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327" w:rsidRPr="00BF175F" w:rsidRDefault="00997327">
      <w:pPr>
        <w:pStyle w:val="Heading4"/>
        <w:rPr>
          <w:rFonts w:ascii="Angsana New" w:cs="Angsana New"/>
          <w:sz w:val="32"/>
          <w:szCs w:val="32"/>
          <w:cs/>
        </w:rPr>
      </w:pPr>
      <w:r w:rsidRPr="00BF175F">
        <w:rPr>
          <w:rFonts w:ascii="Angsana New" w:cs="Angsana New"/>
          <w:sz w:val="32"/>
          <w:szCs w:val="32"/>
          <w:cs/>
        </w:rPr>
        <w:t xml:space="preserve">ส่วนที่ </w:t>
      </w:r>
      <w:r w:rsidR="00D55ECC" w:rsidRPr="00BF175F">
        <w:rPr>
          <w:rFonts w:ascii="Angsana New" w:cs="Angsana New"/>
          <w:sz w:val="32"/>
          <w:szCs w:val="32"/>
        </w:rPr>
        <w:t>1</w:t>
      </w:r>
    </w:p>
    <w:p w:rsidR="00997327" w:rsidRPr="00BF175F" w:rsidRDefault="000D495C">
      <w:pPr>
        <w:pStyle w:val="Heading2"/>
        <w:rPr>
          <w:rFonts w:ascii="Browallia New" w:cs="Browallia New"/>
          <w:sz w:val="28"/>
          <w:szCs w:val="28"/>
          <w:cs/>
        </w:rPr>
      </w:pPr>
      <w:r w:rsidRPr="00BF175F">
        <w:rPr>
          <w:rFonts w:hint="cs"/>
          <w:cs/>
        </w:rPr>
        <w:t>การประกอบธุรกิจ</w:t>
      </w:r>
    </w:p>
    <w:p w:rsidR="00997327" w:rsidRPr="00BF175F" w:rsidRDefault="000D495C" w:rsidP="000D495C">
      <w:pPr>
        <w:numPr>
          <w:ilvl w:val="0"/>
          <w:numId w:val="1"/>
        </w:numPr>
        <w:tabs>
          <w:tab w:val="left" w:pos="540"/>
        </w:tabs>
        <w:jc w:val="both"/>
        <w:rPr>
          <w:rFonts w:ascii="Angsana New"/>
          <w:b/>
          <w:bCs/>
          <w:sz w:val="30"/>
          <w:szCs w:val="30"/>
        </w:rPr>
      </w:pPr>
      <w:r w:rsidRPr="00BF175F">
        <w:rPr>
          <w:rFonts w:ascii="Angsana New" w:hint="cs"/>
          <w:b/>
          <w:bCs/>
          <w:sz w:val="30"/>
          <w:szCs w:val="30"/>
          <w:cs/>
        </w:rPr>
        <w:t>นโยบายและภาพรวมการประกอบธุรกิจ</w:t>
      </w:r>
    </w:p>
    <w:p w:rsidR="000D495C" w:rsidRPr="00BF175F" w:rsidRDefault="000D495C" w:rsidP="000D495C">
      <w:pPr>
        <w:numPr>
          <w:ilvl w:val="1"/>
          <w:numId w:val="1"/>
        </w:numPr>
        <w:tabs>
          <w:tab w:val="left" w:pos="540"/>
        </w:tabs>
        <w:jc w:val="both"/>
        <w:rPr>
          <w:rFonts w:ascii="Angsana New"/>
          <w:b/>
          <w:bCs/>
          <w:sz w:val="30"/>
          <w:szCs w:val="30"/>
        </w:rPr>
      </w:pPr>
      <w:r w:rsidRPr="00BF175F">
        <w:rPr>
          <w:rFonts w:ascii="Angsana New" w:hint="cs"/>
          <w:b/>
          <w:bCs/>
          <w:sz w:val="30"/>
          <w:szCs w:val="30"/>
          <w:cs/>
        </w:rPr>
        <w:t>วิสัยทัศน์ วัตถุประสงค์ เป้าหมาย หรือกลยุทธ์ในการดำเนินงาน</w:t>
      </w:r>
    </w:p>
    <w:p w:rsidR="000D495C" w:rsidRPr="00BF175F" w:rsidRDefault="000D495C" w:rsidP="000D495C">
      <w:pPr>
        <w:tabs>
          <w:tab w:val="left" w:pos="540"/>
        </w:tabs>
        <w:ind w:left="540" w:firstLine="360"/>
        <w:jc w:val="both"/>
        <w:rPr>
          <w:rFonts w:ascii="Angsana New"/>
          <w:b/>
          <w:bCs/>
          <w:sz w:val="30"/>
          <w:szCs w:val="30"/>
        </w:rPr>
      </w:pPr>
      <w:r w:rsidRPr="00BF175F">
        <w:rPr>
          <w:rFonts w:ascii="Angsana New" w:hint="cs"/>
          <w:b/>
          <w:bCs/>
          <w:sz w:val="30"/>
          <w:szCs w:val="30"/>
          <w:cs/>
        </w:rPr>
        <w:t xml:space="preserve">วิสัยทัศน์ </w:t>
      </w:r>
      <w:r w:rsidRPr="00BF175F">
        <w:rPr>
          <w:rFonts w:ascii="Angsana New"/>
          <w:b/>
          <w:bCs/>
          <w:sz w:val="30"/>
          <w:szCs w:val="30"/>
        </w:rPr>
        <w:t>(Vision)</w:t>
      </w:r>
      <w:r w:rsidR="00E105E7" w:rsidRPr="00BF175F">
        <w:rPr>
          <w:rFonts w:ascii="Angsana New"/>
          <w:b/>
          <w:bCs/>
          <w:sz w:val="30"/>
          <w:szCs w:val="30"/>
        </w:rPr>
        <w:t xml:space="preserve">  </w:t>
      </w:r>
    </w:p>
    <w:p w:rsidR="00E105E7" w:rsidRPr="00BF175F" w:rsidRDefault="00E105E7" w:rsidP="000D495C">
      <w:pPr>
        <w:tabs>
          <w:tab w:val="left" w:pos="540"/>
        </w:tabs>
        <w:ind w:left="540" w:firstLine="360"/>
        <w:jc w:val="both"/>
        <w:rPr>
          <w:rFonts w:ascii="Angsana New"/>
          <w:sz w:val="28"/>
        </w:rPr>
      </w:pPr>
      <w:r w:rsidRPr="00BF175F">
        <w:rPr>
          <w:rFonts w:ascii="Angsana New" w:hint="cs"/>
          <w:sz w:val="28"/>
          <w:cs/>
        </w:rPr>
        <w:t xml:space="preserve">มุ่งสู่การเป็นแบรนด์ระดับโลก </w:t>
      </w:r>
      <w:r w:rsidRPr="00BF175F">
        <w:rPr>
          <w:rFonts w:ascii="Angsana New"/>
          <w:sz w:val="28"/>
        </w:rPr>
        <w:t>(Global Brand)</w:t>
      </w:r>
    </w:p>
    <w:p w:rsidR="00E105E7" w:rsidRPr="00BF175F" w:rsidRDefault="00E105E7" w:rsidP="000D495C">
      <w:pPr>
        <w:tabs>
          <w:tab w:val="left" w:pos="540"/>
        </w:tabs>
        <w:ind w:left="540" w:firstLine="360"/>
        <w:jc w:val="both"/>
        <w:rPr>
          <w:rFonts w:ascii="Angsana New"/>
          <w:sz w:val="30"/>
          <w:szCs w:val="30"/>
        </w:rPr>
      </w:pPr>
    </w:p>
    <w:p w:rsidR="00E105E7" w:rsidRPr="00BF175F" w:rsidRDefault="00E105E7" w:rsidP="000D495C">
      <w:pPr>
        <w:tabs>
          <w:tab w:val="left" w:pos="540"/>
        </w:tabs>
        <w:ind w:left="540" w:firstLine="360"/>
        <w:jc w:val="both"/>
        <w:rPr>
          <w:rFonts w:ascii="Angsana New"/>
          <w:b/>
          <w:bCs/>
          <w:sz w:val="30"/>
          <w:szCs w:val="30"/>
          <w:cs/>
        </w:rPr>
      </w:pPr>
      <w:r w:rsidRPr="00BF175F">
        <w:rPr>
          <w:rFonts w:ascii="Angsana New" w:hint="cs"/>
          <w:b/>
          <w:bCs/>
          <w:sz w:val="30"/>
          <w:szCs w:val="30"/>
          <w:cs/>
        </w:rPr>
        <w:t>กลยุทธ์</w:t>
      </w:r>
    </w:p>
    <w:p w:rsidR="000D495C" w:rsidRPr="00BF175F" w:rsidRDefault="00E105E7" w:rsidP="00B7042C">
      <w:pPr>
        <w:tabs>
          <w:tab w:val="left" w:pos="540"/>
        </w:tabs>
        <w:ind w:left="540" w:firstLine="360"/>
        <w:jc w:val="thaiDistribute"/>
        <w:rPr>
          <w:rFonts w:ascii="Angsana New"/>
          <w:sz w:val="28"/>
        </w:rPr>
      </w:pPr>
      <w:r w:rsidRPr="00BF175F">
        <w:rPr>
          <w:rFonts w:ascii="Angsana New"/>
          <w:sz w:val="28"/>
          <w:cs/>
        </w:rPr>
        <w:t>บมจ.ไทยฮา มีผลิตภัณฑ์เกษตรแปรรูปหลากหลาย เป็นที่ต้องการของตลาด มีฐานการผลิตที่มีประสิทธิภาพ และมีต้นทุนที่แข่งขันได้ โดยใช้ตราสินค้าและความน่าเชื่อถือของบริษัท ในการทำการตลาด ด้วยการบริหารช่องทางจัดจำหน่าย และกระจายสินค้า ภายใต้ระบบบริหารข้อมูลที่รวดเร็ว</w:t>
      </w:r>
    </w:p>
    <w:p w:rsidR="00E105E7" w:rsidRPr="00BF175F" w:rsidRDefault="00E105E7" w:rsidP="000D495C">
      <w:pPr>
        <w:tabs>
          <w:tab w:val="left" w:pos="540"/>
        </w:tabs>
        <w:ind w:left="540" w:firstLine="360"/>
        <w:jc w:val="both"/>
        <w:rPr>
          <w:rFonts w:ascii="Angsana New"/>
          <w:sz w:val="28"/>
        </w:rPr>
      </w:pPr>
    </w:p>
    <w:p w:rsidR="000D495C" w:rsidRPr="002F0192" w:rsidRDefault="000D495C" w:rsidP="000D495C">
      <w:pPr>
        <w:ind w:left="900"/>
        <w:jc w:val="both"/>
        <w:rPr>
          <w:rFonts w:ascii="Angsana New" w:hAnsi="Angsana New"/>
          <w:b/>
          <w:bCs/>
          <w:sz w:val="28"/>
        </w:rPr>
      </w:pPr>
      <w:r w:rsidRPr="002F0192">
        <w:rPr>
          <w:rFonts w:ascii="Angsana New" w:hAnsi="Angsana New"/>
          <w:b/>
          <w:bCs/>
          <w:sz w:val="28"/>
          <w:cs/>
        </w:rPr>
        <w:t>เป้าหมายการดำเนินธุรกิจ</w:t>
      </w:r>
      <w:r w:rsidRPr="002F0192">
        <w:rPr>
          <w:rFonts w:ascii="Angsana New" w:hAnsi="Angsana New"/>
          <w:b/>
          <w:bCs/>
          <w:sz w:val="28"/>
        </w:rPr>
        <w:t>:</w:t>
      </w:r>
      <w:r w:rsidRPr="002F0192">
        <w:rPr>
          <w:rFonts w:ascii="Angsana New" w:hAnsi="Angsana New" w:hint="cs"/>
          <w:b/>
          <w:bCs/>
          <w:sz w:val="28"/>
          <w:cs/>
        </w:rPr>
        <w:t xml:space="preserve"> </w:t>
      </w:r>
    </w:p>
    <w:p w:rsidR="000D495C" w:rsidRPr="002F0192" w:rsidRDefault="000D495C" w:rsidP="000D495C">
      <w:pPr>
        <w:ind w:left="900"/>
        <w:rPr>
          <w:rFonts w:ascii="Angsana New" w:hAnsi="Angsana New"/>
          <w:sz w:val="28"/>
        </w:rPr>
      </w:pPr>
      <w:r w:rsidRPr="002F0192">
        <w:rPr>
          <w:rFonts w:hint="cs"/>
          <w:sz w:val="28"/>
          <w:cs/>
        </w:rPr>
        <w:t>บริษัทมี</w:t>
      </w:r>
      <w:r w:rsidRPr="002F0192">
        <w:rPr>
          <w:sz w:val="28"/>
          <w:cs/>
        </w:rPr>
        <w:t>เป้าหมายและแนวทางการดำเนินธุรกิจใน</w:t>
      </w:r>
      <w:r w:rsidRPr="002F0192">
        <w:rPr>
          <w:rFonts w:ascii="Angsana New" w:hAnsi="Angsana New"/>
          <w:sz w:val="28"/>
          <w:cs/>
        </w:rPr>
        <w:t xml:space="preserve">ช่วง </w:t>
      </w:r>
      <w:r w:rsidRPr="002F0192">
        <w:rPr>
          <w:rFonts w:ascii="Angsana New" w:hAnsi="Angsana New"/>
          <w:sz w:val="28"/>
        </w:rPr>
        <w:t>5</w:t>
      </w:r>
      <w:r w:rsidRPr="002F0192">
        <w:rPr>
          <w:rFonts w:ascii="Angsana New" w:hAnsi="Angsana New"/>
          <w:sz w:val="28"/>
          <w:cs/>
        </w:rPr>
        <w:t xml:space="preserve"> ปีข้าง</w:t>
      </w:r>
      <w:r w:rsidRPr="002F0192">
        <w:rPr>
          <w:sz w:val="28"/>
          <w:cs/>
        </w:rPr>
        <w:t>หน้า</w:t>
      </w:r>
      <w:r w:rsidRPr="002F0192">
        <w:rPr>
          <w:rFonts w:hint="cs"/>
          <w:sz w:val="28"/>
          <w:cs/>
        </w:rPr>
        <w:t>ดังนี้</w:t>
      </w:r>
    </w:p>
    <w:p w:rsidR="000D495C" w:rsidRPr="002F0192" w:rsidRDefault="000D495C" w:rsidP="000D495C">
      <w:pPr>
        <w:numPr>
          <w:ilvl w:val="0"/>
          <w:numId w:val="2"/>
        </w:numPr>
        <w:jc w:val="thaiDistribute"/>
        <w:rPr>
          <w:rFonts w:ascii="Angsana New" w:hAnsi="Angsana New"/>
          <w:sz w:val="28"/>
        </w:rPr>
      </w:pPr>
      <w:r w:rsidRPr="002F0192">
        <w:rPr>
          <w:rFonts w:ascii="Angsana New" w:hAnsi="Angsana New" w:hint="cs"/>
          <w:sz w:val="28"/>
          <w:cs/>
        </w:rPr>
        <w:t>ขยายฐานในการส่งออกและนำเข้าให้ครอบคลุมไปยังประเทศในเขตประชาคมเศรษฐกิจอาเซียน</w:t>
      </w:r>
      <w:r w:rsidRPr="002F0192">
        <w:rPr>
          <w:rFonts w:ascii="Angsana New" w:hAnsi="Angsana New"/>
          <w:sz w:val="28"/>
        </w:rPr>
        <w:t xml:space="preserve"> (AEC) </w:t>
      </w:r>
      <w:r w:rsidRPr="002F0192">
        <w:rPr>
          <w:rFonts w:ascii="Angsana New" w:hAnsi="Angsana New" w:hint="cs"/>
          <w:sz w:val="28"/>
          <w:cs/>
        </w:rPr>
        <w:t xml:space="preserve">ไม่น้อยกว่า </w:t>
      </w:r>
      <w:r w:rsidR="0059047A" w:rsidRPr="002F0192">
        <w:rPr>
          <w:rFonts w:ascii="Angsana New" w:hAnsi="Angsana New" w:hint="cs"/>
          <w:sz w:val="28"/>
          <w:cs/>
        </w:rPr>
        <w:t>5</w:t>
      </w:r>
      <w:r w:rsidRPr="002F0192">
        <w:rPr>
          <w:rFonts w:ascii="Angsana New" w:hAnsi="Angsana New" w:hint="cs"/>
          <w:sz w:val="28"/>
          <w:cs/>
        </w:rPr>
        <w:t xml:space="preserve">00 ล้านบาทต่อปี ภายใน </w:t>
      </w:r>
      <w:r w:rsidR="007F0110" w:rsidRPr="002F0192">
        <w:rPr>
          <w:rFonts w:ascii="Angsana New" w:hAnsi="Angsana New"/>
          <w:sz w:val="28"/>
        </w:rPr>
        <w:t>2563</w:t>
      </w:r>
    </w:p>
    <w:p w:rsidR="000D495C" w:rsidRPr="002F0192" w:rsidRDefault="000D495C" w:rsidP="000D495C">
      <w:pPr>
        <w:numPr>
          <w:ilvl w:val="0"/>
          <w:numId w:val="2"/>
        </w:numPr>
        <w:jc w:val="thaiDistribute"/>
        <w:rPr>
          <w:rFonts w:ascii="Angsana New" w:hAnsi="Angsana New"/>
          <w:sz w:val="28"/>
        </w:rPr>
      </w:pPr>
      <w:r w:rsidRPr="002F0192">
        <w:rPr>
          <w:rFonts w:ascii="Angsana New" w:hAnsi="Angsana New" w:hint="cs"/>
          <w:sz w:val="28"/>
          <w:cs/>
        </w:rPr>
        <w:t>เป็น</w:t>
      </w:r>
      <w:r w:rsidRPr="002F0192">
        <w:rPr>
          <w:rFonts w:ascii="Angsana New" w:hAnsi="Angsana New"/>
          <w:sz w:val="28"/>
          <w:cs/>
        </w:rPr>
        <w:t>ผู้นำในธุรกิจ</w:t>
      </w:r>
      <w:r w:rsidRPr="002F0192">
        <w:rPr>
          <w:rFonts w:ascii="Angsana New" w:hAnsi="Angsana New" w:hint="cs"/>
          <w:sz w:val="28"/>
          <w:cs/>
        </w:rPr>
        <w:t>การส่งออก</w:t>
      </w:r>
      <w:r w:rsidRPr="002F0192">
        <w:rPr>
          <w:rFonts w:ascii="Angsana New" w:hAnsi="Angsana New"/>
          <w:sz w:val="28"/>
          <w:cs/>
        </w:rPr>
        <w:t>ข้าวขาวหอมมะลิ โดยการสร้างตราสินค้าให้แข็งแกร่งในระดับโลก</w:t>
      </w:r>
      <w:r w:rsidRPr="002F0192">
        <w:rPr>
          <w:rFonts w:ascii="Angsana New" w:hAnsi="Angsana New" w:hint="cs"/>
          <w:sz w:val="28"/>
          <w:cs/>
        </w:rPr>
        <w:t xml:space="preserve">  โดย</w:t>
      </w:r>
      <w:r w:rsidRPr="002F0192">
        <w:rPr>
          <w:rFonts w:ascii="Angsana New"/>
          <w:sz w:val="28"/>
          <w:cs/>
          <w:lang w:val="th-TH"/>
        </w:rPr>
        <w:t xml:space="preserve">มีเป้าหมายที่จะขยายฐานลูกค้าเพิ่มเป็น </w:t>
      </w:r>
      <w:r w:rsidRPr="002F0192">
        <w:rPr>
          <w:rFonts w:ascii="Angsana New" w:hint="cs"/>
          <w:sz w:val="28"/>
          <w:cs/>
          <w:lang w:val="th-TH"/>
        </w:rPr>
        <w:t>90</w:t>
      </w:r>
      <w:r w:rsidRPr="002F0192">
        <w:rPr>
          <w:rFonts w:ascii="Angsana New"/>
          <w:sz w:val="28"/>
          <w:cs/>
          <w:lang w:val="th-TH"/>
        </w:rPr>
        <w:t xml:space="preserve"> ประเทศในปี </w:t>
      </w:r>
      <w:r w:rsidR="007F0110" w:rsidRPr="002F0192">
        <w:rPr>
          <w:rFonts w:ascii="Angsana New" w:hint="cs"/>
          <w:sz w:val="28"/>
          <w:cs/>
        </w:rPr>
        <w:t>256</w:t>
      </w:r>
      <w:r w:rsidR="007F0110" w:rsidRPr="002F0192">
        <w:rPr>
          <w:rFonts w:ascii="Angsana New"/>
          <w:sz w:val="28"/>
        </w:rPr>
        <w:t>3</w:t>
      </w:r>
      <w:r w:rsidRPr="002F0192">
        <w:rPr>
          <w:rFonts w:ascii="Angsana New" w:hint="cs"/>
          <w:sz w:val="28"/>
          <w:cs/>
        </w:rPr>
        <w:t xml:space="preserve"> </w:t>
      </w:r>
      <w:r w:rsidRPr="002F0192">
        <w:rPr>
          <w:sz w:val="28"/>
          <w:cs/>
        </w:rPr>
        <w:t>โดย</w:t>
      </w:r>
      <w:r w:rsidRPr="002F0192">
        <w:rPr>
          <w:rFonts w:hint="cs"/>
          <w:sz w:val="28"/>
          <w:cs/>
        </w:rPr>
        <w:t>วางแผนที่</w:t>
      </w:r>
      <w:r w:rsidRPr="002F0192">
        <w:rPr>
          <w:sz w:val="28"/>
          <w:cs/>
        </w:rPr>
        <w:t>จะขยายไปยังตลาดที่มีศักยภาพ เช่น</w:t>
      </w:r>
      <w:r w:rsidRPr="002F0192">
        <w:rPr>
          <w:rFonts w:hint="cs"/>
          <w:sz w:val="28"/>
          <w:cs/>
        </w:rPr>
        <w:t xml:space="preserve"> กลุ่ม</w:t>
      </w:r>
      <w:r w:rsidRPr="002F0192">
        <w:rPr>
          <w:rFonts w:ascii="Angsana New" w:hAnsi="Angsana New"/>
          <w:sz w:val="28"/>
          <w:cs/>
        </w:rPr>
        <w:t xml:space="preserve">ประเทศในเขต </w:t>
      </w:r>
      <w:r w:rsidRPr="002F0192">
        <w:rPr>
          <w:rFonts w:ascii="Angsana New" w:hAnsi="Angsana New"/>
          <w:sz w:val="28"/>
        </w:rPr>
        <w:t xml:space="preserve">AEC </w:t>
      </w:r>
      <w:r w:rsidR="00D54C72" w:rsidRPr="002F0192">
        <w:rPr>
          <w:rFonts w:ascii="Angsana New" w:hAnsi="Angsana New" w:hint="cs"/>
          <w:sz w:val="28"/>
          <w:cs/>
        </w:rPr>
        <w:t>ประเทศ</w:t>
      </w:r>
      <w:r w:rsidRPr="002F0192">
        <w:rPr>
          <w:rFonts w:ascii="Angsana New" w:hAnsi="Angsana New"/>
          <w:sz w:val="28"/>
          <w:cs/>
        </w:rPr>
        <w:t>จีน</w:t>
      </w:r>
      <w:r w:rsidR="00E87F4F" w:rsidRPr="002F0192">
        <w:rPr>
          <w:rFonts w:ascii="Angsana New" w:hAnsi="Angsana New" w:hint="cs"/>
          <w:sz w:val="28"/>
          <w:cs/>
        </w:rPr>
        <w:t xml:space="preserve"> และ</w:t>
      </w:r>
      <w:r w:rsidRPr="002F0192">
        <w:rPr>
          <w:rFonts w:ascii="Angsana New" w:hAnsi="Angsana New"/>
          <w:sz w:val="28"/>
          <w:cs/>
        </w:rPr>
        <w:t xml:space="preserve"> </w:t>
      </w:r>
      <w:r w:rsidR="00EE1382" w:rsidRPr="002F0192">
        <w:rPr>
          <w:rFonts w:ascii="Angsana New" w:hAnsi="Angsana New" w:hint="cs"/>
          <w:sz w:val="28"/>
          <w:cs/>
        </w:rPr>
        <w:t>กลุ่ม</w:t>
      </w:r>
      <w:r w:rsidR="00D54C72" w:rsidRPr="002F0192">
        <w:rPr>
          <w:rFonts w:ascii="Angsana New" w:hAnsi="Angsana New" w:hint="cs"/>
          <w:sz w:val="28"/>
          <w:cs/>
        </w:rPr>
        <w:t>ประเทศ</w:t>
      </w:r>
      <w:r w:rsidR="00EE1382" w:rsidRPr="002F0192">
        <w:rPr>
          <w:rFonts w:ascii="Angsana New" w:hAnsi="Angsana New" w:hint="cs"/>
          <w:sz w:val="28"/>
          <w:cs/>
        </w:rPr>
        <w:t>ในทวีป</w:t>
      </w:r>
      <w:r w:rsidRPr="002F0192">
        <w:rPr>
          <w:rFonts w:ascii="Angsana New" w:hAnsi="Angsana New"/>
          <w:sz w:val="28"/>
          <w:cs/>
        </w:rPr>
        <w:t xml:space="preserve">แอฟริกา </w:t>
      </w:r>
    </w:p>
    <w:p w:rsidR="00073EDB" w:rsidRPr="002F0192" w:rsidRDefault="000D495C" w:rsidP="000D495C">
      <w:pPr>
        <w:numPr>
          <w:ilvl w:val="0"/>
          <w:numId w:val="2"/>
        </w:numPr>
        <w:jc w:val="thaiDistribute"/>
        <w:rPr>
          <w:rFonts w:ascii="Angsana New" w:hAnsi="Angsana New"/>
          <w:sz w:val="28"/>
        </w:rPr>
      </w:pPr>
      <w:r w:rsidRPr="002F0192">
        <w:rPr>
          <w:rFonts w:ascii="Angsana New" w:hAnsi="Angsana New" w:hint="cs"/>
          <w:sz w:val="28"/>
          <w:cs/>
        </w:rPr>
        <w:t>ขยาย</w:t>
      </w:r>
      <w:r w:rsidRPr="002F0192">
        <w:rPr>
          <w:rFonts w:ascii="Angsana New" w:hAnsi="Angsana New"/>
          <w:sz w:val="28"/>
          <w:cs/>
        </w:rPr>
        <w:t>ธุรกิจ</w:t>
      </w:r>
      <w:r w:rsidRPr="002F0192">
        <w:rPr>
          <w:rFonts w:ascii="Angsana New" w:hAnsi="Angsana New" w:hint="cs"/>
          <w:sz w:val="28"/>
          <w:cs/>
        </w:rPr>
        <w:t>ในส่วน</w:t>
      </w:r>
      <w:r w:rsidR="00C24FBE" w:rsidRPr="002F0192">
        <w:rPr>
          <w:rFonts w:ascii="Angsana New" w:hAnsi="Angsana New" w:hint="cs"/>
          <w:sz w:val="28"/>
          <w:cs/>
        </w:rPr>
        <w:t xml:space="preserve"> </w:t>
      </w:r>
      <w:r w:rsidR="00C24FBE" w:rsidRPr="002F0192">
        <w:rPr>
          <w:rFonts w:ascii="Angsana New" w:hAnsi="Angsana New"/>
          <w:sz w:val="28"/>
        </w:rPr>
        <w:t xml:space="preserve">E-Commerce </w:t>
      </w:r>
      <w:r w:rsidR="00C24FBE" w:rsidRPr="002F0192">
        <w:rPr>
          <w:rFonts w:ascii="Angsana New" w:hAnsi="Angsana New" w:hint="cs"/>
          <w:sz w:val="28"/>
          <w:cs/>
        </w:rPr>
        <w:t>และธุรกิจแบบ</w:t>
      </w:r>
      <w:r w:rsidR="00C24FBE" w:rsidRPr="002F0192">
        <w:rPr>
          <w:rFonts w:ascii="Angsana New" w:hAnsi="Angsana New"/>
          <w:sz w:val="28"/>
        </w:rPr>
        <w:t xml:space="preserve"> B2C </w:t>
      </w:r>
      <w:r w:rsidRPr="002F0192">
        <w:rPr>
          <w:rFonts w:ascii="Angsana New" w:hAnsi="Angsana New" w:hint="cs"/>
          <w:sz w:val="28"/>
          <w:cs/>
        </w:rPr>
        <w:t xml:space="preserve">เพื่อเพิ่มรายได้เป็น </w:t>
      </w:r>
      <w:r w:rsidR="00C24FBE" w:rsidRPr="002F0192">
        <w:rPr>
          <w:rFonts w:ascii="Angsana New" w:hAnsi="Angsana New" w:hint="cs"/>
          <w:sz w:val="28"/>
          <w:cs/>
        </w:rPr>
        <w:t>1</w:t>
      </w:r>
      <w:r w:rsidRPr="002F0192">
        <w:rPr>
          <w:rFonts w:ascii="Angsana New" w:hAnsi="Angsana New"/>
          <w:sz w:val="28"/>
        </w:rPr>
        <w:t>00</w:t>
      </w:r>
      <w:r w:rsidRPr="002F0192">
        <w:rPr>
          <w:rFonts w:ascii="Angsana New" w:hAnsi="Angsana New" w:hint="cs"/>
          <w:sz w:val="28"/>
          <w:cs/>
        </w:rPr>
        <w:t xml:space="preserve"> ล้านบาทต่อปี ภายใน 5 ปีข้างหน้า</w:t>
      </w:r>
    </w:p>
    <w:p w:rsidR="000D495C" w:rsidRPr="002F0192" w:rsidRDefault="00073EDB" w:rsidP="000D495C">
      <w:pPr>
        <w:numPr>
          <w:ilvl w:val="0"/>
          <w:numId w:val="2"/>
        </w:numPr>
        <w:jc w:val="thaiDistribute"/>
        <w:rPr>
          <w:rFonts w:ascii="Angsana New" w:hAnsi="Angsana New"/>
          <w:sz w:val="28"/>
        </w:rPr>
      </w:pPr>
      <w:r w:rsidRPr="002F0192">
        <w:rPr>
          <w:rFonts w:ascii="Angsana New" w:hAnsi="Angsana New" w:hint="cs"/>
          <w:sz w:val="28"/>
          <w:cs/>
        </w:rPr>
        <w:t>ขยายธุรกิ</w:t>
      </w:r>
      <w:r w:rsidR="003E6F0F" w:rsidRPr="002F0192">
        <w:rPr>
          <w:rFonts w:ascii="Angsana New" w:hAnsi="Angsana New" w:hint="cs"/>
          <w:sz w:val="28"/>
          <w:cs/>
        </w:rPr>
        <w:t>จขนมขบเคี้ยวและผลิตภัณฑ์เพื่อสุขภาพให้แก่ผู้บริโภค เพื่อเพิ่มรายได้และสร้างกำไร 60 ล้านภายใน 5 ปีข้างหน้า</w:t>
      </w:r>
    </w:p>
    <w:p w:rsidR="000D495C" w:rsidRPr="00BF175F" w:rsidRDefault="000D495C" w:rsidP="000D495C">
      <w:pPr>
        <w:tabs>
          <w:tab w:val="left" w:pos="540"/>
        </w:tabs>
        <w:ind w:left="540" w:firstLine="360"/>
        <w:jc w:val="both"/>
        <w:rPr>
          <w:rFonts w:ascii="Angsana New"/>
          <w:b/>
          <w:bCs/>
          <w:sz w:val="30"/>
          <w:szCs w:val="30"/>
        </w:rPr>
      </w:pPr>
      <w:r w:rsidRPr="00BF175F">
        <w:rPr>
          <w:rFonts w:ascii="Angsana New"/>
          <w:b/>
          <w:bCs/>
          <w:sz w:val="30"/>
          <w:szCs w:val="30"/>
        </w:rPr>
        <w:tab/>
      </w:r>
      <w:r w:rsidRPr="00BF175F">
        <w:rPr>
          <w:rFonts w:ascii="Angsana New"/>
          <w:b/>
          <w:bCs/>
          <w:sz w:val="30"/>
          <w:szCs w:val="30"/>
        </w:rPr>
        <w:tab/>
      </w:r>
    </w:p>
    <w:p w:rsidR="000D495C" w:rsidRPr="002F0192" w:rsidRDefault="000D495C" w:rsidP="000D495C">
      <w:pPr>
        <w:numPr>
          <w:ilvl w:val="1"/>
          <w:numId w:val="1"/>
        </w:numPr>
        <w:tabs>
          <w:tab w:val="left" w:pos="540"/>
        </w:tabs>
        <w:jc w:val="both"/>
        <w:rPr>
          <w:rFonts w:ascii="Angsana New"/>
          <w:b/>
          <w:bCs/>
          <w:sz w:val="28"/>
        </w:rPr>
      </w:pPr>
      <w:r w:rsidRPr="002F0192">
        <w:rPr>
          <w:rFonts w:ascii="Angsana New" w:hint="cs"/>
          <w:b/>
          <w:bCs/>
          <w:sz w:val="28"/>
          <w:cs/>
        </w:rPr>
        <w:t>การเปลี่ยนแปลงและพัฒนาการที่สำคัญ</w:t>
      </w:r>
    </w:p>
    <w:p w:rsidR="000D495C" w:rsidRPr="002F0192" w:rsidRDefault="000D495C" w:rsidP="000D495C">
      <w:pPr>
        <w:ind w:left="360" w:firstLine="360"/>
        <w:jc w:val="thaiDistribute"/>
        <w:rPr>
          <w:rFonts w:ascii="Angsana New" w:hAnsi="Angsana New"/>
          <w:sz w:val="28"/>
        </w:rPr>
      </w:pPr>
      <w:r w:rsidRPr="002F0192">
        <w:rPr>
          <w:rFonts w:ascii="Angsana New"/>
          <w:sz w:val="28"/>
          <w:cs/>
        </w:rPr>
        <w:t xml:space="preserve">บริษัท ไทยฮา </w:t>
      </w:r>
      <w:r w:rsidRPr="002F0192">
        <w:rPr>
          <w:rFonts w:ascii="Angsana New" w:hAnsi="Angsana New"/>
          <w:sz w:val="28"/>
          <w:cs/>
        </w:rPr>
        <w:t>จำกัด</w:t>
      </w:r>
      <w:r w:rsidRPr="002F0192">
        <w:rPr>
          <w:rFonts w:ascii="Angsana New" w:hAnsi="Angsana New" w:hint="cs"/>
          <w:sz w:val="28"/>
          <w:cs/>
        </w:rPr>
        <w:t xml:space="preserve"> </w:t>
      </w:r>
      <w:r w:rsidRPr="002F0192">
        <w:rPr>
          <w:rFonts w:ascii="Angsana New" w:hAnsi="Angsana New" w:hint="cs"/>
          <w:sz w:val="28"/>
        </w:rPr>
        <w:t>(</w:t>
      </w:r>
      <w:r w:rsidRPr="002F0192">
        <w:rPr>
          <w:rFonts w:ascii="Angsana New" w:hAnsi="Angsana New" w:hint="cs"/>
          <w:sz w:val="28"/>
          <w:cs/>
        </w:rPr>
        <w:t>มหาชน</w:t>
      </w:r>
      <w:r w:rsidRPr="002F0192">
        <w:rPr>
          <w:rFonts w:ascii="Angsana New" w:hAnsi="Angsana New" w:hint="cs"/>
          <w:sz w:val="28"/>
        </w:rPr>
        <w:t>)</w:t>
      </w:r>
      <w:r w:rsidRPr="002F0192">
        <w:rPr>
          <w:rFonts w:ascii="Angsana New" w:hAnsi="Angsana New"/>
          <w:sz w:val="28"/>
        </w:rPr>
        <w:t xml:space="preserve">  </w:t>
      </w:r>
      <w:r w:rsidRPr="002F0192">
        <w:rPr>
          <w:rFonts w:ascii="Angsana New" w:hAnsi="Angsana New" w:hint="cs"/>
          <w:sz w:val="28"/>
        </w:rPr>
        <w:t>(</w:t>
      </w:r>
      <w:r w:rsidRPr="002F0192">
        <w:rPr>
          <w:rFonts w:ascii="Angsana New" w:hAnsi="Angsana New"/>
          <w:sz w:val="28"/>
        </w:rPr>
        <w:t>“</w:t>
      </w:r>
      <w:r w:rsidRPr="002F0192">
        <w:rPr>
          <w:rFonts w:ascii="Angsana New" w:hAnsi="Angsana New" w:hint="cs"/>
          <w:sz w:val="28"/>
          <w:cs/>
        </w:rPr>
        <w:t>บริษัท</w:t>
      </w:r>
      <w:r w:rsidRPr="002F0192">
        <w:rPr>
          <w:rFonts w:ascii="Angsana New" w:hAnsi="Angsana New"/>
          <w:sz w:val="28"/>
        </w:rPr>
        <w:t>”</w:t>
      </w:r>
      <w:r w:rsidRPr="002F0192">
        <w:rPr>
          <w:rFonts w:ascii="Angsana New" w:hAnsi="Angsana New" w:hint="cs"/>
          <w:sz w:val="28"/>
        </w:rPr>
        <w:t xml:space="preserve">) </w:t>
      </w:r>
      <w:r w:rsidRPr="002F0192">
        <w:rPr>
          <w:rFonts w:ascii="Angsana New" w:hAnsi="Angsana New" w:hint="cs"/>
          <w:sz w:val="28"/>
          <w:cs/>
        </w:rPr>
        <w:t xml:space="preserve">หรือ </w:t>
      </w:r>
      <w:r w:rsidRPr="002F0192">
        <w:rPr>
          <w:rFonts w:ascii="Angsana New" w:hAnsi="Angsana New"/>
          <w:sz w:val="28"/>
        </w:rPr>
        <w:t xml:space="preserve">(“THAI HA”) </w:t>
      </w:r>
      <w:r w:rsidRPr="002F0192">
        <w:rPr>
          <w:rFonts w:ascii="Angsana New" w:hAnsi="Angsana New" w:hint="cs"/>
          <w:sz w:val="28"/>
          <w:cs/>
        </w:rPr>
        <w:t>พื้นฐานเป็นผู้เชี่ยวชาญ และผู้นำในผลิตภัณฑ์การเกษตร ผลิตภัณฑ์เกษตรแปรรูป และอาหารกึ่งสำเร็จรูปเช่น ข้าวขาวหอม</w:t>
      </w:r>
      <w:r w:rsidR="002F0192">
        <w:rPr>
          <w:rFonts w:ascii="Angsana New" w:hAnsi="Angsana New" w:hint="cs"/>
          <w:sz w:val="28"/>
          <w:cs/>
        </w:rPr>
        <w:t>มะลิ</w:t>
      </w:r>
      <w:r w:rsidRPr="002F0192">
        <w:rPr>
          <w:rFonts w:ascii="Angsana New" w:hAnsi="Angsana New"/>
          <w:sz w:val="28"/>
        </w:rPr>
        <w:t xml:space="preserve"> </w:t>
      </w:r>
      <w:r w:rsidRPr="002F0192">
        <w:rPr>
          <w:rFonts w:ascii="Angsana New" w:hAnsi="Angsana New" w:hint="cs"/>
          <w:sz w:val="28"/>
          <w:cs/>
        </w:rPr>
        <w:t>โจ๊กกึ่งสำเร็จรูป และ วุ้นเส้นกึ่งสำเร็จรูป ภายใต้</w:t>
      </w:r>
      <w:r w:rsidR="00D54C72" w:rsidRPr="002F0192">
        <w:rPr>
          <w:rFonts w:ascii="Angsana New" w:hAnsi="Angsana New" w:hint="cs"/>
          <w:sz w:val="28"/>
          <w:cs/>
        </w:rPr>
        <w:t xml:space="preserve">เครื่องหมายการค้า </w:t>
      </w:r>
      <w:r w:rsidRPr="002F0192">
        <w:rPr>
          <w:rFonts w:ascii="Angsana New" w:hAnsi="Angsana New" w:hint="cs"/>
          <w:sz w:val="28"/>
        </w:rPr>
        <w:t>“</w:t>
      </w:r>
      <w:r w:rsidR="00D54C72" w:rsidRPr="002F0192">
        <w:rPr>
          <w:rFonts w:ascii="Angsana New" w:hAnsi="Angsana New" w:hint="cs"/>
          <w:sz w:val="28"/>
          <w:cs/>
        </w:rPr>
        <w:t>ตรา</w:t>
      </w:r>
      <w:r w:rsidRPr="002F0192">
        <w:rPr>
          <w:rFonts w:ascii="Angsana New" w:hAnsi="Angsana New" w:hint="cs"/>
          <w:sz w:val="28"/>
          <w:cs/>
        </w:rPr>
        <w:t>เกษตร</w:t>
      </w:r>
      <w:r w:rsidRPr="002F0192">
        <w:rPr>
          <w:rFonts w:ascii="Angsana New" w:hAnsi="Angsana New" w:hint="cs"/>
          <w:sz w:val="28"/>
        </w:rPr>
        <w:t>”</w:t>
      </w:r>
      <w:r w:rsidRPr="002F0192">
        <w:rPr>
          <w:rFonts w:ascii="Angsana New" w:hAnsi="Angsana New" w:hint="cs"/>
          <w:sz w:val="28"/>
          <w:cs/>
        </w:rPr>
        <w:t xml:space="preserve"> โดยกระจายสินค้าทั่วประเทศกว่า 30,000 ร้านค้า ขยายการซื้อ-ขายผ่านตลาดประชาคมเศรษฐกิจอาเซียน หรือ </w:t>
      </w:r>
      <w:r w:rsidRPr="002F0192">
        <w:rPr>
          <w:rFonts w:ascii="Angsana New" w:hAnsi="Angsana New"/>
          <w:sz w:val="28"/>
        </w:rPr>
        <w:t xml:space="preserve">AEC </w:t>
      </w:r>
      <w:r w:rsidRPr="002F0192">
        <w:rPr>
          <w:rFonts w:ascii="Angsana New" w:hAnsi="Angsana New" w:hint="cs"/>
          <w:sz w:val="28"/>
          <w:cs/>
        </w:rPr>
        <w:t xml:space="preserve">และส่งออกไปมากกว่า 80 ประเทศทั่วโลก ภายใต้มาตรฐานอาหารชั้นสูงในระดับสากล เช่น </w:t>
      </w:r>
      <w:r w:rsidRPr="002F0192">
        <w:rPr>
          <w:rFonts w:ascii="Angsana New" w:hAnsi="Angsana New"/>
          <w:sz w:val="28"/>
        </w:rPr>
        <w:t xml:space="preserve">“US FDA” “BRC” </w:t>
      </w:r>
      <w:r w:rsidRPr="002F0192">
        <w:rPr>
          <w:rFonts w:ascii="Angsana New" w:hAnsi="Angsana New" w:hint="cs"/>
          <w:sz w:val="28"/>
          <w:cs/>
        </w:rPr>
        <w:t xml:space="preserve">และ </w:t>
      </w:r>
      <w:r w:rsidRPr="002F0192">
        <w:rPr>
          <w:rFonts w:ascii="Angsana New" w:hAnsi="Angsana New"/>
          <w:sz w:val="28"/>
        </w:rPr>
        <w:t xml:space="preserve">“HALAL” </w:t>
      </w:r>
      <w:r w:rsidRPr="002F0192">
        <w:rPr>
          <w:rFonts w:ascii="Angsana New" w:hAnsi="Angsana New" w:hint="cs"/>
          <w:sz w:val="28"/>
          <w:cs/>
        </w:rPr>
        <w:t xml:space="preserve">โดยมีสัดส่วนรายได้จากลูกค้าในประเทศ และต่างประเทศ อยู่ที่ </w:t>
      </w:r>
      <w:r w:rsidR="00D00A19" w:rsidRPr="002F0192">
        <w:rPr>
          <w:rFonts w:ascii="Angsana New" w:hAnsi="Angsana New"/>
          <w:sz w:val="28"/>
        </w:rPr>
        <w:t>51</w:t>
      </w:r>
      <w:r w:rsidRPr="002F0192">
        <w:rPr>
          <w:rFonts w:ascii="Angsana New" w:hAnsi="Angsana New"/>
          <w:sz w:val="28"/>
        </w:rPr>
        <w:t>:</w:t>
      </w:r>
      <w:r w:rsidR="00D00A19" w:rsidRPr="002F0192">
        <w:rPr>
          <w:rFonts w:ascii="Angsana New" w:hAnsi="Angsana New"/>
          <w:sz w:val="28"/>
        </w:rPr>
        <w:t xml:space="preserve">49 </w:t>
      </w:r>
      <w:r w:rsidRPr="002F0192">
        <w:rPr>
          <w:rFonts w:ascii="Angsana New" w:hAnsi="Angsana New" w:hint="cs"/>
          <w:sz w:val="28"/>
          <w:cs/>
        </w:rPr>
        <w:t>นอกจากนี้ บริษัทมีการบริหารงานบนระบบปฏิบัติการแบบองค์รวม</w:t>
      </w:r>
      <w:r w:rsidRPr="002F0192">
        <w:rPr>
          <w:rFonts w:ascii="Angsana New" w:hAnsi="Angsana New"/>
          <w:sz w:val="28"/>
        </w:rPr>
        <w:t xml:space="preserve"> SAP </w:t>
      </w:r>
      <w:r w:rsidRPr="002F0192">
        <w:rPr>
          <w:rFonts w:ascii="Angsana New" w:hAnsi="Angsana New" w:hint="cs"/>
          <w:sz w:val="28"/>
          <w:cs/>
        </w:rPr>
        <w:t xml:space="preserve">เน้นความรวดเร็ว ถูกต้อง โปร่งใส ตรวจสอบได้ </w:t>
      </w:r>
    </w:p>
    <w:p w:rsidR="00906883" w:rsidRPr="002F0192" w:rsidRDefault="00906883" w:rsidP="000D495C">
      <w:pPr>
        <w:ind w:left="360" w:firstLine="360"/>
        <w:jc w:val="thaiDistribute"/>
        <w:rPr>
          <w:rFonts w:ascii="Angsana New" w:hAnsi="Angsana New"/>
          <w:sz w:val="28"/>
        </w:rPr>
      </w:pPr>
    </w:p>
    <w:p w:rsidR="00545E16" w:rsidRPr="00BF175F" w:rsidRDefault="00AC47DC" w:rsidP="00906883">
      <w:pPr>
        <w:ind w:left="360" w:firstLine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ปี 256</w:t>
      </w:r>
      <w:r w:rsidRPr="00BF175F">
        <w:rPr>
          <w:rFonts w:ascii="Angsana New" w:hAnsi="Angsana New"/>
          <w:sz w:val="28"/>
        </w:rPr>
        <w:t>1</w:t>
      </w:r>
    </w:p>
    <w:p w:rsidR="0037511D" w:rsidRPr="00BF175F" w:rsidRDefault="0037511D" w:rsidP="00FA51BA">
      <w:pPr>
        <w:pStyle w:val="ListParagraph"/>
        <w:numPr>
          <w:ilvl w:val="0"/>
          <w:numId w:val="23"/>
        </w:numPr>
        <w:ind w:left="14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บริษัทได้รับรางวัลจากโครงการ </w:t>
      </w:r>
      <w:r w:rsidRPr="00BF175F">
        <w:rPr>
          <w:rFonts w:ascii="Angsana New" w:hAnsi="Angsana New"/>
          <w:sz w:val="28"/>
        </w:rPr>
        <w:t xml:space="preserve">THAI SELECT </w:t>
      </w:r>
      <w:r w:rsidRPr="00BF175F">
        <w:rPr>
          <w:rFonts w:ascii="Angsana New" w:hAnsi="Angsana New" w:hint="cs"/>
          <w:sz w:val="28"/>
          <w:cs/>
        </w:rPr>
        <w:t xml:space="preserve">จากกรมส่งเสริมการค้าระหว่างประเทศ กระทรวงพาณิชย์ </w:t>
      </w:r>
    </w:p>
    <w:p w:rsidR="0037511D" w:rsidRPr="00BF175F" w:rsidRDefault="0037511D" w:rsidP="00FA51BA">
      <w:pPr>
        <w:pStyle w:val="ListParagraph"/>
        <w:numPr>
          <w:ilvl w:val="0"/>
          <w:numId w:val="23"/>
        </w:numPr>
        <w:ind w:left="14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lastRenderedPageBreak/>
        <w:t>บริษัทได้รับรางวัลข้าวคุณภาพดี 100</w:t>
      </w:r>
      <w:r w:rsidRPr="00BF175F">
        <w:rPr>
          <w:rFonts w:ascii="Angsana New" w:hAnsi="Angsana New"/>
          <w:sz w:val="28"/>
        </w:rPr>
        <w:t xml:space="preserve">% </w:t>
      </w:r>
      <w:r w:rsidRPr="00BF175F">
        <w:rPr>
          <w:rFonts w:ascii="Angsana New" w:hAnsi="Angsana New" w:hint="cs"/>
          <w:sz w:val="28"/>
          <w:cs/>
        </w:rPr>
        <w:t>จากกรมการค้าภายใน</w:t>
      </w:r>
    </w:p>
    <w:p w:rsidR="0037511D" w:rsidRPr="00BF175F" w:rsidRDefault="0037511D" w:rsidP="0037511D">
      <w:pPr>
        <w:pStyle w:val="ListParagraph"/>
        <w:ind w:left="1440"/>
        <w:jc w:val="thaiDistribute"/>
        <w:rPr>
          <w:rFonts w:ascii="Angsana New" w:hAnsi="Angsana New"/>
          <w:sz w:val="28"/>
        </w:rPr>
      </w:pPr>
    </w:p>
    <w:p w:rsidR="00FA51BA" w:rsidRPr="00BF175F" w:rsidRDefault="00CE38A6" w:rsidP="00FA51BA">
      <w:pPr>
        <w:pStyle w:val="ListParagraph"/>
        <w:numPr>
          <w:ilvl w:val="0"/>
          <w:numId w:val="23"/>
        </w:numPr>
        <w:ind w:left="14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บริษัทได้</w:t>
      </w:r>
      <w:r w:rsidR="00031056" w:rsidRPr="00BF175F">
        <w:rPr>
          <w:rFonts w:ascii="Angsana New" w:hAnsi="Angsana New" w:hint="cs"/>
          <w:sz w:val="28"/>
          <w:cs/>
        </w:rPr>
        <w:t>เข้าร่วมกับโครงการของรัฐบาลในการเป็นตัวแทนผลิตและจัดจำหน่ายผลิตภัณฑ์ ข้าวหอมกข43 ซึ่งเป็นข้าวดัชนีน้ำตาลปานกลางค่อนข้างต่ำ ที่เกิดจากการผสมพันธ</w:t>
      </w:r>
      <w:r w:rsidR="002F0192">
        <w:rPr>
          <w:rFonts w:ascii="Angsana New" w:hAnsi="Angsana New" w:hint="cs"/>
          <w:sz w:val="28"/>
          <w:cs/>
        </w:rPr>
        <w:t>ุ์</w:t>
      </w:r>
      <w:r w:rsidR="00031056" w:rsidRPr="00BF175F">
        <w:rPr>
          <w:rFonts w:ascii="Angsana New" w:hAnsi="Angsana New" w:hint="cs"/>
          <w:sz w:val="28"/>
          <w:cs/>
        </w:rPr>
        <w:t>ข้าวลูกผสมเดี่ยวระหว่างพัน</w:t>
      </w:r>
      <w:r w:rsidR="002F0192">
        <w:rPr>
          <w:rFonts w:ascii="Angsana New" w:hAnsi="Angsana New" w:hint="cs"/>
          <w:sz w:val="28"/>
          <w:cs/>
        </w:rPr>
        <w:t>ธุ์ข้าวเจ้าหอมสุพรรณบุรี กับพันธุ์</w:t>
      </w:r>
      <w:r w:rsidR="00031056" w:rsidRPr="00BF175F">
        <w:rPr>
          <w:rFonts w:ascii="Angsana New" w:hAnsi="Angsana New" w:hint="cs"/>
          <w:sz w:val="28"/>
          <w:cs/>
        </w:rPr>
        <w:t>สุพรรณบุรี 1  โดยผ่านก</w:t>
      </w:r>
      <w:r w:rsidR="002F0192">
        <w:rPr>
          <w:rFonts w:ascii="Angsana New" w:hAnsi="Angsana New" w:hint="cs"/>
          <w:sz w:val="28"/>
          <w:cs/>
        </w:rPr>
        <w:t>ารวิจัยจากกรมการข้าว และคณะแพทย</w:t>
      </w:r>
      <w:r w:rsidR="00031056" w:rsidRPr="00BF175F">
        <w:rPr>
          <w:rFonts w:ascii="Angsana New" w:hAnsi="Angsana New" w:hint="cs"/>
          <w:sz w:val="28"/>
          <w:cs/>
        </w:rPr>
        <w:t xml:space="preserve">ศาสตร์ โรงพยาบาลรามาธิบดี มหาวิทยาลัยมหิดล เพื่อให้เป็นข้าวนุ่มทางเลือกเพื่อสุขภาพ </w:t>
      </w:r>
      <w:r w:rsidR="0037511D" w:rsidRPr="00BF175F">
        <w:rPr>
          <w:rFonts w:ascii="Angsana New" w:hAnsi="Angsana New" w:hint="cs"/>
          <w:sz w:val="28"/>
          <w:cs/>
        </w:rPr>
        <w:t>และ</w:t>
      </w:r>
      <w:r w:rsidR="00031056" w:rsidRPr="00BF175F">
        <w:rPr>
          <w:rFonts w:ascii="Angsana New" w:hAnsi="Angsana New" w:hint="cs"/>
          <w:sz w:val="28"/>
          <w:cs/>
        </w:rPr>
        <w:t xml:space="preserve">ผ่านการรับรองจากกรมการข้าวและกระทรวงเกษตรและสหกรณ์ </w:t>
      </w:r>
      <w:r w:rsidR="0037511D" w:rsidRPr="00BF175F">
        <w:rPr>
          <w:rFonts w:ascii="Angsana New" w:hAnsi="Angsana New" w:hint="cs"/>
          <w:sz w:val="28"/>
          <w:cs/>
        </w:rPr>
        <w:t>ทั้งนี้รูปแบบการ</w:t>
      </w:r>
      <w:r w:rsidR="00031056" w:rsidRPr="00BF175F">
        <w:rPr>
          <w:rFonts w:ascii="Angsana New" w:hAnsi="Angsana New" w:hint="cs"/>
          <w:sz w:val="28"/>
          <w:cs/>
        </w:rPr>
        <w:t>ผลิตและจัดจำหน่าย</w:t>
      </w:r>
      <w:r w:rsidR="0037511D" w:rsidRPr="00BF175F">
        <w:rPr>
          <w:rFonts w:ascii="Angsana New" w:hAnsi="Angsana New" w:hint="cs"/>
          <w:sz w:val="28"/>
          <w:cs/>
        </w:rPr>
        <w:t>มี</w:t>
      </w:r>
      <w:r w:rsidR="00031056" w:rsidRPr="00BF175F">
        <w:rPr>
          <w:rFonts w:ascii="Angsana New" w:hAnsi="Angsana New" w:hint="cs"/>
          <w:sz w:val="28"/>
          <w:cs/>
        </w:rPr>
        <w:t xml:space="preserve"> 2 รูปแบบคือ 1 กิโลกรัม และ 5 กิโลกรัม </w:t>
      </w:r>
    </w:p>
    <w:p w:rsidR="000F3347" w:rsidRPr="00BF175F" w:rsidRDefault="000F3347" w:rsidP="006F5B72">
      <w:pPr>
        <w:pStyle w:val="ListParagraph"/>
        <w:ind w:left="1440"/>
        <w:jc w:val="thaiDistribute"/>
        <w:rPr>
          <w:rFonts w:ascii="Angsana New" w:hAnsi="Angsana New"/>
          <w:sz w:val="28"/>
        </w:rPr>
      </w:pPr>
    </w:p>
    <w:p w:rsidR="00906883" w:rsidRPr="00BF175F" w:rsidRDefault="00906883" w:rsidP="006F1324">
      <w:pPr>
        <w:pStyle w:val="ListParagraph"/>
        <w:numPr>
          <w:ilvl w:val="0"/>
          <w:numId w:val="23"/>
        </w:numPr>
        <w:ind w:left="14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บริษัทมีการนำเสนอผลิตภัณฑ์</w:t>
      </w:r>
      <w:r w:rsidR="006F5B72" w:rsidRPr="00BF175F">
        <w:rPr>
          <w:rFonts w:ascii="Angsana New" w:hAnsi="Angsana New" w:hint="cs"/>
          <w:sz w:val="28"/>
          <w:cs/>
        </w:rPr>
        <w:t>ขนม</w:t>
      </w:r>
      <w:r w:rsidR="005F29D0" w:rsidRPr="00BF175F">
        <w:rPr>
          <w:rFonts w:ascii="Angsana New" w:hAnsi="Angsana New" w:hint="cs"/>
          <w:sz w:val="28"/>
          <w:cs/>
        </w:rPr>
        <w:t xml:space="preserve"> รสชาติใหม่ เพิ่มเติม 1 รสชาติ คือ รสวาซาบิ ผ่านแบรนด์สินค้า </w:t>
      </w:r>
      <w:r w:rsidR="005F29D0" w:rsidRPr="00BF175F">
        <w:rPr>
          <w:rFonts w:ascii="Angsana New" w:hAnsi="Angsana New"/>
          <w:sz w:val="28"/>
        </w:rPr>
        <w:t xml:space="preserve">Coco Riz </w:t>
      </w:r>
      <w:r w:rsidR="005F29D0" w:rsidRPr="00BF175F">
        <w:rPr>
          <w:rFonts w:ascii="Angsana New" w:hAnsi="Angsana New" w:hint="cs"/>
          <w:sz w:val="28"/>
          <w:cs/>
        </w:rPr>
        <w:t>และจัดจำหน่ายในช่องทางต่างประเทศ</w:t>
      </w:r>
    </w:p>
    <w:p w:rsidR="000F3347" w:rsidRPr="00BF175F" w:rsidRDefault="000F3347" w:rsidP="000F3347">
      <w:pPr>
        <w:pStyle w:val="ListParagraph"/>
        <w:rPr>
          <w:rFonts w:ascii="Angsana New" w:hAnsi="Angsana New"/>
          <w:sz w:val="28"/>
          <w:cs/>
        </w:rPr>
      </w:pPr>
    </w:p>
    <w:p w:rsidR="00B32945" w:rsidRPr="00BF175F" w:rsidRDefault="00B32945" w:rsidP="00B32945">
      <w:pPr>
        <w:pStyle w:val="ListParagraph"/>
        <w:numPr>
          <w:ilvl w:val="0"/>
          <w:numId w:val="23"/>
        </w:numPr>
        <w:ind w:left="1530" w:hanging="45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บริษัท</w:t>
      </w:r>
      <w:r w:rsidR="005F29D0" w:rsidRPr="00BF175F">
        <w:rPr>
          <w:rFonts w:ascii="Angsana New" w:hAnsi="Angsana New" w:hint="cs"/>
          <w:sz w:val="28"/>
          <w:cs/>
        </w:rPr>
        <w:t>ลงทุนด้านนวัตกรรม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 w:hint="cs"/>
          <w:sz w:val="28"/>
          <w:cs/>
        </w:rPr>
        <w:t>เพื่อปรับปรุงคุณภาพและลดต้นทุนการผลิต เช่นโครงการผลิตไฟฟ้าผ่านพลังงานแสงอาทิตย์</w:t>
      </w:r>
      <w:r w:rsidRPr="00BF175F">
        <w:rPr>
          <w:rFonts w:ascii="Angsana New" w:hAnsi="Angsana New"/>
          <w:sz w:val="28"/>
        </w:rPr>
        <w:t xml:space="preserve">, </w:t>
      </w:r>
      <w:r w:rsidRPr="00BF175F">
        <w:rPr>
          <w:rFonts w:ascii="Angsana New" w:hAnsi="Angsana New" w:hint="cs"/>
          <w:sz w:val="28"/>
          <w:cs/>
        </w:rPr>
        <w:t>การลงทุนในเครื่องจักรการผลิตข้าว และขนม</w:t>
      </w:r>
      <w:r w:rsidRPr="00BF175F">
        <w:rPr>
          <w:rFonts w:ascii="Angsana New" w:hAnsi="Angsana New"/>
          <w:sz w:val="28"/>
        </w:rPr>
        <w:t xml:space="preserve">, </w:t>
      </w:r>
      <w:r w:rsidRPr="00BF175F">
        <w:rPr>
          <w:rFonts w:ascii="Angsana New" w:hAnsi="Angsana New" w:hint="cs"/>
          <w:sz w:val="28"/>
          <w:cs/>
        </w:rPr>
        <w:t>พัฒนาเครื่องจักรการผลิตวุ้นเส้น</w:t>
      </w:r>
    </w:p>
    <w:p w:rsidR="00B32945" w:rsidRPr="00BF175F" w:rsidRDefault="00B32945" w:rsidP="00B32945">
      <w:pPr>
        <w:pStyle w:val="ListParagraph"/>
        <w:rPr>
          <w:rFonts w:ascii="Angsana New" w:hAnsi="Angsana New"/>
          <w:sz w:val="28"/>
          <w:cs/>
        </w:rPr>
      </w:pPr>
    </w:p>
    <w:p w:rsidR="00A855EA" w:rsidRPr="00BF175F" w:rsidRDefault="00A855EA" w:rsidP="00B32945">
      <w:pPr>
        <w:pStyle w:val="ListParagraph"/>
        <w:numPr>
          <w:ilvl w:val="0"/>
          <w:numId w:val="23"/>
        </w:numPr>
        <w:ind w:left="1530" w:hanging="45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บริษัทได้ปรับเปลี่ยนรูปแบบการโฆษณาประชาสัมพันธ์ไปในรูปแบบสื่อ</w:t>
      </w:r>
      <w:r w:rsidR="002F0192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/>
          <w:sz w:val="28"/>
        </w:rPr>
        <w:t xml:space="preserve">Social </w:t>
      </w:r>
      <w:r w:rsidRPr="00BF175F">
        <w:rPr>
          <w:rFonts w:ascii="Angsana New" w:hAnsi="Angsana New" w:hint="cs"/>
          <w:sz w:val="28"/>
          <w:cs/>
        </w:rPr>
        <w:t xml:space="preserve">เพิ่มมากขึ้น ทั้งในด้านของ </w:t>
      </w:r>
      <w:r w:rsidR="002F0192">
        <w:rPr>
          <w:rFonts w:ascii="Angsana New" w:hAnsi="Angsana New"/>
          <w:sz w:val="28"/>
        </w:rPr>
        <w:t>Facebook, Y</w:t>
      </w:r>
      <w:r w:rsidRPr="00BF175F">
        <w:rPr>
          <w:rFonts w:ascii="Angsana New" w:hAnsi="Angsana New"/>
          <w:sz w:val="28"/>
        </w:rPr>
        <w:t xml:space="preserve">outube </w:t>
      </w:r>
    </w:p>
    <w:p w:rsidR="00A855EA" w:rsidRPr="00BF175F" w:rsidRDefault="00A855EA" w:rsidP="00A855EA">
      <w:pPr>
        <w:pStyle w:val="ListParagraph"/>
        <w:rPr>
          <w:rFonts w:ascii="Angsana New" w:hAnsi="Angsana New"/>
          <w:sz w:val="28"/>
          <w:cs/>
        </w:rPr>
      </w:pPr>
    </w:p>
    <w:p w:rsidR="00A855EA" w:rsidRPr="00BF175F" w:rsidRDefault="00360CD8" w:rsidP="00B32945">
      <w:pPr>
        <w:pStyle w:val="ListParagraph"/>
        <w:numPr>
          <w:ilvl w:val="0"/>
          <w:numId w:val="23"/>
        </w:numPr>
        <w:ind w:left="1530" w:hanging="45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ในส่วนกิจกรรมด้านสังคม </w:t>
      </w:r>
      <w:r w:rsidRPr="00BF175F">
        <w:rPr>
          <w:rFonts w:ascii="Angsana New" w:hAnsi="Angsana New"/>
          <w:sz w:val="28"/>
        </w:rPr>
        <w:t>(CSR)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="00A855EA" w:rsidRPr="00BF175F">
        <w:rPr>
          <w:rFonts w:ascii="Angsana New" w:hAnsi="Angsana New" w:hint="cs"/>
          <w:sz w:val="28"/>
          <w:cs/>
        </w:rPr>
        <w:t>บริษัท</w:t>
      </w:r>
      <w:r w:rsidR="009F0118" w:rsidRPr="00BF175F">
        <w:rPr>
          <w:rFonts w:ascii="Angsana New" w:hAnsi="Angsana New" w:hint="cs"/>
          <w:sz w:val="28"/>
          <w:cs/>
        </w:rPr>
        <w:t>ได้แสดงเจตนารมณ์ร่วมกับ</w:t>
      </w:r>
      <w:r w:rsidR="00A855EA" w:rsidRPr="00BF175F">
        <w:rPr>
          <w:rFonts w:ascii="Angsana New" w:hAnsi="Angsana New" w:hint="cs"/>
          <w:sz w:val="28"/>
          <w:cs/>
        </w:rPr>
        <w:t xml:space="preserve"> </w:t>
      </w:r>
      <w:r w:rsidR="00A855EA" w:rsidRPr="00BF175F">
        <w:rPr>
          <w:rFonts w:ascii="Angsana New" w:hAnsi="Angsana New"/>
          <w:sz w:val="28"/>
        </w:rPr>
        <w:t>“</w:t>
      </w:r>
      <w:r w:rsidR="00A855EA" w:rsidRPr="00BF175F">
        <w:rPr>
          <w:rFonts w:ascii="Angsana New" w:hAnsi="Angsana New" w:hint="cs"/>
          <w:sz w:val="28"/>
          <w:cs/>
        </w:rPr>
        <w:t>อาจารย์ยักษ์</w:t>
      </w:r>
      <w:r w:rsidR="00A855EA" w:rsidRPr="00BF175F">
        <w:rPr>
          <w:rFonts w:ascii="Angsana New" w:hAnsi="Angsana New"/>
          <w:sz w:val="28"/>
        </w:rPr>
        <w:t xml:space="preserve">” </w:t>
      </w:r>
      <w:r w:rsidR="00A855EA" w:rsidRPr="00BF175F">
        <w:rPr>
          <w:rFonts w:ascii="Angsana New" w:hAnsi="Angsana New" w:hint="cs"/>
          <w:sz w:val="28"/>
          <w:cs/>
        </w:rPr>
        <w:t>คุณวิวัฒน์ ศัลยกำธร รัฐมนตรีช่วยว่าการกระทรวงเกษตรและสหกรณ์  เพื่อสนับสนุนการเลิกใช้พาราควอต</w:t>
      </w:r>
      <w:r w:rsidR="009F0118" w:rsidRPr="00BF175F">
        <w:rPr>
          <w:rFonts w:ascii="Angsana New" w:hAnsi="Angsana New" w:hint="cs"/>
          <w:sz w:val="28"/>
          <w:cs/>
        </w:rPr>
        <w:t>ในประเทศไทย</w:t>
      </w:r>
      <w:r w:rsidR="00A855EA" w:rsidRPr="00BF175F">
        <w:rPr>
          <w:rFonts w:ascii="Angsana New" w:hAnsi="Angsana New" w:hint="cs"/>
          <w:sz w:val="28"/>
          <w:cs/>
        </w:rPr>
        <w:t xml:space="preserve"> ในการป้องกันกำจัดศัตรูพืช </w:t>
      </w:r>
      <w:r w:rsidR="009F0118" w:rsidRPr="00BF175F">
        <w:rPr>
          <w:rFonts w:ascii="Angsana New" w:hAnsi="Angsana New" w:hint="cs"/>
          <w:sz w:val="28"/>
          <w:cs/>
        </w:rPr>
        <w:t xml:space="preserve">ที่เป็นอันตรายต่อเกษตรกรผู้ใช้ และสะสมเป็นพิษต่อผู้บริโภค </w:t>
      </w:r>
    </w:p>
    <w:p w:rsidR="009F0118" w:rsidRPr="00BF175F" w:rsidRDefault="009F0118" w:rsidP="009F0118">
      <w:pPr>
        <w:pStyle w:val="ListParagraph"/>
        <w:rPr>
          <w:rFonts w:ascii="Angsana New" w:hAnsi="Angsana New"/>
          <w:sz w:val="28"/>
          <w:cs/>
        </w:rPr>
      </w:pPr>
    </w:p>
    <w:p w:rsidR="009F0118" w:rsidRPr="00BF175F" w:rsidRDefault="009F0118" w:rsidP="00B32945">
      <w:pPr>
        <w:pStyle w:val="ListParagraph"/>
        <w:numPr>
          <w:ilvl w:val="0"/>
          <w:numId w:val="23"/>
        </w:numPr>
        <w:ind w:left="1530" w:hanging="45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บริษัทได้สนับสนุนทีมสโมสรสุพรีมชลบุรี-อี.เทค. ในการแข่งขันวอลเล่ย์บอลหญิงไทยแลนด์ลีค เพื่อสนับสนุนนักกีฬาของประเทศไทย</w:t>
      </w:r>
      <w:r w:rsidR="00360CD8" w:rsidRPr="00BF175F">
        <w:rPr>
          <w:rFonts w:ascii="Angsana New" w:hAnsi="Angsana New" w:hint="cs"/>
          <w:sz w:val="28"/>
          <w:cs/>
        </w:rPr>
        <w:t xml:space="preserve"> และบริจาคเงินและสิ่งของให้กับโรงเรียน วัดและผู้สูงอายุ ที่ขาดแคลน </w:t>
      </w:r>
    </w:p>
    <w:p w:rsidR="009F0118" w:rsidRPr="00BF175F" w:rsidRDefault="009F0118" w:rsidP="009F0118">
      <w:pPr>
        <w:pStyle w:val="ListParagraph"/>
        <w:rPr>
          <w:rFonts w:ascii="Angsana New" w:hAnsi="Angsana New"/>
          <w:sz w:val="28"/>
        </w:rPr>
      </w:pPr>
    </w:p>
    <w:p w:rsidR="009F0118" w:rsidRPr="00BF175F" w:rsidRDefault="009F0118" w:rsidP="009F0118">
      <w:pPr>
        <w:ind w:left="360" w:firstLine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ปี 2560</w:t>
      </w:r>
    </w:p>
    <w:p w:rsidR="009F0118" w:rsidRPr="00BF175F" w:rsidRDefault="009F0118" w:rsidP="009F0118">
      <w:pPr>
        <w:pStyle w:val="ListParagraph"/>
        <w:numPr>
          <w:ilvl w:val="0"/>
          <w:numId w:val="23"/>
        </w:numPr>
        <w:ind w:left="14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บริษัทได้เข้าร่วม</w:t>
      </w:r>
      <w:r w:rsidRPr="00BF175F">
        <w:rPr>
          <w:rFonts w:ascii="Angsana New" w:hAnsi="Angsana New"/>
          <w:sz w:val="28"/>
          <w:cs/>
        </w:rPr>
        <w:t>โครงการแนวร่วมปฏิบัติ (</w:t>
      </w:r>
      <w:r w:rsidRPr="00BF175F">
        <w:rPr>
          <w:rFonts w:ascii="Angsana New" w:hAnsi="Angsana New"/>
          <w:sz w:val="28"/>
        </w:rPr>
        <w:t xml:space="preserve">Collective Action Coalition) </w:t>
      </w:r>
      <w:r w:rsidRPr="00BF175F">
        <w:rPr>
          <w:rFonts w:ascii="Angsana New" w:hAnsi="Angsana New"/>
          <w:sz w:val="28"/>
          <w:cs/>
        </w:rPr>
        <w:t>ของภาคเอกชนไทยในการต่อต้านการทุจริต</w:t>
      </w:r>
      <w:r w:rsidRPr="00BF175F">
        <w:rPr>
          <w:rFonts w:ascii="Angsana New" w:hAnsi="Angsana New" w:hint="cs"/>
          <w:sz w:val="28"/>
          <w:cs/>
        </w:rPr>
        <w:t xml:space="preserve"> โดยได้รับการรับรองการเป็นสมาชิก</w:t>
      </w:r>
      <w:r w:rsidRPr="00BF175F">
        <w:rPr>
          <w:rFonts w:ascii="Angsana New" w:hAnsi="Angsana New"/>
          <w:sz w:val="28"/>
          <w:cs/>
        </w:rPr>
        <w:t>แนวร่วมปฏิบัติของภาคเอกชนไทยในการต่อต้านการทุจริต</w:t>
      </w:r>
      <w:r w:rsidRPr="00BF175F">
        <w:rPr>
          <w:rFonts w:ascii="Angsana New" w:hAnsi="Angsana New" w:hint="cs"/>
          <w:sz w:val="28"/>
          <w:cs/>
        </w:rPr>
        <w:t xml:space="preserve"> อันดั</w:t>
      </w:r>
      <w:r w:rsidR="004E277F">
        <w:rPr>
          <w:rFonts w:ascii="Angsana New" w:hAnsi="Angsana New" w:hint="cs"/>
          <w:sz w:val="28"/>
          <w:cs/>
        </w:rPr>
        <w:t>บ</w:t>
      </w:r>
      <w:r w:rsidRPr="00BF175F">
        <w:rPr>
          <w:rFonts w:ascii="Angsana New" w:hAnsi="Angsana New" w:hint="cs"/>
          <w:sz w:val="28"/>
          <w:cs/>
        </w:rPr>
        <w:t>ที่ 236 จาก บริษัทจดทะเบียนจำนวน 688 แห่งในตลาดหลักทรัพย์  โดยบริษัทจะมีหน้าที่</w:t>
      </w:r>
      <w:r w:rsidRPr="00BF175F">
        <w:rPr>
          <w:rFonts w:ascii="Angsana New" w:hAnsi="Angsana New"/>
          <w:sz w:val="28"/>
          <w:cs/>
        </w:rPr>
        <w:t>กระทำตนเองให้เป็นแบบอย่างด้วยการประกาศนโยบายต่อต้านการทุจริตทุ</w:t>
      </w:r>
      <w:r w:rsidR="004E277F">
        <w:rPr>
          <w:rFonts w:ascii="Angsana New" w:hAnsi="Angsana New" w:hint="cs"/>
          <w:sz w:val="28"/>
          <w:cs/>
        </w:rPr>
        <w:t>ก</w:t>
      </w:r>
      <w:r w:rsidRPr="00BF175F">
        <w:rPr>
          <w:rFonts w:ascii="Angsana New" w:hAnsi="Angsana New"/>
          <w:sz w:val="28"/>
          <w:cs/>
        </w:rPr>
        <w:t>รูปแบบ (</w:t>
      </w:r>
      <w:r w:rsidR="002F0192">
        <w:rPr>
          <w:rFonts w:ascii="Angsana New" w:hAnsi="Angsana New"/>
          <w:sz w:val="28"/>
        </w:rPr>
        <w:t>Zero Tolerance on Any Form of C</w:t>
      </w:r>
      <w:r w:rsidRPr="00BF175F">
        <w:rPr>
          <w:rFonts w:ascii="Angsana New" w:hAnsi="Angsana New"/>
          <w:sz w:val="28"/>
        </w:rPr>
        <w:t xml:space="preserve">orruption Policy) </w:t>
      </w:r>
      <w:r w:rsidRPr="00BF175F">
        <w:rPr>
          <w:rFonts w:ascii="Angsana New" w:hAnsi="Angsana New"/>
          <w:sz w:val="28"/>
          <w:cs/>
        </w:rPr>
        <w:t>และสร้างระบบป้องกันการการจ่ายสินบนและการทุจริตทุกรูปแบบ (</w:t>
      </w:r>
      <w:r w:rsidR="002F0192">
        <w:rPr>
          <w:rFonts w:ascii="Angsana New" w:hAnsi="Angsana New"/>
          <w:sz w:val="28"/>
        </w:rPr>
        <w:t>Anti-Corruption &amp; Bribery P</w:t>
      </w:r>
      <w:r w:rsidRPr="00BF175F">
        <w:rPr>
          <w:rFonts w:ascii="Angsana New" w:hAnsi="Angsana New"/>
          <w:sz w:val="28"/>
        </w:rPr>
        <w:t xml:space="preserve">rocedures Standard Setting) </w:t>
      </w:r>
      <w:r w:rsidRPr="00BF175F">
        <w:rPr>
          <w:rFonts w:ascii="Angsana New" w:hAnsi="Angsana New"/>
          <w:sz w:val="28"/>
          <w:cs/>
        </w:rPr>
        <w:t>และมีหน้าที่ขยายแนวปฏิบัติการต่อต้านการทุจริตไปยังคู่ค้าและบริษัทตัวแทนที่อยู่ในห่วงโซ่อุปทานการประกอบธุรกิจของตนเองต่อไป</w:t>
      </w:r>
      <w:r w:rsidRPr="00BF175F">
        <w:rPr>
          <w:rFonts w:ascii="Angsana New" w:hAnsi="Angsana New" w:hint="cs"/>
          <w:sz w:val="28"/>
          <w:cs/>
        </w:rPr>
        <w:t xml:space="preserve"> และเพื่อ</w:t>
      </w:r>
      <w:r w:rsidRPr="00BF175F">
        <w:rPr>
          <w:rFonts w:ascii="Angsana New" w:hAnsi="Angsana New"/>
          <w:sz w:val="28"/>
          <w:cs/>
        </w:rPr>
        <w:t xml:space="preserve">การรวมตัวกับบริษัทในภาคธุรกิจให้ความร่วมมือกับภาครัฐ ภาคประชาสังคม </w:t>
      </w:r>
      <w:r w:rsidRPr="00BF175F">
        <w:rPr>
          <w:rFonts w:ascii="Angsana New" w:hAnsi="Angsana New"/>
          <w:sz w:val="28"/>
          <w:cs/>
        </w:rPr>
        <w:lastRenderedPageBreak/>
        <w:t>สื่อมวลชนและองค์กรระหว่างประเทศ เพื่อขับเคลื่อนการใช้มาตรการต่อต้านการทุจริต การเปิดเผยข้อมูล และกำหนดมาตรฐานการประกอบธุรกิจที่สะอาด เน้นการแข่งขันด้วยระบบกลไกตลาด</w:t>
      </w:r>
    </w:p>
    <w:p w:rsidR="009F0118" w:rsidRPr="00BF175F" w:rsidRDefault="009F0118" w:rsidP="009F0118">
      <w:pPr>
        <w:pStyle w:val="ListParagraph"/>
        <w:numPr>
          <w:ilvl w:val="0"/>
          <w:numId w:val="23"/>
        </w:numPr>
        <w:ind w:left="14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บริษัทมีการนำเสนอผลิตภัณฑ์ขนมสู่ช่องทางการจำหน่ายทั้งในประเทศและต่างประเทศ เพื่อรองรับความต้องการของลูกค้าทุกกลุ่มทั่วโลก โดยมี 2 แบบคือ แบบไม่สอดใส้ 3 รสชาติ ได้แก่ รสใบเตย</w:t>
      </w:r>
      <w:r w:rsidRPr="00BF175F">
        <w:rPr>
          <w:rFonts w:ascii="Angsana New" w:hAnsi="Angsana New"/>
          <w:sz w:val="28"/>
        </w:rPr>
        <w:t>,</w:t>
      </w:r>
      <w:r w:rsidRPr="00BF175F">
        <w:rPr>
          <w:rFonts w:ascii="Angsana New" w:hAnsi="Angsana New" w:hint="cs"/>
          <w:sz w:val="28"/>
          <w:cs/>
        </w:rPr>
        <w:t>รสกะทิ</w:t>
      </w:r>
      <w:r w:rsidRPr="00BF175F">
        <w:rPr>
          <w:rFonts w:ascii="Angsana New" w:hAnsi="Angsana New"/>
          <w:sz w:val="28"/>
        </w:rPr>
        <w:t>,</w:t>
      </w:r>
      <w:r w:rsidRPr="00BF175F">
        <w:rPr>
          <w:rFonts w:ascii="Angsana New" w:hAnsi="Angsana New" w:hint="cs"/>
          <w:sz w:val="28"/>
          <w:cs/>
        </w:rPr>
        <w:t xml:space="preserve">รสทุเรียน และสอดใส้ รสช็อคโกแลต ซึ่งเนื้อช็อคโกแลต บริษัทได้นำเข้าจากต่างประเทศ เพื่อให้ได้คุณภาพระดับพรีเมียร์ ภายใต้ตราสินค้า </w:t>
      </w:r>
      <w:r w:rsidRPr="00BF175F">
        <w:rPr>
          <w:rFonts w:ascii="Angsana New" w:hAnsi="Angsana New"/>
          <w:sz w:val="28"/>
        </w:rPr>
        <w:t xml:space="preserve">“Coco Riz Roll” </w:t>
      </w:r>
      <w:r w:rsidRPr="00BF175F">
        <w:rPr>
          <w:rFonts w:ascii="Angsana New" w:hAnsi="Angsana New" w:hint="cs"/>
          <w:sz w:val="28"/>
          <w:cs/>
        </w:rPr>
        <w:t xml:space="preserve">และ </w:t>
      </w:r>
      <w:r w:rsidRPr="00BF175F">
        <w:rPr>
          <w:rFonts w:ascii="Angsana New" w:hAnsi="Angsana New"/>
          <w:sz w:val="28"/>
        </w:rPr>
        <w:t xml:space="preserve">“Coco Jas Roll” </w:t>
      </w:r>
    </w:p>
    <w:p w:rsidR="009F0118" w:rsidRPr="00BF175F" w:rsidRDefault="009F0118" w:rsidP="009F0118">
      <w:pPr>
        <w:pStyle w:val="ListParagraph"/>
        <w:numPr>
          <w:ilvl w:val="0"/>
          <w:numId w:val="23"/>
        </w:numPr>
        <w:ind w:left="1530" w:hanging="45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บริษัทได้รับรางวัล </w:t>
      </w:r>
      <w:r w:rsidRPr="00BF175F">
        <w:rPr>
          <w:rFonts w:ascii="Angsana New" w:hAnsi="Angsana New"/>
          <w:sz w:val="28"/>
        </w:rPr>
        <w:t>Super</w:t>
      </w:r>
      <w:r w:rsidR="002F0192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/>
          <w:sz w:val="28"/>
        </w:rPr>
        <w:t xml:space="preserve">Brands </w:t>
      </w:r>
      <w:r w:rsidRPr="00BF175F">
        <w:rPr>
          <w:rFonts w:ascii="Angsana New" w:hAnsi="Angsana New" w:hint="cs"/>
          <w:sz w:val="28"/>
          <w:cs/>
        </w:rPr>
        <w:t>ปี 2560 จาก</w:t>
      </w:r>
      <w:r w:rsidRPr="00BF175F">
        <w:rPr>
          <w:rFonts w:ascii="Angsana New" w:hAnsi="Angsana New"/>
          <w:sz w:val="28"/>
          <w:cs/>
        </w:rPr>
        <w:t>ซุปเปอร์แบรนด์ประเทศไทย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องค์กรที่ทำงานด้านการวัดและการประเมินความสำเร็จของการสร้างแบรนด์ผ่านการสำรวจการตลาดจากทั่วประเทศเพื่อคัดสรรแบรนด์ภายใต้กลุ่มผลิตภัณฑ์ต่างๆ ที่ได้รับการไว้วางใจจากผู้บริโภคมากที่สุด</w:t>
      </w:r>
      <w:r w:rsidRPr="00BF175F">
        <w:rPr>
          <w:rFonts w:ascii="Angsana New" w:hAnsi="Angsana New" w:hint="cs"/>
          <w:sz w:val="28"/>
          <w:cs/>
        </w:rPr>
        <w:t xml:space="preserve"> ซึ่งรางวัลนี้ เปรียบเสมือนรางวัลออสการ์ด้านการสร้างแบรนด์ โดยแบรนด์ตราเกษตร เป็น 1 ใน</w:t>
      </w:r>
      <w:r w:rsidRPr="00BF175F">
        <w:rPr>
          <w:rFonts w:ascii="Angsana New" w:hAnsi="Angsana New"/>
          <w:sz w:val="28"/>
          <w:cs/>
        </w:rPr>
        <w:t>แบรนด์ที่ได้รับการโหวตสูงสุดจากผู้บริโภคทั่วประเท</w:t>
      </w:r>
      <w:r w:rsidRPr="00BF175F">
        <w:rPr>
          <w:rFonts w:ascii="Angsana New" w:hAnsi="Angsana New" w:hint="cs"/>
          <w:sz w:val="28"/>
          <w:cs/>
        </w:rPr>
        <w:t>ศ</w:t>
      </w:r>
      <w:r w:rsidRPr="00BF175F">
        <w:rPr>
          <w:rFonts w:ascii="Angsana New" w:hAnsi="Angsana New" w:hint="cs"/>
          <w:sz w:val="28"/>
        </w:rPr>
        <w:t xml:space="preserve"> </w:t>
      </w:r>
    </w:p>
    <w:p w:rsidR="009F0118" w:rsidRPr="00BF175F" w:rsidRDefault="009F0118" w:rsidP="009F0118">
      <w:pPr>
        <w:pStyle w:val="ListParagraph"/>
        <w:numPr>
          <w:ilvl w:val="0"/>
          <w:numId w:val="23"/>
        </w:numPr>
        <w:ind w:left="1530" w:hanging="45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บริษัทได้</w:t>
      </w:r>
      <w:r w:rsidRPr="00BF175F">
        <w:rPr>
          <w:rFonts w:ascii="Angsana New" w:hAnsi="Angsana New"/>
          <w:sz w:val="28"/>
          <w:cs/>
        </w:rPr>
        <w:t>เข้าร่วมเป็นส่วนหนึ่งในการรณรงค์มาตรการเชิงป้องกันด้านความปลอดภัยในการทำงานเพื่อพัฒนาระบบการบริหารและการจัดการด้านความปลอดภัย อาชีวอนามัย และสภาพแวดล้อมในการทำงานในสถานประกอบกิจการให้มีประสิทธิภาพ</w:t>
      </w:r>
      <w:r w:rsidRPr="00BF175F">
        <w:rPr>
          <w:rFonts w:ascii="Angsana New" w:hAnsi="Angsana New" w:hint="cs"/>
          <w:sz w:val="28"/>
          <w:cs/>
        </w:rPr>
        <w:t xml:space="preserve"> อีกทั้งยังผ่านการประเมินให้เป็นบริษัทที่ มีมาตรฐานการทำงานและความ</w:t>
      </w:r>
      <w:r w:rsidR="002F0192">
        <w:rPr>
          <w:rFonts w:ascii="Angsana New" w:hAnsi="Angsana New" w:hint="cs"/>
          <w:sz w:val="28"/>
          <w:cs/>
        </w:rPr>
        <w:t>ปลอดภัย ทั้งนี้ บริษัทได้รับเกียร</w:t>
      </w:r>
      <w:r w:rsidRPr="00BF175F">
        <w:rPr>
          <w:rFonts w:ascii="Angsana New" w:hAnsi="Angsana New" w:hint="cs"/>
          <w:sz w:val="28"/>
          <w:cs/>
        </w:rPr>
        <w:t>ติบัตรจากทางกรมสวัสดิการและคุ้มครองแรงงาน จังหวัดนครสวรรค์</w:t>
      </w:r>
    </w:p>
    <w:p w:rsidR="009F0118" w:rsidRPr="00BF175F" w:rsidRDefault="009F0118" w:rsidP="009F0118">
      <w:pPr>
        <w:pStyle w:val="ListParagraph"/>
        <w:ind w:left="1530"/>
        <w:jc w:val="thaiDistribute"/>
        <w:rPr>
          <w:rFonts w:ascii="Angsana New" w:hAnsi="Angsana New"/>
          <w:sz w:val="28"/>
          <w:cs/>
        </w:rPr>
      </w:pPr>
    </w:p>
    <w:p w:rsidR="002E6F0D" w:rsidRPr="00BF175F" w:rsidRDefault="000F3347" w:rsidP="000D495C">
      <w:pPr>
        <w:ind w:left="360" w:firstLine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ปี 2559</w:t>
      </w:r>
    </w:p>
    <w:p w:rsidR="002E6F0D" w:rsidRPr="00BF175F" w:rsidRDefault="00312579" w:rsidP="002E6F0D">
      <w:pPr>
        <w:numPr>
          <w:ilvl w:val="0"/>
          <w:numId w:val="18"/>
        </w:numPr>
        <w:ind w:left="14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บริษัทได้รับการต่ออายุการรับรองมาตรฐานระบบคุณภาพ </w:t>
      </w:r>
      <w:r w:rsidRPr="00BF175F">
        <w:rPr>
          <w:rFonts w:ascii="Angsana New" w:hAnsi="Angsana New"/>
          <w:sz w:val="28"/>
        </w:rPr>
        <w:t xml:space="preserve">BRC  (British Retail Consortium) </w:t>
      </w:r>
      <w:r w:rsidRPr="00BF175F">
        <w:rPr>
          <w:rFonts w:ascii="Angsana New" w:hAnsi="Angsana New" w:hint="cs"/>
          <w:sz w:val="28"/>
          <w:cs/>
        </w:rPr>
        <w:t xml:space="preserve">เกรด </w:t>
      </w:r>
      <w:r w:rsidRPr="00BF175F">
        <w:rPr>
          <w:rFonts w:ascii="Angsana New" w:hAnsi="Angsana New"/>
          <w:sz w:val="28"/>
        </w:rPr>
        <w:t>A</w:t>
      </w:r>
      <w:r w:rsidRPr="00BF175F">
        <w:rPr>
          <w:rFonts w:ascii="Angsana New" w:hAnsi="Angsana New" w:hint="cs"/>
          <w:sz w:val="28"/>
          <w:cs/>
        </w:rPr>
        <w:t xml:space="preserve">จากสถาบัน </w:t>
      </w:r>
      <w:r w:rsidRPr="00BF175F">
        <w:rPr>
          <w:rFonts w:ascii="Angsana New" w:hAnsi="Angsana New"/>
          <w:sz w:val="28"/>
        </w:rPr>
        <w:t xml:space="preserve">Intertek </w:t>
      </w:r>
      <w:r w:rsidRPr="00BF175F">
        <w:rPr>
          <w:rFonts w:ascii="Angsana New" w:hAnsi="Angsana New" w:hint="cs"/>
          <w:sz w:val="28"/>
          <w:cs/>
        </w:rPr>
        <w:t xml:space="preserve">สำหรับผลิตภัณฑ์ข้าวและระบบคุณภาพ </w:t>
      </w:r>
      <w:r w:rsidRPr="00BF175F">
        <w:rPr>
          <w:rFonts w:ascii="Angsana New" w:hAnsi="Angsana New"/>
          <w:sz w:val="28"/>
        </w:rPr>
        <w:t xml:space="preserve">GMP HACCP </w:t>
      </w:r>
      <w:r w:rsidRPr="00BF175F">
        <w:rPr>
          <w:rFonts w:ascii="Angsana New" w:hAnsi="Angsana New" w:hint="cs"/>
          <w:sz w:val="28"/>
          <w:cs/>
        </w:rPr>
        <w:t>สำหรับผลิตภัณฑ์ข้าวและวุ้นเส้นกึ่งสำเร็จรูปและโจ๊กกึ่งสำเร็จรูป</w:t>
      </w:r>
    </w:p>
    <w:p w:rsidR="00E51AEF" w:rsidRPr="00BF175F" w:rsidRDefault="00E51AEF" w:rsidP="00E51AEF">
      <w:pPr>
        <w:numPr>
          <w:ilvl w:val="0"/>
          <w:numId w:val="18"/>
        </w:numPr>
        <w:ind w:left="14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บริษัทได้รับการตรวจรับรองการส่งออกข้าวสารไปประเทศสาธารณรัฐประชา</w:t>
      </w:r>
      <w:r w:rsidR="002F0192">
        <w:rPr>
          <w:rFonts w:ascii="Angsana New" w:hAnsi="Angsana New" w:hint="cs"/>
          <w:sz w:val="28"/>
          <w:cs/>
        </w:rPr>
        <w:t>ชนจีน โดยหน่วยงานควบคุมมาตรฐานสิน</w:t>
      </w:r>
      <w:r w:rsidRPr="00BF175F">
        <w:rPr>
          <w:rFonts w:ascii="Angsana New" w:hAnsi="Angsana New" w:hint="cs"/>
          <w:sz w:val="28"/>
          <w:cs/>
        </w:rPr>
        <w:t xml:space="preserve">ค้านำเข้า-ส่งออกของจีน หรือ </w:t>
      </w:r>
      <w:r w:rsidRPr="00BF175F">
        <w:rPr>
          <w:rFonts w:ascii="Angsana New" w:hAnsi="Angsana New"/>
          <w:sz w:val="28"/>
        </w:rPr>
        <w:t>AQSIQ (The General Administration of Quality Supervision, Inspection and Quarantine)</w:t>
      </w:r>
    </w:p>
    <w:p w:rsidR="002E6F0D" w:rsidRPr="00BF175F" w:rsidRDefault="002E6F0D" w:rsidP="002E6F0D">
      <w:pPr>
        <w:numPr>
          <w:ilvl w:val="0"/>
          <w:numId w:val="18"/>
        </w:numPr>
        <w:ind w:left="14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ด้านการกำกับดูแลกิจการที่ดี บริษัทได้คะแนน </w:t>
      </w:r>
      <w:r w:rsidRPr="00BF175F">
        <w:rPr>
          <w:rFonts w:ascii="Angsana New" w:hAnsi="Angsana New"/>
          <w:sz w:val="28"/>
        </w:rPr>
        <w:t>100</w:t>
      </w:r>
      <w:r w:rsidRPr="00BF175F">
        <w:rPr>
          <w:rFonts w:ascii="Angsana New" w:hAnsi="Angsana New" w:hint="cs"/>
          <w:sz w:val="28"/>
          <w:cs/>
        </w:rPr>
        <w:t xml:space="preserve"> คะแนนเต็ม จากการประเมินคุณภาพการจัดการประชุมผู้ถือหุ้นปี </w:t>
      </w:r>
      <w:r w:rsidRPr="00BF175F">
        <w:rPr>
          <w:rFonts w:ascii="Angsana New" w:hAnsi="Angsana New"/>
          <w:sz w:val="28"/>
        </w:rPr>
        <w:t>2559</w:t>
      </w:r>
    </w:p>
    <w:p w:rsidR="000F3347" w:rsidRPr="00BF175F" w:rsidRDefault="00E51AEF" w:rsidP="000F3347">
      <w:pPr>
        <w:numPr>
          <w:ilvl w:val="0"/>
          <w:numId w:val="18"/>
        </w:numPr>
        <w:ind w:left="14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ในส่วนกิจกรรมด้านสังคม </w:t>
      </w:r>
      <w:r w:rsidRPr="00BF175F">
        <w:rPr>
          <w:rFonts w:ascii="Angsana New" w:hAnsi="Angsana New"/>
          <w:sz w:val="28"/>
        </w:rPr>
        <w:t>(CSR)</w:t>
      </w:r>
      <w:r w:rsidRPr="00BF175F">
        <w:rPr>
          <w:rFonts w:ascii="Angsana New" w:hAnsi="Angsana New" w:hint="cs"/>
          <w:sz w:val="28"/>
          <w:cs/>
        </w:rPr>
        <w:t xml:space="preserve"> บริษัทได้ออกบูธกิจกรรม เล่นเกมส์ แจกรถจักรยานเป็นของขวัญในวันเด็กที่ </w:t>
      </w:r>
      <w:r w:rsidRPr="00BF175F">
        <w:rPr>
          <w:rFonts w:ascii="Angsana New" w:hAnsi="Angsana New"/>
          <w:sz w:val="28"/>
        </w:rPr>
        <w:t>9</w:t>
      </w:r>
      <w:r w:rsidRPr="00BF175F">
        <w:rPr>
          <w:rFonts w:ascii="Angsana New" w:hAnsi="Angsana New" w:hint="cs"/>
          <w:sz w:val="28"/>
          <w:cs/>
        </w:rPr>
        <w:t xml:space="preserve"> มกราคม </w:t>
      </w:r>
      <w:r w:rsidRPr="00BF175F">
        <w:rPr>
          <w:rFonts w:ascii="Angsana New" w:hAnsi="Angsana New"/>
          <w:sz w:val="28"/>
        </w:rPr>
        <w:t>2559</w:t>
      </w:r>
      <w:r w:rsidRPr="00BF175F">
        <w:rPr>
          <w:rFonts w:ascii="Angsana New" w:hAnsi="Angsana New" w:hint="cs"/>
          <w:sz w:val="28"/>
          <w:cs/>
        </w:rPr>
        <w:t xml:space="preserve"> ร่วมกับชมรมตำรวจจักรยานจังหวัดพระนครศรีอยุธยาร่วมกิจกรรมงานจักรยานเพื่อน้องไปโรงเรียน </w:t>
      </w:r>
      <w:r w:rsidRPr="00BF175F">
        <w:rPr>
          <w:rFonts w:ascii="Angsana New" w:hAnsi="Angsana New"/>
          <w:sz w:val="28"/>
        </w:rPr>
        <w:t>(Bike for School)</w:t>
      </w:r>
      <w:r w:rsidRPr="00BF175F">
        <w:rPr>
          <w:rFonts w:ascii="Angsana New" w:hAnsi="Angsana New" w:hint="cs"/>
          <w:sz w:val="28"/>
          <w:cs/>
        </w:rPr>
        <w:t xml:space="preserve"> เพื่อส่งเสริมและสนับสนุนแจกจักรยานให้นักเรียนที่ขาดแคลนในจังหวัดแพร่เพื่อใช้ในการเดินทางและมีคุณภาพชีวิตที่ดีขึ้น</w:t>
      </w:r>
    </w:p>
    <w:p w:rsidR="00E51AEF" w:rsidRPr="00BF175F" w:rsidRDefault="00E51AEF" w:rsidP="00E51AEF">
      <w:pPr>
        <w:ind w:left="1440"/>
        <w:jc w:val="thaiDistribute"/>
        <w:rPr>
          <w:rFonts w:ascii="Angsana New" w:hAnsi="Angsana New"/>
          <w:sz w:val="28"/>
        </w:rPr>
      </w:pPr>
    </w:p>
    <w:p w:rsidR="007801D7" w:rsidRPr="00BF175F" w:rsidRDefault="00312579" w:rsidP="000D495C">
      <w:pPr>
        <w:ind w:left="360" w:firstLine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ปี 2558 </w:t>
      </w:r>
    </w:p>
    <w:p w:rsidR="007801D7" w:rsidRPr="00BF175F" w:rsidRDefault="00312579" w:rsidP="007801D7">
      <w:pPr>
        <w:numPr>
          <w:ilvl w:val="0"/>
          <w:numId w:val="19"/>
        </w:numPr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บริษัทได้เสนอขายหุ้นเพิ่มทุนให้แก่บุคคลในวงจำกัด </w:t>
      </w:r>
      <w:r w:rsidRPr="00BF175F">
        <w:rPr>
          <w:rFonts w:ascii="Angsana New" w:hAnsi="Angsana New"/>
          <w:sz w:val="28"/>
        </w:rPr>
        <w:t xml:space="preserve">(Private Placement) </w:t>
      </w:r>
      <w:r w:rsidRPr="00BF175F">
        <w:rPr>
          <w:rFonts w:ascii="Angsana New" w:hAnsi="Angsana New" w:hint="cs"/>
          <w:sz w:val="28"/>
          <w:cs/>
        </w:rPr>
        <w:t>จำนวน 22,308.724 เป็นจำนวนเงิน 63.8 ล้านบาทมีผลให้บริษัทมีทุนชำระแล้ว 278,000,000 บาท</w:t>
      </w:r>
      <w:r w:rsidRPr="00BF175F">
        <w:rPr>
          <w:rFonts w:ascii="Angsana New" w:hAnsi="Angsana New"/>
          <w:sz w:val="28"/>
        </w:rPr>
        <w:t xml:space="preserve"> </w:t>
      </w:r>
    </w:p>
    <w:p w:rsidR="004C7E98" w:rsidRPr="00BF175F" w:rsidRDefault="00312579" w:rsidP="007801D7">
      <w:pPr>
        <w:numPr>
          <w:ilvl w:val="0"/>
          <w:numId w:val="19"/>
        </w:numPr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ในด้านการกำกับดูแลกิจการที่ดีบริษัทได้คะแนน 100 คะแนนเต็มจากการประเมินคุณภาพการจัดการประชุมผู้ถือหุ้นประจำปี 2558</w:t>
      </w:r>
    </w:p>
    <w:p w:rsidR="00A5084D" w:rsidRPr="00BF175F" w:rsidRDefault="00A5084D" w:rsidP="00A5084D">
      <w:pPr>
        <w:ind w:left="360" w:firstLine="360"/>
        <w:jc w:val="thaiDistribute"/>
        <w:rPr>
          <w:rFonts w:ascii="Angsana New" w:hAnsi="Angsana New"/>
          <w:color w:val="000000"/>
          <w:sz w:val="28"/>
        </w:rPr>
      </w:pPr>
      <w:r w:rsidRPr="00BF175F">
        <w:rPr>
          <w:rFonts w:ascii="Angsana New" w:hAnsi="Angsana New" w:hint="cs"/>
          <w:color w:val="000000"/>
          <w:sz w:val="28"/>
          <w:cs/>
        </w:rPr>
        <w:lastRenderedPageBreak/>
        <w:t xml:space="preserve">ปี 2557 </w:t>
      </w:r>
    </w:p>
    <w:p w:rsidR="00A5084D" w:rsidRPr="00BF175F" w:rsidRDefault="00A5084D" w:rsidP="00A5084D">
      <w:pPr>
        <w:numPr>
          <w:ilvl w:val="0"/>
          <w:numId w:val="19"/>
        </w:numPr>
        <w:jc w:val="thaiDistribute"/>
        <w:rPr>
          <w:rFonts w:ascii="Angsana New" w:hAnsi="Angsana New"/>
          <w:color w:val="000000"/>
          <w:sz w:val="28"/>
        </w:rPr>
      </w:pPr>
      <w:r w:rsidRPr="00BF175F">
        <w:rPr>
          <w:rFonts w:ascii="Angsana New" w:hAnsi="Angsana New" w:hint="cs"/>
          <w:color w:val="000000"/>
          <w:sz w:val="28"/>
          <w:cs/>
        </w:rPr>
        <w:t xml:space="preserve">บริษัทได้ลงนามในคำประกาศเจตนารมณ์เป็นสมาชิกแนวร่วมการปฏิบัติของภาคเอกสารชนในการต่อต้านการทุจริต </w:t>
      </w:r>
      <w:r w:rsidRPr="00BF175F">
        <w:rPr>
          <w:rFonts w:ascii="Angsana New" w:hAnsi="Angsana New"/>
          <w:color w:val="000000"/>
          <w:sz w:val="28"/>
        </w:rPr>
        <w:t xml:space="preserve">(Collective Action Coalition Against Corruption – CAC) </w:t>
      </w:r>
      <w:r w:rsidRPr="00BF175F">
        <w:rPr>
          <w:rFonts w:ascii="Angsana New" w:hAnsi="Angsana New" w:hint="cs"/>
          <w:color w:val="000000"/>
          <w:sz w:val="28"/>
          <w:cs/>
        </w:rPr>
        <w:t xml:space="preserve">ซึ่งผลักดันโครงการโดยสถาบันส่งเสริมกรรมการไทย </w:t>
      </w:r>
      <w:r w:rsidRPr="00BF175F">
        <w:rPr>
          <w:rFonts w:ascii="Angsana New" w:hAnsi="Angsana New"/>
          <w:color w:val="000000"/>
          <w:sz w:val="28"/>
        </w:rPr>
        <w:t>(Thai Institute of Directors Association - IOD)</w:t>
      </w:r>
    </w:p>
    <w:p w:rsidR="002F0192" w:rsidRPr="002F0192" w:rsidRDefault="00A5084D" w:rsidP="002F0192">
      <w:pPr>
        <w:numPr>
          <w:ilvl w:val="0"/>
          <w:numId w:val="19"/>
        </w:numPr>
        <w:jc w:val="thaiDistribute"/>
        <w:rPr>
          <w:rFonts w:ascii="Angsana New" w:hAnsi="Angsana New"/>
          <w:color w:val="000000"/>
          <w:sz w:val="28"/>
        </w:rPr>
      </w:pPr>
      <w:r w:rsidRPr="00BF175F">
        <w:rPr>
          <w:rFonts w:ascii="Angsana New" w:hAnsi="Angsana New" w:hint="cs"/>
          <w:sz w:val="28"/>
          <w:cs/>
        </w:rPr>
        <w:t>บริษัทได้เสนอขายหุ้นให้แก่ผู้ถือหุ้นเดิม (</w:t>
      </w:r>
      <w:r w:rsidRPr="00BF175F">
        <w:rPr>
          <w:rFonts w:ascii="Angsana New" w:hAnsi="Angsana New"/>
          <w:sz w:val="28"/>
        </w:rPr>
        <w:t xml:space="preserve">Right Offering) </w:t>
      </w:r>
      <w:r w:rsidRPr="00BF175F">
        <w:rPr>
          <w:rFonts w:ascii="Angsana New" w:hAnsi="Angsana New" w:hint="cs"/>
          <w:sz w:val="28"/>
          <w:cs/>
        </w:rPr>
        <w:t>จำนวน 45,000,000 หุ้น ในราคาหุ้นละ 2.80 บาท โดยมีผู้ถือหุ้นใช้สิทธิ 30,691,276 หุ้น ซึ่งมีผลให้บริษัทมีทุนจดทะเบียนที่ชำระแล้ว จำนวนเงิน 255,691,276 บาท</w:t>
      </w:r>
    </w:p>
    <w:p w:rsidR="002F0192" w:rsidRDefault="002F0192" w:rsidP="002F0192">
      <w:pPr>
        <w:ind w:left="1440"/>
        <w:jc w:val="thaiDistribute"/>
        <w:rPr>
          <w:rFonts w:ascii="Angsana New" w:hAnsi="Angsana New"/>
          <w:color w:val="000000"/>
          <w:sz w:val="28"/>
        </w:rPr>
      </w:pPr>
    </w:p>
    <w:p w:rsidR="002F0192" w:rsidRPr="002F0192" w:rsidRDefault="002F0192" w:rsidP="002F0192">
      <w:pPr>
        <w:ind w:left="720"/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>ปี 2556</w:t>
      </w:r>
      <w:r w:rsidRPr="002F0192">
        <w:rPr>
          <w:rFonts w:ascii="Angsana New" w:hAnsi="Angsana New" w:hint="cs"/>
          <w:color w:val="000000"/>
          <w:sz w:val="28"/>
          <w:cs/>
        </w:rPr>
        <w:t xml:space="preserve"> </w:t>
      </w:r>
    </w:p>
    <w:p w:rsidR="002F0192" w:rsidRPr="00C513E6" w:rsidRDefault="00F709CB" w:rsidP="00C513E6">
      <w:pPr>
        <w:pStyle w:val="ListParagraph"/>
        <w:numPr>
          <w:ilvl w:val="0"/>
          <w:numId w:val="25"/>
        </w:numPr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 xml:space="preserve">บริษัทดำเนินการจดทะเบียนจัดตั้งบริษัทย่อยในประเทศสาธารณรัฐประชาธิปไตยประชาชนลาว (บริษัท เกษตรลาว จำกัด ผู้เดียว) </w:t>
      </w:r>
      <w:r w:rsidR="00D54C72" w:rsidRPr="00C513E6">
        <w:rPr>
          <w:rFonts w:ascii="Angsana New" w:hAnsi="Angsana New" w:hint="cs"/>
          <w:sz w:val="28"/>
          <w:cs/>
        </w:rPr>
        <w:t>โดยบริษัทถือหุ้น</w:t>
      </w:r>
      <w:r w:rsidRPr="00C513E6">
        <w:rPr>
          <w:rFonts w:ascii="Angsana New" w:hAnsi="Angsana New" w:hint="cs"/>
          <w:sz w:val="28"/>
          <w:cs/>
        </w:rPr>
        <w:t xml:space="preserve">ในสัดส่วน </w:t>
      </w:r>
      <w:r w:rsidRPr="00C513E6">
        <w:rPr>
          <w:rFonts w:ascii="Angsana New" w:hAnsi="Angsana New"/>
          <w:sz w:val="28"/>
        </w:rPr>
        <w:t xml:space="preserve">100% </w:t>
      </w:r>
      <w:r w:rsidRPr="00C513E6">
        <w:rPr>
          <w:rFonts w:ascii="Angsana New" w:hAnsi="Angsana New" w:hint="cs"/>
          <w:sz w:val="28"/>
          <w:cs/>
        </w:rPr>
        <w:t>โดยมีวัตถุประสงค์เพื่อประกอบกิจการโรงสี โรงปรับปรุงคุณภาพข้าวสาร</w:t>
      </w:r>
      <w:r w:rsidR="00D54C72" w:rsidRPr="00C513E6">
        <w:rPr>
          <w:rFonts w:ascii="Angsana New" w:hAnsi="Angsana New" w:hint="cs"/>
          <w:sz w:val="28"/>
          <w:cs/>
        </w:rPr>
        <w:t xml:space="preserve"> และส่งออกข้าว</w:t>
      </w:r>
    </w:p>
    <w:p w:rsidR="00C513E6" w:rsidRDefault="00C513E6" w:rsidP="002F0192">
      <w:pPr>
        <w:pStyle w:val="ListParagraph"/>
        <w:numPr>
          <w:ilvl w:val="0"/>
          <w:numId w:val="24"/>
        </w:numPr>
        <w:ind w:left="1440"/>
        <w:jc w:val="thaiDistribute"/>
        <w:rPr>
          <w:rFonts w:ascii="Angsana New" w:hAnsi="Angsana New"/>
          <w:sz w:val="28"/>
        </w:rPr>
      </w:pPr>
    </w:p>
    <w:p w:rsidR="002F0192" w:rsidRPr="002F0192" w:rsidRDefault="002F0192" w:rsidP="002F0192">
      <w:pPr>
        <w:pStyle w:val="ListParagraph"/>
        <w:jc w:val="thaiDistribute"/>
        <w:rPr>
          <w:rFonts w:ascii="Angsana New" w:hAnsi="Angsana New"/>
          <w:sz w:val="28"/>
        </w:rPr>
      </w:pPr>
      <w:r w:rsidRPr="002F0192">
        <w:rPr>
          <w:rFonts w:ascii="Angsana New" w:hAnsi="Angsana New" w:hint="cs"/>
          <w:color w:val="000000"/>
          <w:sz w:val="28"/>
          <w:cs/>
        </w:rPr>
        <w:t>ปี 255</w:t>
      </w:r>
      <w:r>
        <w:rPr>
          <w:rFonts w:ascii="Angsana New" w:hAnsi="Angsana New" w:hint="cs"/>
          <w:color w:val="000000"/>
          <w:sz w:val="28"/>
          <w:cs/>
        </w:rPr>
        <w:t>5</w:t>
      </w:r>
    </w:p>
    <w:p w:rsidR="000705BC" w:rsidRPr="00C513E6" w:rsidRDefault="000705BC" w:rsidP="00C513E6">
      <w:pPr>
        <w:pStyle w:val="ListParagraph"/>
        <w:numPr>
          <w:ilvl w:val="0"/>
          <w:numId w:val="25"/>
        </w:numPr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 xml:space="preserve">บริษัทเป็นหนึ่งใน 17 บริษัทในตลาดหลักทรัพย์ที่มีกว่า 600 บริษัท ที่ได้รับรางวัล </w:t>
      </w:r>
      <w:r w:rsidRPr="00C513E6">
        <w:rPr>
          <w:rFonts w:ascii="Angsana New" w:hAnsi="Angsana New"/>
          <w:sz w:val="28"/>
        </w:rPr>
        <w:t xml:space="preserve">Investors’ Choice Award </w:t>
      </w:r>
      <w:r w:rsidRPr="00C513E6">
        <w:rPr>
          <w:rFonts w:ascii="Angsana New" w:hAnsi="Angsana New" w:hint="cs"/>
          <w:sz w:val="28"/>
          <w:cs/>
        </w:rPr>
        <w:t xml:space="preserve">จากสมาคมส่งเสริมผู้ลงทุนไทย ในฐานะที่ได้รับการประเมินการจัดการประชุมผู้ถือหุ้น 100 คะแนนเต็ม เป็นปีที่ 4 ติดต่อกัน (2552-2555) โดยบริษัทที่ได้รับรางวัลดังกล่าว อาทิเช่น บริษัท ปตท. จำกัด (มหาชน) </w:t>
      </w:r>
      <w:r w:rsidRPr="00C513E6">
        <w:rPr>
          <w:rFonts w:ascii="Angsana New" w:hAnsi="Angsana New"/>
          <w:sz w:val="28"/>
        </w:rPr>
        <w:t>(PTT)</w:t>
      </w:r>
      <w:r w:rsidRPr="00C513E6">
        <w:rPr>
          <w:rFonts w:ascii="Angsana New" w:hAnsi="Angsana New" w:hint="cs"/>
          <w:sz w:val="28"/>
          <w:cs/>
        </w:rPr>
        <w:t xml:space="preserve">, บริษัท ผลิตไฟฟ้า จำกัด (มหาชน) </w:t>
      </w:r>
      <w:r w:rsidRPr="00C513E6">
        <w:rPr>
          <w:rFonts w:ascii="Angsana New" w:hAnsi="Angsana New"/>
          <w:sz w:val="28"/>
        </w:rPr>
        <w:t xml:space="preserve">(EGCO), </w:t>
      </w:r>
      <w:r w:rsidRPr="00C513E6">
        <w:rPr>
          <w:rFonts w:ascii="Angsana New" w:hAnsi="Angsana New" w:hint="cs"/>
          <w:sz w:val="28"/>
          <w:cs/>
        </w:rPr>
        <w:t xml:space="preserve">ธนาคาร กรุงไทย จำกัด (มหาชน) </w:t>
      </w:r>
      <w:r w:rsidRPr="00C513E6">
        <w:rPr>
          <w:rFonts w:ascii="Angsana New" w:hAnsi="Angsana New"/>
          <w:sz w:val="28"/>
        </w:rPr>
        <w:t>(KTB)</w:t>
      </w:r>
    </w:p>
    <w:p w:rsidR="00906883" w:rsidRPr="00C513E6" w:rsidRDefault="00906883" w:rsidP="00C513E6">
      <w:pPr>
        <w:pStyle w:val="ListParagraph"/>
        <w:numPr>
          <w:ilvl w:val="0"/>
          <w:numId w:val="25"/>
        </w:numPr>
        <w:jc w:val="thaiDistribute"/>
        <w:rPr>
          <w:rFonts w:ascii="Angsana New" w:hAnsi="Angsana New"/>
          <w:sz w:val="28"/>
          <w:cs/>
        </w:rPr>
      </w:pPr>
      <w:r w:rsidRPr="00C513E6">
        <w:rPr>
          <w:rFonts w:ascii="Angsana New" w:hAnsi="Angsana New" w:hint="cs"/>
          <w:sz w:val="28"/>
          <w:cs/>
        </w:rPr>
        <w:t xml:space="preserve">บริษัทมีการนำเสนอผลิตภัณฑ์วุ้นเส้นกึ่งสำเร็จรูปในรูปแบบชาม สู่ช่องทางการส่งออก เพื่อรองรับความต้องการของลูกค้าต่างประเทศ โดยมี </w:t>
      </w:r>
      <w:r w:rsidRPr="00C513E6">
        <w:rPr>
          <w:rFonts w:ascii="Angsana New" w:hAnsi="Angsana New"/>
          <w:sz w:val="28"/>
        </w:rPr>
        <w:t xml:space="preserve">6 </w:t>
      </w:r>
      <w:r w:rsidRPr="00C513E6">
        <w:rPr>
          <w:rFonts w:ascii="Angsana New" w:hAnsi="Angsana New" w:hint="cs"/>
          <w:sz w:val="28"/>
          <w:cs/>
        </w:rPr>
        <w:t xml:space="preserve">รสชาติ คือ รสต้มยำกุ้ง รสยำทะเลวุ้นเส้น รสกุ้งอบวุ้นเส้น รสผัดไท รสปูผัดพริกไทยดำ และรสซุปไก่ ภายใต้ตราสินค้า </w:t>
      </w:r>
      <w:r w:rsidRPr="00C513E6">
        <w:rPr>
          <w:rFonts w:ascii="Angsana New" w:hAnsi="Angsana New"/>
          <w:sz w:val="28"/>
        </w:rPr>
        <w:t>Smart Chef  “Sensai”</w:t>
      </w:r>
    </w:p>
    <w:p w:rsidR="00C513E6" w:rsidRDefault="000705BC" w:rsidP="00C513E6">
      <w:pPr>
        <w:pStyle w:val="ListParagraph"/>
        <w:numPr>
          <w:ilvl w:val="0"/>
          <w:numId w:val="25"/>
        </w:numPr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>บริษัทได้ขยายช่องทางการจัดหาวัตถุดิบ และการผลิตไปสู่ตลาด</w:t>
      </w:r>
      <w:r w:rsidR="00D54C72" w:rsidRPr="00C513E6">
        <w:rPr>
          <w:rFonts w:ascii="Angsana New" w:hAnsi="Angsana New" w:hint="cs"/>
          <w:sz w:val="28"/>
          <w:cs/>
        </w:rPr>
        <w:t>ในประชาคมเศรษฐกิจเอเซียน</w:t>
      </w:r>
      <w:r w:rsidRPr="00C513E6">
        <w:rPr>
          <w:rFonts w:ascii="Angsana New" w:hAnsi="Angsana New" w:hint="cs"/>
          <w:sz w:val="28"/>
          <w:cs/>
        </w:rPr>
        <w:t xml:space="preserve"> </w:t>
      </w:r>
      <w:r w:rsidR="00D54C72" w:rsidRPr="00C513E6">
        <w:rPr>
          <w:rFonts w:ascii="Angsana New" w:hAnsi="Angsana New" w:hint="cs"/>
          <w:sz w:val="28"/>
          <w:cs/>
        </w:rPr>
        <w:t>(</w:t>
      </w:r>
      <w:r w:rsidRPr="00C513E6">
        <w:rPr>
          <w:rFonts w:ascii="Angsana New" w:hAnsi="Angsana New"/>
          <w:sz w:val="28"/>
        </w:rPr>
        <w:t>AEC</w:t>
      </w:r>
      <w:r w:rsidR="00D54C72" w:rsidRPr="00C513E6">
        <w:rPr>
          <w:rFonts w:ascii="Angsana New" w:hAnsi="Angsana New" w:hint="cs"/>
          <w:sz w:val="28"/>
          <w:cs/>
        </w:rPr>
        <w:t>)</w:t>
      </w:r>
      <w:r w:rsidRPr="00C513E6">
        <w:rPr>
          <w:rFonts w:ascii="Angsana New" w:hAnsi="Angsana New"/>
          <w:sz w:val="28"/>
        </w:rPr>
        <w:t xml:space="preserve"> </w:t>
      </w:r>
      <w:r w:rsidRPr="00C513E6">
        <w:rPr>
          <w:rFonts w:ascii="Angsana New" w:hAnsi="Angsana New" w:hint="cs"/>
          <w:sz w:val="28"/>
          <w:cs/>
        </w:rPr>
        <w:t xml:space="preserve">เพื่อเพิ่มศักยภาพของบริษัทในการเป็นผู้นำด้านสินค้าทางการเกษตร และรองรับการเปิดตลาดเสรี </w:t>
      </w:r>
      <w:r w:rsidRPr="00C513E6">
        <w:rPr>
          <w:rFonts w:ascii="Angsana New" w:hAnsi="Angsana New"/>
          <w:sz w:val="28"/>
        </w:rPr>
        <w:t>AEC</w:t>
      </w:r>
    </w:p>
    <w:p w:rsidR="00C513E6" w:rsidRPr="00C513E6" w:rsidRDefault="00C513E6" w:rsidP="00C513E6">
      <w:pPr>
        <w:pStyle w:val="ListParagraph"/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color w:val="000000"/>
          <w:sz w:val="28"/>
          <w:cs/>
        </w:rPr>
        <w:t>ปี 2554</w:t>
      </w:r>
    </w:p>
    <w:p w:rsidR="000705BC" w:rsidRPr="00C513E6" w:rsidRDefault="000705BC" w:rsidP="00C513E6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 w:val="28"/>
          <w:cs/>
        </w:rPr>
      </w:pPr>
      <w:r w:rsidRPr="00C513E6">
        <w:rPr>
          <w:rFonts w:ascii="Angsana New" w:hAnsi="Angsana New" w:hint="cs"/>
          <w:sz w:val="28"/>
          <w:cs/>
        </w:rPr>
        <w:t>บริษัทได้เสนอขายหุ้นให้แก่บุคคลในวงจำกัด (</w:t>
      </w:r>
      <w:r w:rsidRPr="00C513E6">
        <w:rPr>
          <w:rFonts w:ascii="Angsana New" w:hAnsi="Angsana New"/>
          <w:sz w:val="28"/>
        </w:rPr>
        <w:t xml:space="preserve">Private Placement) </w:t>
      </w:r>
      <w:r w:rsidRPr="00C513E6">
        <w:rPr>
          <w:rFonts w:ascii="Angsana New" w:hAnsi="Angsana New" w:hint="cs"/>
          <w:sz w:val="28"/>
          <w:cs/>
        </w:rPr>
        <w:t>จำนวน 27,000,000 หุ้น ซึ่งมีผลให้บริษัทมีทุนจดทะเบียนที่ชำระแล้ว จำนวนเงิน 225,000,000 บาท</w:t>
      </w:r>
    </w:p>
    <w:p w:rsidR="000705BC" w:rsidRPr="00C513E6" w:rsidRDefault="000705BC" w:rsidP="00C513E6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>ในด้านการกำกับดูแลกิจการที่ดี บริษัทได้คะแนน 100 คะแนนเต็ม เป็นปีที่ 3 ติดต่อกัน จาก</w:t>
      </w:r>
      <w:r w:rsidRPr="00C513E6">
        <w:rPr>
          <w:rFonts w:ascii="Angsana New" w:hAnsi="Angsana New"/>
          <w:sz w:val="28"/>
          <w:cs/>
        </w:rPr>
        <w:t>การประเมินคุณภาพการจัดการประชุมผู้ถือหุ้นประจำปี 255</w:t>
      </w:r>
      <w:r w:rsidRPr="00C513E6">
        <w:rPr>
          <w:rFonts w:ascii="Angsana New" w:hAnsi="Angsana New" w:hint="cs"/>
          <w:sz w:val="28"/>
          <w:cs/>
        </w:rPr>
        <w:t>4</w:t>
      </w:r>
      <w:r w:rsidRPr="00C513E6">
        <w:rPr>
          <w:rFonts w:ascii="Angsana New" w:hAnsi="Angsana New"/>
          <w:sz w:val="28"/>
          <w:cs/>
        </w:rPr>
        <w:t xml:space="preserve"> </w:t>
      </w:r>
    </w:p>
    <w:p w:rsidR="000705BC" w:rsidRPr="00C513E6" w:rsidRDefault="000705BC" w:rsidP="00C513E6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 xml:space="preserve">บริษัทได้รับการต่ออายุการรับรองมาตรฐานคุณภาพมาตรฐาน </w:t>
      </w:r>
      <w:r w:rsidRPr="00C513E6">
        <w:rPr>
          <w:rFonts w:ascii="Angsana New" w:hAnsi="Angsana New"/>
          <w:sz w:val="28"/>
        </w:rPr>
        <w:t xml:space="preserve">BRC (British Retail Consortium) </w:t>
      </w:r>
      <w:r w:rsidRPr="00C513E6">
        <w:rPr>
          <w:rFonts w:ascii="Angsana New" w:hAnsi="Angsana New" w:hint="cs"/>
          <w:sz w:val="28"/>
          <w:cs/>
        </w:rPr>
        <w:t xml:space="preserve">เกรด </w:t>
      </w:r>
      <w:r w:rsidRPr="00C513E6">
        <w:rPr>
          <w:rFonts w:ascii="Angsana New" w:hAnsi="Angsana New"/>
          <w:sz w:val="28"/>
        </w:rPr>
        <w:t xml:space="preserve">A </w:t>
      </w:r>
      <w:r w:rsidRPr="00C513E6">
        <w:rPr>
          <w:rFonts w:ascii="Angsana New" w:hAnsi="Angsana New" w:hint="cs"/>
          <w:sz w:val="28"/>
          <w:cs/>
        </w:rPr>
        <w:t xml:space="preserve">จากสถาบัน </w:t>
      </w:r>
      <w:r w:rsidRPr="00C513E6">
        <w:rPr>
          <w:rFonts w:ascii="Angsana New" w:hAnsi="Angsana New"/>
          <w:sz w:val="28"/>
        </w:rPr>
        <w:t xml:space="preserve">SGS </w:t>
      </w:r>
      <w:r w:rsidRPr="00C513E6">
        <w:rPr>
          <w:rFonts w:ascii="Angsana New" w:hAnsi="Angsana New" w:hint="cs"/>
          <w:sz w:val="28"/>
          <w:cs/>
        </w:rPr>
        <w:t>สำหรับผลิตภัณฑ์ข้าว วุ้นเส้นกึ่งสำเร็จรูป และโจ๊กกึ่งสำเร็จรูป เป็นปีที่ 2 ติดต่อกัน</w:t>
      </w:r>
    </w:p>
    <w:p w:rsidR="000705BC" w:rsidRDefault="000705BC" w:rsidP="00C513E6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 xml:space="preserve">ในส่วนกิจกรรมด้านสังคม </w:t>
      </w:r>
      <w:r w:rsidRPr="00C513E6">
        <w:rPr>
          <w:rFonts w:ascii="Angsana New" w:hAnsi="Angsana New"/>
          <w:sz w:val="28"/>
        </w:rPr>
        <w:t xml:space="preserve">(CSR) </w:t>
      </w:r>
      <w:r w:rsidRPr="00C513E6">
        <w:rPr>
          <w:rFonts w:ascii="Angsana New" w:hAnsi="Angsana New" w:hint="cs"/>
          <w:sz w:val="28"/>
          <w:cs/>
        </w:rPr>
        <w:t>บริษัทยังคงมีการบริจาคเงินทุนการศึกษาให้แก่โรงเรียน ซึ่งทำต่อเนื่องเป็นประจำทุกปี นอกจากนี้ ยังได้บริจาคเงินและผลิตภัณฑ์เพื่อช่วยเหลือผู้ประสบภัยพิบัติอุทกภัยผ่านหน่วยงานต่างๆ อาทิเช่น ตลาดหลักทรัพย์แห่งประเทศไทย มูลนิธิชัยพัฒนา และสถานีโทรทัศน์ช่อง 3 เป็นต้น</w:t>
      </w:r>
    </w:p>
    <w:p w:rsidR="00C513E6" w:rsidRPr="00C513E6" w:rsidRDefault="00C513E6" w:rsidP="00C513E6">
      <w:pPr>
        <w:pStyle w:val="ListParagraph"/>
        <w:ind w:left="1440"/>
        <w:jc w:val="thaiDistribute"/>
        <w:rPr>
          <w:rFonts w:ascii="Angsana New" w:hAnsi="Angsana New"/>
          <w:sz w:val="28"/>
          <w:cs/>
        </w:rPr>
      </w:pPr>
    </w:p>
    <w:p w:rsidR="00C513E6" w:rsidRDefault="000705BC" w:rsidP="00C513E6">
      <w:pPr>
        <w:pStyle w:val="ListParagraph"/>
        <w:jc w:val="thaiDistribute"/>
        <w:rPr>
          <w:rFonts w:ascii="Angsana New" w:hAnsi="Angsana New"/>
          <w:sz w:val="28"/>
        </w:rPr>
      </w:pPr>
      <w:r w:rsidRPr="002F0192">
        <w:rPr>
          <w:rFonts w:ascii="Angsana New" w:hAnsi="Angsana New" w:hint="cs"/>
          <w:sz w:val="28"/>
          <w:cs/>
        </w:rPr>
        <w:lastRenderedPageBreak/>
        <w:t xml:space="preserve">ปี 2553 </w:t>
      </w:r>
    </w:p>
    <w:p w:rsidR="000705BC" w:rsidRPr="00C513E6" w:rsidRDefault="000705BC" w:rsidP="00C513E6">
      <w:pPr>
        <w:pStyle w:val="ListParagraph"/>
        <w:numPr>
          <w:ilvl w:val="0"/>
          <w:numId w:val="27"/>
        </w:numPr>
        <w:jc w:val="thaiDistribute"/>
        <w:rPr>
          <w:rFonts w:ascii="Angsana New" w:hAnsi="Angsana New"/>
          <w:sz w:val="28"/>
          <w:cs/>
        </w:rPr>
      </w:pPr>
      <w:r w:rsidRPr="00C513E6">
        <w:rPr>
          <w:rFonts w:ascii="Angsana New" w:hAnsi="Angsana New" w:hint="cs"/>
          <w:sz w:val="28"/>
          <w:cs/>
        </w:rPr>
        <w:t>บริษัทได้มีการนำเสนอผลิตภัณฑ์กึ่งสำเร็จรูปยอดนิยมอย่างวุ้นเส้นคัพในรูปแบบซอง เข้าสู่ช่องทางการตลาดหลายช่องทาง เพื่อให้เหมาะกับไลฟ์สไตล์ของคนรุ่นใหม่มากยิ่งขึ้น โดยมี 3 รสชาติ คือ รสต้มยำกุ้ง รสยำทะเลวุ้นเส้น และรสสุกี้</w:t>
      </w:r>
      <w:r w:rsidRPr="00C513E6">
        <w:rPr>
          <w:rFonts w:ascii="Angsana New" w:hAnsi="Angsana New"/>
          <w:sz w:val="28"/>
        </w:rPr>
        <w:t xml:space="preserve"> </w:t>
      </w:r>
      <w:r w:rsidRPr="00C513E6">
        <w:rPr>
          <w:rFonts w:ascii="Angsana New" w:hAnsi="Angsana New" w:hint="cs"/>
          <w:sz w:val="28"/>
          <w:cs/>
        </w:rPr>
        <w:t>รวมถึงมีการขยายกำลังการผลิตวุ้นเส้นเป็น 1,</w:t>
      </w:r>
      <w:r w:rsidRPr="00C513E6">
        <w:rPr>
          <w:rFonts w:ascii="Angsana New" w:hAnsi="Angsana New"/>
          <w:sz w:val="28"/>
        </w:rPr>
        <w:t>7</w:t>
      </w:r>
      <w:r w:rsidRPr="00C513E6">
        <w:rPr>
          <w:rFonts w:ascii="Angsana New" w:hAnsi="Angsana New" w:hint="cs"/>
          <w:sz w:val="28"/>
          <w:cs/>
        </w:rPr>
        <w:t>00 ตัน เพื่อรองรับการเจริญเติบโตทางธุรกิจ</w:t>
      </w:r>
    </w:p>
    <w:p w:rsidR="000705BC" w:rsidRPr="00C513E6" w:rsidRDefault="000705BC" w:rsidP="00C513E6">
      <w:pPr>
        <w:pStyle w:val="ListParagraph"/>
        <w:numPr>
          <w:ilvl w:val="0"/>
          <w:numId w:val="27"/>
        </w:numPr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>ในด้านการกำกับดูแลกิจการที่ดี บริษัทได้คะแนน 100 คะแนนเต็ม เป็นปีที่ 2 ติดต่อกัน และถือเป็นหนึ่งใน 63 บริษัท</w:t>
      </w:r>
      <w:r w:rsidRPr="00C513E6">
        <w:rPr>
          <w:rFonts w:ascii="Angsana New" w:hAnsi="Angsana New"/>
          <w:sz w:val="28"/>
          <w:cs/>
        </w:rPr>
        <w:t xml:space="preserve">ในตลาดหลักทรัพย์ </w:t>
      </w:r>
      <w:r w:rsidRPr="00C513E6">
        <w:rPr>
          <w:rFonts w:ascii="Angsana New" w:hAnsi="Angsana New" w:hint="cs"/>
          <w:sz w:val="28"/>
          <w:cs/>
        </w:rPr>
        <w:t>จาก</w:t>
      </w:r>
      <w:r w:rsidRPr="00C513E6">
        <w:rPr>
          <w:rFonts w:ascii="Angsana New" w:hAnsi="Angsana New"/>
          <w:sz w:val="28"/>
          <w:cs/>
        </w:rPr>
        <w:t xml:space="preserve">การประเมินคุณภาพการจัดการประชุมผู้ถือหุ้นประจำปี </w:t>
      </w:r>
      <w:r w:rsidRPr="00C513E6">
        <w:rPr>
          <w:rFonts w:ascii="Angsana New" w:hAnsi="Angsana New" w:hint="cs"/>
          <w:sz w:val="28"/>
          <w:cs/>
        </w:rPr>
        <w:t>2553</w:t>
      </w:r>
    </w:p>
    <w:p w:rsidR="000705BC" w:rsidRDefault="000705BC" w:rsidP="00C513E6">
      <w:pPr>
        <w:pStyle w:val="ListParagraph"/>
        <w:numPr>
          <w:ilvl w:val="0"/>
          <w:numId w:val="27"/>
        </w:numPr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 xml:space="preserve">บริษัทได้รับการต่ออายุการรับรองมาตรฐานคุณภาพมาตรฐาน </w:t>
      </w:r>
      <w:r w:rsidRPr="00C513E6">
        <w:rPr>
          <w:rFonts w:ascii="Angsana New" w:hAnsi="Angsana New"/>
          <w:sz w:val="28"/>
        </w:rPr>
        <w:t xml:space="preserve">BRC (British Retail Consortium) </w:t>
      </w:r>
      <w:r w:rsidRPr="00C513E6">
        <w:rPr>
          <w:rFonts w:ascii="Angsana New" w:hAnsi="Angsana New" w:hint="cs"/>
          <w:sz w:val="28"/>
          <w:cs/>
        </w:rPr>
        <w:t xml:space="preserve">เกรด </w:t>
      </w:r>
      <w:r w:rsidRPr="00C513E6">
        <w:rPr>
          <w:rFonts w:ascii="Angsana New" w:hAnsi="Angsana New"/>
          <w:sz w:val="28"/>
        </w:rPr>
        <w:t xml:space="preserve">A </w:t>
      </w:r>
      <w:r w:rsidRPr="00C513E6">
        <w:rPr>
          <w:rFonts w:ascii="Angsana New" w:hAnsi="Angsana New" w:hint="cs"/>
          <w:sz w:val="28"/>
          <w:cs/>
        </w:rPr>
        <w:t xml:space="preserve">จากสถาบัน </w:t>
      </w:r>
      <w:r w:rsidRPr="00C513E6">
        <w:rPr>
          <w:rFonts w:ascii="Angsana New" w:hAnsi="Angsana New"/>
          <w:sz w:val="28"/>
        </w:rPr>
        <w:t xml:space="preserve">SGS </w:t>
      </w:r>
      <w:r w:rsidRPr="00C513E6">
        <w:rPr>
          <w:rFonts w:ascii="Angsana New" w:hAnsi="Angsana New" w:hint="cs"/>
          <w:sz w:val="28"/>
          <w:cs/>
        </w:rPr>
        <w:t>สำหรับผลิตภัณฑ์ข้าว วุ้นเส้นกึ่งสำเร็จรูป และโจ๊กกึ่งสำเร็จรูป</w:t>
      </w:r>
    </w:p>
    <w:p w:rsidR="00C513E6" w:rsidRPr="00C513E6" w:rsidRDefault="00C513E6" w:rsidP="00C513E6">
      <w:pPr>
        <w:pStyle w:val="ListParagraph"/>
        <w:ind w:left="1080"/>
        <w:jc w:val="thaiDistribute"/>
        <w:rPr>
          <w:rFonts w:ascii="Angsana New" w:hAnsi="Angsana New"/>
          <w:sz w:val="28"/>
          <w:cs/>
        </w:rPr>
      </w:pPr>
    </w:p>
    <w:p w:rsidR="00C513E6" w:rsidRDefault="000705BC" w:rsidP="00C513E6">
      <w:pPr>
        <w:ind w:left="360" w:firstLine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ปี 2552 </w:t>
      </w:r>
    </w:p>
    <w:p w:rsidR="00C513E6" w:rsidRDefault="000705BC" w:rsidP="00C513E6">
      <w:pPr>
        <w:pStyle w:val="ListParagraph"/>
        <w:numPr>
          <w:ilvl w:val="0"/>
          <w:numId w:val="28"/>
        </w:numPr>
        <w:ind w:left="1080"/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>ด้านคุณภาพสินค้ายอดเยี่ยม บริษัทได้รับโล่คุณภาพมาตรฐานสม่ำเสมอจากผลิตภัณฑ์ข้าวหอมมะลิ เป็นเวลา 6 ปีซ้อน จากกรมการค้าภายใน กระทรวงพาณิชย์ ในด้านการกำกับดูแลกิจการที่ดี บริษัทได้คะแนน 100 คะแนนเต็ม และถือเป็นหนึ่งใน 41 บริษัท</w:t>
      </w:r>
      <w:r w:rsidRPr="00C513E6">
        <w:rPr>
          <w:rFonts w:ascii="Angsana New" w:hAnsi="Angsana New"/>
          <w:sz w:val="28"/>
          <w:cs/>
        </w:rPr>
        <w:t xml:space="preserve">ในตลาดหลักทรัพย์ </w:t>
      </w:r>
      <w:r w:rsidRPr="00C513E6">
        <w:rPr>
          <w:rFonts w:ascii="Angsana New" w:hAnsi="Angsana New" w:hint="cs"/>
          <w:sz w:val="28"/>
          <w:cs/>
        </w:rPr>
        <w:t>จาก</w:t>
      </w:r>
      <w:r w:rsidRPr="00C513E6">
        <w:rPr>
          <w:rFonts w:ascii="Angsana New" w:hAnsi="Angsana New"/>
          <w:sz w:val="28"/>
          <w:cs/>
        </w:rPr>
        <w:t>การประเมินคุณภาพการจัดการประชุมผู้ถือหุ้นประจำปี 255</w:t>
      </w:r>
      <w:r w:rsidRPr="00C513E6">
        <w:rPr>
          <w:rFonts w:ascii="Angsana New" w:hAnsi="Angsana New"/>
          <w:sz w:val="28"/>
        </w:rPr>
        <w:t>2</w:t>
      </w:r>
      <w:r w:rsidRPr="00C513E6">
        <w:rPr>
          <w:rFonts w:ascii="Angsana New" w:hAnsi="Angsana New"/>
          <w:sz w:val="28"/>
          <w:cs/>
        </w:rPr>
        <w:t xml:space="preserve"> และการสำรวจการกำกับดูแลกิจการของบริษัทจดทะเบียนประจำปี 2552 อยู่ในระดับ </w:t>
      </w:r>
      <w:r w:rsidRPr="00C513E6">
        <w:rPr>
          <w:rFonts w:ascii="Angsana New" w:hAnsi="Angsana New"/>
          <w:sz w:val="28"/>
        </w:rPr>
        <w:t>“</w:t>
      </w:r>
      <w:r w:rsidRPr="00C513E6">
        <w:rPr>
          <w:rFonts w:ascii="Angsana New" w:hAnsi="Angsana New"/>
          <w:sz w:val="28"/>
          <w:cs/>
        </w:rPr>
        <w:t>ดีมาก</w:t>
      </w:r>
      <w:r w:rsidRPr="00C513E6">
        <w:rPr>
          <w:rFonts w:ascii="Angsana New" w:hAnsi="Angsana New"/>
          <w:sz w:val="28"/>
        </w:rPr>
        <w:t>”</w:t>
      </w:r>
      <w:r w:rsidRPr="00C513E6">
        <w:rPr>
          <w:rFonts w:ascii="Angsana New" w:hAnsi="Angsana New"/>
          <w:sz w:val="28"/>
          <w:cs/>
        </w:rPr>
        <w:t xml:space="preserve"> </w:t>
      </w:r>
    </w:p>
    <w:p w:rsidR="000705BC" w:rsidRDefault="000705BC" w:rsidP="00C513E6">
      <w:pPr>
        <w:pStyle w:val="ListParagraph"/>
        <w:numPr>
          <w:ilvl w:val="0"/>
          <w:numId w:val="28"/>
        </w:numPr>
        <w:ind w:left="1080"/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/>
          <w:sz w:val="28"/>
          <w:cs/>
        </w:rPr>
        <w:t>บริษัท</w:t>
      </w:r>
      <w:r w:rsidRPr="00C513E6">
        <w:rPr>
          <w:rFonts w:ascii="Angsana New" w:hAnsi="Angsana New" w:hint="cs"/>
          <w:sz w:val="28"/>
          <w:cs/>
        </w:rPr>
        <w:t>ได้ทำ</w:t>
      </w:r>
      <w:r w:rsidRPr="00C513E6">
        <w:rPr>
          <w:rFonts w:ascii="Angsana New" w:hAnsi="Angsana New"/>
          <w:sz w:val="28"/>
          <w:cs/>
        </w:rPr>
        <w:t>กิจกรรม</w:t>
      </w:r>
      <w:r w:rsidRPr="00C513E6">
        <w:rPr>
          <w:rFonts w:ascii="Angsana New" w:hAnsi="Angsana New" w:hint="cs"/>
          <w:sz w:val="28"/>
          <w:cs/>
        </w:rPr>
        <w:t>ส่งเสริม</w:t>
      </w:r>
      <w:r w:rsidRPr="00C513E6">
        <w:rPr>
          <w:rFonts w:ascii="Angsana New" w:hAnsi="Angsana New"/>
          <w:sz w:val="28"/>
          <w:cs/>
        </w:rPr>
        <w:t xml:space="preserve">ด้านสังคม </w:t>
      </w:r>
      <w:r w:rsidRPr="00C513E6">
        <w:rPr>
          <w:rFonts w:ascii="Angsana New" w:hAnsi="Angsana New"/>
          <w:sz w:val="28"/>
        </w:rPr>
        <w:t xml:space="preserve">(CSR) </w:t>
      </w:r>
      <w:r w:rsidRPr="00C513E6">
        <w:rPr>
          <w:rFonts w:ascii="Angsana New" w:hAnsi="Angsana New"/>
          <w:sz w:val="28"/>
          <w:cs/>
        </w:rPr>
        <w:t>โดยมีการบริจาคเงินทุนการศึกษาให้แก่โรงเรียน อีกทั้ง ยังร่วมบริจาคสิ่งของให้แก่วัด ผู้ยากไร้ องค์กรการกุศลต่างๆ รวมถึงผู้ประสบภัยพิบัติทางธรรมชาติ</w:t>
      </w:r>
    </w:p>
    <w:p w:rsidR="00C513E6" w:rsidRPr="00C513E6" w:rsidRDefault="00C513E6" w:rsidP="00C513E6">
      <w:pPr>
        <w:pStyle w:val="ListParagraph"/>
        <w:ind w:left="1080"/>
        <w:jc w:val="thaiDistribute"/>
        <w:rPr>
          <w:rFonts w:ascii="Angsana New" w:hAnsi="Angsana New"/>
          <w:sz w:val="28"/>
        </w:rPr>
      </w:pPr>
    </w:p>
    <w:p w:rsidR="00C513E6" w:rsidRDefault="000705BC" w:rsidP="000705BC">
      <w:pPr>
        <w:ind w:left="360" w:firstLine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ปี 2550 </w:t>
      </w:r>
    </w:p>
    <w:p w:rsidR="000705BC" w:rsidRDefault="000705BC" w:rsidP="00C513E6">
      <w:pPr>
        <w:pStyle w:val="ListParagraph"/>
        <w:numPr>
          <w:ilvl w:val="0"/>
          <w:numId w:val="29"/>
        </w:numPr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 xml:space="preserve">บริษัทได้รับการรับรองมาตรฐานคุณภาพ </w:t>
      </w:r>
      <w:r w:rsidRPr="00C513E6">
        <w:rPr>
          <w:rFonts w:ascii="Angsana New" w:hAnsi="Angsana New"/>
          <w:sz w:val="28"/>
        </w:rPr>
        <w:t xml:space="preserve">BRC (British Retail Consortium) </w:t>
      </w:r>
      <w:r w:rsidRPr="00C513E6">
        <w:rPr>
          <w:rFonts w:ascii="Angsana New" w:hAnsi="Angsana New" w:hint="cs"/>
          <w:sz w:val="28"/>
          <w:cs/>
        </w:rPr>
        <w:t xml:space="preserve">จากสถาบัน </w:t>
      </w:r>
      <w:r w:rsidRPr="00C513E6">
        <w:rPr>
          <w:rFonts w:ascii="Angsana New" w:hAnsi="Angsana New"/>
          <w:sz w:val="28"/>
        </w:rPr>
        <w:t>SGS</w:t>
      </w:r>
    </w:p>
    <w:p w:rsidR="00C513E6" w:rsidRPr="00C513E6" w:rsidRDefault="00C513E6" w:rsidP="00C513E6">
      <w:pPr>
        <w:pStyle w:val="ListParagraph"/>
        <w:ind w:left="1440"/>
        <w:jc w:val="thaiDistribute"/>
        <w:rPr>
          <w:rFonts w:ascii="Angsana New" w:hAnsi="Angsana New"/>
          <w:sz w:val="28"/>
        </w:rPr>
      </w:pPr>
    </w:p>
    <w:p w:rsidR="00C513E6" w:rsidRDefault="000705BC" w:rsidP="000705BC">
      <w:pPr>
        <w:ind w:left="360" w:firstLine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ปี 2549 </w:t>
      </w:r>
    </w:p>
    <w:p w:rsidR="00C513E6" w:rsidRDefault="000705BC" w:rsidP="00C513E6">
      <w:pPr>
        <w:pStyle w:val="ListParagraph"/>
        <w:numPr>
          <w:ilvl w:val="0"/>
          <w:numId w:val="29"/>
        </w:numPr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>บริษัทได้รับ</w:t>
      </w:r>
      <w:r w:rsidRPr="00C513E6">
        <w:rPr>
          <w:rFonts w:ascii="Angsana New" w:hAnsi="Angsana New" w:hint="cs"/>
          <w:sz w:val="28"/>
          <w:cs/>
          <w:lang w:val="th-TH"/>
        </w:rPr>
        <w:t xml:space="preserve">รางวัล </w:t>
      </w:r>
      <w:r w:rsidRPr="00C513E6">
        <w:rPr>
          <w:rFonts w:ascii="Angsana New" w:hAnsi="Angsana New"/>
          <w:sz w:val="28"/>
        </w:rPr>
        <w:t xml:space="preserve">Prime Minister Award </w:t>
      </w:r>
      <w:r w:rsidRPr="00C513E6">
        <w:rPr>
          <w:rFonts w:ascii="Angsana New" w:hAnsi="Angsana New" w:hint="cs"/>
          <w:sz w:val="28"/>
          <w:cs/>
        </w:rPr>
        <w:t xml:space="preserve">ประเภท </w:t>
      </w:r>
      <w:r w:rsidRPr="00C513E6">
        <w:rPr>
          <w:rFonts w:ascii="Angsana New" w:hAnsi="Angsana New"/>
          <w:sz w:val="28"/>
        </w:rPr>
        <w:t>Best Exporter</w:t>
      </w:r>
      <w:r w:rsidRPr="00C513E6">
        <w:rPr>
          <w:rFonts w:ascii="Angsana New" w:hAnsi="Angsana New" w:hint="cs"/>
          <w:sz w:val="28"/>
          <w:cs/>
        </w:rPr>
        <w:t xml:space="preserve">โดยกรมส่งเสริมการส่งออก กระทรวงพาณิชย์ รวมถึงยังได้รับการรับรองมาตรฐาน จากองค์การอาหารและยาของสหรัฐอเมริกา </w:t>
      </w:r>
      <w:r w:rsidRPr="00C513E6">
        <w:rPr>
          <w:rFonts w:ascii="Angsana New" w:hAnsi="Angsana New"/>
          <w:sz w:val="28"/>
        </w:rPr>
        <w:t>(US FDA)</w:t>
      </w:r>
    </w:p>
    <w:p w:rsidR="00C513E6" w:rsidRDefault="00C513E6" w:rsidP="00C513E6">
      <w:pPr>
        <w:pStyle w:val="ListParagraph"/>
        <w:ind w:left="1440"/>
        <w:jc w:val="thaiDistribute"/>
        <w:rPr>
          <w:rFonts w:ascii="Angsana New" w:hAnsi="Angsana New"/>
          <w:sz w:val="28"/>
        </w:rPr>
      </w:pPr>
    </w:p>
    <w:p w:rsidR="00C513E6" w:rsidRPr="00C513E6" w:rsidRDefault="00C513E6" w:rsidP="00C513E6">
      <w:pPr>
        <w:ind w:left="720"/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>ปี 2548</w:t>
      </w:r>
    </w:p>
    <w:p w:rsidR="000705BC" w:rsidRPr="00C513E6" w:rsidRDefault="000705BC" w:rsidP="00C513E6">
      <w:pPr>
        <w:pStyle w:val="ListParagraph"/>
        <w:numPr>
          <w:ilvl w:val="0"/>
          <w:numId w:val="29"/>
        </w:numPr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 xml:space="preserve">วันที่ 9 ธันวาคม 2548 บริษัทจดทะเบียนเข้าในตลาดหลักทรัพย์ </w:t>
      </w:r>
      <w:r w:rsidRPr="00C513E6">
        <w:rPr>
          <w:rFonts w:ascii="Angsana New" w:hAnsi="Angsana New"/>
          <w:sz w:val="28"/>
        </w:rPr>
        <w:t>MAI</w:t>
      </w:r>
    </w:p>
    <w:p w:rsidR="000705BC" w:rsidRPr="00C513E6" w:rsidRDefault="000705BC" w:rsidP="00C513E6">
      <w:pPr>
        <w:pStyle w:val="ListParagraph"/>
        <w:numPr>
          <w:ilvl w:val="0"/>
          <w:numId w:val="29"/>
        </w:numPr>
        <w:jc w:val="thaiDistribute"/>
        <w:rPr>
          <w:rFonts w:ascii="Angsana New" w:hAnsi="Angsana New"/>
          <w:sz w:val="28"/>
        </w:rPr>
      </w:pPr>
      <w:r w:rsidRPr="00C513E6">
        <w:rPr>
          <w:rFonts w:ascii="Angsana New" w:hAnsi="Angsana New" w:hint="cs"/>
          <w:sz w:val="28"/>
          <w:cs/>
        </w:rPr>
        <w:t xml:space="preserve">ปี 2548 บริษัทลงทุนในบริษัท ไทยฮา ออสเตรเลีย จำกัด ในสัดส่วน </w:t>
      </w:r>
      <w:r w:rsidRPr="00C513E6">
        <w:rPr>
          <w:rFonts w:ascii="Angsana New" w:hAnsi="Angsana New"/>
          <w:sz w:val="28"/>
        </w:rPr>
        <w:t xml:space="preserve">100% </w:t>
      </w:r>
      <w:r w:rsidRPr="00C513E6">
        <w:rPr>
          <w:rFonts w:ascii="Angsana New" w:hAnsi="Angsana New" w:hint="cs"/>
          <w:sz w:val="28"/>
          <w:cs/>
        </w:rPr>
        <w:t xml:space="preserve">โดยมีวัตถุประสงค์เพื่อดำเนินธุรกิจกระจายสินค้า </w:t>
      </w:r>
      <w:r w:rsidRPr="00C513E6">
        <w:rPr>
          <w:rFonts w:ascii="Angsana New" w:hAnsi="Angsana New"/>
          <w:sz w:val="28"/>
        </w:rPr>
        <w:t xml:space="preserve">Consumer </w:t>
      </w:r>
      <w:r w:rsidRPr="00C513E6">
        <w:rPr>
          <w:rFonts w:ascii="Angsana New" w:hAnsi="Angsana New" w:hint="cs"/>
          <w:sz w:val="28"/>
          <w:cs/>
        </w:rPr>
        <w:t>ของบริษัท เข้าในช่องทางค้าส่งและค้าปลีก</w:t>
      </w:r>
      <w:r w:rsidRPr="00C513E6">
        <w:rPr>
          <w:rFonts w:ascii="Angsana New" w:hAnsi="Angsana New"/>
          <w:sz w:val="28"/>
        </w:rPr>
        <w:t xml:space="preserve"> </w:t>
      </w:r>
      <w:r w:rsidRPr="00C513E6">
        <w:rPr>
          <w:rFonts w:ascii="Angsana New" w:hAnsi="Angsana New" w:hint="cs"/>
          <w:sz w:val="28"/>
          <w:cs/>
        </w:rPr>
        <w:t>ในประเทศออสเตรเลีย</w:t>
      </w:r>
      <w:r w:rsidR="003C6CE0" w:rsidRPr="00C513E6">
        <w:rPr>
          <w:rFonts w:ascii="Angsana New" w:hAnsi="Angsana New" w:hint="cs"/>
          <w:sz w:val="28"/>
          <w:cs/>
        </w:rPr>
        <w:t xml:space="preserve"> ปัจจุบันได้จดทะเบียนเลิกบริษัท</w:t>
      </w:r>
      <w:r w:rsidR="00D54C72" w:rsidRPr="00C513E6">
        <w:rPr>
          <w:rFonts w:ascii="Angsana New" w:hAnsi="Angsana New" w:hint="cs"/>
          <w:sz w:val="28"/>
          <w:cs/>
        </w:rPr>
        <w:t>เรียบร้อยแล้ว</w:t>
      </w:r>
      <w:r w:rsidR="003C0410" w:rsidRPr="00C513E6">
        <w:rPr>
          <w:rFonts w:ascii="Angsana New" w:hAnsi="Angsana New" w:hint="cs"/>
          <w:sz w:val="28"/>
          <w:cs/>
        </w:rPr>
        <w:t xml:space="preserve"> </w:t>
      </w:r>
      <w:r w:rsidR="003C0410" w:rsidRPr="00C513E6">
        <w:rPr>
          <w:rFonts w:ascii="Angsana New" w:hAnsi="Angsana New" w:hint="cs"/>
          <w:color w:val="000000"/>
          <w:sz w:val="28"/>
          <w:cs/>
        </w:rPr>
        <w:t>เนื่องจากบริษัทมีตัวแทนจำหน่ายใหม่แล้ว</w:t>
      </w:r>
      <w:r w:rsidR="003C0410" w:rsidRPr="00C513E6">
        <w:rPr>
          <w:rFonts w:ascii="Angsana New" w:hAnsi="Angsana New" w:hint="cs"/>
          <w:color w:val="FF0000"/>
          <w:sz w:val="28"/>
          <w:cs/>
        </w:rPr>
        <w:t xml:space="preserve"> </w:t>
      </w:r>
    </w:p>
    <w:p w:rsidR="00C513E6" w:rsidRPr="00C513E6" w:rsidRDefault="00C513E6" w:rsidP="00C513E6">
      <w:pPr>
        <w:pStyle w:val="ListParagraph"/>
        <w:ind w:left="1440"/>
        <w:jc w:val="thaiDistribute"/>
        <w:rPr>
          <w:rFonts w:ascii="Angsana New" w:hAnsi="Angsana New"/>
          <w:sz w:val="28"/>
        </w:rPr>
      </w:pPr>
    </w:p>
    <w:p w:rsidR="00C513E6" w:rsidRDefault="000705BC" w:rsidP="000705BC">
      <w:pPr>
        <w:ind w:left="360" w:firstLine="360"/>
        <w:jc w:val="thaiDistribute"/>
        <w:rPr>
          <w:rFonts w:ascii="Angsana New" w:hAnsi="Angsana New"/>
          <w:sz w:val="28"/>
          <w:cs/>
          <w:lang w:val="th-TH"/>
        </w:rPr>
      </w:pPr>
      <w:r w:rsidRPr="00BF175F">
        <w:rPr>
          <w:rFonts w:ascii="Angsana New" w:hAnsi="Angsana New" w:hint="cs"/>
          <w:sz w:val="28"/>
          <w:cs/>
          <w:lang w:val="th-TH"/>
        </w:rPr>
        <w:t xml:space="preserve">ปี 2547 </w:t>
      </w:r>
    </w:p>
    <w:p w:rsidR="000705BC" w:rsidRPr="00C513E6" w:rsidRDefault="000705BC" w:rsidP="00C513E6">
      <w:pPr>
        <w:pStyle w:val="ListParagraph"/>
        <w:numPr>
          <w:ilvl w:val="0"/>
          <w:numId w:val="30"/>
        </w:numPr>
        <w:jc w:val="thaiDistribute"/>
        <w:rPr>
          <w:rFonts w:ascii="Angsana New"/>
          <w:sz w:val="28"/>
        </w:rPr>
      </w:pPr>
      <w:r w:rsidRPr="00C513E6">
        <w:rPr>
          <w:rFonts w:ascii="Angsana New" w:hAnsi="Angsana New" w:hint="cs"/>
          <w:sz w:val="28"/>
          <w:cs/>
          <w:lang w:val="th-TH"/>
        </w:rPr>
        <w:t>บริษัทได้เพิ่มทุนจดทะเบียนเป็น 198 ล้านบาท และได้แปรสภาพเป็นบริษัทมหาชน รวมถึงเข้าลงทุนในบริษัท เชียร์ เทรดดิ้ง จำกัด</w:t>
      </w:r>
      <w:r w:rsidRPr="00C513E6">
        <w:rPr>
          <w:rFonts w:ascii="Angsana New" w:hAnsi="Angsana New"/>
          <w:sz w:val="28"/>
        </w:rPr>
        <w:t xml:space="preserve"> </w:t>
      </w:r>
      <w:r w:rsidRPr="00C513E6">
        <w:rPr>
          <w:rFonts w:ascii="Angsana New" w:hAnsi="Angsana New" w:hint="cs"/>
          <w:sz w:val="28"/>
          <w:cs/>
        </w:rPr>
        <w:t xml:space="preserve">เพื่อขยายธุรกิจจัดจำหน่ายสินค้า </w:t>
      </w:r>
      <w:r w:rsidRPr="00C513E6">
        <w:rPr>
          <w:rFonts w:ascii="Angsana New" w:hAnsi="Angsana New"/>
          <w:sz w:val="28"/>
        </w:rPr>
        <w:t xml:space="preserve">Consumer </w:t>
      </w:r>
      <w:r w:rsidRPr="00C513E6">
        <w:rPr>
          <w:rFonts w:ascii="Angsana New" w:hAnsi="Angsana New" w:hint="cs"/>
          <w:sz w:val="28"/>
          <w:cs/>
        </w:rPr>
        <w:t xml:space="preserve">ในประเทศ และ </w:t>
      </w:r>
      <w:r w:rsidRPr="00C513E6">
        <w:rPr>
          <w:rFonts w:ascii="Angsana New" w:hAnsi="Angsana New"/>
          <w:sz w:val="28"/>
        </w:rPr>
        <w:t>HORECA</w:t>
      </w:r>
      <w:r w:rsidRPr="00C513E6">
        <w:rPr>
          <w:rFonts w:ascii="Angsana New" w:hAnsi="Angsana New" w:hint="cs"/>
          <w:sz w:val="28"/>
          <w:cs/>
        </w:rPr>
        <w:t xml:space="preserve"> </w:t>
      </w:r>
      <w:r w:rsidRPr="00C513E6">
        <w:rPr>
          <w:rFonts w:ascii="Angsana New" w:hAnsi="Angsana New" w:hint="cs"/>
          <w:sz w:val="28"/>
          <w:cs/>
          <w:lang w:val="th-TH"/>
        </w:rPr>
        <w:lastRenderedPageBreak/>
        <w:t xml:space="preserve">นอกจากนี้ บริษัทได้รับรางวัล </w:t>
      </w:r>
      <w:r w:rsidRPr="00C513E6">
        <w:rPr>
          <w:rFonts w:ascii="Angsana New" w:hAnsi="Angsana New"/>
          <w:sz w:val="28"/>
        </w:rPr>
        <w:t xml:space="preserve">Prime Minister Award </w:t>
      </w:r>
      <w:r w:rsidRPr="00C513E6">
        <w:rPr>
          <w:rFonts w:ascii="Angsana New" w:hAnsi="Angsana New" w:hint="cs"/>
          <w:sz w:val="28"/>
          <w:cs/>
        </w:rPr>
        <w:t xml:space="preserve">ประเภท </w:t>
      </w:r>
      <w:r w:rsidRPr="00C513E6">
        <w:rPr>
          <w:rFonts w:ascii="Angsana New" w:hAnsi="Angsana New"/>
          <w:sz w:val="28"/>
        </w:rPr>
        <w:t xml:space="preserve">Brand Name </w:t>
      </w:r>
      <w:r w:rsidRPr="00C513E6">
        <w:rPr>
          <w:rFonts w:ascii="Angsana New" w:hAnsi="Angsana New" w:hint="cs"/>
          <w:sz w:val="28"/>
          <w:cs/>
        </w:rPr>
        <w:t>โดยกรมส่งเสริมการส่งออก กระทรวงพาณิชย์ และ</w:t>
      </w:r>
      <w:r w:rsidRPr="00C513E6">
        <w:rPr>
          <w:rFonts w:ascii="Angsana New"/>
          <w:sz w:val="28"/>
          <w:cs/>
          <w:lang w:val="th-TH"/>
        </w:rPr>
        <w:t>ผลิตภัณฑ์ข้าวหอมมะลิตราเกษตรได้</w:t>
      </w:r>
      <w:r w:rsidRPr="00C513E6">
        <w:rPr>
          <w:rFonts w:ascii="Angsana New" w:hint="cs"/>
          <w:sz w:val="28"/>
          <w:cs/>
          <w:lang w:val="th-TH"/>
        </w:rPr>
        <w:t>ทำให้บริษัท</w:t>
      </w:r>
      <w:r w:rsidRPr="00C513E6">
        <w:rPr>
          <w:rFonts w:ascii="Angsana New"/>
          <w:sz w:val="28"/>
          <w:cs/>
          <w:lang w:val="th-TH"/>
        </w:rPr>
        <w:t>ก้าวขึ้นเป็นผู้นำตลาด</w:t>
      </w:r>
      <w:r w:rsidRPr="00C513E6">
        <w:rPr>
          <w:rFonts w:ascii="Angsana New" w:hint="cs"/>
          <w:sz w:val="28"/>
          <w:cs/>
          <w:lang w:val="th-TH"/>
        </w:rPr>
        <w:t>ค้าปลีกสมัยใหม่ภายในประเทศ ในปีที่ 2 ติดต่อกัน</w:t>
      </w:r>
      <w:r w:rsidRPr="00C513E6">
        <w:rPr>
          <w:rFonts w:ascii="Angsana New"/>
          <w:sz w:val="28"/>
          <w:cs/>
          <w:lang w:val="th-TH"/>
        </w:rPr>
        <w:t xml:space="preserve"> </w:t>
      </w:r>
      <w:r w:rsidRPr="00C513E6">
        <w:rPr>
          <w:rFonts w:ascii="Angsana New"/>
          <w:sz w:val="28"/>
        </w:rPr>
        <w:t>(</w:t>
      </w:r>
      <w:r w:rsidRPr="00C513E6">
        <w:rPr>
          <w:rFonts w:ascii="Angsana New" w:hint="cs"/>
          <w:sz w:val="28"/>
          <w:cs/>
        </w:rPr>
        <w:t>ที่มา</w:t>
      </w:r>
      <w:r w:rsidRPr="00C513E6">
        <w:rPr>
          <w:rFonts w:ascii="Angsana New"/>
          <w:sz w:val="28"/>
        </w:rPr>
        <w:t>: AC Neilsen Retail Audit Thailand)</w:t>
      </w:r>
    </w:p>
    <w:p w:rsidR="00C513E6" w:rsidRDefault="000705BC" w:rsidP="000705BC">
      <w:pPr>
        <w:ind w:left="360" w:firstLine="360"/>
        <w:jc w:val="thaiDistribute"/>
        <w:rPr>
          <w:rFonts w:ascii="Angsana New" w:hAnsi="Angsana New"/>
          <w:sz w:val="28"/>
          <w:cs/>
          <w:lang w:val="th-TH"/>
        </w:rPr>
      </w:pPr>
      <w:r w:rsidRPr="00BF175F">
        <w:rPr>
          <w:rFonts w:ascii="Angsana New" w:hAnsi="Angsana New"/>
          <w:sz w:val="28"/>
          <w:cs/>
          <w:lang w:val="th-TH"/>
        </w:rPr>
        <w:t xml:space="preserve">ปี </w:t>
      </w:r>
      <w:r w:rsidRPr="00BF175F">
        <w:rPr>
          <w:rFonts w:ascii="Angsana New" w:hAnsi="Angsana New"/>
          <w:sz w:val="28"/>
          <w:cs/>
        </w:rPr>
        <w:t>2546</w:t>
      </w:r>
      <w:r w:rsidRPr="00BF175F">
        <w:rPr>
          <w:rFonts w:ascii="Angsana New" w:hAnsi="Angsana New"/>
          <w:sz w:val="28"/>
          <w:cs/>
          <w:lang w:val="th-TH"/>
        </w:rPr>
        <w:t xml:space="preserve"> </w:t>
      </w:r>
    </w:p>
    <w:p w:rsidR="000705BC" w:rsidRPr="00C513E6" w:rsidRDefault="000705BC" w:rsidP="00C513E6">
      <w:pPr>
        <w:pStyle w:val="ListParagraph"/>
        <w:numPr>
          <w:ilvl w:val="0"/>
          <w:numId w:val="30"/>
        </w:numPr>
        <w:jc w:val="thaiDistribute"/>
        <w:rPr>
          <w:rFonts w:ascii="Angsana New" w:hAnsi="Angsana New"/>
          <w:sz w:val="28"/>
          <w:cs/>
          <w:lang w:val="th-TH"/>
        </w:rPr>
      </w:pPr>
      <w:r w:rsidRPr="00C513E6">
        <w:rPr>
          <w:rFonts w:ascii="Angsana New" w:hAnsi="Angsana New"/>
          <w:sz w:val="28"/>
          <w:cs/>
          <w:lang w:val="th-TH"/>
        </w:rPr>
        <w:t xml:space="preserve">บริษัทได้เพิ่มทุนจดทะเบียนเป็น </w:t>
      </w:r>
      <w:r w:rsidRPr="00C513E6">
        <w:rPr>
          <w:rFonts w:ascii="Angsana New" w:hAnsi="Angsana New"/>
          <w:sz w:val="28"/>
          <w:cs/>
        </w:rPr>
        <w:t>115</w:t>
      </w:r>
      <w:r w:rsidRPr="00C513E6">
        <w:rPr>
          <w:rFonts w:ascii="Angsana New" w:hAnsi="Angsana New"/>
          <w:sz w:val="28"/>
          <w:cs/>
          <w:lang w:val="th-TH"/>
        </w:rPr>
        <w:t xml:space="preserve"> ล้านบาท เพื่อ</w:t>
      </w:r>
      <w:r w:rsidRPr="00C513E6">
        <w:rPr>
          <w:rFonts w:ascii="Angsana New" w:hAnsi="Angsana New" w:hint="cs"/>
          <w:sz w:val="28"/>
          <w:cs/>
          <w:lang w:val="th-TH"/>
        </w:rPr>
        <w:t xml:space="preserve">รองรับการขยายกำลังผลิตข้าวเป็นเทียบเท่า 150,000 ตันข้าวเปลือกต่อปี </w:t>
      </w:r>
      <w:r w:rsidRPr="00C513E6">
        <w:rPr>
          <w:rFonts w:ascii="Angsana New" w:hAnsi="Angsana New"/>
          <w:sz w:val="28"/>
          <w:cs/>
          <w:lang w:val="th-TH"/>
        </w:rPr>
        <w:t>และลงทุน</w:t>
      </w:r>
      <w:r w:rsidRPr="00C513E6">
        <w:rPr>
          <w:rFonts w:ascii="Angsana New" w:hAnsi="Angsana New" w:hint="cs"/>
          <w:sz w:val="28"/>
          <w:cs/>
          <w:lang w:val="th-TH"/>
        </w:rPr>
        <w:t>เพิ่มเติม</w:t>
      </w:r>
      <w:r w:rsidRPr="00C513E6">
        <w:rPr>
          <w:rFonts w:ascii="Angsana New" w:hAnsi="Angsana New"/>
          <w:sz w:val="28"/>
          <w:cs/>
          <w:lang w:val="th-TH"/>
        </w:rPr>
        <w:t xml:space="preserve">ในโรงงานผลิตวุ้นเส้นถั่วเขียวที่อำเภอตากฟ้า จังหวัดนครสวรรค์ </w:t>
      </w:r>
      <w:r w:rsidRPr="00C513E6">
        <w:rPr>
          <w:rFonts w:ascii="Angsana New" w:hAnsi="Angsana New" w:hint="cs"/>
          <w:sz w:val="28"/>
          <w:cs/>
        </w:rPr>
        <w:t xml:space="preserve"> </w:t>
      </w:r>
      <w:r w:rsidRPr="00C513E6">
        <w:rPr>
          <w:rFonts w:ascii="Angsana New" w:hAnsi="Angsana New" w:hint="cs"/>
          <w:sz w:val="28"/>
          <w:cs/>
          <w:lang w:val="th-TH"/>
        </w:rPr>
        <w:t xml:space="preserve">นอกจากนี้ </w:t>
      </w:r>
      <w:r w:rsidRPr="00C513E6">
        <w:rPr>
          <w:rFonts w:ascii="Angsana New"/>
          <w:sz w:val="28"/>
          <w:cs/>
          <w:lang w:val="th-TH"/>
        </w:rPr>
        <w:t xml:space="preserve">บริษัทได้รับรองมาตรฐานระบบ </w:t>
      </w:r>
      <w:r w:rsidRPr="00C513E6">
        <w:rPr>
          <w:rFonts w:ascii="Angsana New"/>
          <w:sz w:val="28"/>
        </w:rPr>
        <w:t xml:space="preserve">ISO </w:t>
      </w:r>
      <w:r w:rsidRPr="00C513E6">
        <w:rPr>
          <w:rFonts w:ascii="Angsana New"/>
          <w:sz w:val="28"/>
          <w:cs/>
        </w:rPr>
        <w:t>9001:2000</w:t>
      </w:r>
      <w:r w:rsidRPr="00C513E6">
        <w:rPr>
          <w:rFonts w:ascii="Angsana New"/>
          <w:sz w:val="28"/>
          <w:cs/>
          <w:lang w:val="th-TH"/>
        </w:rPr>
        <w:t xml:space="preserve"> ทั้งระบบจากสถาบัน </w:t>
      </w:r>
      <w:r w:rsidRPr="00C513E6">
        <w:rPr>
          <w:rFonts w:ascii="Angsana New"/>
          <w:sz w:val="28"/>
        </w:rPr>
        <w:t>SGS</w:t>
      </w:r>
      <w:r w:rsidRPr="00C513E6">
        <w:rPr>
          <w:rFonts w:ascii="Angsana New"/>
          <w:sz w:val="28"/>
          <w:cs/>
          <w:lang w:val="th-TH"/>
        </w:rPr>
        <w:t xml:space="preserve"> </w:t>
      </w:r>
    </w:p>
    <w:p w:rsidR="00C513E6" w:rsidRDefault="000705BC" w:rsidP="000705BC">
      <w:pPr>
        <w:ind w:left="360" w:firstLine="360"/>
        <w:jc w:val="thaiDistribute"/>
        <w:rPr>
          <w:rFonts w:ascii="Angsana New" w:hAnsi="Angsana New"/>
          <w:sz w:val="28"/>
          <w:cs/>
          <w:lang w:val="th-TH"/>
        </w:rPr>
      </w:pPr>
      <w:r w:rsidRPr="00BF175F">
        <w:rPr>
          <w:rFonts w:ascii="Angsana New" w:hAnsi="Angsana New" w:hint="cs"/>
          <w:sz w:val="28"/>
          <w:cs/>
          <w:lang w:val="th-TH"/>
        </w:rPr>
        <w:t xml:space="preserve">ปี 2545 </w:t>
      </w:r>
    </w:p>
    <w:p w:rsidR="000705BC" w:rsidRPr="00C513E6" w:rsidRDefault="000705BC" w:rsidP="00C513E6">
      <w:pPr>
        <w:pStyle w:val="ListParagraph"/>
        <w:numPr>
          <w:ilvl w:val="0"/>
          <w:numId w:val="30"/>
        </w:numPr>
        <w:jc w:val="thaiDistribute"/>
        <w:rPr>
          <w:rFonts w:ascii="Angsana New" w:hAnsi="Angsana New"/>
          <w:sz w:val="28"/>
          <w:cs/>
          <w:lang w:val="th-TH"/>
        </w:rPr>
      </w:pPr>
      <w:r w:rsidRPr="00C513E6">
        <w:rPr>
          <w:rFonts w:ascii="Angsana New" w:hAnsi="Angsana New" w:hint="cs"/>
          <w:sz w:val="28"/>
          <w:cs/>
          <w:lang w:val="th-TH"/>
        </w:rPr>
        <w:t>บริษัท</w:t>
      </w:r>
      <w:r w:rsidRPr="00C513E6">
        <w:rPr>
          <w:rFonts w:ascii="Angsana New"/>
          <w:sz w:val="28"/>
          <w:cs/>
          <w:lang w:val="th-TH"/>
        </w:rPr>
        <w:t xml:space="preserve">ได้พัฒนาคุณภาพการผลิตจนได้การรับรองมาตรฐานความปลอดภัยทางด้านอาหารจากหลายระบบทั้ง </w:t>
      </w:r>
      <w:r w:rsidRPr="00C513E6">
        <w:rPr>
          <w:rFonts w:ascii="Angsana New"/>
          <w:sz w:val="28"/>
          <w:cs/>
        </w:rPr>
        <w:t>2</w:t>
      </w:r>
      <w:r w:rsidRPr="00C513E6">
        <w:rPr>
          <w:rFonts w:ascii="Angsana New"/>
          <w:sz w:val="28"/>
          <w:cs/>
          <w:lang w:val="th-TH"/>
        </w:rPr>
        <w:t xml:space="preserve"> โรงงาน อาทิเช่น </w:t>
      </w:r>
      <w:r w:rsidRPr="00C513E6">
        <w:rPr>
          <w:rFonts w:ascii="Angsana New"/>
          <w:sz w:val="28"/>
        </w:rPr>
        <w:t xml:space="preserve">HALAL, GMP, HACCP, THAILAND BRAND </w:t>
      </w:r>
      <w:r w:rsidRPr="00C513E6">
        <w:rPr>
          <w:rFonts w:ascii="Angsana New"/>
          <w:sz w:val="28"/>
          <w:cs/>
          <w:lang w:val="th-TH"/>
        </w:rPr>
        <w:t xml:space="preserve">มาตรฐานกรมการค้าภายใน </w:t>
      </w:r>
      <w:r w:rsidRPr="00C513E6">
        <w:rPr>
          <w:rFonts w:ascii="Angsana New" w:hint="cs"/>
          <w:sz w:val="28"/>
          <w:cs/>
        </w:rPr>
        <w:t>และ</w:t>
      </w:r>
      <w:r w:rsidRPr="00C513E6">
        <w:rPr>
          <w:rFonts w:ascii="Angsana New"/>
          <w:sz w:val="28"/>
          <w:cs/>
          <w:lang w:val="th-TH"/>
        </w:rPr>
        <w:t>มาตรฐานกรมการค้าต่างประเทศ รวมถึง</w:t>
      </w:r>
      <w:r w:rsidRPr="00C513E6">
        <w:rPr>
          <w:rFonts w:ascii="Angsana New" w:hint="cs"/>
          <w:sz w:val="28"/>
          <w:cs/>
          <w:lang w:val="th-TH"/>
        </w:rPr>
        <w:t>เป็นบริษัทรายแรกที่</w:t>
      </w:r>
      <w:r w:rsidRPr="00C513E6">
        <w:rPr>
          <w:rFonts w:ascii="Angsana New"/>
          <w:sz w:val="28"/>
          <w:cs/>
          <w:lang w:val="th-TH"/>
        </w:rPr>
        <w:t>ได้รับรางวัลประกาศนียบัตร</w:t>
      </w:r>
      <w:r w:rsidRPr="00C513E6">
        <w:rPr>
          <w:rFonts w:ascii="Angsana New" w:hint="cs"/>
          <w:sz w:val="28"/>
          <w:cs/>
          <w:lang w:val="th-TH"/>
        </w:rPr>
        <w:t xml:space="preserve"> </w:t>
      </w:r>
      <w:r w:rsidRPr="00C513E6">
        <w:rPr>
          <w:rFonts w:ascii="Angsana New"/>
          <w:sz w:val="28"/>
          <w:cs/>
          <w:lang w:val="th-TH"/>
        </w:rPr>
        <w:t>เกียรติคุณการควบคุมคุณภาพและการโฆษณาเป็นธรรมจากสำนักงานคุ้มครองผู้บริโภค (สคบ</w:t>
      </w:r>
      <w:r w:rsidRPr="00C513E6">
        <w:rPr>
          <w:rFonts w:ascii="Angsana New" w:hint="cs"/>
          <w:sz w:val="28"/>
          <w:cs/>
          <w:lang w:val="th-TH"/>
        </w:rPr>
        <w:t>.</w:t>
      </w:r>
      <w:r w:rsidRPr="00C513E6">
        <w:rPr>
          <w:rFonts w:ascii="Angsana New"/>
          <w:sz w:val="28"/>
          <w:cs/>
          <w:lang w:val="th-TH"/>
        </w:rPr>
        <w:t>)</w:t>
      </w:r>
    </w:p>
    <w:p w:rsidR="00C513E6" w:rsidRDefault="000705BC" w:rsidP="000705BC">
      <w:pPr>
        <w:ind w:left="360" w:firstLine="360"/>
        <w:jc w:val="thaiDistribute"/>
        <w:rPr>
          <w:rFonts w:ascii="Angsana New" w:hAnsi="Angsana New"/>
          <w:sz w:val="28"/>
          <w:cs/>
          <w:lang w:val="th-TH"/>
        </w:rPr>
      </w:pPr>
      <w:r w:rsidRPr="00BF175F">
        <w:rPr>
          <w:rFonts w:ascii="Angsana New" w:hAnsi="Angsana New"/>
          <w:sz w:val="28"/>
          <w:cs/>
          <w:lang w:val="th-TH"/>
        </w:rPr>
        <w:t xml:space="preserve">ปี </w:t>
      </w:r>
      <w:r w:rsidRPr="00BF175F">
        <w:rPr>
          <w:rFonts w:ascii="Angsana New" w:hAnsi="Angsana New"/>
          <w:sz w:val="28"/>
        </w:rPr>
        <w:t>2543</w:t>
      </w:r>
      <w:r w:rsidRPr="00BF175F">
        <w:rPr>
          <w:rFonts w:ascii="Angsana New" w:hAnsi="Angsana New"/>
          <w:sz w:val="28"/>
          <w:cs/>
          <w:lang w:val="th-TH"/>
        </w:rPr>
        <w:t xml:space="preserve"> </w:t>
      </w:r>
    </w:p>
    <w:p w:rsidR="000705BC" w:rsidRDefault="000705BC" w:rsidP="00C513E6">
      <w:pPr>
        <w:pStyle w:val="ListParagraph"/>
        <w:numPr>
          <w:ilvl w:val="0"/>
          <w:numId w:val="30"/>
        </w:numPr>
        <w:jc w:val="thaiDistribute"/>
        <w:rPr>
          <w:rFonts w:ascii="Angsana New" w:hAnsi="Angsana New"/>
          <w:sz w:val="28"/>
          <w:cs/>
          <w:lang w:val="th-TH"/>
        </w:rPr>
      </w:pPr>
      <w:r w:rsidRPr="00C513E6">
        <w:rPr>
          <w:rFonts w:ascii="Angsana New" w:hAnsi="Angsana New"/>
          <w:sz w:val="28"/>
          <w:cs/>
          <w:lang w:val="th-TH"/>
        </w:rPr>
        <w:t>บริษัทได้</w:t>
      </w:r>
      <w:r w:rsidRPr="00C513E6">
        <w:rPr>
          <w:rFonts w:ascii="Angsana New" w:hAnsi="Angsana New" w:hint="cs"/>
          <w:sz w:val="28"/>
          <w:cs/>
          <w:lang w:val="th-TH"/>
        </w:rPr>
        <w:t>มีการ</w:t>
      </w:r>
      <w:r w:rsidRPr="00C513E6">
        <w:rPr>
          <w:rFonts w:ascii="Angsana New" w:hAnsi="Angsana New"/>
          <w:sz w:val="28"/>
          <w:cs/>
          <w:lang w:val="th-TH"/>
        </w:rPr>
        <w:t xml:space="preserve">เพิ่มทุนจดทะเบียนเป็น </w:t>
      </w:r>
      <w:r w:rsidRPr="00C513E6">
        <w:rPr>
          <w:rFonts w:ascii="Angsana New" w:hAnsi="Angsana New"/>
          <w:sz w:val="28"/>
        </w:rPr>
        <w:t>100</w:t>
      </w:r>
      <w:r w:rsidRPr="00C513E6">
        <w:rPr>
          <w:rFonts w:ascii="Angsana New" w:hAnsi="Angsana New"/>
          <w:sz w:val="28"/>
          <w:cs/>
          <w:lang w:val="th-TH"/>
        </w:rPr>
        <w:t xml:space="preserve"> ล้านบาท เพื่อก่อสร้างโรงงานที่ </w:t>
      </w:r>
      <w:r w:rsidRPr="00C513E6">
        <w:rPr>
          <w:rFonts w:ascii="Angsana New" w:hAnsi="Angsana New" w:hint="cs"/>
          <w:sz w:val="28"/>
          <w:cs/>
        </w:rPr>
        <w:t>อำเภอสามพราน จังหวัดนครปฐม</w:t>
      </w:r>
      <w:r w:rsidRPr="00C513E6">
        <w:rPr>
          <w:rFonts w:ascii="Angsana New" w:hAnsi="Angsana New"/>
          <w:sz w:val="28"/>
          <w:cs/>
          <w:lang w:val="th-TH"/>
        </w:rPr>
        <w:t xml:space="preserve"> ซึ่งทำให้บริษัทสามารถเพิ่มกำลังการผลิตอีก </w:t>
      </w:r>
      <w:r w:rsidRPr="00C513E6">
        <w:rPr>
          <w:rFonts w:ascii="Angsana New" w:hAnsi="Angsana New"/>
          <w:sz w:val="28"/>
          <w:cs/>
        </w:rPr>
        <w:t>300</w:t>
      </w:r>
      <w:r w:rsidRPr="00C513E6">
        <w:rPr>
          <w:rFonts w:ascii="Angsana New" w:hAnsi="Angsana New" w:hint="cs"/>
          <w:sz w:val="28"/>
          <w:cs/>
        </w:rPr>
        <w:t xml:space="preserve"> </w:t>
      </w:r>
      <w:r w:rsidRPr="00C513E6">
        <w:rPr>
          <w:rFonts w:ascii="Angsana New" w:hAnsi="Angsana New"/>
          <w:sz w:val="28"/>
        </w:rPr>
        <w:t>%</w:t>
      </w:r>
      <w:r w:rsidRPr="00C513E6">
        <w:rPr>
          <w:rFonts w:ascii="Angsana New" w:hAnsi="Angsana New"/>
          <w:sz w:val="28"/>
          <w:cs/>
          <w:lang w:val="th-TH"/>
        </w:rPr>
        <w:t xml:space="preserve"> เป็น</w:t>
      </w:r>
      <w:r w:rsidRPr="00C513E6">
        <w:rPr>
          <w:rFonts w:ascii="Angsana New" w:hAnsi="Angsana New" w:hint="cs"/>
          <w:sz w:val="28"/>
          <w:cs/>
          <w:lang w:val="th-TH"/>
        </w:rPr>
        <w:t>เทียบเท่า</w:t>
      </w:r>
      <w:r w:rsidRPr="00C513E6">
        <w:rPr>
          <w:rFonts w:ascii="Angsana New" w:hAnsi="Angsana New"/>
          <w:sz w:val="28"/>
          <w:cs/>
          <w:lang w:val="th-TH"/>
        </w:rPr>
        <w:t xml:space="preserve"> </w:t>
      </w:r>
      <w:r w:rsidRPr="00C513E6">
        <w:rPr>
          <w:rFonts w:ascii="Angsana New" w:hAnsi="Angsana New"/>
          <w:sz w:val="28"/>
        </w:rPr>
        <w:t>120,000</w:t>
      </w:r>
      <w:r w:rsidRPr="00C513E6">
        <w:rPr>
          <w:rFonts w:ascii="Angsana New" w:hAnsi="Angsana New"/>
          <w:sz w:val="28"/>
          <w:cs/>
          <w:lang w:val="th-TH"/>
        </w:rPr>
        <w:t xml:space="preserve"> ตันข้าวเปลือก เพื่อตอบสนองการเจริญเติบโตของยอดขายข้าวที่เพิ่มขึ้นอย่างรวดเร็ว  </w:t>
      </w:r>
    </w:p>
    <w:p w:rsidR="00C513E6" w:rsidRPr="00C513E6" w:rsidRDefault="00C513E6" w:rsidP="00C513E6">
      <w:pPr>
        <w:pStyle w:val="ListParagraph"/>
        <w:ind w:left="1440"/>
        <w:jc w:val="thaiDistribute"/>
        <w:rPr>
          <w:rFonts w:ascii="Angsana New" w:hAnsi="Angsana New"/>
          <w:sz w:val="28"/>
          <w:cs/>
          <w:lang w:val="th-TH"/>
        </w:rPr>
      </w:pPr>
    </w:p>
    <w:p w:rsidR="000D495C" w:rsidRPr="00BF175F" w:rsidRDefault="000D495C" w:rsidP="00D00A19">
      <w:pPr>
        <w:numPr>
          <w:ilvl w:val="1"/>
          <w:numId w:val="1"/>
        </w:numPr>
        <w:tabs>
          <w:tab w:val="left" w:pos="540"/>
        </w:tabs>
        <w:jc w:val="center"/>
        <w:rPr>
          <w:rFonts w:ascii="Angsana New"/>
          <w:b/>
          <w:bCs/>
          <w:sz w:val="30"/>
          <w:szCs w:val="30"/>
        </w:rPr>
      </w:pPr>
      <w:r w:rsidRPr="00BF175F">
        <w:rPr>
          <w:rFonts w:ascii="Angsana New" w:hint="cs"/>
          <w:b/>
          <w:bCs/>
          <w:sz w:val="30"/>
          <w:szCs w:val="30"/>
          <w:cs/>
        </w:rPr>
        <w:t>โครงสร้างการถือหุ้นของกลุ่มบริษัท</w:t>
      </w:r>
    </w:p>
    <w:p w:rsidR="000D495C" w:rsidRPr="00BF175F" w:rsidRDefault="000D08DE" w:rsidP="00D00A19">
      <w:pPr>
        <w:tabs>
          <w:tab w:val="left" w:pos="540"/>
        </w:tabs>
        <w:jc w:val="center"/>
        <w:rPr>
          <w:rFonts w:ascii="Angsana New"/>
          <w:b/>
          <w:bCs/>
          <w:sz w:val="30"/>
          <w:szCs w:val="30"/>
          <w:cs/>
        </w:rPr>
      </w:pPr>
      <w:r w:rsidRPr="000D08DE">
        <w:rPr>
          <w:rFonts w:ascii="Angsana New"/>
          <w:sz w:val="28"/>
          <w:lang w:val="th-TH"/>
        </w:rPr>
      </w:r>
      <w:r w:rsidRPr="000D08DE">
        <w:rPr>
          <w:rFonts w:ascii="Angsana New"/>
          <w:sz w:val="28"/>
          <w:lang w:val="th-TH"/>
        </w:rPr>
        <w:pict>
          <v:group id="_x0000_s1064" editas="orgchart" style="width:258.7pt;height:142.35pt;mso-position-horizontal-relative:char;mso-position-vertical-relative:line" coordorigin="1810,9165" coordsize="2593,3420">
            <o:lock v:ext="edit" aspectratio="t"/>
            <o:diagram v:ext="edit" dgmstyle="0" dgmscalex="156891" dgmscaley="103657" dgmfontsize="18" constrainbounds="0,0,0,0" autoformat="t">
              <o:relationtable v:ext="edit">
                <o:rel v:ext="edit" idsrc="#_s1072" iddest="#_s1072"/>
                <o:rel v:ext="edit" idsrc="#_s1073" iddest="#_s1072" idcntr="#_s1071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1810;top:9165;width:2593;height:3420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71" o:spid="_x0000_s1071" type="#_x0000_t32" style="position:absolute;left:2766;top:10874;width:684;height:1;rotation:270" o:connectortype="elbow" adj="-220691,-1,-220691" strokeweight="2.25pt"/>
            <v:roundrect id="_s1072" o:spid="_x0000_s1072" style="position:absolute;left:1811;top:9165;width:2591;height:1368;v-text-anchor:middle" arcsize="10923f" o:dgmlayout="0" o:dgmnodekind="1" fillcolor="#bbe0e3">
              <v:textbox style="mso-next-textbox:#_s1072" inset="0,0,0,0">
                <w:txbxContent>
                  <w:p w:rsidR="002F0192" w:rsidRPr="0064501F" w:rsidRDefault="002F0192" w:rsidP="00B7042C">
                    <w:pPr>
                      <w:jc w:val="center"/>
                      <w:rPr>
                        <w:sz w:val="27"/>
                        <w:szCs w:val="27"/>
                      </w:rPr>
                    </w:pPr>
                    <w:r w:rsidRPr="0064501F">
                      <w:rPr>
                        <w:rFonts w:hint="cs"/>
                        <w:sz w:val="27"/>
                        <w:szCs w:val="27"/>
                        <w:cs/>
                      </w:rPr>
                      <w:t>บริษัท ไทยฮา จำกัด (มหาชน)</w:t>
                    </w:r>
                  </w:p>
                </w:txbxContent>
              </v:textbox>
            </v:roundrect>
            <v:roundrect id="_s1073" o:spid="_x0000_s1073" style="position:absolute;left:1810;top:11217;width:2593;height:1368;v-text-anchor:middle" arcsize="10923f" o:dgmlayout="0" o:dgmnodekind="0" fillcolor="#bbe0e3">
              <v:textbox style="mso-next-textbox:#_s1073" inset="0,0,0,0">
                <w:txbxContent>
                  <w:p w:rsidR="002F0192" w:rsidRPr="0064501F" w:rsidRDefault="002F0192" w:rsidP="00B7042C">
                    <w:pPr>
                      <w:jc w:val="center"/>
                      <w:rPr>
                        <w:rFonts w:ascii="Angsana New" w:hAnsi="Angsana New"/>
                        <w:sz w:val="27"/>
                        <w:szCs w:val="27"/>
                        <w:cs/>
                      </w:rPr>
                    </w:pPr>
                    <w:r w:rsidRPr="0064501F">
                      <w:rPr>
                        <w:rFonts w:ascii="Angsana New" w:hAnsi="Angsana New"/>
                        <w:sz w:val="27"/>
                        <w:szCs w:val="27"/>
                        <w:cs/>
                      </w:rPr>
                      <w:t>บริษัท เกษตรลาว จำกัด</w:t>
                    </w:r>
                    <w:r w:rsidRPr="0064501F">
                      <w:rPr>
                        <w:rFonts w:ascii="Angsana New" w:hAnsi="Angsana New"/>
                        <w:sz w:val="27"/>
                        <w:szCs w:val="27"/>
                      </w:rPr>
                      <w:t xml:space="preserve"> </w:t>
                    </w:r>
                    <w:r w:rsidRPr="0064501F">
                      <w:rPr>
                        <w:rFonts w:ascii="Angsana New" w:hAnsi="Angsana New"/>
                        <w:sz w:val="27"/>
                        <w:szCs w:val="27"/>
                        <w:cs/>
                      </w:rPr>
                      <w:t xml:space="preserve">ผู้เดียว </w:t>
                    </w:r>
                  </w:p>
                  <w:p w:rsidR="002F0192" w:rsidRPr="0064501F" w:rsidRDefault="002F0192" w:rsidP="00B7042C">
                    <w:pPr>
                      <w:jc w:val="center"/>
                      <w:rPr>
                        <w:rFonts w:ascii="Angsana New" w:hAnsi="Angsana New"/>
                        <w:i/>
                        <w:iCs/>
                        <w:sz w:val="27"/>
                        <w:szCs w:val="27"/>
                      </w:rPr>
                    </w:pPr>
                    <w:r w:rsidRPr="0064501F">
                      <w:rPr>
                        <w:rFonts w:ascii="Angsana New" w:hAnsi="Angsana New"/>
                        <w:i/>
                        <w:iCs/>
                        <w:sz w:val="27"/>
                        <w:szCs w:val="27"/>
                        <w:cs/>
                      </w:rPr>
                      <w:t>(ประกอบกิจการโรงสี และโรงปรับปรุงคุณภาพข้าวสาร ในประเทศสาธารณรัฐประชาธิปไตย</w:t>
                    </w:r>
                    <w:r w:rsidR="00C513E6" w:rsidRPr="0064501F">
                      <w:rPr>
                        <w:rFonts w:ascii="Angsana New" w:hAnsi="Angsana New" w:hint="cs"/>
                        <w:i/>
                        <w:iCs/>
                        <w:sz w:val="27"/>
                        <w:szCs w:val="27"/>
                        <w:cs/>
                      </w:rPr>
                      <w:t>ป</w:t>
                    </w:r>
                    <w:r w:rsidRPr="0064501F">
                      <w:rPr>
                        <w:rFonts w:ascii="Angsana New" w:hAnsi="Angsana New"/>
                        <w:i/>
                        <w:iCs/>
                        <w:sz w:val="27"/>
                        <w:szCs w:val="27"/>
                        <w:cs/>
                      </w:rPr>
                      <w:t xml:space="preserve">ระชาชนลาว) 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EF5920" w:rsidRPr="00BF175F" w:rsidRDefault="00EF5920" w:rsidP="00EF5920">
      <w:pPr>
        <w:numPr>
          <w:ilvl w:val="0"/>
          <w:numId w:val="3"/>
        </w:numPr>
        <w:rPr>
          <w:rFonts w:ascii="Angsana New"/>
          <w:b/>
          <w:bCs/>
          <w:sz w:val="32"/>
          <w:szCs w:val="32"/>
        </w:rPr>
      </w:pPr>
      <w:r w:rsidRPr="00BF175F">
        <w:rPr>
          <w:rFonts w:ascii="Angsana New"/>
          <w:b/>
          <w:bCs/>
          <w:sz w:val="32"/>
          <w:szCs w:val="32"/>
          <w:cs/>
        </w:rPr>
        <w:t>ลักษณะการประกอบธุรกิจ</w:t>
      </w:r>
    </w:p>
    <w:p w:rsidR="00EF5920" w:rsidRPr="00BF175F" w:rsidRDefault="000562F3" w:rsidP="00EF5920">
      <w:pPr>
        <w:jc w:val="center"/>
        <w:rPr>
          <w:rFonts w:ascii="Angsana New" w:hAnsi="Angsana New"/>
          <w:b/>
          <w:bCs/>
          <w:u w:val="single"/>
          <w:cs/>
        </w:rPr>
      </w:pPr>
      <w:r w:rsidRPr="00BF175F">
        <w:rPr>
          <w:rFonts w:ascii="Angsana New" w:hAnsi="Angsana New" w:hint="cs"/>
          <w:b/>
          <w:bCs/>
          <w:u w:val="single"/>
          <w:cs/>
        </w:rPr>
        <w:t>โครงสร้างยอดขาย</w:t>
      </w:r>
      <w:r w:rsidR="00EF5920" w:rsidRPr="00BF175F">
        <w:rPr>
          <w:rFonts w:ascii="Angsana New" w:hAnsi="Angsana New" w:hint="cs"/>
          <w:b/>
          <w:bCs/>
          <w:u w:val="single"/>
          <w:cs/>
        </w:rPr>
        <w:t>ของบริษัทและบริษัทย่อยแยกตามกลุ่มธุรกิจ</w:t>
      </w:r>
    </w:p>
    <w:tbl>
      <w:tblPr>
        <w:tblpPr w:leftFromText="180" w:rightFromText="180" w:vertAnchor="text" w:horzAnchor="margin" w:tblpXSpec="center" w:tblpY="203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1134"/>
        <w:gridCol w:w="709"/>
        <w:gridCol w:w="1134"/>
        <w:gridCol w:w="708"/>
        <w:gridCol w:w="1134"/>
        <w:gridCol w:w="709"/>
      </w:tblGrid>
      <w:tr w:rsidR="00F709CB" w:rsidRPr="00BF175F" w:rsidTr="000B5E61">
        <w:trPr>
          <w:cantSplit/>
        </w:trPr>
        <w:tc>
          <w:tcPr>
            <w:tcW w:w="1526" w:type="dxa"/>
            <w:vMerge w:val="restart"/>
            <w:shd w:val="clear" w:color="auto" w:fill="C0C0C0"/>
            <w:vAlign w:val="center"/>
          </w:tcPr>
          <w:p w:rsidR="00F709CB" w:rsidRPr="00BF175F" w:rsidRDefault="00F709CB" w:rsidP="000B5E61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กลุ่มธุรกิจ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709CB" w:rsidRPr="00BF175F" w:rsidRDefault="00D54C72" w:rsidP="000B5E61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>25</w:t>
            </w:r>
            <w:r w:rsidR="006F44B4" w:rsidRPr="00BF175F">
              <w:rPr>
                <w:rFonts w:ascii="Angsana New" w:hAnsi="Angsana New"/>
                <w:sz w:val="28"/>
              </w:rPr>
              <w:t>6</w:t>
            </w:r>
            <w:r w:rsidR="00C26362" w:rsidRPr="00BF175F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709CB" w:rsidRPr="00BF175F" w:rsidRDefault="00D54C72" w:rsidP="000B5E61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25</w:t>
            </w:r>
            <w:r w:rsidR="00C26362" w:rsidRPr="00BF175F">
              <w:rPr>
                <w:rFonts w:ascii="Angsana New" w:hAnsi="Angsana New" w:hint="cs"/>
                <w:sz w:val="28"/>
                <w:cs/>
              </w:rPr>
              <w:t>60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709CB" w:rsidRPr="00BF175F" w:rsidRDefault="00D54C72" w:rsidP="000B5E61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25</w:t>
            </w:r>
            <w:r w:rsidR="00C26362" w:rsidRPr="00BF175F">
              <w:rPr>
                <w:rFonts w:ascii="Angsana New" w:hAnsi="Angsana New" w:hint="cs"/>
                <w:sz w:val="28"/>
                <w:cs/>
              </w:rPr>
              <w:t>59</w:t>
            </w:r>
          </w:p>
        </w:tc>
      </w:tr>
      <w:tr w:rsidR="00F709CB" w:rsidRPr="00BF175F" w:rsidTr="000B5E61">
        <w:trPr>
          <w:cantSplit/>
        </w:trPr>
        <w:tc>
          <w:tcPr>
            <w:tcW w:w="152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F709CB" w:rsidRPr="00BF175F" w:rsidRDefault="00F709CB" w:rsidP="000B5E6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709CB" w:rsidRPr="00BF175F" w:rsidRDefault="00F709CB" w:rsidP="000B5E61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:rsidR="00F709CB" w:rsidRPr="00BF175F" w:rsidRDefault="00F709CB" w:rsidP="000B5E61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(</w:t>
            </w:r>
            <w:r w:rsidRPr="00BF175F">
              <w:rPr>
                <w:rFonts w:ascii="Angsana New" w:hAnsi="Angsana New" w:hint="cs"/>
                <w:sz w:val="28"/>
                <w:cs/>
              </w:rPr>
              <w:t>ล้าน</w:t>
            </w:r>
            <w:r w:rsidRPr="00BF175F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709CB" w:rsidRPr="00BF175F" w:rsidRDefault="00F709CB" w:rsidP="000B5E61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709CB" w:rsidRPr="00BF175F" w:rsidRDefault="00F709CB" w:rsidP="000B5E61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:rsidR="00F709CB" w:rsidRPr="00BF175F" w:rsidRDefault="00F709CB" w:rsidP="000B5E61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(</w:t>
            </w:r>
            <w:r w:rsidRPr="00BF175F">
              <w:rPr>
                <w:rFonts w:ascii="Angsana New" w:hAnsi="Angsana New" w:hint="cs"/>
                <w:sz w:val="28"/>
                <w:cs/>
              </w:rPr>
              <w:t>ล้าน</w:t>
            </w:r>
            <w:r w:rsidRPr="00BF175F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709CB" w:rsidRPr="00BF175F" w:rsidRDefault="00F709CB" w:rsidP="000B5E61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709CB" w:rsidRPr="00BF175F" w:rsidRDefault="00F709CB" w:rsidP="000B5E6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:rsidR="00F709CB" w:rsidRPr="00BF175F" w:rsidRDefault="00F709CB" w:rsidP="000B5E6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(</w:t>
            </w:r>
            <w:r w:rsidRPr="00BF175F">
              <w:rPr>
                <w:rFonts w:ascii="Angsana New" w:hAnsi="Angsana New" w:hint="cs"/>
                <w:sz w:val="28"/>
                <w:cs/>
              </w:rPr>
              <w:t>ล้าน</w:t>
            </w:r>
            <w:r w:rsidRPr="00BF175F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709CB" w:rsidRPr="00BF175F" w:rsidRDefault="00F709CB" w:rsidP="000B5E61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>%</w:t>
            </w:r>
          </w:p>
        </w:tc>
      </w:tr>
      <w:tr w:rsidR="00C26362" w:rsidRPr="00BF175F" w:rsidTr="000B5E61"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C26362" w:rsidP="00C26362">
            <w:pPr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ธุรกิจส่งออก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6AA3" w:rsidRPr="00BF175F" w:rsidRDefault="00D00A19" w:rsidP="00C26362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F175F">
              <w:rPr>
                <w:rFonts w:ascii="Angsana New" w:hAnsi="Angsana New"/>
                <w:color w:val="000000"/>
                <w:sz w:val="28"/>
              </w:rPr>
              <w:t>597.0</w:t>
            </w:r>
            <w:r w:rsidR="00226AA3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D00A19" w:rsidP="00C2636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F175F">
              <w:rPr>
                <w:rFonts w:ascii="Angsana New" w:hAnsi="Angsana New"/>
                <w:color w:val="000000"/>
                <w:sz w:val="28"/>
              </w:rPr>
              <w:t>50.9</w:t>
            </w:r>
            <w:r w:rsidR="00C513E6">
              <w:rPr>
                <w:rFonts w:ascii="Angsana New" w:hAnsi="Angsana New" w:hint="cs"/>
                <w:color w:val="000000"/>
                <w:sz w:val="28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D00A19" w:rsidP="00C26362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F175F">
              <w:rPr>
                <w:rFonts w:ascii="Angsana New" w:hAnsi="Angsana New"/>
                <w:color w:val="000000"/>
                <w:sz w:val="28"/>
              </w:rPr>
              <w:t>630.61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C26362" w:rsidP="00C2636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F175F">
              <w:rPr>
                <w:rFonts w:ascii="Angsana New" w:hAnsi="Angsana New"/>
                <w:color w:val="000000"/>
                <w:sz w:val="28"/>
              </w:rPr>
              <w:t>47.</w:t>
            </w:r>
            <w:r w:rsidR="00D00A19" w:rsidRPr="00BF175F"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C26362" w:rsidP="00C26362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F175F">
              <w:rPr>
                <w:rFonts w:ascii="Angsana New" w:hAnsi="Angsana New"/>
                <w:color w:val="000000"/>
                <w:sz w:val="28"/>
              </w:rPr>
              <w:t>7</w:t>
            </w:r>
            <w:r w:rsidRPr="00BF175F">
              <w:rPr>
                <w:rFonts w:ascii="Angsana New" w:hAnsi="Angsana New" w:hint="cs"/>
                <w:color w:val="000000"/>
                <w:sz w:val="28"/>
                <w:cs/>
              </w:rPr>
              <w:t>43.65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C26362" w:rsidP="00C2636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F175F">
              <w:rPr>
                <w:rFonts w:ascii="Angsana New" w:hAnsi="Angsana New"/>
                <w:color w:val="000000"/>
                <w:sz w:val="28"/>
              </w:rPr>
              <w:t>5</w:t>
            </w:r>
            <w:r w:rsidRPr="00BF175F">
              <w:rPr>
                <w:rFonts w:ascii="Angsana New" w:hAnsi="Angsana New" w:hint="cs"/>
                <w:color w:val="000000"/>
                <w:sz w:val="28"/>
                <w:cs/>
              </w:rPr>
              <w:t>7.07</w:t>
            </w:r>
          </w:p>
        </w:tc>
      </w:tr>
      <w:tr w:rsidR="00C26362" w:rsidRPr="00BF175F" w:rsidTr="000B5E61"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C26362" w:rsidP="00C26362">
            <w:pPr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ธุรกิจในประเทศ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D00A19" w:rsidP="00C263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>574.90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D00A19" w:rsidP="00C2636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F175F">
              <w:rPr>
                <w:rFonts w:ascii="Angsana New" w:hAnsi="Angsana New"/>
                <w:color w:val="000000"/>
                <w:sz w:val="28"/>
              </w:rPr>
              <w:t>49.05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D00A19" w:rsidP="00C263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>693.56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D00A19" w:rsidP="00C2636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F175F">
              <w:rPr>
                <w:rFonts w:ascii="Angsana New" w:hAnsi="Angsana New"/>
                <w:color w:val="000000"/>
                <w:sz w:val="28"/>
              </w:rPr>
              <w:t>52.38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C26362" w:rsidP="00C263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>5</w:t>
            </w:r>
            <w:r w:rsidRPr="00BF175F">
              <w:rPr>
                <w:rFonts w:ascii="Angsana New" w:hAnsi="Angsana New" w:hint="cs"/>
                <w:sz w:val="28"/>
                <w:cs/>
              </w:rPr>
              <w:t>59.37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C26362" w:rsidP="00C26362">
            <w:pPr>
              <w:rPr>
                <w:rFonts w:ascii="Angsana New" w:hAnsi="Angsana New"/>
                <w:color w:val="000000"/>
                <w:sz w:val="28"/>
              </w:rPr>
            </w:pPr>
            <w:r w:rsidRPr="00BF175F">
              <w:rPr>
                <w:rFonts w:ascii="Angsana New" w:hAnsi="Angsana New"/>
                <w:color w:val="000000"/>
                <w:sz w:val="28"/>
              </w:rPr>
              <w:t xml:space="preserve"> 4</w:t>
            </w:r>
            <w:r w:rsidRPr="00BF175F">
              <w:rPr>
                <w:rFonts w:ascii="Angsana New" w:hAnsi="Angsana New" w:hint="cs"/>
                <w:color w:val="000000"/>
                <w:sz w:val="28"/>
                <w:cs/>
              </w:rPr>
              <w:t>2.93</w:t>
            </w:r>
          </w:p>
        </w:tc>
      </w:tr>
      <w:tr w:rsidR="00C26362" w:rsidRPr="00BF175F" w:rsidTr="000B5E61"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C26362" w:rsidP="00C26362">
            <w:pPr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D00A19" w:rsidP="00C263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>1,171.96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C26362" w:rsidP="00C263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D00A19" w:rsidP="00C263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>1324.17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C26362" w:rsidP="00C263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C26362" w:rsidP="00C263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>1,</w:t>
            </w:r>
            <w:r w:rsidRPr="00BF175F">
              <w:rPr>
                <w:rFonts w:ascii="Angsana New" w:hAnsi="Angsana New" w:hint="cs"/>
                <w:sz w:val="28"/>
                <w:cs/>
              </w:rPr>
              <w:t>303.02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26362" w:rsidRPr="00BF175F" w:rsidRDefault="00C26362" w:rsidP="00C263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>100.00</w:t>
            </w:r>
          </w:p>
        </w:tc>
      </w:tr>
    </w:tbl>
    <w:p w:rsidR="00EF5920" w:rsidRPr="00BF175F" w:rsidRDefault="00EF5920" w:rsidP="00EF5920">
      <w:pPr>
        <w:jc w:val="both"/>
        <w:rPr>
          <w:rFonts w:ascii="Angsana New" w:hAnsi="Angsana New"/>
          <w:szCs w:val="24"/>
        </w:rPr>
      </w:pPr>
    </w:p>
    <w:p w:rsidR="00F709CB" w:rsidRPr="00BF175F" w:rsidRDefault="00F709CB" w:rsidP="00EF5920">
      <w:pPr>
        <w:ind w:firstLine="720"/>
        <w:jc w:val="thaiDistribute"/>
        <w:rPr>
          <w:rFonts w:ascii="Angsana New" w:hAnsi="Angsana New"/>
          <w:sz w:val="28"/>
          <w:cs/>
          <w:lang w:val="th-TH"/>
        </w:rPr>
      </w:pPr>
    </w:p>
    <w:p w:rsidR="00F709CB" w:rsidRPr="00BF175F" w:rsidRDefault="00F709CB" w:rsidP="00EF5920">
      <w:pPr>
        <w:ind w:firstLine="720"/>
        <w:jc w:val="thaiDistribute"/>
        <w:rPr>
          <w:rFonts w:ascii="Angsana New" w:hAnsi="Angsana New"/>
          <w:sz w:val="28"/>
        </w:rPr>
      </w:pPr>
    </w:p>
    <w:p w:rsidR="00F709CB" w:rsidRPr="00BF175F" w:rsidRDefault="00F709CB" w:rsidP="00EF5920">
      <w:pPr>
        <w:ind w:firstLine="720"/>
        <w:jc w:val="thaiDistribute"/>
        <w:rPr>
          <w:rFonts w:ascii="Angsana New" w:hAnsi="Angsana New"/>
          <w:sz w:val="28"/>
        </w:rPr>
      </w:pPr>
    </w:p>
    <w:p w:rsidR="00F709CB" w:rsidRPr="00BF175F" w:rsidRDefault="00F709CB" w:rsidP="00EF5920">
      <w:pPr>
        <w:ind w:firstLine="720"/>
        <w:jc w:val="thaiDistribute"/>
        <w:rPr>
          <w:rFonts w:ascii="Angsana New" w:hAnsi="Angsana New"/>
          <w:sz w:val="28"/>
        </w:rPr>
      </w:pPr>
    </w:p>
    <w:p w:rsidR="00F709CB" w:rsidRPr="00BF175F" w:rsidRDefault="00F709CB" w:rsidP="00EF5920">
      <w:pPr>
        <w:ind w:firstLine="720"/>
        <w:jc w:val="thaiDistribute"/>
        <w:rPr>
          <w:rFonts w:ascii="Angsana New" w:hAnsi="Angsana New"/>
          <w:sz w:val="28"/>
        </w:rPr>
      </w:pPr>
    </w:p>
    <w:p w:rsidR="007313DF" w:rsidRPr="00BF175F" w:rsidRDefault="007313DF" w:rsidP="00EF5920">
      <w:pPr>
        <w:ind w:firstLine="720"/>
        <w:jc w:val="thaiDistribute"/>
        <w:rPr>
          <w:rFonts w:ascii="Angsana New" w:hAnsi="Angsana New"/>
          <w:sz w:val="28"/>
          <w:cs/>
          <w:lang w:val="th-TH"/>
        </w:rPr>
      </w:pPr>
    </w:p>
    <w:p w:rsidR="00EF5920" w:rsidRPr="00BF175F" w:rsidRDefault="00EF5920" w:rsidP="00EF5920">
      <w:pPr>
        <w:ind w:firstLine="720"/>
        <w:jc w:val="thaiDistribute"/>
        <w:rPr>
          <w:rFonts w:ascii="Angsana New" w:hAnsi="Angsana New"/>
          <w:color w:val="000000"/>
          <w:sz w:val="28"/>
        </w:rPr>
      </w:pPr>
      <w:r w:rsidRPr="00BF175F">
        <w:rPr>
          <w:rFonts w:ascii="Angsana New" w:hAnsi="Angsana New" w:hint="cs"/>
          <w:sz w:val="28"/>
          <w:cs/>
          <w:lang w:val="th-TH"/>
        </w:rPr>
        <w:t>ทั้งนี้ บริษัทมี</w:t>
      </w:r>
      <w:r w:rsidRPr="00BF175F">
        <w:rPr>
          <w:rFonts w:ascii="Angsana New" w:hAnsi="Angsana New" w:hint="cs"/>
          <w:sz w:val="28"/>
          <w:cs/>
        </w:rPr>
        <w:t>สัดส่วนรายได้</w:t>
      </w:r>
      <w:r w:rsidR="000562F3" w:rsidRPr="00BF175F">
        <w:rPr>
          <w:rFonts w:ascii="Angsana New" w:hAnsi="Angsana New" w:hint="cs"/>
          <w:sz w:val="28"/>
          <w:cs/>
        </w:rPr>
        <w:t>จาก</w:t>
      </w:r>
      <w:r w:rsidRPr="00BF175F">
        <w:rPr>
          <w:rFonts w:ascii="Angsana New" w:hAnsi="Angsana New" w:hint="cs"/>
          <w:sz w:val="28"/>
          <w:cs/>
        </w:rPr>
        <w:t xml:space="preserve">การขายสินค้าทั้งหมดในประเทศต่อส่งออกในปี </w:t>
      </w:r>
      <w:r w:rsidR="00D54C72" w:rsidRPr="00BF175F">
        <w:rPr>
          <w:rFonts w:ascii="Angsana New" w:hAnsi="Angsana New"/>
          <w:sz w:val="28"/>
        </w:rPr>
        <w:t>25</w:t>
      </w:r>
      <w:r w:rsidR="00C26362" w:rsidRPr="00BF175F">
        <w:rPr>
          <w:rFonts w:ascii="Angsana New" w:hAnsi="Angsana New"/>
          <w:sz w:val="28"/>
        </w:rPr>
        <w:t>6</w:t>
      </w:r>
      <w:r w:rsidR="00C26362" w:rsidRPr="00BF175F">
        <w:rPr>
          <w:rFonts w:ascii="Angsana New" w:hAnsi="Angsana New" w:hint="cs"/>
          <w:sz w:val="28"/>
          <w:cs/>
        </w:rPr>
        <w:t>1</w:t>
      </w:r>
      <w:r w:rsidRPr="00BF175F">
        <w:rPr>
          <w:rFonts w:ascii="Angsana New" w:hAnsi="Angsana New" w:hint="cs"/>
          <w:sz w:val="28"/>
          <w:cs/>
        </w:rPr>
        <w:t xml:space="preserve">โดยอยู่ในระดับที่ </w:t>
      </w:r>
      <w:r w:rsidR="00D00A19" w:rsidRPr="00BF175F">
        <w:rPr>
          <w:rFonts w:ascii="Angsana New" w:hAnsi="Angsana New"/>
          <w:color w:val="000000"/>
          <w:sz w:val="28"/>
        </w:rPr>
        <w:t>51</w:t>
      </w:r>
      <w:r w:rsidR="00B02F6D" w:rsidRPr="00BF175F">
        <w:rPr>
          <w:rFonts w:ascii="Angsana New" w:hAnsi="Angsana New"/>
          <w:color w:val="000000"/>
          <w:sz w:val="28"/>
        </w:rPr>
        <w:t xml:space="preserve"> </w:t>
      </w:r>
      <w:r w:rsidR="003C0410" w:rsidRPr="00BF175F">
        <w:rPr>
          <w:rFonts w:ascii="Angsana New" w:hAnsi="Angsana New"/>
          <w:color w:val="000000"/>
          <w:sz w:val="28"/>
        </w:rPr>
        <w:t>:</w:t>
      </w:r>
      <w:r w:rsidR="00B02F6D" w:rsidRPr="00BF175F">
        <w:rPr>
          <w:rFonts w:ascii="Angsana New" w:hAnsi="Angsana New"/>
          <w:color w:val="000000"/>
          <w:sz w:val="28"/>
        </w:rPr>
        <w:t xml:space="preserve"> </w:t>
      </w:r>
      <w:r w:rsidR="00D00A19" w:rsidRPr="00BF175F">
        <w:rPr>
          <w:rFonts w:ascii="Angsana New" w:hAnsi="Angsana New"/>
          <w:color w:val="000000"/>
          <w:sz w:val="28"/>
        </w:rPr>
        <w:t>49</w:t>
      </w:r>
      <w:r w:rsidR="003C6CE0" w:rsidRPr="00BF175F">
        <w:rPr>
          <w:rFonts w:ascii="Angsana New" w:hAnsi="Angsana New"/>
          <w:color w:val="000000"/>
          <w:sz w:val="28"/>
        </w:rPr>
        <w:t xml:space="preserve"> </w:t>
      </w:r>
    </w:p>
    <w:p w:rsidR="00EF5920" w:rsidRPr="00BF175F" w:rsidRDefault="0064501F" w:rsidP="00EF5920">
      <w:pPr>
        <w:numPr>
          <w:ilvl w:val="1"/>
          <w:numId w:val="3"/>
        </w:numPr>
        <w:jc w:val="both"/>
        <w:rPr>
          <w:rFonts w:ascii="Angsana New"/>
          <w:b/>
          <w:bCs/>
          <w:sz w:val="28"/>
        </w:rPr>
      </w:pPr>
      <w:r>
        <w:rPr>
          <w:rFonts w:ascii="Angsana New" w:hint="cs"/>
          <w:b/>
          <w:bCs/>
          <w:sz w:val="28"/>
          <w:cs/>
        </w:rPr>
        <w:lastRenderedPageBreak/>
        <w:t xml:space="preserve">2.1 </w:t>
      </w:r>
      <w:r w:rsidR="00EF5920" w:rsidRPr="00BF175F">
        <w:rPr>
          <w:rFonts w:ascii="Angsana New" w:hint="cs"/>
          <w:b/>
          <w:bCs/>
          <w:sz w:val="28"/>
          <w:cs/>
        </w:rPr>
        <w:t>ลักษณะผลิตภัณฑ์หรือบริการ</w:t>
      </w:r>
    </w:p>
    <w:p w:rsidR="00EF5920" w:rsidRPr="00BF175F" w:rsidRDefault="00EF5920" w:rsidP="00EF5920">
      <w:pPr>
        <w:ind w:left="360" w:firstLine="360"/>
        <w:jc w:val="thaiDistribute"/>
        <w:rPr>
          <w:rFonts w:ascii="Angsana New" w:hAnsi="Angsana New"/>
        </w:rPr>
      </w:pPr>
      <w:r w:rsidRPr="00BF175F">
        <w:rPr>
          <w:cs/>
        </w:rPr>
        <w:t>บริษัทมุ่งเน้นการทำธุรกิจ</w:t>
      </w:r>
      <w:r w:rsidRPr="00BF175F">
        <w:rPr>
          <w:rFonts w:hint="cs"/>
          <w:cs/>
        </w:rPr>
        <w:t>ผลิตและจำหน่าย</w:t>
      </w:r>
      <w:r w:rsidR="00C26362" w:rsidRPr="00BF175F">
        <w:rPr>
          <w:rFonts w:hint="cs"/>
          <w:cs/>
        </w:rPr>
        <w:t>วัตถุดิบ และ</w:t>
      </w:r>
      <w:r w:rsidRPr="00BF175F">
        <w:rPr>
          <w:rFonts w:ascii="Angsana New" w:hAnsi="Angsana New"/>
          <w:sz w:val="28"/>
          <w:cs/>
        </w:rPr>
        <w:t>ข้าวขาวหอมมะลิ</w:t>
      </w:r>
      <w:r w:rsidRPr="00BF175F">
        <w:rPr>
          <w:rFonts w:ascii="Angsana New" w:hAnsi="Angsana New" w:hint="cs"/>
          <w:sz w:val="28"/>
          <w:cs/>
        </w:rPr>
        <w:t>ชนิดบรรจุถุง และ</w:t>
      </w:r>
      <w:r w:rsidRPr="00BF175F">
        <w:rPr>
          <w:rFonts w:hint="cs"/>
          <w:cs/>
        </w:rPr>
        <w:t>สินค้า</w:t>
      </w:r>
      <w:r w:rsidRPr="00BF175F">
        <w:rPr>
          <w:rFonts w:ascii="Angsana New" w:hAnsi="Angsana New"/>
          <w:sz w:val="28"/>
          <w:cs/>
        </w:rPr>
        <w:t>เกษตรแปรรูป</w:t>
      </w:r>
      <w:r w:rsidRPr="00BF175F">
        <w:rPr>
          <w:rFonts w:ascii="Angsana New" w:hAnsi="Angsana New" w:hint="cs"/>
          <w:sz w:val="28"/>
          <w:cs/>
        </w:rPr>
        <w:t>ประเภทผลิตภัณฑ์</w:t>
      </w:r>
      <w:r w:rsidRPr="00BF175F">
        <w:rPr>
          <w:rFonts w:ascii="Angsana New" w:hAnsi="Angsana New"/>
          <w:sz w:val="28"/>
          <w:cs/>
        </w:rPr>
        <w:t>วุ้นเส้น</w:t>
      </w:r>
      <w:r w:rsidR="00C55DC9" w:rsidRPr="00BF175F">
        <w:rPr>
          <w:rFonts w:ascii="Angsana New" w:hAnsi="Angsana New" w:hint="cs"/>
          <w:sz w:val="28"/>
          <w:cs/>
        </w:rPr>
        <w:t xml:space="preserve"> วุ้นเส้นกึ่งสำเร็จรูป</w:t>
      </w:r>
      <w:r w:rsidR="00C55DC9"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 w:hint="cs"/>
          <w:sz w:val="28"/>
          <w:cs/>
        </w:rPr>
        <w:t>โจ๊กกึ่งสำเร็จรูป</w:t>
      </w:r>
      <w:r w:rsidRPr="00BF175F">
        <w:rPr>
          <w:rFonts w:ascii="Angsana New" w:hAnsi="Angsana New"/>
          <w:sz w:val="28"/>
          <w:cs/>
        </w:rPr>
        <w:t xml:space="preserve"> </w:t>
      </w:r>
      <w:r w:rsidR="00C55DC9" w:rsidRPr="00BF175F">
        <w:rPr>
          <w:rFonts w:ascii="Angsana New" w:hAnsi="Angsana New" w:hint="cs"/>
          <w:sz w:val="28"/>
          <w:cs/>
        </w:rPr>
        <w:t>และ</w:t>
      </w:r>
      <w:r w:rsidR="006F5B72" w:rsidRPr="00BF175F">
        <w:rPr>
          <w:rFonts w:ascii="Angsana New" w:hAnsi="Angsana New" w:hint="cs"/>
          <w:sz w:val="28"/>
          <w:cs/>
        </w:rPr>
        <w:t>ขนม</w:t>
      </w:r>
      <w:r w:rsidRPr="00BF175F">
        <w:rPr>
          <w:cs/>
        </w:rPr>
        <w:t>โดย</w:t>
      </w:r>
      <w:r w:rsidRPr="00BF175F">
        <w:rPr>
          <w:rFonts w:hint="cs"/>
          <w:cs/>
        </w:rPr>
        <w:t>สามารถ</w:t>
      </w:r>
      <w:r w:rsidRPr="00BF175F">
        <w:rPr>
          <w:cs/>
        </w:rPr>
        <w:t>แบ่ง</w:t>
      </w:r>
      <w:r w:rsidRPr="00BF175F">
        <w:rPr>
          <w:rFonts w:hint="cs"/>
          <w:cs/>
        </w:rPr>
        <w:t>ออก</w:t>
      </w:r>
      <w:r w:rsidRPr="00BF175F">
        <w:rPr>
          <w:rFonts w:ascii="Angsana New" w:hAnsi="Angsana New"/>
          <w:sz w:val="28"/>
          <w:cs/>
        </w:rPr>
        <w:t xml:space="preserve">เป็น </w:t>
      </w:r>
      <w:r w:rsidRPr="00BF175F">
        <w:rPr>
          <w:rFonts w:ascii="Angsana New" w:hAnsi="Angsana New"/>
          <w:sz w:val="28"/>
        </w:rPr>
        <w:t>2</w:t>
      </w:r>
      <w:r w:rsidRPr="00BF175F">
        <w:rPr>
          <w:rFonts w:ascii="Angsana New" w:hAnsi="Angsana New"/>
          <w:sz w:val="28"/>
          <w:cs/>
        </w:rPr>
        <w:t xml:space="preserve"> กลุ่มผลิตภัณฑ์หลักคือ </w:t>
      </w:r>
      <w:r w:rsidRPr="00BF175F">
        <w:rPr>
          <w:rFonts w:ascii="Angsana New" w:hAnsi="Angsana New" w:hint="cs"/>
          <w:sz w:val="28"/>
          <w:cs/>
        </w:rPr>
        <w:t xml:space="preserve">1) </w:t>
      </w:r>
      <w:r w:rsidRPr="00BF175F">
        <w:rPr>
          <w:rFonts w:ascii="Angsana New" w:hAnsi="Angsana New"/>
          <w:sz w:val="28"/>
          <w:cs/>
        </w:rPr>
        <w:t>กลุ่มผลิตภัณฑ์พืชผลทางการเกษตร และ</w:t>
      </w:r>
      <w:r w:rsidRPr="00BF175F">
        <w:rPr>
          <w:rFonts w:ascii="Angsana New" w:hAnsi="Angsana New" w:hint="cs"/>
          <w:sz w:val="28"/>
          <w:cs/>
        </w:rPr>
        <w:t xml:space="preserve"> 2) </w:t>
      </w:r>
      <w:r w:rsidRPr="00BF175F">
        <w:rPr>
          <w:rFonts w:ascii="Angsana New" w:hAnsi="Angsana New"/>
          <w:sz w:val="28"/>
          <w:cs/>
        </w:rPr>
        <w:t>กลุ่มผลิตภัณฑ์เกษตรแปรรูป ตามรายละเอียดดัง</w:t>
      </w:r>
      <w:r w:rsidRPr="00BF175F">
        <w:rPr>
          <w:rFonts w:ascii="Angsana New" w:hAnsi="Angsana New" w:hint="cs"/>
          <w:sz w:val="28"/>
          <w:cs/>
        </w:rPr>
        <w:t>ต่อไป</w:t>
      </w:r>
      <w:r w:rsidRPr="00BF175F">
        <w:rPr>
          <w:rFonts w:ascii="Angsana New" w:hAnsi="Angsana New"/>
          <w:cs/>
        </w:rPr>
        <w:t>นี้</w:t>
      </w:r>
    </w:p>
    <w:p w:rsidR="00EF5920" w:rsidRPr="00BF175F" w:rsidRDefault="00EF5920" w:rsidP="00EF5920">
      <w:pPr>
        <w:ind w:left="360" w:firstLine="360"/>
        <w:jc w:val="thaiDistribute"/>
        <w:rPr>
          <w:rFonts w:ascii="Angsana New" w:hAnsi="Angsana New"/>
        </w:rPr>
      </w:pPr>
    </w:p>
    <w:p w:rsidR="00EF5920" w:rsidRPr="00BF175F" w:rsidRDefault="00EF5920" w:rsidP="00EF5920">
      <w:pPr>
        <w:pStyle w:val="Heading3"/>
        <w:tabs>
          <w:tab w:val="left" w:pos="540"/>
          <w:tab w:val="left" w:pos="1260"/>
        </w:tabs>
        <w:ind w:firstLine="720"/>
        <w:rPr>
          <w:rFonts w:hAnsi="Angsana New"/>
          <w:u w:val="single"/>
        </w:rPr>
      </w:pPr>
      <w:r w:rsidRPr="00BF175F">
        <w:rPr>
          <w:rFonts w:hAnsi="Angsana New"/>
        </w:rPr>
        <w:t>2.1.1</w:t>
      </w:r>
      <w:r w:rsidRPr="00BF175F">
        <w:rPr>
          <w:rFonts w:hAnsi="Angsana New"/>
          <w:cs/>
        </w:rPr>
        <w:t xml:space="preserve"> </w:t>
      </w:r>
      <w:r w:rsidRPr="00BF175F">
        <w:rPr>
          <w:rFonts w:hAnsi="Angsana New" w:hint="cs"/>
          <w:cs/>
        </w:rPr>
        <w:t xml:space="preserve">  </w:t>
      </w:r>
      <w:r w:rsidRPr="00BF175F">
        <w:rPr>
          <w:rFonts w:hAnsi="Angsana New"/>
          <w:u w:val="single"/>
          <w:cs/>
        </w:rPr>
        <w:t>กลุ่มผลิตภัณฑ์พืชผลทางการเกษตร</w:t>
      </w:r>
    </w:p>
    <w:p w:rsidR="00EF5920" w:rsidRPr="00BF175F" w:rsidRDefault="00EF5920" w:rsidP="00EF5920">
      <w:pPr>
        <w:pStyle w:val="BodyTextIndent"/>
        <w:ind w:left="720"/>
        <w:jc w:val="thaiDistribute"/>
        <w:rPr>
          <w:rFonts w:ascii="Angsana New" w:hAnsi="Angsana New"/>
        </w:rPr>
      </w:pPr>
      <w:r w:rsidRPr="00BF175F">
        <w:rPr>
          <w:rFonts w:ascii="Angsana New" w:hAnsi="Angsana New"/>
          <w:cs/>
        </w:rPr>
        <w:t>บริษัท</w:t>
      </w:r>
      <w:r w:rsidRPr="00BF175F">
        <w:rPr>
          <w:rFonts w:ascii="Angsana New" w:hAnsi="Angsana New" w:hint="cs"/>
          <w:cs/>
        </w:rPr>
        <w:t>ป</w:t>
      </w:r>
      <w:r w:rsidRPr="00BF175F">
        <w:rPr>
          <w:rFonts w:ascii="Angsana New" w:hAnsi="Angsana New"/>
          <w:cs/>
        </w:rPr>
        <w:t>ร</w:t>
      </w:r>
      <w:r w:rsidRPr="00BF175F">
        <w:rPr>
          <w:rFonts w:ascii="Angsana New" w:hAnsi="Angsana New" w:hint="cs"/>
          <w:cs/>
        </w:rPr>
        <w:t>ะกอบธุร</w:t>
      </w:r>
      <w:r w:rsidRPr="00BF175F">
        <w:rPr>
          <w:rFonts w:ascii="Angsana New" w:hAnsi="Angsana New"/>
          <w:cs/>
        </w:rPr>
        <w:t>กิจในกลุ่มผลิตภัณฑ์พืชผลทางการเกษตร</w:t>
      </w:r>
      <w:r w:rsidRPr="00BF175F">
        <w:rPr>
          <w:rFonts w:ascii="Angsana New" w:hAnsi="Angsana New" w:hint="cs"/>
          <w:cs/>
        </w:rPr>
        <w:t xml:space="preserve"> </w:t>
      </w:r>
      <w:r w:rsidRPr="00BF175F">
        <w:rPr>
          <w:rFonts w:ascii="Angsana New" w:hAnsi="Angsana New"/>
          <w:cs/>
        </w:rPr>
        <w:t>คือ</w:t>
      </w:r>
      <w:r w:rsidRPr="00BF175F">
        <w:rPr>
          <w:rFonts w:ascii="Angsana New" w:hAnsi="Angsana New" w:hint="cs"/>
          <w:cs/>
        </w:rPr>
        <w:t xml:space="preserve"> </w:t>
      </w:r>
      <w:r w:rsidR="00CA2E8D" w:rsidRPr="00BF175F">
        <w:rPr>
          <w:rFonts w:ascii="Angsana New" w:hAnsi="Angsana New" w:hint="cs"/>
          <w:cs/>
        </w:rPr>
        <w:t>วัตถุดิบและ</w:t>
      </w:r>
      <w:r w:rsidRPr="00BF175F">
        <w:rPr>
          <w:rFonts w:ascii="Angsana New" w:hAnsi="Angsana New"/>
          <w:cs/>
        </w:rPr>
        <w:t>ข้าวสาร</w:t>
      </w:r>
      <w:r w:rsidRPr="00BF175F">
        <w:rPr>
          <w:rFonts w:ascii="Angsana New" w:hAnsi="Angsana New" w:hint="cs"/>
          <w:cs/>
        </w:rPr>
        <w:t>บรรจุถุง</w:t>
      </w:r>
      <w:r w:rsidRPr="00BF175F">
        <w:rPr>
          <w:rFonts w:ascii="Angsana New" w:hAnsi="Angsana New"/>
          <w:cs/>
        </w:rPr>
        <w:t xml:space="preserve"> </w:t>
      </w:r>
    </w:p>
    <w:p w:rsidR="00EF5920" w:rsidRPr="00BF175F" w:rsidRDefault="00EF5920" w:rsidP="00EF5920">
      <w:pPr>
        <w:pStyle w:val="BodyTextIndent"/>
        <w:ind w:left="1260"/>
        <w:rPr>
          <w:rFonts w:ascii="Angsana New" w:hAnsi="Angsana New"/>
        </w:rPr>
      </w:pPr>
      <w:r w:rsidRPr="00BF175F">
        <w:rPr>
          <w:rFonts w:ascii="Angsana New" w:hAnsi="Angsana New"/>
          <w:b/>
          <w:bCs/>
          <w:sz w:val="28"/>
        </w:rPr>
        <w:t>2</w:t>
      </w:r>
      <w:r w:rsidRPr="00BF175F">
        <w:rPr>
          <w:rFonts w:ascii="Angsana New" w:hAnsi="Angsana New" w:hint="cs"/>
          <w:b/>
          <w:bCs/>
          <w:sz w:val="28"/>
          <w:cs/>
        </w:rPr>
        <w:t>.1.1.1</w:t>
      </w:r>
      <w:r w:rsidRPr="00BF175F">
        <w:rPr>
          <w:rFonts w:ascii="Angsana New" w:hAnsi="Angsana New" w:hint="cs"/>
          <w:b/>
          <w:bCs/>
          <w:cs/>
        </w:rPr>
        <w:t xml:space="preserve"> </w:t>
      </w:r>
      <w:r w:rsidR="00432744" w:rsidRPr="00BF175F">
        <w:rPr>
          <w:rFonts w:ascii="Angsana New" w:hAnsi="Angsana New" w:hint="cs"/>
          <w:b/>
          <w:bCs/>
          <w:cs/>
        </w:rPr>
        <w:t>วัตถุดิบและ</w:t>
      </w:r>
      <w:r w:rsidRPr="00BF175F">
        <w:rPr>
          <w:rFonts w:ascii="Angsana New" w:hAnsi="Angsana New"/>
          <w:b/>
          <w:bCs/>
          <w:cs/>
        </w:rPr>
        <w:t xml:space="preserve">ข้าวสาร </w:t>
      </w:r>
      <w:r w:rsidRPr="00BF175F">
        <w:rPr>
          <w:rFonts w:ascii="Angsana New" w:hAnsi="Angsana New" w:hint="cs"/>
          <w:cs/>
        </w:rPr>
        <w:t>โดย</w:t>
      </w:r>
      <w:r w:rsidRPr="00BF175F">
        <w:rPr>
          <w:rFonts w:ascii="Angsana New" w:hAnsi="Angsana New"/>
          <w:cs/>
        </w:rPr>
        <w:t>สามารถแบ่งออกได้เป็น</w:t>
      </w:r>
      <w:r w:rsidRPr="00BF175F">
        <w:rPr>
          <w:rFonts w:ascii="Angsana New" w:hAnsi="Angsana New" w:hint="cs"/>
          <w:cs/>
        </w:rPr>
        <w:t xml:space="preserve"> 4 </w:t>
      </w:r>
      <w:r w:rsidRPr="00BF175F">
        <w:rPr>
          <w:rFonts w:ascii="Angsana New" w:hAnsi="Angsana New"/>
          <w:cs/>
        </w:rPr>
        <w:t>กลุ่มหลัก ๆ ดัง</w:t>
      </w:r>
      <w:r w:rsidRPr="00BF175F">
        <w:rPr>
          <w:rFonts w:ascii="Angsana New" w:hAnsi="Angsana New" w:hint="cs"/>
          <w:cs/>
        </w:rPr>
        <w:t>ต่อไป</w:t>
      </w:r>
      <w:r w:rsidRPr="00BF175F">
        <w:rPr>
          <w:rFonts w:ascii="Angsana New" w:hAnsi="Angsana New"/>
          <w:cs/>
        </w:rPr>
        <w:t>นี้</w:t>
      </w:r>
    </w:p>
    <w:p w:rsidR="00EF5920" w:rsidRPr="00BF175F" w:rsidRDefault="00EF5920" w:rsidP="00EF5920">
      <w:pPr>
        <w:numPr>
          <w:ilvl w:val="0"/>
          <w:numId w:val="4"/>
        </w:numPr>
        <w:tabs>
          <w:tab w:val="left" w:pos="1620"/>
        </w:tabs>
        <w:ind w:left="1260" w:firstLine="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u w:val="single"/>
          <w:cs/>
        </w:rPr>
        <w:t>กลุ่มข้าวขาวหอมมะลิ</w:t>
      </w:r>
      <w:r w:rsidRPr="00BF175F">
        <w:rPr>
          <w:rFonts w:ascii="Angsana New" w:hAnsi="Angsana New"/>
          <w:sz w:val="28"/>
          <w:cs/>
        </w:rPr>
        <w:t xml:space="preserve"> </w:t>
      </w:r>
    </w:p>
    <w:p w:rsidR="00EF5920" w:rsidRPr="00BF175F" w:rsidRDefault="00EF5920" w:rsidP="00EF5920">
      <w:pPr>
        <w:tabs>
          <w:tab w:val="left" w:pos="1620"/>
        </w:tabs>
        <w:ind w:left="12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บริษัทมีผลิตภัณฑ์ข้าวขาวหอมมะลิที่ได้รับมาตรฐานสินค้า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 xml:space="preserve">จากกรมการค้าภายในและกรมการค้าต่างประเทศ </w:t>
      </w:r>
      <w:r w:rsidRPr="00BF175F">
        <w:rPr>
          <w:rFonts w:ascii="Angsana New" w:hAnsi="Angsana New"/>
          <w:sz w:val="28"/>
        </w:rPr>
        <w:t>3</w:t>
      </w:r>
      <w:r w:rsidRPr="00BF175F">
        <w:rPr>
          <w:rFonts w:ascii="Angsana New" w:hAnsi="Angsana New"/>
          <w:sz w:val="28"/>
          <w:cs/>
        </w:rPr>
        <w:t xml:space="preserve"> ผลิตภัณฑ์</w:t>
      </w:r>
      <w:r w:rsidRPr="00BF175F">
        <w:rPr>
          <w:rFonts w:ascii="Angsana New" w:hAnsi="Angsana New" w:hint="cs"/>
          <w:sz w:val="28"/>
          <w:cs/>
        </w:rPr>
        <w:t>ด้วยกัน</w:t>
      </w:r>
      <w:r w:rsidRPr="00BF175F">
        <w:rPr>
          <w:rFonts w:ascii="Angsana New" w:hAnsi="Angsana New"/>
          <w:sz w:val="28"/>
          <w:cs/>
        </w:rPr>
        <w:t>ดั</w:t>
      </w:r>
      <w:r w:rsidRPr="00BF175F">
        <w:rPr>
          <w:rFonts w:ascii="Angsana New" w:hAnsi="Angsana New" w:hint="cs"/>
          <w:sz w:val="28"/>
          <w:cs/>
        </w:rPr>
        <w:t>งนี้</w:t>
      </w:r>
      <w:r w:rsidRPr="00BF175F">
        <w:rPr>
          <w:rFonts w:ascii="Angsana New" w:hAnsi="Angsana New"/>
          <w:sz w:val="28"/>
          <w:cs/>
        </w:rPr>
        <w:t xml:space="preserve">คือ </w:t>
      </w:r>
    </w:p>
    <w:p w:rsidR="00EF5920" w:rsidRPr="00BF175F" w:rsidRDefault="00EF5920" w:rsidP="00EF5920">
      <w:pPr>
        <w:numPr>
          <w:ilvl w:val="0"/>
          <w:numId w:val="10"/>
        </w:numPr>
        <w:tabs>
          <w:tab w:val="left" w:pos="1620"/>
        </w:tabs>
        <w:ind w:left="1260" w:firstLine="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 xml:space="preserve">ข้าวขาวหอมมะลิ </w:t>
      </w:r>
      <w:r w:rsidRPr="00BF175F">
        <w:rPr>
          <w:rFonts w:ascii="Angsana New" w:hAnsi="Angsana New"/>
          <w:sz w:val="28"/>
        </w:rPr>
        <w:t>100% (</w:t>
      </w:r>
      <w:r w:rsidRPr="00BF175F">
        <w:rPr>
          <w:rFonts w:ascii="Angsana New" w:hAnsi="Angsana New"/>
          <w:sz w:val="28"/>
          <w:cs/>
        </w:rPr>
        <w:t>ต่างประเทศ</w:t>
      </w:r>
      <w:r w:rsidRPr="00BF175F">
        <w:rPr>
          <w:rFonts w:ascii="Angsana New" w:hAnsi="Angsana New"/>
          <w:sz w:val="28"/>
        </w:rPr>
        <w:t xml:space="preserve">) </w:t>
      </w:r>
      <w:r w:rsidRPr="00BF175F">
        <w:rPr>
          <w:rFonts w:ascii="Angsana New" w:hAnsi="Angsana New"/>
          <w:sz w:val="28"/>
          <w:cs/>
        </w:rPr>
        <w:t xml:space="preserve">ภายใต้ตราสินค้า </w:t>
      </w:r>
      <w:r w:rsidRPr="00BF175F">
        <w:rPr>
          <w:rFonts w:ascii="Angsana New" w:hAnsi="Angsana New"/>
          <w:sz w:val="28"/>
        </w:rPr>
        <w:t xml:space="preserve">“KASET BRAND” “SMART CHEF” “IMPERIAL TASTE” </w:t>
      </w:r>
      <w:r w:rsidRPr="00BF175F">
        <w:rPr>
          <w:rFonts w:ascii="Angsana New" w:hAnsi="Angsana New" w:hint="cs"/>
          <w:sz w:val="28"/>
          <w:cs/>
        </w:rPr>
        <w:t xml:space="preserve">และ </w:t>
      </w:r>
      <w:r w:rsidRPr="00BF175F">
        <w:rPr>
          <w:rFonts w:ascii="Angsana New" w:hAnsi="Angsana New"/>
          <w:sz w:val="28"/>
        </w:rPr>
        <w:t>“FIRST LADY”</w:t>
      </w:r>
    </w:p>
    <w:p w:rsidR="00EF5920" w:rsidRPr="00BF175F" w:rsidRDefault="00EF5920" w:rsidP="00EF5920">
      <w:pPr>
        <w:numPr>
          <w:ilvl w:val="0"/>
          <w:numId w:val="10"/>
        </w:numPr>
        <w:tabs>
          <w:tab w:val="left" w:pos="1620"/>
        </w:tabs>
        <w:ind w:left="1260" w:firstLine="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 xml:space="preserve">ข้าวขาวหอมมะลิ </w:t>
      </w:r>
      <w:r w:rsidRPr="00BF175F">
        <w:rPr>
          <w:rFonts w:ascii="Angsana New" w:hAnsi="Angsana New"/>
          <w:sz w:val="28"/>
        </w:rPr>
        <w:t>100% (</w:t>
      </w:r>
      <w:r w:rsidRPr="00BF175F">
        <w:rPr>
          <w:rFonts w:ascii="Angsana New" w:hAnsi="Angsana New"/>
          <w:sz w:val="28"/>
          <w:cs/>
        </w:rPr>
        <w:t>คัดพิเศษ</w:t>
      </w:r>
      <w:r w:rsidRPr="00BF175F">
        <w:rPr>
          <w:rFonts w:ascii="Angsana New" w:hAnsi="Angsana New"/>
          <w:sz w:val="28"/>
        </w:rPr>
        <w:t xml:space="preserve">) </w:t>
      </w:r>
      <w:r w:rsidRPr="00BF175F">
        <w:rPr>
          <w:rFonts w:ascii="Angsana New" w:hAnsi="Angsana New"/>
          <w:sz w:val="28"/>
          <w:cs/>
        </w:rPr>
        <w:t xml:space="preserve">ตราเกษตร เป็นข้าวขาวหอมมะลิที่มีคุณภาพสูงที่สุด </w:t>
      </w:r>
      <w:r w:rsidRPr="00BF175F">
        <w:rPr>
          <w:rFonts w:ascii="Angsana New" w:hAnsi="Angsana New" w:hint="cs"/>
          <w:sz w:val="28"/>
          <w:cs/>
        </w:rPr>
        <w:t>และ</w:t>
      </w:r>
      <w:r w:rsidRPr="00BF175F">
        <w:rPr>
          <w:rFonts w:ascii="Angsana New" w:hAnsi="Angsana New"/>
          <w:sz w:val="28"/>
          <w:cs/>
        </w:rPr>
        <w:t>เป็นเกรดเดียวกับข้าวขาวหอมมะลิที่ส่งออกไปยังต่างประเทศ</w:t>
      </w:r>
    </w:p>
    <w:p w:rsidR="00EF5920" w:rsidRPr="00BF175F" w:rsidRDefault="00EF5920" w:rsidP="00EF5920">
      <w:pPr>
        <w:numPr>
          <w:ilvl w:val="0"/>
          <w:numId w:val="10"/>
        </w:numPr>
        <w:tabs>
          <w:tab w:val="left" w:pos="1620"/>
        </w:tabs>
        <w:ind w:left="1260" w:firstLine="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ข้าวขาวหอมมะลิ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</w:rPr>
        <w:t>100% (</w:t>
      </w:r>
      <w:r w:rsidRPr="00BF175F">
        <w:rPr>
          <w:rFonts w:ascii="Angsana New" w:hAnsi="Angsana New"/>
          <w:sz w:val="28"/>
          <w:cs/>
        </w:rPr>
        <w:t>มาตรฐาน</w:t>
      </w:r>
      <w:r w:rsidRPr="00BF175F">
        <w:rPr>
          <w:rFonts w:ascii="Angsana New" w:hAnsi="Angsana New"/>
          <w:sz w:val="28"/>
        </w:rPr>
        <w:t xml:space="preserve">) </w:t>
      </w:r>
      <w:r w:rsidRPr="00BF175F">
        <w:rPr>
          <w:rFonts w:ascii="Angsana New" w:hAnsi="Angsana New"/>
          <w:sz w:val="28"/>
          <w:cs/>
        </w:rPr>
        <w:t xml:space="preserve">ตราเกษตร เป็นข้าวขาวหอมมะลิที่มีคุณภาพสูงกว่าชั้นคุณภาพที่กรมการค้าภายในกำหนด คือ ไม่มีการผสมข้าวชนิดอื่น เป็นข้าวขาวหอมมะลิ </w:t>
      </w:r>
      <w:r w:rsidRPr="00BF175F">
        <w:rPr>
          <w:rFonts w:ascii="Angsana New" w:hAnsi="Angsana New"/>
          <w:sz w:val="28"/>
        </w:rPr>
        <w:t>105</w:t>
      </w:r>
      <w:r w:rsidRPr="00BF175F">
        <w:rPr>
          <w:rFonts w:ascii="Angsana New" w:hAnsi="Angsana New"/>
          <w:sz w:val="28"/>
          <w:cs/>
        </w:rPr>
        <w:t xml:space="preserve"> ทั้งจำนวน </w:t>
      </w:r>
      <w:r w:rsidRPr="00BF175F">
        <w:rPr>
          <w:rFonts w:ascii="Angsana New" w:hAnsi="Angsana New"/>
          <w:sz w:val="28"/>
        </w:rPr>
        <w:t>100%</w:t>
      </w:r>
    </w:p>
    <w:p w:rsidR="00EF5920" w:rsidRPr="00BF175F" w:rsidRDefault="00EF5920" w:rsidP="00EF5920">
      <w:pPr>
        <w:ind w:left="1260" w:firstLine="540"/>
        <w:jc w:val="thaiDistribute"/>
        <w:rPr>
          <w:rFonts w:ascii="Angsana New" w:hAnsi="Angsana New"/>
          <w:sz w:val="28"/>
        </w:rPr>
      </w:pPr>
      <w:r w:rsidRPr="00BF175F">
        <w:rPr>
          <w:cs/>
        </w:rPr>
        <w:t>ผลิตภัณฑ์ข้าวขาวหอมมะลินับเป็นผลิตภัณฑ์ที่</w:t>
      </w:r>
      <w:r w:rsidRPr="00BF175F">
        <w:rPr>
          <w:rFonts w:hint="cs"/>
          <w:cs/>
        </w:rPr>
        <w:t>บ</w:t>
      </w:r>
      <w:r w:rsidRPr="00BF175F">
        <w:rPr>
          <w:cs/>
        </w:rPr>
        <w:t>ริษัท</w:t>
      </w:r>
      <w:r w:rsidRPr="00BF175F">
        <w:rPr>
          <w:rFonts w:hint="cs"/>
          <w:cs/>
        </w:rPr>
        <w:t>สามารถ</w:t>
      </w:r>
      <w:r w:rsidRPr="00BF175F">
        <w:rPr>
          <w:cs/>
        </w:rPr>
        <w:t>สร้างชื่อเสียงให้เป็นที่ยอมรับของผู้บริโภค</w:t>
      </w:r>
      <w:r w:rsidRPr="00BF175F">
        <w:rPr>
          <w:rFonts w:hint="cs"/>
          <w:cs/>
        </w:rPr>
        <w:t xml:space="preserve"> นับ</w:t>
      </w:r>
      <w:r w:rsidRPr="00BF175F">
        <w:rPr>
          <w:cs/>
        </w:rPr>
        <w:t xml:space="preserve">ตั้งแต่บริษัทเริ่มเข้าสู่ตลาด </w:t>
      </w:r>
      <w:r w:rsidRPr="00BF175F">
        <w:rPr>
          <w:rFonts w:hint="cs"/>
          <w:cs/>
        </w:rPr>
        <w:t>และ</w:t>
      </w:r>
      <w:r w:rsidRPr="00BF175F">
        <w:rPr>
          <w:rFonts w:ascii="Angsana New" w:hAnsi="Angsana New" w:hint="cs"/>
          <w:sz w:val="28"/>
          <w:cs/>
        </w:rPr>
        <w:t>มีการ</w:t>
      </w:r>
      <w:r w:rsidRPr="00BF175F">
        <w:rPr>
          <w:rFonts w:ascii="Angsana New" w:hAnsi="Angsana New"/>
          <w:sz w:val="28"/>
          <w:cs/>
        </w:rPr>
        <w:t>ปรับปรุงคุณภาพ</w:t>
      </w:r>
      <w:r w:rsidRPr="00BF175F">
        <w:rPr>
          <w:cs/>
        </w:rPr>
        <w:t>ผลิตภัณฑ์</w:t>
      </w:r>
      <w:r w:rsidRPr="00BF175F">
        <w:rPr>
          <w:rFonts w:hint="cs"/>
          <w:cs/>
        </w:rPr>
        <w:t>ข้าวบรรจุถุง</w:t>
      </w:r>
      <w:r w:rsidRPr="00BF175F">
        <w:rPr>
          <w:rFonts w:ascii="Angsana New" w:hAnsi="Angsana New" w:hint="cs"/>
          <w:sz w:val="28"/>
          <w:cs/>
        </w:rPr>
        <w:t>มาตลอด โดยเฉพาะอย่างยิ่งในเรื่องของเครื่องจักร ที่ช่วยคัดเมล็ดข้าวที่เสียออกจากเมล็ดข้าวที่ดีมีคุณภาพ</w:t>
      </w:r>
      <w:r w:rsidRPr="00BF175F">
        <w:rPr>
          <w:rFonts w:ascii="Angsana New" w:hAnsi="Angsana New" w:hint="cs"/>
          <w:b/>
          <w:bCs/>
          <w:sz w:val="28"/>
          <w:cs/>
        </w:rPr>
        <w:t xml:space="preserve"> </w:t>
      </w:r>
      <w:r w:rsidRPr="00BF175F">
        <w:rPr>
          <w:rFonts w:hint="cs"/>
          <w:cs/>
        </w:rPr>
        <w:t>และใน</w:t>
      </w:r>
      <w:r w:rsidRPr="00BF175F">
        <w:rPr>
          <w:cs/>
        </w:rPr>
        <w:t>ตลาดต่างประเทศ</w:t>
      </w:r>
      <w:r w:rsidRPr="00BF175F">
        <w:rPr>
          <w:rFonts w:hint="cs"/>
          <w:cs/>
        </w:rPr>
        <w:t xml:space="preserve"> ณ ขณะนี้</w:t>
      </w:r>
      <w:r w:rsidRPr="00BF175F">
        <w:rPr>
          <w:cs/>
        </w:rPr>
        <w:t xml:space="preserve"> </w:t>
      </w:r>
      <w:r w:rsidRPr="00BF175F">
        <w:rPr>
          <w:rFonts w:hint="cs"/>
          <w:cs/>
        </w:rPr>
        <w:t>บริษัทมีการส่งออกข้าวบรรจุถุงไปยังต่างประเทศทั่วโลก</w:t>
      </w:r>
      <w:r w:rsidRPr="00BF175F">
        <w:rPr>
          <w:rFonts w:ascii="Angsana New" w:hAnsi="Angsana New"/>
          <w:sz w:val="28"/>
          <w:cs/>
        </w:rPr>
        <w:t xml:space="preserve">ทั้งสิ้น </w:t>
      </w:r>
      <w:r w:rsidRPr="00BF175F">
        <w:rPr>
          <w:rFonts w:ascii="Angsana New" w:hAnsi="Angsana New"/>
          <w:sz w:val="28"/>
        </w:rPr>
        <w:t>85</w:t>
      </w:r>
      <w:r w:rsidRPr="00BF175F">
        <w:rPr>
          <w:rFonts w:ascii="Angsana New" w:hAnsi="Angsana New"/>
          <w:sz w:val="28"/>
          <w:cs/>
        </w:rPr>
        <w:t xml:space="preserve"> ประเทศ</w:t>
      </w:r>
      <w:r w:rsidRPr="00BF175F">
        <w:rPr>
          <w:rFonts w:hint="cs"/>
          <w:cs/>
        </w:rPr>
        <w:t xml:space="preserve"> </w:t>
      </w:r>
      <w:r w:rsidRPr="00BF175F">
        <w:rPr>
          <w:rFonts w:ascii="Angsana New" w:hAnsi="Angsana New" w:hint="cs"/>
          <w:cs/>
        </w:rPr>
        <w:t>ปัจจุบัน</w:t>
      </w:r>
      <w:r w:rsidRPr="00BF175F">
        <w:rPr>
          <w:rFonts w:ascii="Angsana New" w:hAnsi="Angsana New"/>
          <w:cs/>
        </w:rPr>
        <w:t>บริษัทได้มุ่งเน้นผลิตภัณฑ์ข้าวขาวหอมมะลิมากที่สุด</w:t>
      </w:r>
      <w:r w:rsidRPr="00BF175F">
        <w:rPr>
          <w:rFonts w:ascii="Angsana New" w:hAnsi="Angsana New" w:hint="cs"/>
          <w:cs/>
        </w:rPr>
        <w:t xml:space="preserve"> </w:t>
      </w:r>
      <w:r w:rsidRPr="00BF175F">
        <w:rPr>
          <w:rFonts w:ascii="Angsana New" w:hAnsi="Angsana New"/>
          <w:cs/>
        </w:rPr>
        <w:t>เนื่องจากต้องการสร้างชื่อตรา</w:t>
      </w:r>
      <w:r w:rsidRPr="00BF175F">
        <w:rPr>
          <w:rFonts w:ascii="Angsana New" w:hAnsi="Angsana New" w:hint="cs"/>
          <w:cs/>
        </w:rPr>
        <w:t>สินค้า</w:t>
      </w:r>
      <w:r w:rsidRPr="00BF175F">
        <w:rPr>
          <w:rFonts w:ascii="Angsana New" w:hAnsi="Angsana New"/>
          <w:cs/>
        </w:rPr>
        <w:t>ให้เป็นที่ยอมรับของทั่วโลก</w:t>
      </w:r>
      <w:r w:rsidRPr="00BF175F">
        <w:rPr>
          <w:rFonts w:ascii="Angsana New" w:hAnsi="Angsana New" w:hint="cs"/>
          <w:cs/>
        </w:rPr>
        <w:t xml:space="preserve"> ซึ่งเ</w:t>
      </w:r>
      <w:r w:rsidRPr="00BF175F">
        <w:rPr>
          <w:rFonts w:ascii="Angsana New" w:hAnsi="Angsana New"/>
          <w:cs/>
        </w:rPr>
        <w:t>ป็นการสร้างชื่อให้กับข้าวหอมมะลิ</w:t>
      </w:r>
      <w:r w:rsidRPr="00BF175F">
        <w:rPr>
          <w:rFonts w:ascii="Angsana New" w:hAnsi="Angsana New" w:hint="cs"/>
          <w:cs/>
        </w:rPr>
        <w:t>แก่</w:t>
      </w:r>
      <w:r w:rsidRPr="00BF175F">
        <w:rPr>
          <w:rFonts w:ascii="Angsana New" w:hAnsi="Angsana New"/>
          <w:cs/>
        </w:rPr>
        <w:t>ประเทศไทยอีกทาง</w:t>
      </w:r>
      <w:r w:rsidRPr="00BF175F">
        <w:rPr>
          <w:rFonts w:ascii="Angsana New" w:hAnsi="Angsana New" w:hint="cs"/>
          <w:cs/>
        </w:rPr>
        <w:t>หนึ่ง</w:t>
      </w:r>
      <w:r w:rsidRPr="00BF175F">
        <w:rPr>
          <w:rFonts w:ascii="Angsana New" w:hAnsi="Angsana New" w:hint="cs"/>
          <w:sz w:val="28"/>
          <w:cs/>
        </w:rPr>
        <w:t xml:space="preserve"> </w:t>
      </w:r>
    </w:p>
    <w:p w:rsidR="00EF5920" w:rsidRPr="00BF175F" w:rsidRDefault="00EF5920" w:rsidP="00EF5920">
      <w:pPr>
        <w:numPr>
          <w:ilvl w:val="0"/>
          <w:numId w:val="4"/>
        </w:numPr>
        <w:tabs>
          <w:tab w:val="left" w:pos="1620"/>
        </w:tabs>
        <w:ind w:left="1260" w:firstLine="0"/>
        <w:rPr>
          <w:rFonts w:ascii="Angsana New" w:hAnsi="Angsana New"/>
          <w:sz w:val="28"/>
        </w:rPr>
      </w:pPr>
      <w:r w:rsidRPr="00BF175F">
        <w:rPr>
          <w:rFonts w:ascii="Angsana New" w:hAnsi="Angsana New"/>
          <w:u w:val="single"/>
          <w:cs/>
        </w:rPr>
        <w:t>กลุ่มข้าวหอมผสม</w:t>
      </w:r>
      <w:r w:rsidRPr="00BF175F">
        <w:rPr>
          <w:rFonts w:ascii="Angsana New" w:hAnsi="Angsana New"/>
          <w:cs/>
        </w:rPr>
        <w:t xml:space="preserve"> </w:t>
      </w:r>
    </w:p>
    <w:p w:rsidR="00EF5920" w:rsidRPr="00BF175F" w:rsidRDefault="00EF5920" w:rsidP="00EF5920">
      <w:pPr>
        <w:tabs>
          <w:tab w:val="left" w:pos="1620"/>
        </w:tabs>
        <w:ind w:left="12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cs/>
        </w:rPr>
        <w:t>ผลิตภัณฑ์ในกลุ่ม</w:t>
      </w:r>
      <w:r w:rsidRPr="00BF175F">
        <w:rPr>
          <w:rFonts w:ascii="Angsana New" w:hAnsi="Angsana New"/>
          <w:sz w:val="28"/>
          <w:cs/>
        </w:rPr>
        <w:t>นี้</w:t>
      </w:r>
      <w:r w:rsidRPr="00BF175F">
        <w:rPr>
          <w:rFonts w:ascii="Angsana New" w:hAnsi="Angsana New" w:hint="cs"/>
          <w:sz w:val="28"/>
          <w:cs/>
        </w:rPr>
        <w:t xml:space="preserve">  </w:t>
      </w:r>
      <w:r w:rsidRPr="00BF175F">
        <w:rPr>
          <w:rFonts w:ascii="Angsana New" w:hAnsi="Angsana New"/>
          <w:sz w:val="28"/>
          <w:cs/>
        </w:rPr>
        <w:t>คือ ข้าวหอมผสมทุ่งกุลา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ตราเกษต</w:t>
      </w:r>
      <w:r w:rsidRPr="00BF175F">
        <w:rPr>
          <w:rFonts w:ascii="Angsana New" w:hAnsi="Angsana New" w:hint="cs"/>
          <w:sz w:val="28"/>
          <w:cs/>
        </w:rPr>
        <w:t xml:space="preserve">ร </w:t>
      </w:r>
    </w:p>
    <w:p w:rsidR="00EF5920" w:rsidRPr="00BF175F" w:rsidRDefault="00EF5920" w:rsidP="00EF5920">
      <w:pPr>
        <w:numPr>
          <w:ilvl w:val="0"/>
          <w:numId w:val="4"/>
        </w:numPr>
        <w:tabs>
          <w:tab w:val="left" w:pos="1620"/>
        </w:tabs>
        <w:ind w:left="1260" w:firstLine="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u w:val="single"/>
          <w:cs/>
        </w:rPr>
        <w:t>กลุ่มข้าวขาว</w:t>
      </w:r>
      <w:r w:rsidRPr="00BF175F">
        <w:rPr>
          <w:rFonts w:ascii="Angsana New" w:hAnsi="Angsana New"/>
          <w:sz w:val="28"/>
          <w:cs/>
        </w:rPr>
        <w:t xml:space="preserve"> </w:t>
      </w:r>
    </w:p>
    <w:p w:rsidR="00CA2E8D" w:rsidRPr="00BF175F" w:rsidRDefault="00EF5920" w:rsidP="00CA2E8D">
      <w:pPr>
        <w:tabs>
          <w:tab w:val="left" w:pos="1620"/>
        </w:tabs>
        <w:ind w:left="12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ผลิตภัณฑ์ในกลุ่มนี้คือ ข้าวขาว</w:t>
      </w:r>
      <w:r w:rsidRPr="00BF175F">
        <w:rPr>
          <w:rFonts w:ascii="Angsana New" w:hAnsi="Angsana New" w:hint="cs"/>
          <w:sz w:val="28"/>
          <w:cs/>
        </w:rPr>
        <w:t>เสาไห้</w:t>
      </w:r>
      <w:r w:rsidRPr="00BF175F">
        <w:rPr>
          <w:rFonts w:ascii="Angsana New" w:hAnsi="Angsana New"/>
          <w:sz w:val="28"/>
          <w:cs/>
        </w:rPr>
        <w:t xml:space="preserve"> </w:t>
      </w:r>
      <w:r w:rsidRPr="00BF175F">
        <w:rPr>
          <w:rFonts w:ascii="Angsana New" w:hAnsi="Angsana New"/>
          <w:sz w:val="28"/>
        </w:rPr>
        <w:t>100%</w:t>
      </w:r>
      <w:r w:rsidRPr="00BF175F">
        <w:rPr>
          <w:rFonts w:ascii="Angsana New" w:hAnsi="Angsana New"/>
          <w:sz w:val="28"/>
          <w:cs/>
        </w:rPr>
        <w:t xml:space="preserve">  ตราเกษตร เป็นข้าวขาวจากเขตภาคกลางที่มีคุณภาพสูง</w:t>
      </w:r>
    </w:p>
    <w:p w:rsidR="00CA2E8D" w:rsidRPr="00BF175F" w:rsidRDefault="00CA2E8D" w:rsidP="00CA2E8D">
      <w:pPr>
        <w:numPr>
          <w:ilvl w:val="0"/>
          <w:numId w:val="4"/>
        </w:numPr>
        <w:tabs>
          <w:tab w:val="left" w:pos="1620"/>
        </w:tabs>
        <w:ind w:left="1260" w:firstLine="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u w:val="single"/>
          <w:cs/>
        </w:rPr>
        <w:t>กลุ่มข้าว</w:t>
      </w:r>
      <w:r w:rsidRPr="00BF175F">
        <w:rPr>
          <w:rFonts w:ascii="Angsana New" w:hAnsi="Angsana New" w:hint="cs"/>
          <w:sz w:val="28"/>
          <w:u w:val="single"/>
          <w:cs/>
        </w:rPr>
        <w:t>เพื่อสุขภาพ</w:t>
      </w:r>
    </w:p>
    <w:p w:rsidR="00CA2E8D" w:rsidRPr="00BF175F" w:rsidRDefault="00CA2E8D" w:rsidP="00CA2E8D">
      <w:pPr>
        <w:tabs>
          <w:tab w:val="left" w:pos="1620"/>
        </w:tabs>
        <w:ind w:left="1260"/>
        <w:jc w:val="thaiDistribute"/>
        <w:rPr>
          <w:rFonts w:ascii="Angsana New" w:hAnsi="Angsana New"/>
          <w:sz w:val="28"/>
          <w:cs/>
        </w:rPr>
      </w:pPr>
      <w:r w:rsidRPr="00BF175F">
        <w:rPr>
          <w:rFonts w:ascii="Angsana New" w:hAnsi="Angsana New"/>
          <w:sz w:val="28"/>
          <w:cs/>
        </w:rPr>
        <w:t xml:space="preserve">ผลิตภัณฑ์ในกลุ่มนี้คือ </w:t>
      </w:r>
      <w:r w:rsidRPr="00BF175F">
        <w:rPr>
          <w:rFonts w:ascii="Angsana New" w:hAnsi="Angsana New" w:hint="cs"/>
          <w:sz w:val="28"/>
          <w:cs/>
        </w:rPr>
        <w:t xml:space="preserve">ข้าวกข 43 </w:t>
      </w:r>
      <w:r w:rsidR="00E94D23" w:rsidRPr="00BF175F">
        <w:rPr>
          <w:rFonts w:ascii="Angsana New" w:hAnsi="Angsana New" w:hint="cs"/>
          <w:sz w:val="28"/>
          <w:cs/>
        </w:rPr>
        <w:t xml:space="preserve">ข้าวดัชนีน้ำตาลปานกลางค่อนข้างต่ำ เพื่อเป็นทางเลือกเพื่อสุขภาพ โดยเป็นการผสมพันธุ์ข้าวลูกผสมเดี่ยวระหว่างพันธุ์ข้าวเจ้าหอมสุพรรณบุรี </w:t>
      </w:r>
      <w:r w:rsidR="00E94D23" w:rsidRPr="00BF175F">
        <w:rPr>
          <w:rFonts w:ascii="Angsana New" w:hAnsi="Angsana New"/>
          <w:sz w:val="28"/>
        </w:rPr>
        <w:t>(</w:t>
      </w:r>
      <w:r w:rsidR="00E94D23" w:rsidRPr="00BF175F">
        <w:rPr>
          <w:rFonts w:ascii="Angsana New" w:hAnsi="Angsana New" w:hint="cs"/>
          <w:sz w:val="28"/>
          <w:cs/>
        </w:rPr>
        <w:t>พันธุ์แม่</w:t>
      </w:r>
      <w:r w:rsidR="00E94D23" w:rsidRPr="00BF175F">
        <w:rPr>
          <w:rFonts w:ascii="Angsana New" w:hAnsi="Angsana New"/>
          <w:sz w:val="28"/>
        </w:rPr>
        <w:t>)</w:t>
      </w:r>
      <w:r w:rsidR="00E94D23" w:rsidRPr="00BF175F">
        <w:rPr>
          <w:rFonts w:ascii="Angsana New" w:hAnsi="Angsana New" w:hint="cs"/>
          <w:sz w:val="28"/>
          <w:cs/>
        </w:rPr>
        <w:t xml:space="preserve"> กับพันธุ์สุพรรณบุรี1 </w:t>
      </w:r>
      <w:r w:rsidR="00E94D23" w:rsidRPr="00BF175F">
        <w:rPr>
          <w:rFonts w:ascii="Angsana New" w:hAnsi="Angsana New"/>
          <w:sz w:val="28"/>
        </w:rPr>
        <w:t>(</w:t>
      </w:r>
      <w:r w:rsidR="00E94D23" w:rsidRPr="00BF175F">
        <w:rPr>
          <w:rFonts w:ascii="Angsana New" w:hAnsi="Angsana New" w:hint="cs"/>
          <w:sz w:val="28"/>
          <w:cs/>
        </w:rPr>
        <w:t>พันธุ์พ่อ</w:t>
      </w:r>
      <w:r w:rsidR="00E94D23" w:rsidRPr="00BF175F">
        <w:rPr>
          <w:rFonts w:ascii="Angsana New" w:hAnsi="Angsana New"/>
          <w:sz w:val="28"/>
        </w:rPr>
        <w:t xml:space="preserve">) </w:t>
      </w:r>
      <w:r w:rsidR="00E94D23" w:rsidRPr="00BF175F">
        <w:rPr>
          <w:rFonts w:ascii="Angsana New" w:hAnsi="Angsana New" w:hint="cs"/>
          <w:sz w:val="28"/>
          <w:cs/>
        </w:rPr>
        <w:t xml:space="preserve">ที่ศูนย์วิจัยข้าวสุพรรณบุรีและได้รับการพิจารณารับรองพันธุ์  โดยคณะกรรมการพิจารณาพันธุ์กรมการข้าว </w:t>
      </w:r>
    </w:p>
    <w:p w:rsidR="00EF5920" w:rsidRPr="00BF175F" w:rsidRDefault="00EF5920" w:rsidP="00EF5920">
      <w:pPr>
        <w:numPr>
          <w:ilvl w:val="0"/>
          <w:numId w:val="4"/>
        </w:numPr>
        <w:tabs>
          <w:tab w:val="left" w:pos="1620"/>
        </w:tabs>
        <w:ind w:left="1260" w:firstLine="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u w:val="single"/>
          <w:cs/>
        </w:rPr>
        <w:t>กลุ่มข้าวชนิดอื่น ๆ</w:t>
      </w:r>
      <w:r w:rsidRPr="00BF175F">
        <w:rPr>
          <w:rFonts w:ascii="Angsana New" w:hAnsi="Angsana New"/>
          <w:sz w:val="28"/>
          <w:cs/>
        </w:rPr>
        <w:t xml:space="preserve"> </w:t>
      </w:r>
    </w:p>
    <w:p w:rsidR="00EF5920" w:rsidRPr="00BF175F" w:rsidRDefault="00EF5920" w:rsidP="00EF5920">
      <w:pPr>
        <w:tabs>
          <w:tab w:val="left" w:pos="1620"/>
        </w:tabs>
        <w:ind w:left="12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 xml:space="preserve">กลุ่มข้าวชนิดอื่น ๆ เป็นข้าวที่มีการบริโภคเฉพาะกลุ่ม </w:t>
      </w:r>
      <w:r w:rsidRPr="00BF175F">
        <w:rPr>
          <w:rFonts w:ascii="Angsana New" w:hAnsi="Angsana New"/>
          <w:sz w:val="28"/>
        </w:rPr>
        <w:t xml:space="preserve">(Niche Market) </w:t>
      </w:r>
      <w:r w:rsidRPr="00BF175F">
        <w:rPr>
          <w:rFonts w:ascii="Angsana New" w:hAnsi="Angsana New"/>
          <w:sz w:val="28"/>
          <w:cs/>
        </w:rPr>
        <w:t>ซึ่งมีแนวโน้มการเติบโต</w:t>
      </w:r>
      <w:r w:rsidRPr="00BF175F">
        <w:rPr>
          <w:rFonts w:ascii="Angsana New" w:hAnsi="Angsana New" w:hint="cs"/>
          <w:sz w:val="28"/>
          <w:cs/>
        </w:rPr>
        <w:t>ในอัตราที่</w:t>
      </w:r>
      <w:r w:rsidRPr="00BF175F">
        <w:rPr>
          <w:rFonts w:ascii="Angsana New" w:hAnsi="Angsana New"/>
          <w:sz w:val="28"/>
          <w:cs/>
        </w:rPr>
        <w:t>สูง เช่น ในกลุ่มสินค้าเพื่อสุขภาพ และอุตสาหกรรมขนม</w:t>
      </w:r>
      <w:r w:rsidR="00497E34" w:rsidRPr="00BF175F">
        <w:rPr>
          <w:rFonts w:ascii="Angsana New" w:hAnsi="Angsana New" w:hint="cs"/>
          <w:sz w:val="28"/>
          <w:cs/>
        </w:rPr>
        <w:t>แปรรูปที่ทำจากข้าวหอมมะลิ</w:t>
      </w:r>
      <w:r w:rsidRPr="00BF175F">
        <w:rPr>
          <w:rFonts w:ascii="Angsana New" w:hAnsi="Angsana New"/>
          <w:sz w:val="28"/>
          <w:cs/>
        </w:rPr>
        <w:t xml:space="preserve"> ได้แก่ </w:t>
      </w:r>
      <w:r w:rsidR="00497E34" w:rsidRPr="00BF175F">
        <w:rPr>
          <w:rFonts w:ascii="Angsana New" w:hAnsi="Angsana New" w:hint="cs"/>
          <w:sz w:val="28"/>
          <w:cs/>
        </w:rPr>
        <w:t xml:space="preserve">ข้าวเพื่อสุขภาพ เช่น ข้าวไรซ์เบอร์รี่ ข้าวแดงมันปู ข้าวหอมนิล ข้าวเหนียวดำ และ </w:t>
      </w:r>
      <w:r w:rsidRPr="00BF175F">
        <w:rPr>
          <w:rFonts w:ascii="Angsana New" w:hAnsi="Angsana New"/>
          <w:sz w:val="28"/>
          <w:cs/>
        </w:rPr>
        <w:t xml:space="preserve">ข้าวกล้องหอมมะลิ </w:t>
      </w:r>
      <w:r w:rsidRPr="00BF175F">
        <w:rPr>
          <w:rFonts w:ascii="Angsana New" w:hAnsi="Angsana New"/>
          <w:sz w:val="28"/>
        </w:rPr>
        <w:t>100%</w:t>
      </w:r>
      <w:r w:rsidRPr="00BF175F">
        <w:rPr>
          <w:rFonts w:ascii="Angsana New" w:hAnsi="Angsana New"/>
          <w:sz w:val="28"/>
          <w:cs/>
        </w:rPr>
        <w:t xml:space="preserve"> </w:t>
      </w:r>
      <w:r w:rsidR="00497E34" w:rsidRPr="00BF175F">
        <w:rPr>
          <w:rFonts w:ascii="Angsana New" w:hAnsi="Angsana New" w:hint="cs"/>
          <w:sz w:val="28"/>
          <w:cs/>
        </w:rPr>
        <w:t xml:space="preserve"> เป็น</w:t>
      </w:r>
      <w:r w:rsidR="00497E34" w:rsidRPr="00BF175F">
        <w:rPr>
          <w:rFonts w:ascii="Angsana New" w:hAnsi="Angsana New" w:hint="cs"/>
          <w:sz w:val="28"/>
          <w:cs/>
        </w:rPr>
        <w:lastRenderedPageBreak/>
        <w:t xml:space="preserve">ต้น และของกินเล่นที่มีข้าวเป็นส่วนผสม เช่น ทองม้วน และ ข้าวพร้อมทาน </w:t>
      </w:r>
      <w:r w:rsidR="00497E34" w:rsidRPr="00BF175F">
        <w:rPr>
          <w:rFonts w:ascii="Angsana New" w:hAnsi="Angsana New"/>
          <w:sz w:val="28"/>
        </w:rPr>
        <w:t>(ready to eat)</w:t>
      </w:r>
      <w:r w:rsidR="00497E34" w:rsidRPr="00BF175F">
        <w:rPr>
          <w:rFonts w:ascii="Angsana New" w:hAnsi="Angsana New" w:hint="cs"/>
          <w:sz w:val="28"/>
          <w:cs/>
        </w:rPr>
        <w:t xml:space="preserve"> เช่น ข้าวถาดพร้อมทาน </w:t>
      </w:r>
      <w:r w:rsidRPr="00BF175F">
        <w:rPr>
          <w:rFonts w:ascii="Angsana New" w:hAnsi="Angsana New" w:hint="cs"/>
          <w:sz w:val="28"/>
          <w:cs/>
        </w:rPr>
        <w:t>เป็นต้น</w:t>
      </w:r>
    </w:p>
    <w:p w:rsidR="00EF5920" w:rsidRPr="00BF175F" w:rsidRDefault="00EF5920" w:rsidP="00EF5920">
      <w:pPr>
        <w:tabs>
          <w:tab w:val="left" w:pos="1260"/>
        </w:tabs>
        <w:ind w:left="1418" w:hanging="698"/>
        <w:rPr>
          <w:rFonts w:ascii="Angsana New" w:hAnsi="Angsana New"/>
          <w:sz w:val="28"/>
          <w:u w:val="single"/>
        </w:rPr>
      </w:pPr>
      <w:r w:rsidRPr="00BF175F">
        <w:rPr>
          <w:rFonts w:ascii="Angsana New" w:hAnsi="Angsana New"/>
          <w:sz w:val="28"/>
        </w:rPr>
        <w:t>2.1.2</w:t>
      </w:r>
      <w:r w:rsidRPr="00BF175F">
        <w:rPr>
          <w:rFonts w:ascii="Angsana New" w:hAnsi="Angsana New"/>
          <w:sz w:val="28"/>
          <w:cs/>
        </w:rPr>
        <w:t xml:space="preserve">    </w:t>
      </w:r>
      <w:r w:rsidRPr="00BF175F">
        <w:rPr>
          <w:rFonts w:ascii="Angsana New" w:hAnsi="Angsana New"/>
          <w:sz w:val="28"/>
          <w:u w:val="single"/>
          <w:cs/>
        </w:rPr>
        <w:t>กลุ่มผลิตภัณฑ์เกษตรแปรรูป</w:t>
      </w:r>
    </w:p>
    <w:p w:rsidR="00EF5920" w:rsidRPr="00BF175F" w:rsidRDefault="00EF5920" w:rsidP="00EF5920">
      <w:pPr>
        <w:tabs>
          <w:tab w:val="left" w:pos="1260"/>
        </w:tabs>
        <w:ind w:left="720" w:firstLine="5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ผลิตภัณฑ์เกษตรแปรรูปคือผลิตภัณฑ์จากผลผลิตทางการเกษตร นำมาผ่านกระบวนการผลิต ให้เป็นผลิตภัณฑ์ที่แปรรูป</w:t>
      </w:r>
      <w:r w:rsidRPr="00BF175F">
        <w:rPr>
          <w:rFonts w:ascii="Angsana New" w:hAnsi="Angsana New" w:hint="cs"/>
          <w:sz w:val="28"/>
          <w:cs/>
        </w:rPr>
        <w:t xml:space="preserve"> อัน</w:t>
      </w:r>
      <w:r w:rsidRPr="00BF175F">
        <w:rPr>
          <w:rFonts w:ascii="Angsana New" w:hAnsi="Angsana New"/>
          <w:sz w:val="28"/>
          <w:cs/>
        </w:rPr>
        <w:t>ได้แก่ วุ้นเส้</w:t>
      </w:r>
      <w:r w:rsidRPr="00BF175F">
        <w:rPr>
          <w:rFonts w:ascii="Angsana New" w:hAnsi="Angsana New" w:hint="cs"/>
          <w:sz w:val="28"/>
          <w:cs/>
        </w:rPr>
        <w:t>น วุ้นเส้นกึ่งสำเร็จรูป โจ๊กกึ่งสำเร็จรูป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/>
          <w:sz w:val="28"/>
          <w:cs/>
        </w:rPr>
        <w:t>น้ำมันพืช</w:t>
      </w:r>
      <w:r w:rsidRPr="00BF175F">
        <w:rPr>
          <w:rFonts w:ascii="Angsana New" w:hAnsi="Angsana New"/>
          <w:sz w:val="28"/>
        </w:rPr>
        <w:t xml:space="preserve"> </w:t>
      </w:r>
      <w:r w:rsidR="00C55DC9" w:rsidRPr="00BF175F">
        <w:rPr>
          <w:rFonts w:ascii="Angsana New" w:hAnsi="Angsana New" w:hint="cs"/>
          <w:sz w:val="28"/>
          <w:cs/>
        </w:rPr>
        <w:t>และขนมขบเคี้ยว</w:t>
      </w:r>
    </w:p>
    <w:p w:rsidR="00EF5920" w:rsidRPr="00BF175F" w:rsidRDefault="00EF5920" w:rsidP="00EF5920">
      <w:pPr>
        <w:numPr>
          <w:ilvl w:val="3"/>
          <w:numId w:val="11"/>
        </w:numPr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/>
          <w:b/>
          <w:bCs/>
          <w:sz w:val="28"/>
          <w:cs/>
        </w:rPr>
        <w:t xml:space="preserve">วุ้นเส้น </w:t>
      </w:r>
    </w:p>
    <w:p w:rsidR="00EF5920" w:rsidRPr="00BF175F" w:rsidRDefault="00EF5920" w:rsidP="00EF5920">
      <w:pPr>
        <w:ind w:left="1080" w:firstLine="72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วุ้นเส้นของบริษัทแบ่งออกเป็น</w:t>
      </w:r>
      <w:r w:rsidRPr="00BF175F">
        <w:rPr>
          <w:rFonts w:ascii="Angsana New" w:hAnsi="Angsana New"/>
          <w:sz w:val="28"/>
          <w:cs/>
        </w:rPr>
        <w:t xml:space="preserve"> </w:t>
      </w:r>
      <w:r w:rsidRPr="00BF175F">
        <w:rPr>
          <w:rFonts w:ascii="Angsana New" w:hAnsi="Angsana New"/>
          <w:sz w:val="28"/>
        </w:rPr>
        <w:t>2</w:t>
      </w:r>
      <w:r w:rsidRPr="00BF175F">
        <w:rPr>
          <w:rFonts w:ascii="Angsana New" w:hAnsi="Angsana New"/>
          <w:sz w:val="28"/>
          <w:cs/>
        </w:rPr>
        <w:t xml:space="preserve"> ตรา</w:t>
      </w:r>
      <w:r w:rsidRPr="00BF175F">
        <w:rPr>
          <w:rFonts w:ascii="Angsana New" w:hAnsi="Angsana New" w:hint="cs"/>
          <w:sz w:val="28"/>
          <w:cs/>
        </w:rPr>
        <w:t>สินค้า</w:t>
      </w:r>
      <w:r w:rsidRPr="00BF175F">
        <w:rPr>
          <w:rFonts w:ascii="Angsana New" w:hAnsi="Angsana New"/>
          <w:sz w:val="28"/>
          <w:cs/>
        </w:rPr>
        <w:t xml:space="preserve"> </w:t>
      </w:r>
      <w:r w:rsidRPr="00BF175F">
        <w:rPr>
          <w:rFonts w:ascii="Angsana New" w:hAnsi="Angsana New" w:hint="cs"/>
          <w:sz w:val="28"/>
          <w:cs/>
        </w:rPr>
        <w:t>และสามารถ</w:t>
      </w:r>
      <w:r w:rsidRPr="00BF175F">
        <w:rPr>
          <w:rFonts w:ascii="Angsana New" w:hAnsi="Angsana New"/>
          <w:sz w:val="28"/>
          <w:cs/>
        </w:rPr>
        <w:t>แบ่ง</w:t>
      </w:r>
      <w:r w:rsidRPr="00BF175F">
        <w:rPr>
          <w:rFonts w:ascii="Angsana New" w:hAnsi="Angsana New" w:hint="cs"/>
          <w:sz w:val="28"/>
          <w:cs/>
        </w:rPr>
        <w:t>ตาม</w:t>
      </w:r>
      <w:r w:rsidRPr="00BF175F">
        <w:rPr>
          <w:rFonts w:ascii="Angsana New" w:hAnsi="Angsana New"/>
          <w:sz w:val="28"/>
          <w:cs/>
        </w:rPr>
        <w:t>ตลาด</w:t>
      </w:r>
      <w:r w:rsidRPr="00BF175F">
        <w:rPr>
          <w:rFonts w:ascii="Angsana New" w:hAnsi="Angsana New" w:hint="cs"/>
          <w:sz w:val="28"/>
          <w:cs/>
        </w:rPr>
        <w:t>หลักได้</w:t>
      </w:r>
      <w:r w:rsidRPr="00BF175F">
        <w:rPr>
          <w:rFonts w:ascii="Angsana New" w:hAnsi="Angsana New"/>
          <w:sz w:val="28"/>
          <w:cs/>
        </w:rPr>
        <w:t xml:space="preserve">เป็น </w:t>
      </w:r>
      <w:r w:rsidRPr="00BF175F">
        <w:rPr>
          <w:rFonts w:ascii="Angsana New" w:hAnsi="Angsana New"/>
          <w:sz w:val="28"/>
        </w:rPr>
        <w:t>3</w:t>
      </w:r>
      <w:r w:rsidRPr="00BF175F">
        <w:rPr>
          <w:rFonts w:ascii="Angsana New" w:hAnsi="Angsana New"/>
          <w:sz w:val="28"/>
          <w:cs/>
        </w:rPr>
        <w:t xml:space="preserve"> ส่วน</w:t>
      </w:r>
      <w:r w:rsidRPr="00BF175F">
        <w:rPr>
          <w:rFonts w:ascii="Angsana New" w:hAnsi="Angsana New" w:hint="cs"/>
          <w:sz w:val="28"/>
          <w:cs/>
        </w:rPr>
        <w:t>ดังนี้คื</w:t>
      </w:r>
      <w:r w:rsidRPr="00BF175F">
        <w:rPr>
          <w:rFonts w:ascii="Angsana New" w:hAnsi="Angsana New"/>
          <w:sz w:val="28"/>
          <w:cs/>
        </w:rPr>
        <w:t xml:space="preserve">อ </w:t>
      </w:r>
    </w:p>
    <w:p w:rsidR="00EF5920" w:rsidRPr="00BF175F" w:rsidRDefault="00EF5920" w:rsidP="00EF5920">
      <w:pPr>
        <w:ind w:left="1260" w:firstLine="5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1) </w:t>
      </w:r>
      <w:r w:rsidRPr="00BF175F">
        <w:rPr>
          <w:rFonts w:ascii="Angsana New" w:hAnsi="Angsana New"/>
          <w:sz w:val="28"/>
          <w:cs/>
        </w:rPr>
        <w:t xml:space="preserve">วุ้นเส้นถั่วเขียว </w:t>
      </w:r>
      <w:r w:rsidRPr="00BF175F">
        <w:rPr>
          <w:rFonts w:ascii="Angsana New" w:hAnsi="Angsana New"/>
          <w:sz w:val="28"/>
        </w:rPr>
        <w:t>100%</w:t>
      </w:r>
      <w:r w:rsidRPr="00BF175F">
        <w:rPr>
          <w:rFonts w:ascii="Angsana New" w:hAnsi="Angsana New"/>
          <w:sz w:val="28"/>
          <w:cs/>
        </w:rPr>
        <w:t xml:space="preserve"> ตราเกษตร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</w:rPr>
        <w:t>(</w:t>
      </w:r>
      <w:r w:rsidRPr="00BF175F">
        <w:rPr>
          <w:rFonts w:ascii="Angsana New" w:hAnsi="Angsana New"/>
          <w:sz w:val="28"/>
          <w:cs/>
        </w:rPr>
        <w:t>ถุงสีเขียว</w:t>
      </w:r>
      <w:r w:rsidRPr="00BF175F">
        <w:rPr>
          <w:rFonts w:ascii="Angsana New" w:hAnsi="Angsana New"/>
          <w:sz w:val="28"/>
        </w:rPr>
        <w:t>)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เป็นวุ้นเส้นที่อยู่ในเกรดคุณภาพดีที่สุด เพื่อจำหน่ายในตลาดพรีเมี่ยม</w:t>
      </w:r>
    </w:p>
    <w:p w:rsidR="00EF5920" w:rsidRPr="00BF175F" w:rsidRDefault="00EF5920" w:rsidP="00EF5920">
      <w:pPr>
        <w:ind w:left="1260" w:firstLine="5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2) </w:t>
      </w:r>
      <w:r w:rsidRPr="00BF175F">
        <w:rPr>
          <w:rFonts w:ascii="Angsana New" w:hAnsi="Angsana New"/>
          <w:sz w:val="28"/>
          <w:cs/>
        </w:rPr>
        <w:t xml:space="preserve">วุ้นเส้นถั่วเขียวเกรด </w:t>
      </w:r>
      <w:r w:rsidRPr="00BF175F">
        <w:rPr>
          <w:rFonts w:ascii="Angsana New" w:hAnsi="Angsana New"/>
          <w:sz w:val="28"/>
        </w:rPr>
        <w:t xml:space="preserve">A </w:t>
      </w:r>
      <w:r w:rsidRPr="00BF175F">
        <w:rPr>
          <w:rFonts w:ascii="Angsana New" w:hAnsi="Angsana New"/>
          <w:sz w:val="28"/>
          <w:cs/>
        </w:rPr>
        <w:t>ตราเกษตร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</w:rPr>
        <w:t>(</w:t>
      </w:r>
      <w:r w:rsidRPr="00BF175F">
        <w:rPr>
          <w:rFonts w:ascii="Angsana New" w:hAnsi="Angsana New"/>
          <w:sz w:val="28"/>
          <w:cs/>
        </w:rPr>
        <w:t>ถุงสีฟ้า</w:t>
      </w:r>
      <w:r w:rsidRPr="00BF175F">
        <w:rPr>
          <w:rFonts w:ascii="Angsana New" w:hAnsi="Angsana New"/>
          <w:sz w:val="28"/>
        </w:rPr>
        <w:t>)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เป็นวุ้นเส้นอยู่ในชั้นคุณภาพดี สำหรับตลาดระดับมาตรฐาน</w:t>
      </w:r>
    </w:p>
    <w:p w:rsidR="00EF5920" w:rsidRPr="00BF175F" w:rsidRDefault="00EF5920" w:rsidP="00EF5920">
      <w:pPr>
        <w:ind w:left="1260" w:firstLine="5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3) </w:t>
      </w:r>
      <w:r w:rsidRPr="00BF175F">
        <w:rPr>
          <w:rFonts w:ascii="Angsana New" w:hAnsi="Angsana New"/>
          <w:sz w:val="28"/>
          <w:cs/>
        </w:rPr>
        <w:t>วุ้นเส้น</w:t>
      </w:r>
      <w:r w:rsidRPr="00BF175F">
        <w:rPr>
          <w:rFonts w:ascii="Angsana New" w:hAnsi="Angsana New" w:hint="cs"/>
          <w:sz w:val="28"/>
          <w:cs/>
        </w:rPr>
        <w:t>ถั่วเขียว 100</w:t>
      </w:r>
      <w:r w:rsidRPr="00BF175F">
        <w:rPr>
          <w:rFonts w:ascii="Angsana New" w:hAnsi="Angsana New"/>
          <w:sz w:val="28"/>
        </w:rPr>
        <w:t xml:space="preserve">% </w:t>
      </w:r>
      <w:r w:rsidRPr="00BF175F">
        <w:rPr>
          <w:rFonts w:ascii="Angsana New" w:hAnsi="Angsana New" w:hint="cs"/>
          <w:sz w:val="28"/>
          <w:cs/>
        </w:rPr>
        <w:t>(ต่างประเทศ)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 w:hint="cs"/>
          <w:sz w:val="28"/>
          <w:cs/>
        </w:rPr>
        <w:t xml:space="preserve">ภายใต้ตราสินค้า </w:t>
      </w:r>
      <w:r w:rsidRPr="00BF175F">
        <w:rPr>
          <w:rFonts w:ascii="Angsana New" w:hAnsi="Angsana New"/>
          <w:sz w:val="28"/>
        </w:rPr>
        <w:t xml:space="preserve">“KASET BRAND” </w:t>
      </w:r>
      <w:r w:rsidRPr="00BF175F">
        <w:rPr>
          <w:rFonts w:ascii="Angsana New" w:hAnsi="Angsana New" w:hint="cs"/>
          <w:sz w:val="28"/>
          <w:cs/>
        </w:rPr>
        <w:t xml:space="preserve">และ </w:t>
      </w:r>
      <w:r w:rsidRPr="00BF175F">
        <w:rPr>
          <w:rFonts w:ascii="Angsana New" w:hAnsi="Angsana New"/>
          <w:sz w:val="28"/>
        </w:rPr>
        <w:t xml:space="preserve">“SMART CHEF” </w:t>
      </w:r>
      <w:r w:rsidRPr="00BF175F">
        <w:rPr>
          <w:rFonts w:ascii="Angsana New" w:hAnsi="Angsana New"/>
          <w:sz w:val="28"/>
          <w:cs/>
        </w:rPr>
        <w:t>เป็นวุ้นเส้นที่อยู่ในเกรดคุณภาพดีที่สุด เพื่อ</w:t>
      </w:r>
      <w:r w:rsidRPr="00BF175F">
        <w:rPr>
          <w:rFonts w:ascii="Angsana New" w:hAnsi="Angsana New" w:hint="cs"/>
          <w:sz w:val="28"/>
          <w:cs/>
        </w:rPr>
        <w:t>ส่งออกต่างประเทศ</w:t>
      </w:r>
    </w:p>
    <w:p w:rsidR="00C55DC9" w:rsidRPr="00BF175F" w:rsidRDefault="00C55DC9" w:rsidP="006F1324">
      <w:pPr>
        <w:pStyle w:val="ListParagraph"/>
        <w:ind w:left="180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4</w:t>
      </w:r>
      <w:r w:rsidRPr="00BF175F">
        <w:rPr>
          <w:rFonts w:ascii="Angsana New" w:hAnsi="Angsana New"/>
          <w:sz w:val="28"/>
        </w:rPr>
        <w:t>)</w:t>
      </w:r>
      <w:r w:rsidR="006F1324"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 w:hint="cs"/>
          <w:sz w:val="28"/>
          <w:cs/>
        </w:rPr>
        <w:t xml:space="preserve">วุ้นเส้นชาโคล </w:t>
      </w:r>
      <w:r w:rsidRPr="00BF175F">
        <w:rPr>
          <w:rFonts w:ascii="Angsana New" w:hAnsi="Angsana New"/>
          <w:sz w:val="28"/>
        </w:rPr>
        <w:t>(</w:t>
      </w:r>
      <w:r w:rsidRPr="00BF175F">
        <w:rPr>
          <w:rFonts w:ascii="Angsana New" w:hAnsi="Angsana New" w:hint="cs"/>
          <w:sz w:val="28"/>
          <w:cs/>
        </w:rPr>
        <w:t>ถุงสีดำ</w:t>
      </w:r>
      <w:r w:rsidRPr="00BF175F">
        <w:rPr>
          <w:rFonts w:ascii="Angsana New" w:hAnsi="Angsana New"/>
          <w:sz w:val="28"/>
        </w:rPr>
        <w:t>)</w:t>
      </w:r>
      <w:r w:rsidR="00DF4E60" w:rsidRPr="00BF175F">
        <w:rPr>
          <w:rFonts w:ascii="Angsana New" w:hAnsi="Angsana New"/>
          <w:sz w:val="28"/>
        </w:rPr>
        <w:t xml:space="preserve"> </w:t>
      </w:r>
      <w:r w:rsidR="006F1324" w:rsidRPr="00BF175F">
        <w:rPr>
          <w:rFonts w:ascii="Angsana New" w:hAnsi="Angsana New" w:hint="cs"/>
          <w:sz w:val="28"/>
          <w:cs/>
        </w:rPr>
        <w:t xml:space="preserve">เป็นวุ้นเส้นตัดตรง เนื้อวุ้นเส้นเป็นสีดำ ที่นำวุ้นเส้นถั่วเขียวไปผสมกับผงชาโคล </w:t>
      </w:r>
      <w:r w:rsidR="006F1324" w:rsidRPr="00BF175F">
        <w:rPr>
          <w:rFonts w:ascii="Angsana New" w:hAnsi="Angsana New"/>
          <w:sz w:val="28"/>
        </w:rPr>
        <w:t>(</w:t>
      </w:r>
      <w:r w:rsidR="006F1324" w:rsidRPr="00BF175F">
        <w:rPr>
          <w:rFonts w:ascii="Angsana New" w:hAnsi="Angsana New" w:hint="cs"/>
          <w:sz w:val="28"/>
          <w:cs/>
        </w:rPr>
        <w:t>ผงถ่านไม้ไผ่ญี่ปุ่นเผา</w:t>
      </w:r>
      <w:r w:rsidR="006F1324" w:rsidRPr="00BF175F">
        <w:rPr>
          <w:rFonts w:ascii="Angsana New" w:hAnsi="Angsana New"/>
          <w:sz w:val="28"/>
        </w:rPr>
        <w:t xml:space="preserve">) </w:t>
      </w:r>
      <w:r w:rsidR="006F1324" w:rsidRPr="00BF175F">
        <w:rPr>
          <w:rFonts w:ascii="Angsana New" w:hAnsi="Angsana New" w:hint="cs"/>
          <w:sz w:val="28"/>
          <w:cs/>
        </w:rPr>
        <w:t>เพื่อเพิ่มสรรพคุณช่วยในการดีท็อกซ์ และสามารถดูดซับสารพิษ ในทางเดินอาหารและลำไส้เหมาะกับกลุ่มลูกค้าที่รักสุขภาพ</w:t>
      </w:r>
    </w:p>
    <w:p w:rsidR="00EF5920" w:rsidRPr="00BF175F" w:rsidRDefault="00EF5920" w:rsidP="00497E34">
      <w:pPr>
        <w:pStyle w:val="Header"/>
        <w:ind w:left="1260" w:firstLine="5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cs/>
        </w:rPr>
        <w:t>วุ้นเส้น</w:t>
      </w:r>
      <w:r w:rsidR="00DA2349" w:rsidRPr="00BF175F">
        <w:rPr>
          <w:rFonts w:ascii="Angsana New" w:hAnsi="Angsana New" w:hint="cs"/>
          <w:cs/>
        </w:rPr>
        <w:t>ส่วนใหญ่จะ</w:t>
      </w:r>
      <w:r w:rsidRPr="00BF175F">
        <w:rPr>
          <w:rFonts w:ascii="Angsana New" w:hAnsi="Angsana New"/>
          <w:cs/>
        </w:rPr>
        <w:t xml:space="preserve">มีขนาด </w:t>
      </w:r>
      <w:r w:rsidRPr="00BF175F">
        <w:rPr>
          <w:rFonts w:ascii="Angsana New" w:hAnsi="Angsana New"/>
        </w:rPr>
        <w:t>500</w:t>
      </w:r>
      <w:r w:rsidRPr="00BF175F">
        <w:rPr>
          <w:rFonts w:ascii="Angsana New" w:hAnsi="Angsana New"/>
          <w:cs/>
        </w:rPr>
        <w:t xml:space="preserve"> กรัม</w:t>
      </w:r>
      <w:r w:rsidRPr="00BF175F">
        <w:rPr>
          <w:rFonts w:ascii="Angsana New" w:hAnsi="Angsana New"/>
        </w:rPr>
        <w:t xml:space="preserve"> </w:t>
      </w:r>
      <w:r w:rsidRPr="00BF175F">
        <w:rPr>
          <w:rFonts w:ascii="Angsana New" w:hAnsi="Angsana New"/>
          <w:cs/>
        </w:rPr>
        <w:t xml:space="preserve">ขนาด </w:t>
      </w:r>
      <w:r w:rsidRPr="00BF175F">
        <w:rPr>
          <w:rFonts w:ascii="Angsana New" w:hAnsi="Angsana New"/>
        </w:rPr>
        <w:t>200</w:t>
      </w:r>
      <w:r w:rsidRPr="00BF175F">
        <w:rPr>
          <w:rFonts w:ascii="Angsana New" w:hAnsi="Angsana New"/>
          <w:cs/>
        </w:rPr>
        <w:t xml:space="preserve"> กรัม</w:t>
      </w:r>
      <w:r w:rsidRPr="00BF175F">
        <w:rPr>
          <w:rFonts w:ascii="Angsana New" w:hAnsi="Angsana New"/>
        </w:rPr>
        <w:t xml:space="preserve"> </w:t>
      </w:r>
      <w:r w:rsidRPr="00BF175F">
        <w:rPr>
          <w:rFonts w:ascii="Angsana New" w:hAnsi="Angsana New"/>
          <w:cs/>
        </w:rPr>
        <w:t xml:space="preserve">ขนาด </w:t>
      </w:r>
      <w:r w:rsidRPr="00BF175F">
        <w:rPr>
          <w:rFonts w:ascii="Angsana New" w:hAnsi="Angsana New"/>
        </w:rPr>
        <w:t>80</w:t>
      </w:r>
      <w:r w:rsidRPr="00BF175F">
        <w:rPr>
          <w:rFonts w:ascii="Angsana New" w:hAnsi="Angsana New"/>
          <w:cs/>
        </w:rPr>
        <w:t xml:space="preserve"> กรัม</w:t>
      </w:r>
      <w:r w:rsidRPr="00BF175F">
        <w:rPr>
          <w:rFonts w:ascii="Angsana New" w:hAnsi="Angsana New" w:hint="cs"/>
          <w:cs/>
        </w:rPr>
        <w:t xml:space="preserve"> ขนาด 70 กรัม ขนาด 40 กรัม </w:t>
      </w:r>
      <w:r w:rsidRPr="00BF175F">
        <w:rPr>
          <w:rFonts w:ascii="Angsana New" w:hAnsi="Angsana New"/>
          <w:sz w:val="28"/>
          <w:cs/>
        </w:rPr>
        <w:t xml:space="preserve">และขนาด </w:t>
      </w:r>
      <w:r w:rsidRPr="00BF175F">
        <w:rPr>
          <w:rFonts w:ascii="Angsana New" w:hAnsi="Angsana New"/>
          <w:sz w:val="28"/>
        </w:rPr>
        <w:t>35</w:t>
      </w:r>
      <w:r w:rsidRPr="00BF175F">
        <w:rPr>
          <w:rFonts w:ascii="Angsana New" w:hAnsi="Angsana New"/>
          <w:sz w:val="28"/>
          <w:cs/>
        </w:rPr>
        <w:t xml:space="preserve"> กรัม</w:t>
      </w:r>
      <w:r w:rsidR="00DA2349" w:rsidRPr="00BF175F">
        <w:rPr>
          <w:rFonts w:ascii="Angsana New" w:hAnsi="Angsana New" w:hint="cs"/>
          <w:sz w:val="28"/>
          <w:cs/>
        </w:rPr>
        <w:t xml:space="preserve"> ใน</w:t>
      </w:r>
      <w:r w:rsidR="006F1324" w:rsidRPr="00BF175F">
        <w:rPr>
          <w:rFonts w:ascii="Angsana New" w:hAnsi="Angsana New" w:hint="cs"/>
          <w:sz w:val="28"/>
          <w:cs/>
        </w:rPr>
        <w:t>ส่วนของวุ้นเส้นชาโคลจะมีขนาด 100</w:t>
      </w:r>
      <w:r w:rsidR="00DA2349" w:rsidRPr="00BF175F">
        <w:rPr>
          <w:rFonts w:ascii="Angsana New" w:hAnsi="Angsana New" w:hint="cs"/>
          <w:sz w:val="28"/>
          <w:cs/>
        </w:rPr>
        <w:t xml:space="preserve"> กรัม</w:t>
      </w:r>
      <w:r w:rsidRPr="00BF175F">
        <w:rPr>
          <w:rFonts w:ascii="Angsana New" w:hAnsi="Angsana New"/>
          <w:sz w:val="28"/>
          <w:cs/>
        </w:rPr>
        <w:t xml:space="preserve"> เพื่อความเหมาะสมในการบริโภคในแต่ละกลุ่มลูกค้า</w:t>
      </w:r>
    </w:p>
    <w:p w:rsidR="00EF5920" w:rsidRPr="00BF175F" w:rsidRDefault="00EF5920" w:rsidP="00EF5920">
      <w:pPr>
        <w:numPr>
          <w:ilvl w:val="3"/>
          <w:numId w:val="11"/>
        </w:numPr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/>
          <w:b/>
          <w:bCs/>
          <w:sz w:val="28"/>
          <w:cs/>
        </w:rPr>
        <w:t>วุ้นเส</w:t>
      </w:r>
      <w:r w:rsidRPr="00BF175F">
        <w:rPr>
          <w:rFonts w:ascii="Angsana New" w:hAnsi="Angsana New" w:hint="cs"/>
          <w:b/>
          <w:bCs/>
          <w:sz w:val="28"/>
          <w:cs/>
        </w:rPr>
        <w:t>้นกึ่งสำเร็จรูป</w:t>
      </w:r>
      <w:r w:rsidRPr="00BF175F">
        <w:rPr>
          <w:rFonts w:ascii="Angsana New" w:hAnsi="Angsana New"/>
          <w:b/>
          <w:bCs/>
          <w:sz w:val="28"/>
          <w:cs/>
        </w:rPr>
        <w:t xml:space="preserve"> </w:t>
      </w:r>
    </w:p>
    <w:p w:rsidR="00906883" w:rsidRPr="00BF175F" w:rsidRDefault="00EF5920" w:rsidP="00906883">
      <w:pPr>
        <w:ind w:left="1260" w:firstLine="5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วุ้นเส้นกึ่งสำเร็จรูป เป็นผลิตภัณฑ์ใหม่ของบริษัท ซึ่งเป็นการเพิ่มมูลค่า </w:t>
      </w:r>
      <w:r w:rsidRPr="00BF175F">
        <w:rPr>
          <w:rFonts w:ascii="Angsana New" w:hAnsi="Angsana New"/>
          <w:sz w:val="28"/>
        </w:rPr>
        <w:t xml:space="preserve">(Value Added Products) </w:t>
      </w:r>
      <w:r w:rsidRPr="00BF175F">
        <w:rPr>
          <w:rFonts w:ascii="Angsana New" w:hAnsi="Angsana New" w:hint="cs"/>
          <w:sz w:val="28"/>
          <w:cs/>
        </w:rPr>
        <w:t>ให้กับวัตถุดิบวุ้นเส้น ซึ่งเป็นสินค้าของบริษัท โดยผลิตภัณฑ์มีส่วนประกอบของวุ้นเส้นพร้อมด้วยเครื่องปรุงครบถ้วน ซึ่งเหมาะสำหรับสภาพสังคมในยุคปัจจุบัน โดยเป็นรูปแบบบรรจุภัณฑ์แบบถ้วย มี 3 รสชาติ คือ รสต้มยำกุ้ง รสกุ้งอบวุ้นเส้น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 w:hint="cs"/>
          <w:sz w:val="28"/>
          <w:cs/>
        </w:rPr>
        <w:t>และรสยำทะเลวุ้นเส้น ซึ่งได้รับการตอบรับที่ดีจากผู้บริโภค และรูปแบบบรรจุภัณฑ์แบบซอง มี 3 รสช</w:t>
      </w:r>
      <w:r w:rsidR="00906883" w:rsidRPr="00BF175F">
        <w:rPr>
          <w:rFonts w:ascii="Angsana New" w:hAnsi="Angsana New" w:hint="cs"/>
          <w:sz w:val="28"/>
          <w:cs/>
        </w:rPr>
        <w:t xml:space="preserve">าติ คือ รสต้มยำกุ้ง รสยำทะเล </w:t>
      </w:r>
      <w:r w:rsidRPr="00BF175F">
        <w:rPr>
          <w:rFonts w:ascii="Angsana New" w:hAnsi="Angsana New" w:hint="cs"/>
          <w:sz w:val="28"/>
          <w:cs/>
        </w:rPr>
        <w:t>รสสุกี้</w:t>
      </w:r>
      <w:r w:rsidR="00906883" w:rsidRPr="00BF175F">
        <w:rPr>
          <w:rFonts w:ascii="Angsana New" w:hAnsi="Angsana New" w:hint="cs"/>
          <w:sz w:val="28"/>
          <w:cs/>
        </w:rPr>
        <w:t xml:space="preserve"> ทั้ง</w:t>
      </w:r>
      <w:r w:rsidR="006F1324" w:rsidRPr="00BF175F">
        <w:rPr>
          <w:rFonts w:ascii="Angsana New" w:hAnsi="Angsana New" w:hint="cs"/>
          <w:sz w:val="28"/>
          <w:cs/>
        </w:rPr>
        <w:t>นี้ในปี 2560 มีรสชาติเพิ่มขึ้น 3</w:t>
      </w:r>
      <w:r w:rsidR="00906883" w:rsidRPr="00BF175F">
        <w:rPr>
          <w:rFonts w:ascii="Angsana New" w:hAnsi="Angsana New" w:hint="cs"/>
          <w:sz w:val="28"/>
          <w:cs/>
        </w:rPr>
        <w:t xml:space="preserve"> รสชาติ คือ </w:t>
      </w:r>
      <w:r w:rsidR="006F1324" w:rsidRPr="00BF175F">
        <w:rPr>
          <w:rFonts w:ascii="Angsana New" w:hAnsi="Angsana New"/>
          <w:sz w:val="28"/>
          <w:cs/>
        </w:rPr>
        <w:t>ก๋วยเตี๋ยวเรือ</w:t>
      </w:r>
      <w:r w:rsidR="00906883" w:rsidRPr="00BF175F">
        <w:rPr>
          <w:rFonts w:ascii="Angsana New" w:hAnsi="Angsana New"/>
          <w:sz w:val="28"/>
          <w:cs/>
        </w:rPr>
        <w:t>หมูตุ๋น เนื้อตุ๋น และ เย็นตาโฟ</w:t>
      </w:r>
      <w:r w:rsidR="00906883"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="00906883" w:rsidRPr="00BF175F">
        <w:rPr>
          <w:rFonts w:ascii="Angsana New" w:hAnsi="Angsana New"/>
          <w:sz w:val="28"/>
          <w:cs/>
        </w:rPr>
        <w:t xml:space="preserve">เพิ่มส่วนแบ่งทางการตลาด ให้ครอบคลุม ความต้องการ ในรสชาติอื่น </w:t>
      </w:r>
      <w:r w:rsidR="00906883" w:rsidRPr="00BF175F">
        <w:rPr>
          <w:rFonts w:ascii="Angsana New" w:hAnsi="Angsana New" w:hint="cs"/>
          <w:sz w:val="28"/>
          <w:cs/>
        </w:rPr>
        <w:t>และสร้าง</w:t>
      </w:r>
      <w:r w:rsidR="00906883" w:rsidRPr="00BF175F">
        <w:rPr>
          <w:rFonts w:ascii="Angsana New" w:hAnsi="Angsana New"/>
          <w:sz w:val="28"/>
          <w:cs/>
        </w:rPr>
        <w:t>พื้นที่การขายให้มากขึ้น</w:t>
      </w:r>
    </w:p>
    <w:p w:rsidR="00EF5920" w:rsidRPr="00BF175F" w:rsidRDefault="00906883" w:rsidP="00906883">
      <w:pPr>
        <w:ind w:left="540" w:firstLine="720"/>
        <w:jc w:val="thaiDistribute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 w:hint="cs"/>
          <w:b/>
          <w:bCs/>
          <w:sz w:val="28"/>
          <w:cs/>
        </w:rPr>
        <w:t xml:space="preserve">2.1.2.3 </w:t>
      </w:r>
      <w:r w:rsidR="00EF5920" w:rsidRPr="00BF175F">
        <w:rPr>
          <w:rFonts w:ascii="Angsana New" w:hAnsi="Angsana New" w:hint="cs"/>
          <w:b/>
          <w:bCs/>
          <w:sz w:val="28"/>
          <w:cs/>
        </w:rPr>
        <w:t>โจ๊กกึ่งสำเร็จรูป</w:t>
      </w:r>
      <w:r w:rsidR="00EF5920" w:rsidRPr="00BF175F">
        <w:rPr>
          <w:rFonts w:ascii="Angsana New" w:hAnsi="Angsana New"/>
          <w:b/>
          <w:bCs/>
          <w:sz w:val="28"/>
          <w:cs/>
        </w:rPr>
        <w:t xml:space="preserve"> </w:t>
      </w:r>
    </w:p>
    <w:p w:rsidR="00EF5920" w:rsidRPr="00BF175F" w:rsidRDefault="0064501F" w:rsidP="00EF5920">
      <w:pPr>
        <w:ind w:left="1260" w:firstLine="54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โจ๊ก</w:t>
      </w:r>
      <w:r w:rsidR="00EF5920" w:rsidRPr="00BF175F">
        <w:rPr>
          <w:rFonts w:ascii="Angsana New" w:hAnsi="Angsana New" w:hint="cs"/>
          <w:sz w:val="28"/>
          <w:cs/>
        </w:rPr>
        <w:t xml:space="preserve">กึ่งสำเร็จรูป เป็นผลิตภัณฑ์ใหม่ของบริษัท ซึ่งเป็นการเพิ่มมูลค่า </w:t>
      </w:r>
      <w:r w:rsidR="00EF5920" w:rsidRPr="00BF175F">
        <w:rPr>
          <w:rFonts w:ascii="Angsana New" w:hAnsi="Angsana New"/>
          <w:sz w:val="28"/>
        </w:rPr>
        <w:t xml:space="preserve">(Value Added Products) </w:t>
      </w:r>
      <w:r w:rsidR="00EF5920" w:rsidRPr="00BF175F">
        <w:rPr>
          <w:rFonts w:ascii="Angsana New" w:hAnsi="Angsana New" w:hint="cs"/>
          <w:sz w:val="28"/>
          <w:cs/>
        </w:rPr>
        <w:t xml:space="preserve">ให้กับวัตถุดิบข้าว ซึ่งเป็นสินค้าหลักของบริษัท โดยผลิตภัณฑ์มีส่วนประกอบของข้าวพร้อมด้วยเครื่องปรุงครบถ้วน ซึ่งเหมาะสำหรับสภาพสังคมในยุคปัจจุบัน โดยมีรูปแบบบรรจุภัณฑ์แบบถ้วย มี 5 รสชาติ คือ </w:t>
      </w:r>
      <w:r w:rsidR="00610B43" w:rsidRPr="00BF175F">
        <w:rPr>
          <w:rFonts w:ascii="Angsana New" w:hAnsi="Angsana New" w:hint="cs"/>
          <w:sz w:val="28"/>
          <w:cs/>
        </w:rPr>
        <w:t xml:space="preserve">รสหมู รสข้าวกล้องผสมผักรวม </w:t>
      </w:r>
      <w:r w:rsidR="00EF5920" w:rsidRPr="00BF175F">
        <w:rPr>
          <w:rFonts w:ascii="Angsana New" w:hAnsi="Angsana New" w:hint="cs"/>
          <w:sz w:val="28"/>
          <w:cs/>
        </w:rPr>
        <w:t xml:space="preserve">รสไก่ รสปลา และรสแซ่บ และรูปแบบบรรจุภัณฑ์แบบซอง มี 4 รสชาติ คือ รสหมู </w:t>
      </w:r>
      <w:r w:rsidR="00497E34" w:rsidRPr="00BF175F">
        <w:rPr>
          <w:rFonts w:ascii="Angsana New" w:hAnsi="Angsana New" w:hint="cs"/>
          <w:sz w:val="28"/>
          <w:cs/>
        </w:rPr>
        <w:t>รสข้าวกล้องผสม</w:t>
      </w:r>
      <w:r w:rsidR="00EF5920" w:rsidRPr="00BF175F">
        <w:rPr>
          <w:rFonts w:ascii="Angsana New" w:hAnsi="Angsana New" w:hint="cs"/>
          <w:sz w:val="28"/>
          <w:cs/>
        </w:rPr>
        <w:t xml:space="preserve">ผักรวม รสไก่ และ รสปลา </w:t>
      </w:r>
    </w:p>
    <w:p w:rsidR="00EF5920" w:rsidRPr="00BF175F" w:rsidRDefault="00EF5920" w:rsidP="00EF5920"/>
    <w:p w:rsidR="00EF5920" w:rsidRPr="00BF175F" w:rsidRDefault="00EF5920" w:rsidP="003201C5">
      <w:pPr>
        <w:numPr>
          <w:ilvl w:val="3"/>
          <w:numId w:val="21"/>
        </w:numPr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/>
          <w:b/>
          <w:bCs/>
          <w:sz w:val="28"/>
          <w:cs/>
        </w:rPr>
        <w:t>น้ำมันพืช</w:t>
      </w:r>
      <w:r w:rsidRPr="00BF175F">
        <w:rPr>
          <w:rFonts w:ascii="Angsana New" w:hAnsi="Angsana New" w:hint="cs"/>
          <w:b/>
          <w:bCs/>
          <w:sz w:val="28"/>
          <w:cs/>
        </w:rPr>
        <w:t xml:space="preserve"> </w:t>
      </w:r>
    </w:p>
    <w:p w:rsidR="00EF5920" w:rsidRPr="00BF175F" w:rsidRDefault="00EF5920" w:rsidP="00EF5920">
      <w:pPr>
        <w:ind w:left="1260" w:firstLine="5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บริษัท</w:t>
      </w:r>
      <w:r w:rsidRPr="00BF175F">
        <w:rPr>
          <w:rFonts w:ascii="Angsana New" w:hAnsi="Angsana New" w:hint="cs"/>
          <w:sz w:val="28"/>
          <w:cs/>
        </w:rPr>
        <w:t>ซื้อวัตถุดิบคือน้ำมันปาล์ม และน้ำมันถั่วเหลืองที่กลั่นแล้วจากผู้ผลิตในประเทศทั้งหมดมาทำการ</w:t>
      </w:r>
      <w:r w:rsidRPr="00BF175F">
        <w:rPr>
          <w:rFonts w:ascii="Angsana New" w:hAnsi="Angsana New"/>
          <w:sz w:val="28"/>
          <w:cs/>
        </w:rPr>
        <w:t>ผลิต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 w:hint="cs"/>
          <w:sz w:val="28"/>
          <w:cs/>
        </w:rPr>
        <w:t>และ</w:t>
      </w:r>
      <w:r w:rsidRPr="00BF175F">
        <w:rPr>
          <w:rFonts w:ascii="Angsana New" w:hAnsi="Angsana New"/>
          <w:sz w:val="28"/>
          <w:cs/>
        </w:rPr>
        <w:t>ปรุงสูตร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 w:hint="cs"/>
          <w:sz w:val="28"/>
          <w:cs/>
        </w:rPr>
        <w:t>โดย</w:t>
      </w:r>
      <w:r w:rsidRPr="00BF175F">
        <w:rPr>
          <w:rFonts w:ascii="Angsana New" w:hAnsi="Angsana New"/>
          <w:sz w:val="28"/>
          <w:cs/>
        </w:rPr>
        <w:t>แบ่งบรรจุ</w:t>
      </w:r>
      <w:r w:rsidRPr="00BF175F">
        <w:rPr>
          <w:rFonts w:ascii="Angsana New" w:hAnsi="Angsana New" w:hint="cs"/>
          <w:sz w:val="28"/>
          <w:cs/>
        </w:rPr>
        <w:t>ในขนาดต่างๆ</w:t>
      </w:r>
      <w:r w:rsidRPr="00BF175F">
        <w:rPr>
          <w:rFonts w:ascii="Angsana New" w:hAnsi="Angsana New"/>
          <w:sz w:val="28"/>
          <w:cs/>
        </w:rPr>
        <w:t>และ</w:t>
      </w:r>
      <w:r w:rsidRPr="00BF175F">
        <w:rPr>
          <w:rFonts w:ascii="Angsana New" w:hAnsi="Angsana New" w:hint="cs"/>
          <w:sz w:val="28"/>
          <w:cs/>
        </w:rPr>
        <w:t>จัด</w:t>
      </w:r>
      <w:r w:rsidRPr="00BF175F">
        <w:rPr>
          <w:rFonts w:ascii="Angsana New" w:hAnsi="Angsana New"/>
          <w:sz w:val="28"/>
          <w:cs/>
        </w:rPr>
        <w:t xml:space="preserve">จำหน่าย </w:t>
      </w:r>
      <w:r w:rsidRPr="00BF175F">
        <w:rPr>
          <w:rFonts w:ascii="Angsana New" w:hAnsi="Angsana New" w:hint="cs"/>
          <w:sz w:val="28"/>
          <w:cs/>
        </w:rPr>
        <w:t>โดย</w:t>
      </w:r>
      <w:r w:rsidRPr="00BF175F">
        <w:rPr>
          <w:rFonts w:ascii="Angsana New" w:hAnsi="Angsana New"/>
          <w:sz w:val="28"/>
          <w:cs/>
        </w:rPr>
        <w:t>จะให้ความสำคัญกับคุณภาพ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lastRenderedPageBreak/>
        <w:t>และ</w:t>
      </w:r>
      <w:r w:rsidRPr="00BF175F">
        <w:rPr>
          <w:rFonts w:ascii="Angsana New" w:hAnsi="Angsana New" w:hint="cs"/>
          <w:sz w:val="28"/>
          <w:cs/>
        </w:rPr>
        <w:t>ความ</w:t>
      </w:r>
      <w:r w:rsidRPr="00BF175F">
        <w:rPr>
          <w:rFonts w:ascii="Angsana New" w:hAnsi="Angsana New"/>
          <w:sz w:val="28"/>
          <w:cs/>
        </w:rPr>
        <w:t>เหมาะสม</w:t>
      </w:r>
      <w:r w:rsidRPr="00BF175F">
        <w:rPr>
          <w:rFonts w:ascii="Angsana New" w:hAnsi="Angsana New" w:hint="cs"/>
          <w:sz w:val="28"/>
          <w:cs/>
        </w:rPr>
        <w:t>ตามความต้องการของลูกค้า</w:t>
      </w:r>
      <w:r w:rsidRPr="00BF175F">
        <w:rPr>
          <w:rFonts w:ascii="Angsana New" w:hAnsi="Angsana New"/>
          <w:sz w:val="28"/>
          <w:cs/>
        </w:rPr>
        <w:t xml:space="preserve"> </w:t>
      </w:r>
      <w:r w:rsidRPr="00BF175F">
        <w:rPr>
          <w:rFonts w:ascii="Angsana New" w:hAnsi="Angsana New" w:hint="cs"/>
          <w:sz w:val="28"/>
          <w:cs/>
        </w:rPr>
        <w:t xml:space="preserve">เช่น </w:t>
      </w:r>
      <w:r w:rsidRPr="00BF175F">
        <w:rPr>
          <w:rFonts w:ascii="Angsana New" w:hAnsi="Angsana New"/>
          <w:sz w:val="28"/>
          <w:cs/>
        </w:rPr>
        <w:t>ร้านอาหาร</w:t>
      </w:r>
      <w:r w:rsidRPr="00BF175F">
        <w:rPr>
          <w:rFonts w:ascii="Angsana New" w:hAnsi="Angsana New" w:hint="cs"/>
          <w:sz w:val="28"/>
          <w:cs/>
        </w:rPr>
        <w:t xml:space="preserve"> และ</w:t>
      </w:r>
      <w:r w:rsidRPr="00BF175F">
        <w:rPr>
          <w:rFonts w:ascii="Angsana New" w:hAnsi="Angsana New"/>
          <w:sz w:val="28"/>
          <w:cs/>
        </w:rPr>
        <w:t>ภัตตาคาร</w:t>
      </w:r>
      <w:r w:rsidRPr="00BF175F">
        <w:rPr>
          <w:rFonts w:ascii="Angsana New" w:hAnsi="Angsana New" w:hint="cs"/>
          <w:sz w:val="28"/>
          <w:cs/>
        </w:rPr>
        <w:t xml:space="preserve"> เป็นต้น </w:t>
      </w:r>
      <w:r w:rsidRPr="00BF175F">
        <w:rPr>
          <w:rFonts w:ascii="Angsana New" w:hAnsi="Angsana New"/>
          <w:sz w:val="28"/>
          <w:cs/>
        </w:rPr>
        <w:t xml:space="preserve">เนื่องจากลูกค้าจะพิจารณาเรื่องคุณภาพการใช้งานเป็นหลัก </w:t>
      </w:r>
    </w:p>
    <w:p w:rsidR="00EF5920" w:rsidRPr="00BF175F" w:rsidRDefault="00EF5920" w:rsidP="00EF5920">
      <w:pPr>
        <w:ind w:left="1260" w:firstLine="5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น้ำมันพืช</w:t>
      </w:r>
      <w:r w:rsidRPr="00BF175F">
        <w:rPr>
          <w:rFonts w:ascii="Angsana New" w:hAnsi="Angsana New" w:hint="cs"/>
          <w:sz w:val="28"/>
          <w:cs/>
        </w:rPr>
        <w:t>ของบริษัทแบ่งออกเป็น</w:t>
      </w:r>
      <w:r w:rsidRPr="00BF175F">
        <w:rPr>
          <w:rFonts w:ascii="Angsana New" w:hAnsi="Angsana New"/>
          <w:sz w:val="28"/>
          <w:cs/>
        </w:rPr>
        <w:t xml:space="preserve"> </w:t>
      </w:r>
      <w:r w:rsidRPr="00BF175F">
        <w:rPr>
          <w:rFonts w:ascii="Angsana New" w:hAnsi="Angsana New"/>
          <w:sz w:val="28"/>
        </w:rPr>
        <w:t xml:space="preserve">2 </w:t>
      </w:r>
      <w:r w:rsidRPr="00BF175F">
        <w:rPr>
          <w:rFonts w:ascii="Angsana New" w:hAnsi="Angsana New"/>
          <w:sz w:val="28"/>
          <w:cs/>
        </w:rPr>
        <w:t>ชนิดคือ น้ำมันถั่วเหลืองตราเชียร์ และน้ำมันปาล์มโอเลอีน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ตราเชียร์ ตลาดหลัก</w:t>
      </w:r>
      <w:r w:rsidRPr="00BF175F">
        <w:rPr>
          <w:rFonts w:ascii="Angsana New" w:hAnsi="Angsana New" w:hint="cs"/>
          <w:sz w:val="28"/>
          <w:cs/>
        </w:rPr>
        <w:t>ของบริษัท</w:t>
      </w:r>
      <w:r w:rsidRPr="00BF175F">
        <w:rPr>
          <w:rFonts w:ascii="Angsana New" w:hAnsi="Angsana New"/>
          <w:sz w:val="28"/>
          <w:cs/>
        </w:rPr>
        <w:t>คือตลาดอุตสาหกรรม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ร้านอาหาร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 xml:space="preserve">และภัตตาคาร </w:t>
      </w:r>
      <w:r w:rsidR="00D54C72" w:rsidRPr="00BF175F">
        <w:rPr>
          <w:rFonts w:ascii="Angsana New" w:hAnsi="Angsana New"/>
          <w:sz w:val="28"/>
        </w:rPr>
        <w:t>(IHORECA)</w:t>
      </w:r>
      <w:r w:rsidR="003C6CE0"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/>
          <w:sz w:val="28"/>
          <w:cs/>
        </w:rPr>
        <w:t>เพื่อนำไปเป็นส่วนประกอบในการผลิตเพื่อบริโภคภายในประเทศและผลิตเพื่อส่งออก ขนาดบรรจุ</w:t>
      </w:r>
      <w:r w:rsidRPr="00BF175F">
        <w:rPr>
          <w:rFonts w:ascii="Angsana New" w:hAnsi="Angsana New" w:hint="cs"/>
          <w:sz w:val="28"/>
          <w:cs/>
        </w:rPr>
        <w:t>น้ำมันพืช</w:t>
      </w:r>
      <w:r w:rsidRPr="00BF175F">
        <w:rPr>
          <w:rFonts w:ascii="Angsana New" w:hAnsi="Angsana New"/>
          <w:sz w:val="28"/>
          <w:cs/>
        </w:rPr>
        <w:t>จะเป็นขนาดใหญ่สำหรับตลาดอุตสาหกรรมคือ ขนาด</w:t>
      </w:r>
      <w:r w:rsidRPr="00BF175F">
        <w:rPr>
          <w:rFonts w:ascii="Angsana New" w:hAnsi="Angsana New"/>
          <w:sz w:val="28"/>
        </w:rPr>
        <w:t xml:space="preserve"> 13.75 </w:t>
      </w:r>
      <w:r w:rsidRPr="00BF175F">
        <w:rPr>
          <w:rFonts w:ascii="Angsana New" w:hAnsi="Angsana New"/>
          <w:sz w:val="28"/>
          <w:cs/>
        </w:rPr>
        <w:t>ลิตร</w:t>
      </w:r>
      <w:r w:rsidRPr="00BF175F">
        <w:rPr>
          <w:rFonts w:ascii="Angsana New" w:hAnsi="Angsana New"/>
          <w:sz w:val="28"/>
        </w:rPr>
        <w:t xml:space="preserve"> 18 </w:t>
      </w:r>
      <w:r w:rsidRPr="00BF175F">
        <w:rPr>
          <w:rFonts w:ascii="Angsana New" w:hAnsi="Angsana New"/>
          <w:sz w:val="28"/>
          <w:cs/>
        </w:rPr>
        <w:t xml:space="preserve">ลิตร และ </w:t>
      </w:r>
      <w:r w:rsidRPr="00BF175F">
        <w:rPr>
          <w:rFonts w:ascii="Angsana New" w:hAnsi="Angsana New"/>
          <w:sz w:val="28"/>
        </w:rPr>
        <w:t xml:space="preserve">200 </w:t>
      </w:r>
      <w:r w:rsidRPr="00BF175F">
        <w:rPr>
          <w:rFonts w:ascii="Angsana New" w:hAnsi="Angsana New"/>
          <w:sz w:val="28"/>
          <w:cs/>
        </w:rPr>
        <w:t xml:space="preserve">ลิตร </w:t>
      </w:r>
      <w:r w:rsidRPr="00BF175F">
        <w:rPr>
          <w:rFonts w:ascii="Angsana New" w:hAnsi="Angsana New" w:hint="cs"/>
          <w:sz w:val="28"/>
          <w:cs/>
        </w:rPr>
        <w:t xml:space="preserve">อย่างไรก็ตาม บริษัทจัดจำหน่ายผลิตภัณฑ์น้ำมันพืชเพียงเพื่อตอบสนองความต้องการของลูกค้าของบริษัททั้งในประเทศและต่างประเทศ </w:t>
      </w:r>
      <w:r w:rsidR="00610B43"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 w:hint="cs"/>
          <w:sz w:val="28"/>
          <w:cs/>
        </w:rPr>
        <w:t>บริษัทจึงมิได้มีการวิเคราะห์ข้อมูลด้านการตลาด ภาวะการแข่งขัน และสภาพอุตสาหกรรมที่เกี่ยวข้องกับน้ำมันพืช</w:t>
      </w:r>
    </w:p>
    <w:p w:rsidR="00A5084D" w:rsidRPr="00BF175F" w:rsidRDefault="00A5084D" w:rsidP="003201C5">
      <w:pPr>
        <w:numPr>
          <w:ilvl w:val="3"/>
          <w:numId w:val="21"/>
        </w:numPr>
        <w:jc w:val="thaiDistribute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 w:hint="cs"/>
          <w:b/>
          <w:bCs/>
          <w:sz w:val="28"/>
          <w:cs/>
        </w:rPr>
        <w:t>กลุ่มขนมขบเคี้ยว</w:t>
      </w:r>
    </w:p>
    <w:p w:rsidR="00DA2349" w:rsidRPr="00BF175F" w:rsidRDefault="00DA2349" w:rsidP="00A5084D">
      <w:pPr>
        <w:ind w:left="1260" w:firstLine="720"/>
        <w:jc w:val="thaiDistribute"/>
        <w:rPr>
          <w:rFonts w:ascii="Angsana New" w:hAnsi="Angsana New"/>
          <w:sz w:val="28"/>
          <w:cs/>
        </w:rPr>
      </w:pPr>
      <w:r w:rsidRPr="00BF175F">
        <w:rPr>
          <w:rFonts w:ascii="Angsana New" w:hAnsi="Angsana New" w:hint="cs"/>
          <w:sz w:val="28"/>
          <w:cs/>
        </w:rPr>
        <w:t xml:space="preserve"> </w:t>
      </w:r>
      <w:r w:rsidR="0064501F">
        <w:rPr>
          <w:rFonts w:ascii="Angsana New" w:hAnsi="Angsana New" w:hint="cs"/>
          <w:sz w:val="28"/>
          <w:cs/>
        </w:rPr>
        <w:t>ทองม้วน</w:t>
      </w:r>
      <w:r w:rsidR="00A5084D" w:rsidRPr="00BF175F">
        <w:rPr>
          <w:rFonts w:ascii="Angsana New" w:hAnsi="Angsana New"/>
          <w:sz w:val="28"/>
          <w:cs/>
        </w:rPr>
        <w:t xml:space="preserve">เป็นผลิตภัณฑ์ ระดับ พรีเมี่ยม ที่คัดเลือกวัตถุดิบชิ้นเลิศ มาปรุงแต่งให้เป็น ขนมอบกรอบที่ไม่เหมือนใคร ด้วยนวัตกรรม ทางความคิดที่นำ ข้าวหอมมะลิ มาปรุงแต่งรสชาติ ร่วมกับ </w:t>
      </w:r>
      <w:r w:rsidR="0064501F" w:rsidRPr="00BF175F">
        <w:rPr>
          <w:rFonts w:ascii="Angsana New" w:hAnsi="Angsana New" w:hint="cs"/>
          <w:sz w:val="28"/>
          <w:cs/>
        </w:rPr>
        <w:t>ช็อคโกแลต</w:t>
      </w:r>
      <w:r w:rsidR="00A5084D" w:rsidRPr="00BF175F">
        <w:rPr>
          <w:rFonts w:ascii="Angsana New" w:hAnsi="Angsana New"/>
          <w:sz w:val="28"/>
        </w:rPr>
        <w:t xml:space="preserve"> </w:t>
      </w:r>
      <w:r w:rsidR="00A5084D" w:rsidRPr="00BF175F">
        <w:rPr>
          <w:rFonts w:ascii="Angsana New" w:hAnsi="Angsana New"/>
          <w:sz w:val="28"/>
          <w:cs/>
        </w:rPr>
        <w:t xml:space="preserve">ชั้นเลิศ จนกลายเป็น </w:t>
      </w:r>
      <w:r w:rsidR="00A5084D" w:rsidRPr="00BF175F">
        <w:rPr>
          <w:rFonts w:ascii="Angsana New" w:hAnsi="Angsana New"/>
          <w:sz w:val="28"/>
        </w:rPr>
        <w:t xml:space="preserve">Coco Roll </w:t>
      </w:r>
      <w:r w:rsidR="00A5084D" w:rsidRPr="00BF175F">
        <w:rPr>
          <w:rFonts w:ascii="Angsana New" w:hAnsi="Angsana New"/>
          <w:sz w:val="28"/>
          <w:cs/>
        </w:rPr>
        <w:t xml:space="preserve">ที่หอม กรอบ อร่อย เหมาะกับเป็นอาหารว่างสำหรับผู้ที่ชื่นชอบ </w:t>
      </w:r>
      <w:r w:rsidR="0064501F" w:rsidRPr="00BF175F">
        <w:rPr>
          <w:rFonts w:ascii="Angsana New" w:hAnsi="Angsana New" w:hint="cs"/>
          <w:sz w:val="28"/>
          <w:cs/>
        </w:rPr>
        <w:t>ช็อคโกแลต</w:t>
      </w:r>
      <w:r w:rsidR="00A5084D" w:rsidRPr="00BF175F">
        <w:rPr>
          <w:rFonts w:ascii="Angsana New" w:hAnsi="Angsana New"/>
          <w:sz w:val="28"/>
        </w:rPr>
        <w:t xml:space="preserve"> </w:t>
      </w:r>
      <w:r w:rsidR="00A5084D" w:rsidRPr="00BF175F">
        <w:rPr>
          <w:rFonts w:ascii="Angsana New" w:hAnsi="Angsana New"/>
          <w:sz w:val="28"/>
          <w:cs/>
        </w:rPr>
        <w:t>ไม่ควรพลาด</w:t>
      </w:r>
      <w:r w:rsidR="00A5084D" w:rsidRPr="00BF175F">
        <w:rPr>
          <w:rFonts w:ascii="Angsana New" w:hAnsi="Angsana New" w:hint="cs"/>
          <w:sz w:val="28"/>
          <w:cs/>
        </w:rPr>
        <w:t xml:space="preserve"> </w:t>
      </w:r>
      <w:r w:rsidR="00A5084D" w:rsidRPr="00BF175F">
        <w:rPr>
          <w:rFonts w:ascii="Angsana New" w:hAnsi="Angsana New"/>
          <w:sz w:val="28"/>
          <w:cs/>
        </w:rPr>
        <w:t xml:space="preserve">ที่สำคัญ สินค้าเราไม่มีวัตถุกันเสีย และสารปรุงแต่งใดๆ เป็น </w:t>
      </w:r>
      <w:r w:rsidR="00A5084D" w:rsidRPr="00BF175F">
        <w:rPr>
          <w:rFonts w:ascii="Angsana New" w:hAnsi="Angsana New"/>
          <w:sz w:val="28"/>
        </w:rPr>
        <w:t xml:space="preserve">natural </w:t>
      </w:r>
      <w:r w:rsidR="00A5084D" w:rsidRPr="00BF175F">
        <w:rPr>
          <w:rFonts w:ascii="Angsana New" w:hAnsi="Angsana New"/>
          <w:sz w:val="28"/>
          <w:cs/>
        </w:rPr>
        <w:t>100% เป็นของว่าง ทานเล่น ที่มีประโยชน์ และดีต่อสุขภาพอย่างยิ่ง</w:t>
      </w:r>
      <w:r w:rsidR="00A5084D" w:rsidRPr="00BF175F">
        <w:rPr>
          <w:rFonts w:ascii="Angsana New" w:hAnsi="Angsana New" w:hint="cs"/>
          <w:sz w:val="28"/>
          <w:cs/>
        </w:rPr>
        <w:t xml:space="preserve"> โดยที่เราทำการตลาดด้วยแบรนด์ </w:t>
      </w:r>
      <w:r w:rsidR="00A5084D" w:rsidRPr="00BF175F">
        <w:rPr>
          <w:rFonts w:ascii="Angsana New" w:hAnsi="Angsana New"/>
          <w:sz w:val="28"/>
        </w:rPr>
        <w:t>“Coco Riz</w:t>
      </w:r>
      <w:r w:rsidR="003201C5" w:rsidRPr="00BF175F">
        <w:rPr>
          <w:rFonts w:ascii="Angsana New" w:hAnsi="Angsana New" w:hint="cs"/>
          <w:sz w:val="28"/>
          <w:cs/>
        </w:rPr>
        <w:t xml:space="preserve"> </w:t>
      </w:r>
      <w:r w:rsidR="003201C5" w:rsidRPr="00BF175F">
        <w:rPr>
          <w:rFonts w:ascii="Angsana New" w:hAnsi="Angsana New"/>
          <w:sz w:val="28"/>
        </w:rPr>
        <w:t>Roll</w:t>
      </w:r>
      <w:r w:rsidR="00A5084D" w:rsidRPr="00BF175F">
        <w:rPr>
          <w:rFonts w:ascii="Angsana New" w:hAnsi="Angsana New"/>
          <w:sz w:val="28"/>
        </w:rPr>
        <w:t xml:space="preserve">” </w:t>
      </w:r>
      <w:r w:rsidR="00A5084D" w:rsidRPr="00BF175F">
        <w:rPr>
          <w:rFonts w:ascii="Angsana New" w:hAnsi="Angsana New" w:hint="cs"/>
          <w:sz w:val="28"/>
          <w:cs/>
        </w:rPr>
        <w:t xml:space="preserve">และ </w:t>
      </w:r>
      <w:r w:rsidR="00A5084D" w:rsidRPr="00BF175F">
        <w:rPr>
          <w:rFonts w:ascii="Angsana New" w:hAnsi="Angsana New"/>
          <w:sz w:val="28"/>
        </w:rPr>
        <w:t>“Coco Jas</w:t>
      </w:r>
      <w:r w:rsidR="003201C5" w:rsidRPr="00BF175F">
        <w:rPr>
          <w:rFonts w:ascii="Angsana New" w:hAnsi="Angsana New"/>
          <w:sz w:val="28"/>
        </w:rPr>
        <w:t xml:space="preserve"> Roll</w:t>
      </w:r>
      <w:r w:rsidR="00A5084D" w:rsidRPr="00BF175F">
        <w:rPr>
          <w:rFonts w:ascii="Angsana New" w:hAnsi="Angsana New"/>
          <w:sz w:val="28"/>
        </w:rPr>
        <w:t xml:space="preserve">” </w:t>
      </w:r>
      <w:r w:rsidR="003201C5" w:rsidRPr="00BF175F">
        <w:rPr>
          <w:rFonts w:ascii="Angsana New" w:hAnsi="Angsana New" w:hint="cs"/>
          <w:sz w:val="28"/>
          <w:cs/>
        </w:rPr>
        <w:t>และ</w:t>
      </w:r>
      <w:r w:rsidR="006F1324" w:rsidRPr="00BF175F">
        <w:rPr>
          <w:rFonts w:ascii="Angsana New" w:hAnsi="Angsana New" w:hint="cs"/>
          <w:sz w:val="28"/>
          <w:cs/>
        </w:rPr>
        <w:t xml:space="preserve">มี 2 แบบ คือแบบไม่สอดใส้ </w:t>
      </w:r>
      <w:r w:rsidR="003201C5" w:rsidRPr="00BF175F">
        <w:rPr>
          <w:rFonts w:ascii="Angsana New" w:hAnsi="Angsana New" w:hint="cs"/>
          <w:sz w:val="28"/>
          <w:cs/>
        </w:rPr>
        <w:t>มี</w:t>
      </w:r>
      <w:r w:rsidR="00432744" w:rsidRPr="00BF175F">
        <w:rPr>
          <w:rFonts w:ascii="Angsana New" w:hAnsi="Angsana New" w:hint="cs"/>
          <w:sz w:val="28"/>
          <w:cs/>
        </w:rPr>
        <w:t xml:space="preserve"> 4</w:t>
      </w:r>
      <w:r w:rsidR="003201C5" w:rsidRPr="00BF175F">
        <w:rPr>
          <w:rFonts w:ascii="Angsana New" w:hAnsi="Angsana New" w:hint="cs"/>
          <w:sz w:val="28"/>
          <w:cs/>
        </w:rPr>
        <w:t xml:space="preserve"> รสชาติ คือ รสใบเตย</w:t>
      </w:r>
      <w:r w:rsidR="003201C5" w:rsidRPr="00BF175F">
        <w:rPr>
          <w:rFonts w:ascii="Angsana New" w:hAnsi="Angsana New"/>
          <w:sz w:val="28"/>
        </w:rPr>
        <w:t>,</w:t>
      </w:r>
      <w:r w:rsidR="003201C5" w:rsidRPr="00BF175F">
        <w:rPr>
          <w:rFonts w:ascii="Angsana New" w:hAnsi="Angsana New" w:hint="cs"/>
          <w:sz w:val="28"/>
          <w:cs/>
        </w:rPr>
        <w:t>รสกะทิ</w:t>
      </w:r>
      <w:r w:rsidR="003201C5" w:rsidRPr="00BF175F">
        <w:rPr>
          <w:rFonts w:ascii="Angsana New" w:hAnsi="Angsana New"/>
          <w:sz w:val="28"/>
        </w:rPr>
        <w:t xml:space="preserve"> </w:t>
      </w:r>
      <w:r w:rsidR="003201C5" w:rsidRPr="00BF175F">
        <w:rPr>
          <w:rFonts w:ascii="Angsana New" w:hAnsi="Angsana New" w:hint="cs"/>
          <w:sz w:val="28"/>
          <w:cs/>
        </w:rPr>
        <w:t>รสทุเรียน</w:t>
      </w:r>
      <w:r w:rsidR="00432744" w:rsidRPr="00BF175F">
        <w:rPr>
          <w:rFonts w:ascii="Angsana New" w:hAnsi="Angsana New" w:hint="cs"/>
          <w:sz w:val="28"/>
          <w:cs/>
        </w:rPr>
        <w:t xml:space="preserve"> และ รสวาซาบิ</w:t>
      </w:r>
      <w:r w:rsidR="006F1324" w:rsidRPr="00BF175F">
        <w:rPr>
          <w:rFonts w:ascii="Angsana New" w:hAnsi="Angsana New" w:hint="cs"/>
          <w:sz w:val="28"/>
          <w:cs/>
        </w:rPr>
        <w:t xml:space="preserve"> และแบบสอดใส้รสช็อคโกแลต ซึ่งเนื้อช็อคโกแลตเรานำเข้าจากต่างประเทศ เพื่อให้ได้คุณภาพระดับพรีเมียร์</w:t>
      </w:r>
    </w:p>
    <w:p w:rsidR="00EF5920" w:rsidRPr="00BF175F" w:rsidRDefault="00EF5920" w:rsidP="00EF5920"/>
    <w:p w:rsidR="00EF5920" w:rsidRPr="00BF175F" w:rsidRDefault="00EF5920" w:rsidP="00EF5920">
      <w:pPr>
        <w:ind w:left="1418" w:hanging="698"/>
        <w:rPr>
          <w:i/>
          <w:iCs/>
          <w:cs/>
        </w:rPr>
      </w:pPr>
      <w:r w:rsidRPr="00BF175F">
        <w:rPr>
          <w:rFonts w:hint="cs"/>
          <w:i/>
          <w:iCs/>
          <w:cs/>
        </w:rPr>
        <w:t xml:space="preserve">ก. </w:t>
      </w:r>
      <w:r w:rsidRPr="00BF175F">
        <w:rPr>
          <w:i/>
          <w:iCs/>
          <w:cs/>
        </w:rPr>
        <w:t>กลยุทธ์การแข่งขัน</w:t>
      </w:r>
      <w:r w:rsidRPr="00BF175F">
        <w:rPr>
          <w:rFonts w:hint="cs"/>
          <w:i/>
          <w:iCs/>
          <w:cs/>
        </w:rPr>
        <w:t>ด้านผลิตภัณฑ์ของบริษัท</w:t>
      </w:r>
    </w:p>
    <w:p w:rsidR="00DA2349" w:rsidRPr="00BF175F" w:rsidRDefault="00EF5920" w:rsidP="00EF5920">
      <w:pPr>
        <w:ind w:left="720"/>
        <w:jc w:val="thaiDistribute"/>
        <w:rPr>
          <w:rFonts w:ascii="Angsana New" w:hAnsi="Angsana New"/>
          <w:sz w:val="28"/>
        </w:rPr>
      </w:pPr>
      <w:r w:rsidRPr="00BF175F">
        <w:rPr>
          <w:rFonts w:hint="cs"/>
          <w:cs/>
        </w:rPr>
        <w:t xml:space="preserve">(1)  </w:t>
      </w:r>
      <w:r w:rsidRPr="00BF175F">
        <w:rPr>
          <w:u w:val="single"/>
          <w:cs/>
        </w:rPr>
        <w:t>การดำเนินการด้านการตลาดในเชิงรุก</w:t>
      </w:r>
      <w:r w:rsidRPr="00BF175F">
        <w:rPr>
          <w:cs/>
        </w:rPr>
        <w:t xml:space="preserve">  โดยการเพิ่มสายผลิตภัณฑ์ใหม่   เพื่อตอบสนองความต้องการของตลาดที่มีศักยภาพ โดยบริษัทมีนโยบายที่จะเข้าไปยังตลาดที่มีช่องว่างและมีโอกาสเติบโต เช่น </w:t>
      </w:r>
      <w:r w:rsidRPr="00BF175F">
        <w:rPr>
          <w:rFonts w:ascii="Angsana New" w:hAnsi="Angsana New" w:hint="cs"/>
          <w:sz w:val="28"/>
          <w:cs/>
        </w:rPr>
        <w:t>การเพิ่มผลิตภัณฑ์ใหม่ คือวุ้นเส้นกึ่งสำเร็จรูป</w:t>
      </w:r>
      <w:r w:rsidR="006F1324" w:rsidRPr="00BF175F">
        <w:rPr>
          <w:rFonts w:ascii="Angsana New" w:hAnsi="Angsana New" w:hint="cs"/>
          <w:sz w:val="28"/>
          <w:cs/>
        </w:rPr>
        <w:t xml:space="preserve"> รสชาติใหม่</w:t>
      </w:r>
      <w:r w:rsidR="006F1324" w:rsidRPr="00BF175F">
        <w:rPr>
          <w:rFonts w:ascii="Angsana New" w:hAnsi="Angsana New"/>
          <w:sz w:val="28"/>
        </w:rPr>
        <w:t>,</w:t>
      </w:r>
      <w:r w:rsidRPr="00BF175F">
        <w:rPr>
          <w:rFonts w:ascii="Angsana New" w:hAnsi="Angsana New" w:hint="cs"/>
          <w:sz w:val="28"/>
          <w:cs/>
        </w:rPr>
        <w:t xml:space="preserve"> โจ๊กกึ่งสำเร็จรูป</w:t>
      </w:r>
      <w:r w:rsidRPr="00BF175F">
        <w:rPr>
          <w:rFonts w:ascii="Angsana New" w:hAnsi="Angsana New"/>
          <w:sz w:val="28"/>
        </w:rPr>
        <w:t xml:space="preserve"> </w:t>
      </w:r>
      <w:r w:rsidR="00DA2349" w:rsidRPr="00BF175F">
        <w:rPr>
          <w:rFonts w:ascii="Angsana New" w:hAnsi="Angsana New" w:hint="cs"/>
          <w:sz w:val="28"/>
          <w:cs/>
        </w:rPr>
        <w:t>ที่ปรับโฉมบรรจุภัณฑ์ใหม่</w:t>
      </w:r>
      <w:r w:rsidR="006F1324" w:rsidRPr="00BF175F">
        <w:rPr>
          <w:rFonts w:ascii="Angsana New" w:hAnsi="Angsana New"/>
          <w:sz w:val="28"/>
        </w:rPr>
        <w:t xml:space="preserve">, </w:t>
      </w:r>
      <w:r w:rsidR="006F1324" w:rsidRPr="00BF175F">
        <w:rPr>
          <w:rFonts w:ascii="Angsana New" w:hAnsi="Angsana New" w:hint="cs"/>
          <w:sz w:val="28"/>
          <w:cs/>
        </w:rPr>
        <w:t>วุ้นเส้นห่อ สำหรับคนรักสุขภาพ ที่เพิ่มเป็นวุ้นเส้นชาโคล สร้างความแตกต่างในตลาด</w:t>
      </w:r>
      <w:r w:rsidR="00DA2349" w:rsidRPr="00BF175F">
        <w:rPr>
          <w:rFonts w:ascii="Angsana New" w:hAnsi="Angsana New" w:hint="cs"/>
          <w:sz w:val="28"/>
          <w:cs/>
        </w:rPr>
        <w:t xml:space="preserve"> และขนมขบเคี้ยว</w:t>
      </w:r>
      <w:r w:rsidR="006F1324" w:rsidRPr="00BF175F">
        <w:rPr>
          <w:rFonts w:ascii="Angsana New" w:hAnsi="Angsana New" w:hint="cs"/>
          <w:sz w:val="28"/>
          <w:cs/>
        </w:rPr>
        <w:t>ที่ตรงใจผู้บริโภค</w:t>
      </w:r>
    </w:p>
    <w:p w:rsidR="00EF5920" w:rsidRPr="00BF175F" w:rsidRDefault="00DA2349" w:rsidP="00EF5920">
      <w:pPr>
        <w:ind w:left="72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 </w:t>
      </w:r>
      <w:r w:rsidR="00EF5920" w:rsidRPr="00BF175F">
        <w:rPr>
          <w:rFonts w:ascii="Angsana New" w:hAnsi="Angsana New" w:hint="cs"/>
          <w:sz w:val="28"/>
          <w:cs/>
        </w:rPr>
        <w:t xml:space="preserve">(2)  </w:t>
      </w:r>
      <w:r w:rsidR="00EF5920" w:rsidRPr="00BF175F">
        <w:rPr>
          <w:rFonts w:ascii="Angsana New" w:hAnsi="Angsana New"/>
          <w:sz w:val="28"/>
          <w:u w:val="single"/>
          <w:cs/>
        </w:rPr>
        <w:t>การใช้กลยุทธ์การตลาดแบบผสมผสานในการสร้างความภักดี</w:t>
      </w:r>
      <w:r w:rsidR="00EF5920" w:rsidRPr="00BF175F">
        <w:rPr>
          <w:rFonts w:ascii="Angsana New" w:hAnsi="Angsana New" w:hint="cs"/>
          <w:sz w:val="28"/>
          <w:u w:val="single"/>
          <w:cs/>
        </w:rPr>
        <w:t xml:space="preserve"> </w:t>
      </w:r>
      <w:r w:rsidR="00EF5920" w:rsidRPr="00BF175F">
        <w:rPr>
          <w:rFonts w:ascii="Angsana New" w:hAnsi="Angsana New"/>
          <w:sz w:val="28"/>
          <w:u w:val="single"/>
        </w:rPr>
        <w:t xml:space="preserve">(Brand Loyalty) </w:t>
      </w:r>
      <w:r w:rsidR="00EF5920" w:rsidRPr="00BF175F">
        <w:rPr>
          <w:rFonts w:ascii="Angsana New" w:hAnsi="Angsana New"/>
          <w:sz w:val="28"/>
          <w:u w:val="single"/>
          <w:cs/>
        </w:rPr>
        <w:t>ในตราสินค้า</w:t>
      </w:r>
      <w:r w:rsidR="00EF5920" w:rsidRPr="00BF175F">
        <w:rPr>
          <w:rFonts w:ascii="Angsana New" w:hAnsi="Angsana New"/>
          <w:sz w:val="28"/>
          <w:cs/>
        </w:rPr>
        <w:t xml:space="preserve"> </w:t>
      </w:r>
      <w:r w:rsidR="00610B43" w:rsidRPr="00BF175F">
        <w:rPr>
          <w:rFonts w:ascii="Angsana New" w:hAnsi="Angsana New" w:hint="cs"/>
          <w:sz w:val="28"/>
          <w:cs/>
        </w:rPr>
        <w:t xml:space="preserve"> </w:t>
      </w:r>
      <w:r w:rsidR="00EF5920" w:rsidRPr="00BF175F">
        <w:rPr>
          <w:rFonts w:ascii="Angsana New" w:hAnsi="Angsana New"/>
          <w:sz w:val="28"/>
          <w:cs/>
        </w:rPr>
        <w:t>เนื่องจากบริษัทเน้น</w:t>
      </w:r>
      <w:r w:rsidR="00EF5920" w:rsidRPr="00BF175F">
        <w:rPr>
          <w:rFonts w:ascii="Angsana New" w:hAnsi="Angsana New" w:hint="cs"/>
          <w:sz w:val="28"/>
          <w:cs/>
        </w:rPr>
        <w:t xml:space="preserve"> </w:t>
      </w:r>
      <w:r w:rsidR="00EF5920" w:rsidRPr="00BF175F">
        <w:rPr>
          <w:rFonts w:ascii="Angsana New" w:hAnsi="Angsana New"/>
          <w:sz w:val="28"/>
          <w:cs/>
        </w:rPr>
        <w:t>กลยุทธ์ตลาดในเชิงรุก</w:t>
      </w:r>
      <w:r w:rsidR="00EF5920" w:rsidRPr="00BF175F">
        <w:rPr>
          <w:rFonts w:ascii="Angsana New" w:hAnsi="Angsana New" w:hint="cs"/>
          <w:sz w:val="28"/>
          <w:cs/>
        </w:rPr>
        <w:t xml:space="preserve"> โดยการ</w:t>
      </w:r>
      <w:r w:rsidR="00EF5920" w:rsidRPr="00BF175F">
        <w:rPr>
          <w:rFonts w:ascii="Angsana New" w:hAnsi="Angsana New"/>
          <w:sz w:val="28"/>
          <w:cs/>
        </w:rPr>
        <w:t>สร้างความแตกต่างและข้อได้เปรียบไม่ว่าจะเป็นการใช้สื่อโฆษณาประช</w:t>
      </w:r>
      <w:r w:rsidR="00EF5920" w:rsidRPr="00BF175F">
        <w:rPr>
          <w:rFonts w:ascii="Angsana New" w:hAnsi="Angsana New" w:hint="cs"/>
          <w:sz w:val="28"/>
          <w:cs/>
        </w:rPr>
        <w:t>า</w:t>
      </w:r>
      <w:r w:rsidR="00EF5920" w:rsidRPr="00BF175F">
        <w:rPr>
          <w:rFonts w:ascii="Angsana New" w:hAnsi="Angsana New"/>
          <w:sz w:val="28"/>
          <w:cs/>
        </w:rPr>
        <w:t xml:space="preserve">สัมพันธ์   การร่วมตั้งกองโชว์สินค้าในร้านค้าและการจัดทำของแถมไปกับตัวสินค้า </w:t>
      </w:r>
    </w:p>
    <w:p w:rsidR="003201C5" w:rsidRPr="00BF175F" w:rsidRDefault="00EF5920" w:rsidP="006F1324">
      <w:pPr>
        <w:ind w:left="720"/>
        <w:jc w:val="thaiDistribute"/>
      </w:pPr>
      <w:r w:rsidRPr="00BF175F">
        <w:rPr>
          <w:rFonts w:hint="cs"/>
          <w:cs/>
        </w:rPr>
        <w:t xml:space="preserve">(3)  </w:t>
      </w:r>
      <w:r w:rsidRPr="00BF175F">
        <w:rPr>
          <w:u w:val="single"/>
          <w:cs/>
        </w:rPr>
        <w:t>การให้ความสำคัญกับคุณภาพผลิตภัณฑ์อย่างสม่ำเสมอ</w:t>
      </w:r>
      <w:r w:rsidRPr="00BF175F">
        <w:rPr>
          <w:cs/>
        </w:rPr>
        <w:t xml:space="preserve"> เนื่องจากผลิตภัณฑ์ของบริษัทเป็นสินค้าเกษตรและเกษตรแปรรูป ซึ่ง</w:t>
      </w:r>
      <w:r w:rsidRPr="00BF175F">
        <w:rPr>
          <w:rFonts w:hint="cs"/>
          <w:cs/>
        </w:rPr>
        <w:t>ยากต่อการ</w:t>
      </w:r>
      <w:r w:rsidRPr="00BF175F">
        <w:rPr>
          <w:cs/>
        </w:rPr>
        <w:t>ควบคุมคุณภาพให้คงที่</w:t>
      </w:r>
      <w:r w:rsidRPr="00BF175F">
        <w:rPr>
          <w:rFonts w:hint="cs"/>
          <w:cs/>
        </w:rPr>
        <w:t>และ</w:t>
      </w:r>
      <w:r w:rsidRPr="00BF175F">
        <w:rPr>
          <w:cs/>
        </w:rPr>
        <w:t>สม่ำเสมอ</w:t>
      </w:r>
      <w:r w:rsidRPr="00BF175F">
        <w:rPr>
          <w:rFonts w:hint="cs"/>
          <w:cs/>
        </w:rPr>
        <w:t xml:space="preserve"> </w:t>
      </w:r>
      <w:r w:rsidRPr="00BF175F">
        <w:rPr>
          <w:cs/>
        </w:rPr>
        <w:t>ดังนั้นบริษัทจึงให้ความสำคัญกับการคัดเลือกแหล่งที่มาของวัตถุดิบ การตรวจรับวัตถุดิบ ตลอดจนกระบวนการควบคุมการผลิต</w:t>
      </w:r>
      <w:r w:rsidRPr="00BF175F">
        <w:rPr>
          <w:rFonts w:hint="cs"/>
          <w:cs/>
        </w:rPr>
        <w:t xml:space="preserve"> </w:t>
      </w:r>
      <w:r w:rsidRPr="00BF175F">
        <w:rPr>
          <w:cs/>
        </w:rPr>
        <w:t xml:space="preserve">ที่จะทำให้สินค้าได้รับความพึงพอใจสูงสุดจากผู้บริโภค </w:t>
      </w:r>
    </w:p>
    <w:p w:rsidR="00EF5920" w:rsidRPr="00BF175F" w:rsidRDefault="00EF5920" w:rsidP="00EF5920">
      <w:pPr>
        <w:ind w:left="720"/>
        <w:jc w:val="thaiDistribute"/>
        <w:rPr>
          <w:cs/>
        </w:rPr>
      </w:pPr>
      <w:r w:rsidRPr="00BF175F">
        <w:rPr>
          <w:rFonts w:hint="cs"/>
          <w:cs/>
        </w:rPr>
        <w:t xml:space="preserve">(4)  </w:t>
      </w:r>
      <w:r w:rsidRPr="00BF175F">
        <w:rPr>
          <w:u w:val="single"/>
          <w:cs/>
        </w:rPr>
        <w:t>การพัฒนาระบบเทคโนโลยีสารสนเทศ</w:t>
      </w:r>
      <w:r w:rsidRPr="00BF175F">
        <w:rPr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บริษัทได้ลงทุน</w:t>
      </w:r>
      <w:r w:rsidRPr="00BF175F">
        <w:rPr>
          <w:rFonts w:ascii="Angsana New" w:hAnsi="Angsana New" w:hint="cs"/>
          <w:sz w:val="28"/>
          <w:cs/>
        </w:rPr>
        <w:t xml:space="preserve">นำระบบ </w:t>
      </w:r>
      <w:r w:rsidRPr="00BF175F">
        <w:rPr>
          <w:rFonts w:ascii="Angsana New" w:hAnsi="Angsana New"/>
          <w:sz w:val="28"/>
        </w:rPr>
        <w:t xml:space="preserve">SAP </w:t>
      </w:r>
      <w:r w:rsidRPr="00BF175F">
        <w:rPr>
          <w:rFonts w:ascii="Angsana New" w:hAnsi="Angsana New" w:hint="cs"/>
          <w:sz w:val="28"/>
          <w:cs/>
        </w:rPr>
        <w:t>มาใช้แทน</w:t>
      </w:r>
      <w:r w:rsidRPr="00BF175F">
        <w:rPr>
          <w:rFonts w:ascii="Angsana New" w:hAnsi="Angsana New"/>
          <w:sz w:val="28"/>
          <w:cs/>
        </w:rPr>
        <w:t xml:space="preserve">ในระบบ </w:t>
      </w:r>
      <w:r w:rsidRPr="00BF175F">
        <w:rPr>
          <w:rFonts w:ascii="Angsana New" w:hAnsi="Angsana New"/>
          <w:sz w:val="28"/>
        </w:rPr>
        <w:t>ERP (Enterprise Resource Planning)</w:t>
      </w:r>
      <w:r w:rsidR="00610B43"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 w:hint="cs"/>
          <w:sz w:val="28"/>
          <w:cs/>
        </w:rPr>
        <w:t>เดิม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/>
          <w:sz w:val="28"/>
          <w:cs/>
        </w:rPr>
        <w:t>ทั้งในส่วนของ การบริหารการ</w:t>
      </w:r>
      <w:r w:rsidRPr="00BF175F">
        <w:rPr>
          <w:cs/>
        </w:rPr>
        <w:t xml:space="preserve">ผลิต การบัญชีและการเงิน การขายและการตลาด  ซึ่งจะทำให้ทุกหน่วยงานสามารถวางแผน ประสานงานและรับรู้ข้อมูลอย่างรวดเร็วและทันเหตุการณ์ </w:t>
      </w:r>
    </w:p>
    <w:p w:rsidR="00EF5920" w:rsidRPr="00BF175F" w:rsidRDefault="00EF5920" w:rsidP="00EF5920">
      <w:pPr>
        <w:ind w:left="720"/>
        <w:jc w:val="thaiDistribute"/>
      </w:pPr>
      <w:r w:rsidRPr="00BF175F">
        <w:rPr>
          <w:rFonts w:hint="cs"/>
          <w:cs/>
        </w:rPr>
        <w:t xml:space="preserve">(5)  </w:t>
      </w:r>
      <w:r w:rsidRPr="00BF175F">
        <w:rPr>
          <w:u w:val="single"/>
          <w:cs/>
        </w:rPr>
        <w:t>การบริหารทรัพยากรบุคคล</w:t>
      </w:r>
      <w:r w:rsidRPr="00BF175F">
        <w:rPr>
          <w:cs/>
        </w:rPr>
        <w:t xml:space="preserve">  โดยจัดโครงสร้างองค์กรเป็นลักษณะสายการบังคับบัญชาน้อยชั้น ทำให้การสนองต่อนโยบายของผู้บริหารและการรายงานผลงานและปรับเปลี่ยนตามสถานการณ์ตลาดได้อย่างรวดเร็ว</w:t>
      </w:r>
    </w:p>
    <w:p w:rsidR="00EF5920" w:rsidRPr="00BF175F" w:rsidRDefault="00EF5920" w:rsidP="00EF5920"/>
    <w:p w:rsidR="00EF5920" w:rsidRPr="00BF175F" w:rsidRDefault="00EF5920" w:rsidP="00EF5920">
      <w:pPr>
        <w:tabs>
          <w:tab w:val="num" w:pos="1080"/>
        </w:tabs>
        <w:ind w:left="720"/>
        <w:rPr>
          <w:i/>
          <w:iCs/>
        </w:rPr>
      </w:pPr>
      <w:r w:rsidRPr="00BF175F">
        <w:rPr>
          <w:rFonts w:hint="cs"/>
          <w:i/>
          <w:iCs/>
          <w:cs/>
        </w:rPr>
        <w:lastRenderedPageBreak/>
        <w:t xml:space="preserve">ข. </w:t>
      </w:r>
      <w:r w:rsidRPr="00BF175F">
        <w:rPr>
          <w:i/>
          <w:iCs/>
          <w:cs/>
        </w:rPr>
        <w:t>กลุ่มเป้าหมาย</w:t>
      </w:r>
      <w:r w:rsidRPr="00BF175F">
        <w:rPr>
          <w:rFonts w:hint="cs"/>
          <w:i/>
          <w:iCs/>
          <w:cs/>
        </w:rPr>
        <w:t>สำหรับผลิตภัณฑ์</w:t>
      </w:r>
      <w:r w:rsidRPr="00BF175F">
        <w:rPr>
          <w:i/>
          <w:iCs/>
          <w:cs/>
        </w:rPr>
        <w:t>ของบริษัท</w:t>
      </w:r>
    </w:p>
    <w:p w:rsidR="00EF5920" w:rsidRPr="00BF175F" w:rsidRDefault="00EF5920" w:rsidP="00EF5920">
      <w:pPr>
        <w:ind w:left="720"/>
      </w:pPr>
      <w:r w:rsidRPr="00BF175F">
        <w:rPr>
          <w:cs/>
        </w:rPr>
        <w:t>กลุ่มเป้าหมายของบริษัทมีลักษณะดังนี้</w:t>
      </w:r>
    </w:p>
    <w:p w:rsidR="00EF5920" w:rsidRPr="00BF175F" w:rsidRDefault="00EF5920" w:rsidP="00EF5920">
      <w:pPr>
        <w:ind w:left="720"/>
      </w:pPr>
    </w:p>
    <w:p w:rsidR="00EF5920" w:rsidRPr="00BF175F" w:rsidRDefault="00EF5920" w:rsidP="00EF5920">
      <w:pPr>
        <w:ind w:left="720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/>
          <w:sz w:val="28"/>
        </w:rPr>
        <w:t xml:space="preserve">( 1 ) </w:t>
      </w:r>
      <w:r w:rsidRPr="00BF175F">
        <w:rPr>
          <w:rFonts w:ascii="Angsana New" w:hAnsi="Angsana New"/>
          <w:sz w:val="28"/>
          <w:cs/>
        </w:rPr>
        <w:t xml:space="preserve">กลุ่มผู้บริโภคคนสุดท้าย </w:t>
      </w:r>
      <w:r w:rsidRPr="00BF175F">
        <w:rPr>
          <w:rFonts w:ascii="Angsana New" w:hAnsi="Angsana New"/>
          <w:b/>
          <w:bCs/>
          <w:sz w:val="28"/>
          <w:cs/>
        </w:rPr>
        <w:t xml:space="preserve"> </w:t>
      </w:r>
    </w:p>
    <w:p w:rsidR="00EF5920" w:rsidRPr="00BF175F" w:rsidRDefault="00EF5920" w:rsidP="00EF5920">
      <w:pPr>
        <w:ind w:left="162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 xml:space="preserve">เพศ </w:t>
      </w:r>
      <w:r w:rsidRPr="00BF175F">
        <w:rPr>
          <w:rFonts w:ascii="Angsana New" w:hAnsi="Angsana New"/>
          <w:sz w:val="28"/>
        </w:rPr>
        <w:tab/>
      </w:r>
      <w:r w:rsidRPr="00BF175F">
        <w:rPr>
          <w:rFonts w:ascii="Angsana New" w:hAnsi="Angsana New"/>
          <w:sz w:val="28"/>
        </w:rPr>
        <w:tab/>
      </w:r>
      <w:r w:rsidRPr="00BF175F">
        <w:rPr>
          <w:rFonts w:ascii="Angsana New" w:hAnsi="Angsana New"/>
          <w:sz w:val="28"/>
          <w:cs/>
        </w:rPr>
        <w:t xml:space="preserve">หญิง </w:t>
      </w:r>
      <w:r w:rsidRPr="00BF175F">
        <w:rPr>
          <w:rFonts w:ascii="Angsana New" w:hAnsi="Angsana New"/>
          <w:sz w:val="28"/>
        </w:rPr>
        <w:t xml:space="preserve">80 % </w:t>
      </w:r>
      <w:r w:rsidRPr="00BF175F">
        <w:rPr>
          <w:rFonts w:ascii="Angsana New" w:hAnsi="Angsana New" w:hint="cs"/>
          <w:sz w:val="28"/>
          <w:cs/>
        </w:rPr>
        <w:t>และ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/>
          <w:sz w:val="28"/>
          <w:cs/>
        </w:rPr>
        <w:t xml:space="preserve">ชาย </w:t>
      </w:r>
      <w:r w:rsidRPr="00BF175F">
        <w:rPr>
          <w:rFonts w:ascii="Angsana New" w:hAnsi="Angsana New"/>
          <w:sz w:val="28"/>
        </w:rPr>
        <w:t>20%</w:t>
      </w:r>
    </w:p>
    <w:p w:rsidR="00EF5920" w:rsidRPr="00BF175F" w:rsidRDefault="00EF5920" w:rsidP="00EF5920">
      <w:pPr>
        <w:ind w:left="162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อายุ</w:t>
      </w:r>
      <w:r w:rsidR="003201C5" w:rsidRPr="00BF175F">
        <w:rPr>
          <w:rFonts w:ascii="Angsana New" w:hAnsi="Angsana New"/>
          <w:sz w:val="28"/>
        </w:rPr>
        <w:tab/>
      </w:r>
      <w:r w:rsidR="003201C5" w:rsidRPr="00BF175F">
        <w:rPr>
          <w:rFonts w:ascii="Angsana New" w:hAnsi="Angsana New"/>
          <w:sz w:val="28"/>
        </w:rPr>
        <w:tab/>
      </w:r>
      <w:r w:rsidR="003201C5" w:rsidRPr="00BF175F">
        <w:rPr>
          <w:rFonts w:ascii="Angsana New" w:hAnsi="Angsana New" w:hint="cs"/>
          <w:sz w:val="28"/>
          <w:cs/>
        </w:rPr>
        <w:t>15</w:t>
      </w:r>
      <w:r w:rsidRPr="00BF175F">
        <w:rPr>
          <w:rFonts w:ascii="Angsana New" w:hAnsi="Angsana New"/>
          <w:sz w:val="28"/>
          <w:cs/>
        </w:rPr>
        <w:t xml:space="preserve"> ปีขึ้นไป</w:t>
      </w:r>
    </w:p>
    <w:p w:rsidR="00EF5920" w:rsidRPr="00BF175F" w:rsidRDefault="00EF5920" w:rsidP="00EF5920">
      <w:pPr>
        <w:ind w:left="162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</w:rPr>
        <w:t>SES</w:t>
      </w:r>
      <w:r w:rsidRPr="00BF175F">
        <w:rPr>
          <w:rFonts w:ascii="Angsana New" w:hAnsi="Angsana New"/>
          <w:sz w:val="28"/>
        </w:rPr>
        <w:tab/>
      </w:r>
      <w:r w:rsidRPr="00BF175F">
        <w:rPr>
          <w:rFonts w:ascii="Angsana New" w:hAnsi="Angsana New"/>
          <w:sz w:val="28"/>
        </w:rPr>
        <w:tab/>
        <w:t>A – C (Social and Economic Status)</w:t>
      </w:r>
    </w:p>
    <w:p w:rsidR="00EF5920" w:rsidRPr="00BF175F" w:rsidRDefault="00EF5920" w:rsidP="00EF5920">
      <w:pPr>
        <w:ind w:left="162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สถานะภาพ</w:t>
      </w:r>
      <w:r w:rsidRPr="00BF175F">
        <w:rPr>
          <w:rFonts w:ascii="Angsana New" w:hAnsi="Angsana New"/>
          <w:sz w:val="28"/>
        </w:rPr>
        <w:tab/>
      </w:r>
      <w:r w:rsidR="003201C5" w:rsidRPr="00BF175F">
        <w:rPr>
          <w:rFonts w:ascii="Angsana New" w:hAnsi="Angsana New" w:hint="cs"/>
          <w:sz w:val="28"/>
          <w:cs/>
        </w:rPr>
        <w:t xml:space="preserve">ทุกสถานะภาพ </w:t>
      </w:r>
    </w:p>
    <w:p w:rsidR="00EF5920" w:rsidRPr="00BF175F" w:rsidRDefault="00EF5920" w:rsidP="00EF5920">
      <w:pPr>
        <w:ind w:left="162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</w:rPr>
        <w:t xml:space="preserve">Geographic </w:t>
      </w:r>
      <w:r w:rsidRPr="00BF175F">
        <w:rPr>
          <w:rFonts w:ascii="Angsana New" w:hAnsi="Angsana New"/>
          <w:sz w:val="28"/>
        </w:rPr>
        <w:tab/>
      </w:r>
      <w:r w:rsidRPr="00BF175F">
        <w:rPr>
          <w:rFonts w:ascii="Angsana New" w:hAnsi="Angsana New"/>
          <w:sz w:val="28"/>
          <w:cs/>
        </w:rPr>
        <w:t>กรุงเทพฯ และหัวเมืองในต่างจังหวัด</w:t>
      </w:r>
    </w:p>
    <w:p w:rsidR="00EF5920" w:rsidRPr="00BF175F" w:rsidRDefault="00EF5920" w:rsidP="00EF5920">
      <w:pPr>
        <w:ind w:left="720"/>
        <w:rPr>
          <w:rFonts w:ascii="Angsana New" w:hAnsi="Angsana New"/>
          <w:sz w:val="28"/>
        </w:rPr>
      </w:pPr>
    </w:p>
    <w:p w:rsidR="00EF5920" w:rsidRPr="00BF175F" w:rsidRDefault="00EF5920" w:rsidP="003201C5">
      <w:pPr>
        <w:ind w:left="1080" w:hanging="36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</w:rPr>
        <w:t xml:space="preserve">( 2 ) 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กลุ่ม</w:t>
      </w:r>
      <w:r w:rsidRPr="00BF175F">
        <w:rPr>
          <w:rFonts w:ascii="Angsana New" w:hAnsi="Angsana New" w:hint="cs"/>
          <w:sz w:val="28"/>
          <w:cs/>
        </w:rPr>
        <w:t>ลูกค้า</w:t>
      </w:r>
      <w:r w:rsidRPr="00BF175F">
        <w:rPr>
          <w:rFonts w:ascii="Angsana New" w:hAnsi="Angsana New"/>
          <w:sz w:val="28"/>
          <w:cs/>
        </w:rPr>
        <w:t>อุตสาหกรรม</w:t>
      </w:r>
      <w:r w:rsidR="003201C5" w:rsidRPr="00BF175F">
        <w:rPr>
          <w:rFonts w:ascii="Angsana New" w:hAnsi="Angsana New" w:hint="cs"/>
          <w:sz w:val="28"/>
          <w:cs/>
        </w:rPr>
        <w:t xml:space="preserve"> โรงแรมและร้านอาหาร </w:t>
      </w:r>
      <w:r w:rsidRPr="00BF175F">
        <w:rPr>
          <w:rFonts w:ascii="Angsana New" w:hAnsi="Angsana New"/>
          <w:sz w:val="28"/>
          <w:cs/>
        </w:rPr>
        <w:t xml:space="preserve"> </w:t>
      </w:r>
      <w:r w:rsidRPr="00BF175F">
        <w:rPr>
          <w:rFonts w:ascii="Angsana New" w:hAnsi="Angsana New" w:hint="cs"/>
          <w:sz w:val="28"/>
          <w:cs/>
        </w:rPr>
        <w:t>โดย</w:t>
      </w:r>
      <w:r w:rsidRPr="00BF175F">
        <w:rPr>
          <w:rFonts w:ascii="Angsana New" w:hAnsi="Angsana New"/>
          <w:sz w:val="28"/>
          <w:cs/>
        </w:rPr>
        <w:t>ลูกค้า</w:t>
      </w:r>
      <w:r w:rsidRPr="00BF175F">
        <w:rPr>
          <w:rFonts w:ascii="Angsana New" w:hAnsi="Angsana New" w:hint="cs"/>
          <w:sz w:val="28"/>
          <w:cs/>
        </w:rPr>
        <w:t>ดังกล่าว</w:t>
      </w:r>
      <w:r w:rsidRPr="00BF175F">
        <w:rPr>
          <w:rFonts w:ascii="Angsana New" w:hAnsi="Angsana New"/>
          <w:sz w:val="28"/>
          <w:cs/>
        </w:rPr>
        <w:t xml:space="preserve">ส่วนใหญ่จะเป็นผู้ประกอบการนำไปเพื่อผลิตหรือนำไปใช้ในอุตสาหกรรม </w:t>
      </w:r>
      <w:r w:rsidR="003201C5" w:rsidRPr="00BF175F">
        <w:rPr>
          <w:rFonts w:ascii="Angsana New" w:hAnsi="Angsana New" w:hint="cs"/>
          <w:sz w:val="28"/>
          <w:cs/>
        </w:rPr>
        <w:t xml:space="preserve">และจัดจำหน่ายให้ผู้บริโภคคนสุดท้าย </w:t>
      </w:r>
    </w:p>
    <w:p w:rsidR="00EF5920" w:rsidRPr="00BF175F" w:rsidRDefault="00EF5920" w:rsidP="00EF5920">
      <w:pPr>
        <w:ind w:left="720"/>
        <w:rPr>
          <w:rFonts w:ascii="Angsana New" w:hAnsi="Angsana New"/>
          <w:sz w:val="28"/>
        </w:rPr>
      </w:pPr>
    </w:p>
    <w:p w:rsidR="00EF5920" w:rsidRPr="00BF175F" w:rsidRDefault="00EF5920" w:rsidP="00EF5920">
      <w:pPr>
        <w:ind w:left="1080" w:hanging="360"/>
        <w:jc w:val="thaiDistribute"/>
        <w:rPr>
          <w:i/>
          <w:iCs/>
        </w:rPr>
      </w:pPr>
      <w:r w:rsidRPr="00BF175F">
        <w:rPr>
          <w:rFonts w:ascii="Angsana New" w:hAnsi="Angsana New"/>
          <w:sz w:val="28"/>
        </w:rPr>
        <w:t xml:space="preserve">( 3 ) 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กลุ่มผู้บริโภคชาวเอเ</w:t>
      </w:r>
      <w:r w:rsidRPr="00BF175F">
        <w:rPr>
          <w:rFonts w:ascii="Angsana New" w:hAnsi="Angsana New" w:hint="cs"/>
          <w:sz w:val="28"/>
          <w:cs/>
        </w:rPr>
        <w:t>ชี</w:t>
      </w:r>
      <w:r w:rsidRPr="00BF175F">
        <w:rPr>
          <w:rFonts w:ascii="Angsana New" w:hAnsi="Angsana New"/>
          <w:sz w:val="28"/>
          <w:cs/>
        </w:rPr>
        <w:t>ยที่อาศัยอยู่ในประเทศต่างๆ ทั่วโลก  ที่จะนิยมรับประทานข้าวขาวหอมมะลิของไทยที่มีรสชาติอร่อย แตกต่างจากข้าวชนิดอื่น</w:t>
      </w:r>
    </w:p>
    <w:p w:rsidR="00EF5920" w:rsidRPr="00BF175F" w:rsidRDefault="00EF5920" w:rsidP="00EF5920">
      <w:pPr>
        <w:ind w:left="720"/>
      </w:pPr>
    </w:p>
    <w:p w:rsidR="00EF5920" w:rsidRPr="00BF175F" w:rsidRDefault="00EF5920" w:rsidP="00EF5920">
      <w:pPr>
        <w:ind w:left="720"/>
        <w:rPr>
          <w:i/>
          <w:iCs/>
        </w:rPr>
      </w:pPr>
      <w:r w:rsidRPr="00BF175F">
        <w:rPr>
          <w:rFonts w:hint="cs"/>
          <w:i/>
          <w:iCs/>
          <w:cs/>
        </w:rPr>
        <w:t xml:space="preserve">ค. </w:t>
      </w:r>
      <w:r w:rsidRPr="00BF175F">
        <w:rPr>
          <w:i/>
          <w:iCs/>
          <w:cs/>
        </w:rPr>
        <w:t>การจัดจำหน่ายและช่องทางการจำหน่าย</w:t>
      </w:r>
      <w:r w:rsidRPr="00BF175F">
        <w:rPr>
          <w:rFonts w:hint="cs"/>
          <w:i/>
          <w:iCs/>
          <w:cs/>
        </w:rPr>
        <w:t>ผลิตภัณฑ์ของบริษัท</w:t>
      </w:r>
    </w:p>
    <w:p w:rsidR="00EF5920" w:rsidRPr="00BF175F" w:rsidRDefault="00EF5920" w:rsidP="00EF5920">
      <w:pPr>
        <w:ind w:left="360" w:firstLine="360"/>
        <w:jc w:val="thaiDistribute"/>
        <w:rPr>
          <w:rFonts w:ascii="Angsana New"/>
          <w:sz w:val="28"/>
        </w:rPr>
      </w:pPr>
      <w:r w:rsidRPr="00BF175F">
        <w:rPr>
          <w:rFonts w:ascii="Angsana New" w:hint="cs"/>
          <w:sz w:val="28"/>
          <w:cs/>
          <w:lang w:val="th-TH"/>
        </w:rPr>
        <w:t>ปัจจุบันบริษัท</w:t>
      </w:r>
      <w:r w:rsidRPr="00BF175F">
        <w:rPr>
          <w:rFonts w:ascii="Angsana New"/>
          <w:sz w:val="28"/>
          <w:cs/>
          <w:lang w:val="th-TH"/>
        </w:rPr>
        <w:t xml:space="preserve">มีช่องทางการจำหน่ายสินค้าหลักอยู่ </w:t>
      </w:r>
      <w:r w:rsidR="001D336B" w:rsidRPr="00BF175F">
        <w:rPr>
          <w:rFonts w:ascii="Angsana New" w:hint="cs"/>
          <w:sz w:val="28"/>
          <w:cs/>
          <w:lang w:val="th-TH"/>
        </w:rPr>
        <w:t>2</w:t>
      </w:r>
      <w:r w:rsidRPr="00BF175F">
        <w:rPr>
          <w:rFonts w:ascii="Angsana New"/>
          <w:sz w:val="28"/>
          <w:cs/>
          <w:lang w:val="th-TH"/>
        </w:rPr>
        <w:t xml:space="preserve"> ช่องทาง</w:t>
      </w:r>
      <w:r w:rsidR="00610B43" w:rsidRPr="00BF175F">
        <w:rPr>
          <w:rFonts w:ascii="Angsana New"/>
          <w:sz w:val="28"/>
        </w:rPr>
        <w:t xml:space="preserve"> </w:t>
      </w:r>
      <w:r w:rsidRPr="00BF175F">
        <w:rPr>
          <w:rFonts w:ascii="Angsana New" w:hint="cs"/>
          <w:sz w:val="28"/>
          <w:cs/>
          <w:lang w:val="th-TH"/>
        </w:rPr>
        <w:t xml:space="preserve">1) ผ่านผู้แทนจำหน่ายในประเทศ </w:t>
      </w:r>
      <w:r w:rsidR="001D336B" w:rsidRPr="00BF175F">
        <w:rPr>
          <w:rFonts w:ascii="Angsana New" w:hint="cs"/>
          <w:sz w:val="28"/>
          <w:cs/>
          <w:lang w:val="th-TH"/>
        </w:rPr>
        <w:t xml:space="preserve"> </w:t>
      </w:r>
      <w:r w:rsidR="00610B43" w:rsidRPr="00BF175F">
        <w:rPr>
          <w:rFonts w:ascii="Angsana New" w:hint="cs"/>
          <w:sz w:val="28"/>
          <w:cs/>
          <w:lang w:val="th-TH"/>
        </w:rPr>
        <w:t xml:space="preserve"> </w:t>
      </w:r>
      <w:r w:rsidRPr="00BF175F">
        <w:rPr>
          <w:rFonts w:ascii="Angsana New" w:hint="cs"/>
          <w:sz w:val="28"/>
          <w:cs/>
          <w:lang w:val="th-TH"/>
        </w:rPr>
        <w:t xml:space="preserve">2) </w:t>
      </w:r>
      <w:r w:rsidR="00610B43" w:rsidRPr="00BF175F">
        <w:rPr>
          <w:rFonts w:ascii="Angsana New" w:hint="cs"/>
          <w:sz w:val="28"/>
          <w:cs/>
          <w:lang w:val="th-TH"/>
        </w:rPr>
        <w:t xml:space="preserve"> </w:t>
      </w:r>
      <w:r w:rsidRPr="00BF175F">
        <w:rPr>
          <w:rFonts w:ascii="Angsana New" w:hint="cs"/>
          <w:sz w:val="28"/>
          <w:cs/>
          <w:lang w:val="th-TH"/>
        </w:rPr>
        <w:t>ผ่าน</w:t>
      </w:r>
      <w:r w:rsidRPr="00BF175F">
        <w:rPr>
          <w:rFonts w:ascii="Angsana New"/>
          <w:sz w:val="28"/>
          <w:cs/>
          <w:lang w:val="th-TH"/>
        </w:rPr>
        <w:t xml:space="preserve">ฝ่ายขายต่างประเทศ </w:t>
      </w:r>
    </w:p>
    <w:p w:rsidR="00DF0F34" w:rsidRPr="00BF175F" w:rsidRDefault="00DF0F34" w:rsidP="00EF5920">
      <w:pPr>
        <w:ind w:left="360" w:firstLine="360"/>
        <w:jc w:val="thaiDistribute"/>
        <w:rPr>
          <w:rFonts w:ascii="Angsana New"/>
          <w:sz w:val="28"/>
        </w:rPr>
      </w:pPr>
    </w:p>
    <w:p w:rsidR="00EF5920" w:rsidRPr="00BF175F" w:rsidRDefault="00EF5920" w:rsidP="00EF5920">
      <w:pPr>
        <w:ind w:left="360" w:firstLine="360"/>
        <w:jc w:val="center"/>
        <w:rPr>
          <w:rFonts w:ascii="Angsana New"/>
          <w:b/>
          <w:bCs/>
          <w:sz w:val="28"/>
          <w:cs/>
          <w:lang w:val="th-TH"/>
        </w:rPr>
      </w:pPr>
      <w:r w:rsidRPr="00BF175F">
        <w:rPr>
          <w:rFonts w:ascii="Angsana New" w:hint="cs"/>
          <w:b/>
          <w:bCs/>
          <w:sz w:val="28"/>
          <w:cs/>
          <w:lang w:val="th-TH"/>
        </w:rPr>
        <w:t>ช่องทางการจำหน่ายสินค้าของบริษัท ไทยฮา จำกัด (มหาชน) และบริษัทย่อย</w:t>
      </w:r>
    </w:p>
    <w:p w:rsidR="00EF5920" w:rsidRPr="00BF175F" w:rsidRDefault="00EF5920" w:rsidP="00EF5920">
      <w:pPr>
        <w:ind w:left="360" w:firstLine="360"/>
        <w:jc w:val="both"/>
        <w:rPr>
          <w:rFonts w:ascii="Angsana New"/>
          <w:sz w:val="28"/>
        </w:rPr>
      </w:pPr>
    </w:p>
    <w:p w:rsidR="00EF5920" w:rsidRPr="00BF175F" w:rsidRDefault="000D08DE" w:rsidP="00EF5920">
      <w:pPr>
        <w:ind w:left="360" w:firstLine="360"/>
        <w:rPr>
          <w:rFonts w:ascii="Angsana New"/>
          <w:sz w:val="28"/>
        </w:rPr>
      </w:pPr>
      <w:r w:rsidRPr="000D08DE">
        <w:rPr>
          <w:rFonts w:ascii="Angsana New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153pt;margin-top:-.05pt;width:120.15pt;height:38.2pt;z-index:251648512">
            <v:textbox style="mso-next-textbox:#_x0000_s1076">
              <w:txbxContent>
                <w:p w:rsidR="002F0192" w:rsidRDefault="002F0192" w:rsidP="00EF5920">
                  <w:pPr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 w:hint="cs"/>
                      <w:sz w:val="32"/>
                      <w:szCs w:val="32"/>
                      <w:cs/>
                    </w:rPr>
                    <w:t>บมจ. ไทยฮา</w:t>
                  </w:r>
                </w:p>
              </w:txbxContent>
            </v:textbox>
          </v:shape>
        </w:pict>
      </w:r>
    </w:p>
    <w:p w:rsidR="00EF5920" w:rsidRPr="00BF175F" w:rsidRDefault="00EF5920" w:rsidP="00EF5920">
      <w:pPr>
        <w:ind w:left="360" w:firstLine="360"/>
        <w:rPr>
          <w:rFonts w:ascii="Angsana New"/>
          <w:sz w:val="28"/>
        </w:rPr>
      </w:pPr>
    </w:p>
    <w:p w:rsidR="00EF5920" w:rsidRPr="00BF175F" w:rsidRDefault="000D08DE" w:rsidP="00EF5920">
      <w:pPr>
        <w:ind w:left="360" w:firstLine="360"/>
        <w:rPr>
          <w:rFonts w:ascii="Angsana New"/>
          <w:sz w:val="28"/>
        </w:rPr>
      </w:pPr>
      <w:r w:rsidRPr="000D08DE">
        <w:rPr>
          <w:rFonts w:ascii="Angsana New"/>
          <w:noProof/>
          <w:sz w:val="20"/>
        </w:rPr>
        <w:pict>
          <v:line id="_x0000_s1084" style="position:absolute;left:0;text-align:left;z-index:251655680" from="54pt,18.7pt" to="399.75pt,18.7pt">
            <w10:wrap type="square"/>
          </v:line>
        </w:pict>
      </w:r>
      <w:r w:rsidRPr="000D08DE">
        <w:rPr>
          <w:rFonts w:ascii="Angsana New"/>
          <w:noProof/>
          <w:sz w:val="20"/>
        </w:rPr>
        <w:pict>
          <v:line id="_x0000_s1085" style="position:absolute;left:0;text-align:left;z-index:251656704" from="3in,.35pt" to="3in,18.7pt">
            <w10:wrap type="square"/>
          </v:line>
        </w:pict>
      </w:r>
    </w:p>
    <w:p w:rsidR="00EF5920" w:rsidRPr="00BF175F" w:rsidRDefault="000D08DE" w:rsidP="00EF5920">
      <w:pPr>
        <w:ind w:left="360" w:firstLine="360"/>
        <w:rPr>
          <w:rFonts w:ascii="Angsana New"/>
          <w:sz w:val="28"/>
        </w:rPr>
      </w:pPr>
      <w:r w:rsidRPr="000D08DE">
        <w:rPr>
          <w:rFonts w:ascii="Angsana New"/>
          <w:noProof/>
          <w:sz w:val="20"/>
        </w:rPr>
        <w:pict>
          <v:line id="_x0000_s1083" style="position:absolute;left:0;text-align:left;z-index:251654656" from="399.75pt,.6pt" to="399.75pt,23.85pt">
            <v:stroke endarrow="block"/>
          </v:line>
        </w:pict>
      </w:r>
      <w:r w:rsidRPr="000D08DE">
        <w:rPr>
          <w:rFonts w:ascii="Angsana New"/>
          <w:noProof/>
          <w:sz w:val="20"/>
        </w:rPr>
        <w:pict>
          <v:line id="_x0000_s1078" style="position:absolute;left:0;text-align:left;z-index:251650560" from="54pt,-.2pt" to="54pt,23.05pt">
            <v:stroke endarrow="block"/>
          </v:line>
        </w:pict>
      </w:r>
    </w:p>
    <w:p w:rsidR="00EF5920" w:rsidRPr="00BF175F" w:rsidRDefault="000D08DE" w:rsidP="00EF5920">
      <w:pPr>
        <w:ind w:left="360" w:firstLine="360"/>
        <w:rPr>
          <w:rFonts w:ascii="Angsana New"/>
          <w:sz w:val="28"/>
        </w:rPr>
      </w:pPr>
      <w:r w:rsidRPr="000D08DE">
        <w:rPr>
          <w:rFonts w:ascii="Angsana New"/>
          <w:noProof/>
          <w:sz w:val="20"/>
        </w:rPr>
        <w:pict>
          <v:shape id="_x0000_s1081" type="#_x0000_t202" style="position:absolute;left:0;text-align:left;margin-left:318.75pt;margin-top:4.15pt;width:2in;height:45pt;z-index:251652608">
            <v:textbox style="mso-next-textbox:#_x0000_s1081">
              <w:txbxContent>
                <w:p w:rsidR="002F0192" w:rsidRDefault="002F0192" w:rsidP="00610B43">
                  <w:pPr>
                    <w:pStyle w:val="Heading5"/>
                    <w:jc w:val="center"/>
                    <w:rPr>
                      <w:rFonts w:hAnsi="Angsana New"/>
                      <w:cs/>
                    </w:rPr>
                  </w:pPr>
                  <w:r>
                    <w:rPr>
                      <w:rFonts w:hint="cs"/>
                      <w:cs/>
                    </w:rPr>
                    <w:t>ฝ่ายขายต่างประเทศ</w:t>
                  </w:r>
                </w:p>
                <w:p w:rsidR="002F0192" w:rsidRPr="00E65A3C" w:rsidRDefault="002F0192" w:rsidP="00E65A3C"/>
              </w:txbxContent>
            </v:textbox>
          </v:shape>
        </w:pict>
      </w:r>
      <w:r w:rsidRPr="000D08DE">
        <w:rPr>
          <w:rFonts w:ascii="Angsana New"/>
          <w:noProof/>
          <w:sz w:val="20"/>
        </w:rPr>
        <w:pict>
          <v:shape id="_x0000_s1077" type="#_x0000_t202" style="position:absolute;left:0;text-align:left;margin-left:-10.5pt;margin-top:4.15pt;width:135pt;height:45pt;z-index:251649536">
            <v:textbox style="mso-next-textbox:#_x0000_s1077">
              <w:txbxContent>
                <w:p w:rsidR="002F0192" w:rsidRDefault="002F0192" w:rsidP="00610B43">
                  <w:pPr>
                    <w:pStyle w:val="Heading5"/>
                    <w:jc w:val="center"/>
                    <w:rPr>
                      <w:rFonts w:hAnsi="Angsana New"/>
                      <w:cs/>
                    </w:rPr>
                  </w:pPr>
                  <w:r>
                    <w:rPr>
                      <w:rFonts w:hint="cs"/>
                      <w:cs/>
                    </w:rPr>
                    <w:t>ฝ่ายขายภายในประเทศ</w:t>
                  </w:r>
                </w:p>
                <w:p w:rsidR="002F0192" w:rsidRPr="001C7840" w:rsidRDefault="002F0192" w:rsidP="00EF5920">
                  <w:pPr>
                    <w:jc w:val="center"/>
                    <w:rPr>
                      <w:cs/>
                    </w:rPr>
                  </w:pPr>
                </w:p>
              </w:txbxContent>
            </v:textbox>
          </v:shape>
        </w:pict>
      </w:r>
    </w:p>
    <w:p w:rsidR="00EF5920" w:rsidRPr="00BF175F" w:rsidRDefault="00EF5920" w:rsidP="00EF5920">
      <w:pPr>
        <w:ind w:left="360" w:firstLine="360"/>
        <w:rPr>
          <w:rFonts w:ascii="Angsana New"/>
          <w:sz w:val="28"/>
        </w:rPr>
      </w:pPr>
    </w:p>
    <w:p w:rsidR="00EF5920" w:rsidRPr="00BF175F" w:rsidRDefault="000D08DE" w:rsidP="00EF5920">
      <w:pPr>
        <w:ind w:left="360" w:firstLine="360"/>
        <w:rPr>
          <w:rFonts w:ascii="Angsana New"/>
          <w:sz w:val="28"/>
        </w:rPr>
      </w:pPr>
      <w:r w:rsidRPr="000D08DE">
        <w:rPr>
          <w:rFonts w:ascii="Angsana New"/>
          <w:noProof/>
          <w:sz w:val="20"/>
        </w:rPr>
        <w:pict>
          <v:shape id="_x0000_s1082" type="#_x0000_t202" style="position:absolute;left:0;text-align:left;margin-left:318.75pt;margin-top:23.35pt;width:162pt;height:40.15pt;z-index:251653632">
            <v:textbox style="mso-next-textbox:#_x0000_s1082">
              <w:txbxContent>
                <w:p w:rsidR="002F0192" w:rsidRDefault="002F0192" w:rsidP="00E80C34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  <w:cs/>
                      <w:lang w:val="th-TH"/>
                    </w:rPr>
                    <w:t>จำหน่ายและกระจายสินค้า</w:t>
                  </w:r>
                  <w:r>
                    <w:rPr>
                      <w:rFonts w:hint="cs"/>
                      <w:szCs w:val="24"/>
                      <w:cs/>
                    </w:rPr>
                    <w:t>ของบริษัท ไปยังลูกค้าต่างประเทศกว่า 80 ประเทศทั่วโลก</w:t>
                  </w:r>
                </w:p>
              </w:txbxContent>
            </v:textbox>
            <w10:wrap type="square"/>
          </v:shape>
        </w:pict>
      </w:r>
      <w:r w:rsidRPr="000D08DE">
        <w:rPr>
          <w:rFonts w:ascii="Angsana New"/>
          <w:noProof/>
          <w:sz w:val="20"/>
        </w:rPr>
        <w:pict>
          <v:line id="_x0000_s1087" style="position:absolute;left:0;text-align:left;z-index:251658752" from="399.75pt,12.1pt" to="399.75pt,23.35pt">
            <w10:wrap type="square"/>
          </v:line>
        </w:pict>
      </w:r>
      <w:r w:rsidRPr="000D08DE">
        <w:rPr>
          <w:rFonts w:ascii="Angsana New"/>
          <w:noProof/>
          <w:sz w:val="20"/>
        </w:rPr>
        <w:pict>
          <v:shape id="_x0000_s1094" type="#_x0000_t202" style="position:absolute;left:0;text-align:left;margin-left:-74.25pt;margin-top:23.35pt;width:76.5pt;height:45pt;z-index:251663872">
            <v:textbox style="mso-next-textbox:#_x0000_s1094">
              <w:txbxContent>
                <w:p w:rsidR="002F0192" w:rsidRDefault="002F0192" w:rsidP="00610B43">
                  <w:pPr>
                    <w:pStyle w:val="Heading5"/>
                    <w:jc w:val="center"/>
                    <w:rPr>
                      <w:rFonts w:hAnsi="Angsana New"/>
                    </w:rPr>
                  </w:pPr>
                  <w:r>
                    <w:rPr>
                      <w:rFonts w:hint="cs"/>
                      <w:cs/>
                    </w:rPr>
                    <w:t>ขายตรง</w:t>
                  </w:r>
                </w:p>
                <w:p w:rsidR="002F0192" w:rsidRPr="001C7840" w:rsidRDefault="002F0192" w:rsidP="00610B43">
                  <w:pPr>
                    <w:jc w:val="center"/>
                    <w:rPr>
                      <w:cs/>
                    </w:rPr>
                  </w:pPr>
                </w:p>
              </w:txbxContent>
            </v:textbox>
          </v:shape>
        </w:pict>
      </w:r>
      <w:r w:rsidRPr="000D08DE">
        <w:rPr>
          <w:rFonts w:ascii="Angsana New"/>
          <w:noProof/>
          <w:sz w:val="20"/>
        </w:rPr>
        <w:pict>
          <v:line id="_x0000_s1086" style="position:absolute;left:0;text-align:left;z-index:251657728" from="47.25pt,11.35pt" to="47.25pt,22.6pt">
            <w10:wrap type="square"/>
          </v:line>
        </w:pict>
      </w:r>
    </w:p>
    <w:p w:rsidR="00EF5920" w:rsidRPr="00BF175F" w:rsidRDefault="000D08DE" w:rsidP="00EF5920">
      <w:pPr>
        <w:ind w:left="360" w:firstLine="360"/>
        <w:rPr>
          <w:rFonts w:ascii="Angsana New"/>
          <w:sz w:val="28"/>
        </w:rPr>
      </w:pPr>
      <w:r w:rsidRPr="000D08DE">
        <w:rPr>
          <w:rFonts w:ascii="Angsana New" w:hAnsi="Angsana New"/>
          <w:b/>
          <w:bCs/>
          <w:noProof/>
          <w:sz w:val="28"/>
        </w:rPr>
        <w:pict>
          <v:shape id="_x0000_s1097" type="#_x0000_t202" style="position:absolute;left:0;text-align:left;margin-left:191.25pt;margin-top:3.65pt;width:94.5pt;height:49.9pt;z-index:251666944">
            <v:textbox style="mso-next-textbox:#_x0000_s1097">
              <w:txbxContent>
                <w:p w:rsidR="002F0192" w:rsidRPr="00DA2349" w:rsidRDefault="002F0192" w:rsidP="00DA2349">
                  <w:pPr>
                    <w:pStyle w:val="Heading5"/>
                    <w:jc w:val="center"/>
                    <w:rPr>
                      <w:rFonts w:hAnsi="Angsana New"/>
                    </w:rPr>
                  </w:pPr>
                  <w:r>
                    <w:t>Kaset shop/ Kaset Online</w:t>
                  </w:r>
                </w:p>
                <w:p w:rsidR="002F0192" w:rsidRPr="001C7840" w:rsidRDefault="002F0192" w:rsidP="00DA2349">
                  <w:pPr>
                    <w:jc w:val="center"/>
                    <w:rPr>
                      <w:cs/>
                    </w:rPr>
                  </w:pPr>
                </w:p>
              </w:txbxContent>
            </v:textbox>
          </v:shape>
        </w:pict>
      </w:r>
      <w:r w:rsidRPr="000D08DE">
        <w:rPr>
          <w:rFonts w:ascii="Angsana New"/>
          <w:noProof/>
          <w:sz w:val="20"/>
        </w:rPr>
        <w:pict>
          <v:shape id="_x0000_s1092" type="#_x0000_t202" style="position:absolute;left:0;text-align:left;margin-left:92.25pt;margin-top:3.65pt;width:94.5pt;height:45pt;z-index:251661824">
            <v:textbox style="mso-next-textbox:#_x0000_s1092">
              <w:txbxContent>
                <w:p w:rsidR="002F0192" w:rsidRDefault="002F0192" w:rsidP="00610B43">
                  <w:pPr>
                    <w:pStyle w:val="Heading5"/>
                    <w:jc w:val="center"/>
                    <w:rPr>
                      <w:rFonts w:hAnsi="Angsana New"/>
                    </w:rPr>
                  </w:pPr>
                  <w:r>
                    <w:t>Modern Trade</w:t>
                  </w:r>
                </w:p>
                <w:p w:rsidR="002F0192" w:rsidRPr="001C7840" w:rsidRDefault="002F0192" w:rsidP="00610B43">
                  <w:pPr>
                    <w:jc w:val="center"/>
                    <w:rPr>
                      <w:cs/>
                    </w:rPr>
                  </w:pPr>
                </w:p>
              </w:txbxContent>
            </v:textbox>
          </v:shape>
        </w:pict>
      </w:r>
      <w:r w:rsidRPr="000D08DE">
        <w:rPr>
          <w:rFonts w:ascii="Angsana New" w:hAnsi="Angsana New"/>
          <w:noProof/>
        </w:rPr>
        <w:pict>
          <v:shape id="_x0000_s1095" type="#_x0000_t202" style="position:absolute;left:0;text-align:left;margin-left:6.75pt;margin-top:4.4pt;width:80.25pt;height:45pt;z-index:251664896">
            <v:textbox style="mso-next-textbox:#_x0000_s1095">
              <w:txbxContent>
                <w:p w:rsidR="002F0192" w:rsidRDefault="002F0192" w:rsidP="00610B43">
                  <w:pPr>
                    <w:pStyle w:val="Heading5"/>
                    <w:jc w:val="center"/>
                    <w:rPr>
                      <w:rFonts w:hAnsi="Angsana New"/>
                    </w:rPr>
                  </w:pPr>
                  <w:r>
                    <w:t>IHORECA</w:t>
                  </w:r>
                </w:p>
                <w:p w:rsidR="002F0192" w:rsidRPr="001C7840" w:rsidRDefault="002F0192" w:rsidP="00610B43">
                  <w:pPr>
                    <w:jc w:val="center"/>
                    <w:rPr>
                      <w:cs/>
                    </w:rPr>
                  </w:pPr>
                </w:p>
              </w:txbxContent>
            </v:textbox>
          </v:shape>
        </w:pict>
      </w:r>
    </w:p>
    <w:p w:rsidR="00EF5920" w:rsidRPr="00BF175F" w:rsidRDefault="00EF5920" w:rsidP="00EF5920">
      <w:pPr>
        <w:ind w:left="360" w:firstLine="360"/>
        <w:rPr>
          <w:rFonts w:ascii="Angsana New"/>
          <w:sz w:val="28"/>
        </w:rPr>
      </w:pPr>
    </w:p>
    <w:p w:rsidR="00610B43" w:rsidRPr="00BF175F" w:rsidRDefault="000D08DE" w:rsidP="00EF5920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  <w:r w:rsidRPr="000D08DE">
        <w:rPr>
          <w:rFonts w:ascii="Angsana New" w:hAnsi="Angsana New"/>
          <w:b/>
          <w:bCs/>
          <w:noProof/>
          <w:sz w:val="28"/>
        </w:rPr>
        <w:pict>
          <v:shape id="_x0000_s1098" type="#_x0000_t202" style="position:absolute;margin-left:198.75pt;margin-top:15.75pt;width:76.5pt;height:69.75pt;z-index:251667968">
            <v:textbox style="mso-next-textbox:#_x0000_s1098">
              <w:txbxContent>
                <w:p w:rsidR="002F0192" w:rsidRDefault="002F0192" w:rsidP="001D336B">
                  <w:pPr>
                    <w:rPr>
                      <w:rFonts w:ascii="Angsana New"/>
                      <w:szCs w:val="24"/>
                    </w:rPr>
                  </w:pPr>
                  <w:r>
                    <w:rPr>
                      <w:rFonts w:ascii="Angsana New" w:hint="cs"/>
                      <w:szCs w:val="24"/>
                      <w:cs/>
                    </w:rPr>
                    <w:t>สวัสดิการพนักงาน</w:t>
                  </w:r>
                </w:p>
                <w:p w:rsidR="002F0192" w:rsidRDefault="002F0192" w:rsidP="001D336B">
                  <w:pPr>
                    <w:rPr>
                      <w:rFonts w:ascii="Angsana New"/>
                      <w:szCs w:val="24"/>
                    </w:rPr>
                  </w:pPr>
                  <w:r>
                    <w:rPr>
                      <w:rFonts w:ascii="Angsana New" w:hint="cs"/>
                      <w:szCs w:val="24"/>
                      <w:cs/>
                    </w:rPr>
                    <w:t>ขายหน้าร้าน</w:t>
                  </w:r>
                </w:p>
                <w:p w:rsidR="002F0192" w:rsidRDefault="002F0192" w:rsidP="001D336B">
                  <w:pPr>
                    <w:rPr>
                      <w:cs/>
                    </w:rPr>
                  </w:pPr>
                  <w:r>
                    <w:rPr>
                      <w:rFonts w:ascii="Angsana New" w:hint="cs"/>
                      <w:szCs w:val="24"/>
                      <w:cs/>
                    </w:rPr>
                    <w:t>ขายออนไลน์</w:t>
                  </w:r>
                </w:p>
              </w:txbxContent>
            </v:textbox>
            <w10:wrap type="square"/>
          </v:shape>
        </w:pict>
      </w:r>
      <w:r>
        <w:rPr>
          <w:rFonts w:ascii="Angsana New" w:hAnsi="Angsana New"/>
          <w:noProof/>
        </w:rPr>
        <w:pict>
          <v:shape id="_x0000_s1096" type="#_x0000_t202" style="position:absolute;margin-left:92.25pt;margin-top:15.75pt;width:94.5pt;height:45.75pt;z-index:251665920">
            <v:textbox style="mso-next-textbox:#_x0000_s1096">
              <w:txbxContent>
                <w:p w:rsidR="002F0192" w:rsidRPr="00610B43" w:rsidRDefault="002F0192" w:rsidP="00610B43">
                  <w:pPr>
                    <w:jc w:val="center"/>
                    <w:rPr>
                      <w:szCs w:val="24"/>
                      <w:cs/>
                    </w:rPr>
                  </w:pPr>
                  <w:r>
                    <w:rPr>
                      <w:rFonts w:ascii="Angsana New" w:hint="cs"/>
                      <w:szCs w:val="24"/>
                      <w:cs/>
                    </w:rPr>
                    <w:t>ลูกค้าร้านสะดวกซื้อ ร้านค้าซุปเปอร์มาร์เก็ต</w:t>
                  </w:r>
                </w:p>
                <w:p w:rsidR="002F0192" w:rsidRDefault="002F0192" w:rsidP="00610B43"/>
              </w:txbxContent>
            </v:textbox>
            <w10:wrap type="square"/>
          </v:shape>
        </w:pict>
      </w:r>
      <w:r>
        <w:rPr>
          <w:rFonts w:ascii="Angsana New" w:hAnsi="Angsana New"/>
          <w:noProof/>
        </w:rPr>
        <w:pict>
          <v:shape id="_x0000_s1093" type="#_x0000_t202" style="position:absolute;margin-left:6.75pt;margin-top:15.75pt;width:80.25pt;height:102pt;z-index:251662848">
            <v:textbox style="mso-next-textbox:#_x0000_s1093">
              <w:txbxContent>
                <w:p w:rsidR="002F0192" w:rsidRPr="00610B43" w:rsidRDefault="002F0192" w:rsidP="00610B43">
                  <w:pPr>
                    <w:jc w:val="center"/>
                    <w:rPr>
                      <w:szCs w:val="24"/>
                      <w:cs/>
                    </w:rPr>
                  </w:pPr>
                  <w:r>
                    <w:rPr>
                      <w:rFonts w:ascii="Angsana New" w:hint="cs"/>
                      <w:szCs w:val="24"/>
                      <w:cs/>
                    </w:rPr>
                    <w:t xml:space="preserve">กลุ่มลูกค้าโรงแรมอุตสาหกรรม ภัตตาคาร ร้านอาหาร โรงเรียน </w:t>
                  </w:r>
                </w:p>
                <w:p w:rsidR="002F0192" w:rsidRDefault="002F0192" w:rsidP="00610B43"/>
              </w:txbxContent>
            </v:textbox>
            <w10:wrap type="square"/>
          </v:shape>
        </w:pict>
      </w:r>
      <w:r w:rsidRPr="000D08DE">
        <w:rPr>
          <w:rFonts w:ascii="Angsana New"/>
          <w:noProof/>
          <w:sz w:val="20"/>
        </w:rPr>
        <w:pict>
          <v:shape id="_x0000_s1080" type="#_x0000_t202" style="position:absolute;margin-left:-74.25pt;margin-top:15.75pt;width:76.5pt;height:69.75pt;z-index:251651584">
            <v:textbox style="mso-next-textbox:#_x0000_s1080">
              <w:txbxContent>
                <w:p w:rsidR="002F0192" w:rsidRPr="00610B43" w:rsidRDefault="002F0192" w:rsidP="00610B43">
                  <w:pPr>
                    <w:jc w:val="center"/>
                    <w:rPr>
                      <w:szCs w:val="24"/>
                      <w:cs/>
                    </w:rPr>
                  </w:pPr>
                  <w:r>
                    <w:rPr>
                      <w:rFonts w:ascii="Angsana New" w:hint="cs"/>
                      <w:szCs w:val="24"/>
                      <w:cs/>
                    </w:rPr>
                    <w:t>ร้านค้าขายปลีก ขายส่ง ในต่างจังหวัด และ กรุงเทพฯ</w:t>
                  </w:r>
                </w:p>
                <w:p w:rsidR="002F0192" w:rsidRDefault="002F0192" w:rsidP="00EF5920"/>
              </w:txbxContent>
            </v:textbox>
            <w10:wrap type="square"/>
          </v:shape>
        </w:pict>
      </w:r>
    </w:p>
    <w:p w:rsidR="00610B43" w:rsidRPr="00BF175F" w:rsidRDefault="00610B43" w:rsidP="00EF5920">
      <w:pPr>
        <w:tabs>
          <w:tab w:val="left" w:pos="720"/>
        </w:tabs>
        <w:ind w:left="75"/>
        <w:rPr>
          <w:rFonts w:ascii="Angsana New" w:hAnsi="Angsana New"/>
          <w:b/>
          <w:bCs/>
          <w:sz w:val="28"/>
        </w:rPr>
      </w:pPr>
    </w:p>
    <w:p w:rsidR="00610B43" w:rsidRPr="00BF175F" w:rsidRDefault="00610B43" w:rsidP="00EF5920">
      <w:pPr>
        <w:tabs>
          <w:tab w:val="left" w:pos="720"/>
        </w:tabs>
        <w:ind w:left="75"/>
        <w:rPr>
          <w:rFonts w:ascii="Angsana New" w:hAnsi="Angsana New"/>
          <w:b/>
          <w:bCs/>
          <w:sz w:val="28"/>
        </w:rPr>
      </w:pPr>
    </w:p>
    <w:p w:rsidR="00610B43" w:rsidRPr="00BF175F" w:rsidRDefault="00610B43" w:rsidP="00EF5920">
      <w:pPr>
        <w:tabs>
          <w:tab w:val="left" w:pos="720"/>
        </w:tabs>
        <w:ind w:left="75"/>
        <w:rPr>
          <w:rFonts w:ascii="Angsana New" w:hAnsi="Angsana New"/>
          <w:b/>
          <w:bCs/>
          <w:sz w:val="28"/>
        </w:rPr>
      </w:pPr>
    </w:p>
    <w:p w:rsidR="00610B43" w:rsidRPr="00BF175F" w:rsidRDefault="00610B43" w:rsidP="00EF5920">
      <w:pPr>
        <w:tabs>
          <w:tab w:val="left" w:pos="720"/>
        </w:tabs>
        <w:ind w:left="75"/>
        <w:rPr>
          <w:rFonts w:ascii="Angsana New" w:hAnsi="Angsana New"/>
          <w:b/>
          <w:bCs/>
          <w:sz w:val="28"/>
        </w:rPr>
      </w:pPr>
    </w:p>
    <w:p w:rsidR="00610B43" w:rsidRPr="00BF175F" w:rsidRDefault="00610B43" w:rsidP="00EF5920">
      <w:pPr>
        <w:tabs>
          <w:tab w:val="left" w:pos="720"/>
        </w:tabs>
        <w:ind w:left="75"/>
        <w:rPr>
          <w:rFonts w:ascii="Angsana New" w:hAnsi="Angsana New"/>
          <w:b/>
          <w:bCs/>
          <w:sz w:val="28"/>
        </w:rPr>
      </w:pPr>
    </w:p>
    <w:p w:rsidR="00EF5920" w:rsidRPr="00BF175F" w:rsidRDefault="00EF5920" w:rsidP="003201C5">
      <w:pPr>
        <w:numPr>
          <w:ilvl w:val="1"/>
          <w:numId w:val="21"/>
        </w:numPr>
        <w:tabs>
          <w:tab w:val="left" w:pos="720"/>
        </w:tabs>
        <w:ind w:hanging="795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 w:hint="cs"/>
          <w:b/>
          <w:bCs/>
          <w:cs/>
        </w:rPr>
        <w:lastRenderedPageBreak/>
        <w:t>การตลาด</w:t>
      </w:r>
      <w:r w:rsidRPr="00BF175F">
        <w:rPr>
          <w:rFonts w:ascii="Angsana New" w:hAnsi="Angsana New"/>
          <w:b/>
          <w:bCs/>
          <w:sz w:val="28"/>
          <w:cs/>
        </w:rPr>
        <w:t>และการแข่งขัน</w:t>
      </w:r>
    </w:p>
    <w:p w:rsidR="00EF5920" w:rsidRPr="00BF175F" w:rsidRDefault="00EF5920" w:rsidP="00EF5920">
      <w:pPr>
        <w:pStyle w:val="BodyTextIndent2"/>
        <w:numPr>
          <w:ilvl w:val="2"/>
          <w:numId w:val="12"/>
        </w:numPr>
        <w:tabs>
          <w:tab w:val="left" w:pos="360"/>
          <w:tab w:val="left" w:pos="1260"/>
        </w:tabs>
        <w:spacing w:after="0" w:line="240" w:lineRule="auto"/>
        <w:rPr>
          <w:rFonts w:ascii="Angsana New" w:hAnsi="Angsana New"/>
        </w:rPr>
      </w:pPr>
      <w:r w:rsidRPr="00BF175F">
        <w:rPr>
          <w:rFonts w:ascii="Angsana New" w:hAnsi="Angsana New" w:hint="cs"/>
          <w:cs/>
        </w:rPr>
        <w:t>โครงสร้างขอ</w:t>
      </w:r>
      <w:r w:rsidRPr="00BF175F">
        <w:rPr>
          <w:rFonts w:ascii="Angsana New" w:hAnsi="Angsana New"/>
          <w:cs/>
        </w:rPr>
        <w:t>งอุตสาหกรรมข้าว</w:t>
      </w:r>
      <w:r w:rsidRPr="00BF175F">
        <w:rPr>
          <w:rFonts w:ascii="Angsana New" w:hAnsi="Angsana New" w:hint="cs"/>
          <w:cs/>
        </w:rPr>
        <w:t>บรรจุ</w:t>
      </w:r>
      <w:r w:rsidRPr="00BF175F">
        <w:rPr>
          <w:rFonts w:ascii="Angsana New" w:hAnsi="Angsana New"/>
          <w:cs/>
        </w:rPr>
        <w:t>ถุง</w:t>
      </w:r>
    </w:p>
    <w:p w:rsidR="00EF5920" w:rsidRPr="00BF175F" w:rsidRDefault="00EF5920" w:rsidP="00EF5920">
      <w:pPr>
        <w:ind w:left="720" w:firstLine="540"/>
        <w:jc w:val="thaiDistribute"/>
      </w:pPr>
      <w:r w:rsidRPr="00BF175F">
        <w:rPr>
          <w:rFonts w:hint="cs"/>
          <w:cs/>
        </w:rPr>
        <w:t xml:space="preserve"> โครงสร้างขอ</w:t>
      </w:r>
      <w:r w:rsidRPr="00BF175F">
        <w:rPr>
          <w:cs/>
        </w:rPr>
        <w:t>งอุตสาหกรรมข้าว</w:t>
      </w:r>
      <w:r w:rsidRPr="00BF175F">
        <w:rPr>
          <w:rFonts w:hint="cs"/>
          <w:cs/>
        </w:rPr>
        <w:t>บรรจุ</w:t>
      </w:r>
      <w:r w:rsidRPr="00BF175F">
        <w:rPr>
          <w:cs/>
        </w:rPr>
        <w:t>ถุงแบ่งออก</w:t>
      </w:r>
      <w:r w:rsidRPr="00BF175F">
        <w:rPr>
          <w:rFonts w:ascii="Angsana New" w:hAnsi="Angsana New"/>
          <w:sz w:val="28"/>
          <w:cs/>
        </w:rPr>
        <w:t xml:space="preserve">เป็น </w:t>
      </w:r>
      <w:r w:rsidRPr="00BF175F">
        <w:rPr>
          <w:rFonts w:ascii="Angsana New" w:hAnsi="Angsana New"/>
          <w:sz w:val="28"/>
        </w:rPr>
        <w:t xml:space="preserve">2 </w:t>
      </w:r>
      <w:r w:rsidRPr="00BF175F">
        <w:rPr>
          <w:rFonts w:ascii="Angsana New" w:hAnsi="Angsana New"/>
          <w:sz w:val="28"/>
          <w:cs/>
        </w:rPr>
        <w:t>ตลาด</w:t>
      </w:r>
      <w:r w:rsidRPr="00BF175F">
        <w:rPr>
          <w:rFonts w:hint="cs"/>
          <w:cs/>
        </w:rPr>
        <w:t xml:space="preserve"> </w:t>
      </w:r>
      <w:r w:rsidRPr="00BF175F">
        <w:rPr>
          <w:cs/>
        </w:rPr>
        <w:t xml:space="preserve">คือ </w:t>
      </w:r>
      <w:r w:rsidRPr="00BF175F">
        <w:rPr>
          <w:rFonts w:hint="cs"/>
          <w:cs/>
        </w:rPr>
        <w:t>ตลาด</w:t>
      </w:r>
      <w:r w:rsidRPr="00BF175F">
        <w:rPr>
          <w:cs/>
        </w:rPr>
        <w:t>ข้าว</w:t>
      </w:r>
      <w:r w:rsidRPr="00BF175F">
        <w:rPr>
          <w:rFonts w:hint="cs"/>
          <w:cs/>
        </w:rPr>
        <w:t>บรรจุ</w:t>
      </w:r>
      <w:r w:rsidRPr="00BF175F">
        <w:rPr>
          <w:cs/>
        </w:rPr>
        <w:t>ถุงในประเทศ</w:t>
      </w:r>
      <w:r w:rsidRPr="00BF175F">
        <w:rPr>
          <w:rFonts w:hint="cs"/>
          <w:cs/>
        </w:rPr>
        <w:t xml:space="preserve"> </w:t>
      </w:r>
      <w:r w:rsidRPr="00BF175F">
        <w:rPr>
          <w:cs/>
        </w:rPr>
        <w:t>และ</w:t>
      </w:r>
      <w:r w:rsidRPr="00BF175F">
        <w:rPr>
          <w:rFonts w:hint="cs"/>
          <w:cs/>
        </w:rPr>
        <w:t>ตลาด</w:t>
      </w:r>
      <w:r w:rsidRPr="00BF175F">
        <w:rPr>
          <w:cs/>
        </w:rPr>
        <w:t>ข้าว</w:t>
      </w:r>
      <w:r w:rsidRPr="00BF175F">
        <w:rPr>
          <w:rFonts w:hint="cs"/>
          <w:cs/>
        </w:rPr>
        <w:t>บรรจุ</w:t>
      </w:r>
      <w:r w:rsidRPr="00BF175F">
        <w:rPr>
          <w:cs/>
        </w:rPr>
        <w:t>ถุง</w:t>
      </w:r>
      <w:r w:rsidRPr="00BF175F">
        <w:rPr>
          <w:rFonts w:hint="cs"/>
          <w:cs/>
        </w:rPr>
        <w:t>เพื่อการ</w:t>
      </w:r>
      <w:r w:rsidRPr="00BF175F">
        <w:rPr>
          <w:cs/>
        </w:rPr>
        <w:t>ส่งออก</w:t>
      </w:r>
      <w:r w:rsidRPr="00BF175F">
        <w:rPr>
          <w:rFonts w:hint="cs"/>
          <w:cs/>
        </w:rPr>
        <w:t xml:space="preserve"> </w:t>
      </w:r>
    </w:p>
    <w:p w:rsidR="00EF5920" w:rsidRPr="00BF175F" w:rsidRDefault="00EF5920" w:rsidP="00EF5920">
      <w:pPr>
        <w:tabs>
          <w:tab w:val="left" w:pos="1620"/>
        </w:tabs>
        <w:ind w:left="1260"/>
        <w:rPr>
          <w:rFonts w:ascii="Angsana New" w:hAnsi="Angsana New"/>
          <w:sz w:val="28"/>
        </w:rPr>
      </w:pPr>
      <w:r w:rsidRPr="00BF175F">
        <w:rPr>
          <w:rFonts w:ascii="Angsana New" w:hAnsi="Angsana New"/>
          <w:b/>
          <w:bCs/>
          <w:sz w:val="28"/>
        </w:rPr>
        <w:t xml:space="preserve">( 1 ) </w:t>
      </w:r>
      <w:r w:rsidRPr="00BF175F">
        <w:rPr>
          <w:rFonts w:ascii="Angsana New" w:hAnsi="Angsana New"/>
          <w:b/>
          <w:bCs/>
          <w:sz w:val="28"/>
          <w:cs/>
        </w:rPr>
        <w:t>ข้าว</w:t>
      </w:r>
      <w:r w:rsidRPr="00BF175F">
        <w:rPr>
          <w:rFonts w:ascii="Angsana New" w:hAnsi="Angsana New" w:hint="cs"/>
          <w:b/>
          <w:bCs/>
          <w:cs/>
        </w:rPr>
        <w:t>บรรจุ</w:t>
      </w:r>
      <w:r w:rsidRPr="00BF175F">
        <w:rPr>
          <w:rFonts w:ascii="Angsana New" w:hAnsi="Angsana New"/>
          <w:b/>
          <w:bCs/>
          <w:sz w:val="28"/>
          <w:cs/>
        </w:rPr>
        <w:t>ถุงในประเทศ</w:t>
      </w:r>
      <w:r w:rsidRPr="00BF175F">
        <w:rPr>
          <w:rFonts w:ascii="Angsana New" w:hAnsi="Angsana New"/>
          <w:sz w:val="28"/>
          <w:cs/>
        </w:rPr>
        <w:t xml:space="preserve"> </w:t>
      </w:r>
    </w:p>
    <w:p w:rsidR="00EF5920" w:rsidRPr="00BF175F" w:rsidRDefault="00EF5920" w:rsidP="00EF5920">
      <w:pPr>
        <w:ind w:left="720" w:firstLine="540"/>
        <w:jc w:val="thaiDistribute"/>
      </w:pPr>
      <w:r w:rsidRPr="00BF175F">
        <w:rPr>
          <w:rFonts w:ascii="Angsana New" w:hAnsi="Angsana New" w:hint="cs"/>
          <w:sz w:val="28"/>
          <w:cs/>
        </w:rPr>
        <w:t>การบริโภคข้าว</w:t>
      </w:r>
      <w:r w:rsidRPr="00BF175F">
        <w:rPr>
          <w:rFonts w:ascii="Angsana New" w:hAnsi="Angsana New" w:hint="cs"/>
          <w:cs/>
        </w:rPr>
        <w:t>บรรจุ</w:t>
      </w:r>
      <w:r w:rsidRPr="00BF175F">
        <w:rPr>
          <w:rFonts w:ascii="Angsana New" w:hAnsi="Angsana New" w:hint="cs"/>
          <w:sz w:val="28"/>
          <w:cs/>
        </w:rPr>
        <w:t>ถุง</w:t>
      </w:r>
      <w:r w:rsidRPr="00BF175F">
        <w:rPr>
          <w:rFonts w:ascii="Angsana New" w:hAnsi="Angsana New"/>
          <w:sz w:val="28"/>
          <w:cs/>
        </w:rPr>
        <w:t xml:space="preserve">เกิดขึ้นเมื่อประมาณ </w:t>
      </w:r>
      <w:r w:rsidRPr="00BF175F">
        <w:rPr>
          <w:rFonts w:ascii="Angsana New" w:hAnsi="Angsana New"/>
          <w:sz w:val="28"/>
        </w:rPr>
        <w:t xml:space="preserve">20 </w:t>
      </w:r>
      <w:r w:rsidRPr="00BF175F">
        <w:rPr>
          <w:rFonts w:ascii="Angsana New" w:hAnsi="Angsana New"/>
          <w:sz w:val="28"/>
          <w:cs/>
        </w:rPr>
        <w:t>ปีที่แล้ว โดยเกิดจาก</w:t>
      </w:r>
      <w:r w:rsidRPr="00BF175F">
        <w:rPr>
          <w:cs/>
        </w:rPr>
        <w:t>พฤติกรรมการบริโภคที่เปลี่ยนไปของคนไทยที่นิยมการบริโภคข้าวที่มีการควบคุมคุณภาพทั้งในด้านความสะอาดและมาตรฐาน</w:t>
      </w:r>
      <w:r w:rsidRPr="00BF175F">
        <w:rPr>
          <w:rFonts w:hint="cs"/>
          <w:cs/>
        </w:rPr>
        <w:t>ที่ดี รวมถึงการคำนึงถึง</w:t>
      </w:r>
      <w:r w:rsidRPr="00BF175F">
        <w:rPr>
          <w:cs/>
        </w:rPr>
        <w:t>คุณภาพหลังการหุงที่สม่ำเสมอ ในขณะที่ตลาดข้าวตักจากกระสอบมีขนาดเล็กลง</w:t>
      </w:r>
      <w:r w:rsidRPr="00BF175F">
        <w:rPr>
          <w:rFonts w:hint="cs"/>
          <w:cs/>
        </w:rPr>
        <w:t>เรื่อยๆเนื่องมา</w:t>
      </w:r>
      <w:r w:rsidRPr="00BF175F">
        <w:rPr>
          <w:cs/>
        </w:rPr>
        <w:t>จากความนิยมที่ลดน้อยลง  ผู้บริโภค</w:t>
      </w:r>
      <w:r w:rsidR="00D54C72" w:rsidRPr="00BF175F">
        <w:rPr>
          <w:rFonts w:hint="cs"/>
          <w:cs/>
        </w:rPr>
        <w:t>นิยม</w:t>
      </w:r>
      <w:r w:rsidRPr="00BF175F">
        <w:rPr>
          <w:cs/>
        </w:rPr>
        <w:t>รับประทานข้าวขาวหอมมะลิ   อันเนื่องมาจากลักษณะเฉพาะ</w:t>
      </w:r>
      <w:r w:rsidRPr="00BF175F">
        <w:rPr>
          <w:rFonts w:hint="cs"/>
          <w:cs/>
        </w:rPr>
        <w:t>ของข้าวขาวหอมมะลิ</w:t>
      </w:r>
      <w:r w:rsidRPr="00BF175F">
        <w:rPr>
          <w:cs/>
        </w:rPr>
        <w:t xml:space="preserve">ที่มีความขาว  นุ่มนวล  มีกลิ่นหอม   </w:t>
      </w:r>
      <w:r w:rsidRPr="00BF175F">
        <w:rPr>
          <w:rFonts w:hint="cs"/>
          <w:cs/>
        </w:rPr>
        <w:t>ดังนั้น</w:t>
      </w:r>
      <w:r w:rsidRPr="00BF175F">
        <w:rPr>
          <w:cs/>
        </w:rPr>
        <w:t>ผู้ประกอบการในอุตสาหกรรมข้าว</w:t>
      </w:r>
      <w:r w:rsidRPr="00BF175F">
        <w:rPr>
          <w:rFonts w:hint="cs"/>
          <w:cs/>
        </w:rPr>
        <w:t>บรรจุ</w:t>
      </w:r>
      <w:r w:rsidRPr="00BF175F">
        <w:rPr>
          <w:cs/>
        </w:rPr>
        <w:t xml:space="preserve">ถุงจะต้องมีการพัฒนาคุณภาพสินค้าให้มีความสม่ำเสมอตลอดทั้งปี  </w:t>
      </w:r>
      <w:r w:rsidR="00D54C72" w:rsidRPr="00BF175F">
        <w:rPr>
          <w:rFonts w:hint="cs"/>
          <w:cs/>
        </w:rPr>
        <w:t>นอกจากนี้ ปัจจุบันกระแสความนิยมบริโภคอาหารเพื่อสุขภาพหรือชีวจิต ทำให้ผู้บริโภคหันมาให้ความสนใจในการบริโภคข้าวกล้องและข้าวอินทรีย์เพิ่มมากขึ้น เนื่องจากมีคุณค่าทางอาหารสูง มีประโยชน์ต่อสุขภาพ ซึ่งบริษัทผู้ผลิตหันมาให้ความสำคัญด้านผลิตภัณฑ์ทั้งในด้านบรรจุภัณฑ์ ตราสินค้า คุณภาพ และช่องทางในการจัดจำหน่าย</w:t>
      </w:r>
    </w:p>
    <w:p w:rsidR="00EF5920" w:rsidRPr="00BF175F" w:rsidRDefault="00EF5920" w:rsidP="00EF5920">
      <w:pPr>
        <w:ind w:left="720" w:firstLine="5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นอกจากนี้ การบริโภคข้าว</w:t>
      </w:r>
      <w:r w:rsidRPr="00BF175F">
        <w:rPr>
          <w:rFonts w:ascii="Angsana New" w:hAnsi="Angsana New" w:hint="cs"/>
          <w:cs/>
        </w:rPr>
        <w:t>บรรจุ</w:t>
      </w:r>
      <w:r w:rsidRPr="00BF175F">
        <w:rPr>
          <w:rFonts w:ascii="Angsana New" w:hAnsi="Angsana New" w:hint="cs"/>
          <w:sz w:val="28"/>
          <w:cs/>
        </w:rPr>
        <w:t>ถุง</w:t>
      </w:r>
      <w:r w:rsidRPr="00BF175F">
        <w:rPr>
          <w:rFonts w:ascii="Angsana New" w:hAnsi="Angsana New"/>
          <w:sz w:val="28"/>
          <w:cs/>
        </w:rPr>
        <w:t>เกิด</w:t>
      </w:r>
      <w:r w:rsidRPr="00BF175F">
        <w:rPr>
          <w:rFonts w:ascii="Angsana New" w:hAnsi="Angsana New" w:hint="cs"/>
          <w:sz w:val="28"/>
          <w:cs/>
        </w:rPr>
        <w:t>จาก</w:t>
      </w:r>
      <w:r w:rsidRPr="00BF175F">
        <w:rPr>
          <w:rFonts w:ascii="Angsana New" w:hAnsi="Angsana New"/>
          <w:sz w:val="28"/>
          <w:cs/>
        </w:rPr>
        <w:t>กระแสการเปลี่ยนแปลงพฤติกรรมของผู้บริโภคในเขตกรุงเทพฯ เนื่อง</w:t>
      </w:r>
      <w:r w:rsidRPr="00BF175F">
        <w:rPr>
          <w:rFonts w:ascii="Angsana New" w:hAnsi="Angsana New" w:hint="cs"/>
          <w:sz w:val="28"/>
          <w:cs/>
        </w:rPr>
        <w:t>มา</w:t>
      </w:r>
      <w:r w:rsidRPr="00BF175F">
        <w:rPr>
          <w:rFonts w:ascii="Angsana New" w:hAnsi="Angsana New"/>
          <w:sz w:val="28"/>
          <w:cs/>
        </w:rPr>
        <w:t>จากสภาพครอบครัวที่มีขนาดเล็กลง สถานที่ซื้อเปลี่ยนจากร้านโชวห่วยเป็นการซื้อจาก</w:t>
      </w:r>
      <w:r w:rsidRPr="00BF175F">
        <w:rPr>
          <w:rFonts w:ascii="Angsana New" w:hAnsi="Angsana New" w:hint="cs"/>
          <w:sz w:val="28"/>
          <w:cs/>
        </w:rPr>
        <w:t xml:space="preserve">         </w:t>
      </w:r>
      <w:r w:rsidRPr="00BF175F">
        <w:rPr>
          <w:rFonts w:ascii="Angsana New" w:hAnsi="Angsana New"/>
          <w:sz w:val="28"/>
          <w:cs/>
        </w:rPr>
        <w:t>ซ</w:t>
      </w:r>
      <w:r w:rsidRPr="00BF175F">
        <w:rPr>
          <w:rFonts w:ascii="Angsana New" w:hAnsi="Angsana New" w:hint="cs"/>
          <w:sz w:val="28"/>
          <w:cs/>
        </w:rPr>
        <w:t>ู</w:t>
      </w:r>
      <w:r w:rsidRPr="00BF175F">
        <w:rPr>
          <w:rFonts w:ascii="Angsana New" w:hAnsi="Angsana New"/>
          <w:sz w:val="28"/>
          <w:cs/>
        </w:rPr>
        <w:t>ปเปอร์มาร์เก็</w:t>
      </w:r>
      <w:r w:rsidRPr="00BF175F">
        <w:rPr>
          <w:rFonts w:ascii="Angsana New" w:hAnsi="Angsana New" w:hint="cs"/>
          <w:sz w:val="28"/>
          <w:cs/>
        </w:rPr>
        <w:t>ตแทน</w:t>
      </w:r>
      <w:r w:rsidRPr="00BF175F">
        <w:rPr>
          <w:rFonts w:ascii="Angsana New" w:hAnsi="Angsana New"/>
          <w:sz w:val="28"/>
          <w:cs/>
        </w:rPr>
        <w:t xml:space="preserve"> การต้องการความสะดวกสบายและรวดเร็วในการเลือกซื้อและขนส่ง ตลอดจน</w:t>
      </w:r>
      <w:r w:rsidRPr="00BF175F">
        <w:rPr>
          <w:rFonts w:ascii="Angsana New" w:hAnsi="Angsana New" w:hint="cs"/>
          <w:sz w:val="28"/>
          <w:cs/>
        </w:rPr>
        <w:t>เรื่องของการใช้พื้นที่น้อยในการ</w:t>
      </w:r>
      <w:r w:rsidRPr="00BF175F">
        <w:rPr>
          <w:rFonts w:ascii="Angsana New" w:hAnsi="Angsana New"/>
          <w:sz w:val="28"/>
          <w:cs/>
        </w:rPr>
        <w:t>เก็บรักษา</w:t>
      </w:r>
      <w:r w:rsidRPr="00BF175F">
        <w:rPr>
          <w:rFonts w:ascii="Angsana New" w:hAnsi="Angsana New" w:hint="cs"/>
          <w:sz w:val="28"/>
          <w:cs/>
        </w:rPr>
        <w:t xml:space="preserve"> จึง</w:t>
      </w:r>
      <w:r w:rsidRPr="00BF175F">
        <w:rPr>
          <w:rFonts w:ascii="Angsana New" w:hAnsi="Angsana New"/>
          <w:sz w:val="28"/>
          <w:cs/>
        </w:rPr>
        <w:t>ทำให้ตลาดข้าว</w:t>
      </w:r>
      <w:r w:rsidRPr="00BF175F">
        <w:rPr>
          <w:rFonts w:ascii="Angsana New" w:hAnsi="Angsana New" w:hint="cs"/>
          <w:cs/>
        </w:rPr>
        <w:t>บรรจุ</w:t>
      </w:r>
      <w:r w:rsidRPr="00BF175F">
        <w:rPr>
          <w:rFonts w:ascii="Angsana New" w:hAnsi="Angsana New"/>
          <w:sz w:val="28"/>
          <w:cs/>
        </w:rPr>
        <w:t>ถุงเริ่มเติบโตขึ้นทุก ๆ ปี</w:t>
      </w:r>
      <w:r w:rsidRPr="00BF175F">
        <w:rPr>
          <w:rFonts w:ascii="Angsana New" w:hAnsi="Angsana New" w:hint="cs"/>
          <w:sz w:val="28"/>
          <w:cs/>
        </w:rPr>
        <w:t xml:space="preserve"> </w:t>
      </w:r>
    </w:p>
    <w:p w:rsidR="00EF5920" w:rsidRPr="00BF175F" w:rsidRDefault="00EF5920" w:rsidP="00EF5920">
      <w:pPr>
        <w:ind w:left="720" w:firstLine="540"/>
        <w:jc w:val="thaiDistribute"/>
        <w:rPr>
          <w:rFonts w:ascii="Angsana New" w:hAnsi="Angsana New"/>
          <w:sz w:val="28"/>
        </w:rPr>
      </w:pPr>
    </w:p>
    <w:p w:rsidR="00EF5920" w:rsidRPr="00BF175F" w:rsidRDefault="00EF5920" w:rsidP="00EF5920">
      <w:pPr>
        <w:ind w:left="1260"/>
        <w:rPr>
          <w:rFonts w:ascii="Angsana New" w:hAnsi="Angsana New"/>
          <w:sz w:val="28"/>
        </w:rPr>
      </w:pPr>
      <w:r w:rsidRPr="00BF175F">
        <w:rPr>
          <w:rFonts w:ascii="Angsana New" w:hAnsi="Angsana New"/>
          <w:b/>
          <w:bCs/>
          <w:sz w:val="28"/>
        </w:rPr>
        <w:t xml:space="preserve">( 2 ) </w:t>
      </w:r>
      <w:r w:rsidRPr="00BF175F">
        <w:rPr>
          <w:rFonts w:ascii="Angsana New" w:hAnsi="Angsana New"/>
          <w:b/>
          <w:bCs/>
          <w:sz w:val="28"/>
          <w:cs/>
        </w:rPr>
        <w:t>ข้าว</w:t>
      </w:r>
      <w:r w:rsidRPr="00BF175F">
        <w:rPr>
          <w:rFonts w:ascii="Angsana New" w:hAnsi="Angsana New" w:hint="cs"/>
          <w:b/>
          <w:bCs/>
          <w:cs/>
        </w:rPr>
        <w:t>บรรจุ</w:t>
      </w:r>
      <w:r w:rsidRPr="00BF175F">
        <w:rPr>
          <w:rFonts w:ascii="Angsana New" w:hAnsi="Angsana New" w:hint="cs"/>
          <w:b/>
          <w:bCs/>
          <w:sz w:val="28"/>
          <w:cs/>
        </w:rPr>
        <w:t>ถุง</w:t>
      </w:r>
      <w:r w:rsidRPr="00BF175F">
        <w:rPr>
          <w:rFonts w:ascii="Angsana New" w:hAnsi="Angsana New"/>
          <w:b/>
          <w:bCs/>
          <w:sz w:val="28"/>
          <w:cs/>
        </w:rPr>
        <w:t>ส่งออก</w:t>
      </w:r>
    </w:p>
    <w:p w:rsidR="00C741AE" w:rsidRPr="00BF175F" w:rsidRDefault="00EF5920" w:rsidP="00C741AE">
      <w:pPr>
        <w:ind w:left="720" w:firstLine="540"/>
        <w:jc w:val="thaiDistribute"/>
        <w:rPr>
          <w:rFonts w:ascii="Angsana New" w:hAnsi="Angsana New"/>
          <w:sz w:val="28"/>
          <w:cs/>
        </w:rPr>
      </w:pPr>
      <w:r w:rsidRPr="00BF175F">
        <w:rPr>
          <w:rFonts w:hint="cs"/>
          <w:cs/>
        </w:rPr>
        <w:t>สำหรับ</w:t>
      </w:r>
      <w:r w:rsidRPr="00BF175F">
        <w:rPr>
          <w:cs/>
        </w:rPr>
        <w:t>ตลาดผู้บริโภคข้าวขาวหอมมะลิในต่างประเทศ</w:t>
      </w:r>
      <w:r w:rsidRPr="00BF175F">
        <w:rPr>
          <w:rFonts w:hint="cs"/>
          <w:cs/>
        </w:rPr>
        <w:t xml:space="preserve">นั้น </w:t>
      </w:r>
      <w:r w:rsidRPr="00BF175F">
        <w:rPr>
          <w:cs/>
        </w:rPr>
        <w:t>ผู้บริโภคมีความต้องการ</w:t>
      </w:r>
      <w:r w:rsidRPr="00BF175F">
        <w:rPr>
          <w:rFonts w:hint="cs"/>
          <w:cs/>
        </w:rPr>
        <w:t xml:space="preserve">ข้าวที่มีความสะอาด ถูกสุขอนามัย </w:t>
      </w:r>
      <w:r w:rsidRPr="00BF175F">
        <w:rPr>
          <w:cs/>
        </w:rPr>
        <w:t>อัน</w:t>
      </w:r>
      <w:r w:rsidRPr="00BF175F">
        <w:rPr>
          <w:rFonts w:hint="cs"/>
          <w:cs/>
        </w:rPr>
        <w:t>เป็นผล</w:t>
      </w:r>
      <w:r w:rsidRPr="00BF175F">
        <w:rPr>
          <w:cs/>
        </w:rPr>
        <w:t xml:space="preserve">มาจากพฤติกรรมที่ไม่มีการซาวน้ำก่อนหุงเหมือนผู้บริโภคคนไทย </w:t>
      </w:r>
      <w:r w:rsidRPr="00BF175F">
        <w:rPr>
          <w:rFonts w:hint="cs"/>
          <w:cs/>
        </w:rPr>
        <w:t>จึงต้องการ</w:t>
      </w:r>
      <w:r w:rsidRPr="00BF175F">
        <w:rPr>
          <w:cs/>
        </w:rPr>
        <w:t>ผู้ผลิตข้าวสารบรรจุถุงที่มีเครื่อง</w:t>
      </w:r>
      <w:r w:rsidRPr="00BF175F">
        <w:rPr>
          <w:rFonts w:hint="cs"/>
          <w:cs/>
        </w:rPr>
        <w:t xml:space="preserve">จักรที่ทันสมัย </w:t>
      </w:r>
      <w:r w:rsidRPr="00BF175F">
        <w:rPr>
          <w:cs/>
        </w:rPr>
        <w:t>เช่น เครื่องขัดมัน</w:t>
      </w:r>
      <w:r w:rsidR="007F1550" w:rsidRPr="00BF175F">
        <w:rPr>
          <w:rFonts w:hint="cs"/>
          <w:cs/>
        </w:rPr>
        <w:t xml:space="preserve"> </w:t>
      </w:r>
      <w:r w:rsidRPr="00BF175F">
        <w:rPr>
          <w:cs/>
        </w:rPr>
        <w:t>เครื่องยิงเมล็ดเสีย</w:t>
      </w:r>
      <w:r w:rsidR="007F1550" w:rsidRPr="00BF175F">
        <w:rPr>
          <w:rFonts w:hint="cs"/>
          <w:cs/>
        </w:rPr>
        <w:t xml:space="preserve"> รวมถึงการบรรจุถุงสูญญากาศ </w:t>
      </w:r>
      <w:r w:rsidR="007F1550" w:rsidRPr="00BF175F">
        <w:rPr>
          <w:rFonts w:ascii="Angsana New" w:hAnsi="Angsana New"/>
          <w:sz w:val="28"/>
          <w:szCs w:val="32"/>
        </w:rPr>
        <w:t>2</w:t>
      </w:r>
      <w:r w:rsidR="007F1550" w:rsidRPr="00BF175F">
        <w:rPr>
          <w:rFonts w:ascii="Angsana New" w:hAnsi="Angsana New" w:hint="cs"/>
          <w:cs/>
        </w:rPr>
        <w:t xml:space="preserve"> </w:t>
      </w:r>
      <w:r w:rsidR="007F1550" w:rsidRPr="00BF175F">
        <w:rPr>
          <w:rFonts w:ascii="Angsana New" w:hAnsi="Angsana New"/>
          <w:cs/>
        </w:rPr>
        <w:t>ชั้น</w:t>
      </w:r>
      <w:r w:rsidRPr="00BF175F">
        <w:rPr>
          <w:cs/>
        </w:rPr>
        <w:t xml:space="preserve">  </w:t>
      </w:r>
      <w:r w:rsidRPr="00BF175F">
        <w:rPr>
          <w:rFonts w:hint="cs"/>
          <w:cs/>
        </w:rPr>
        <w:t>เป็นต้นในการที่จะสามารถ</w:t>
      </w:r>
      <w:r w:rsidRPr="00BF175F">
        <w:rPr>
          <w:cs/>
        </w:rPr>
        <w:t>ปรับปรุงคุณภาพเพิ่มเติม</w:t>
      </w:r>
      <w:r w:rsidRPr="00BF175F">
        <w:rPr>
          <w:rFonts w:hint="cs"/>
          <w:cs/>
        </w:rPr>
        <w:t>ได้</w:t>
      </w:r>
      <w:r w:rsidRPr="00BF175F">
        <w:rPr>
          <w:cs/>
        </w:rPr>
        <w:t>สูงกว่า</w:t>
      </w:r>
      <w:r w:rsidRPr="00BF175F">
        <w:rPr>
          <w:rFonts w:hint="cs"/>
          <w:cs/>
        </w:rPr>
        <w:t>ผู้ผลิต</w:t>
      </w:r>
      <w:r w:rsidRPr="00BF175F">
        <w:rPr>
          <w:rFonts w:ascii="Angsana New" w:hAnsi="Angsana New"/>
          <w:cs/>
        </w:rPr>
        <w:t xml:space="preserve">ทั่วไป </w:t>
      </w:r>
      <w:r w:rsidRPr="00BF175F">
        <w:rPr>
          <w:rFonts w:ascii="Angsana New" w:hAnsi="Angsana New"/>
          <w:sz w:val="28"/>
          <w:cs/>
        </w:rPr>
        <w:t xml:space="preserve">โดยสถิติการส่งออกข้าวในรอบปี </w:t>
      </w:r>
      <w:r w:rsidR="00E248E9" w:rsidRPr="00BF175F">
        <w:rPr>
          <w:rFonts w:ascii="Angsana New" w:hAnsi="Angsana New"/>
          <w:sz w:val="28"/>
        </w:rPr>
        <w:t>25</w:t>
      </w:r>
      <w:r w:rsidR="0040536C" w:rsidRPr="00BF175F">
        <w:rPr>
          <w:rFonts w:ascii="Angsana New" w:hAnsi="Angsana New" w:hint="cs"/>
          <w:sz w:val="28"/>
          <w:cs/>
        </w:rPr>
        <w:t>61</w:t>
      </w:r>
      <w:r w:rsidR="00C741AE" w:rsidRPr="00BF175F">
        <w:rPr>
          <w:rFonts w:ascii="Angsana New" w:hAnsi="Angsana New"/>
          <w:sz w:val="28"/>
        </w:rPr>
        <w:t xml:space="preserve"> </w:t>
      </w:r>
      <w:r w:rsidR="0040536C" w:rsidRPr="00BF175F">
        <w:rPr>
          <w:rFonts w:ascii="Angsana New" w:hAnsi="Angsana New" w:hint="cs"/>
          <w:sz w:val="28"/>
          <w:cs/>
        </w:rPr>
        <w:t>มีปริมาณรวม 11.09</w:t>
      </w:r>
      <w:r w:rsidR="006F1324" w:rsidRPr="00BF175F">
        <w:rPr>
          <w:rFonts w:ascii="Angsana New" w:hAnsi="Angsana New" w:hint="cs"/>
          <w:sz w:val="28"/>
          <w:cs/>
        </w:rPr>
        <w:t xml:space="preserve"> ล้าน</w:t>
      </w:r>
      <w:r w:rsidR="00C741AE" w:rsidRPr="00BF175F">
        <w:rPr>
          <w:rFonts w:ascii="Angsana New" w:hAnsi="Angsana New" w:hint="cs"/>
          <w:sz w:val="28"/>
          <w:cs/>
        </w:rPr>
        <w:t>ต</w:t>
      </w:r>
      <w:r w:rsidR="006F1324" w:rsidRPr="00BF175F">
        <w:rPr>
          <w:rFonts w:ascii="Angsana New" w:hAnsi="Angsana New" w:hint="cs"/>
          <w:sz w:val="28"/>
          <w:cs/>
        </w:rPr>
        <w:t>ัน</w:t>
      </w:r>
      <w:r w:rsidR="00B22BA7" w:rsidRPr="00BF175F">
        <w:rPr>
          <w:rFonts w:ascii="Angsana New" w:hAnsi="Angsana New" w:hint="cs"/>
          <w:sz w:val="28"/>
          <w:cs/>
        </w:rPr>
        <w:t xml:space="preserve"> เป็นมูลค่า</w:t>
      </w:r>
      <w:r w:rsidR="006F1324" w:rsidRPr="00BF175F">
        <w:rPr>
          <w:rFonts w:ascii="Angsana New" w:hAnsi="Angsana New" w:hint="cs"/>
          <w:sz w:val="28"/>
          <w:cs/>
        </w:rPr>
        <w:t xml:space="preserve"> </w:t>
      </w:r>
      <w:r w:rsidR="0040536C" w:rsidRPr="00BF175F">
        <w:rPr>
          <w:rFonts w:ascii="Angsana New" w:hAnsi="Angsana New" w:hint="cs"/>
          <w:sz w:val="28"/>
          <w:cs/>
        </w:rPr>
        <w:t>5</w:t>
      </w:r>
      <w:r w:rsidR="0040536C" w:rsidRPr="00BF175F">
        <w:rPr>
          <w:rFonts w:ascii="Angsana New" w:hAnsi="Angsana New"/>
          <w:sz w:val="28"/>
        </w:rPr>
        <w:t>,</w:t>
      </w:r>
      <w:r w:rsidR="0040536C" w:rsidRPr="00BF175F">
        <w:rPr>
          <w:rFonts w:ascii="Angsana New" w:hAnsi="Angsana New" w:hint="cs"/>
          <w:sz w:val="28"/>
          <w:cs/>
        </w:rPr>
        <w:t>619</w:t>
      </w:r>
      <w:r w:rsidR="00B22BA7" w:rsidRPr="00BF175F">
        <w:rPr>
          <w:rFonts w:ascii="Angsana New" w:hAnsi="Angsana New" w:hint="cs"/>
          <w:sz w:val="28"/>
          <w:cs/>
        </w:rPr>
        <w:t xml:space="preserve"> ล้านเหรียญส</w:t>
      </w:r>
      <w:r w:rsidR="0040536C" w:rsidRPr="00BF175F">
        <w:rPr>
          <w:rFonts w:ascii="Angsana New" w:hAnsi="Angsana New" w:hint="cs"/>
          <w:sz w:val="28"/>
          <w:cs/>
        </w:rPr>
        <w:t>หรัฐ โดยปริมาณการส่งออกลดลง 5</w:t>
      </w:r>
      <w:r w:rsidR="00C741AE" w:rsidRPr="00BF175F">
        <w:rPr>
          <w:rFonts w:ascii="Angsana New" w:hAnsi="Angsana New"/>
          <w:sz w:val="28"/>
        </w:rPr>
        <w:t>%</w:t>
      </w:r>
      <w:r w:rsidR="00B22BA7" w:rsidRPr="00BF175F">
        <w:rPr>
          <w:rFonts w:ascii="Angsana New" w:hAnsi="Angsana New" w:hint="cs"/>
          <w:sz w:val="28"/>
          <w:cs/>
        </w:rPr>
        <w:t xml:space="preserve"> </w:t>
      </w:r>
      <w:r w:rsidR="00B22BA7" w:rsidRPr="00BF175F">
        <w:rPr>
          <w:rFonts w:ascii="Angsana New" w:hAnsi="Angsana New"/>
          <w:sz w:val="28"/>
          <w:cs/>
        </w:rPr>
        <w:t xml:space="preserve"> แต่</w:t>
      </w:r>
      <w:r w:rsidR="0040536C" w:rsidRPr="00BF175F">
        <w:rPr>
          <w:rFonts w:ascii="Angsana New" w:hAnsi="Angsana New" w:hint="cs"/>
          <w:sz w:val="28"/>
          <w:cs/>
        </w:rPr>
        <w:t>มูลค่าปรับ</w:t>
      </w:r>
      <w:r w:rsidR="00B22BA7" w:rsidRPr="00BF175F">
        <w:rPr>
          <w:rFonts w:ascii="Angsana New" w:hAnsi="Angsana New"/>
          <w:sz w:val="28"/>
          <w:cs/>
        </w:rPr>
        <w:t>ตัวสูงขึ้น</w:t>
      </w:r>
      <w:r w:rsidR="0040536C" w:rsidRPr="00BF175F">
        <w:rPr>
          <w:rFonts w:ascii="Angsana New" w:hAnsi="Angsana New" w:hint="cs"/>
          <w:sz w:val="28"/>
          <w:cs/>
        </w:rPr>
        <w:t xml:space="preserve"> 8.3</w:t>
      </w:r>
      <w:r w:rsidR="0040536C" w:rsidRPr="00BF175F">
        <w:rPr>
          <w:rFonts w:ascii="Angsana New" w:hAnsi="Angsana New"/>
          <w:sz w:val="28"/>
        </w:rPr>
        <w:t xml:space="preserve">% </w:t>
      </w:r>
      <w:r w:rsidR="00943B2D" w:rsidRPr="00BF175F">
        <w:rPr>
          <w:rFonts w:ascii="Angsana New" w:hAnsi="Angsana New"/>
          <w:sz w:val="28"/>
          <w:cs/>
        </w:rPr>
        <w:t>ส่วนสถานการณ์ราคาข้าวนั้น ขณะนี้ราคาส่งออกยังทรงตัวในระดับสูง โดยราคาข้าวหอมมะลิเฉลี่ยตันละ 1</w:t>
      </w:r>
      <w:r w:rsidR="00943B2D" w:rsidRPr="00BF175F">
        <w:rPr>
          <w:rFonts w:ascii="Angsana New" w:hAnsi="Angsana New"/>
          <w:sz w:val="28"/>
        </w:rPr>
        <w:t>,</w:t>
      </w:r>
      <w:r w:rsidR="00943B2D" w:rsidRPr="00BF175F">
        <w:rPr>
          <w:rFonts w:ascii="Angsana New" w:hAnsi="Angsana New" w:hint="cs"/>
          <w:sz w:val="28"/>
          <w:cs/>
        </w:rPr>
        <w:t>215</w:t>
      </w:r>
      <w:r w:rsidR="00943B2D" w:rsidRPr="00BF175F">
        <w:rPr>
          <w:rFonts w:ascii="Angsana New" w:hAnsi="Angsana New"/>
          <w:sz w:val="28"/>
          <w:cs/>
        </w:rPr>
        <w:t xml:space="preserve"> เหรียญ ซึ่งเป็นราคาที่สูง แต่ไทยก็ยังส่งออกได้ เพราะผู้ซื้อมั่นใจในคุณภาพข้าวของไทย และรู้ว่าปีนี้ผลผลิตข้าวหอมมะลิมีปริมาณจำกัด</w:t>
      </w:r>
      <w:r w:rsidR="00B22BA7" w:rsidRPr="00BF175F">
        <w:rPr>
          <w:rFonts w:ascii="Angsana New" w:hAnsi="Angsana New"/>
          <w:sz w:val="28"/>
          <w:cs/>
        </w:rPr>
        <w:t xml:space="preserve"> </w:t>
      </w:r>
    </w:p>
    <w:p w:rsidR="00943B2D" w:rsidRPr="00BF175F" w:rsidRDefault="00943B2D" w:rsidP="00EF5920">
      <w:pPr>
        <w:ind w:left="720" w:firstLine="540"/>
        <w:jc w:val="thaiDistribute"/>
        <w:rPr>
          <w:rFonts w:ascii="Angsana New" w:hAnsi="Angsana New"/>
        </w:rPr>
      </w:pPr>
    </w:p>
    <w:p w:rsidR="00EF5920" w:rsidRPr="00BF175F" w:rsidRDefault="00EF5920" w:rsidP="00EF5920">
      <w:pPr>
        <w:ind w:left="720" w:firstLine="540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 w:hint="cs"/>
          <w:b/>
          <w:bCs/>
          <w:sz w:val="28"/>
          <w:cs/>
        </w:rPr>
        <w:t>ก.</w:t>
      </w:r>
      <w:r w:rsidRPr="00BF175F">
        <w:rPr>
          <w:rFonts w:ascii="Angsana New" w:hAnsi="Angsana New"/>
          <w:b/>
          <w:bCs/>
          <w:sz w:val="28"/>
          <w:cs/>
        </w:rPr>
        <w:t xml:space="preserve"> ปัจจัยที่มีผลต่อความสำเร็จ ปัจจัยเสี่ยง </w:t>
      </w:r>
      <w:r w:rsidRPr="00BF175F">
        <w:rPr>
          <w:rFonts w:ascii="Angsana New" w:hAnsi="Angsana New"/>
          <w:b/>
          <w:bCs/>
          <w:cs/>
        </w:rPr>
        <w:t>โอกาสและอุปสรรคของคู่แข่งรายใหม่</w:t>
      </w:r>
    </w:p>
    <w:p w:rsidR="00EF5920" w:rsidRPr="00BF175F" w:rsidRDefault="00EF5920" w:rsidP="00EF5920">
      <w:pPr>
        <w:ind w:left="1800" w:hanging="360"/>
      </w:pPr>
      <w:r w:rsidRPr="00BF175F">
        <w:rPr>
          <w:rFonts w:hint="cs"/>
          <w:cs/>
        </w:rPr>
        <w:t xml:space="preserve"> (1)  </w:t>
      </w:r>
      <w:r w:rsidRPr="00BF175F">
        <w:rPr>
          <w:cs/>
        </w:rPr>
        <w:t>ปัจจัยที่มีผลต่อความสำเร็จของอุ</w:t>
      </w:r>
      <w:r w:rsidRPr="00BF175F">
        <w:rPr>
          <w:rFonts w:hint="cs"/>
          <w:cs/>
        </w:rPr>
        <w:t>ต</w:t>
      </w:r>
      <w:r w:rsidRPr="00BF175F">
        <w:rPr>
          <w:cs/>
        </w:rPr>
        <w:t>สาหกรรม</w:t>
      </w:r>
      <w:r w:rsidRPr="00BF175F">
        <w:rPr>
          <w:rFonts w:hint="cs"/>
          <w:cs/>
        </w:rPr>
        <w:t>ข้าวบรรจุถุง</w:t>
      </w:r>
      <w:r w:rsidRPr="00BF175F">
        <w:rPr>
          <w:cs/>
        </w:rPr>
        <w:t xml:space="preserve">  </w:t>
      </w:r>
    </w:p>
    <w:p w:rsidR="00EF5920" w:rsidRPr="00BF175F" w:rsidRDefault="00EF5920" w:rsidP="00EF5920">
      <w:pPr>
        <w:numPr>
          <w:ilvl w:val="0"/>
          <w:numId w:val="5"/>
        </w:numPr>
        <w:ind w:left="1800" w:firstLine="0"/>
      </w:pPr>
      <w:r w:rsidRPr="00BF175F">
        <w:rPr>
          <w:cs/>
        </w:rPr>
        <w:t>คุณภาพสินค้าที่ได้มาตรฐาน</w:t>
      </w:r>
      <w:r w:rsidRPr="00BF175F">
        <w:rPr>
          <w:rFonts w:hint="cs"/>
          <w:cs/>
        </w:rPr>
        <w:t>เป็นที่ยอมรับ</w:t>
      </w:r>
    </w:p>
    <w:p w:rsidR="00EF5920" w:rsidRPr="00BF175F" w:rsidRDefault="00EF5920" w:rsidP="00EF5920">
      <w:pPr>
        <w:numPr>
          <w:ilvl w:val="0"/>
          <w:numId w:val="5"/>
        </w:numPr>
        <w:ind w:left="1800" w:firstLine="0"/>
      </w:pPr>
      <w:r w:rsidRPr="00BF175F">
        <w:rPr>
          <w:cs/>
        </w:rPr>
        <w:t xml:space="preserve">ตราสินค้าที่แข็งแกร่ง  </w:t>
      </w:r>
      <w:r w:rsidRPr="00BF175F">
        <w:rPr>
          <w:rFonts w:hint="cs"/>
          <w:cs/>
        </w:rPr>
        <w:t>ซึ่งต้</w:t>
      </w:r>
      <w:r w:rsidRPr="00BF175F">
        <w:rPr>
          <w:cs/>
        </w:rPr>
        <w:t>องใช้งบประมาณและความชำนาญในการสร้าง</w:t>
      </w:r>
      <w:r w:rsidRPr="00BF175F">
        <w:rPr>
          <w:rFonts w:hint="cs"/>
          <w:cs/>
        </w:rPr>
        <w:t>สูง</w:t>
      </w:r>
    </w:p>
    <w:p w:rsidR="00EF5920" w:rsidRPr="00BF175F" w:rsidRDefault="00EF5920" w:rsidP="00EF5920">
      <w:pPr>
        <w:numPr>
          <w:ilvl w:val="0"/>
          <w:numId w:val="5"/>
        </w:numPr>
        <w:ind w:left="1800" w:firstLine="0"/>
      </w:pPr>
      <w:r w:rsidRPr="00BF175F">
        <w:rPr>
          <w:rFonts w:hint="cs"/>
          <w:cs/>
        </w:rPr>
        <w:t>ช่องทางการจำหน่ายที่สะดวกต่อผู้บริโภค</w:t>
      </w:r>
    </w:p>
    <w:p w:rsidR="00EF5920" w:rsidRPr="00BF175F" w:rsidRDefault="00EF5920" w:rsidP="00EF5920">
      <w:pPr>
        <w:numPr>
          <w:ilvl w:val="0"/>
          <w:numId w:val="5"/>
        </w:numPr>
        <w:ind w:left="1800" w:firstLine="0"/>
      </w:pPr>
      <w:r w:rsidRPr="00BF175F">
        <w:rPr>
          <w:rFonts w:hint="cs"/>
          <w:cs/>
        </w:rPr>
        <w:t>เงินทุนที่ต้องมีปริมาณสูงในการจัด</w:t>
      </w:r>
      <w:r w:rsidRPr="00BF175F">
        <w:rPr>
          <w:cs/>
        </w:rPr>
        <w:t>ซื้อวัตถุดิบ</w:t>
      </w:r>
    </w:p>
    <w:p w:rsidR="00EF5920" w:rsidRPr="00BF175F" w:rsidRDefault="00EF5920" w:rsidP="00EF5920">
      <w:pPr>
        <w:ind w:left="1440"/>
      </w:pPr>
      <w:r w:rsidRPr="00BF175F">
        <w:rPr>
          <w:rFonts w:hint="cs"/>
          <w:cs/>
        </w:rPr>
        <w:t xml:space="preserve">  (2)  </w:t>
      </w:r>
      <w:r w:rsidRPr="00BF175F">
        <w:rPr>
          <w:cs/>
        </w:rPr>
        <w:t>ปัจจัยเสี่ยงที่ผู้ประกอบการในธุรกิจข้าว</w:t>
      </w:r>
      <w:r w:rsidRPr="00BF175F">
        <w:rPr>
          <w:rFonts w:hint="cs"/>
          <w:cs/>
        </w:rPr>
        <w:t>บรรจุ</w:t>
      </w:r>
      <w:r w:rsidRPr="00BF175F">
        <w:rPr>
          <w:cs/>
        </w:rPr>
        <w:t>ถุงต้องคำนึ</w:t>
      </w:r>
      <w:r w:rsidRPr="00BF175F">
        <w:rPr>
          <w:rFonts w:hint="cs"/>
          <w:cs/>
        </w:rPr>
        <w:t>ง</w:t>
      </w:r>
      <w:r w:rsidRPr="00BF175F">
        <w:rPr>
          <w:cs/>
        </w:rPr>
        <w:t xml:space="preserve">ถึงในการประกอบธุรกิจ </w:t>
      </w:r>
    </w:p>
    <w:p w:rsidR="00EF5920" w:rsidRPr="00BF175F" w:rsidRDefault="00EF5920" w:rsidP="00EF5920">
      <w:pPr>
        <w:numPr>
          <w:ilvl w:val="0"/>
          <w:numId w:val="6"/>
        </w:numPr>
        <w:ind w:left="2160"/>
      </w:pPr>
      <w:r w:rsidRPr="00BF175F">
        <w:rPr>
          <w:cs/>
        </w:rPr>
        <w:lastRenderedPageBreak/>
        <w:t xml:space="preserve">เป็นธุรกิจที่มีกำไรต่อหน่วยไม่สูง </w:t>
      </w:r>
      <w:r w:rsidRPr="00BF175F">
        <w:rPr>
          <w:rFonts w:hint="cs"/>
          <w:cs/>
        </w:rPr>
        <w:t>เนื่องจากข้าวเป็นสินค้าเกษตร</w:t>
      </w:r>
      <w:r w:rsidRPr="00BF175F">
        <w:rPr>
          <w:cs/>
        </w:rPr>
        <w:t>และ</w:t>
      </w:r>
      <w:r w:rsidRPr="00BF175F">
        <w:rPr>
          <w:rFonts w:hint="cs"/>
          <w:cs/>
        </w:rPr>
        <w:t>มี</w:t>
      </w:r>
      <w:r w:rsidRPr="00BF175F">
        <w:rPr>
          <w:cs/>
        </w:rPr>
        <w:t>ราคา</w:t>
      </w:r>
      <w:r w:rsidRPr="00BF175F">
        <w:rPr>
          <w:rFonts w:hint="cs"/>
          <w:cs/>
        </w:rPr>
        <w:t>ที่</w:t>
      </w:r>
      <w:r w:rsidRPr="00BF175F">
        <w:rPr>
          <w:cs/>
        </w:rPr>
        <w:t>เปลี่ยนแปลง</w:t>
      </w:r>
      <w:r w:rsidRPr="00BF175F">
        <w:rPr>
          <w:rFonts w:hint="cs"/>
          <w:cs/>
        </w:rPr>
        <w:t>ไป</w:t>
      </w:r>
      <w:r w:rsidRPr="00BF175F">
        <w:rPr>
          <w:cs/>
        </w:rPr>
        <w:t>ตามฤดูกาลและต้องอาศัยการขายในปริมาณมากเช่นเดียวกับสินค้าบริโภคที่จำเป็นอ</w:t>
      </w:r>
      <w:r w:rsidRPr="00BF175F">
        <w:rPr>
          <w:rFonts w:hint="cs"/>
          <w:cs/>
        </w:rPr>
        <w:t>ี่นๆ</w:t>
      </w:r>
    </w:p>
    <w:p w:rsidR="00EF5920" w:rsidRPr="00BF175F" w:rsidRDefault="00EF5920" w:rsidP="0064501F">
      <w:pPr>
        <w:numPr>
          <w:ilvl w:val="0"/>
          <w:numId w:val="6"/>
        </w:numPr>
        <w:ind w:left="2160"/>
      </w:pPr>
      <w:r w:rsidRPr="00BF175F">
        <w:rPr>
          <w:cs/>
        </w:rPr>
        <w:t>ต้องใช้เงินทุนสูงในการซื้อวัตถุดิบ</w:t>
      </w:r>
      <w:r w:rsidRPr="00BF175F">
        <w:rPr>
          <w:rFonts w:hint="cs"/>
          <w:cs/>
        </w:rPr>
        <w:t>เพื่อจัดเก็บ</w:t>
      </w:r>
      <w:r w:rsidR="00A543C8" w:rsidRPr="00BF175F">
        <w:rPr>
          <w:rFonts w:hint="cs"/>
          <w:cs/>
        </w:rPr>
        <w:t>ปรับปรุงคุณภาพ</w:t>
      </w:r>
      <w:r w:rsidRPr="00BF175F">
        <w:rPr>
          <w:rFonts w:hint="cs"/>
          <w:cs/>
        </w:rPr>
        <w:t>และรอการบรรจุถุงเพื่อจัดจำหน่ายต่อไป</w:t>
      </w:r>
    </w:p>
    <w:p w:rsidR="00EF5920" w:rsidRPr="00BF175F" w:rsidRDefault="00EF5920" w:rsidP="00EF5920">
      <w:pPr>
        <w:ind w:left="1440" w:firstLine="180"/>
      </w:pPr>
      <w:r w:rsidRPr="00BF175F">
        <w:rPr>
          <w:rFonts w:hint="cs"/>
          <w:cs/>
        </w:rPr>
        <w:t xml:space="preserve">(3)  </w:t>
      </w:r>
      <w:r w:rsidRPr="00BF175F">
        <w:rPr>
          <w:cs/>
        </w:rPr>
        <w:t>ปัจจัยที่เป็นโอกาสสำหรับอุตสาหกรรมข้าว</w:t>
      </w:r>
      <w:r w:rsidRPr="00BF175F">
        <w:rPr>
          <w:rFonts w:hint="cs"/>
          <w:cs/>
        </w:rPr>
        <w:t>บรรจุ</w:t>
      </w:r>
      <w:r w:rsidRPr="00BF175F">
        <w:rPr>
          <w:cs/>
        </w:rPr>
        <w:t>ถุงในประเทศ</w:t>
      </w:r>
    </w:p>
    <w:p w:rsidR="00EF5920" w:rsidRPr="00BF175F" w:rsidRDefault="00EF5920" w:rsidP="00EF5920">
      <w:pPr>
        <w:numPr>
          <w:ilvl w:val="0"/>
          <w:numId w:val="7"/>
        </w:numPr>
        <w:ind w:left="2160"/>
      </w:pPr>
      <w:r w:rsidRPr="00BF175F">
        <w:rPr>
          <w:cs/>
        </w:rPr>
        <w:t>เป็นธุรกิจที่น่าสนใจทั้งในแง่ของขนาดและอัตราการเติบโตของตลาด</w:t>
      </w:r>
    </w:p>
    <w:p w:rsidR="00EF5920" w:rsidRPr="00BF175F" w:rsidRDefault="00EF5920" w:rsidP="00EF5920">
      <w:pPr>
        <w:numPr>
          <w:ilvl w:val="0"/>
          <w:numId w:val="7"/>
        </w:numPr>
        <w:ind w:left="2160"/>
      </w:pPr>
      <w:r w:rsidRPr="00BF175F">
        <w:rPr>
          <w:cs/>
        </w:rPr>
        <w:t>ความนิยมในการบริโภคเนื่องจากเป็นอาหารหลักของคนไทย</w:t>
      </w:r>
    </w:p>
    <w:p w:rsidR="00EF5920" w:rsidRPr="00BF175F" w:rsidRDefault="00EF5920" w:rsidP="00EF5920">
      <w:pPr>
        <w:numPr>
          <w:ilvl w:val="0"/>
          <w:numId w:val="7"/>
        </w:numPr>
        <w:ind w:left="2160"/>
      </w:pPr>
      <w:r w:rsidRPr="00BF175F">
        <w:rPr>
          <w:cs/>
        </w:rPr>
        <w:t>เป็นอุตสาหกรรมที่ได้รับความสนใจและแรงสนับสนุนจากภาครัฐในการเปิดตลาดใหม่ในต่างประเทศและส่งเสริมให้ชาวต่างชาตินิยมรับประทานข้าวขาวหอมมะลิของไทย</w:t>
      </w:r>
    </w:p>
    <w:p w:rsidR="00EF5920" w:rsidRPr="00BF175F" w:rsidRDefault="00EF5920" w:rsidP="00EF5920">
      <w:pPr>
        <w:pStyle w:val="Heading4"/>
        <w:ind w:left="1980" w:hanging="360"/>
        <w:jc w:val="left"/>
        <w:rPr>
          <w:rFonts w:ascii="Angsana New" w:hAnsi="Angsana New" w:cs="Angsana New"/>
          <w:b w:val="0"/>
          <w:bCs w:val="0"/>
          <w:sz w:val="28"/>
          <w:szCs w:val="28"/>
        </w:rPr>
      </w:pPr>
      <w:r w:rsidRPr="00BF175F">
        <w:rPr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(4)  </w:t>
      </w:r>
      <w:r w:rsidRPr="00BF175F">
        <w:rPr>
          <w:rFonts w:ascii="Angsana New" w:hAnsi="Angsana New" w:cs="Angsana New"/>
          <w:b w:val="0"/>
          <w:bCs w:val="0"/>
          <w:sz w:val="28"/>
          <w:szCs w:val="28"/>
          <w:cs/>
        </w:rPr>
        <w:t>ปัจจัยที่เป็นอุปสรรคสำหรับอุ</w:t>
      </w:r>
      <w:r w:rsidRPr="00BF175F">
        <w:rPr>
          <w:rFonts w:ascii="Angsana New" w:hAnsi="Angsana New" w:cs="Angsana New" w:hint="cs"/>
          <w:b w:val="0"/>
          <w:bCs w:val="0"/>
          <w:sz w:val="28"/>
          <w:szCs w:val="28"/>
          <w:cs/>
        </w:rPr>
        <w:t>ต</w:t>
      </w:r>
      <w:r w:rsidRPr="00BF175F">
        <w:rPr>
          <w:rFonts w:ascii="Angsana New" w:hAnsi="Angsana New" w:cs="Angsana New"/>
          <w:b w:val="0"/>
          <w:bCs w:val="0"/>
          <w:sz w:val="28"/>
          <w:szCs w:val="28"/>
          <w:cs/>
        </w:rPr>
        <w:t>สาหกรรมตลาดข้าว</w:t>
      </w:r>
      <w:r w:rsidRPr="00BF175F">
        <w:rPr>
          <w:rFonts w:ascii="Angsana New" w:hAnsi="Angsana New" w:cs="Angsana New" w:hint="cs"/>
          <w:b w:val="0"/>
          <w:bCs w:val="0"/>
          <w:sz w:val="28"/>
          <w:szCs w:val="28"/>
          <w:cs/>
        </w:rPr>
        <w:t>บรรจุ</w:t>
      </w:r>
      <w:r w:rsidRPr="00BF175F">
        <w:rPr>
          <w:rFonts w:ascii="Angsana New" w:hAnsi="Angsana New" w:cs="Angsana New"/>
          <w:b w:val="0"/>
          <w:bCs w:val="0"/>
          <w:sz w:val="28"/>
          <w:szCs w:val="28"/>
          <w:cs/>
        </w:rPr>
        <w:t>ถุง</w:t>
      </w:r>
    </w:p>
    <w:p w:rsidR="00EF5920" w:rsidRPr="00BF175F" w:rsidRDefault="00EF5920" w:rsidP="0064501F">
      <w:pPr>
        <w:numPr>
          <w:ilvl w:val="0"/>
          <w:numId w:val="9"/>
        </w:numPr>
        <w:ind w:left="2160"/>
      </w:pPr>
      <w:r w:rsidRPr="00BF175F">
        <w:rPr>
          <w:cs/>
        </w:rPr>
        <w:t xml:space="preserve">ความเสี่ยงในเรื่องราคาวัตถุดิบผันผวน </w:t>
      </w:r>
    </w:p>
    <w:p w:rsidR="00EF5920" w:rsidRPr="00BF175F" w:rsidRDefault="00EF5920" w:rsidP="0064501F">
      <w:pPr>
        <w:numPr>
          <w:ilvl w:val="0"/>
          <w:numId w:val="8"/>
        </w:numPr>
        <w:ind w:left="2160"/>
      </w:pPr>
      <w:r w:rsidRPr="00BF175F">
        <w:rPr>
          <w:cs/>
        </w:rPr>
        <w:t>ความเสี่ยงจากการแทรกแซงตลาดข้าวของรัฐบาล</w:t>
      </w:r>
      <w:r w:rsidRPr="00BF175F">
        <w:rPr>
          <w:rFonts w:hint="cs"/>
          <w:cs/>
        </w:rPr>
        <w:t xml:space="preserve"> </w:t>
      </w:r>
    </w:p>
    <w:p w:rsidR="00EF5920" w:rsidRPr="00BF175F" w:rsidRDefault="00EF5920" w:rsidP="00EF5920">
      <w:pPr>
        <w:ind w:left="1800"/>
      </w:pPr>
      <w:r w:rsidRPr="00BF175F">
        <w:rPr>
          <w:rFonts w:hint="cs"/>
          <w:cs/>
        </w:rPr>
        <w:t xml:space="preserve">        (รายละเอียดเพิ่มเติมอยู่ในส่วนที่ 2 เรื่อง </w:t>
      </w:r>
      <w:r w:rsidRPr="00BF175F">
        <w:t>“</w:t>
      </w:r>
      <w:r w:rsidRPr="00BF175F">
        <w:rPr>
          <w:rFonts w:hint="cs"/>
          <w:cs/>
        </w:rPr>
        <w:t>ปัจจัยความเสี่ยง</w:t>
      </w:r>
      <w:r w:rsidRPr="00BF175F">
        <w:t>”</w:t>
      </w:r>
      <w:r w:rsidRPr="00BF175F">
        <w:rPr>
          <w:rFonts w:hint="cs"/>
          <w:cs/>
        </w:rPr>
        <w:t>)</w:t>
      </w:r>
    </w:p>
    <w:p w:rsidR="00BC55B5" w:rsidRPr="00BF175F" w:rsidRDefault="00BC55B5" w:rsidP="00EF5920">
      <w:pPr>
        <w:ind w:left="1800"/>
      </w:pPr>
    </w:p>
    <w:p w:rsidR="00EF5920" w:rsidRPr="00BF175F" w:rsidRDefault="00EF5920" w:rsidP="00EF5920">
      <w:pPr>
        <w:ind w:left="1260"/>
        <w:rPr>
          <w:b/>
          <w:bCs/>
        </w:rPr>
      </w:pPr>
      <w:r w:rsidRPr="00BF175F">
        <w:rPr>
          <w:rFonts w:hint="cs"/>
          <w:b/>
          <w:bCs/>
          <w:cs/>
        </w:rPr>
        <w:t xml:space="preserve">ข.  </w:t>
      </w:r>
      <w:r w:rsidRPr="00BF175F">
        <w:rPr>
          <w:b/>
          <w:bCs/>
          <w:cs/>
        </w:rPr>
        <w:t>คู่แข่ง</w:t>
      </w:r>
    </w:p>
    <w:p w:rsidR="00EF5920" w:rsidRPr="00BF175F" w:rsidRDefault="00EF5920" w:rsidP="00EF5920">
      <w:pPr>
        <w:pStyle w:val="Caption"/>
        <w:ind w:firstLine="0"/>
        <w:jc w:val="left"/>
      </w:pPr>
      <w:r w:rsidRPr="00BF175F">
        <w:rPr>
          <w:rFonts w:hint="cs"/>
          <w:cs/>
        </w:rPr>
        <w:t>สภาวะการแข่งขันตลาดในประเทศของกลุ่มผู้ผลิตข้าวบรรจุถุง</w:t>
      </w:r>
    </w:p>
    <w:p w:rsidR="00EF5920" w:rsidRPr="00BF175F" w:rsidRDefault="00EF5920" w:rsidP="00EF5920">
      <w:pPr>
        <w:ind w:left="1260" w:firstLine="360"/>
        <w:jc w:val="thaiDistribute"/>
      </w:pPr>
      <w:r w:rsidRPr="00BF175F">
        <w:rPr>
          <w:rFonts w:ascii="Angsana New" w:hAnsi="Angsana New"/>
          <w:sz w:val="28"/>
          <w:cs/>
        </w:rPr>
        <w:t>ปัจจุบัน สภาวะการ</w:t>
      </w:r>
      <w:r w:rsidRPr="00BF175F">
        <w:rPr>
          <w:cs/>
        </w:rPr>
        <w:t>แข่งขันในตลาดข้าว</w:t>
      </w:r>
      <w:r w:rsidRPr="00BF175F">
        <w:rPr>
          <w:rFonts w:hint="cs"/>
          <w:cs/>
        </w:rPr>
        <w:t>บรรจุ</w:t>
      </w:r>
      <w:r w:rsidRPr="00BF175F">
        <w:rPr>
          <w:cs/>
        </w:rPr>
        <w:t>ถุงจะอยู่ที่ผู้ผลิตรายใหญ่ที่มีกิจกรรม</w:t>
      </w:r>
      <w:r w:rsidRPr="00BF175F">
        <w:rPr>
          <w:rFonts w:hint="cs"/>
          <w:cs/>
        </w:rPr>
        <w:t>ส่งเสริม</w:t>
      </w:r>
      <w:r w:rsidRPr="00BF175F">
        <w:rPr>
          <w:cs/>
        </w:rPr>
        <w:t xml:space="preserve">การตลาดอย่างต่อเนื่อง ส่วนผู้ผลิตรายย่อยจะไม่มีบทบาทในตลาดมากนัก </w:t>
      </w:r>
      <w:r w:rsidRPr="00BF175F">
        <w:rPr>
          <w:rFonts w:hint="cs"/>
          <w:cs/>
        </w:rPr>
        <w:t>และจะ</w:t>
      </w:r>
      <w:r w:rsidRPr="00BF175F">
        <w:rPr>
          <w:cs/>
        </w:rPr>
        <w:t>เป็นเพียงลักษณะการ</w:t>
      </w:r>
      <w:r w:rsidRPr="00BF175F">
        <w:rPr>
          <w:rFonts w:hint="cs"/>
          <w:cs/>
        </w:rPr>
        <w:t>ส่งเสริมการทำการต</w:t>
      </w:r>
      <w:r w:rsidRPr="00BF175F">
        <w:rPr>
          <w:cs/>
        </w:rPr>
        <w:t>ลาดเฉพาะส่วนเท่านั้น</w:t>
      </w:r>
    </w:p>
    <w:p w:rsidR="00EF5920" w:rsidRPr="00BF175F" w:rsidRDefault="00EF5920" w:rsidP="00EF5920">
      <w:pPr>
        <w:ind w:left="1260" w:firstLine="360"/>
        <w:jc w:val="thaiDistribute"/>
      </w:pPr>
      <w:r w:rsidRPr="00BF175F">
        <w:rPr>
          <w:rFonts w:hint="cs"/>
          <w:cs/>
        </w:rPr>
        <w:t xml:space="preserve">นอกจากนี้ </w:t>
      </w:r>
      <w:r w:rsidRPr="00BF175F">
        <w:rPr>
          <w:cs/>
        </w:rPr>
        <w:t>การแข่งขันในตลาดข้าว</w:t>
      </w:r>
      <w:r w:rsidRPr="00BF175F">
        <w:rPr>
          <w:rFonts w:hint="cs"/>
          <w:cs/>
        </w:rPr>
        <w:t>บรรจุ</w:t>
      </w:r>
      <w:r w:rsidRPr="00BF175F">
        <w:rPr>
          <w:cs/>
        </w:rPr>
        <w:t>ถุงขึ้นอยู่กับหลาย ๆ ปัจจัย เช่น ปัจจัยด้านการส่งออกข้าว</w:t>
      </w:r>
      <w:r w:rsidRPr="00BF175F">
        <w:rPr>
          <w:rFonts w:hint="cs"/>
          <w:cs/>
        </w:rPr>
        <w:t>ใน</w:t>
      </w:r>
      <w:r w:rsidRPr="00BF175F">
        <w:rPr>
          <w:cs/>
        </w:rPr>
        <w:t>แต่ละปี ถ้าปีใดที่การส่งออกข้าวอยู่ในเกณฑ์ดี ราคาข้าวในประเทศก็จะอยู่ในเกณฑ์ดีตามไปด้วย   การแข่งขันในตลาดข้าวถุงในประเทศจะไม่รุนแรงมากนัก แต่ถ้าปีใดที่การส่งออกข้าวตกต่ำ ราคาข้าวในประเทศก็จะตกต่ำไปด้วย ผู้ประกอบการในธุรกิจข้าวสารก็จะหันมาทำตลาดในประเทศมากขึ้น การแข่งขันก็จะทวีความรุนแรงทั้งจากผู้ผลิตรายเดิมและผู้ส่งออก  รวม</w:t>
      </w:r>
      <w:r w:rsidRPr="00BF175F">
        <w:rPr>
          <w:rFonts w:hint="cs"/>
          <w:cs/>
        </w:rPr>
        <w:t>ถึ</w:t>
      </w:r>
      <w:r w:rsidRPr="00BF175F">
        <w:rPr>
          <w:cs/>
        </w:rPr>
        <w:t>งปั</w:t>
      </w:r>
      <w:r w:rsidRPr="00BF175F">
        <w:rPr>
          <w:rFonts w:hint="cs"/>
          <w:cs/>
        </w:rPr>
        <w:t>จจัย</w:t>
      </w:r>
      <w:r w:rsidRPr="00BF175F">
        <w:rPr>
          <w:cs/>
        </w:rPr>
        <w:t>เรื่องปริมาณผลผลิตต่อปีที่ออกมา ถ้าปีใดมีผลผลิตข้าวออกมามาก ก็จะมีผล</w:t>
      </w:r>
      <w:r w:rsidRPr="00BF175F">
        <w:rPr>
          <w:rFonts w:hint="cs"/>
          <w:cs/>
        </w:rPr>
        <w:t>ทำ</w:t>
      </w:r>
      <w:r w:rsidRPr="00BF175F">
        <w:rPr>
          <w:cs/>
        </w:rPr>
        <w:t>ให้ราคาข้าวตกต่ำ และถ้าปีใดประสบปัญหาเรื่องภัยธรรมชาติ เช่น น้ำท่วม ฝนแล้ง ก็จะส่งผลให้ราคาข้าว</w:t>
      </w:r>
      <w:r w:rsidRPr="00BF175F">
        <w:rPr>
          <w:rFonts w:hint="cs"/>
          <w:cs/>
        </w:rPr>
        <w:t>สารบรรจุถุง</w:t>
      </w:r>
      <w:r w:rsidRPr="00BF175F">
        <w:rPr>
          <w:cs/>
        </w:rPr>
        <w:t>ปรับตัวสูงขึ้นได้เช่นกัน</w:t>
      </w:r>
    </w:p>
    <w:p w:rsidR="00EF5920" w:rsidRPr="00BF175F" w:rsidRDefault="00EF5920" w:rsidP="00EF5920">
      <w:pPr>
        <w:ind w:left="1260" w:firstLine="360"/>
        <w:jc w:val="thaiDistribute"/>
      </w:pPr>
      <w:r w:rsidRPr="00BF175F">
        <w:rPr>
          <w:rFonts w:hint="cs"/>
          <w:cs/>
        </w:rPr>
        <w:t xml:space="preserve">ทั้งนี้ </w:t>
      </w:r>
      <w:r w:rsidRPr="00BF175F">
        <w:rPr>
          <w:cs/>
        </w:rPr>
        <w:t>หลังจาก</w:t>
      </w:r>
      <w:r w:rsidRPr="00BF175F">
        <w:rPr>
          <w:rFonts w:hint="cs"/>
          <w:cs/>
        </w:rPr>
        <w:t>การที่</w:t>
      </w:r>
      <w:r w:rsidRPr="00BF175F">
        <w:rPr>
          <w:cs/>
        </w:rPr>
        <w:t>ทางรัฐบาลได้มีมาตรการด้านการกำหนดมาตรฐานคุณภาพข้าวบรรจุถุง และมีการตรวจสอบข้าวถุงที่จำหน่ายในท้องตลาดโดยสำนักงานคณะกรรมการคุ้มครองผู้บริโภคอย่างจริงจัง มีผลทำให้ราคาขายปลีกข้าวสารบรรจุถุงสะท้อนถึงต้นทุนและคุณภาพที่แท้จริงมากขึ้น ทำให้ช่วงห่างของแต่ละชั้น</w:t>
      </w:r>
      <w:r w:rsidRPr="00BF175F">
        <w:rPr>
          <w:rFonts w:hint="cs"/>
          <w:cs/>
        </w:rPr>
        <w:t>ของ</w:t>
      </w:r>
      <w:r w:rsidRPr="00BF175F">
        <w:rPr>
          <w:cs/>
        </w:rPr>
        <w:t>คุณภาพข้าวจะมีความแตกต่างกันไม่มาก</w:t>
      </w:r>
    </w:p>
    <w:p w:rsidR="00432744" w:rsidRPr="00BF175F" w:rsidRDefault="00432744" w:rsidP="00EF5920">
      <w:pPr>
        <w:ind w:left="1260" w:firstLine="360"/>
        <w:jc w:val="thaiDistribute"/>
      </w:pPr>
    </w:p>
    <w:p w:rsidR="00EF5920" w:rsidRPr="00BF175F" w:rsidRDefault="00EF5920" w:rsidP="00EF5920">
      <w:pPr>
        <w:ind w:left="1260"/>
        <w:jc w:val="thaiDistribute"/>
      </w:pPr>
      <w:r w:rsidRPr="00BF175F">
        <w:rPr>
          <w:rFonts w:ascii="Angsana New" w:hAnsi="Angsana New"/>
          <w:sz w:val="28"/>
          <w:u w:val="single"/>
          <w:cs/>
        </w:rPr>
        <w:t>สภาวะการแข่งขันตลาดต่างประเทศของกลุ่มผู้ผลิตข้าว</w:t>
      </w:r>
      <w:r w:rsidRPr="00BF175F">
        <w:rPr>
          <w:rFonts w:ascii="Angsana New" w:hAnsi="Angsana New" w:hint="cs"/>
          <w:sz w:val="28"/>
          <w:u w:val="single"/>
          <w:cs/>
        </w:rPr>
        <w:t>บรรจุ</w:t>
      </w:r>
      <w:r w:rsidRPr="00BF175F">
        <w:rPr>
          <w:rFonts w:ascii="Angsana New" w:hAnsi="Angsana New"/>
          <w:sz w:val="28"/>
          <w:u w:val="single"/>
          <w:cs/>
        </w:rPr>
        <w:t>ถุง</w:t>
      </w:r>
    </w:p>
    <w:p w:rsidR="00EF5920" w:rsidRPr="00BF175F" w:rsidRDefault="00EF5920" w:rsidP="001822B5">
      <w:pPr>
        <w:tabs>
          <w:tab w:val="left" w:pos="1620"/>
          <w:tab w:val="left" w:pos="1980"/>
        </w:tabs>
        <w:ind w:left="12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ab/>
        <w:t>ด้านสภาวะการแข่งขันในตลาดส่งออกข้าวของบริษัทนั้น มีคู่แข่งขันทั้งที่เป็นผู้ส่งออกจากประเทศไทยด้วยกัน และจากประเทศผู้</w:t>
      </w:r>
      <w:r w:rsidR="001822B5" w:rsidRPr="00BF175F">
        <w:rPr>
          <w:rFonts w:ascii="Angsana New" w:hAnsi="Angsana New" w:hint="cs"/>
          <w:sz w:val="28"/>
          <w:cs/>
        </w:rPr>
        <w:t xml:space="preserve">ส่งออกข้าวอื่น เช่น เวียดนาม </w:t>
      </w:r>
      <w:r w:rsidRPr="00BF175F">
        <w:rPr>
          <w:rFonts w:ascii="Angsana New" w:hAnsi="Angsana New" w:hint="cs"/>
          <w:sz w:val="28"/>
          <w:cs/>
        </w:rPr>
        <w:t>กัมพูชา</w:t>
      </w:r>
      <w:r w:rsidR="001822B5" w:rsidRPr="00BF175F">
        <w:rPr>
          <w:rFonts w:ascii="Angsana New" w:hAnsi="Angsana New"/>
          <w:sz w:val="28"/>
        </w:rPr>
        <w:t xml:space="preserve"> </w:t>
      </w:r>
      <w:r w:rsidR="001822B5" w:rsidRPr="00BF175F">
        <w:rPr>
          <w:rFonts w:ascii="Angsana New" w:hAnsi="Angsana New" w:hint="cs"/>
          <w:sz w:val="28"/>
          <w:cs/>
        </w:rPr>
        <w:t>และลาว</w:t>
      </w:r>
      <w:r w:rsidRPr="00BF175F">
        <w:rPr>
          <w:rFonts w:ascii="Angsana New" w:hAnsi="Angsana New" w:hint="cs"/>
          <w:sz w:val="28"/>
          <w:cs/>
        </w:rPr>
        <w:t xml:space="preserve"> เป็นต้น</w:t>
      </w:r>
      <w:r w:rsidR="001822B5" w:rsidRPr="00BF175F">
        <w:rPr>
          <w:rFonts w:ascii="Angsana New" w:hAnsi="Angsana New"/>
          <w:sz w:val="28"/>
          <w:cs/>
        </w:rPr>
        <w:t xml:space="preserve"> </w:t>
      </w:r>
      <w:r w:rsidR="001822B5" w:rsidRPr="00BF175F">
        <w:rPr>
          <w:rFonts w:ascii="Angsana New" w:hAnsi="Angsana New" w:hint="cs"/>
          <w:sz w:val="28"/>
          <w:cs/>
        </w:rPr>
        <w:t>แม้ว่า</w:t>
      </w:r>
      <w:r w:rsidR="001822B5" w:rsidRPr="00BF175F">
        <w:rPr>
          <w:rFonts w:ascii="Angsana New" w:hAnsi="Angsana New"/>
          <w:sz w:val="28"/>
          <w:cs/>
        </w:rPr>
        <w:t>ราคาข้าวหอมมะลิ</w:t>
      </w:r>
      <w:r w:rsidR="00C65256" w:rsidRPr="00BF175F">
        <w:rPr>
          <w:rFonts w:ascii="Angsana New" w:hAnsi="Angsana New" w:hint="cs"/>
          <w:sz w:val="28"/>
          <w:cs/>
        </w:rPr>
        <w:t>ไทยคงตัวในระดับสูง</w:t>
      </w:r>
      <w:r w:rsidR="001822B5" w:rsidRPr="00BF175F">
        <w:rPr>
          <w:rFonts w:ascii="Angsana New" w:hAnsi="Angsana New"/>
          <w:sz w:val="28"/>
          <w:cs/>
        </w:rPr>
        <w:t xml:space="preserve"> การส่งออกข้าวหอมมะลิในระยะต่อไปอาจจะชะลอตัวลงบ้าง </w:t>
      </w:r>
      <w:r w:rsidR="00C65256" w:rsidRPr="00BF175F">
        <w:rPr>
          <w:rFonts w:ascii="Angsana New" w:hAnsi="Angsana New" w:hint="cs"/>
          <w:sz w:val="28"/>
          <w:cs/>
        </w:rPr>
        <w:t xml:space="preserve"> </w:t>
      </w:r>
      <w:r w:rsidR="001822B5" w:rsidRPr="00BF175F">
        <w:rPr>
          <w:rFonts w:ascii="Angsana New" w:hAnsi="Angsana New"/>
          <w:sz w:val="28"/>
          <w:cs/>
        </w:rPr>
        <w:t xml:space="preserve">เมื่อเทียบกับข้าวหอมของคู่แข่ง </w:t>
      </w:r>
      <w:r w:rsidR="0064501F">
        <w:rPr>
          <w:rFonts w:ascii="Angsana New" w:hAnsi="Angsana New" w:hint="cs"/>
          <w:sz w:val="28"/>
          <w:cs/>
        </w:rPr>
        <w:t>ในกรณีของ</w:t>
      </w:r>
      <w:r w:rsidR="00C65256" w:rsidRPr="00BF175F">
        <w:rPr>
          <w:rFonts w:ascii="Angsana New" w:hAnsi="Angsana New"/>
          <w:sz w:val="28"/>
          <w:cs/>
        </w:rPr>
        <w:t xml:space="preserve">ข้าวหอมของกัมพูชาครองแชมป์ข้าวดีที่สุดในการแข่งขันข้าวดีที่สุดของโลกปี 2561 โดยข้าวหอมมะลิไทยตกมาอยู่ในอันดับ 3 และมีข้าวหอมมะลิเวียดนามเป็นอันดับ 2 </w:t>
      </w:r>
      <w:r w:rsidR="00C65256" w:rsidRPr="00BF175F">
        <w:rPr>
          <w:rFonts w:ascii="Angsana New" w:hAnsi="Angsana New" w:hint="cs"/>
          <w:sz w:val="28"/>
          <w:cs/>
        </w:rPr>
        <w:t xml:space="preserve"> แต่</w:t>
      </w:r>
      <w:r w:rsidR="00C65256" w:rsidRPr="00BF175F">
        <w:rPr>
          <w:rFonts w:ascii="Segoe UI" w:hAnsi="Segoe UI"/>
          <w:color w:val="212529"/>
          <w:spacing w:val="3"/>
          <w:shd w:val="clear" w:color="auto" w:fill="FFFFFF"/>
          <w:cs/>
        </w:rPr>
        <w:t>ไทยยังมี</w:t>
      </w:r>
      <w:r w:rsidR="00C65256" w:rsidRPr="00BF175F">
        <w:rPr>
          <w:rFonts w:ascii="Segoe UI" w:hAnsi="Segoe UI"/>
          <w:color w:val="212529"/>
          <w:spacing w:val="3"/>
          <w:shd w:val="clear" w:color="auto" w:fill="FFFFFF"/>
          <w:cs/>
        </w:rPr>
        <w:lastRenderedPageBreak/>
        <w:t>ความได้เปรียบในเรื่องของความน่าเชื่อถือของการค้าข้าวโลกมาต่อเนื่องหลายสิบปี ข้าวกัมพูชาจึงไม่กระทบต่อปริมาณการส่งออกรวม</w:t>
      </w:r>
      <w:r w:rsidR="00C65256" w:rsidRPr="00BF175F">
        <w:rPr>
          <w:rFonts w:ascii="Segoe UI" w:hAnsi="Segoe UI" w:hint="cs"/>
          <w:color w:val="212529"/>
          <w:spacing w:val="3"/>
          <w:shd w:val="clear" w:color="auto" w:fill="FFFFFF"/>
          <w:cs/>
        </w:rPr>
        <w:t xml:space="preserve"> </w:t>
      </w:r>
      <w:r w:rsidR="0001136C" w:rsidRPr="00BF175F">
        <w:rPr>
          <w:rFonts w:ascii="Angsana New" w:hAnsi="Angsana New" w:hint="cs"/>
          <w:sz w:val="28"/>
          <w:cs/>
        </w:rPr>
        <w:t>ในขณะเดียวกัน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 xml:space="preserve">บริษัทเน้นการทำตลาดต่างประเทศในกลุ่มข้าวหอมมะลิเป็นหลัก </w:t>
      </w:r>
      <w:r w:rsidRPr="00BF175F">
        <w:rPr>
          <w:rFonts w:ascii="Angsana New" w:hAnsi="Angsana New" w:hint="cs"/>
          <w:sz w:val="28"/>
          <w:cs/>
        </w:rPr>
        <w:t>โดยเน้น</w:t>
      </w:r>
      <w:r w:rsidRPr="00BF175F">
        <w:rPr>
          <w:rFonts w:ascii="Angsana New" w:hAnsi="Angsana New"/>
          <w:sz w:val="28"/>
          <w:cs/>
        </w:rPr>
        <w:t xml:space="preserve">เรื่องคุณภาพข้าวหอมมะลิที่ไม่ปลอมปนข้าวชนิดอื่น </w:t>
      </w:r>
      <w:r w:rsidRPr="00BF175F">
        <w:rPr>
          <w:rFonts w:ascii="Angsana New" w:hAnsi="Angsana New" w:hint="cs"/>
          <w:sz w:val="28"/>
          <w:cs/>
        </w:rPr>
        <w:t>เพื่อ</w:t>
      </w:r>
      <w:r w:rsidRPr="00BF175F">
        <w:rPr>
          <w:rFonts w:ascii="Angsana New" w:hAnsi="Angsana New"/>
          <w:sz w:val="28"/>
          <w:cs/>
        </w:rPr>
        <w:t xml:space="preserve">ทำให้ลูกค้ามีความยอมรับและเชื่อถือ </w:t>
      </w:r>
      <w:r w:rsidRPr="00BF175F">
        <w:rPr>
          <w:rFonts w:ascii="Angsana New" w:hAnsi="Angsana New" w:hint="cs"/>
          <w:sz w:val="28"/>
          <w:cs/>
        </w:rPr>
        <w:t>และมี</w:t>
      </w:r>
      <w:r w:rsidRPr="00BF175F">
        <w:rPr>
          <w:rFonts w:ascii="Angsana New" w:hAnsi="Angsana New"/>
          <w:sz w:val="28"/>
          <w:cs/>
        </w:rPr>
        <w:t xml:space="preserve">การนำกลยุทธ์การส่งเสริมการขาย มีการจัดทำ </w:t>
      </w:r>
      <w:r w:rsidRPr="00BF175F">
        <w:rPr>
          <w:rFonts w:ascii="Angsana New" w:hAnsi="Angsana New"/>
          <w:sz w:val="28"/>
        </w:rPr>
        <w:t xml:space="preserve">Premium </w:t>
      </w:r>
      <w:r w:rsidRPr="00BF175F">
        <w:rPr>
          <w:rFonts w:ascii="Angsana New" w:hAnsi="Angsana New"/>
          <w:sz w:val="28"/>
          <w:cs/>
        </w:rPr>
        <w:t>ให้ลูกค้า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ซึ่งจะทำให้ลูกค้าในต่างประเทศรู้จักตราสินค้าและ</w:t>
      </w:r>
      <w:r w:rsidRPr="00BF175F">
        <w:rPr>
          <w:rFonts w:ascii="Angsana New" w:hAnsi="Angsana New" w:hint="cs"/>
          <w:sz w:val="28"/>
          <w:cs/>
        </w:rPr>
        <w:t>สามารถ</w:t>
      </w:r>
      <w:r w:rsidRPr="00BF175F">
        <w:rPr>
          <w:rFonts w:ascii="Angsana New" w:hAnsi="Angsana New"/>
          <w:sz w:val="28"/>
          <w:cs/>
        </w:rPr>
        <w:t>ตัดสินใจ</w:t>
      </w:r>
      <w:r w:rsidRPr="00BF175F">
        <w:rPr>
          <w:rFonts w:ascii="Angsana New" w:hAnsi="Angsana New" w:hint="cs"/>
          <w:sz w:val="28"/>
          <w:cs/>
        </w:rPr>
        <w:t>ในการ</w:t>
      </w:r>
      <w:r w:rsidRPr="00BF175F">
        <w:rPr>
          <w:rFonts w:ascii="Angsana New" w:hAnsi="Angsana New"/>
          <w:sz w:val="28"/>
          <w:cs/>
        </w:rPr>
        <w:t>ซื้อผลิตภัณฑ์ของบริษัท</w:t>
      </w:r>
      <w:r w:rsidRPr="00BF175F">
        <w:rPr>
          <w:rFonts w:ascii="Angsana New" w:hAnsi="Angsana New" w:hint="cs"/>
          <w:sz w:val="28"/>
          <w:cs/>
        </w:rPr>
        <w:t xml:space="preserve"> ประกอบกับการที่บริษัทมีความชำนาญในเรื่องการส่งออก และมีความเข้าใจในความต้องการของลูกค้าต่างประเทศที่แตกต่างกันไปในแต่ละประเทศ</w:t>
      </w:r>
    </w:p>
    <w:p w:rsidR="00EF5920" w:rsidRPr="00BF175F" w:rsidRDefault="00EF5920" w:rsidP="00EF5920">
      <w:pPr>
        <w:tabs>
          <w:tab w:val="left" w:pos="1980"/>
        </w:tabs>
        <w:ind w:left="1260"/>
        <w:jc w:val="thaiDistribute"/>
        <w:rPr>
          <w:rFonts w:ascii="Angsana New" w:hAnsi="Angsana New"/>
        </w:rPr>
      </w:pPr>
    </w:p>
    <w:p w:rsidR="00EF5920" w:rsidRPr="00BF175F" w:rsidRDefault="00EF5920" w:rsidP="00EF5920">
      <w:pPr>
        <w:tabs>
          <w:tab w:val="left" w:pos="1620"/>
        </w:tabs>
        <w:ind w:left="1260"/>
        <w:rPr>
          <w:rFonts w:ascii="Angsana New" w:hAnsi="Angsana New"/>
          <w:b/>
          <w:bCs/>
        </w:rPr>
      </w:pPr>
      <w:r w:rsidRPr="00BF175F">
        <w:rPr>
          <w:rFonts w:ascii="Angsana New" w:hAnsi="Angsana New" w:hint="cs"/>
          <w:b/>
          <w:bCs/>
          <w:cs/>
        </w:rPr>
        <w:t xml:space="preserve">ค.     </w:t>
      </w:r>
      <w:r w:rsidRPr="00BF175F">
        <w:rPr>
          <w:rFonts w:ascii="Angsana New" w:hAnsi="Angsana New"/>
          <w:b/>
          <w:bCs/>
          <w:cs/>
        </w:rPr>
        <w:t>แนวโน้มอุตสาหกรรม</w:t>
      </w:r>
      <w:r w:rsidRPr="00BF175F">
        <w:rPr>
          <w:b/>
          <w:bCs/>
          <w:cs/>
        </w:rPr>
        <w:t>ข้าว</w:t>
      </w:r>
      <w:r w:rsidRPr="00BF175F">
        <w:rPr>
          <w:rFonts w:hint="cs"/>
          <w:b/>
          <w:bCs/>
          <w:cs/>
        </w:rPr>
        <w:t>บรรจุ</w:t>
      </w:r>
      <w:r w:rsidRPr="00BF175F">
        <w:rPr>
          <w:b/>
          <w:bCs/>
          <w:cs/>
        </w:rPr>
        <w:t>ถุง</w:t>
      </w:r>
    </w:p>
    <w:p w:rsidR="00EF5920" w:rsidRPr="00BF175F" w:rsidRDefault="00EF5920" w:rsidP="00EF5920">
      <w:pPr>
        <w:ind w:left="1260"/>
        <w:rPr>
          <w:u w:val="single"/>
        </w:rPr>
      </w:pPr>
      <w:r w:rsidRPr="00BF175F">
        <w:rPr>
          <w:rFonts w:hint="cs"/>
          <w:cs/>
        </w:rPr>
        <w:t xml:space="preserve"> </w:t>
      </w:r>
      <w:r w:rsidRPr="00BF175F">
        <w:rPr>
          <w:rFonts w:hint="cs"/>
          <w:u w:val="single"/>
          <w:cs/>
        </w:rPr>
        <w:t>แนว</w:t>
      </w:r>
      <w:r w:rsidRPr="00BF175F">
        <w:rPr>
          <w:u w:val="single"/>
          <w:cs/>
        </w:rPr>
        <w:t>โน้มของอุตสาหกรรมข้าว</w:t>
      </w:r>
      <w:r w:rsidRPr="00BF175F">
        <w:rPr>
          <w:rFonts w:hint="cs"/>
          <w:u w:val="single"/>
          <w:cs/>
        </w:rPr>
        <w:t>บรรจุ</w:t>
      </w:r>
      <w:r w:rsidRPr="00BF175F">
        <w:rPr>
          <w:u w:val="single"/>
          <w:cs/>
        </w:rPr>
        <w:t>ถุงภายในประเทศ</w:t>
      </w:r>
    </w:p>
    <w:p w:rsidR="002F01CA" w:rsidRPr="00BF175F" w:rsidRDefault="00EF5920" w:rsidP="002F01CA">
      <w:pPr>
        <w:ind w:left="1260" w:firstLine="360"/>
        <w:jc w:val="thaiDistribute"/>
      </w:pPr>
      <w:r w:rsidRPr="00BF175F">
        <w:rPr>
          <w:rFonts w:hint="cs"/>
          <w:cs/>
        </w:rPr>
        <w:t>แนว</w:t>
      </w:r>
      <w:r w:rsidRPr="00BF175F">
        <w:rPr>
          <w:cs/>
        </w:rPr>
        <w:t>โน้มของอุตสาหกรรมข้าว</w:t>
      </w:r>
      <w:r w:rsidRPr="00BF175F">
        <w:rPr>
          <w:rFonts w:hint="cs"/>
          <w:cs/>
        </w:rPr>
        <w:t>บรรจุ</w:t>
      </w:r>
      <w:r w:rsidRPr="00BF175F">
        <w:rPr>
          <w:cs/>
        </w:rPr>
        <w:t>ถุงภายในประเทศมีแนวโน้มการเติบโตที่ดี  เนื่องมาจากพฤติกรรมที่เปลี่ยนไปของผู้บริโภคที่ต้องการความสะดวกในการซื้อสินค้า   และต้องการสินค้าที่มีมาตรฐาน</w:t>
      </w:r>
      <w:r w:rsidRPr="00BF175F">
        <w:rPr>
          <w:rFonts w:hint="cs"/>
          <w:cs/>
        </w:rPr>
        <w:t xml:space="preserve"> </w:t>
      </w:r>
      <w:r w:rsidRPr="00BF175F">
        <w:rPr>
          <w:cs/>
        </w:rPr>
        <w:t>อันเนื่องมาจากการรณรงค์ความปลอดภัยทางด้าน</w:t>
      </w:r>
      <w:r w:rsidRPr="00BF175F">
        <w:rPr>
          <w:rFonts w:ascii="Angsana New" w:hAnsi="Angsana New"/>
          <w:sz w:val="28"/>
          <w:cs/>
        </w:rPr>
        <w:t xml:space="preserve">อาหาร </w:t>
      </w:r>
      <w:r w:rsidR="002F01CA" w:rsidRPr="00BF175F">
        <w:rPr>
          <w:rFonts w:ascii="Angsana New" w:hAnsi="Angsana New"/>
          <w:sz w:val="28"/>
        </w:rPr>
        <w:t xml:space="preserve">(Food  Safety) </w:t>
      </w:r>
      <w:r w:rsidR="002F01CA" w:rsidRPr="00BF175F">
        <w:rPr>
          <w:rFonts w:ascii="Angsana New" w:hAnsi="Angsana New" w:hint="cs"/>
          <w:sz w:val="28"/>
          <w:cs/>
        </w:rPr>
        <w:t xml:space="preserve"> ของ</w:t>
      </w:r>
      <w:r w:rsidRPr="00BF175F">
        <w:rPr>
          <w:rFonts w:ascii="Angsana New" w:hAnsi="Angsana New" w:hint="cs"/>
          <w:sz w:val="28"/>
          <w:cs/>
        </w:rPr>
        <w:t>ภาค</w:t>
      </w:r>
      <w:r w:rsidRPr="00BF175F">
        <w:rPr>
          <w:rFonts w:ascii="Angsana New" w:hAnsi="Angsana New"/>
          <w:sz w:val="28"/>
          <w:cs/>
        </w:rPr>
        <w:t>รัฐ</w:t>
      </w:r>
      <w:r w:rsidRPr="00BF175F">
        <w:rPr>
          <w:cs/>
        </w:rPr>
        <w:t>บาล  ส่งผลให้ผู้ผลิตที่มีมาตรฐานในการผลิต</w:t>
      </w:r>
      <w:r w:rsidRPr="00BF175F">
        <w:rPr>
          <w:rFonts w:hint="cs"/>
          <w:cs/>
        </w:rPr>
        <w:t>ที่</w:t>
      </w:r>
      <w:r w:rsidRPr="00BF175F">
        <w:rPr>
          <w:cs/>
        </w:rPr>
        <w:t>สูงเท่านั้น</w:t>
      </w:r>
      <w:r w:rsidRPr="00BF175F">
        <w:rPr>
          <w:rFonts w:hint="cs"/>
          <w:cs/>
        </w:rPr>
        <w:t>สามารถคง</w:t>
      </w:r>
      <w:r w:rsidRPr="00BF175F">
        <w:rPr>
          <w:cs/>
        </w:rPr>
        <w:t>อยู่ในตลาดข้าว</w:t>
      </w:r>
      <w:r w:rsidRPr="00BF175F">
        <w:rPr>
          <w:rFonts w:hint="cs"/>
          <w:cs/>
        </w:rPr>
        <w:t>บรรจุ</w:t>
      </w:r>
      <w:r w:rsidRPr="00BF175F">
        <w:rPr>
          <w:cs/>
        </w:rPr>
        <w:t>ถุง</w:t>
      </w:r>
      <w:r w:rsidR="002F01CA" w:rsidRPr="00BF175F">
        <w:rPr>
          <w:rFonts w:hint="cs"/>
          <w:cs/>
        </w:rPr>
        <w:t xml:space="preserve"> และภาครัฐบาลจะเน้นการ</w:t>
      </w:r>
      <w:r w:rsidR="002F01CA" w:rsidRPr="00BF175F">
        <w:rPr>
          <w:cs/>
        </w:rPr>
        <w:t>การพัฒนาอุตสาหกรรมข้าว</w:t>
      </w:r>
      <w:r w:rsidR="002F01CA" w:rsidRPr="00BF175F">
        <w:rPr>
          <w:rFonts w:hint="cs"/>
          <w:cs/>
        </w:rPr>
        <w:t xml:space="preserve"> โดยการ</w:t>
      </w:r>
      <w:r w:rsidR="002F01CA" w:rsidRPr="00BF175F">
        <w:rPr>
          <w:cs/>
        </w:rPr>
        <w:t>ยกระดับคุณภาพผลิตภัณฑ์หรือพัฒนาพันธุ์ข้าวใหม่ๆ ให้มีมูลค่าเพิ่มสูงขึ้น</w:t>
      </w:r>
    </w:p>
    <w:p w:rsidR="00DF0F34" w:rsidRPr="00BF175F" w:rsidRDefault="00DF0F34" w:rsidP="00EF5920">
      <w:pPr>
        <w:ind w:left="1260"/>
        <w:rPr>
          <w:u w:val="single"/>
        </w:rPr>
      </w:pPr>
    </w:p>
    <w:p w:rsidR="00EF5920" w:rsidRPr="00BF175F" w:rsidRDefault="00EF5920" w:rsidP="00EF5920">
      <w:pPr>
        <w:ind w:left="1260"/>
        <w:rPr>
          <w:u w:val="single"/>
        </w:rPr>
      </w:pPr>
      <w:r w:rsidRPr="00BF175F">
        <w:rPr>
          <w:rFonts w:hint="cs"/>
          <w:u w:val="single"/>
          <w:cs/>
        </w:rPr>
        <w:t>แนว</w:t>
      </w:r>
      <w:r w:rsidRPr="00BF175F">
        <w:rPr>
          <w:u w:val="single"/>
          <w:cs/>
        </w:rPr>
        <w:t>โน้มของอุตสาหกรรมข้าว</w:t>
      </w:r>
      <w:r w:rsidRPr="00BF175F">
        <w:rPr>
          <w:rFonts w:hint="cs"/>
          <w:u w:val="single"/>
          <w:cs/>
        </w:rPr>
        <w:t>บรรจุ</w:t>
      </w:r>
      <w:r w:rsidRPr="00BF175F">
        <w:rPr>
          <w:u w:val="single"/>
          <w:cs/>
        </w:rPr>
        <w:t xml:space="preserve">ถุงส่วนตลาดต่างประเทศ  </w:t>
      </w:r>
    </w:p>
    <w:p w:rsidR="00A43AA9" w:rsidRPr="00BF175F" w:rsidRDefault="00A43AA9" w:rsidP="00EF5920">
      <w:pPr>
        <w:ind w:left="1260" w:firstLine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คาดว่าการส่งออกข้าวไทยในปี 2562 จะทรุดลงจากปีนี้ เนื่องจากตลาดมีการแข่งขันรุนแรงขึ้น</w:t>
      </w:r>
      <w:r w:rsidRPr="00BF175F">
        <w:rPr>
          <w:rFonts w:ascii="Angsana New" w:hAnsi="Angsana New" w:hint="cs"/>
          <w:sz w:val="28"/>
          <w:cs/>
        </w:rPr>
        <w:t xml:space="preserve"> โดย</w:t>
      </w:r>
      <w:r w:rsidRPr="00BF175F">
        <w:rPr>
          <w:rFonts w:ascii="Angsana New" w:hAnsi="Angsana New"/>
          <w:sz w:val="28"/>
          <w:cs/>
        </w:rPr>
        <w:t xml:space="preserve">ในปี </w:t>
      </w:r>
      <w:r w:rsidRPr="00BF175F">
        <w:rPr>
          <w:rFonts w:ascii="Angsana New" w:hAnsi="Angsana New"/>
          <w:sz w:val="28"/>
        </w:rPr>
        <w:t xml:space="preserve">2562 </w:t>
      </w:r>
      <w:r w:rsidRPr="00BF175F">
        <w:rPr>
          <w:rFonts w:ascii="Angsana New" w:hAnsi="Angsana New"/>
          <w:sz w:val="28"/>
          <w:cs/>
        </w:rPr>
        <w:t xml:space="preserve">ปริมาณการส่งออกข้าวไทยจะลดลงเหลือแค่ </w:t>
      </w:r>
      <w:r w:rsidRPr="00BF175F">
        <w:rPr>
          <w:rFonts w:ascii="Angsana New" w:hAnsi="Angsana New"/>
          <w:sz w:val="28"/>
        </w:rPr>
        <w:t xml:space="preserve">10 </w:t>
      </w:r>
      <w:r w:rsidRPr="00BF175F">
        <w:rPr>
          <w:rFonts w:ascii="Angsana New" w:hAnsi="Angsana New"/>
          <w:sz w:val="28"/>
          <w:cs/>
        </w:rPr>
        <w:t xml:space="preserve">ล้านตัน มูลค่า </w:t>
      </w:r>
      <w:r w:rsidRPr="00BF175F">
        <w:rPr>
          <w:rFonts w:ascii="Angsana New" w:hAnsi="Angsana New"/>
          <w:sz w:val="28"/>
        </w:rPr>
        <w:t xml:space="preserve">5,000 </w:t>
      </w:r>
      <w:r w:rsidRPr="00BF175F">
        <w:rPr>
          <w:rFonts w:ascii="Angsana New" w:hAnsi="Angsana New"/>
          <w:sz w:val="28"/>
          <w:cs/>
        </w:rPr>
        <w:t xml:space="preserve">ล้านดอลลาร์ หรือประมาณ </w:t>
      </w:r>
      <w:r w:rsidRPr="00BF175F">
        <w:rPr>
          <w:rFonts w:ascii="Angsana New" w:hAnsi="Angsana New"/>
          <w:sz w:val="28"/>
        </w:rPr>
        <w:t xml:space="preserve">1.65 </w:t>
      </w:r>
      <w:r w:rsidRPr="00BF175F">
        <w:rPr>
          <w:rFonts w:ascii="Angsana New" w:hAnsi="Angsana New"/>
          <w:sz w:val="28"/>
          <w:cs/>
        </w:rPr>
        <w:t xml:space="preserve">แสนล้านบาทสาเหตุที่คาดว่าปริมาณส่งออกข้าวไทยในปี 2562 ลดลง เนื่องจากปีนี้ประเทศผู้นำเข้าข้าวหลักอย่างฟิลิปปินส์และอินโดนีเซียมีการนำเข้าข้าวมากกว่าปกติ ทำให้คาดว่าปีหน้าการนำเข้าในส่วนนี้จะหายไปนอกจากนี้ ยังมีจีนเป็นตัวแปรสำคัญที่จะมาแย่งตลาดข้าวนึ่งในแอฟริกาของไทยไป เนื่องจากจีนมีข้าวขาวเก่าที่อยู่ในสต๊อกมากถึง 113 ล้านตัน ซึ่งสามารถนำข้าวเก่าเหล่านี้มาทำเป็นข้าวนึ่งและส่งขายในราคา 325 ดอลลาร์/ตันซึ่งต่ำกว่าไทยที่ขายอยู่ 329 ดอลลาร์ </w:t>
      </w:r>
      <w:r w:rsidR="002F01CA" w:rsidRPr="00BF175F">
        <w:rPr>
          <w:rFonts w:ascii="Angsana New" w:hAnsi="Angsana New" w:hint="cs"/>
          <w:sz w:val="28"/>
          <w:cs/>
        </w:rPr>
        <w:t>และ</w:t>
      </w:r>
      <w:r w:rsidRPr="00BF175F">
        <w:rPr>
          <w:rFonts w:ascii="Angsana New" w:hAnsi="Angsana New"/>
          <w:sz w:val="28"/>
          <w:cs/>
        </w:rPr>
        <w:t xml:space="preserve">จากปัญหาปริมาณผลผลิตข้าวหอมมะลิไทยในตลาดที่มีจำกัด และมาตรการจำนำยุ้งฉางของรัฐบาลในการชะลอข้าวไม่ให้ออกสู่ตลาดพร้อมกัน ทำให้ราคาข้าวหอมมะลิพุ่งสูงขึ้น </w:t>
      </w:r>
    </w:p>
    <w:p w:rsidR="002F01CA" w:rsidRPr="00BF175F" w:rsidRDefault="002F01CA" w:rsidP="002F01CA">
      <w:pPr>
        <w:ind w:left="1260" w:firstLine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ทั้งนี้ทาง</w:t>
      </w:r>
      <w:r w:rsidRPr="00BF175F">
        <w:rPr>
          <w:rFonts w:ascii="Angsana New" w:hAnsi="Angsana New"/>
          <w:sz w:val="28"/>
          <w:cs/>
        </w:rPr>
        <w:t>อธิบดีกรมการค้าต่างประเทศ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กระทรวงพาณิชย์จะเดินหน้าสร้างความเชื่อมั่นรักษาคุณภาพและดูแลมาตรฐานข้าวหอมมะลิไทยอย่างเข้มงวดต่อไป รวมทั้งการเผยแพร่ประชาสัมพันธ์ข้าวคุณลักษณะพิเศษชนิดใหม่ที่สามารถเพิ่มมูลค่าทางการตลาดเพิ่มมากขึ้น อาทิ ข้าวไรซ์เบอร์รี่ ข้าวสังข์หยด และข้าว กข43 ให้เป็นที่รู้จักแพร่หลายในตลาดโลก เพื่อสร้างโอกาสและตลาดใหม่ๆ ให้กับข้าวไทยต่อไป</w:t>
      </w:r>
    </w:p>
    <w:p w:rsidR="002F01CA" w:rsidRPr="00BF175F" w:rsidRDefault="002F01CA" w:rsidP="00EF5920">
      <w:pPr>
        <w:ind w:left="1260" w:firstLine="360"/>
        <w:jc w:val="thaiDistribute"/>
        <w:rPr>
          <w:rFonts w:ascii="Angsana New" w:hAnsi="Angsana New"/>
          <w:sz w:val="28"/>
        </w:rPr>
      </w:pPr>
    </w:p>
    <w:p w:rsidR="00EF5920" w:rsidRPr="00BF175F" w:rsidRDefault="00EF5920" w:rsidP="00EF5920">
      <w:pPr>
        <w:ind w:left="1260" w:hanging="540"/>
        <w:rPr>
          <w:b/>
          <w:bCs/>
        </w:rPr>
      </w:pPr>
      <w:r w:rsidRPr="00BF175F">
        <w:rPr>
          <w:rFonts w:ascii="Angsana New" w:hAnsi="Angsana New"/>
          <w:b/>
          <w:bCs/>
          <w:sz w:val="28"/>
        </w:rPr>
        <w:t xml:space="preserve">2.2.2  </w:t>
      </w:r>
      <w:r w:rsidRPr="00BF175F">
        <w:rPr>
          <w:rFonts w:ascii="Angsana New" w:hAnsi="Angsana New" w:hint="cs"/>
          <w:b/>
          <w:bCs/>
          <w:sz w:val="28"/>
          <w:cs/>
        </w:rPr>
        <w:t>โครงสร้างขอ</w:t>
      </w:r>
      <w:r w:rsidRPr="00BF175F">
        <w:rPr>
          <w:rFonts w:ascii="Angsana New" w:hAnsi="Angsana New"/>
          <w:b/>
          <w:bCs/>
          <w:sz w:val="28"/>
          <w:cs/>
        </w:rPr>
        <w:t>งอุตสาหกรรม</w:t>
      </w:r>
      <w:r w:rsidRPr="00BF175F">
        <w:rPr>
          <w:b/>
          <w:bCs/>
          <w:cs/>
        </w:rPr>
        <w:t>วุ้นเส้น</w:t>
      </w:r>
    </w:p>
    <w:p w:rsidR="00EF5920" w:rsidRPr="00BF175F" w:rsidRDefault="00EF5920" w:rsidP="00EF5920">
      <w:pPr>
        <w:ind w:left="720" w:firstLine="540"/>
        <w:jc w:val="thaiDistribute"/>
        <w:rPr>
          <w:rFonts w:ascii="Angsana New" w:hAnsi="Angsana New"/>
          <w:sz w:val="28"/>
        </w:rPr>
      </w:pPr>
      <w:r w:rsidRPr="00BF175F">
        <w:rPr>
          <w:cs/>
        </w:rPr>
        <w:t>อุตสาหกรรมการผลิตวุ้นเส้นในประเทศมีมา</w:t>
      </w:r>
      <w:r w:rsidRPr="00BF175F">
        <w:rPr>
          <w:rFonts w:ascii="Angsana New" w:hAnsi="Angsana New"/>
          <w:sz w:val="28"/>
          <w:cs/>
        </w:rPr>
        <w:t xml:space="preserve">นานกว่า </w:t>
      </w:r>
      <w:r w:rsidRPr="00BF175F">
        <w:rPr>
          <w:rFonts w:ascii="Angsana New" w:hAnsi="Angsana New"/>
          <w:sz w:val="28"/>
        </w:rPr>
        <w:t>40</w:t>
      </w:r>
      <w:r w:rsidRPr="00BF175F">
        <w:rPr>
          <w:rFonts w:ascii="Angsana New" w:hAnsi="Angsana New"/>
          <w:sz w:val="28"/>
          <w:cs/>
        </w:rPr>
        <w:t xml:space="preserve"> ปี แต่ยังมีผู้ผลิตน้อยรายอันเนื่องมาจากสูตรเฉพาะแต่ละโรงงานที่ไม่มีการเผยแพร่มากนัก  และขั้นตอนการผลิตเฉพาะแต่ละโรงงาน  ซึ่งมีผลต่อคุณภาพสินค้าและการยอมรับของผู้บริโภคในแต่ละตราสินค้า  รวมถึงวัตถุดิบหลักที่ใช้ในการผลิต คือ ถั่วเขียว  ที่ต้องอาศัยความชำนาญในการจัดซื้อและจัดหาวัตถุดิบ</w:t>
      </w:r>
      <w:r w:rsidRPr="00BF175F">
        <w:rPr>
          <w:rFonts w:ascii="Angsana New" w:hAnsi="Angsana New" w:hint="cs"/>
          <w:sz w:val="28"/>
          <w:cs/>
        </w:rPr>
        <w:t xml:space="preserve"> รวม</w:t>
      </w:r>
      <w:r w:rsidRPr="00BF175F">
        <w:rPr>
          <w:rFonts w:ascii="Angsana New" w:hAnsi="Angsana New"/>
          <w:sz w:val="28"/>
          <w:cs/>
        </w:rPr>
        <w:t>ทั้งปริมาณและคุณภาพที่ขึ้นอยู่กับฤดูกาลในแต่ละปี</w:t>
      </w:r>
    </w:p>
    <w:p w:rsidR="00EF5920" w:rsidRPr="00BF175F" w:rsidRDefault="00EF5920" w:rsidP="00EF5920">
      <w:pPr>
        <w:ind w:left="720" w:firstLine="540"/>
        <w:jc w:val="thaiDistribute"/>
      </w:pPr>
      <w:r w:rsidRPr="00BF175F">
        <w:rPr>
          <w:rFonts w:ascii="Angsana New" w:hAnsi="Angsana New"/>
          <w:sz w:val="28"/>
          <w:cs/>
        </w:rPr>
        <w:lastRenderedPageBreak/>
        <w:t>อุตสาหกรรมการผลิตวุ้นเส้นเป็นอุตสาหกรรมของผู้ผลิตน้อยราย  อันเนื่องมาจากขั้นตอนการผลิตที่มีความซับซ้อน  ต้องการความเชี่ยวชาญในการจัดการสูง  ขนาดของตลาดการผลิต</w:t>
      </w:r>
      <w:r w:rsidRPr="00BF175F">
        <w:rPr>
          <w:rFonts w:ascii="Angsana New" w:hAnsi="Angsana New" w:hint="cs"/>
          <w:sz w:val="28"/>
          <w:cs/>
        </w:rPr>
        <w:t>และการบริโภค</w:t>
      </w:r>
      <w:r w:rsidRPr="00BF175F">
        <w:rPr>
          <w:rFonts w:ascii="Angsana New" w:hAnsi="Angsana New"/>
          <w:sz w:val="28"/>
          <w:cs/>
        </w:rPr>
        <w:t xml:space="preserve">มีปริมาณ </w:t>
      </w:r>
      <w:r w:rsidRPr="00BF175F">
        <w:rPr>
          <w:rFonts w:ascii="Angsana New" w:hAnsi="Angsana New"/>
          <w:sz w:val="28"/>
        </w:rPr>
        <w:t>25,000</w:t>
      </w:r>
      <w:r w:rsidRPr="00BF175F">
        <w:rPr>
          <w:rFonts w:ascii="Angsana New" w:hAnsi="Angsana New"/>
          <w:sz w:val="28"/>
          <w:cs/>
        </w:rPr>
        <w:t xml:space="preserve"> ตันต่อปี   มีมูลค่าตลาดรวม </w:t>
      </w:r>
      <w:r w:rsidRPr="00BF175F">
        <w:rPr>
          <w:rFonts w:ascii="Angsana New" w:hAnsi="Angsana New"/>
          <w:sz w:val="28"/>
        </w:rPr>
        <w:t>2,000</w:t>
      </w:r>
      <w:r w:rsidRPr="00BF175F">
        <w:rPr>
          <w:rFonts w:ascii="Angsana New" w:hAnsi="Angsana New"/>
          <w:sz w:val="28"/>
          <w:cs/>
        </w:rPr>
        <w:t xml:space="preserve"> ล้านบาท  มีอัตราการเติบโตของตลาดประมาณ</w:t>
      </w:r>
      <w:r w:rsidRPr="00BF175F">
        <w:rPr>
          <w:rFonts w:ascii="Angsana New" w:hAnsi="Angsana New" w:hint="cs"/>
          <w:sz w:val="28"/>
          <w:cs/>
        </w:rPr>
        <w:t>ร้อยละ</w:t>
      </w:r>
      <w:r w:rsidRPr="00BF175F">
        <w:rPr>
          <w:rFonts w:ascii="Angsana New" w:hAnsi="Angsana New"/>
          <w:sz w:val="28"/>
          <w:cs/>
        </w:rPr>
        <w:t xml:space="preserve"> </w:t>
      </w:r>
      <w:r w:rsidRPr="00BF175F">
        <w:rPr>
          <w:rFonts w:ascii="Angsana New" w:hAnsi="Angsana New"/>
          <w:sz w:val="28"/>
        </w:rPr>
        <w:t>5</w:t>
      </w:r>
      <w:r w:rsidRPr="00BF175F">
        <w:rPr>
          <w:rFonts w:ascii="Angsana New" w:hAnsi="Angsana New"/>
          <w:sz w:val="28"/>
          <w:cs/>
        </w:rPr>
        <w:t xml:space="preserve"> ต่อปี</w:t>
      </w:r>
      <w:r w:rsidRPr="00BF175F">
        <w:rPr>
          <w:rFonts w:ascii="Angsana New" w:hAnsi="Angsana New" w:hint="cs"/>
          <w:sz w:val="28"/>
          <w:cs/>
        </w:rPr>
        <w:t xml:space="preserve"> (ที่มา</w:t>
      </w:r>
      <w:r w:rsidRPr="00BF175F">
        <w:rPr>
          <w:rFonts w:ascii="Angsana New" w:hAnsi="Angsana New"/>
          <w:sz w:val="28"/>
        </w:rPr>
        <w:t>:</w:t>
      </w:r>
      <w:r w:rsidRPr="00BF175F">
        <w:rPr>
          <w:rFonts w:ascii="Angsana New" w:hAnsi="Angsana New" w:hint="cs"/>
          <w:sz w:val="28"/>
          <w:cs/>
        </w:rPr>
        <w:t xml:space="preserve"> ข้อมูลของบริษัท)</w:t>
      </w:r>
    </w:p>
    <w:p w:rsidR="00EF5920" w:rsidRPr="00BF175F" w:rsidRDefault="00EF5920" w:rsidP="00EF5920">
      <w:pPr>
        <w:ind w:left="720" w:firstLine="540"/>
        <w:jc w:val="thaiDistribute"/>
      </w:pPr>
      <w:r w:rsidRPr="00BF175F">
        <w:rPr>
          <w:rFonts w:hint="cs"/>
          <w:cs/>
        </w:rPr>
        <w:t xml:space="preserve">อย่างไรก็ดี </w:t>
      </w:r>
      <w:r w:rsidRPr="00BF175F">
        <w:rPr>
          <w:cs/>
        </w:rPr>
        <w:t>วุ้นเส้นถั่วเขียวถึงแม้ว่าจะไม่ใช่อาหารหลักของคนไทย  แต่เป็นอาหารที่ได้รับความนิยมอย่างแพร่หลาย  สามารถนำมาปรุงอาหารจานเอกของคนไทยได้หลากหลาย  เป็นต้นว่า  ยำวุ้นเส้น  แกงจืดวุ</w:t>
      </w:r>
      <w:r w:rsidRPr="00BF175F">
        <w:rPr>
          <w:rFonts w:hint="cs"/>
          <w:cs/>
        </w:rPr>
        <w:t>้</w:t>
      </w:r>
      <w:r w:rsidRPr="00BF175F">
        <w:rPr>
          <w:cs/>
        </w:rPr>
        <w:t xml:space="preserve">นเส้น  </w:t>
      </w:r>
      <w:r w:rsidRPr="00BF175F">
        <w:rPr>
          <w:rFonts w:hint="cs"/>
          <w:cs/>
        </w:rPr>
        <w:t>และอาหารทะเล</w:t>
      </w:r>
      <w:r w:rsidRPr="00BF175F">
        <w:rPr>
          <w:cs/>
        </w:rPr>
        <w:t>อบวุ้นเส้น</w:t>
      </w:r>
    </w:p>
    <w:p w:rsidR="00EF5920" w:rsidRPr="00BF175F" w:rsidRDefault="00EF5920" w:rsidP="00EF5920">
      <w:pPr>
        <w:ind w:left="1418"/>
      </w:pPr>
    </w:p>
    <w:p w:rsidR="00EF5920" w:rsidRPr="00BF175F" w:rsidRDefault="00EF5920" w:rsidP="00EF5920">
      <w:pPr>
        <w:pStyle w:val="BodyTextIndent3"/>
        <w:tabs>
          <w:tab w:val="left" w:pos="1260"/>
          <w:tab w:val="left" w:pos="1620"/>
        </w:tabs>
        <w:ind w:left="1418" w:hanging="698"/>
        <w:rPr>
          <w:rFonts w:ascii="Angsana New" w:hAnsi="Angsana New"/>
          <w:b/>
          <w:bCs/>
        </w:rPr>
      </w:pPr>
      <w:r w:rsidRPr="00BF175F">
        <w:rPr>
          <w:rFonts w:ascii="Angsana New" w:hAnsi="Angsana New" w:hint="cs"/>
          <w:b/>
          <w:bCs/>
          <w:cs/>
        </w:rPr>
        <w:t xml:space="preserve">ก.      </w:t>
      </w:r>
      <w:r w:rsidRPr="00BF175F">
        <w:rPr>
          <w:rFonts w:ascii="Angsana New" w:hAnsi="Angsana New"/>
          <w:b/>
          <w:bCs/>
          <w:cs/>
        </w:rPr>
        <w:t>ปัจจัยที่มีผลต่อความสำเร็จ ปัจจัยเสี่ยง โอกาสและอุปสรรคของคู่แข่งรายใหม่</w:t>
      </w:r>
    </w:p>
    <w:p w:rsidR="00BC55B5" w:rsidRPr="00BF175F" w:rsidRDefault="00EF5920" w:rsidP="000B5E61">
      <w:pPr>
        <w:pStyle w:val="Heading1"/>
        <w:framePr w:hSpace="0" w:wrap="auto" w:vAnchor="margin" w:hAnchor="text" w:xAlign="left" w:yAlign="inline"/>
        <w:tabs>
          <w:tab w:val="left" w:pos="1080"/>
        </w:tabs>
        <w:ind w:left="720"/>
        <w:jc w:val="thaiDistribute"/>
        <w:rPr>
          <w:rFonts w:cs="AngsanaUPC"/>
          <w:b w:val="0"/>
          <w:bCs w:val="0"/>
          <w:sz w:val="28"/>
          <w:szCs w:val="28"/>
        </w:rPr>
      </w:pPr>
      <w:r w:rsidRPr="00BF175F">
        <w:rPr>
          <w:rFonts w:cs="AngsanaUPC" w:hint="cs"/>
          <w:b w:val="0"/>
          <w:bCs w:val="0"/>
          <w:sz w:val="28"/>
          <w:szCs w:val="28"/>
          <w:cs/>
        </w:rPr>
        <w:tab/>
      </w:r>
      <w:r w:rsidRPr="00BF175F">
        <w:rPr>
          <w:rFonts w:cs="AngsanaUPC"/>
          <w:b w:val="0"/>
          <w:bCs w:val="0"/>
          <w:sz w:val="28"/>
          <w:szCs w:val="28"/>
          <w:cs/>
        </w:rPr>
        <w:t>ถึงแม้ว่า</w:t>
      </w:r>
      <w:r w:rsidRPr="00BF175F">
        <w:rPr>
          <w:rFonts w:cs="AngsanaUPC" w:hint="cs"/>
          <w:b w:val="0"/>
          <w:bCs w:val="0"/>
          <w:sz w:val="28"/>
          <w:szCs w:val="28"/>
          <w:cs/>
        </w:rPr>
        <w:t>ตลาด</w:t>
      </w:r>
      <w:r w:rsidRPr="00BF175F">
        <w:rPr>
          <w:rFonts w:cs="AngsanaUPC"/>
          <w:b w:val="0"/>
          <w:bCs w:val="0"/>
          <w:sz w:val="28"/>
          <w:szCs w:val="28"/>
          <w:cs/>
        </w:rPr>
        <w:t xml:space="preserve">วุ้นเส้นถั่วเขียวจะมีผู้ผลิตน้อยราย   </w:t>
      </w:r>
      <w:r w:rsidRPr="00BF175F">
        <w:rPr>
          <w:rFonts w:cs="AngsanaUPC" w:hint="cs"/>
          <w:b w:val="0"/>
          <w:bCs w:val="0"/>
          <w:sz w:val="28"/>
          <w:szCs w:val="28"/>
          <w:cs/>
        </w:rPr>
        <w:t>มี</w:t>
      </w:r>
      <w:r w:rsidRPr="00BF175F">
        <w:rPr>
          <w:rFonts w:cs="AngsanaUPC"/>
          <w:b w:val="0"/>
          <w:bCs w:val="0"/>
          <w:sz w:val="28"/>
          <w:szCs w:val="28"/>
          <w:cs/>
        </w:rPr>
        <w:t xml:space="preserve">การแข่งขันไม่รุนแรงและเป็นตลาดที่มีอัตราการเติบโตขึ้นทุกปี  แต่การที่จะประสบความสำเร็จด้านยอดขายก็สามารถทำได้ยากเนื่องจาก </w:t>
      </w:r>
      <w:r w:rsidRPr="00BF175F">
        <w:rPr>
          <w:rFonts w:cs="AngsanaUPC" w:hint="cs"/>
          <w:b w:val="0"/>
          <w:bCs w:val="0"/>
          <w:sz w:val="28"/>
          <w:szCs w:val="28"/>
          <w:cs/>
        </w:rPr>
        <w:t>พฤติกรรมของ</w:t>
      </w:r>
      <w:r w:rsidRPr="00BF175F">
        <w:rPr>
          <w:rFonts w:cs="AngsanaUPC"/>
          <w:b w:val="0"/>
          <w:bCs w:val="0"/>
          <w:sz w:val="28"/>
          <w:szCs w:val="28"/>
          <w:cs/>
        </w:rPr>
        <w:t>ผู้บริโภค</w:t>
      </w:r>
      <w:r w:rsidRPr="00BF175F">
        <w:rPr>
          <w:rFonts w:cs="AngsanaUPC" w:hint="cs"/>
          <w:b w:val="0"/>
          <w:bCs w:val="0"/>
          <w:sz w:val="28"/>
          <w:szCs w:val="28"/>
          <w:cs/>
        </w:rPr>
        <w:t>จะ</w:t>
      </w:r>
      <w:r w:rsidRPr="00BF175F">
        <w:rPr>
          <w:rFonts w:cs="AngsanaUPC"/>
          <w:b w:val="0"/>
          <w:bCs w:val="0"/>
          <w:sz w:val="28"/>
          <w:szCs w:val="28"/>
          <w:cs/>
        </w:rPr>
        <w:t>ไม่เปลี่ยนตรา</w:t>
      </w:r>
      <w:r w:rsidRPr="00BF175F">
        <w:rPr>
          <w:rFonts w:cs="AngsanaUPC" w:hint="cs"/>
          <w:b w:val="0"/>
          <w:bCs w:val="0"/>
          <w:sz w:val="28"/>
          <w:szCs w:val="28"/>
          <w:cs/>
        </w:rPr>
        <w:t>สินค้า</w:t>
      </w:r>
      <w:r w:rsidRPr="00BF175F">
        <w:rPr>
          <w:rFonts w:cs="AngsanaUPC"/>
          <w:b w:val="0"/>
          <w:bCs w:val="0"/>
          <w:sz w:val="28"/>
          <w:szCs w:val="28"/>
          <w:cs/>
        </w:rPr>
        <w:t xml:space="preserve"> </w:t>
      </w:r>
      <w:r w:rsidRPr="00BF175F">
        <w:rPr>
          <w:rFonts w:cs="AngsanaUPC" w:hint="cs"/>
          <w:b w:val="0"/>
          <w:bCs w:val="0"/>
          <w:sz w:val="28"/>
          <w:szCs w:val="28"/>
          <w:cs/>
        </w:rPr>
        <w:t>เมื่อ</w:t>
      </w:r>
      <w:r w:rsidRPr="00BF175F">
        <w:rPr>
          <w:rFonts w:cs="AngsanaUPC"/>
          <w:b w:val="0"/>
          <w:bCs w:val="0"/>
          <w:sz w:val="28"/>
          <w:szCs w:val="28"/>
          <w:cs/>
        </w:rPr>
        <w:t>รู้จักคุ้นเคยกับตราสินค้าที่มีอยู่เดิม</w:t>
      </w:r>
      <w:r w:rsidRPr="00BF175F">
        <w:rPr>
          <w:rFonts w:cs="AngsanaUPC" w:hint="cs"/>
          <w:b w:val="0"/>
          <w:bCs w:val="0"/>
          <w:sz w:val="28"/>
          <w:szCs w:val="28"/>
          <w:cs/>
        </w:rPr>
        <w:t xml:space="preserve"> ประกอบกับ</w:t>
      </w:r>
      <w:r w:rsidRPr="00BF175F">
        <w:rPr>
          <w:rFonts w:cs="AngsanaUPC"/>
          <w:b w:val="0"/>
          <w:bCs w:val="0"/>
          <w:sz w:val="28"/>
          <w:szCs w:val="28"/>
          <w:cs/>
        </w:rPr>
        <w:t>ช่องทางการขาย</w:t>
      </w:r>
      <w:r w:rsidRPr="00BF175F">
        <w:rPr>
          <w:rFonts w:cs="AngsanaUPC" w:hint="cs"/>
          <w:b w:val="0"/>
          <w:bCs w:val="0"/>
          <w:sz w:val="28"/>
          <w:szCs w:val="28"/>
          <w:cs/>
        </w:rPr>
        <w:t>ของ</w:t>
      </w:r>
      <w:r w:rsidRPr="00BF175F">
        <w:rPr>
          <w:rFonts w:cs="AngsanaUPC"/>
          <w:b w:val="0"/>
          <w:bCs w:val="0"/>
          <w:sz w:val="28"/>
          <w:szCs w:val="28"/>
          <w:cs/>
        </w:rPr>
        <w:t>ร้านค้าดั้งเดิมจะเลือกจำหน่ายเฉพาะตรา</w:t>
      </w:r>
      <w:r w:rsidRPr="00BF175F">
        <w:rPr>
          <w:rFonts w:cs="AngsanaUPC" w:hint="cs"/>
          <w:b w:val="0"/>
          <w:bCs w:val="0"/>
          <w:sz w:val="28"/>
          <w:szCs w:val="28"/>
          <w:cs/>
        </w:rPr>
        <w:t>สินค้า</w:t>
      </w:r>
      <w:r w:rsidRPr="00BF175F">
        <w:rPr>
          <w:rFonts w:cs="AngsanaUPC"/>
          <w:b w:val="0"/>
          <w:bCs w:val="0"/>
          <w:sz w:val="28"/>
          <w:szCs w:val="28"/>
          <w:cs/>
        </w:rPr>
        <w:t xml:space="preserve">ที่เป็นที่นิยมของผู้บริโภคเท่านั้น   </w:t>
      </w:r>
      <w:r w:rsidRPr="00BF175F">
        <w:rPr>
          <w:rFonts w:cs="AngsanaUPC" w:hint="cs"/>
          <w:b w:val="0"/>
          <w:bCs w:val="0"/>
          <w:sz w:val="28"/>
          <w:szCs w:val="28"/>
          <w:cs/>
        </w:rPr>
        <w:t>รวมทั้ง</w:t>
      </w:r>
      <w:r w:rsidR="0064501F">
        <w:rPr>
          <w:rFonts w:cs="AngsanaUPC"/>
          <w:b w:val="0"/>
          <w:bCs w:val="0"/>
          <w:sz w:val="28"/>
          <w:szCs w:val="28"/>
          <w:cs/>
        </w:rPr>
        <w:t>ช่องทางโมเด</w:t>
      </w:r>
      <w:r w:rsidR="0064501F">
        <w:rPr>
          <w:rFonts w:cs="AngsanaUPC" w:hint="cs"/>
          <w:b w:val="0"/>
          <w:bCs w:val="0"/>
          <w:sz w:val="28"/>
          <w:szCs w:val="28"/>
          <w:cs/>
        </w:rPr>
        <w:t>ิร์</w:t>
      </w:r>
      <w:r w:rsidRPr="00BF175F">
        <w:rPr>
          <w:rFonts w:cs="AngsanaUPC"/>
          <w:b w:val="0"/>
          <w:bCs w:val="0"/>
          <w:sz w:val="28"/>
          <w:szCs w:val="28"/>
          <w:cs/>
        </w:rPr>
        <w:t>นเทรด</w:t>
      </w:r>
      <w:r w:rsidRPr="00BF175F">
        <w:rPr>
          <w:rFonts w:cs="AngsanaUPC" w:hint="cs"/>
          <w:b w:val="0"/>
          <w:bCs w:val="0"/>
          <w:sz w:val="28"/>
          <w:szCs w:val="28"/>
          <w:cs/>
        </w:rPr>
        <w:t>มี</w:t>
      </w:r>
      <w:r w:rsidRPr="00BF175F">
        <w:rPr>
          <w:rFonts w:cs="AngsanaUPC"/>
          <w:b w:val="0"/>
          <w:bCs w:val="0"/>
          <w:sz w:val="28"/>
          <w:szCs w:val="28"/>
          <w:cs/>
        </w:rPr>
        <w:t>พื้นที่จำกัดสำหรับรายใหม่ที่จะเข้ามา</w:t>
      </w:r>
      <w:r w:rsidRPr="00BF175F">
        <w:rPr>
          <w:rFonts w:cs="AngsanaUPC" w:hint="cs"/>
          <w:b w:val="0"/>
          <w:bCs w:val="0"/>
          <w:sz w:val="28"/>
          <w:szCs w:val="28"/>
          <w:cs/>
        </w:rPr>
        <w:t>ด้วยเช่นกัน</w:t>
      </w:r>
    </w:p>
    <w:p w:rsidR="00DF0F34" w:rsidRPr="00BF175F" w:rsidRDefault="00DF0F34" w:rsidP="00DF0F34"/>
    <w:p w:rsidR="00EF5920" w:rsidRPr="00BF175F" w:rsidRDefault="00EF5920" w:rsidP="00EF5920">
      <w:pPr>
        <w:ind w:left="1260" w:hanging="540"/>
        <w:rPr>
          <w:b/>
          <w:bCs/>
        </w:rPr>
      </w:pPr>
      <w:r w:rsidRPr="00BF175F">
        <w:rPr>
          <w:rFonts w:hint="cs"/>
          <w:b/>
          <w:bCs/>
          <w:cs/>
        </w:rPr>
        <w:t xml:space="preserve">ข.   </w:t>
      </w:r>
      <w:r w:rsidRPr="00BF175F">
        <w:rPr>
          <w:b/>
          <w:bCs/>
          <w:cs/>
        </w:rPr>
        <w:t>คู่แข่ง</w:t>
      </w:r>
    </w:p>
    <w:p w:rsidR="00EF5920" w:rsidRPr="00BF175F" w:rsidRDefault="00EF5920" w:rsidP="00EF5920">
      <w:pPr>
        <w:pStyle w:val="Heading5"/>
        <w:ind w:left="360" w:firstLine="720"/>
      </w:pPr>
      <w:r w:rsidRPr="00BF175F">
        <w:rPr>
          <w:cs/>
        </w:rPr>
        <w:t>สภาวะการแข่งขันตลาดวุ้นเส้น</w:t>
      </w:r>
    </w:p>
    <w:p w:rsidR="00EF5920" w:rsidRPr="00BF175F" w:rsidRDefault="00EF5920" w:rsidP="00EF5920">
      <w:pPr>
        <w:ind w:left="1080"/>
        <w:jc w:val="both"/>
        <w:rPr>
          <w:rFonts w:ascii="Angsana New"/>
          <w:sz w:val="28"/>
        </w:rPr>
      </w:pPr>
      <w:r w:rsidRPr="00BF175F">
        <w:rPr>
          <w:rFonts w:ascii="Angsana New" w:hint="cs"/>
          <w:sz w:val="28"/>
          <w:cs/>
        </w:rPr>
        <w:t xml:space="preserve">ตลาดวุ้นเส้นสามารถแบ่งออกเป็น 4 ลักษณะ คือ </w:t>
      </w:r>
    </w:p>
    <w:p w:rsidR="00EF5920" w:rsidRPr="00BF175F" w:rsidRDefault="00EF5920" w:rsidP="00EF5920">
      <w:pPr>
        <w:ind w:left="1080"/>
        <w:jc w:val="both"/>
        <w:rPr>
          <w:rFonts w:ascii="Angsana New"/>
          <w:sz w:val="28"/>
        </w:rPr>
      </w:pPr>
      <w:r w:rsidRPr="00BF175F">
        <w:rPr>
          <w:rFonts w:ascii="Angsana New" w:hint="cs"/>
          <w:sz w:val="28"/>
          <w:cs/>
        </w:rPr>
        <w:t xml:space="preserve">1. </w:t>
      </w:r>
      <w:r w:rsidRPr="00BF175F">
        <w:rPr>
          <w:rFonts w:ascii="Angsana New"/>
          <w:sz w:val="28"/>
          <w:cs/>
        </w:rPr>
        <w:t>สินค้าคุณภาพสูง</w:t>
      </w:r>
      <w:r w:rsidRPr="00BF175F">
        <w:rPr>
          <w:rFonts w:ascii="Angsana New" w:hint="cs"/>
          <w:sz w:val="28"/>
          <w:cs/>
        </w:rPr>
        <w:t>และมี</w:t>
      </w:r>
      <w:r w:rsidRPr="00BF175F">
        <w:rPr>
          <w:rFonts w:ascii="Angsana New"/>
          <w:sz w:val="28"/>
          <w:cs/>
        </w:rPr>
        <w:t>ราคาสูง</w:t>
      </w:r>
      <w:r w:rsidRPr="00BF175F">
        <w:rPr>
          <w:rFonts w:ascii="Angsana New" w:hint="cs"/>
          <w:sz w:val="28"/>
          <w:cs/>
        </w:rPr>
        <w:t xml:space="preserve"> </w:t>
      </w:r>
      <w:r w:rsidRPr="00BF175F">
        <w:rPr>
          <w:rFonts w:ascii="Angsana New"/>
          <w:sz w:val="28"/>
        </w:rPr>
        <w:t>(Premium)</w:t>
      </w:r>
    </w:p>
    <w:p w:rsidR="00EF5920" w:rsidRPr="00BF175F" w:rsidRDefault="00EF5920" w:rsidP="00EF5920">
      <w:pPr>
        <w:ind w:left="1080"/>
        <w:jc w:val="both"/>
        <w:rPr>
          <w:rFonts w:ascii="Angsana New"/>
          <w:sz w:val="28"/>
        </w:rPr>
      </w:pPr>
      <w:r w:rsidRPr="00BF175F">
        <w:rPr>
          <w:rFonts w:ascii="Angsana New" w:hint="cs"/>
          <w:sz w:val="28"/>
          <w:cs/>
        </w:rPr>
        <w:t>2.</w:t>
      </w:r>
      <w:r w:rsidRPr="00BF175F">
        <w:rPr>
          <w:rFonts w:ascii="Angsana New"/>
          <w:sz w:val="28"/>
          <w:cs/>
        </w:rPr>
        <w:t xml:space="preserve"> สินค้าคุณภาพดี</w:t>
      </w:r>
      <w:r w:rsidRPr="00BF175F">
        <w:rPr>
          <w:rFonts w:ascii="Angsana New" w:hint="cs"/>
          <w:sz w:val="28"/>
          <w:cs/>
        </w:rPr>
        <w:t>และมี</w:t>
      </w:r>
      <w:r w:rsidRPr="00BF175F">
        <w:rPr>
          <w:rFonts w:ascii="Angsana New"/>
          <w:sz w:val="28"/>
          <w:cs/>
        </w:rPr>
        <w:t>ราคาปานกลาง</w:t>
      </w:r>
    </w:p>
    <w:p w:rsidR="00EF5920" w:rsidRPr="00BF175F" w:rsidRDefault="00EF5920" w:rsidP="00EF5920">
      <w:pPr>
        <w:ind w:left="1080"/>
        <w:jc w:val="both"/>
        <w:rPr>
          <w:rFonts w:ascii="Angsana New"/>
          <w:sz w:val="28"/>
        </w:rPr>
      </w:pPr>
      <w:r w:rsidRPr="00BF175F">
        <w:rPr>
          <w:rFonts w:ascii="Angsana New"/>
          <w:sz w:val="28"/>
        </w:rPr>
        <w:t>3</w:t>
      </w:r>
      <w:r w:rsidRPr="00BF175F">
        <w:rPr>
          <w:rFonts w:ascii="Angsana New" w:hint="cs"/>
          <w:sz w:val="28"/>
          <w:cs/>
        </w:rPr>
        <w:t>.</w:t>
      </w:r>
      <w:r w:rsidRPr="00BF175F">
        <w:rPr>
          <w:rFonts w:ascii="Angsana New"/>
          <w:sz w:val="28"/>
          <w:cs/>
        </w:rPr>
        <w:t xml:space="preserve"> </w:t>
      </w:r>
      <w:r w:rsidRPr="00BF175F">
        <w:rPr>
          <w:rFonts w:ascii="Angsana New" w:hint="cs"/>
          <w:sz w:val="28"/>
          <w:cs/>
        </w:rPr>
        <w:t xml:space="preserve"> </w:t>
      </w:r>
      <w:r w:rsidRPr="00BF175F">
        <w:rPr>
          <w:rFonts w:ascii="Angsana New"/>
          <w:sz w:val="28"/>
          <w:cs/>
        </w:rPr>
        <w:t>สินค้าคุณภาพ</w:t>
      </w:r>
      <w:r w:rsidRPr="00BF175F">
        <w:rPr>
          <w:rFonts w:ascii="Angsana New" w:hint="cs"/>
          <w:sz w:val="28"/>
          <w:cs/>
        </w:rPr>
        <w:t>ปานกลางใน</w:t>
      </w:r>
      <w:r w:rsidRPr="00BF175F">
        <w:rPr>
          <w:rFonts w:ascii="Angsana New"/>
          <w:sz w:val="28"/>
          <w:cs/>
        </w:rPr>
        <w:t>ราคาประหยัด</w:t>
      </w:r>
    </w:p>
    <w:p w:rsidR="00EF5920" w:rsidRPr="00BF175F" w:rsidRDefault="00EF5920" w:rsidP="00EF5920">
      <w:pPr>
        <w:ind w:left="1080"/>
        <w:jc w:val="thaiDistribute"/>
        <w:rPr>
          <w:rFonts w:ascii="Angsana New"/>
          <w:sz w:val="28"/>
        </w:rPr>
      </w:pPr>
      <w:r w:rsidRPr="00BF175F">
        <w:rPr>
          <w:rFonts w:ascii="Angsana New"/>
          <w:sz w:val="28"/>
        </w:rPr>
        <w:t>4</w:t>
      </w:r>
      <w:r w:rsidRPr="00BF175F">
        <w:rPr>
          <w:rFonts w:ascii="Angsana New" w:hint="cs"/>
          <w:sz w:val="28"/>
          <w:cs/>
        </w:rPr>
        <w:t xml:space="preserve">.  </w:t>
      </w:r>
      <w:r w:rsidRPr="00BF175F">
        <w:rPr>
          <w:rFonts w:ascii="Angsana New"/>
          <w:sz w:val="28"/>
          <w:cs/>
        </w:rPr>
        <w:t>สินค้าคุณภาพประหยัด</w:t>
      </w:r>
      <w:r w:rsidRPr="00BF175F">
        <w:rPr>
          <w:rFonts w:ascii="Angsana New" w:hint="cs"/>
          <w:sz w:val="28"/>
          <w:cs/>
        </w:rPr>
        <w:t>ใน</w:t>
      </w:r>
      <w:r w:rsidRPr="00BF175F">
        <w:rPr>
          <w:rFonts w:ascii="Angsana New"/>
          <w:sz w:val="28"/>
          <w:cs/>
        </w:rPr>
        <w:t>ราคาย่อมเยา</w:t>
      </w:r>
    </w:p>
    <w:p w:rsidR="00EF5920" w:rsidRPr="00BF175F" w:rsidRDefault="00EF5920" w:rsidP="00EF5920">
      <w:pPr>
        <w:ind w:left="1080"/>
        <w:jc w:val="thaiDistribute"/>
        <w:rPr>
          <w:b/>
          <w:bCs/>
          <w:sz w:val="28"/>
        </w:rPr>
      </w:pPr>
    </w:p>
    <w:p w:rsidR="00EF5920" w:rsidRPr="00BF175F" w:rsidRDefault="00EF5920" w:rsidP="00EF5920">
      <w:pPr>
        <w:ind w:left="720" w:firstLine="360"/>
        <w:jc w:val="thaiDistribute"/>
        <w:rPr>
          <w:rFonts w:ascii="Angsana New" w:hAnsi="Angsana New"/>
        </w:rPr>
      </w:pPr>
      <w:r w:rsidRPr="00BF175F">
        <w:rPr>
          <w:rFonts w:ascii="Angsana New" w:hAnsi="Angsana New" w:hint="cs"/>
          <w:sz w:val="28"/>
          <w:cs/>
        </w:rPr>
        <w:t xml:space="preserve">ทั้งนี้ </w:t>
      </w:r>
      <w:r w:rsidRPr="00BF175F">
        <w:rPr>
          <w:rFonts w:ascii="Angsana New" w:hAnsi="Angsana New"/>
          <w:sz w:val="28"/>
          <w:cs/>
        </w:rPr>
        <w:t>ตลาด</w:t>
      </w:r>
      <w:r w:rsidRPr="00BF175F">
        <w:rPr>
          <w:rFonts w:ascii="Angsana New" w:hAnsi="Angsana New" w:hint="cs"/>
          <w:sz w:val="28"/>
          <w:cs/>
        </w:rPr>
        <w:t>วุ้นเส้นทั้งบนและล่าง บริษัทมีการ</w:t>
      </w:r>
      <w:r w:rsidRPr="00BF175F">
        <w:rPr>
          <w:rFonts w:ascii="Angsana New" w:hAnsi="Angsana New"/>
          <w:sz w:val="28"/>
          <w:cs/>
        </w:rPr>
        <w:t xml:space="preserve">สร้างสินค้าใหม่ เช่น วุ้นเส้นตัด </w:t>
      </w:r>
      <w:r w:rsidRPr="00BF175F">
        <w:rPr>
          <w:rFonts w:ascii="Angsana New" w:hAnsi="Angsana New" w:hint="cs"/>
          <w:sz w:val="28"/>
          <w:cs/>
        </w:rPr>
        <w:t>และ</w:t>
      </w:r>
      <w:r w:rsidRPr="00BF175F">
        <w:rPr>
          <w:rFonts w:ascii="Angsana New" w:hAnsi="Angsana New"/>
          <w:sz w:val="28"/>
          <w:cs/>
        </w:rPr>
        <w:t>วุ้นเส้น</w:t>
      </w:r>
      <w:r w:rsidR="002D7F6E" w:rsidRPr="00BF175F">
        <w:rPr>
          <w:rFonts w:ascii="Angsana New" w:hAnsi="Angsana New" w:hint="cs"/>
          <w:sz w:val="28"/>
          <w:cs/>
        </w:rPr>
        <w:t>เพื่อสุขภาพ</w:t>
      </w:r>
      <w:r w:rsidRPr="00BF175F">
        <w:rPr>
          <w:rFonts w:ascii="Angsana New" w:hAnsi="Angsana New" w:hint="cs"/>
          <w:sz w:val="28"/>
          <w:cs/>
        </w:rPr>
        <w:t xml:space="preserve"> เพื่อ</w:t>
      </w:r>
      <w:r w:rsidRPr="00BF175F">
        <w:rPr>
          <w:rFonts w:ascii="Angsana New" w:hAnsi="Angsana New"/>
          <w:sz w:val="28"/>
          <w:cs/>
        </w:rPr>
        <w:t>เพิ่มความสะดวก</w:t>
      </w:r>
      <w:r w:rsidRPr="00BF175F">
        <w:rPr>
          <w:rFonts w:ascii="Angsana New" w:hAnsi="Angsana New" w:hint="cs"/>
          <w:sz w:val="28"/>
          <w:cs/>
        </w:rPr>
        <w:t xml:space="preserve">ในการปรุงอาหาร </w:t>
      </w:r>
      <w:r w:rsidRPr="00BF175F">
        <w:rPr>
          <w:rFonts w:ascii="Angsana New" w:hAnsi="Angsana New"/>
          <w:sz w:val="28"/>
          <w:cs/>
        </w:rPr>
        <w:t>และตอบสนองต่อความต้องการของผู้บริโภค</w:t>
      </w:r>
      <w:r w:rsidRPr="00BF175F">
        <w:rPr>
          <w:rFonts w:ascii="Angsana New" w:hAnsi="Angsana New" w:hint="cs"/>
          <w:sz w:val="28"/>
          <w:cs/>
        </w:rPr>
        <w:t>ในยุคปัจจุบัน</w:t>
      </w:r>
    </w:p>
    <w:p w:rsidR="00EF5920" w:rsidRPr="00BF175F" w:rsidRDefault="00EF5920" w:rsidP="00EF5920">
      <w:pPr>
        <w:ind w:left="720" w:firstLine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cs/>
        </w:rPr>
        <w:t>เนื่องจาก</w:t>
      </w:r>
      <w:r w:rsidRPr="00BF175F">
        <w:rPr>
          <w:rFonts w:ascii="Angsana New" w:hAnsi="Angsana New"/>
          <w:cs/>
        </w:rPr>
        <w:t>การแข่งขัน</w:t>
      </w:r>
      <w:r w:rsidRPr="00BF175F">
        <w:rPr>
          <w:rFonts w:ascii="Angsana New" w:hAnsi="Angsana New" w:hint="cs"/>
          <w:cs/>
        </w:rPr>
        <w:t>ใน</w:t>
      </w:r>
      <w:r w:rsidRPr="00BF175F">
        <w:rPr>
          <w:rFonts w:ascii="Angsana New" w:hAnsi="Angsana New"/>
          <w:cs/>
        </w:rPr>
        <w:t>ตลาดวุ้นเส้น</w:t>
      </w:r>
      <w:r w:rsidRPr="00BF175F">
        <w:rPr>
          <w:rFonts w:ascii="Angsana New" w:hAnsi="Angsana New" w:hint="cs"/>
          <w:cs/>
        </w:rPr>
        <w:t>มี</w:t>
      </w:r>
      <w:r w:rsidRPr="00BF175F">
        <w:rPr>
          <w:rFonts w:ascii="Angsana New" w:hAnsi="Angsana New"/>
          <w:cs/>
        </w:rPr>
        <w:t xml:space="preserve">ผู้แข่งขันน้อยราย   </w:t>
      </w:r>
      <w:r w:rsidRPr="00BF175F">
        <w:rPr>
          <w:rFonts w:ascii="Angsana New" w:hAnsi="Angsana New" w:hint="cs"/>
          <w:sz w:val="28"/>
          <w:cs/>
        </w:rPr>
        <w:t>ประกอบด้วย</w:t>
      </w:r>
      <w:r w:rsidRPr="00BF175F">
        <w:rPr>
          <w:rFonts w:ascii="Angsana New" w:hAnsi="Angsana New"/>
          <w:sz w:val="28"/>
          <w:cs/>
        </w:rPr>
        <w:t xml:space="preserve">ผู้ผลิตรายใหญ่ประมาณ </w:t>
      </w:r>
      <w:r w:rsidRPr="00BF175F">
        <w:rPr>
          <w:rFonts w:ascii="Angsana New" w:hAnsi="Angsana New"/>
          <w:sz w:val="28"/>
        </w:rPr>
        <w:t xml:space="preserve">4 </w:t>
      </w:r>
      <w:r w:rsidRPr="00BF175F">
        <w:rPr>
          <w:rFonts w:ascii="Angsana New" w:hAnsi="Angsana New"/>
          <w:sz w:val="28"/>
          <w:cs/>
        </w:rPr>
        <w:t>ราย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ผู้ผลิต</w:t>
      </w:r>
      <w:r w:rsidRPr="00BF175F">
        <w:rPr>
          <w:rFonts w:ascii="Angsana New" w:hAnsi="Angsana New" w:hint="cs"/>
          <w:sz w:val="28"/>
          <w:cs/>
        </w:rPr>
        <w:t>ขนาด</w:t>
      </w:r>
      <w:r w:rsidRPr="00BF175F">
        <w:rPr>
          <w:rFonts w:ascii="Angsana New" w:hAnsi="Angsana New"/>
          <w:sz w:val="28"/>
          <w:cs/>
        </w:rPr>
        <w:t>กลางและ</w:t>
      </w:r>
      <w:r w:rsidRPr="00BF175F">
        <w:rPr>
          <w:rFonts w:ascii="Angsana New" w:hAnsi="Angsana New" w:hint="cs"/>
          <w:sz w:val="28"/>
          <w:cs/>
        </w:rPr>
        <w:t>ขนาด</w:t>
      </w:r>
      <w:r w:rsidRPr="00BF175F">
        <w:rPr>
          <w:rFonts w:ascii="Angsana New" w:hAnsi="Angsana New"/>
          <w:sz w:val="28"/>
          <w:cs/>
        </w:rPr>
        <w:t xml:space="preserve">เล็กอีกประมาณ </w:t>
      </w:r>
      <w:r w:rsidRPr="00BF175F">
        <w:rPr>
          <w:rFonts w:ascii="Angsana New" w:hAnsi="Angsana New"/>
          <w:sz w:val="28"/>
        </w:rPr>
        <w:t xml:space="preserve">10 - 15 </w:t>
      </w:r>
      <w:r w:rsidRPr="00BF175F">
        <w:rPr>
          <w:rFonts w:ascii="Angsana New" w:hAnsi="Angsana New"/>
          <w:sz w:val="28"/>
          <w:cs/>
        </w:rPr>
        <w:t>ราย</w:t>
      </w:r>
      <w:r w:rsidRPr="00BF175F">
        <w:rPr>
          <w:rFonts w:ascii="Angsana New" w:hAnsi="Angsana New" w:hint="cs"/>
          <w:sz w:val="28"/>
          <w:cs/>
        </w:rPr>
        <w:t xml:space="preserve"> (ที่มา</w:t>
      </w:r>
      <w:r w:rsidRPr="00BF175F">
        <w:rPr>
          <w:rFonts w:ascii="Angsana New" w:hAnsi="Angsana New"/>
          <w:sz w:val="28"/>
        </w:rPr>
        <w:t>:</w:t>
      </w:r>
      <w:r w:rsidRPr="00BF175F">
        <w:rPr>
          <w:rFonts w:ascii="Angsana New" w:hAnsi="Angsana New" w:hint="cs"/>
          <w:sz w:val="28"/>
          <w:cs/>
        </w:rPr>
        <w:t xml:space="preserve"> ข้อมูลของบริษัท) </w:t>
      </w:r>
      <w:r w:rsidRPr="00BF175F">
        <w:rPr>
          <w:rFonts w:ascii="Angsana New" w:hAnsi="Angsana New"/>
          <w:cs/>
        </w:rPr>
        <w:t>บริษัทจึงได้ตัดสินใจลงทุนการผลิตและทำการตลาดอย่างจริง</w:t>
      </w:r>
      <w:r w:rsidRPr="00BF175F">
        <w:rPr>
          <w:rFonts w:ascii="Angsana New" w:hAnsi="Angsana New" w:hint="cs"/>
          <w:cs/>
        </w:rPr>
        <w:t>จัง</w:t>
      </w:r>
      <w:r w:rsidRPr="00BF175F">
        <w:rPr>
          <w:rFonts w:ascii="Angsana New" w:hAnsi="Angsana New"/>
        </w:rPr>
        <w:t xml:space="preserve"> </w:t>
      </w:r>
      <w:r w:rsidRPr="00BF175F">
        <w:rPr>
          <w:rFonts w:ascii="Angsana New" w:hAnsi="Angsana New" w:hint="cs"/>
          <w:cs/>
        </w:rPr>
        <w:t xml:space="preserve">โดยจัดจำหน่ายผลิตภัณฑ์วุ้นเส้นตราสินค้า </w:t>
      </w:r>
      <w:r w:rsidRPr="00BF175F">
        <w:rPr>
          <w:rFonts w:ascii="Angsana New" w:hAnsi="Angsana New"/>
        </w:rPr>
        <w:t>“</w:t>
      </w:r>
      <w:r w:rsidR="00BC55B5" w:rsidRPr="00BF175F">
        <w:rPr>
          <w:rFonts w:ascii="Angsana New" w:hAnsi="Angsana New" w:hint="cs"/>
          <w:cs/>
        </w:rPr>
        <w:t>ตรา</w:t>
      </w:r>
      <w:r w:rsidRPr="00BF175F">
        <w:rPr>
          <w:rFonts w:ascii="Angsana New" w:hAnsi="Angsana New" w:hint="cs"/>
          <w:cs/>
        </w:rPr>
        <w:t>เกษตร</w:t>
      </w:r>
      <w:r w:rsidRPr="00BF175F">
        <w:rPr>
          <w:rFonts w:ascii="Angsana New" w:hAnsi="Angsana New"/>
        </w:rPr>
        <w:t xml:space="preserve">” </w:t>
      </w:r>
      <w:r w:rsidRPr="00BF175F">
        <w:rPr>
          <w:rFonts w:ascii="Angsana New" w:hAnsi="Angsana New"/>
          <w:cs/>
        </w:rPr>
        <w:t xml:space="preserve">สำหรับตลาดวุ้นเส้นตลาดบน </w:t>
      </w:r>
      <w:r w:rsidRPr="00BF175F">
        <w:rPr>
          <w:rFonts w:ascii="Angsana New" w:hAnsi="Angsana New" w:hint="cs"/>
          <w:cs/>
        </w:rPr>
        <w:t>บริษัท</w:t>
      </w:r>
      <w:r w:rsidRPr="00BF175F">
        <w:rPr>
          <w:rFonts w:ascii="Angsana New" w:hAnsi="Angsana New"/>
          <w:cs/>
        </w:rPr>
        <w:t>จะแข่งขันด้านคุณภาพเ</w:t>
      </w:r>
      <w:r w:rsidRPr="00BF175F">
        <w:rPr>
          <w:rFonts w:ascii="Angsana New" w:hAnsi="Angsana New" w:hint="cs"/>
          <w:cs/>
        </w:rPr>
        <w:t>นื่องจาก</w:t>
      </w:r>
      <w:r w:rsidRPr="00BF175F">
        <w:rPr>
          <w:rFonts w:ascii="Angsana New" w:hAnsi="Angsana New"/>
          <w:cs/>
        </w:rPr>
        <w:t>ผู้บริโภคกลุ่มนี้ให้ความสำคัญกับคุณภาพสินค้ามาเป็นอันดับแรก และ</w:t>
      </w:r>
      <w:r w:rsidRPr="00BF175F">
        <w:rPr>
          <w:rFonts w:ascii="Angsana New" w:hAnsi="Angsana New" w:hint="cs"/>
          <w:cs/>
        </w:rPr>
        <w:t>มีแนวโน้ม</w:t>
      </w:r>
      <w:r w:rsidRPr="00BF175F">
        <w:rPr>
          <w:rFonts w:ascii="Angsana New" w:hAnsi="Angsana New"/>
          <w:cs/>
        </w:rPr>
        <w:t>ไม่เปลี่ยนไปซื้อตราสินค้าใหม่หากพอใจกับ</w:t>
      </w:r>
      <w:r w:rsidRPr="00BF175F">
        <w:rPr>
          <w:rFonts w:ascii="Angsana New" w:hAnsi="Angsana New" w:hint="cs"/>
          <w:cs/>
        </w:rPr>
        <w:t>ตราสินค้า</w:t>
      </w:r>
      <w:r w:rsidRPr="00BF175F">
        <w:rPr>
          <w:rFonts w:ascii="Angsana New" w:hAnsi="Angsana New"/>
          <w:cs/>
        </w:rPr>
        <w:t xml:space="preserve">เดิม </w:t>
      </w:r>
      <w:r w:rsidRPr="00BF175F">
        <w:rPr>
          <w:rFonts w:ascii="Angsana New" w:hAnsi="Angsana New" w:hint="cs"/>
          <w:cs/>
        </w:rPr>
        <w:t>ในขณะที่</w:t>
      </w:r>
      <w:r w:rsidRPr="00BF175F">
        <w:rPr>
          <w:rFonts w:ascii="Angsana New" w:hAnsi="Angsana New"/>
          <w:cs/>
        </w:rPr>
        <w:t>วุ้นเส้นตลาดล่าง</w:t>
      </w:r>
      <w:r w:rsidRPr="00BF175F">
        <w:rPr>
          <w:rFonts w:ascii="Angsana New" w:hAnsi="Angsana New" w:hint="cs"/>
          <w:cs/>
        </w:rPr>
        <w:t xml:space="preserve"> จะ</w:t>
      </w:r>
      <w:r w:rsidRPr="00BF175F">
        <w:rPr>
          <w:rFonts w:ascii="Angsana New" w:hAnsi="Angsana New"/>
          <w:cs/>
        </w:rPr>
        <w:t>มีการแข่งขันด้านราคา</w:t>
      </w:r>
      <w:r w:rsidRPr="00BF175F">
        <w:rPr>
          <w:rFonts w:ascii="Angsana New" w:hAnsi="Angsana New" w:hint="cs"/>
          <w:cs/>
        </w:rPr>
        <w:t>ที่</w:t>
      </w:r>
      <w:r w:rsidRPr="00BF175F">
        <w:rPr>
          <w:rFonts w:ascii="Angsana New" w:hAnsi="Angsana New"/>
          <w:cs/>
        </w:rPr>
        <w:t>รุนแรง</w:t>
      </w:r>
      <w:r w:rsidRPr="00BF175F">
        <w:rPr>
          <w:rFonts w:ascii="Angsana New" w:hAnsi="Angsana New" w:hint="cs"/>
          <w:cs/>
        </w:rPr>
        <w:t xml:space="preserve">  </w:t>
      </w:r>
      <w:r w:rsidRPr="00BF175F">
        <w:rPr>
          <w:rFonts w:ascii="Angsana New" w:hAnsi="Angsana New" w:hint="cs"/>
          <w:sz w:val="28"/>
          <w:cs/>
        </w:rPr>
        <w:t>ซึ่งเป็น</w:t>
      </w:r>
      <w:r w:rsidRPr="00BF175F">
        <w:rPr>
          <w:rFonts w:ascii="Angsana New" w:hAnsi="Angsana New" w:hint="cs"/>
          <w:cs/>
        </w:rPr>
        <w:t>การ</w:t>
      </w:r>
      <w:r w:rsidRPr="00BF175F">
        <w:rPr>
          <w:rFonts w:ascii="Angsana New" w:hAnsi="Angsana New"/>
          <w:sz w:val="28"/>
          <w:cs/>
        </w:rPr>
        <w:t>ผลิตสินค้าที่</w:t>
      </w:r>
      <w:r w:rsidRPr="00BF175F">
        <w:rPr>
          <w:rFonts w:ascii="Angsana New" w:hAnsi="Angsana New" w:hint="cs"/>
          <w:sz w:val="28"/>
          <w:cs/>
        </w:rPr>
        <w:t>เน้น</w:t>
      </w:r>
      <w:r w:rsidRPr="00BF175F">
        <w:rPr>
          <w:rFonts w:ascii="Angsana New" w:hAnsi="Angsana New"/>
          <w:sz w:val="28"/>
          <w:cs/>
        </w:rPr>
        <w:t>ค</w:t>
      </w:r>
      <w:r w:rsidRPr="00BF175F">
        <w:rPr>
          <w:rFonts w:ascii="Angsana New" w:hAnsi="Angsana New" w:hint="cs"/>
          <w:sz w:val="28"/>
          <w:cs/>
        </w:rPr>
        <w:t>ุ</w:t>
      </w:r>
      <w:r w:rsidRPr="00BF175F">
        <w:rPr>
          <w:rFonts w:ascii="Angsana New" w:hAnsi="Angsana New"/>
          <w:sz w:val="28"/>
          <w:cs/>
        </w:rPr>
        <w:t>ณภาพปานกลาง</w:t>
      </w:r>
      <w:r w:rsidRPr="00BF175F">
        <w:rPr>
          <w:rFonts w:ascii="Angsana New" w:hAnsi="Angsana New" w:hint="cs"/>
          <w:sz w:val="28"/>
          <w:cs/>
        </w:rPr>
        <w:t>จนไปถึงคุณภาพ</w:t>
      </w:r>
      <w:r w:rsidRPr="00BF175F">
        <w:rPr>
          <w:rFonts w:ascii="Angsana New" w:hAnsi="Angsana New"/>
          <w:sz w:val="28"/>
          <w:cs/>
        </w:rPr>
        <w:t>ต่ำ</w:t>
      </w:r>
      <w:r w:rsidRPr="00BF175F">
        <w:rPr>
          <w:rFonts w:ascii="Angsana New" w:hAnsi="Angsana New" w:hint="cs"/>
          <w:cs/>
        </w:rPr>
        <w:t>โดย</w:t>
      </w:r>
      <w:r w:rsidRPr="00BF175F">
        <w:rPr>
          <w:rFonts w:ascii="Angsana New" w:hAnsi="Angsana New"/>
          <w:sz w:val="28"/>
          <w:cs/>
        </w:rPr>
        <w:t>ผู้ผลิตขนาดกลางและ</w:t>
      </w:r>
      <w:r w:rsidRPr="00BF175F">
        <w:rPr>
          <w:rFonts w:ascii="Angsana New" w:hAnsi="Angsana New" w:hint="cs"/>
          <w:sz w:val="28"/>
          <w:cs/>
        </w:rPr>
        <w:t>ขนาด</w:t>
      </w:r>
      <w:r w:rsidRPr="00BF175F">
        <w:rPr>
          <w:rFonts w:ascii="Angsana New" w:hAnsi="Angsana New"/>
          <w:sz w:val="28"/>
          <w:cs/>
        </w:rPr>
        <w:t>เล็ก</w:t>
      </w:r>
      <w:r w:rsidRPr="00BF175F">
        <w:rPr>
          <w:rFonts w:ascii="Angsana New" w:hAnsi="Angsana New" w:hint="cs"/>
          <w:sz w:val="28"/>
          <w:cs/>
        </w:rPr>
        <w:t xml:space="preserve"> </w:t>
      </w:r>
    </w:p>
    <w:p w:rsidR="00EF5920" w:rsidRPr="00BF175F" w:rsidRDefault="00EF5920" w:rsidP="00EF5920">
      <w:pPr>
        <w:ind w:left="720" w:firstLine="360"/>
        <w:jc w:val="thaiDistribute"/>
        <w:rPr>
          <w:rFonts w:ascii="Angsana New" w:hAnsi="Angsana New"/>
          <w:color w:val="FF0000"/>
          <w:sz w:val="28"/>
        </w:rPr>
      </w:pPr>
      <w:r w:rsidRPr="00BF175F">
        <w:rPr>
          <w:rFonts w:ascii="Angsana New" w:hAnsi="Angsana New" w:hint="cs"/>
          <w:sz w:val="28"/>
          <w:cs/>
        </w:rPr>
        <w:t xml:space="preserve">อย่างไรก็ดี </w:t>
      </w:r>
      <w:r w:rsidRPr="00BF175F">
        <w:rPr>
          <w:rFonts w:ascii="Angsana New" w:hAnsi="Angsana New" w:hint="cs"/>
          <w:cs/>
        </w:rPr>
        <w:t xml:space="preserve">บริษัทได้ลงทุนในตลาดล่างดังกล่าวเช่นกัน โดยจำหน่ายวุ้นเส้นในตราสินค้า </w:t>
      </w:r>
      <w:r w:rsidRPr="00BF175F">
        <w:rPr>
          <w:rFonts w:ascii="Angsana New" w:hAnsi="Angsana New"/>
        </w:rPr>
        <w:t>“</w:t>
      </w:r>
      <w:r w:rsidRPr="00BF175F">
        <w:rPr>
          <w:rFonts w:ascii="Angsana New" w:hAnsi="Angsana New" w:hint="cs"/>
          <w:cs/>
        </w:rPr>
        <w:t>ฉลาดชิม</w:t>
      </w:r>
      <w:r w:rsidRPr="00BF175F">
        <w:rPr>
          <w:rFonts w:ascii="Angsana New" w:hAnsi="Angsana New"/>
        </w:rPr>
        <w:t>”</w:t>
      </w:r>
      <w:r w:rsidRPr="00BF175F">
        <w:rPr>
          <w:rFonts w:ascii="Angsana New" w:hAnsi="Angsana New" w:hint="cs"/>
          <w:cs/>
        </w:rPr>
        <w:t xml:space="preserve">  ซึ่งเป็น</w:t>
      </w:r>
      <w:r w:rsidRPr="00BF175F">
        <w:rPr>
          <w:rFonts w:ascii="Angsana New" w:hAnsi="Angsana New"/>
          <w:sz w:val="28"/>
          <w:cs/>
        </w:rPr>
        <w:t>สินค้าคุณภาพ</w:t>
      </w:r>
      <w:r w:rsidRPr="00BF175F">
        <w:rPr>
          <w:rFonts w:ascii="Angsana New" w:hAnsi="Angsana New" w:hint="cs"/>
          <w:sz w:val="28"/>
          <w:cs/>
        </w:rPr>
        <w:t>ปานกลางใน</w:t>
      </w:r>
      <w:r w:rsidRPr="00BF175F">
        <w:rPr>
          <w:rFonts w:ascii="Angsana New" w:hAnsi="Angsana New"/>
          <w:sz w:val="28"/>
          <w:cs/>
        </w:rPr>
        <w:t>ราคาประหยัด</w:t>
      </w:r>
      <w:r w:rsidRPr="00BF175F">
        <w:rPr>
          <w:rFonts w:ascii="Angsana New" w:hAnsi="Angsana New" w:hint="cs"/>
          <w:cs/>
        </w:rPr>
        <w:t>เพื่อสามารถแข่งขันในตลาดล่างได้ อันเป็นตลาดของ</w:t>
      </w:r>
      <w:r w:rsidRPr="00BF175F">
        <w:rPr>
          <w:rFonts w:ascii="Angsana New" w:hAnsi="Angsana New"/>
          <w:sz w:val="28"/>
          <w:cs/>
        </w:rPr>
        <w:t>ผู้บริโภคที่เน้น</w:t>
      </w:r>
      <w:r w:rsidRPr="00BF175F">
        <w:rPr>
          <w:rFonts w:ascii="Angsana New" w:hAnsi="Angsana New" w:hint="cs"/>
          <w:sz w:val="28"/>
          <w:cs/>
        </w:rPr>
        <w:t>ราคามากกว่าคุณภาพ โดยในปัจจุบันบริษัท</w:t>
      </w:r>
      <w:r w:rsidRPr="00BF175F">
        <w:rPr>
          <w:rFonts w:ascii="Angsana New" w:hAnsi="Angsana New"/>
          <w:sz w:val="28"/>
          <w:cs/>
        </w:rPr>
        <w:t>มีกำลัง</w:t>
      </w:r>
      <w:r w:rsidRPr="00BF175F">
        <w:rPr>
          <w:rFonts w:ascii="Angsana New" w:hAnsi="Angsana New" w:hint="cs"/>
          <w:sz w:val="28"/>
          <w:cs/>
        </w:rPr>
        <w:t>การ</w:t>
      </w:r>
      <w:r w:rsidRPr="00BF175F">
        <w:rPr>
          <w:rFonts w:ascii="Angsana New" w:hAnsi="Angsana New"/>
          <w:sz w:val="28"/>
          <w:cs/>
        </w:rPr>
        <w:t>ผลิต</w:t>
      </w:r>
      <w:r w:rsidRPr="00BF175F">
        <w:rPr>
          <w:rFonts w:ascii="Angsana New" w:hAnsi="Angsana New" w:hint="cs"/>
          <w:sz w:val="28"/>
          <w:cs/>
        </w:rPr>
        <w:t>วุ้นเส้น</w:t>
      </w:r>
      <w:r w:rsidRPr="00BF175F">
        <w:rPr>
          <w:rFonts w:ascii="Angsana New" w:hAnsi="Angsana New"/>
          <w:sz w:val="28"/>
          <w:cs/>
        </w:rPr>
        <w:t xml:space="preserve">ปีละ </w:t>
      </w:r>
      <w:r w:rsidR="00582B7F" w:rsidRPr="00BF175F">
        <w:rPr>
          <w:rFonts w:ascii="Angsana New" w:hAnsi="Angsana New"/>
          <w:sz w:val="28"/>
        </w:rPr>
        <w:t>1</w:t>
      </w:r>
      <w:r w:rsidRPr="00BF175F">
        <w:rPr>
          <w:rFonts w:ascii="Angsana New" w:hAnsi="Angsana New"/>
          <w:sz w:val="28"/>
        </w:rPr>
        <w:t>,</w:t>
      </w:r>
      <w:r w:rsidR="00E95E9D" w:rsidRPr="00BF175F">
        <w:rPr>
          <w:rFonts w:ascii="Angsana New" w:hAnsi="Angsana New" w:hint="cs"/>
          <w:sz w:val="28"/>
          <w:cs/>
        </w:rPr>
        <w:t>554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/>
          <w:sz w:val="28"/>
          <w:cs/>
        </w:rPr>
        <w:t>ตัน</w:t>
      </w:r>
    </w:p>
    <w:p w:rsidR="002D7F6E" w:rsidRPr="00BF175F" w:rsidRDefault="002D7F6E" w:rsidP="00EF5920">
      <w:pPr>
        <w:ind w:left="720" w:firstLine="360"/>
        <w:jc w:val="thaiDistribute"/>
        <w:rPr>
          <w:rFonts w:ascii="Angsana New" w:hAnsi="Angsana New"/>
          <w:color w:val="FF0000"/>
          <w:sz w:val="28"/>
        </w:rPr>
      </w:pPr>
    </w:p>
    <w:p w:rsidR="00EF5920" w:rsidRPr="00BF175F" w:rsidRDefault="00EF5920" w:rsidP="00EF5920">
      <w:pPr>
        <w:ind w:left="1080" w:hanging="360"/>
        <w:jc w:val="both"/>
        <w:rPr>
          <w:rFonts w:ascii="Angsana New"/>
          <w:b/>
          <w:bCs/>
          <w:sz w:val="28"/>
        </w:rPr>
      </w:pPr>
      <w:r w:rsidRPr="00BF175F">
        <w:rPr>
          <w:rFonts w:ascii="Angsana New" w:hint="cs"/>
          <w:b/>
          <w:bCs/>
          <w:sz w:val="28"/>
          <w:cs/>
        </w:rPr>
        <w:lastRenderedPageBreak/>
        <w:t xml:space="preserve">ค. </w:t>
      </w:r>
      <w:r w:rsidRPr="00BF175F">
        <w:rPr>
          <w:rFonts w:ascii="Angsana New" w:hint="cs"/>
          <w:b/>
          <w:bCs/>
          <w:sz w:val="28"/>
          <w:cs/>
        </w:rPr>
        <w:tab/>
        <w:t>แนวโน้มอุตสาหกรรมวุ้นเส้น</w:t>
      </w:r>
    </w:p>
    <w:p w:rsidR="00EF5920" w:rsidRPr="00BF175F" w:rsidRDefault="00EF5920" w:rsidP="00EF5920">
      <w:pPr>
        <w:ind w:left="720" w:firstLine="360"/>
        <w:jc w:val="thaiDistribute"/>
        <w:rPr>
          <w:rFonts w:ascii="Angsana New" w:hAnsi="Angsana New"/>
          <w:b/>
          <w:bCs/>
          <w:sz w:val="28"/>
        </w:rPr>
      </w:pPr>
      <w:r w:rsidRPr="00BF175F">
        <w:rPr>
          <w:cs/>
        </w:rPr>
        <w:t xml:space="preserve">แนวโน้มเศรษฐกิจที่ดีขึ้น  ย่อมส่งผลให้ผู้บริโภคมีกำลังซื้อที่สูงขึ้น   และนิยมในการบริโภคสินค้าที่มีคุณค่าทางโภชนาการและมีรสชาติอร่อย  ส่งผลให้อุตสาหกรรมวุ้นเส้นมีแนวโน้มการขยายตัวที่ดีขึ้น  </w:t>
      </w:r>
      <w:r w:rsidRPr="00BF175F">
        <w:rPr>
          <w:rFonts w:hint="cs"/>
          <w:cs/>
        </w:rPr>
        <w:t>ประกอบกับ</w:t>
      </w:r>
      <w:r w:rsidRPr="00BF175F">
        <w:rPr>
          <w:rFonts w:ascii="Angsana New"/>
          <w:sz w:val="28"/>
          <w:cs/>
        </w:rPr>
        <w:t>สินค้า</w:t>
      </w:r>
      <w:r w:rsidRPr="00BF175F">
        <w:rPr>
          <w:sz w:val="28"/>
          <w:cs/>
        </w:rPr>
        <w:t>ที่จะ</w:t>
      </w:r>
      <w:r w:rsidRPr="00BF175F">
        <w:rPr>
          <w:rFonts w:hint="cs"/>
          <w:sz w:val="28"/>
          <w:cs/>
        </w:rPr>
        <w:t>มา</w:t>
      </w:r>
      <w:r w:rsidRPr="00BF175F">
        <w:rPr>
          <w:sz w:val="28"/>
          <w:cs/>
        </w:rPr>
        <w:t>ทดแทนวุ้นเส้นโดยตรงไม่มี  เนื่องจากวุ้นเส้นมีลักษณะเฉพาะ</w:t>
      </w:r>
      <w:r w:rsidRPr="00BF175F">
        <w:rPr>
          <w:rFonts w:hint="cs"/>
          <w:sz w:val="28"/>
          <w:cs/>
        </w:rPr>
        <w:t>คือเป็นเส้นใสเหมือนแก้ว ในขณะที่</w:t>
      </w:r>
      <w:r w:rsidRPr="00BF175F">
        <w:rPr>
          <w:rFonts w:ascii="Angsana New"/>
          <w:sz w:val="28"/>
          <w:cs/>
        </w:rPr>
        <w:t>สินค้า</w:t>
      </w:r>
      <w:r w:rsidRPr="00BF175F">
        <w:rPr>
          <w:rFonts w:hint="cs"/>
          <w:sz w:val="28"/>
          <w:cs/>
        </w:rPr>
        <w:t>ใ</w:t>
      </w:r>
      <w:r w:rsidRPr="00BF175F">
        <w:rPr>
          <w:sz w:val="28"/>
          <w:cs/>
        </w:rPr>
        <w:t>กล้เคียง</w:t>
      </w:r>
      <w:r w:rsidRPr="00BF175F">
        <w:rPr>
          <w:rFonts w:hint="cs"/>
          <w:sz w:val="28"/>
          <w:cs/>
        </w:rPr>
        <w:t>จะเป็น</w:t>
      </w:r>
      <w:r w:rsidRPr="00BF175F">
        <w:rPr>
          <w:sz w:val="28"/>
          <w:cs/>
        </w:rPr>
        <w:t>เส้นหมี่ บะหมี่</w:t>
      </w:r>
      <w:r w:rsidRPr="00BF175F">
        <w:rPr>
          <w:rFonts w:hint="cs"/>
          <w:sz w:val="28"/>
          <w:cs/>
        </w:rPr>
        <w:t xml:space="preserve"> ก๋วยเตี๋ยวเซี่ยงไฮ้ </w:t>
      </w:r>
      <w:r w:rsidRPr="00BF175F">
        <w:rPr>
          <w:sz w:val="28"/>
          <w:cs/>
        </w:rPr>
        <w:t>หรือเส้นก๋วยเตี๋ยว</w:t>
      </w:r>
      <w:r w:rsidRPr="00BF175F">
        <w:rPr>
          <w:rFonts w:hint="cs"/>
          <w:sz w:val="28"/>
          <w:cs/>
        </w:rPr>
        <w:t xml:space="preserve"> </w:t>
      </w:r>
      <w:r w:rsidRPr="00BF175F">
        <w:rPr>
          <w:rFonts w:hint="cs"/>
          <w:cs/>
        </w:rPr>
        <w:t xml:space="preserve">ถึงกระนั้นก็ดี </w:t>
      </w:r>
      <w:r w:rsidRPr="00BF175F">
        <w:rPr>
          <w:cs/>
        </w:rPr>
        <w:t>แนวโน้มผู้ผลิตขนาดกลางและขนาดเล็กจะประสบปัญหาต้นทุนในการผลิตและการขายที่สูงขึ้น  และมีแนวโน้มที่จำนวนผู้ผลิตจะลดน้อยลงในอนาคต</w:t>
      </w:r>
      <w:r w:rsidRPr="00BF175F">
        <w:rPr>
          <w:rFonts w:ascii="Angsana New" w:hAnsi="Angsana New"/>
          <w:b/>
          <w:bCs/>
          <w:sz w:val="28"/>
        </w:rPr>
        <w:tab/>
      </w:r>
    </w:p>
    <w:p w:rsidR="00EF5920" w:rsidRPr="00BF175F" w:rsidRDefault="00EF5920" w:rsidP="00EF5920">
      <w:pPr>
        <w:ind w:left="720" w:firstLine="360"/>
        <w:jc w:val="thaiDistribute"/>
        <w:rPr>
          <w:rFonts w:ascii="Angsana New" w:hAnsi="Angsana New"/>
          <w:b/>
          <w:bCs/>
          <w:sz w:val="28"/>
        </w:rPr>
      </w:pPr>
    </w:p>
    <w:p w:rsidR="00EF5920" w:rsidRPr="00BF175F" w:rsidRDefault="00EF5920" w:rsidP="00EF5920">
      <w:pPr>
        <w:numPr>
          <w:ilvl w:val="1"/>
          <w:numId w:val="12"/>
        </w:numPr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b/>
          <w:bCs/>
          <w:sz w:val="28"/>
          <w:cs/>
        </w:rPr>
        <w:t>การจัดหาผลิตภัณฑ์ หรือบริการ</w:t>
      </w:r>
    </w:p>
    <w:p w:rsidR="00EF5920" w:rsidRPr="00BF175F" w:rsidRDefault="00EF5920" w:rsidP="00EF5920">
      <w:pPr>
        <w:ind w:firstLine="72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 xml:space="preserve">บริษัทให้ความสำคัญกับคุณภาพของกลุ่มผลิตภัณฑ์มาโดยตลอด  ซึ่งเป็นปัจจัยหลักที่ทำให้สินค้าของบริษัทได้รับการยอมรับจากผู้บริโภคอย่างกว้างขวาง   </w:t>
      </w:r>
      <w:r w:rsidRPr="00BF175F">
        <w:rPr>
          <w:rFonts w:ascii="Angsana New" w:hAnsi="Angsana New" w:hint="cs"/>
          <w:sz w:val="28"/>
          <w:cs/>
        </w:rPr>
        <w:t>โดย</w:t>
      </w:r>
      <w:r w:rsidRPr="00BF175F">
        <w:rPr>
          <w:rFonts w:ascii="Angsana New" w:hAnsi="Angsana New"/>
          <w:sz w:val="28"/>
          <w:cs/>
        </w:rPr>
        <w:t xml:space="preserve">บริษัทได้รับการรับรองระบบมาตรฐานความปลอดภัยทางด้านอาหารจากหลายระบบ  อาทิเช่น  </w:t>
      </w:r>
      <w:r w:rsidRPr="00BF175F">
        <w:rPr>
          <w:rFonts w:ascii="Angsana New" w:hAnsi="Angsana New"/>
          <w:sz w:val="28"/>
        </w:rPr>
        <w:t>HALAL, GMP, HACCP</w:t>
      </w:r>
      <w:r w:rsidR="004439DF" w:rsidRPr="00BF175F">
        <w:rPr>
          <w:rFonts w:ascii="Angsana New" w:hAnsi="Angsana New"/>
          <w:sz w:val="28"/>
        </w:rPr>
        <w:t xml:space="preserve">, </w:t>
      </w:r>
      <w:r w:rsidRPr="00BF175F">
        <w:rPr>
          <w:rFonts w:ascii="Angsana New" w:hAnsi="Angsana New"/>
          <w:sz w:val="28"/>
        </w:rPr>
        <w:t xml:space="preserve">THAILAND BRAND </w:t>
      </w:r>
      <w:r w:rsidRPr="00BF175F">
        <w:rPr>
          <w:rFonts w:ascii="Angsana New" w:hAnsi="Angsana New"/>
          <w:sz w:val="28"/>
          <w:cs/>
        </w:rPr>
        <w:t>มาตรฐานกรมการค้าภายใน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 w:hint="cs"/>
          <w:sz w:val="28"/>
          <w:cs/>
        </w:rPr>
        <w:t xml:space="preserve">และ </w:t>
      </w:r>
      <w:r w:rsidRPr="00BF175F">
        <w:rPr>
          <w:rFonts w:ascii="Angsana New" w:hAnsi="Angsana New"/>
          <w:sz w:val="28"/>
          <w:cs/>
        </w:rPr>
        <w:t>มาตรฐานกรมการค้าต่างประเทศ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/>
          <w:sz w:val="28"/>
          <w:cs/>
        </w:rPr>
        <w:t xml:space="preserve">รวมถึงได้รับรางวัลประกาศนียบัตรเกียรติคุณการควบคุมคุณภาพและการโฆษณาเป็นธรรมจากสำนักงานคุ้มครองผู้บริโภค </w:t>
      </w:r>
      <w:r w:rsidRPr="00BF175F">
        <w:rPr>
          <w:rFonts w:ascii="Angsana New" w:hAnsi="Angsana New"/>
          <w:sz w:val="28"/>
        </w:rPr>
        <w:t>(</w:t>
      </w:r>
      <w:r w:rsidRPr="00BF175F">
        <w:rPr>
          <w:rFonts w:ascii="Angsana New" w:hAnsi="Angsana New"/>
          <w:sz w:val="28"/>
          <w:cs/>
        </w:rPr>
        <w:t>สคบ</w:t>
      </w:r>
      <w:r w:rsidRPr="00BF175F">
        <w:rPr>
          <w:rFonts w:ascii="Angsana New" w:hAnsi="Angsana New"/>
          <w:sz w:val="28"/>
        </w:rPr>
        <w:t xml:space="preserve">.) </w:t>
      </w:r>
      <w:r w:rsidRPr="00BF175F">
        <w:rPr>
          <w:rFonts w:ascii="Angsana New" w:hAnsi="Angsana New"/>
          <w:sz w:val="28"/>
          <w:cs/>
        </w:rPr>
        <w:t>ซึ่งมีเพียงสองรายในประเทศที่ได้รับเกียรตินี้</w:t>
      </w:r>
      <w:r w:rsidRPr="00BF175F">
        <w:rPr>
          <w:rFonts w:ascii="Angsana New" w:hAnsi="Angsana New" w:hint="cs"/>
          <w:sz w:val="28"/>
          <w:cs/>
        </w:rPr>
        <w:t xml:space="preserve"> นอกจากนี้ บริษัทได้รับการรับรองมาตรฐานคุณภาพ </w:t>
      </w:r>
      <w:r w:rsidRPr="00BF175F">
        <w:rPr>
          <w:rFonts w:ascii="Angsana New" w:hAnsi="Angsana New"/>
          <w:sz w:val="28"/>
        </w:rPr>
        <w:t xml:space="preserve">BRC (British Retail Consortium) </w:t>
      </w:r>
      <w:r w:rsidRPr="00BF175F">
        <w:rPr>
          <w:rFonts w:ascii="Angsana New" w:hAnsi="Angsana New" w:hint="cs"/>
          <w:sz w:val="28"/>
          <w:cs/>
        </w:rPr>
        <w:t xml:space="preserve">เกรด </w:t>
      </w:r>
      <w:r w:rsidRPr="00BF175F">
        <w:rPr>
          <w:rFonts w:ascii="Angsana New" w:hAnsi="Angsana New"/>
          <w:sz w:val="28"/>
        </w:rPr>
        <w:t xml:space="preserve">A </w:t>
      </w:r>
      <w:r w:rsidRPr="00BF175F">
        <w:rPr>
          <w:rFonts w:ascii="Angsana New" w:hAnsi="Angsana New" w:hint="cs"/>
          <w:sz w:val="28"/>
          <w:cs/>
        </w:rPr>
        <w:t xml:space="preserve">จากสถาบัน </w:t>
      </w:r>
      <w:r w:rsidRPr="00BF175F">
        <w:rPr>
          <w:rFonts w:ascii="Angsana New" w:hAnsi="Angsana New"/>
          <w:sz w:val="28"/>
        </w:rPr>
        <w:t xml:space="preserve">SGS </w:t>
      </w:r>
      <w:r w:rsidRPr="00BF175F">
        <w:rPr>
          <w:rFonts w:ascii="Angsana New" w:hAnsi="Angsana New" w:hint="cs"/>
          <w:sz w:val="28"/>
          <w:cs/>
        </w:rPr>
        <w:t>และ ได้รับการรับรองคุณภาพจาก</w:t>
      </w:r>
      <w:r w:rsidR="00BC55B5" w:rsidRPr="00BF175F">
        <w:rPr>
          <w:rFonts w:ascii="Angsana New" w:hAnsi="Angsana New"/>
          <w:sz w:val="28"/>
        </w:rPr>
        <w:t xml:space="preserve"> USFD</w:t>
      </w:r>
      <w:r w:rsidR="0064501F">
        <w:rPr>
          <w:rFonts w:ascii="Angsana New" w:hAnsi="Angsana New"/>
          <w:sz w:val="28"/>
        </w:rPr>
        <w:t>A</w:t>
      </w:r>
    </w:p>
    <w:p w:rsidR="00EF5920" w:rsidRPr="00BF175F" w:rsidRDefault="00EF5920" w:rsidP="00EF5920">
      <w:pPr>
        <w:ind w:firstLine="720"/>
        <w:jc w:val="thaiDistribute"/>
        <w:rPr>
          <w:rFonts w:ascii="Angsana New"/>
          <w:sz w:val="28"/>
        </w:rPr>
      </w:pPr>
      <w:r w:rsidRPr="00BF175F">
        <w:rPr>
          <w:rFonts w:ascii="Angsana New" w:hint="cs"/>
          <w:sz w:val="28"/>
          <w:cs/>
          <w:lang w:val="th-TH"/>
        </w:rPr>
        <w:t>บริษัทมี</w:t>
      </w:r>
      <w:r w:rsidRPr="00BF175F">
        <w:rPr>
          <w:rFonts w:ascii="Angsana New"/>
          <w:sz w:val="28"/>
          <w:cs/>
          <w:lang w:val="th-TH"/>
        </w:rPr>
        <w:t>โรงงาน</w:t>
      </w:r>
      <w:r w:rsidRPr="00BF175F">
        <w:rPr>
          <w:rFonts w:ascii="Angsana New" w:hint="cs"/>
          <w:sz w:val="28"/>
          <w:cs/>
          <w:lang w:val="th-TH"/>
        </w:rPr>
        <w:t>ปรับปรุงข้าวบรรจุถุงอยู่</w:t>
      </w:r>
      <w:r w:rsidRPr="00BF175F">
        <w:rPr>
          <w:rFonts w:ascii="Angsana New"/>
          <w:sz w:val="28"/>
          <w:cs/>
          <w:lang w:val="th-TH"/>
        </w:rPr>
        <w:t>ที่</w:t>
      </w:r>
      <w:r w:rsidRPr="00BF175F">
        <w:rPr>
          <w:rFonts w:ascii="Angsana New" w:hint="cs"/>
          <w:sz w:val="28"/>
          <w:cs/>
        </w:rPr>
        <w:t>อำเภอสามพราน จังหวัดนครปฐม</w:t>
      </w:r>
      <w:r w:rsidRPr="00BF175F">
        <w:rPr>
          <w:rFonts w:ascii="Angsana New"/>
          <w:sz w:val="28"/>
          <w:cs/>
          <w:lang w:val="th-TH"/>
        </w:rPr>
        <w:t xml:space="preserve"> ซึ่ง</w:t>
      </w:r>
      <w:r w:rsidRPr="00BF175F">
        <w:rPr>
          <w:rFonts w:ascii="Angsana New" w:hint="cs"/>
          <w:sz w:val="28"/>
          <w:cs/>
          <w:lang w:val="th-TH"/>
        </w:rPr>
        <w:t>มี</w:t>
      </w:r>
      <w:r w:rsidRPr="00BF175F">
        <w:rPr>
          <w:rFonts w:ascii="Angsana New"/>
          <w:sz w:val="28"/>
          <w:cs/>
          <w:lang w:val="th-TH"/>
        </w:rPr>
        <w:t>กำลังการผลิตข้าว</w:t>
      </w:r>
      <w:r w:rsidRPr="00BF175F">
        <w:rPr>
          <w:rFonts w:ascii="Angsana New" w:hint="cs"/>
          <w:sz w:val="28"/>
          <w:cs/>
        </w:rPr>
        <w:t>เทียบเท่า</w:t>
      </w:r>
      <w:r w:rsidRPr="00BF175F">
        <w:rPr>
          <w:rFonts w:ascii="Angsana New"/>
          <w:sz w:val="28"/>
          <w:cs/>
        </w:rPr>
        <w:t xml:space="preserve"> </w:t>
      </w:r>
      <w:r w:rsidR="002333FB" w:rsidRPr="00BF175F">
        <w:rPr>
          <w:rFonts w:ascii="Angsana New"/>
          <w:sz w:val="28"/>
        </w:rPr>
        <w:t>1</w:t>
      </w:r>
      <w:r w:rsidRPr="00BF175F">
        <w:rPr>
          <w:rFonts w:ascii="Angsana New"/>
          <w:sz w:val="28"/>
        </w:rPr>
        <w:t xml:space="preserve">50,000 </w:t>
      </w:r>
      <w:r w:rsidRPr="00BF175F">
        <w:rPr>
          <w:rFonts w:ascii="Angsana New"/>
          <w:sz w:val="28"/>
          <w:cs/>
        </w:rPr>
        <w:t>ตัน</w:t>
      </w:r>
      <w:r w:rsidRPr="00BF175F">
        <w:rPr>
          <w:rFonts w:ascii="Angsana New"/>
          <w:sz w:val="28"/>
          <w:cs/>
          <w:lang w:val="th-TH"/>
        </w:rPr>
        <w:t>ข้าวเปลือก</w:t>
      </w:r>
      <w:r w:rsidRPr="00BF175F">
        <w:rPr>
          <w:rFonts w:ascii="Angsana New" w:hint="cs"/>
          <w:sz w:val="28"/>
          <w:cs/>
        </w:rPr>
        <w:t>ต่อปี และโรงงานผลิตวุ้นเส้นอยู่ที่อำเภอ ตากฟ้า จังหวัดนครสวรรค์</w:t>
      </w:r>
      <w:r w:rsidRPr="00BF175F">
        <w:rPr>
          <w:rFonts w:ascii="Angsana New"/>
          <w:sz w:val="28"/>
          <w:cs/>
        </w:rPr>
        <w:t xml:space="preserve"> </w:t>
      </w:r>
      <w:r w:rsidRPr="00BF175F">
        <w:rPr>
          <w:rFonts w:ascii="Angsana New" w:hint="cs"/>
          <w:sz w:val="28"/>
          <w:cs/>
        </w:rPr>
        <w:t xml:space="preserve">ซึ่งมีกำลังการผลิตวุ้นเส้น </w:t>
      </w:r>
      <w:r w:rsidR="002333FB" w:rsidRPr="00BF175F">
        <w:rPr>
          <w:rFonts w:ascii="Angsana New" w:hint="cs"/>
          <w:sz w:val="28"/>
          <w:cs/>
        </w:rPr>
        <w:t>1</w:t>
      </w:r>
      <w:r w:rsidR="00416B5C" w:rsidRPr="00BF175F">
        <w:rPr>
          <w:rFonts w:ascii="Angsana New"/>
          <w:sz w:val="28"/>
        </w:rPr>
        <w:t>,768</w:t>
      </w:r>
      <w:r w:rsidRPr="00BF175F">
        <w:rPr>
          <w:rFonts w:ascii="Angsana New" w:hint="cs"/>
          <w:sz w:val="28"/>
          <w:cs/>
        </w:rPr>
        <w:t>ตันต่อปี</w:t>
      </w:r>
    </w:p>
    <w:p w:rsidR="00EF5920" w:rsidRPr="00BF175F" w:rsidRDefault="00EF5920" w:rsidP="00EF5920">
      <w:pPr>
        <w:ind w:left="360" w:firstLine="360"/>
        <w:jc w:val="thaiDistribute"/>
      </w:pPr>
    </w:p>
    <w:p w:rsidR="00EF5920" w:rsidRPr="0064501F" w:rsidRDefault="00EF5920" w:rsidP="00EF5920">
      <w:pPr>
        <w:tabs>
          <w:tab w:val="right" w:pos="1260"/>
        </w:tabs>
        <w:ind w:left="720"/>
        <w:rPr>
          <w:rFonts w:ascii="Angsana New" w:hAnsi="Angsana New"/>
          <w:b/>
          <w:bCs/>
          <w:sz w:val="28"/>
        </w:rPr>
      </w:pPr>
      <w:r w:rsidRPr="0064501F">
        <w:rPr>
          <w:rFonts w:ascii="Angsana New" w:hAnsi="Angsana New"/>
          <w:b/>
          <w:bCs/>
          <w:sz w:val="28"/>
          <w:cs/>
        </w:rPr>
        <w:t>วัตถุดิบที่ใช้ในการผลิต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6300"/>
        <w:gridCol w:w="1620"/>
      </w:tblGrid>
      <w:tr w:rsidR="00EF5920" w:rsidRPr="0064501F">
        <w:tc>
          <w:tcPr>
            <w:tcW w:w="1080" w:type="dxa"/>
            <w:shd w:val="pct20" w:color="auto" w:fill="FFFFFF"/>
          </w:tcPr>
          <w:p w:rsidR="00EF5920" w:rsidRPr="0064501F" w:rsidRDefault="00EF5920" w:rsidP="002A38AC">
            <w:pPr>
              <w:jc w:val="center"/>
              <w:rPr>
                <w:rFonts w:ascii="Angsana New" w:hAnsi="Angsana New"/>
                <w:sz w:val="28"/>
              </w:rPr>
            </w:pPr>
            <w:r w:rsidRPr="0064501F">
              <w:rPr>
                <w:rFonts w:ascii="Angsana New" w:hAnsi="Angsana New"/>
                <w:sz w:val="28"/>
                <w:cs/>
              </w:rPr>
              <w:t>ผลิตภัณฑ์</w:t>
            </w:r>
          </w:p>
        </w:tc>
        <w:tc>
          <w:tcPr>
            <w:tcW w:w="6300" w:type="dxa"/>
            <w:shd w:val="pct20" w:color="auto" w:fill="FFFFFF"/>
          </w:tcPr>
          <w:p w:rsidR="00EF5920" w:rsidRPr="0064501F" w:rsidRDefault="00EF5920" w:rsidP="002A38AC">
            <w:pPr>
              <w:jc w:val="center"/>
              <w:rPr>
                <w:rFonts w:ascii="Angsana New" w:hAnsi="Angsana New"/>
                <w:sz w:val="28"/>
              </w:rPr>
            </w:pPr>
            <w:r w:rsidRPr="0064501F">
              <w:rPr>
                <w:rFonts w:ascii="Angsana New" w:hAnsi="Angsana New"/>
                <w:sz w:val="28"/>
                <w:cs/>
              </w:rPr>
              <w:t>วัตถุดิบที่ใช้</w:t>
            </w:r>
          </w:p>
        </w:tc>
        <w:tc>
          <w:tcPr>
            <w:tcW w:w="1620" w:type="dxa"/>
            <w:shd w:val="pct20" w:color="auto" w:fill="FFFFFF"/>
          </w:tcPr>
          <w:p w:rsidR="00EF5920" w:rsidRPr="0064501F" w:rsidRDefault="00EF5920" w:rsidP="002A38AC">
            <w:pPr>
              <w:jc w:val="center"/>
              <w:rPr>
                <w:rFonts w:ascii="Angsana New" w:hAnsi="Angsana New"/>
                <w:sz w:val="28"/>
              </w:rPr>
            </w:pPr>
            <w:r w:rsidRPr="0064501F">
              <w:rPr>
                <w:rFonts w:ascii="Angsana New" w:hAnsi="Angsana New"/>
                <w:sz w:val="28"/>
                <w:cs/>
              </w:rPr>
              <w:t>การจัดหาวัตถุดิบ</w:t>
            </w:r>
          </w:p>
        </w:tc>
      </w:tr>
      <w:tr w:rsidR="00EF5920" w:rsidRPr="0064501F">
        <w:tc>
          <w:tcPr>
            <w:tcW w:w="1080" w:type="dxa"/>
          </w:tcPr>
          <w:p w:rsidR="00EF5920" w:rsidRPr="0064501F" w:rsidRDefault="00EF5920" w:rsidP="002A38AC">
            <w:pPr>
              <w:rPr>
                <w:rFonts w:ascii="Angsana New" w:hAnsi="Angsana New"/>
                <w:sz w:val="28"/>
              </w:rPr>
            </w:pPr>
            <w:r w:rsidRPr="0064501F">
              <w:rPr>
                <w:rFonts w:ascii="Angsana New" w:hAnsi="Angsana New"/>
                <w:sz w:val="28"/>
                <w:cs/>
              </w:rPr>
              <w:t>วุ้นเส้น</w:t>
            </w:r>
          </w:p>
        </w:tc>
        <w:tc>
          <w:tcPr>
            <w:tcW w:w="6300" w:type="dxa"/>
          </w:tcPr>
          <w:p w:rsidR="00EF5920" w:rsidRPr="0064501F" w:rsidRDefault="00EF5920" w:rsidP="002A38AC">
            <w:pPr>
              <w:rPr>
                <w:rFonts w:ascii="Angsana New" w:hAnsi="Angsana New"/>
                <w:sz w:val="28"/>
              </w:rPr>
            </w:pPr>
            <w:r w:rsidRPr="0064501F">
              <w:rPr>
                <w:rFonts w:ascii="Angsana New" w:hAnsi="Angsana New"/>
                <w:sz w:val="28"/>
                <w:cs/>
              </w:rPr>
              <w:t>ถั่วเขียว</w:t>
            </w:r>
          </w:p>
        </w:tc>
        <w:tc>
          <w:tcPr>
            <w:tcW w:w="1620" w:type="dxa"/>
          </w:tcPr>
          <w:p w:rsidR="00EF5920" w:rsidRPr="0064501F" w:rsidRDefault="00C741AE" w:rsidP="002A38AC">
            <w:pPr>
              <w:jc w:val="center"/>
              <w:rPr>
                <w:rFonts w:ascii="Angsana New" w:hAnsi="Angsana New"/>
                <w:sz w:val="28"/>
              </w:rPr>
            </w:pPr>
            <w:r w:rsidRPr="0064501F">
              <w:rPr>
                <w:rFonts w:ascii="Angsana New" w:hAnsi="Angsana New" w:hint="cs"/>
                <w:sz w:val="28"/>
                <w:cs/>
              </w:rPr>
              <w:t>10</w:t>
            </w:r>
            <w:r w:rsidR="00EF5920" w:rsidRPr="0064501F">
              <w:rPr>
                <w:rFonts w:ascii="Angsana New" w:hAnsi="Angsana New"/>
                <w:sz w:val="28"/>
                <w:cs/>
              </w:rPr>
              <w:t xml:space="preserve"> ราย</w:t>
            </w:r>
          </w:p>
        </w:tc>
      </w:tr>
      <w:tr w:rsidR="00EF5920" w:rsidRPr="0064501F">
        <w:tc>
          <w:tcPr>
            <w:tcW w:w="1080" w:type="dxa"/>
          </w:tcPr>
          <w:p w:rsidR="00EF5920" w:rsidRPr="0064501F" w:rsidRDefault="00EF5920" w:rsidP="002A38AC">
            <w:pPr>
              <w:rPr>
                <w:rFonts w:ascii="Angsana New" w:hAnsi="Angsana New"/>
                <w:sz w:val="28"/>
              </w:rPr>
            </w:pPr>
            <w:r w:rsidRPr="0064501F">
              <w:rPr>
                <w:rFonts w:ascii="Angsana New" w:hAnsi="Angsana New"/>
                <w:sz w:val="28"/>
                <w:cs/>
              </w:rPr>
              <w:t>ข้าวสาร</w:t>
            </w:r>
          </w:p>
        </w:tc>
        <w:tc>
          <w:tcPr>
            <w:tcW w:w="6300" w:type="dxa"/>
          </w:tcPr>
          <w:p w:rsidR="00EF5920" w:rsidRPr="0064501F" w:rsidRDefault="00EF5920" w:rsidP="002A38AC">
            <w:pPr>
              <w:rPr>
                <w:rFonts w:ascii="Angsana New" w:hAnsi="Angsana New"/>
                <w:sz w:val="28"/>
              </w:rPr>
            </w:pPr>
            <w:r w:rsidRPr="0064501F">
              <w:rPr>
                <w:rFonts w:ascii="Angsana New" w:hAnsi="Angsana New"/>
                <w:sz w:val="28"/>
                <w:cs/>
              </w:rPr>
              <w:t>ข้าวหอมมะลิ ข้าวขาว และข้าวเหนียว</w:t>
            </w:r>
          </w:p>
        </w:tc>
        <w:tc>
          <w:tcPr>
            <w:tcW w:w="1620" w:type="dxa"/>
          </w:tcPr>
          <w:p w:rsidR="00EF5920" w:rsidRPr="0064501F" w:rsidRDefault="00E02698" w:rsidP="002A38AC">
            <w:pPr>
              <w:jc w:val="center"/>
              <w:rPr>
                <w:rFonts w:ascii="Angsana New" w:hAnsi="Angsana New"/>
                <w:sz w:val="28"/>
              </w:rPr>
            </w:pPr>
            <w:r w:rsidRPr="0064501F">
              <w:rPr>
                <w:rFonts w:ascii="Angsana New" w:hAnsi="Angsana New" w:hint="cs"/>
                <w:sz w:val="28"/>
                <w:cs/>
              </w:rPr>
              <w:t>5</w:t>
            </w:r>
            <w:r w:rsidR="00EF5920" w:rsidRPr="0064501F">
              <w:rPr>
                <w:rFonts w:ascii="Angsana New" w:hAnsi="Angsana New" w:hint="cs"/>
                <w:sz w:val="28"/>
                <w:cs/>
              </w:rPr>
              <w:t xml:space="preserve">0 </w:t>
            </w:r>
            <w:r w:rsidR="00EF5920" w:rsidRPr="0064501F">
              <w:rPr>
                <w:rFonts w:ascii="Angsana New" w:hAnsi="Angsana New"/>
                <w:sz w:val="28"/>
                <w:cs/>
              </w:rPr>
              <w:t>ราย</w:t>
            </w:r>
          </w:p>
        </w:tc>
      </w:tr>
      <w:tr w:rsidR="00EF5920" w:rsidRPr="0064501F">
        <w:trPr>
          <w:cantSplit/>
        </w:trPr>
        <w:tc>
          <w:tcPr>
            <w:tcW w:w="90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5920" w:rsidRPr="0064501F" w:rsidRDefault="00EF5920" w:rsidP="002A38AC">
            <w:pPr>
              <w:rPr>
                <w:rFonts w:ascii="Angsana New" w:hAnsi="Angsana New"/>
                <w:sz w:val="28"/>
              </w:rPr>
            </w:pPr>
            <w:r w:rsidRPr="0064501F">
              <w:rPr>
                <w:rFonts w:ascii="Angsana New" w:hAnsi="Angsana New" w:hint="cs"/>
                <w:sz w:val="28"/>
                <w:cs/>
              </w:rPr>
              <w:t>หมายเหตุ</w:t>
            </w:r>
            <w:r w:rsidRPr="0064501F">
              <w:rPr>
                <w:rFonts w:ascii="Angsana New" w:hAnsi="Angsana New"/>
                <w:sz w:val="28"/>
              </w:rPr>
              <w:t xml:space="preserve">: </w:t>
            </w:r>
            <w:r w:rsidRPr="0064501F">
              <w:rPr>
                <w:rFonts w:ascii="Angsana New" w:hAnsi="Angsana New" w:hint="cs"/>
                <w:sz w:val="28"/>
                <w:cs/>
              </w:rPr>
              <w:t xml:space="preserve">บริษัทซื้อข้าวสารโดยตรงจากโรงสีข้าวและนายหน้า และซื้อถั่วเขียวซึ่งเป็นวัตถุดิบสำหรับวุ้นเส้นจากนายหน้าเท่านั้น นอกจากนี้ บริษัทซื้อธัญพืช เช่น </w:t>
            </w:r>
            <w:r w:rsidRPr="0064501F">
              <w:rPr>
                <w:rFonts w:ascii="Angsana New" w:hAnsi="Angsana New"/>
                <w:sz w:val="28"/>
                <w:cs/>
              </w:rPr>
              <w:t>ข้าวเหนียวดำ ถั่วดำ</w:t>
            </w:r>
            <w:r w:rsidRPr="0064501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01F">
              <w:rPr>
                <w:rFonts w:ascii="Angsana New" w:hAnsi="Angsana New"/>
                <w:sz w:val="28"/>
                <w:cs/>
              </w:rPr>
              <w:t>งาขาว และ งาดำ</w:t>
            </w:r>
            <w:r w:rsidRPr="0064501F">
              <w:rPr>
                <w:rFonts w:ascii="Angsana New" w:hAnsi="Angsana New" w:hint="cs"/>
                <w:sz w:val="28"/>
                <w:cs/>
              </w:rPr>
              <w:t xml:space="preserve"> ข้างต้น จากโรงสี นายหน้าของสหกรณ์ และนายหน้าของเกษตรกร</w:t>
            </w:r>
          </w:p>
        </w:tc>
      </w:tr>
    </w:tbl>
    <w:p w:rsidR="00EF5920" w:rsidRPr="00BF175F" w:rsidRDefault="00EF5920" w:rsidP="00EF5920">
      <w:pPr>
        <w:jc w:val="thaiDistribute"/>
        <w:rPr>
          <w:rFonts w:ascii="Angsana New" w:hAnsi="Angsana New"/>
          <w:sz w:val="28"/>
        </w:rPr>
      </w:pPr>
    </w:p>
    <w:p w:rsidR="00EF5920" w:rsidRPr="00BF175F" w:rsidRDefault="00EF5920" w:rsidP="00EF5920">
      <w:pPr>
        <w:ind w:firstLine="720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/>
          <w:b/>
          <w:bCs/>
          <w:sz w:val="28"/>
          <w:cs/>
        </w:rPr>
        <w:t>สถานที่ที่ใช้ในการเก็บสินค้า และนโยบายในการเก็บและกระจายสินค้า</w:t>
      </w:r>
    </w:p>
    <w:p w:rsidR="00EF5920" w:rsidRPr="00BF175F" w:rsidRDefault="00EF5920" w:rsidP="00EF5920">
      <w:pPr>
        <w:ind w:left="720" w:firstLine="5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พื้นที่จัดเก็บ</w:t>
      </w:r>
      <w:r w:rsidRPr="00BF175F">
        <w:rPr>
          <w:rFonts w:ascii="Angsana New" w:hAnsi="Angsana New" w:hint="cs"/>
          <w:sz w:val="28"/>
          <w:cs/>
        </w:rPr>
        <w:t>ข้าวซึ่งอยู่ในรูปของ</w:t>
      </w:r>
      <w:r w:rsidRPr="00BF175F">
        <w:rPr>
          <w:rFonts w:ascii="Angsana New" w:hAnsi="Angsana New"/>
          <w:sz w:val="28"/>
          <w:cs/>
        </w:rPr>
        <w:t>วัตถุดิบ</w:t>
      </w:r>
      <w:r w:rsidR="00282849"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 w:hint="cs"/>
          <w:sz w:val="28"/>
          <w:cs/>
        </w:rPr>
        <w:t>ตั้งอยู่</w:t>
      </w:r>
      <w:r w:rsidRPr="00BF175F">
        <w:rPr>
          <w:rFonts w:ascii="Angsana New"/>
          <w:sz w:val="28"/>
          <w:cs/>
          <w:lang w:val="th-TH"/>
        </w:rPr>
        <w:t>ที่</w:t>
      </w:r>
      <w:r w:rsidRPr="00BF175F">
        <w:rPr>
          <w:rFonts w:ascii="Angsana New" w:hint="cs"/>
          <w:sz w:val="28"/>
          <w:cs/>
        </w:rPr>
        <w:t>อำเภอสามพราน จังหวัดนครปฐม</w:t>
      </w:r>
      <w:r w:rsidRPr="00BF175F">
        <w:rPr>
          <w:rFonts w:ascii="Angsana New"/>
          <w:sz w:val="28"/>
          <w:cs/>
          <w:lang w:val="th-TH"/>
        </w:rPr>
        <w:t xml:space="preserve"> </w:t>
      </w:r>
      <w:r w:rsidRPr="00BF175F">
        <w:rPr>
          <w:rFonts w:ascii="Angsana New" w:hAnsi="Angsana New"/>
          <w:sz w:val="28"/>
          <w:cs/>
        </w:rPr>
        <w:t>เท่ากับ</w:t>
      </w:r>
      <w:r w:rsidRPr="00BF175F">
        <w:rPr>
          <w:rFonts w:ascii="Angsana New" w:hAnsi="Angsana New"/>
          <w:sz w:val="28"/>
        </w:rPr>
        <w:t xml:space="preserve"> </w:t>
      </w:r>
      <w:r w:rsidR="00282849" w:rsidRPr="00BF175F">
        <w:rPr>
          <w:rFonts w:ascii="Angsana New" w:hAnsi="Angsana New"/>
          <w:sz w:val="28"/>
        </w:rPr>
        <w:t>1</w:t>
      </w:r>
      <w:r w:rsidRPr="00BF175F">
        <w:rPr>
          <w:rFonts w:ascii="Angsana New" w:hAnsi="Angsana New"/>
          <w:sz w:val="28"/>
        </w:rPr>
        <w:t>,000</w:t>
      </w:r>
      <w:r w:rsidRPr="00BF175F">
        <w:rPr>
          <w:rFonts w:ascii="Angsana New" w:hAnsi="Angsana New"/>
          <w:sz w:val="28"/>
          <w:cs/>
        </w:rPr>
        <w:t xml:space="preserve"> ตารางเมตร และ</w:t>
      </w:r>
      <w:r w:rsidRPr="00BF175F">
        <w:rPr>
          <w:rFonts w:ascii="Angsana New" w:hAnsi="Angsana New" w:hint="cs"/>
          <w:sz w:val="28"/>
          <w:cs/>
        </w:rPr>
        <w:t>ได้เช่าคลังสินค้า</w:t>
      </w:r>
      <w:r w:rsidRPr="00BF175F">
        <w:rPr>
          <w:rFonts w:ascii="Angsana New" w:hAnsi="Angsana New"/>
          <w:sz w:val="28"/>
          <w:cs/>
        </w:rPr>
        <w:t xml:space="preserve">เพิ่มอีก </w:t>
      </w:r>
      <w:r w:rsidR="00282849" w:rsidRPr="00BF175F">
        <w:rPr>
          <w:rFonts w:ascii="Angsana New" w:hAnsi="Angsana New" w:hint="cs"/>
          <w:sz w:val="28"/>
          <w:cs/>
        </w:rPr>
        <w:t>1</w:t>
      </w:r>
      <w:r w:rsidRPr="00BF175F">
        <w:rPr>
          <w:rFonts w:ascii="Angsana New" w:hAnsi="Angsana New"/>
          <w:sz w:val="28"/>
        </w:rPr>
        <w:t>,</w:t>
      </w:r>
      <w:r w:rsidR="00282849" w:rsidRPr="00BF175F">
        <w:rPr>
          <w:rFonts w:ascii="Angsana New" w:hAnsi="Angsana New"/>
          <w:sz w:val="28"/>
        </w:rPr>
        <w:t>5</w:t>
      </w:r>
      <w:r w:rsidRPr="00BF175F">
        <w:rPr>
          <w:rFonts w:ascii="Angsana New" w:hAnsi="Angsana New"/>
          <w:sz w:val="28"/>
        </w:rPr>
        <w:t>00</w:t>
      </w:r>
      <w:r w:rsidRPr="00BF175F">
        <w:rPr>
          <w:rFonts w:ascii="Angsana New" w:hAnsi="Angsana New"/>
          <w:sz w:val="28"/>
          <w:cs/>
        </w:rPr>
        <w:t xml:space="preserve"> ตารางเมตร </w:t>
      </w:r>
      <w:r w:rsidR="00282849" w:rsidRPr="00BF175F">
        <w:rPr>
          <w:rFonts w:ascii="Angsana New" w:hAnsi="Angsana New" w:hint="cs"/>
          <w:sz w:val="28"/>
          <w:cs/>
        </w:rPr>
        <w:t xml:space="preserve">รวมเป็น 2,500 ตารางเมตร </w:t>
      </w:r>
      <w:r w:rsidRPr="00BF175F">
        <w:rPr>
          <w:rFonts w:ascii="Angsana New" w:hAnsi="Angsana New" w:hint="cs"/>
          <w:sz w:val="28"/>
          <w:cs/>
        </w:rPr>
        <w:t>โดย</w:t>
      </w:r>
      <w:r w:rsidRPr="00BF175F">
        <w:rPr>
          <w:rFonts w:ascii="Angsana New" w:hAnsi="Angsana New"/>
          <w:sz w:val="28"/>
          <w:cs/>
        </w:rPr>
        <w:t>สามารถเก็บ</w:t>
      </w:r>
      <w:r w:rsidRPr="00BF175F">
        <w:rPr>
          <w:rFonts w:ascii="Angsana New" w:hAnsi="Angsana New" w:hint="cs"/>
          <w:sz w:val="28"/>
          <w:cs/>
        </w:rPr>
        <w:t>วัตถุดิบข้าว</w:t>
      </w:r>
      <w:r w:rsidRPr="00BF175F">
        <w:rPr>
          <w:rFonts w:ascii="Angsana New" w:hAnsi="Angsana New"/>
          <w:sz w:val="28"/>
          <w:cs/>
        </w:rPr>
        <w:t xml:space="preserve">ได้ </w:t>
      </w:r>
      <w:r w:rsidR="00E0450A" w:rsidRPr="00BF175F">
        <w:rPr>
          <w:rFonts w:ascii="Angsana New" w:hAnsi="Angsana New"/>
          <w:sz w:val="28"/>
        </w:rPr>
        <w:t>4</w:t>
      </w:r>
      <w:r w:rsidRPr="00BF175F">
        <w:rPr>
          <w:rFonts w:ascii="Angsana New" w:hAnsi="Angsana New"/>
          <w:sz w:val="28"/>
        </w:rPr>
        <w:t>,000</w:t>
      </w:r>
      <w:r w:rsidRPr="00BF175F">
        <w:rPr>
          <w:rFonts w:ascii="Angsana New" w:hAnsi="Angsana New"/>
          <w:sz w:val="28"/>
          <w:cs/>
        </w:rPr>
        <w:t xml:space="preserve"> ตันข้าวสาร </w:t>
      </w:r>
      <w:r w:rsidRPr="00BF175F">
        <w:rPr>
          <w:rFonts w:ascii="Angsana New" w:hAnsi="Angsana New" w:hint="cs"/>
          <w:sz w:val="28"/>
          <w:cs/>
        </w:rPr>
        <w:t>และสำหรับพื้นที่จัดเก็บถั่วเขียวสำหรับการผลิตวุ้นเส้นซึ่งอยู่ในรูปของ</w:t>
      </w:r>
      <w:r w:rsidRPr="00BF175F">
        <w:rPr>
          <w:rFonts w:ascii="Angsana New" w:hAnsi="Angsana New"/>
          <w:sz w:val="28"/>
          <w:cs/>
        </w:rPr>
        <w:t>วัตถุดิบ</w:t>
      </w:r>
      <w:r w:rsidRPr="00BF175F">
        <w:rPr>
          <w:rFonts w:ascii="Angsana New" w:hAnsi="Angsana New" w:hint="cs"/>
          <w:sz w:val="28"/>
          <w:cs/>
        </w:rPr>
        <w:t>และสินค้าสำเร็จรูปของบริษัทใน</w:t>
      </w:r>
      <w:r w:rsidRPr="00BF175F">
        <w:rPr>
          <w:rFonts w:ascii="Angsana New" w:hAnsi="Angsana New"/>
          <w:sz w:val="28"/>
          <w:cs/>
        </w:rPr>
        <w:t>ปัจจุบัน</w:t>
      </w:r>
      <w:r w:rsidRPr="00BF175F">
        <w:rPr>
          <w:rFonts w:ascii="Angsana New" w:hAnsi="Angsana New" w:hint="cs"/>
          <w:sz w:val="28"/>
          <w:cs/>
        </w:rPr>
        <w:t>ซึ่งตั้งอยู่</w:t>
      </w:r>
      <w:r w:rsidRPr="00BF175F">
        <w:rPr>
          <w:rFonts w:ascii="Angsana New"/>
          <w:sz w:val="28"/>
          <w:cs/>
          <w:lang w:val="th-TH"/>
        </w:rPr>
        <w:t>ที่</w:t>
      </w:r>
      <w:r w:rsidRPr="00BF175F">
        <w:rPr>
          <w:rFonts w:ascii="Angsana New" w:hint="cs"/>
          <w:sz w:val="28"/>
          <w:cs/>
        </w:rPr>
        <w:t>อำเภอตากฟ้า จังหวัดนครสวรรค์</w:t>
      </w:r>
      <w:r w:rsidRPr="00BF175F">
        <w:rPr>
          <w:rFonts w:ascii="Angsana New"/>
          <w:sz w:val="28"/>
          <w:cs/>
          <w:lang w:val="th-TH"/>
        </w:rPr>
        <w:t xml:space="preserve"> </w:t>
      </w:r>
      <w:r w:rsidRPr="00BF175F">
        <w:rPr>
          <w:rFonts w:ascii="Angsana New" w:hAnsi="Angsana New"/>
          <w:sz w:val="28"/>
          <w:cs/>
        </w:rPr>
        <w:t>เท่ากับ</w:t>
      </w:r>
      <w:r w:rsidRPr="00BF175F">
        <w:rPr>
          <w:rFonts w:ascii="Angsana New" w:hAnsi="Angsana New"/>
          <w:sz w:val="28"/>
        </w:rPr>
        <w:t xml:space="preserve"> 1,</w:t>
      </w:r>
      <w:r w:rsidRPr="00BF175F">
        <w:rPr>
          <w:rFonts w:ascii="Angsana New" w:hAnsi="Angsana New" w:hint="cs"/>
          <w:sz w:val="28"/>
          <w:cs/>
        </w:rPr>
        <w:t>632</w:t>
      </w:r>
      <w:r w:rsidRPr="00BF175F">
        <w:rPr>
          <w:rFonts w:ascii="Angsana New" w:hAnsi="Angsana New"/>
          <w:sz w:val="28"/>
          <w:cs/>
        </w:rPr>
        <w:t xml:space="preserve"> ตารางเมตร 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 xml:space="preserve">  ส่วนนโยบายการจัดเก็บสินค้าสำเร็จรูป และการกระจาย สามารถแบ่งได้ </w:t>
      </w:r>
      <w:r w:rsidRPr="00BF175F">
        <w:rPr>
          <w:rFonts w:ascii="Angsana New" w:hAnsi="Angsana New"/>
          <w:sz w:val="28"/>
        </w:rPr>
        <w:t>2</w:t>
      </w:r>
      <w:r w:rsidRPr="00BF175F">
        <w:rPr>
          <w:rFonts w:ascii="Angsana New" w:hAnsi="Angsana New"/>
          <w:sz w:val="28"/>
          <w:cs/>
        </w:rPr>
        <w:t xml:space="preserve"> แบบ คือ</w:t>
      </w:r>
    </w:p>
    <w:p w:rsidR="00EF5920" w:rsidRPr="00BF175F" w:rsidRDefault="00EF5920" w:rsidP="00EF5920">
      <w:pPr>
        <w:ind w:left="720" w:firstLine="540"/>
        <w:jc w:val="thaiDistribute"/>
        <w:rPr>
          <w:rFonts w:ascii="Angsana New" w:hAnsi="Angsana New"/>
          <w:sz w:val="28"/>
          <w:cs/>
        </w:rPr>
      </w:pPr>
      <w:r w:rsidRPr="00BF175F">
        <w:rPr>
          <w:rFonts w:ascii="Angsana New" w:hAnsi="Angsana New"/>
          <w:sz w:val="28"/>
        </w:rPr>
        <w:t xml:space="preserve">(1) </w:t>
      </w:r>
      <w:r w:rsidRPr="00BF175F">
        <w:rPr>
          <w:rFonts w:ascii="Angsana New" w:hAnsi="Angsana New" w:hint="cs"/>
          <w:sz w:val="28"/>
          <w:cs/>
        </w:rPr>
        <w:t>กลุ่มลูกค้า</w:t>
      </w:r>
      <w:r w:rsidRPr="00BF175F">
        <w:rPr>
          <w:rFonts w:ascii="Angsana New" w:hAnsi="Angsana New"/>
          <w:sz w:val="28"/>
          <w:cs/>
        </w:rPr>
        <w:t xml:space="preserve">ต่างประเทศ จะใช้นโยบาย </w:t>
      </w:r>
      <w:r w:rsidR="0064501F">
        <w:rPr>
          <w:rFonts w:ascii="Angsana New" w:hAnsi="Angsana New"/>
          <w:sz w:val="28"/>
        </w:rPr>
        <w:t>Made to O</w:t>
      </w:r>
      <w:r w:rsidRPr="00BF175F">
        <w:rPr>
          <w:rFonts w:ascii="Angsana New" w:hAnsi="Angsana New"/>
          <w:sz w:val="28"/>
        </w:rPr>
        <w:t xml:space="preserve">rder </w:t>
      </w:r>
      <w:r w:rsidRPr="00BF175F">
        <w:rPr>
          <w:rFonts w:ascii="Angsana New" w:hAnsi="Angsana New"/>
          <w:sz w:val="28"/>
          <w:cs/>
        </w:rPr>
        <w:t>ซึ่งจะไม่มีสินค้าคงคลัง</w:t>
      </w:r>
    </w:p>
    <w:p w:rsidR="00282849" w:rsidRPr="00BF175F" w:rsidRDefault="00EF5920" w:rsidP="00282849">
      <w:pPr>
        <w:ind w:left="720" w:firstLine="540"/>
        <w:jc w:val="thaiDistribute"/>
        <w:rPr>
          <w:rFonts w:cs="AngsanaUPC"/>
        </w:rPr>
      </w:pPr>
      <w:r w:rsidRPr="00BF175F">
        <w:rPr>
          <w:rFonts w:ascii="Angsana New" w:hAnsi="Angsana New"/>
          <w:sz w:val="28"/>
        </w:rPr>
        <w:t xml:space="preserve">(2) </w:t>
      </w:r>
      <w:r w:rsidRPr="00BF175F">
        <w:rPr>
          <w:rFonts w:ascii="Angsana New" w:hAnsi="Angsana New"/>
          <w:sz w:val="28"/>
          <w:cs/>
        </w:rPr>
        <w:t>กลุ่มลูกค้าในประเทศ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 xml:space="preserve">จะใช้นโยบาย </w:t>
      </w:r>
      <w:r w:rsidR="0064501F">
        <w:rPr>
          <w:rFonts w:ascii="Angsana New" w:hAnsi="Angsana New"/>
          <w:sz w:val="28"/>
        </w:rPr>
        <w:t>Made to S</w:t>
      </w:r>
      <w:r w:rsidRPr="00BF175F">
        <w:rPr>
          <w:rFonts w:ascii="Angsana New" w:hAnsi="Angsana New"/>
          <w:sz w:val="28"/>
        </w:rPr>
        <w:t xml:space="preserve">tock </w:t>
      </w:r>
      <w:r w:rsidRPr="00BF175F">
        <w:rPr>
          <w:rFonts w:ascii="Angsana New" w:hAnsi="Angsana New" w:hint="cs"/>
          <w:sz w:val="28"/>
          <w:cs/>
        </w:rPr>
        <w:t xml:space="preserve">เท่านั้น ซึ่งเป็นการดำเนินธุรกิจปกติทั่วไปสำหรับผู้จัดจำหน่ายสินค้าบริโภค ซึ่งจะต้องใช้นโยบาย </w:t>
      </w:r>
      <w:r w:rsidRPr="00BF175F">
        <w:rPr>
          <w:rFonts w:ascii="Angsana New" w:hAnsi="Angsana New"/>
          <w:sz w:val="28"/>
        </w:rPr>
        <w:t xml:space="preserve">Made to Stock </w:t>
      </w:r>
      <w:r w:rsidRPr="00BF175F">
        <w:rPr>
          <w:rFonts w:ascii="Angsana New" w:hAnsi="Angsana New" w:hint="cs"/>
          <w:sz w:val="28"/>
          <w:cs/>
        </w:rPr>
        <w:t>ดังกล่าว เนื่องจากไม่สามารถคาดคะเนความ</w:t>
      </w:r>
      <w:r w:rsidRPr="00BF175F">
        <w:rPr>
          <w:rFonts w:ascii="Angsana New" w:hAnsi="Angsana New" w:hint="cs"/>
          <w:sz w:val="28"/>
          <w:cs/>
        </w:rPr>
        <w:lastRenderedPageBreak/>
        <w:t xml:space="preserve">ต้องการของผู้บริโภคในปริมาณที่แน่นอนได้ </w:t>
      </w:r>
      <w:r w:rsidRPr="00BF175F">
        <w:rPr>
          <w:rFonts w:hint="cs"/>
          <w:cs/>
        </w:rPr>
        <w:t>โดย</w:t>
      </w:r>
      <w:r w:rsidRPr="00BF175F">
        <w:rPr>
          <w:rFonts w:ascii="Angsana New" w:hAnsi="Angsana New"/>
          <w:sz w:val="28"/>
          <w:cs/>
        </w:rPr>
        <w:t>บริษัท</w:t>
      </w:r>
      <w:r w:rsidRPr="00BF175F">
        <w:rPr>
          <w:rFonts w:hint="cs"/>
          <w:cs/>
        </w:rPr>
        <w:t>มีพื้นที่จัดเก็บสต็อคสินค้าเท่ากับ</w:t>
      </w:r>
      <w:r w:rsidRPr="00BF175F">
        <w:t xml:space="preserve"> </w:t>
      </w:r>
      <w:r w:rsidRPr="00BF175F">
        <w:rPr>
          <w:rFonts w:ascii="Angsana New" w:hAnsi="Angsana New"/>
          <w:sz w:val="28"/>
        </w:rPr>
        <w:t>2,</w:t>
      </w:r>
      <w:r w:rsidR="00282849" w:rsidRPr="00BF175F">
        <w:rPr>
          <w:rFonts w:ascii="Angsana New" w:hAnsi="Angsana New"/>
          <w:sz w:val="28"/>
        </w:rPr>
        <w:t>0</w:t>
      </w:r>
      <w:r w:rsidRPr="00BF175F">
        <w:rPr>
          <w:rFonts w:ascii="Angsana New" w:hAnsi="Angsana New" w:hint="cs"/>
          <w:sz w:val="28"/>
          <w:cs/>
        </w:rPr>
        <w:t>00</w:t>
      </w:r>
      <w:r w:rsidRPr="00BF175F">
        <w:t xml:space="preserve"> </w:t>
      </w:r>
      <w:r w:rsidRPr="00BF175F">
        <w:rPr>
          <w:rFonts w:hint="cs"/>
          <w:cs/>
        </w:rPr>
        <w:t>ตารางเมตร</w:t>
      </w:r>
      <w:r w:rsidR="00C860A5" w:rsidRPr="00BF175F">
        <w:rPr>
          <w:rFonts w:hint="cs"/>
          <w:cs/>
        </w:rPr>
        <w:t xml:space="preserve"> </w:t>
      </w:r>
      <w:r w:rsidRPr="00BF175F">
        <w:rPr>
          <w:rFonts w:hint="cs"/>
          <w:cs/>
        </w:rPr>
        <w:t xml:space="preserve"> เพื่อรองรับ</w:t>
      </w:r>
      <w:r w:rsidRPr="00BF175F">
        <w:rPr>
          <w:rFonts w:ascii="Angsana New" w:hAnsi="Angsana New" w:hint="cs"/>
          <w:sz w:val="28"/>
          <w:cs/>
        </w:rPr>
        <w:t>ความต้องการของผู้บริโภค</w:t>
      </w:r>
      <w:r w:rsidR="00282849" w:rsidRPr="00BF175F">
        <w:rPr>
          <w:rFonts w:cs="AngsanaUPC" w:hint="cs"/>
          <w:cs/>
        </w:rPr>
        <w:t xml:space="preserve"> </w:t>
      </w:r>
    </w:p>
    <w:p w:rsidR="00EF5920" w:rsidRPr="00BF175F" w:rsidRDefault="00EF5920" w:rsidP="00282849">
      <w:pPr>
        <w:ind w:left="720" w:firstLine="540"/>
        <w:jc w:val="thaiDistribute"/>
        <w:rPr>
          <w:rFonts w:ascii="Angsana New" w:hAnsi="Angsana New"/>
          <w:sz w:val="28"/>
        </w:rPr>
      </w:pPr>
      <w:r w:rsidRPr="00BF175F">
        <w:rPr>
          <w:rFonts w:cs="AngsanaUPC" w:hint="cs"/>
          <w:cs/>
        </w:rPr>
        <w:t>ทั้งนี้ บริษัทไม่มีปัญหาในการจัดเก็บสินค้าและวัตถุดิบซึ่งเป็นพืชผลทางการเกษตร เนื่องจากบริษัทมี</w:t>
      </w:r>
      <w:r w:rsidRPr="00BF175F">
        <w:rPr>
          <w:rFonts w:ascii="Angsana New" w:hAnsi="Angsana New"/>
          <w:cs/>
        </w:rPr>
        <w:t>นโยบายในการจัดเก็บและป้องกันที่มีประสิทธิภาพ โดยจะเห็นได้จากการที่บริษัทได้รับ</w:t>
      </w:r>
      <w:r w:rsidRPr="00BF175F">
        <w:rPr>
          <w:rFonts w:ascii="Angsana New" w:hAnsi="Angsana New"/>
          <w:cs/>
          <w:lang w:val="th-TH"/>
        </w:rPr>
        <w:t>มาตรฐานกรมการค้าต่างประเทศ อัน</w:t>
      </w:r>
      <w:r w:rsidRPr="00BF175F">
        <w:rPr>
          <w:rFonts w:ascii="Angsana New" w:hAnsi="Angsana New"/>
          <w:sz w:val="28"/>
          <w:cs/>
          <w:lang w:val="th-TH"/>
        </w:rPr>
        <w:t xml:space="preserve">ได้แก่ เกียรติบัตรรับรองสุขอนามัยในการผลิต </w:t>
      </w:r>
      <w:r w:rsidRPr="00BF175F">
        <w:rPr>
          <w:rFonts w:ascii="Angsana New" w:hAnsi="Angsana New"/>
          <w:sz w:val="28"/>
        </w:rPr>
        <w:t>(GMP: Good Manufacturing Practice),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ระบบวิเคราะห์อันตราย และจุดวิกฤตที่ต้องควบคุม (</w:t>
      </w:r>
      <w:r w:rsidRPr="00BF175F">
        <w:rPr>
          <w:rFonts w:ascii="Angsana New" w:hAnsi="Angsana New"/>
          <w:sz w:val="28"/>
        </w:rPr>
        <w:t xml:space="preserve">HACCP: Hazard Analysis and Critical Control Point) </w:t>
      </w:r>
      <w:r w:rsidRPr="00BF175F">
        <w:rPr>
          <w:rFonts w:ascii="Angsana New" w:hAnsi="Angsana New"/>
          <w:sz w:val="28"/>
          <w:cs/>
        </w:rPr>
        <w:t>ซึ่งเป็นระบบประกันคุณภาพด้านความปลอดภัยของอาหาร</w:t>
      </w:r>
      <w:r w:rsidRPr="00BF175F">
        <w:rPr>
          <w:rFonts w:ascii="Angsana New" w:hAnsi="Angsana New"/>
          <w:sz w:val="28"/>
          <w:cs/>
          <w:lang w:val="th-TH"/>
        </w:rPr>
        <w:t xml:space="preserve"> </w:t>
      </w:r>
    </w:p>
    <w:p w:rsidR="00EF5920" w:rsidRPr="00BF175F" w:rsidRDefault="00EF5920" w:rsidP="00EF5920">
      <w:pPr>
        <w:tabs>
          <w:tab w:val="left" w:pos="1080"/>
        </w:tabs>
        <w:jc w:val="both"/>
        <w:rPr>
          <w:rFonts w:ascii="Angsana New" w:hAnsi="Angsana New"/>
          <w:sz w:val="28"/>
        </w:rPr>
      </w:pPr>
    </w:p>
    <w:p w:rsidR="00EF5920" w:rsidRPr="00BF175F" w:rsidRDefault="00EF5920" w:rsidP="00EF5920">
      <w:pPr>
        <w:ind w:left="135" w:firstLine="585"/>
        <w:jc w:val="both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 w:hint="cs"/>
          <w:b/>
          <w:bCs/>
          <w:sz w:val="28"/>
          <w:cs/>
        </w:rPr>
        <w:t>การดำเนินการที่เกี่ยวข้องกับสิ่งแวดล้อม</w:t>
      </w:r>
    </w:p>
    <w:p w:rsidR="00EF5920" w:rsidRPr="00BF175F" w:rsidRDefault="00EF5920" w:rsidP="00EF5920">
      <w:pPr>
        <w:ind w:left="720" w:firstLine="54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เนื่องจากธุรกิจผลิตข้าวสาร</w:t>
      </w:r>
      <w:r w:rsidR="00863350" w:rsidRPr="00BF175F">
        <w:rPr>
          <w:rFonts w:ascii="Angsana New" w:hAnsi="Angsana New" w:hint="cs"/>
          <w:sz w:val="28"/>
          <w:cs/>
        </w:rPr>
        <w:t xml:space="preserve"> วุ้นเส้น น้ำมันพืช </w:t>
      </w:r>
      <w:r w:rsidRPr="00BF175F">
        <w:rPr>
          <w:rFonts w:ascii="Angsana New" w:hAnsi="Angsana New" w:hint="cs"/>
          <w:sz w:val="28"/>
          <w:cs/>
        </w:rPr>
        <w:t xml:space="preserve">และธัญพืชต่างๆ ชนิดบรรจุถุงของบริษัทเป็นสินค้าบริโภคที่มาจากวัตถุดิบธรรมชาติทั้งสิ้น โดยมีการผลิตที่ไม่ซับซ้อน  และไม่ก่อให้เกิดสารพิษแก่สิ่งแวดล้อม และสามารถจัดการผลิตภัณฑ์ที่เป็นผลพลอยได้ </w:t>
      </w:r>
      <w:r w:rsidRPr="00BF175F">
        <w:rPr>
          <w:rFonts w:ascii="Angsana New" w:hAnsi="Angsana New"/>
          <w:sz w:val="28"/>
        </w:rPr>
        <w:t xml:space="preserve">(By Product) </w:t>
      </w:r>
      <w:r w:rsidRPr="00BF175F">
        <w:rPr>
          <w:rFonts w:ascii="Angsana New" w:hAnsi="Angsana New" w:hint="cs"/>
          <w:sz w:val="28"/>
          <w:cs/>
        </w:rPr>
        <w:t xml:space="preserve">จากการผลิตสินค้าดังกล่าวให้กับบริษัทผู้ผลิตนำไปใช้เป็นวัตถุดิบ เช่น รำข้าวซึ่งมาจากการผลิตข้าวสารบรรจุถุง หรือกากถั่วเขียวจากการผลิตวุ้นเส้น  </w:t>
      </w:r>
    </w:p>
    <w:p w:rsidR="00EF5920" w:rsidRPr="00BF175F" w:rsidRDefault="0064501F" w:rsidP="0064501F">
      <w:pPr>
        <w:pStyle w:val="BodyTextIndent"/>
        <w:tabs>
          <w:tab w:val="left" w:pos="1260"/>
        </w:tabs>
        <w:ind w:left="72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 w:rsidR="00EF5920" w:rsidRPr="00BF175F">
        <w:rPr>
          <w:rFonts w:ascii="Angsana New" w:hAnsi="Angsana New" w:hint="cs"/>
          <w:cs/>
        </w:rPr>
        <w:t xml:space="preserve">สำหรับการผลิตวุ้นเส้นที่โรงงานวุ้นเส้น ที่อำเภอตากฟ้า จังหวัดนครสวรรค์ โรงงานมีระบบบำบัดน้ำทิ้งที่ได้มาตรฐานรองรับเพื่อรักษาสิ่งแวดล้อม โดยสามารถบำบัดน้ำทิ้งได้โดยใช้พลังงานน้อยที่สุด นอกจากนี้ ถั่วเขียวเป็นสินค้าบริโภคที่มาจากวัตถุดิบธรรมชาติไม่ก่อให้เกิดสารพิษแก่สิ่งแวดล้อมเมื่อนำมาแปรรูปเป็นผลิตภัณฑ์วุ้นเส้นบรรจุถุง จึงทำให้บริษัทสามารถจัดการผลิตภัณฑ์ที่เป็นผลพลอยได้ </w:t>
      </w:r>
      <w:r w:rsidR="00EF5920" w:rsidRPr="00BF175F">
        <w:rPr>
          <w:rFonts w:ascii="Angsana New" w:hAnsi="Angsana New"/>
        </w:rPr>
        <w:t xml:space="preserve">(By Product) </w:t>
      </w:r>
      <w:r w:rsidR="00EF5920" w:rsidRPr="00BF175F">
        <w:rPr>
          <w:rFonts w:ascii="Angsana New" w:hAnsi="Angsana New" w:hint="cs"/>
          <w:cs/>
        </w:rPr>
        <w:t>จากการผลิตสินค้าดังกล่าว เช่น กากถั่วเขียวสด กากถั่วเขียวแห้ง และโปรตีนถั่วเขียวแห้ง ซึ่งมีเกษตรกรรับซื้อไปใช้เป็นอาหารสัตว์ อีกทั้งน้ำที่ผ่านการบำบัดสามารถนำไปใช้ประโยชน์ทางด้านการเกษตรได้เป็นอย่างดี โดยบริษัทแนะนำให้เกษตรกรนำไปเป็นปุ๋ยชีวภาพแทนปุ๋ยเคมี</w:t>
      </w:r>
    </w:p>
    <w:p w:rsidR="00EF5920" w:rsidRPr="00BF175F" w:rsidRDefault="00EF5920" w:rsidP="00EF5920">
      <w:pPr>
        <w:pStyle w:val="BodyTextIndent"/>
        <w:jc w:val="both"/>
      </w:pPr>
    </w:p>
    <w:p w:rsidR="00EF5920" w:rsidRPr="00BF175F" w:rsidRDefault="00EF5920" w:rsidP="00EF5920">
      <w:pPr>
        <w:numPr>
          <w:ilvl w:val="1"/>
          <w:numId w:val="12"/>
        </w:numPr>
        <w:jc w:val="thaiDistribute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 w:hint="cs"/>
          <w:b/>
          <w:bCs/>
          <w:sz w:val="28"/>
          <w:cs/>
        </w:rPr>
        <w:t>งานที่ยังไม่ได้ส่งมอบ</w:t>
      </w:r>
    </w:p>
    <w:p w:rsidR="00EF5920" w:rsidRPr="00BF175F" w:rsidRDefault="00EF5920" w:rsidP="00EF5920">
      <w:pPr>
        <w:ind w:left="72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</w:rPr>
        <w:t xml:space="preserve">- </w:t>
      </w:r>
      <w:r w:rsidRPr="00BF175F">
        <w:rPr>
          <w:rFonts w:ascii="Angsana New" w:hAnsi="Angsana New" w:hint="cs"/>
          <w:sz w:val="28"/>
          <w:cs/>
        </w:rPr>
        <w:t xml:space="preserve">ไม่มี </w:t>
      </w:r>
      <w:r w:rsidRPr="00BF175F">
        <w:rPr>
          <w:rFonts w:ascii="Angsana New" w:hAnsi="Angsana New"/>
          <w:sz w:val="28"/>
        </w:rPr>
        <w:t>-</w:t>
      </w:r>
    </w:p>
    <w:p w:rsidR="00245CA7" w:rsidRPr="00BF175F" w:rsidRDefault="00245CA7" w:rsidP="00C741AE">
      <w:pPr>
        <w:jc w:val="thaiDistribute"/>
      </w:pPr>
    </w:p>
    <w:p w:rsidR="00245CA7" w:rsidRPr="00BF175F" w:rsidRDefault="00245CA7" w:rsidP="00EF5920">
      <w:pPr>
        <w:ind w:left="360" w:firstLine="360"/>
        <w:jc w:val="thaiDistribute"/>
      </w:pPr>
    </w:p>
    <w:p w:rsidR="00EF5920" w:rsidRPr="00BF175F" w:rsidRDefault="00EF5920" w:rsidP="00EF5920">
      <w:pPr>
        <w:numPr>
          <w:ilvl w:val="0"/>
          <w:numId w:val="13"/>
        </w:numPr>
        <w:tabs>
          <w:tab w:val="clear" w:pos="720"/>
        </w:tabs>
        <w:ind w:left="360"/>
        <w:rPr>
          <w:rFonts w:ascii="Angsana New" w:hAnsi="Angsana New"/>
          <w:b/>
          <w:bCs/>
          <w:sz w:val="32"/>
          <w:szCs w:val="32"/>
        </w:rPr>
      </w:pPr>
      <w:r w:rsidRPr="00BF175F">
        <w:rPr>
          <w:rFonts w:ascii="Angsana New" w:hAnsi="Angsana New" w:hint="cs"/>
          <w:b/>
          <w:bCs/>
          <w:sz w:val="32"/>
          <w:szCs w:val="32"/>
          <w:cs/>
        </w:rPr>
        <w:t>ปัจจัยความเสี่ยง</w:t>
      </w:r>
    </w:p>
    <w:p w:rsidR="00EF5920" w:rsidRPr="00BF175F" w:rsidRDefault="00EF5920" w:rsidP="00EF5920">
      <w:pPr>
        <w:rPr>
          <w:rFonts w:ascii="Angsana New" w:hAnsi="Angsana New"/>
          <w:b/>
          <w:bCs/>
          <w:sz w:val="32"/>
          <w:szCs w:val="32"/>
        </w:rPr>
      </w:pPr>
    </w:p>
    <w:p w:rsidR="00EF5920" w:rsidRPr="00BF175F" w:rsidRDefault="00EF5920" w:rsidP="00EF5920">
      <w:pPr>
        <w:ind w:left="360"/>
        <w:rPr>
          <w:rFonts w:ascii="Angsana New" w:hAnsi="Angsana New"/>
          <w:b/>
          <w:bCs/>
          <w:sz w:val="28"/>
          <w:u w:val="single"/>
          <w:cs/>
        </w:rPr>
      </w:pPr>
      <w:r w:rsidRPr="00BF175F">
        <w:rPr>
          <w:rFonts w:ascii="Angsana New" w:hAnsi="Angsana New" w:hint="cs"/>
          <w:b/>
          <w:bCs/>
          <w:sz w:val="28"/>
          <w:u w:val="single"/>
          <w:cs/>
        </w:rPr>
        <w:t>ความเสี่ยงต่อการดำเนินธุรกิจ</w:t>
      </w:r>
    </w:p>
    <w:p w:rsidR="00EF5920" w:rsidRPr="00BF175F" w:rsidRDefault="00EF5920" w:rsidP="00EF5920">
      <w:pPr>
        <w:ind w:left="360"/>
        <w:jc w:val="both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/>
          <w:b/>
          <w:bCs/>
          <w:sz w:val="28"/>
        </w:rPr>
        <w:t>3</w:t>
      </w:r>
      <w:r w:rsidRPr="00BF175F">
        <w:rPr>
          <w:rFonts w:ascii="Angsana New" w:hAnsi="Angsana New" w:hint="cs"/>
          <w:b/>
          <w:bCs/>
          <w:sz w:val="28"/>
          <w:cs/>
        </w:rPr>
        <w:t>.1.   ความเสี่ยงจากความผันผวนของค่าเงินต่างประเทศ</w:t>
      </w:r>
    </w:p>
    <w:p w:rsidR="00EF5920" w:rsidRPr="00BF175F" w:rsidRDefault="00EF5920" w:rsidP="00EF5920">
      <w:pPr>
        <w:ind w:left="360" w:firstLine="360"/>
        <w:jc w:val="thaiDistribute"/>
        <w:rPr>
          <w:rFonts w:ascii="Angsana New" w:hAnsi="Angsana New"/>
        </w:rPr>
      </w:pPr>
      <w:r w:rsidRPr="00BF175F">
        <w:rPr>
          <w:rFonts w:ascii="Angsana New" w:hAnsi="Angsana New" w:hint="cs"/>
          <w:cs/>
        </w:rPr>
        <w:t>บริษัทมีนโยบายที่จะ</w:t>
      </w:r>
      <w:r w:rsidRPr="00BF175F">
        <w:rPr>
          <w:rFonts w:ascii="Angsana New" w:hAnsi="Angsana New"/>
          <w:sz w:val="28"/>
          <w:cs/>
        </w:rPr>
        <w:t>ให้ความสำคัญในการทำการตลาดต่างประเทศ</w:t>
      </w:r>
      <w:r w:rsidRPr="00BF175F">
        <w:rPr>
          <w:rFonts w:ascii="Angsana New" w:hAnsi="Angsana New" w:hint="cs"/>
          <w:sz w:val="28"/>
          <w:cs/>
        </w:rPr>
        <w:t xml:space="preserve">มากยิ่งขึ้น </w:t>
      </w:r>
      <w:r w:rsidRPr="00BF175F">
        <w:rPr>
          <w:rFonts w:ascii="Angsana New" w:hAnsi="Angsana New"/>
          <w:sz w:val="28"/>
          <w:cs/>
        </w:rPr>
        <w:t>โดยมีเป้าหมายการสร้างตราสินค้าของบริษัท</w:t>
      </w:r>
      <w:r w:rsidRPr="00BF175F">
        <w:rPr>
          <w:rFonts w:ascii="Angsana New" w:hAnsi="Angsana New" w:hint="cs"/>
          <w:sz w:val="28"/>
          <w:cs/>
        </w:rPr>
        <w:t>ให้</w:t>
      </w:r>
      <w:r w:rsidRPr="00BF175F">
        <w:rPr>
          <w:rFonts w:ascii="Angsana New" w:hAnsi="Angsana New"/>
          <w:sz w:val="28"/>
          <w:cs/>
        </w:rPr>
        <w:t>เป็นตราสินค้าระดับโลก</w:t>
      </w:r>
      <w:r w:rsidRPr="00BF175F">
        <w:rPr>
          <w:rFonts w:ascii="Angsana New" w:hAnsi="Angsana New" w:hint="cs"/>
          <w:sz w:val="28"/>
          <w:cs/>
        </w:rPr>
        <w:t xml:space="preserve"> ในขณะที่ยอดส่งออกของบริษัทไปยังต่างประเทศคิดเป็นร้อยละ </w:t>
      </w:r>
      <w:r w:rsidR="00A5084D" w:rsidRPr="00BF175F">
        <w:rPr>
          <w:rFonts w:ascii="Angsana New" w:hAnsi="Angsana New"/>
          <w:sz w:val="28"/>
        </w:rPr>
        <w:t>47.62</w:t>
      </w:r>
      <w:r w:rsidR="00A543C8"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 w:hint="cs"/>
          <w:sz w:val="28"/>
          <w:cs/>
        </w:rPr>
        <w:t xml:space="preserve">ของยอดขายของบริษัทและบริษัทย่อยรวมกันสำหรับปี </w:t>
      </w:r>
      <w:r w:rsidR="00A5084D" w:rsidRPr="00BF175F">
        <w:rPr>
          <w:rFonts w:ascii="Angsana New" w:hAnsi="Angsana New" w:hint="cs"/>
          <w:sz w:val="28"/>
          <w:cs/>
        </w:rPr>
        <w:t>25</w:t>
      </w:r>
      <w:r w:rsidR="00A5084D" w:rsidRPr="00BF175F">
        <w:rPr>
          <w:rFonts w:ascii="Angsana New" w:hAnsi="Angsana New"/>
          <w:sz w:val="28"/>
        </w:rPr>
        <w:t>60</w:t>
      </w:r>
      <w:r w:rsidR="00A543C8"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 w:hint="cs"/>
          <w:sz w:val="28"/>
          <w:cs/>
        </w:rPr>
        <w:t>โดยบริษัทได้</w:t>
      </w:r>
      <w:r w:rsidRPr="00BF175F">
        <w:rPr>
          <w:rFonts w:ascii="Angsana New" w:hAnsi="Angsana New"/>
          <w:sz w:val="28"/>
          <w:cs/>
        </w:rPr>
        <w:t>เน้นไปที่</w:t>
      </w:r>
      <w:r w:rsidRPr="00BF175F">
        <w:rPr>
          <w:rFonts w:ascii="Angsana New" w:hAnsi="Angsana New" w:hint="cs"/>
          <w:sz w:val="28"/>
          <w:cs/>
        </w:rPr>
        <w:t>การเตรียมความพร้อมใน</w:t>
      </w:r>
      <w:r w:rsidRPr="00BF175F">
        <w:rPr>
          <w:rFonts w:ascii="Angsana New" w:hAnsi="Angsana New"/>
          <w:sz w:val="28"/>
          <w:cs/>
        </w:rPr>
        <w:t>การผลิต</w:t>
      </w:r>
      <w:r w:rsidRPr="00BF175F">
        <w:rPr>
          <w:rFonts w:ascii="Angsana New" w:hAnsi="Angsana New" w:hint="cs"/>
          <w:sz w:val="28"/>
          <w:cs/>
        </w:rPr>
        <w:t xml:space="preserve"> การจัด</w:t>
      </w:r>
      <w:r w:rsidRPr="00BF175F">
        <w:rPr>
          <w:rFonts w:ascii="Angsana New" w:hAnsi="Angsana New"/>
          <w:sz w:val="28"/>
          <w:cs/>
        </w:rPr>
        <w:t>จำหน่ายและ</w:t>
      </w:r>
      <w:r w:rsidRPr="00BF175F">
        <w:rPr>
          <w:rFonts w:ascii="Angsana New" w:hAnsi="Angsana New" w:hint="cs"/>
          <w:sz w:val="28"/>
          <w:cs/>
        </w:rPr>
        <w:t>การทำการตลาด</w:t>
      </w:r>
      <w:r w:rsidRPr="00BF175F">
        <w:rPr>
          <w:rFonts w:ascii="Angsana New" w:hAnsi="Angsana New"/>
          <w:sz w:val="28"/>
          <w:cs/>
        </w:rPr>
        <w:t xml:space="preserve">ในตรา </w:t>
      </w:r>
      <w:r w:rsidRPr="00BF175F">
        <w:rPr>
          <w:rFonts w:ascii="Angsana New" w:hAnsi="Angsana New"/>
          <w:sz w:val="28"/>
        </w:rPr>
        <w:t>“KASET BRAND”,</w:t>
      </w:r>
      <w:r w:rsidRPr="00BF175F">
        <w:rPr>
          <w:rFonts w:ascii="Angsana New" w:hAnsi="Angsana New" w:hint="cs"/>
          <w:sz w:val="28"/>
          <w:cs/>
        </w:rPr>
        <w:t xml:space="preserve"> </w:t>
      </w:r>
      <w:r w:rsidRPr="00BF175F">
        <w:rPr>
          <w:rFonts w:ascii="Angsana New" w:hAnsi="Angsana New"/>
          <w:sz w:val="28"/>
        </w:rPr>
        <w:t>“</w:t>
      </w:r>
      <w:r w:rsidRPr="00BF175F">
        <w:rPr>
          <w:rFonts w:ascii="Angsana New" w:hAnsi="Angsana New"/>
          <w:sz w:val="28"/>
          <w:cs/>
        </w:rPr>
        <w:t xml:space="preserve"> </w:t>
      </w:r>
      <w:r w:rsidRPr="00BF175F">
        <w:rPr>
          <w:rFonts w:ascii="Angsana New" w:hAnsi="Angsana New"/>
          <w:sz w:val="28"/>
        </w:rPr>
        <w:t>SMART CHEF”, “IMPERIAL TASTE”</w:t>
      </w:r>
      <w:r w:rsidR="00A5084D" w:rsidRPr="00BF175F">
        <w:rPr>
          <w:rFonts w:ascii="Angsana New" w:hAnsi="Angsana New"/>
          <w:sz w:val="28"/>
        </w:rPr>
        <w:t>,</w:t>
      </w:r>
      <w:r w:rsidRPr="00BF175F">
        <w:rPr>
          <w:rFonts w:ascii="Angsana New" w:hAnsi="Angsana New"/>
          <w:sz w:val="28"/>
        </w:rPr>
        <w:t xml:space="preserve"> </w:t>
      </w:r>
      <w:r w:rsidR="00A5084D" w:rsidRPr="00BF175F">
        <w:rPr>
          <w:rFonts w:ascii="Angsana New" w:hAnsi="Angsana New"/>
          <w:sz w:val="28"/>
        </w:rPr>
        <w:t xml:space="preserve">“FIRST LADY”, </w:t>
      </w:r>
      <w:r w:rsidRPr="00BF175F">
        <w:rPr>
          <w:rFonts w:ascii="Angsana New" w:hAnsi="Angsana New"/>
          <w:sz w:val="28"/>
        </w:rPr>
        <w:t>“</w:t>
      </w:r>
      <w:r w:rsidR="00A5084D" w:rsidRPr="00BF175F">
        <w:rPr>
          <w:rFonts w:ascii="Angsana New" w:hAnsi="Angsana New"/>
          <w:sz w:val="28"/>
        </w:rPr>
        <w:t>COCO RIZ</w:t>
      </w:r>
      <w:r w:rsidR="00C860A5" w:rsidRPr="00BF175F">
        <w:rPr>
          <w:rFonts w:ascii="Angsana New" w:hAnsi="Angsana New"/>
          <w:sz w:val="28"/>
        </w:rPr>
        <w:t xml:space="preserve"> ROLL</w:t>
      </w:r>
      <w:r w:rsidRPr="00BF175F">
        <w:rPr>
          <w:rFonts w:ascii="Angsana New" w:hAnsi="Angsana New"/>
          <w:sz w:val="28"/>
        </w:rPr>
        <w:t xml:space="preserve">” </w:t>
      </w:r>
      <w:r w:rsidR="00A5084D" w:rsidRPr="00BF175F">
        <w:rPr>
          <w:rFonts w:ascii="Angsana New" w:hAnsi="Angsana New" w:hint="cs"/>
          <w:sz w:val="28"/>
          <w:cs/>
        </w:rPr>
        <w:t xml:space="preserve">และ </w:t>
      </w:r>
      <w:r w:rsidR="00A5084D" w:rsidRPr="00BF175F">
        <w:rPr>
          <w:rFonts w:ascii="Angsana New" w:hAnsi="Angsana New"/>
          <w:sz w:val="28"/>
        </w:rPr>
        <w:t>“COCO JAZ</w:t>
      </w:r>
      <w:r w:rsidR="00C860A5" w:rsidRPr="00BF175F">
        <w:rPr>
          <w:rFonts w:ascii="Angsana New" w:hAnsi="Angsana New" w:hint="cs"/>
          <w:sz w:val="28"/>
          <w:cs/>
        </w:rPr>
        <w:t xml:space="preserve"> </w:t>
      </w:r>
      <w:r w:rsidR="00C860A5" w:rsidRPr="00BF175F">
        <w:rPr>
          <w:rFonts w:ascii="Angsana New" w:hAnsi="Angsana New"/>
          <w:sz w:val="28"/>
        </w:rPr>
        <w:t>ROLL</w:t>
      </w:r>
      <w:r w:rsidR="00A5084D" w:rsidRPr="00BF175F">
        <w:rPr>
          <w:rFonts w:ascii="Angsana New" w:hAnsi="Angsana New"/>
          <w:sz w:val="28"/>
        </w:rPr>
        <w:t>”</w:t>
      </w:r>
      <w:r w:rsidRPr="00BF175F">
        <w:rPr>
          <w:rFonts w:ascii="Angsana New" w:hAnsi="Angsana New"/>
          <w:sz w:val="28"/>
          <w:cs/>
        </w:rPr>
        <w:t>ไปยังผู้บริโภค</w:t>
      </w:r>
      <w:r w:rsidRPr="00BF175F">
        <w:rPr>
          <w:rFonts w:ascii="Angsana New" w:hAnsi="Angsana New" w:hint="cs"/>
          <w:sz w:val="28"/>
          <w:cs/>
        </w:rPr>
        <w:t>ในประเทศต่างๆ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 w:hint="cs"/>
          <w:sz w:val="28"/>
          <w:cs/>
        </w:rPr>
        <w:t>ให้</w:t>
      </w:r>
      <w:r w:rsidRPr="00BF175F">
        <w:rPr>
          <w:rFonts w:ascii="Angsana New" w:hAnsi="Angsana New"/>
          <w:sz w:val="28"/>
          <w:cs/>
        </w:rPr>
        <w:t>กว้างขวางและทั่วถึง</w:t>
      </w:r>
      <w:r w:rsidRPr="00BF175F">
        <w:rPr>
          <w:rFonts w:ascii="Angsana New" w:hAnsi="Angsana New" w:hint="cs"/>
          <w:cs/>
        </w:rPr>
        <w:t xml:space="preserve"> จึงมีความเสี่ยงจากการส่งออกในเรื่องของความผันผวนของค่าเงินสกุลดอลลาร์ หรือสกุลเงินอื่นๆ ที่บริษัทจะได้รับจากการขายสินค้า</w:t>
      </w:r>
      <w:r w:rsidRPr="00BF175F">
        <w:rPr>
          <w:rFonts w:ascii="Angsana New" w:hAnsi="Angsana New"/>
          <w:sz w:val="28"/>
          <w:cs/>
        </w:rPr>
        <w:t>ของบริษัท</w:t>
      </w:r>
    </w:p>
    <w:p w:rsidR="00EF5920" w:rsidRPr="00BF175F" w:rsidRDefault="00EF5920" w:rsidP="00EF5920">
      <w:pPr>
        <w:ind w:left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cs/>
        </w:rPr>
        <w:lastRenderedPageBreak/>
        <w:tab/>
        <w:t>อย่างไรก็ดี การที่บริษัทได้</w:t>
      </w:r>
      <w:r w:rsidRPr="00BF175F">
        <w:rPr>
          <w:rFonts w:ascii="Angsana New" w:hAnsi="Angsana New" w:hint="cs"/>
          <w:sz w:val="28"/>
          <w:cs/>
        </w:rPr>
        <w:t>ป้อง</w:t>
      </w:r>
      <w:r w:rsidRPr="00BF175F">
        <w:rPr>
          <w:rFonts w:ascii="Angsana New" w:hAnsi="Angsana New" w:hint="cs"/>
          <w:cs/>
        </w:rPr>
        <w:t>กันความ</w:t>
      </w:r>
      <w:r w:rsidRPr="00BF175F">
        <w:rPr>
          <w:rFonts w:ascii="Angsana New" w:hAnsi="Angsana New" w:hint="cs"/>
          <w:sz w:val="28"/>
          <w:cs/>
        </w:rPr>
        <w:t xml:space="preserve">เสี่ยง </w:t>
      </w:r>
      <w:r w:rsidRPr="00BF175F">
        <w:rPr>
          <w:rFonts w:ascii="Angsana New" w:hAnsi="Angsana New"/>
          <w:sz w:val="28"/>
        </w:rPr>
        <w:t xml:space="preserve">(Hedging) </w:t>
      </w:r>
      <w:r w:rsidRPr="00BF175F">
        <w:rPr>
          <w:rFonts w:ascii="Angsana New" w:hAnsi="Angsana New" w:hint="cs"/>
          <w:sz w:val="28"/>
          <w:cs/>
        </w:rPr>
        <w:t>โดย</w:t>
      </w:r>
      <w:r w:rsidRPr="00BF175F">
        <w:rPr>
          <w:rFonts w:ascii="Angsana New" w:hAnsi="Angsana New" w:hint="cs"/>
          <w:cs/>
        </w:rPr>
        <w:t>มีการ</w:t>
      </w:r>
      <w:r w:rsidRPr="00BF175F">
        <w:rPr>
          <w:rFonts w:ascii="Angsana New" w:hAnsi="Angsana New" w:hint="cs"/>
          <w:sz w:val="28"/>
          <w:cs/>
        </w:rPr>
        <w:t>จัดหา</w:t>
      </w:r>
      <w:r w:rsidRPr="00BF175F">
        <w:rPr>
          <w:rFonts w:ascii="Angsana New" w:hAnsi="Angsana New" w:hint="cs"/>
          <w:cs/>
        </w:rPr>
        <w:t xml:space="preserve">เงินทุนหมุนเวียนเป็นสกุลเงินดอลลาร์ตามสัดส่วนไม่เกินเงินที่คาดว่าจะได้รับจากการส่งออกเพื่อลดความเสี่ยงจากการเปลี่ยนแปลงของค่าเงิน นอกจากนี้บริษัทยังได้ทำการซื้อเงินตราต่างประเทศล่วงหน้า </w:t>
      </w:r>
      <w:r w:rsidRPr="00BF175F">
        <w:rPr>
          <w:rFonts w:ascii="Angsana New" w:hAnsi="Angsana New"/>
          <w:sz w:val="28"/>
        </w:rPr>
        <w:t>(Currency Forward Contracts)</w:t>
      </w:r>
      <w:r w:rsidRPr="00BF175F">
        <w:rPr>
          <w:rFonts w:ascii="Angsana New" w:hAnsi="Angsana New"/>
        </w:rPr>
        <w:t xml:space="preserve"> </w:t>
      </w:r>
      <w:r w:rsidRPr="00BF175F">
        <w:rPr>
          <w:rFonts w:ascii="Angsana New" w:hAnsi="Angsana New" w:hint="cs"/>
          <w:cs/>
        </w:rPr>
        <w:t>ณ วันที่ส่งมอบสินค้าให้กับลูกค้ากับธนาคารพาณิชย์อีกบางส่วนโดยจะบันทึกรายการขายดังกล่าวเป็นเงินบาทตามอัตราแลกเปลี่ยนของธนาคารพาณิชย์ในวันดังกล่าว ซึ่งทำให้บริษัทสามารถรับรู้รายได้และราคาต้นทุนที่แน่นอน จึงเป็นการลดความผันผวนของรายได้จากค่าเงินต่างประเทศ</w:t>
      </w:r>
    </w:p>
    <w:p w:rsidR="00EF5920" w:rsidRPr="00BF175F" w:rsidRDefault="00EF5920" w:rsidP="00EF5920">
      <w:pPr>
        <w:tabs>
          <w:tab w:val="left" w:pos="720"/>
        </w:tabs>
        <w:ind w:left="720" w:hanging="360"/>
        <w:jc w:val="both"/>
        <w:rPr>
          <w:rFonts w:ascii="Angsana New" w:hAnsi="Angsana New"/>
          <w:b/>
          <w:bCs/>
        </w:rPr>
      </w:pPr>
    </w:p>
    <w:p w:rsidR="00EF5920" w:rsidRPr="00BF175F" w:rsidRDefault="00EF5920" w:rsidP="00EF5920">
      <w:pPr>
        <w:tabs>
          <w:tab w:val="left" w:pos="720"/>
        </w:tabs>
        <w:ind w:left="720" w:hanging="360"/>
        <w:jc w:val="both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/>
          <w:b/>
          <w:bCs/>
          <w:sz w:val="28"/>
        </w:rPr>
        <w:t>3</w:t>
      </w:r>
      <w:r w:rsidRPr="00BF175F">
        <w:rPr>
          <w:rFonts w:ascii="Angsana New" w:hAnsi="Angsana New" w:hint="cs"/>
          <w:b/>
          <w:bCs/>
          <w:sz w:val="28"/>
          <w:cs/>
        </w:rPr>
        <w:t>.2   ควา</w:t>
      </w:r>
      <w:r w:rsidRPr="00BF175F">
        <w:rPr>
          <w:rFonts w:ascii="Angsana New" w:hAnsi="Angsana New"/>
          <w:b/>
          <w:bCs/>
          <w:sz w:val="28"/>
          <w:cs/>
        </w:rPr>
        <w:t>มเสี่ยง</w:t>
      </w:r>
      <w:r w:rsidRPr="00BF175F">
        <w:rPr>
          <w:rFonts w:ascii="Angsana New" w:hAnsi="Angsana New" w:hint="cs"/>
          <w:b/>
          <w:bCs/>
          <w:sz w:val="28"/>
          <w:cs/>
        </w:rPr>
        <w:t>จากการเปลี่ยนแปลงราคาวัตถุดิบ</w:t>
      </w:r>
    </w:p>
    <w:p w:rsidR="00EF5920" w:rsidRPr="00BF175F" w:rsidRDefault="00EF5920" w:rsidP="00EF5920">
      <w:pPr>
        <w:ind w:left="360" w:firstLine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ข้าว</w:t>
      </w:r>
      <w:r w:rsidRPr="00BF175F">
        <w:rPr>
          <w:rFonts w:ascii="Angsana New" w:hAnsi="Angsana New" w:hint="cs"/>
          <w:sz w:val="28"/>
          <w:cs/>
        </w:rPr>
        <w:t>และแป้ง</w:t>
      </w:r>
      <w:r w:rsidRPr="00BF175F">
        <w:rPr>
          <w:rFonts w:ascii="Angsana New" w:hAnsi="Angsana New"/>
          <w:sz w:val="28"/>
          <w:cs/>
        </w:rPr>
        <w:t>ซึ่งเป็นวัตถุดิบหลักของบริษัทในการผลิตข้าวบรรจุถุง</w:t>
      </w:r>
      <w:r w:rsidRPr="00BF175F">
        <w:rPr>
          <w:rFonts w:ascii="Angsana New" w:hAnsi="Angsana New" w:hint="cs"/>
          <w:sz w:val="28"/>
          <w:cs/>
        </w:rPr>
        <w:t>และวุ้นเส้น</w:t>
      </w:r>
      <w:r w:rsidRPr="00BF175F">
        <w:rPr>
          <w:rFonts w:ascii="Angsana New" w:hAnsi="Angsana New"/>
          <w:sz w:val="28"/>
          <w:cs/>
        </w:rPr>
        <w:t xml:space="preserve"> เป็นผลิตผลการเกษตรที่มีราคาเคลื่อนไหวไปตาม</w:t>
      </w:r>
      <w:r w:rsidRPr="00BF175F">
        <w:rPr>
          <w:rFonts w:ascii="Angsana New" w:hAnsi="Angsana New" w:hint="cs"/>
          <w:sz w:val="28"/>
          <w:cs/>
        </w:rPr>
        <w:t>ฤดูกาล (</w:t>
      </w:r>
      <w:r w:rsidRPr="00BF175F">
        <w:rPr>
          <w:rFonts w:ascii="Angsana New" w:hAnsi="Angsana New"/>
          <w:sz w:val="28"/>
        </w:rPr>
        <w:t>Seasonal</w:t>
      </w:r>
      <w:r w:rsidRPr="00BF175F">
        <w:rPr>
          <w:rFonts w:ascii="Angsana New" w:hAnsi="Angsana New" w:hint="cs"/>
          <w:sz w:val="28"/>
          <w:cs/>
        </w:rPr>
        <w:t xml:space="preserve">) </w:t>
      </w:r>
      <w:r w:rsidRPr="00BF175F">
        <w:rPr>
          <w:rFonts w:ascii="Angsana New" w:hAnsi="Angsana New"/>
          <w:sz w:val="28"/>
          <w:cs/>
        </w:rPr>
        <w:t>การเปลี่ยนแปลงในราคาวัตถุดิบอาจจะส่งผลกระทบถึงผลการดำเนินงานของบริษัท บริษัทมีนโยบายในการติดตามราคาวัตถุดิบอย่างใกล้ชิด มีการ</w:t>
      </w:r>
      <w:r w:rsidRPr="00BF175F">
        <w:rPr>
          <w:rFonts w:ascii="Angsana New" w:hAnsi="Angsana New" w:hint="cs"/>
          <w:sz w:val="28"/>
          <w:cs/>
        </w:rPr>
        <w:t>ตกลงทำสัญญา</w:t>
      </w:r>
      <w:r w:rsidRPr="00BF175F">
        <w:rPr>
          <w:rFonts w:ascii="Angsana New" w:hAnsi="Angsana New"/>
          <w:sz w:val="28"/>
          <w:cs/>
        </w:rPr>
        <w:t>รับซื้อ</w:t>
      </w:r>
      <w:r w:rsidRPr="00BF175F">
        <w:rPr>
          <w:rFonts w:ascii="Angsana New" w:hAnsi="Angsana New" w:hint="cs"/>
          <w:sz w:val="28"/>
          <w:cs/>
        </w:rPr>
        <w:t>ทั้งระยะสั้นและระยะยาว</w:t>
      </w:r>
      <w:r w:rsidRPr="00BF175F">
        <w:rPr>
          <w:rFonts w:ascii="Angsana New" w:hAnsi="Angsana New"/>
          <w:sz w:val="28"/>
          <w:cs/>
        </w:rPr>
        <w:t>จาก</w:t>
      </w:r>
      <w:r w:rsidRPr="00BF175F">
        <w:rPr>
          <w:rFonts w:ascii="Angsana New" w:hAnsi="Angsana New" w:hint="cs"/>
          <w:sz w:val="28"/>
          <w:cs/>
        </w:rPr>
        <w:t>ผู้ผลิต ผู้นำเข้าทั้งรายย่อยและรายใหญ่</w:t>
      </w:r>
      <w:r w:rsidRPr="00BF175F">
        <w:rPr>
          <w:rFonts w:ascii="Angsana New" w:hAnsi="Angsana New"/>
          <w:sz w:val="28"/>
          <w:cs/>
        </w:rPr>
        <w:t>ในตอนต้นฤดูกาลและมีมาตรการในการ</w:t>
      </w:r>
      <w:r w:rsidRPr="00BF175F">
        <w:rPr>
          <w:rFonts w:ascii="Angsana New" w:hAnsi="Angsana New" w:hint="cs"/>
          <w:sz w:val="28"/>
          <w:cs/>
        </w:rPr>
        <w:t>ตรวจสอบคุณภาพและ</w:t>
      </w:r>
      <w:r w:rsidRPr="00BF175F">
        <w:rPr>
          <w:rFonts w:ascii="Angsana New" w:hAnsi="Angsana New"/>
          <w:sz w:val="28"/>
          <w:cs/>
        </w:rPr>
        <w:t>ดูแลการเก็บรักษาข้าว</w:t>
      </w:r>
      <w:r w:rsidRPr="00BF175F">
        <w:rPr>
          <w:rFonts w:ascii="Angsana New" w:hAnsi="Angsana New" w:hint="cs"/>
          <w:sz w:val="28"/>
          <w:cs/>
        </w:rPr>
        <w:t>และแป้ง</w:t>
      </w:r>
      <w:r w:rsidRPr="00BF175F">
        <w:rPr>
          <w:rFonts w:ascii="Angsana New" w:hAnsi="Angsana New"/>
          <w:sz w:val="28"/>
          <w:cs/>
        </w:rPr>
        <w:t>ที่ได้มาตรฐาน</w:t>
      </w:r>
    </w:p>
    <w:p w:rsidR="00EF5920" w:rsidRPr="00BF175F" w:rsidRDefault="00EF5920" w:rsidP="00EF5920">
      <w:pPr>
        <w:ind w:left="360" w:firstLine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 xml:space="preserve">อย่างไรก็ตามในกลุ่มลูกค้าระดับบน บริษัทสามารถปรับราคาชดเชยส่วนต่างได้เนื่องจากผู้บริโภคเชื่อมั่นในคุณภาพข้าวหอมมะลิภายใต้ตราสินค้าของบริษัท โดยเฉพาะอย่างยิ่งในตลาดต่างประเทศ ที่ไม่มีหน่วยงานกำกับราคาขาย </w:t>
      </w:r>
    </w:p>
    <w:p w:rsidR="00EF5920" w:rsidRPr="00BF175F" w:rsidRDefault="00EF5920" w:rsidP="00EF5920">
      <w:pPr>
        <w:ind w:left="360" w:firstLine="360"/>
        <w:jc w:val="thaiDistribute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นอกจากนี้</w:t>
      </w:r>
      <w:r w:rsidRPr="00BF175F">
        <w:rPr>
          <w:rFonts w:ascii="Angsana New" w:hAnsi="Angsana New"/>
          <w:sz w:val="28"/>
        </w:rPr>
        <w:t xml:space="preserve">  </w:t>
      </w:r>
      <w:r w:rsidRPr="00BF175F">
        <w:rPr>
          <w:rFonts w:ascii="Angsana New" w:hAnsi="Angsana New"/>
          <w:sz w:val="28"/>
          <w:cs/>
        </w:rPr>
        <w:t>บริษัทได้ปรับ</w:t>
      </w:r>
      <w:r w:rsidRPr="00BF175F">
        <w:rPr>
          <w:rFonts w:ascii="Angsana New" w:hAnsi="Angsana New" w:hint="cs"/>
          <w:sz w:val="28"/>
          <w:cs/>
        </w:rPr>
        <w:t>ระบบ</w:t>
      </w:r>
      <w:r w:rsidRPr="00BF175F">
        <w:rPr>
          <w:rFonts w:ascii="Angsana New" w:hAnsi="Angsana New"/>
          <w:sz w:val="28"/>
          <w:cs/>
        </w:rPr>
        <w:t>จัดการด้านการผลิตและการจัดจำหน่ายตลอดกระบวนการ</w:t>
      </w:r>
      <w:r w:rsidRPr="00BF175F">
        <w:rPr>
          <w:rFonts w:ascii="Angsana New" w:hAnsi="Angsana New"/>
          <w:sz w:val="28"/>
        </w:rPr>
        <w:t xml:space="preserve"> </w:t>
      </w:r>
      <w:r w:rsidRPr="00BF175F">
        <w:rPr>
          <w:rFonts w:ascii="Angsana New" w:hAnsi="Angsana New"/>
          <w:sz w:val="28"/>
          <w:cs/>
        </w:rPr>
        <w:t>ซึ่งส่งผลให้บริษัท</w:t>
      </w:r>
      <w:r w:rsidRPr="00BF175F">
        <w:rPr>
          <w:rFonts w:ascii="Angsana New" w:hAnsi="Angsana New" w:hint="cs"/>
          <w:sz w:val="28"/>
          <w:cs/>
        </w:rPr>
        <w:t>มีข้อมูลที่ถูกต้องและรวดเร็ว รองรับการตัดสินใจปรับแผนการดำเนินงานได้อย่างมีประสิทธิภาพและ</w:t>
      </w:r>
      <w:r w:rsidRPr="00BF175F">
        <w:rPr>
          <w:rFonts w:ascii="Angsana New" w:hAnsi="Angsana New"/>
          <w:sz w:val="28"/>
          <w:cs/>
        </w:rPr>
        <w:t>สามารถลดต้นทุนและค่าใช้จ่ายในการดำเนินการลงได้อย่างเป็นสาระสำคัญ ทำให้บริษัทสามารถแข่งขันกับตลาดโลกได้ทั้งในระยะสั้นและระยะยาว</w:t>
      </w:r>
    </w:p>
    <w:p w:rsidR="00EF5920" w:rsidRPr="00BF175F" w:rsidRDefault="00EF5920" w:rsidP="00EF5920">
      <w:pPr>
        <w:ind w:left="360"/>
        <w:jc w:val="thaiDistribute"/>
        <w:rPr>
          <w:b/>
          <w:bCs/>
        </w:rPr>
      </w:pPr>
    </w:p>
    <w:p w:rsidR="00EF5920" w:rsidRPr="00BF175F" w:rsidRDefault="00EF5920" w:rsidP="00EF5920">
      <w:pPr>
        <w:ind w:left="360"/>
        <w:jc w:val="thaiDistribute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/>
          <w:b/>
          <w:bCs/>
          <w:sz w:val="28"/>
        </w:rPr>
        <w:t>3</w:t>
      </w:r>
      <w:r w:rsidRPr="00BF175F">
        <w:rPr>
          <w:rFonts w:ascii="Angsana New" w:hAnsi="Angsana New" w:hint="cs"/>
          <w:b/>
          <w:bCs/>
          <w:sz w:val="28"/>
          <w:cs/>
        </w:rPr>
        <w:t>.</w:t>
      </w:r>
      <w:r w:rsidRPr="00BF175F">
        <w:rPr>
          <w:rFonts w:ascii="Angsana New" w:hAnsi="Angsana New"/>
          <w:b/>
          <w:bCs/>
          <w:sz w:val="28"/>
          <w:cs/>
        </w:rPr>
        <w:t>3   ความเสี่ยงเรื่องนโยบายของรัฐบาล</w:t>
      </w:r>
    </w:p>
    <w:p w:rsidR="00EF5920" w:rsidRPr="00BF175F" w:rsidRDefault="00EF5920" w:rsidP="00EF5920">
      <w:pPr>
        <w:tabs>
          <w:tab w:val="left" w:pos="720"/>
        </w:tabs>
        <w:ind w:left="360"/>
        <w:jc w:val="thaiDistribute"/>
        <w:rPr>
          <w:rFonts w:ascii="Angsana New" w:hAnsi="Angsana New"/>
        </w:rPr>
      </w:pPr>
      <w:r w:rsidRPr="00BF175F">
        <w:rPr>
          <w:rFonts w:ascii="Angsana New" w:hAnsi="Angsana New" w:hint="cs"/>
          <w:b/>
          <w:bCs/>
          <w:cs/>
        </w:rPr>
        <w:tab/>
      </w:r>
      <w:r w:rsidRPr="00BF175F">
        <w:rPr>
          <w:rFonts w:ascii="Angsana New" w:hAnsi="Angsana New" w:hint="cs"/>
          <w:cs/>
        </w:rPr>
        <w:t xml:space="preserve">เนื่องจากข้าวเป็นสินค้าเกษตรที่มีผลกระทบสำคัญต่อภาวะเศรษฐกิจของประเทศไทย ทำให้รัฐบาลมีนโยบายหลายประการที่อาจกระทบต่อการดำเนินงานของบริษัท เช่น นโยบายการตั้งราคารับจำนำข้าวเพื่อช่วยเหลือเกษตรกร ทำให้ราคาข้าวของไทยสูงกว่าราคาตลาดโลก อันอาจเป็นผลทำให้ลูกค้าต่างประเทศของบริษัทสั่งซื้อข้าวประเภทอื่นทดแทน </w:t>
      </w:r>
      <w:r w:rsidRPr="00BF175F">
        <w:rPr>
          <w:rFonts w:ascii="Angsana New" w:hAnsi="Angsana New"/>
          <w:sz w:val="28"/>
        </w:rPr>
        <w:t>(Substitute goods)</w:t>
      </w:r>
      <w:r w:rsidRPr="00BF175F">
        <w:rPr>
          <w:rFonts w:ascii="Angsana New" w:hAnsi="Angsana New" w:hint="cs"/>
          <w:sz w:val="28"/>
          <w:cs/>
        </w:rPr>
        <w:t xml:space="preserve"> หรือ</w:t>
      </w:r>
      <w:r w:rsidRPr="00BF175F">
        <w:rPr>
          <w:rFonts w:ascii="Angsana New" w:hAnsi="Angsana New" w:hint="cs"/>
          <w:cs/>
        </w:rPr>
        <w:t>ลดจำนวนการสั่งซื้อลง อย่างไรก็ตาม บริษัทเน้นการขายข้าวหอมมะลิซึ่งประเทศไทยเป็นผู้ผลิตหลักของโลก อันเป็นสายพันธุ์ของไทยที่ไม่สามารถปลูกได้ดีในประเทศอื่น และผู้บริโภค</w:t>
      </w:r>
      <w:r w:rsidRPr="00BF175F">
        <w:rPr>
          <w:rFonts w:hint="cs"/>
          <w:cs/>
        </w:rPr>
        <w:t>ในต่างประเทศให้ความเชื่อมั่นในคุณภาพข้าวหอมมะลิของบริษัท</w:t>
      </w:r>
      <w:r w:rsidRPr="00BF175F">
        <w:rPr>
          <w:rFonts w:ascii="Angsana New" w:hAnsi="Angsana New" w:hint="cs"/>
          <w:cs/>
        </w:rPr>
        <w:t xml:space="preserve"> นอกจากนี้บริษัทเน้นการเปิดตลาดสินค้าเกษตรกับประเทศคู่ค้าด้วยเช่นกัน </w:t>
      </w:r>
    </w:p>
    <w:p w:rsidR="00EF5920" w:rsidRPr="00BF175F" w:rsidRDefault="00EF5920" w:rsidP="00EF5920">
      <w:pPr>
        <w:tabs>
          <w:tab w:val="left" w:pos="720"/>
        </w:tabs>
        <w:ind w:left="360"/>
        <w:jc w:val="thaiDistribute"/>
        <w:rPr>
          <w:rFonts w:ascii="Angsana New" w:hAnsi="Angsana New"/>
        </w:rPr>
      </w:pPr>
    </w:p>
    <w:p w:rsidR="00EF5920" w:rsidRPr="00BF175F" w:rsidRDefault="00EF5920" w:rsidP="00EF5920">
      <w:pPr>
        <w:ind w:left="360"/>
        <w:jc w:val="thaiDistribute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/>
          <w:b/>
          <w:bCs/>
          <w:sz w:val="28"/>
        </w:rPr>
        <w:t>3.4</w:t>
      </w:r>
      <w:r w:rsidRPr="00BF175F">
        <w:rPr>
          <w:rFonts w:ascii="Angsana New" w:hAnsi="Angsana New"/>
          <w:b/>
          <w:bCs/>
          <w:sz w:val="28"/>
          <w:cs/>
        </w:rPr>
        <w:t xml:space="preserve">   ความเสี่ยงเรื่องนโยบายอัตราเงินเดือนและค่าแรงขั้นต่ำของรัฐบาล</w:t>
      </w:r>
    </w:p>
    <w:p w:rsidR="00EF5920" w:rsidRPr="00BF175F" w:rsidRDefault="00EF5920" w:rsidP="00EF5920">
      <w:pPr>
        <w:ind w:left="360" w:firstLine="360"/>
        <w:jc w:val="thaiDistribute"/>
        <w:rPr>
          <w:rFonts w:ascii="Angsana New" w:hAnsi="Angsana New"/>
        </w:rPr>
      </w:pPr>
      <w:r w:rsidRPr="00BF175F">
        <w:rPr>
          <w:rFonts w:ascii="Angsana New" w:hAnsi="Angsana New" w:hint="cs"/>
          <w:cs/>
        </w:rPr>
        <w:t>เนื่องจากกระบวนการผลิตและจัดจำหน่ายของบริษัท จำเป็นต้องใช้บุคคลากรทั้งในระดับแรงงานรายวันและพนักงานประจำสำนักงานจำนวนมาก การประกาศขึ้นอัตราค่าแรงขั้นต่ำ และเงินเดือนของพนักงานระดับปริญญาตรีตามนโยบายของรัฐบาล</w:t>
      </w:r>
      <w:r w:rsidRPr="00BF175F">
        <w:rPr>
          <w:rFonts w:ascii="Angsana New" w:hAnsi="Angsana New"/>
        </w:rPr>
        <w:t xml:space="preserve"> </w:t>
      </w:r>
      <w:r w:rsidRPr="00BF175F">
        <w:rPr>
          <w:rFonts w:ascii="Angsana New" w:hAnsi="Angsana New" w:hint="cs"/>
          <w:cs/>
        </w:rPr>
        <w:t>ทำให้ต้นทุนการผลิตและดำเนินงานของบริษัทสูงขึ้นอย่างมีสาระสำคัญ เพื่อรองรับสถานการณ์ดังกล่าว บริษัทได้ดำเนินการปรับปรุงระบบงานให้มีการเชื่อมโยงกันตลอดกระบวนการเพื่อลดขั้นตอนการปฏิบัติงานที่ไม่จำเป็นลง มีการอบรมเพื่อพัฒนาทักษะของพนักงานให้สูงขึ้น รวมทั้งปรับกระบวนการผลิตให้เป็นอัตโนมัติมากขึ้น</w:t>
      </w:r>
      <w:r w:rsidR="002D7F6E" w:rsidRPr="00BF175F">
        <w:rPr>
          <w:rFonts w:ascii="Angsana New" w:hAnsi="Angsana New" w:hint="cs"/>
          <w:cs/>
        </w:rPr>
        <w:t xml:space="preserve"> โดยการเพิ่มเครื่องจักรในสายการผลิต</w:t>
      </w:r>
      <w:r w:rsidRPr="00BF175F">
        <w:rPr>
          <w:rFonts w:ascii="Angsana New" w:hAnsi="Angsana New" w:hint="cs"/>
          <w:cs/>
        </w:rPr>
        <w:t xml:space="preserve"> ทำให้สามารถลดความจำเป็นในการใช้แรงงานลงได้บางส่วน</w:t>
      </w:r>
    </w:p>
    <w:p w:rsidR="004439DF" w:rsidRPr="00BF175F" w:rsidRDefault="004439DF" w:rsidP="00EF5920">
      <w:pPr>
        <w:ind w:left="360" w:firstLine="360"/>
        <w:jc w:val="thaiDistribute"/>
        <w:rPr>
          <w:rFonts w:ascii="Angsana New" w:hAnsi="Angsana New"/>
        </w:rPr>
      </w:pPr>
    </w:p>
    <w:p w:rsidR="002D7F6E" w:rsidRPr="00BF175F" w:rsidRDefault="002D7F6E" w:rsidP="00EF5920">
      <w:pPr>
        <w:ind w:left="360" w:firstLine="360"/>
        <w:jc w:val="thaiDistribute"/>
        <w:rPr>
          <w:rFonts w:ascii="Angsana New" w:hAnsi="Angsana New"/>
        </w:rPr>
      </w:pPr>
    </w:p>
    <w:p w:rsidR="00EF5920" w:rsidRPr="00BF175F" w:rsidRDefault="00EF5920" w:rsidP="00EF5920">
      <w:pPr>
        <w:ind w:left="360"/>
        <w:jc w:val="thaiDistribute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/>
          <w:b/>
          <w:bCs/>
          <w:sz w:val="28"/>
        </w:rPr>
        <w:t>3.5</w:t>
      </w:r>
      <w:r w:rsidRPr="00BF175F">
        <w:rPr>
          <w:rFonts w:ascii="Angsana New" w:hAnsi="Angsana New"/>
          <w:b/>
          <w:bCs/>
          <w:sz w:val="28"/>
          <w:cs/>
        </w:rPr>
        <w:t xml:space="preserve">   ความเสี่ยงเรื่องอุทกภัย</w:t>
      </w:r>
    </w:p>
    <w:p w:rsidR="00EF5920" w:rsidRPr="00BF175F" w:rsidRDefault="00EF5920" w:rsidP="00EF5920">
      <w:pPr>
        <w:ind w:left="360" w:firstLine="360"/>
        <w:jc w:val="thaiDistribute"/>
        <w:rPr>
          <w:rFonts w:ascii="Angsana New" w:hAnsi="Angsana New"/>
          <w:cs/>
        </w:rPr>
      </w:pPr>
      <w:r w:rsidRPr="00BF175F">
        <w:rPr>
          <w:rFonts w:ascii="Angsana New" w:hAnsi="Angsana New" w:hint="cs"/>
          <w:cs/>
        </w:rPr>
        <w:t xml:space="preserve">หลังจากเหตุการณ์มหาอุทกภัยในช่วงปลายปี </w:t>
      </w:r>
      <w:r w:rsidRPr="00BF175F">
        <w:rPr>
          <w:rFonts w:ascii="Angsana New" w:hAnsi="Angsana New"/>
          <w:sz w:val="28"/>
        </w:rPr>
        <w:t>2554</w:t>
      </w:r>
      <w:r w:rsidRPr="00BF175F">
        <w:rPr>
          <w:rFonts w:ascii="Angsana New" w:hAnsi="Angsana New" w:hint="cs"/>
          <w:cs/>
        </w:rPr>
        <w:t xml:space="preserve"> เป็นต้นมา บริษัทซื้อประกันภัยพิบัติเพื่อป้องกันความเสี่ยง รวมถึงได้ลงทุนปรับภูมิทัศน์บริเวณรอบที่ตั้งของสถานประกอบการทุกแห่งเพิ่มเติมจากแนวคันป้องกันน้ำท่วมเดิม เพื่อใช้เป็นแนวป้องกันถาวร</w:t>
      </w:r>
      <w:r w:rsidRPr="00BF175F">
        <w:rPr>
          <w:rFonts w:ascii="Angsana New" w:hAnsi="Angsana New"/>
        </w:rPr>
        <w:t xml:space="preserve"> </w:t>
      </w:r>
      <w:r w:rsidRPr="00BF175F">
        <w:rPr>
          <w:rFonts w:ascii="Angsana New" w:hAnsi="Angsana New" w:hint="cs"/>
          <w:cs/>
        </w:rPr>
        <w:t>รวมทั้งยกเลิกการเช่าสถานประกอบการบางแห่งที่อยู่ในพื้นที่ที่เสี่ยงและยากต่อการป้องกันในอนาคตด้วย</w:t>
      </w:r>
    </w:p>
    <w:p w:rsidR="00EF5920" w:rsidRPr="00BF175F" w:rsidRDefault="00EF5920" w:rsidP="00EF7B43">
      <w:pPr>
        <w:tabs>
          <w:tab w:val="left" w:pos="900"/>
        </w:tabs>
        <w:rPr>
          <w:rFonts w:ascii="Angsana New"/>
          <w:sz w:val="28"/>
        </w:rPr>
      </w:pPr>
    </w:p>
    <w:p w:rsidR="00EF5920" w:rsidRPr="00BF175F" w:rsidRDefault="00EF5920" w:rsidP="00EF5920">
      <w:pPr>
        <w:numPr>
          <w:ilvl w:val="0"/>
          <w:numId w:val="14"/>
        </w:numPr>
        <w:tabs>
          <w:tab w:val="clear" w:pos="900"/>
        </w:tabs>
        <w:ind w:left="360"/>
        <w:rPr>
          <w:rFonts w:ascii="Angsana New" w:hAnsi="Angsana New"/>
          <w:b/>
          <w:bCs/>
          <w:sz w:val="32"/>
          <w:szCs w:val="32"/>
        </w:rPr>
      </w:pPr>
      <w:r w:rsidRPr="00BF175F">
        <w:rPr>
          <w:rFonts w:ascii="Angsana New" w:hAnsi="Angsana New"/>
          <w:b/>
          <w:bCs/>
          <w:sz w:val="32"/>
          <w:szCs w:val="32"/>
          <w:cs/>
        </w:rPr>
        <w:t>ทรัพย์สินที่ใช้ในการประกอบธุรกิจ</w:t>
      </w:r>
    </w:p>
    <w:p w:rsidR="00EF5920" w:rsidRPr="00BF175F" w:rsidRDefault="00EF5920" w:rsidP="00EF5920">
      <w:pPr>
        <w:rPr>
          <w:rFonts w:ascii="Angsana New" w:hAnsi="Angsana New"/>
          <w:b/>
          <w:bCs/>
          <w:sz w:val="32"/>
          <w:szCs w:val="32"/>
        </w:rPr>
      </w:pPr>
    </w:p>
    <w:p w:rsidR="00EF5920" w:rsidRPr="00BF175F" w:rsidRDefault="00EF5920" w:rsidP="00EF5920">
      <w:pPr>
        <w:numPr>
          <w:ilvl w:val="1"/>
          <w:numId w:val="14"/>
        </w:numPr>
        <w:jc w:val="both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 w:hint="cs"/>
          <w:b/>
          <w:bCs/>
          <w:sz w:val="28"/>
          <w:cs/>
        </w:rPr>
        <w:t>มูลค่า</w:t>
      </w:r>
      <w:r w:rsidRPr="00BF175F">
        <w:rPr>
          <w:rFonts w:ascii="Angsana New" w:hAnsi="Angsana New"/>
          <w:b/>
          <w:bCs/>
          <w:sz w:val="28"/>
          <w:cs/>
        </w:rPr>
        <w:t>ทรัพย์สิน</w:t>
      </w:r>
      <w:r w:rsidRPr="00BF175F">
        <w:rPr>
          <w:rFonts w:ascii="Angsana New" w:hAnsi="Angsana New" w:hint="cs"/>
          <w:b/>
          <w:bCs/>
          <w:sz w:val="28"/>
          <w:cs/>
        </w:rPr>
        <w:t>ถาวรหลักที่ใช้ในการประกอบธุรกิจ</w:t>
      </w:r>
    </w:p>
    <w:p w:rsidR="00EF5920" w:rsidRPr="00BF175F" w:rsidRDefault="00EF5920" w:rsidP="00EF5920">
      <w:pPr>
        <w:jc w:val="both"/>
        <w:rPr>
          <w:rFonts w:ascii="Angsana New" w:hAnsi="Angsana New"/>
          <w:b/>
          <w:bCs/>
          <w:sz w:val="28"/>
          <w:cs/>
        </w:rPr>
      </w:pPr>
    </w:p>
    <w:tbl>
      <w:tblPr>
        <w:tblpPr w:leftFromText="180" w:rightFromText="180" w:vertAnchor="text" w:horzAnchor="margin" w:tblpXSpec="center" w:tblpY="77"/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00"/>
      </w:tblPr>
      <w:tblGrid>
        <w:gridCol w:w="2988"/>
        <w:gridCol w:w="1620"/>
        <w:gridCol w:w="1800"/>
        <w:gridCol w:w="1980"/>
      </w:tblGrid>
      <w:tr w:rsidR="00EF5920" w:rsidRPr="00BF175F">
        <w:tc>
          <w:tcPr>
            <w:tcW w:w="2988" w:type="dxa"/>
            <w:shd w:val="clear" w:color="auto" w:fill="CCFFFF"/>
          </w:tcPr>
          <w:p w:rsidR="00EF5920" w:rsidRPr="00BF175F" w:rsidRDefault="00EF5920" w:rsidP="002A38AC">
            <w:pPr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รายการทรัพย์สิน</w:t>
            </w:r>
          </w:p>
        </w:tc>
        <w:tc>
          <w:tcPr>
            <w:tcW w:w="1620" w:type="dxa"/>
            <w:shd w:val="clear" w:color="auto" w:fill="CCFFFF"/>
          </w:tcPr>
          <w:p w:rsidR="00EF5920" w:rsidRPr="00BF175F" w:rsidRDefault="00EF5920" w:rsidP="002A38AC">
            <w:pPr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ลักษณะกรรมสิทธิ</w:t>
            </w:r>
            <w:r w:rsidR="0064501F">
              <w:rPr>
                <w:rFonts w:ascii="Angsana New" w:hAnsi="Angsana New" w:hint="cs"/>
                <w:szCs w:val="24"/>
                <w:cs/>
              </w:rPr>
              <w:t>์</w:t>
            </w:r>
          </w:p>
          <w:p w:rsidR="00EF5920" w:rsidRPr="00BF175F" w:rsidRDefault="00EF5920" w:rsidP="002A38AC">
            <w:pPr>
              <w:pStyle w:val="Heading2"/>
              <w:rPr>
                <w:sz w:val="24"/>
                <w:szCs w:val="24"/>
              </w:rPr>
            </w:pPr>
            <w:r w:rsidRPr="00BF175F">
              <w:rPr>
                <w:sz w:val="24"/>
                <w:szCs w:val="24"/>
              </w:rPr>
              <w:t>(</w:t>
            </w:r>
            <w:r w:rsidRPr="00BF175F">
              <w:rPr>
                <w:sz w:val="24"/>
                <w:szCs w:val="24"/>
                <w:cs/>
              </w:rPr>
              <w:t>เป็นเจ้าของ</w:t>
            </w:r>
            <w:r w:rsidRPr="00BF175F">
              <w:rPr>
                <w:sz w:val="24"/>
                <w:szCs w:val="24"/>
              </w:rPr>
              <w:t>/</w:t>
            </w:r>
            <w:r w:rsidRPr="00BF175F">
              <w:rPr>
                <w:sz w:val="24"/>
                <w:szCs w:val="24"/>
                <w:cs/>
              </w:rPr>
              <w:t>เช่าซื้อ</w:t>
            </w:r>
            <w:r w:rsidRPr="00BF175F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shd w:val="clear" w:color="auto" w:fill="CCFFFF"/>
          </w:tcPr>
          <w:p w:rsidR="00EF5920" w:rsidRPr="00BF175F" w:rsidRDefault="00EF5920" w:rsidP="002A38AC">
            <w:pPr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มูลค่าทางบัญชีสุทธิ</w:t>
            </w:r>
          </w:p>
          <w:p w:rsidR="00EF5920" w:rsidRPr="00BF175F" w:rsidRDefault="00EF5920" w:rsidP="002A38AC">
            <w:pPr>
              <w:pStyle w:val="Heading2"/>
              <w:rPr>
                <w:sz w:val="24"/>
                <w:szCs w:val="24"/>
              </w:rPr>
            </w:pPr>
            <w:r w:rsidRPr="00BF175F">
              <w:rPr>
                <w:sz w:val="24"/>
                <w:szCs w:val="24"/>
              </w:rPr>
              <w:t>(</w:t>
            </w:r>
            <w:r w:rsidRPr="00BF175F">
              <w:rPr>
                <w:rFonts w:hint="cs"/>
                <w:sz w:val="24"/>
                <w:szCs w:val="24"/>
                <w:cs/>
              </w:rPr>
              <w:t>พัน</w:t>
            </w:r>
            <w:r w:rsidRPr="00BF175F">
              <w:rPr>
                <w:sz w:val="24"/>
                <w:szCs w:val="24"/>
                <w:cs/>
              </w:rPr>
              <w:t>บาท</w:t>
            </w:r>
            <w:r w:rsidRPr="00BF175F">
              <w:rPr>
                <w:sz w:val="24"/>
                <w:szCs w:val="24"/>
              </w:rPr>
              <w:t>)</w:t>
            </w:r>
          </w:p>
        </w:tc>
        <w:tc>
          <w:tcPr>
            <w:tcW w:w="1980" w:type="dxa"/>
            <w:shd w:val="clear" w:color="auto" w:fill="CCFFFF"/>
          </w:tcPr>
          <w:p w:rsidR="00EF5920" w:rsidRPr="00BF175F" w:rsidRDefault="00EF5920" w:rsidP="002A38AC">
            <w:pPr>
              <w:pStyle w:val="Heading2"/>
              <w:rPr>
                <w:sz w:val="24"/>
                <w:szCs w:val="24"/>
              </w:rPr>
            </w:pPr>
            <w:r w:rsidRPr="00BF175F">
              <w:rPr>
                <w:sz w:val="24"/>
                <w:szCs w:val="24"/>
                <w:cs/>
              </w:rPr>
              <w:t>ภาระผูกพัน</w:t>
            </w:r>
          </w:p>
        </w:tc>
      </w:tr>
      <w:tr w:rsidR="00EF5920" w:rsidRPr="00BF175F">
        <w:tc>
          <w:tcPr>
            <w:tcW w:w="2988" w:type="dxa"/>
          </w:tcPr>
          <w:p w:rsidR="00EF5920" w:rsidRPr="00BF175F" w:rsidRDefault="00EF5920" w:rsidP="002A38AC">
            <w:pPr>
              <w:numPr>
                <w:ilvl w:val="0"/>
                <w:numId w:val="15"/>
              </w:numPr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ที่ดิน</w:t>
            </w:r>
            <w:r w:rsidRPr="00BF175F">
              <w:rPr>
                <w:rFonts w:ascii="Angsana New" w:eastAsia="Cordia New" w:hAnsi="Angsana New"/>
                <w:szCs w:val="24"/>
              </w:rPr>
              <w:t xml:space="preserve"> 2 </w:t>
            </w:r>
            <w:r w:rsidRPr="00BF175F">
              <w:rPr>
                <w:rFonts w:ascii="Angsana New" w:eastAsia="Cordia New" w:hAnsi="Angsana New" w:hint="cs"/>
                <w:szCs w:val="24"/>
                <w:cs/>
              </w:rPr>
              <w:t xml:space="preserve">แปลง </w:t>
            </w:r>
          </w:p>
          <w:p w:rsidR="00EF5920" w:rsidRPr="00BF175F" w:rsidRDefault="00EF5920" w:rsidP="002A38AC">
            <w:pPr>
              <w:tabs>
                <w:tab w:val="left" w:pos="285"/>
              </w:tabs>
              <w:ind w:left="360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eastAsia="Cordia New" w:hAnsi="Angsana New" w:hint="cs"/>
                <w:szCs w:val="24"/>
                <w:cs/>
              </w:rPr>
              <w:t>ที่ตั้ง อ.สามพราน จ.นครปฐม</w:t>
            </w:r>
          </w:p>
          <w:p w:rsidR="00EF5920" w:rsidRPr="00BF175F" w:rsidRDefault="00EF5920" w:rsidP="002A38AC">
            <w:pPr>
              <w:tabs>
                <w:tab w:val="left" w:pos="285"/>
              </w:tabs>
              <w:ind w:left="360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eastAsia="Cordia New" w:hAnsi="Angsana New" w:hint="cs"/>
                <w:szCs w:val="24"/>
                <w:cs/>
              </w:rPr>
              <w:t>รวมเนื้อที่ 6 ไร่ 17 งาน 91 ตารางวา</w:t>
            </w:r>
          </w:p>
        </w:tc>
        <w:tc>
          <w:tcPr>
            <w:tcW w:w="1620" w:type="dxa"/>
          </w:tcPr>
          <w:p w:rsidR="00EF5920" w:rsidRPr="00BF175F" w:rsidRDefault="00EF5920" w:rsidP="002A38AC">
            <w:pPr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เป็นเจ้าของกรรมสิทธิ์</w:t>
            </w:r>
          </w:p>
        </w:tc>
        <w:tc>
          <w:tcPr>
            <w:tcW w:w="1800" w:type="dxa"/>
          </w:tcPr>
          <w:p w:rsidR="00EF5920" w:rsidRPr="00BF175F" w:rsidRDefault="00245CA7" w:rsidP="002A38AC">
            <w:pPr>
              <w:pStyle w:val="Heading2"/>
              <w:tabs>
                <w:tab w:val="left" w:pos="4680"/>
                <w:tab w:val="left" w:pos="5760"/>
              </w:tabs>
              <w:rPr>
                <w:b w:val="0"/>
                <w:bCs w:val="0"/>
                <w:sz w:val="24"/>
                <w:szCs w:val="24"/>
              </w:rPr>
            </w:pPr>
            <w:r w:rsidRPr="00BF175F">
              <w:rPr>
                <w:rFonts w:hint="cs"/>
                <w:b w:val="0"/>
                <w:bCs w:val="0"/>
                <w:sz w:val="24"/>
                <w:szCs w:val="24"/>
                <w:cs/>
              </w:rPr>
              <w:t>71,972</w:t>
            </w:r>
          </w:p>
        </w:tc>
        <w:tc>
          <w:tcPr>
            <w:tcW w:w="1980" w:type="dxa"/>
          </w:tcPr>
          <w:p w:rsidR="00EF5920" w:rsidRPr="00BF175F" w:rsidRDefault="00EF5920" w:rsidP="002A38AC">
            <w:pPr>
              <w:pStyle w:val="Header"/>
              <w:jc w:val="both"/>
              <w:rPr>
                <w:rFonts w:ascii="Angsan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ไม่ติดภาระค้ำประกันใดๆ</w:t>
            </w:r>
          </w:p>
        </w:tc>
      </w:tr>
      <w:tr w:rsidR="00EF5920" w:rsidRPr="00BF175F" w:rsidTr="00245CA7">
        <w:tc>
          <w:tcPr>
            <w:tcW w:w="2988" w:type="dxa"/>
          </w:tcPr>
          <w:p w:rsidR="00EF5920" w:rsidRPr="00BF175F" w:rsidRDefault="00EF5920" w:rsidP="002A38AC">
            <w:pPr>
              <w:numPr>
                <w:ilvl w:val="0"/>
                <w:numId w:val="15"/>
              </w:numPr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ที่ดิน</w:t>
            </w:r>
            <w:r w:rsidRPr="00BF175F">
              <w:rPr>
                <w:rFonts w:ascii="Angsana New" w:eastAsia="Cordia New" w:hAnsi="Angsana New"/>
                <w:szCs w:val="24"/>
              </w:rPr>
              <w:t xml:space="preserve"> 7 </w:t>
            </w:r>
            <w:r w:rsidRPr="00BF175F">
              <w:rPr>
                <w:rFonts w:ascii="Angsana New" w:eastAsia="Cordia New" w:hAnsi="Angsana New" w:hint="cs"/>
                <w:szCs w:val="24"/>
                <w:cs/>
              </w:rPr>
              <w:t xml:space="preserve">แปลง </w:t>
            </w:r>
          </w:p>
          <w:p w:rsidR="00EF5920" w:rsidRPr="00BF175F" w:rsidRDefault="00EF5920" w:rsidP="002A38AC">
            <w:pPr>
              <w:tabs>
                <w:tab w:val="left" w:pos="285"/>
              </w:tabs>
              <w:ind w:left="360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eastAsia="Cordia New" w:hAnsi="Angsana New" w:hint="cs"/>
                <w:szCs w:val="24"/>
                <w:cs/>
              </w:rPr>
              <w:t>ที่ตั้ง อ.ตาคลี จ.</w:t>
            </w:r>
            <w:r w:rsidR="00736937" w:rsidRPr="00BF175F">
              <w:rPr>
                <w:rFonts w:ascii="Angsana New" w:eastAsia="Cordia New" w:hAnsi="Angsana New" w:hint="cs"/>
                <w:szCs w:val="24"/>
                <w:cs/>
              </w:rPr>
              <w:t>นครสวรรค์</w:t>
            </w:r>
          </w:p>
          <w:p w:rsidR="00EF5920" w:rsidRPr="00BF175F" w:rsidRDefault="00EF5920" w:rsidP="002A38AC">
            <w:pPr>
              <w:tabs>
                <w:tab w:val="left" w:pos="285"/>
              </w:tabs>
              <w:ind w:left="360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eastAsia="Cordia New" w:hAnsi="Angsana New" w:hint="cs"/>
                <w:szCs w:val="24"/>
                <w:cs/>
              </w:rPr>
              <w:t>รวมเนื้อที่ 37ไร่ 6 งาน 193 ตารางวา</w:t>
            </w:r>
          </w:p>
        </w:tc>
        <w:tc>
          <w:tcPr>
            <w:tcW w:w="1620" w:type="dxa"/>
          </w:tcPr>
          <w:p w:rsidR="00EF5920" w:rsidRPr="00BF175F" w:rsidRDefault="00EF5920" w:rsidP="002A38AC">
            <w:pPr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เป็นเจ้าของกรรมสิทธิ์</w:t>
            </w:r>
          </w:p>
        </w:tc>
        <w:tc>
          <w:tcPr>
            <w:tcW w:w="1800" w:type="dxa"/>
          </w:tcPr>
          <w:p w:rsidR="00EF5920" w:rsidRPr="00BF175F" w:rsidRDefault="00245CA7" w:rsidP="00245CA7">
            <w:pPr>
              <w:pStyle w:val="Heading2"/>
              <w:tabs>
                <w:tab w:val="clear" w:pos="540"/>
                <w:tab w:val="left" w:pos="4680"/>
                <w:tab w:val="left" w:pos="5760"/>
              </w:tabs>
              <w:rPr>
                <w:b w:val="0"/>
                <w:bCs w:val="0"/>
                <w:sz w:val="24"/>
                <w:szCs w:val="24"/>
              </w:rPr>
            </w:pPr>
            <w:r w:rsidRPr="00BF175F">
              <w:rPr>
                <w:rFonts w:hint="cs"/>
                <w:b w:val="0"/>
                <w:bCs w:val="0"/>
                <w:sz w:val="24"/>
                <w:szCs w:val="24"/>
                <w:cs/>
              </w:rPr>
              <w:t>18,642</w:t>
            </w:r>
          </w:p>
        </w:tc>
        <w:tc>
          <w:tcPr>
            <w:tcW w:w="1980" w:type="dxa"/>
          </w:tcPr>
          <w:p w:rsidR="00EF5920" w:rsidRPr="00BF175F" w:rsidRDefault="00EF5920" w:rsidP="002A38AC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ไม่ติดภาระค้ำประกันใดๆ</w:t>
            </w:r>
          </w:p>
        </w:tc>
      </w:tr>
      <w:tr w:rsidR="00EF5920" w:rsidRPr="00BF175F">
        <w:tc>
          <w:tcPr>
            <w:tcW w:w="2988" w:type="dxa"/>
          </w:tcPr>
          <w:p w:rsidR="00EF5920" w:rsidRPr="00BF175F" w:rsidRDefault="00EF5920" w:rsidP="002A38AC">
            <w:pPr>
              <w:numPr>
                <w:ilvl w:val="0"/>
                <w:numId w:val="15"/>
              </w:numPr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 w:hint="cs"/>
                <w:szCs w:val="24"/>
                <w:cs/>
              </w:rPr>
              <w:t xml:space="preserve">อาคารสำนักงาน </w:t>
            </w:r>
          </w:p>
          <w:p w:rsidR="00EF5920" w:rsidRPr="00BF175F" w:rsidRDefault="00EF5920" w:rsidP="002A38AC">
            <w:pPr>
              <w:tabs>
                <w:tab w:val="left" w:pos="285"/>
              </w:tabs>
              <w:ind w:left="360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eastAsia="Cordia New" w:hAnsi="Angsana New" w:hint="cs"/>
                <w:szCs w:val="24"/>
                <w:cs/>
              </w:rPr>
              <w:t>ที่ตั้ง อ.สามพราน จ.นครปฐม</w:t>
            </w:r>
          </w:p>
        </w:tc>
        <w:tc>
          <w:tcPr>
            <w:tcW w:w="1620" w:type="dxa"/>
          </w:tcPr>
          <w:p w:rsidR="00EF5920" w:rsidRPr="00BF175F" w:rsidRDefault="00EF5920" w:rsidP="002A38AC">
            <w:pPr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เป็นเจ้าของกรรมสิทธิ์</w:t>
            </w:r>
          </w:p>
        </w:tc>
        <w:tc>
          <w:tcPr>
            <w:tcW w:w="1800" w:type="dxa"/>
          </w:tcPr>
          <w:p w:rsidR="00EF5920" w:rsidRPr="00BF175F" w:rsidRDefault="00C741AE" w:rsidP="00736937">
            <w:pPr>
              <w:pStyle w:val="Heading2"/>
              <w:tabs>
                <w:tab w:val="clear" w:pos="540"/>
                <w:tab w:val="left" w:pos="4680"/>
                <w:tab w:val="left" w:pos="5760"/>
              </w:tabs>
              <w:rPr>
                <w:b w:val="0"/>
                <w:bCs w:val="0"/>
                <w:sz w:val="24"/>
                <w:szCs w:val="24"/>
              </w:rPr>
            </w:pPr>
            <w:r w:rsidRPr="00BF175F">
              <w:rPr>
                <w:b w:val="0"/>
                <w:bCs w:val="0"/>
                <w:sz w:val="24"/>
                <w:szCs w:val="24"/>
              </w:rPr>
              <w:t>12,179</w:t>
            </w:r>
          </w:p>
        </w:tc>
        <w:tc>
          <w:tcPr>
            <w:tcW w:w="1980" w:type="dxa"/>
          </w:tcPr>
          <w:p w:rsidR="00EF5920" w:rsidRPr="00BF175F" w:rsidRDefault="00EF5920" w:rsidP="002A38AC">
            <w:pPr>
              <w:jc w:val="both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ไม่ติดภาระค้ำประกันใดๆ</w:t>
            </w:r>
          </w:p>
        </w:tc>
      </w:tr>
      <w:tr w:rsidR="00EF5920" w:rsidRPr="00BF175F" w:rsidTr="00245CA7">
        <w:tc>
          <w:tcPr>
            <w:tcW w:w="2988" w:type="dxa"/>
          </w:tcPr>
          <w:p w:rsidR="00EF5920" w:rsidRPr="00BF175F" w:rsidRDefault="00EF5920" w:rsidP="002A38AC">
            <w:pPr>
              <w:numPr>
                <w:ilvl w:val="0"/>
                <w:numId w:val="15"/>
              </w:numPr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 w:hint="cs"/>
                <w:szCs w:val="24"/>
                <w:cs/>
              </w:rPr>
              <w:t xml:space="preserve">อาคารสำนักงาน </w:t>
            </w:r>
          </w:p>
          <w:p w:rsidR="00EF5920" w:rsidRPr="00BF175F" w:rsidRDefault="00EF5920" w:rsidP="00736937">
            <w:pPr>
              <w:tabs>
                <w:tab w:val="left" w:pos="285"/>
              </w:tabs>
              <w:ind w:left="360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eastAsia="Cordia New" w:hAnsi="Angsana New" w:hint="cs"/>
                <w:szCs w:val="24"/>
                <w:cs/>
              </w:rPr>
              <w:t>ที่ตั้ง อ.ตาคลี จ.</w:t>
            </w:r>
            <w:r w:rsidR="00736937" w:rsidRPr="00BF175F">
              <w:rPr>
                <w:rFonts w:ascii="Angsana New" w:eastAsia="Cordia New" w:hAnsi="Angsana New" w:hint="cs"/>
                <w:szCs w:val="24"/>
                <w:cs/>
              </w:rPr>
              <w:t>นครสวรรค์</w:t>
            </w:r>
          </w:p>
        </w:tc>
        <w:tc>
          <w:tcPr>
            <w:tcW w:w="1620" w:type="dxa"/>
          </w:tcPr>
          <w:p w:rsidR="00EF5920" w:rsidRPr="00BF175F" w:rsidRDefault="00EF5920" w:rsidP="002A38AC">
            <w:pPr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เป็นเจ้าของกรรมสิทธิ์</w:t>
            </w:r>
          </w:p>
        </w:tc>
        <w:tc>
          <w:tcPr>
            <w:tcW w:w="1800" w:type="dxa"/>
          </w:tcPr>
          <w:p w:rsidR="00EF5920" w:rsidRPr="00BF175F" w:rsidRDefault="00C741AE" w:rsidP="00245CA7">
            <w:pPr>
              <w:tabs>
                <w:tab w:val="left" w:pos="4860"/>
              </w:tabs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b/>
                <w:bCs/>
                <w:szCs w:val="24"/>
              </w:rPr>
              <w:t>377</w:t>
            </w:r>
          </w:p>
        </w:tc>
        <w:tc>
          <w:tcPr>
            <w:tcW w:w="1980" w:type="dxa"/>
          </w:tcPr>
          <w:p w:rsidR="00EF5920" w:rsidRPr="00BF175F" w:rsidRDefault="00EF5920" w:rsidP="002A38AC">
            <w:pPr>
              <w:pStyle w:val="Header"/>
              <w:jc w:val="both"/>
              <w:rPr>
                <w:rFonts w:ascii="Angsan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ไม่ติดภาระค้ำประกันใดๆ</w:t>
            </w:r>
          </w:p>
        </w:tc>
      </w:tr>
      <w:tr w:rsidR="00EF5920" w:rsidRPr="00BF175F" w:rsidTr="00245CA7">
        <w:tc>
          <w:tcPr>
            <w:tcW w:w="2988" w:type="dxa"/>
          </w:tcPr>
          <w:p w:rsidR="00EF5920" w:rsidRPr="00BF175F" w:rsidRDefault="00EF5920" w:rsidP="002A38AC">
            <w:pPr>
              <w:numPr>
                <w:ilvl w:val="0"/>
                <w:numId w:val="15"/>
              </w:numPr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 w:hint="cs"/>
                <w:szCs w:val="24"/>
                <w:cs/>
              </w:rPr>
              <w:t>โรงงาน 2 แห่ง สำหรับผลิตข้าว และสินค้ากึ่งสำเร็จรูป</w:t>
            </w:r>
          </w:p>
          <w:p w:rsidR="00EF5920" w:rsidRPr="00BF175F" w:rsidRDefault="00EF5920" w:rsidP="002A38AC">
            <w:pPr>
              <w:ind w:left="360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eastAsia="Cordia New" w:hAnsi="Angsana New" w:hint="cs"/>
                <w:szCs w:val="24"/>
                <w:cs/>
              </w:rPr>
              <w:t>ที่ตั้ง อ.สามพราน จ.นครปฐม</w:t>
            </w:r>
          </w:p>
        </w:tc>
        <w:tc>
          <w:tcPr>
            <w:tcW w:w="1620" w:type="dxa"/>
          </w:tcPr>
          <w:p w:rsidR="00EF5920" w:rsidRPr="00BF175F" w:rsidRDefault="00EF5920" w:rsidP="002A38AC">
            <w:pPr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เป็นเจ้าของกรรมสิทธิ์</w:t>
            </w:r>
          </w:p>
        </w:tc>
        <w:tc>
          <w:tcPr>
            <w:tcW w:w="1800" w:type="dxa"/>
          </w:tcPr>
          <w:p w:rsidR="00EF5920" w:rsidRPr="00BF175F" w:rsidRDefault="00C741AE" w:rsidP="00245CA7">
            <w:pPr>
              <w:tabs>
                <w:tab w:val="left" w:pos="4680"/>
                <w:tab w:val="left" w:pos="4860"/>
                <w:tab w:val="left" w:pos="5760"/>
              </w:tabs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eastAsia="Cordia New" w:hAnsi="Angsana New"/>
                <w:szCs w:val="24"/>
              </w:rPr>
              <w:t>20,018</w:t>
            </w:r>
          </w:p>
        </w:tc>
        <w:tc>
          <w:tcPr>
            <w:tcW w:w="1980" w:type="dxa"/>
          </w:tcPr>
          <w:p w:rsidR="00EF5920" w:rsidRPr="00BF175F" w:rsidRDefault="00EF5920" w:rsidP="002A38AC">
            <w:pPr>
              <w:jc w:val="both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ไม่ติดภาระค้ำประกันใดๆ</w:t>
            </w:r>
          </w:p>
        </w:tc>
      </w:tr>
      <w:tr w:rsidR="00EF5920" w:rsidRPr="00BF175F" w:rsidTr="00245CA7">
        <w:tc>
          <w:tcPr>
            <w:tcW w:w="2988" w:type="dxa"/>
          </w:tcPr>
          <w:p w:rsidR="00EF5920" w:rsidRPr="00BF175F" w:rsidRDefault="00EF5920" w:rsidP="002A38AC">
            <w:pPr>
              <w:numPr>
                <w:ilvl w:val="0"/>
                <w:numId w:val="15"/>
              </w:numPr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 w:hint="cs"/>
                <w:szCs w:val="24"/>
                <w:cs/>
              </w:rPr>
              <w:t>โรงงาน 1 แห่ง สำหรับผลิตวุ้นเส้น</w:t>
            </w:r>
          </w:p>
          <w:p w:rsidR="00EF5920" w:rsidRPr="00BF175F" w:rsidRDefault="00EF5920" w:rsidP="00736937">
            <w:pPr>
              <w:tabs>
                <w:tab w:val="left" w:pos="285"/>
              </w:tabs>
              <w:ind w:left="360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eastAsia="Cordia New" w:hAnsi="Angsana New" w:hint="cs"/>
                <w:szCs w:val="24"/>
                <w:cs/>
              </w:rPr>
              <w:t>ที่ตั้ง  อ.ตาคลี จ.</w:t>
            </w:r>
            <w:r w:rsidR="00736937" w:rsidRPr="00BF175F">
              <w:rPr>
                <w:rFonts w:ascii="Angsana New" w:eastAsia="Cordia New" w:hAnsi="Angsana New" w:hint="cs"/>
                <w:szCs w:val="24"/>
                <w:cs/>
              </w:rPr>
              <w:t>นครสวรรค์</w:t>
            </w:r>
          </w:p>
        </w:tc>
        <w:tc>
          <w:tcPr>
            <w:tcW w:w="1620" w:type="dxa"/>
          </w:tcPr>
          <w:p w:rsidR="00EF5920" w:rsidRPr="00BF175F" w:rsidRDefault="00EF5920" w:rsidP="002A38AC">
            <w:pPr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เป็นเจ้าของกรรมสิทธิ์</w:t>
            </w:r>
          </w:p>
        </w:tc>
        <w:tc>
          <w:tcPr>
            <w:tcW w:w="1800" w:type="dxa"/>
          </w:tcPr>
          <w:p w:rsidR="00EF5920" w:rsidRPr="00BF175F" w:rsidRDefault="00D00A19" w:rsidP="00C741AE">
            <w:pPr>
              <w:tabs>
                <w:tab w:val="left" w:pos="4680"/>
                <w:tab w:val="left" w:pos="4860"/>
                <w:tab w:val="left" w:pos="5760"/>
              </w:tabs>
              <w:ind w:right="252"/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</w:rPr>
              <w:t xml:space="preserve">     </w:t>
            </w:r>
            <w:r w:rsidR="00C741AE" w:rsidRPr="00BF175F">
              <w:rPr>
                <w:rFonts w:ascii="Angsana New" w:hAnsi="Angsana New"/>
                <w:szCs w:val="24"/>
              </w:rPr>
              <w:t>5,483</w:t>
            </w:r>
          </w:p>
        </w:tc>
        <w:tc>
          <w:tcPr>
            <w:tcW w:w="1980" w:type="dxa"/>
          </w:tcPr>
          <w:p w:rsidR="00EF5920" w:rsidRPr="00BF175F" w:rsidRDefault="00EF5920" w:rsidP="002A38AC">
            <w:pPr>
              <w:jc w:val="both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ไม่ติดภาระค้ำประกันใดๆ</w:t>
            </w:r>
          </w:p>
        </w:tc>
      </w:tr>
      <w:tr w:rsidR="00EF5920" w:rsidRPr="00BF175F" w:rsidTr="00245CA7">
        <w:tc>
          <w:tcPr>
            <w:tcW w:w="2988" w:type="dxa"/>
          </w:tcPr>
          <w:p w:rsidR="00EF5920" w:rsidRPr="00BF175F" w:rsidRDefault="00EF5920" w:rsidP="002A38AC">
            <w:pPr>
              <w:numPr>
                <w:ilvl w:val="0"/>
                <w:numId w:val="15"/>
              </w:numPr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 w:hint="cs"/>
                <w:szCs w:val="24"/>
                <w:cs/>
              </w:rPr>
              <w:t>เครื่องจักร</w:t>
            </w:r>
          </w:p>
        </w:tc>
        <w:tc>
          <w:tcPr>
            <w:tcW w:w="1620" w:type="dxa"/>
          </w:tcPr>
          <w:p w:rsidR="00EF5920" w:rsidRPr="00BF175F" w:rsidRDefault="00EF5920" w:rsidP="002A38AC">
            <w:pPr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เป็นเจ้าของกรรมสิทธิ์</w:t>
            </w:r>
          </w:p>
        </w:tc>
        <w:tc>
          <w:tcPr>
            <w:tcW w:w="1800" w:type="dxa"/>
          </w:tcPr>
          <w:p w:rsidR="00EF5920" w:rsidRPr="00BF175F" w:rsidRDefault="006F6490" w:rsidP="00245CA7">
            <w:pPr>
              <w:tabs>
                <w:tab w:val="left" w:pos="4680"/>
                <w:tab w:val="left" w:pos="4860"/>
                <w:tab w:val="left" w:pos="5760"/>
              </w:tabs>
              <w:jc w:val="center"/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</w:rPr>
              <w:t>45,190</w:t>
            </w:r>
          </w:p>
        </w:tc>
        <w:tc>
          <w:tcPr>
            <w:tcW w:w="1980" w:type="dxa"/>
          </w:tcPr>
          <w:p w:rsidR="00EF5920" w:rsidRPr="00BF175F" w:rsidRDefault="00EF5920" w:rsidP="002A38AC">
            <w:pPr>
              <w:rPr>
                <w:rFonts w:ascii="Angsana New" w:eastAsia="Cordi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  <w:cs/>
              </w:rPr>
              <w:t>ไม่ติดภาระค้ำประกันใดๆ</w:t>
            </w:r>
          </w:p>
        </w:tc>
      </w:tr>
    </w:tbl>
    <w:p w:rsidR="00EF5920" w:rsidRPr="00BF175F" w:rsidRDefault="00EF5920" w:rsidP="00EF5920">
      <w:pPr>
        <w:jc w:val="thaiDistribute"/>
        <w:rPr>
          <w:rFonts w:ascii="Angsana New"/>
          <w:color w:val="000000"/>
          <w:sz w:val="28"/>
        </w:rPr>
      </w:pPr>
    </w:p>
    <w:p w:rsidR="00310FC0" w:rsidRPr="00BF175F" w:rsidRDefault="00310FC0" w:rsidP="00EF5920">
      <w:pPr>
        <w:jc w:val="thaiDistribute"/>
        <w:rPr>
          <w:rFonts w:ascii="Angsana New"/>
          <w:color w:val="000000"/>
          <w:sz w:val="28"/>
        </w:rPr>
      </w:pPr>
    </w:p>
    <w:p w:rsidR="00310FC0" w:rsidRDefault="00310FC0" w:rsidP="00EF5920">
      <w:pPr>
        <w:jc w:val="thaiDistribute"/>
        <w:rPr>
          <w:rFonts w:ascii="Angsana New"/>
          <w:color w:val="000000"/>
          <w:sz w:val="28"/>
        </w:rPr>
      </w:pPr>
    </w:p>
    <w:p w:rsidR="0064501F" w:rsidRDefault="0064501F" w:rsidP="00EF5920">
      <w:pPr>
        <w:jc w:val="thaiDistribute"/>
        <w:rPr>
          <w:rFonts w:ascii="Angsana New"/>
          <w:color w:val="000000"/>
          <w:sz w:val="28"/>
        </w:rPr>
      </w:pPr>
    </w:p>
    <w:p w:rsidR="0064501F" w:rsidRPr="00BF175F" w:rsidRDefault="0064501F" w:rsidP="00EF5920">
      <w:pPr>
        <w:jc w:val="thaiDistribute"/>
        <w:rPr>
          <w:rFonts w:ascii="Angsana New"/>
          <w:color w:val="000000"/>
          <w:sz w:val="28"/>
        </w:rPr>
      </w:pPr>
    </w:p>
    <w:p w:rsidR="00310FC0" w:rsidRPr="00BF175F" w:rsidRDefault="00310FC0" w:rsidP="00EF5920">
      <w:pPr>
        <w:jc w:val="thaiDistribute"/>
        <w:rPr>
          <w:rFonts w:ascii="Angsana New"/>
          <w:color w:val="000000"/>
          <w:sz w:val="28"/>
        </w:rPr>
      </w:pPr>
    </w:p>
    <w:p w:rsidR="00310FC0" w:rsidRPr="00BF175F" w:rsidRDefault="00310FC0" w:rsidP="00EF5920">
      <w:pPr>
        <w:jc w:val="thaiDistribute"/>
        <w:rPr>
          <w:rFonts w:ascii="Angsana New"/>
          <w:color w:val="000000"/>
          <w:sz w:val="28"/>
        </w:rPr>
      </w:pPr>
    </w:p>
    <w:p w:rsidR="00310FC0" w:rsidRPr="00BF175F" w:rsidRDefault="00310FC0" w:rsidP="00EF5920">
      <w:pPr>
        <w:jc w:val="thaiDistribute"/>
        <w:rPr>
          <w:rFonts w:ascii="Angsana New"/>
          <w:color w:val="000000"/>
          <w:sz w:val="28"/>
          <w:cs/>
        </w:rPr>
      </w:pPr>
    </w:p>
    <w:p w:rsidR="00EF5920" w:rsidRPr="00BF175F" w:rsidRDefault="00EF5920" w:rsidP="00EF5920">
      <w:pPr>
        <w:numPr>
          <w:ilvl w:val="1"/>
          <w:numId w:val="14"/>
        </w:numPr>
        <w:jc w:val="both"/>
        <w:rPr>
          <w:rFonts w:ascii="Angsana New" w:hAnsi="Angsana New"/>
          <w:b/>
          <w:bCs/>
          <w:sz w:val="28"/>
        </w:rPr>
      </w:pPr>
      <w:bookmarkStart w:id="0" w:name="OLE_LINK1"/>
      <w:bookmarkStart w:id="1" w:name="OLE_LINK2"/>
      <w:r w:rsidRPr="00BF175F">
        <w:rPr>
          <w:rFonts w:ascii="Angsana New" w:hAnsi="Angsana New" w:hint="cs"/>
          <w:b/>
          <w:bCs/>
          <w:sz w:val="28"/>
          <w:cs/>
        </w:rPr>
        <w:lastRenderedPageBreak/>
        <w:t>ลักษณะสำคัญของสินทรัพย์ที่ไม่มีตัวตนที่สำคัญ</w:t>
      </w:r>
    </w:p>
    <w:bookmarkEnd w:id="0"/>
    <w:bookmarkEnd w:id="1"/>
    <w:p w:rsidR="00EF5920" w:rsidRPr="00BF175F" w:rsidRDefault="00EF5920" w:rsidP="0064501F">
      <w:pPr>
        <w:ind w:firstLine="945"/>
        <w:jc w:val="both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บริษัทได้จดทะเบียนเครื่องหมายการค้าครอบคลุมทุกตราสินค้าที่จำหน่</w:t>
      </w:r>
      <w:r w:rsidR="0064501F">
        <w:rPr>
          <w:rFonts w:ascii="Angsana New" w:hAnsi="Angsana New" w:hint="cs"/>
          <w:sz w:val="28"/>
          <w:cs/>
        </w:rPr>
        <w:t>ายทั้งในประเทศไทย และต่างประเท</w:t>
      </w:r>
      <w:r w:rsidRPr="00BF175F">
        <w:rPr>
          <w:rFonts w:ascii="Angsana New" w:hAnsi="Angsana New" w:hint="cs"/>
          <w:sz w:val="28"/>
          <w:cs/>
        </w:rPr>
        <w:t>โดยสรุปดังนี้</w:t>
      </w:r>
    </w:p>
    <w:p w:rsidR="00EF5920" w:rsidRPr="00BF175F" w:rsidRDefault="00EF5920" w:rsidP="00EF5920">
      <w:pPr>
        <w:numPr>
          <w:ilvl w:val="2"/>
          <w:numId w:val="14"/>
        </w:numPr>
        <w:ind w:hanging="360"/>
        <w:jc w:val="both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เครื่องหมายการค้าที่จดทะเบียนในประเทศไทย มีทั้งสิ้น 9 เครื่องหมายการค้า</w:t>
      </w:r>
    </w:p>
    <w:p w:rsidR="00EF5920" w:rsidRPr="00BF175F" w:rsidRDefault="00EF5920" w:rsidP="00EF5920">
      <w:pPr>
        <w:numPr>
          <w:ilvl w:val="2"/>
          <w:numId w:val="14"/>
        </w:numPr>
        <w:ind w:hanging="360"/>
        <w:jc w:val="both"/>
        <w:rPr>
          <w:rFonts w:ascii="Angsana New" w:hAnsi="Angsana New"/>
          <w:sz w:val="28"/>
        </w:rPr>
      </w:pPr>
      <w:r w:rsidRPr="00BF175F">
        <w:rPr>
          <w:rFonts w:ascii="Angsana New" w:hAnsi="Angsana New" w:hint="cs"/>
          <w:sz w:val="28"/>
          <w:cs/>
        </w:rPr>
        <w:t>เครื่องหมายการค้าที่จดทะเบียนในต่างประเทศ มีทั้งสิ้น 5 เครื่องหมายการค้า ใน 14 ประเทศ</w:t>
      </w:r>
    </w:p>
    <w:p w:rsidR="00EF5920" w:rsidRPr="00BF175F" w:rsidRDefault="00EF5920" w:rsidP="00EF5920">
      <w:pPr>
        <w:ind w:left="900"/>
        <w:jc w:val="both"/>
        <w:rPr>
          <w:rFonts w:ascii="Angsana New" w:hAnsi="Angsana New"/>
          <w:sz w:val="28"/>
          <w:cs/>
        </w:rPr>
      </w:pPr>
      <w:r w:rsidRPr="00BF175F">
        <w:rPr>
          <w:rFonts w:ascii="Angsana New" w:hAnsi="Angsana New" w:hint="cs"/>
          <w:sz w:val="28"/>
          <w:cs/>
        </w:rPr>
        <w:t>ทั้งนี้ เครื่องหมายการค้าที่สำคัญของบริษัท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6"/>
        <w:gridCol w:w="1588"/>
        <w:gridCol w:w="1762"/>
        <w:gridCol w:w="1865"/>
        <w:gridCol w:w="1895"/>
      </w:tblGrid>
      <w:tr w:rsidR="00EF5920" w:rsidRPr="00BF175F" w:rsidTr="009221C5">
        <w:tc>
          <w:tcPr>
            <w:tcW w:w="2106" w:type="dxa"/>
          </w:tcPr>
          <w:p w:rsidR="00EF5920" w:rsidRPr="00BF175F" w:rsidRDefault="00EF5920" w:rsidP="009221C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F175F">
              <w:rPr>
                <w:rFonts w:ascii="Angsana New" w:hAnsi="Angsana New" w:hint="cs"/>
                <w:b/>
                <w:bCs/>
                <w:sz w:val="28"/>
                <w:cs/>
              </w:rPr>
              <w:t>รูปแบบเครื่องหมาย</w:t>
            </w:r>
          </w:p>
        </w:tc>
        <w:tc>
          <w:tcPr>
            <w:tcW w:w="1588" w:type="dxa"/>
          </w:tcPr>
          <w:p w:rsidR="00EF5920" w:rsidRPr="00BF175F" w:rsidRDefault="00EF5920" w:rsidP="009221C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175F">
              <w:rPr>
                <w:rFonts w:ascii="Angsana New" w:hAnsi="Angsana New" w:hint="cs"/>
                <w:b/>
                <w:bCs/>
                <w:sz w:val="28"/>
                <w:cs/>
              </w:rPr>
              <w:t>ชื่อเจ้าของ</w:t>
            </w:r>
          </w:p>
        </w:tc>
        <w:tc>
          <w:tcPr>
            <w:tcW w:w="1762" w:type="dxa"/>
          </w:tcPr>
          <w:p w:rsidR="00EF5920" w:rsidRPr="00BF175F" w:rsidRDefault="00EF5920" w:rsidP="009221C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175F">
              <w:rPr>
                <w:rFonts w:ascii="Angsana New" w:hAnsi="Angsana New" w:hint="cs"/>
                <w:b/>
                <w:bCs/>
                <w:sz w:val="28"/>
                <w:cs/>
              </w:rPr>
              <w:t>ประเภทสินค้า</w:t>
            </w:r>
            <w:r w:rsidRPr="00BF175F">
              <w:rPr>
                <w:rFonts w:ascii="Angsana New" w:hAnsi="Angsana New"/>
                <w:b/>
                <w:bCs/>
                <w:sz w:val="28"/>
              </w:rPr>
              <w:t>/</w:t>
            </w:r>
            <w:r w:rsidRPr="00BF175F">
              <w:rPr>
                <w:rFonts w:ascii="Angsana New" w:hAnsi="Angsana New" w:hint="cs"/>
                <w:b/>
                <w:bCs/>
                <w:sz w:val="28"/>
                <w:cs/>
              </w:rPr>
              <w:t>บริการ</w:t>
            </w:r>
          </w:p>
        </w:tc>
        <w:tc>
          <w:tcPr>
            <w:tcW w:w="1865" w:type="dxa"/>
          </w:tcPr>
          <w:p w:rsidR="00EF5920" w:rsidRPr="00BF175F" w:rsidRDefault="00EF5920" w:rsidP="009221C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175F">
              <w:rPr>
                <w:rFonts w:ascii="Angsana New" w:hAnsi="Angsana New" w:hint="cs"/>
                <w:b/>
                <w:bCs/>
                <w:sz w:val="28"/>
                <w:cs/>
              </w:rPr>
              <w:t>เลขทะเบียน</w:t>
            </w:r>
            <w:r w:rsidRPr="00BF175F">
              <w:rPr>
                <w:rFonts w:ascii="Angsana New" w:hAnsi="Angsana New"/>
                <w:b/>
                <w:bCs/>
                <w:sz w:val="28"/>
              </w:rPr>
              <w:t xml:space="preserve"> / </w:t>
            </w:r>
            <w:r w:rsidRPr="00BF175F">
              <w:rPr>
                <w:rFonts w:ascii="Angsana New" w:hAnsi="Angsana New" w:hint="cs"/>
                <w:b/>
                <w:bCs/>
                <w:sz w:val="28"/>
                <w:cs/>
              </w:rPr>
              <w:t>ประเทศที่จดทะเบียน</w:t>
            </w:r>
          </w:p>
        </w:tc>
        <w:tc>
          <w:tcPr>
            <w:tcW w:w="1895" w:type="dxa"/>
          </w:tcPr>
          <w:p w:rsidR="00EF5920" w:rsidRPr="00BF175F" w:rsidRDefault="00EF5920" w:rsidP="009221C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F175F">
              <w:rPr>
                <w:rFonts w:ascii="Angsana New" w:hAnsi="Angsana New" w:hint="cs"/>
                <w:b/>
                <w:bCs/>
                <w:sz w:val="28"/>
                <w:cs/>
              </w:rPr>
              <w:t>ระยะเวลาคุ้มครอง</w:t>
            </w:r>
          </w:p>
        </w:tc>
      </w:tr>
      <w:tr w:rsidR="00EF5920" w:rsidRPr="00BF175F" w:rsidTr="009221C5">
        <w:trPr>
          <w:trHeight w:val="1874"/>
        </w:trPr>
        <w:tc>
          <w:tcPr>
            <w:tcW w:w="2106" w:type="dxa"/>
          </w:tcPr>
          <w:p w:rsidR="00EF5920" w:rsidRPr="00BF175F" w:rsidRDefault="008E7D17" w:rsidP="009221C5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BF175F">
              <w:rPr>
                <w:rFonts w:ascii="Angsana New" w:hAnsi="Angsana New"/>
                <w:noProof/>
                <w:sz w:val="20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61595</wp:posOffset>
                  </wp:positionV>
                  <wp:extent cx="913130" cy="546735"/>
                  <wp:effectExtent l="19050" t="0" r="1270" b="0"/>
                  <wp:wrapNone/>
                  <wp:docPr id="66" name="Picture 66" descr="Kaset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Kaset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130" cy="546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F5920" w:rsidRPr="00BF175F" w:rsidRDefault="00EF5920" w:rsidP="009221C5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  <w:p w:rsidR="00EF5920" w:rsidRPr="00BF175F" w:rsidRDefault="00EF5920" w:rsidP="009221C5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  <w:p w:rsidR="00C741AE" w:rsidRPr="00BF175F" w:rsidRDefault="00C741AE" w:rsidP="009221C5">
            <w:pPr>
              <w:tabs>
                <w:tab w:val="left" w:pos="4680"/>
              </w:tabs>
              <w:jc w:val="center"/>
              <w:rPr>
                <w:rFonts w:ascii="Angsana New" w:hAnsi="Angsana New"/>
                <w:szCs w:val="24"/>
              </w:rPr>
            </w:pPr>
            <w:r w:rsidRPr="00BF175F">
              <w:rPr>
                <w:rFonts w:ascii="Angsana New" w:hAnsi="Angsana New" w:hint="cs"/>
                <w:szCs w:val="24"/>
                <w:cs/>
              </w:rPr>
              <w:t>เครื่องหมายการค้า</w:t>
            </w:r>
          </w:p>
          <w:p w:rsidR="00EF5920" w:rsidRPr="00BF175F" w:rsidRDefault="00EF5920" w:rsidP="009221C5">
            <w:pPr>
              <w:tabs>
                <w:tab w:val="left" w:pos="4680"/>
              </w:tabs>
              <w:jc w:val="center"/>
              <w:rPr>
                <w:rFonts w:ascii="Angsana New" w:hAnsi="Angsana New"/>
                <w:szCs w:val="24"/>
              </w:rPr>
            </w:pPr>
            <w:r w:rsidRPr="00BF175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F175F">
              <w:rPr>
                <w:rFonts w:ascii="Angsana New" w:hAnsi="Angsana New"/>
                <w:szCs w:val="24"/>
              </w:rPr>
              <w:t>“</w:t>
            </w:r>
            <w:r w:rsidR="00C741AE" w:rsidRPr="00BF175F">
              <w:rPr>
                <w:rFonts w:ascii="Angsana New" w:hAnsi="Angsana New" w:hint="cs"/>
                <w:szCs w:val="24"/>
                <w:cs/>
              </w:rPr>
              <w:t>ตรา</w:t>
            </w:r>
            <w:r w:rsidRPr="00BF175F">
              <w:rPr>
                <w:rFonts w:ascii="Angsana New" w:hAnsi="Angsana New" w:hint="cs"/>
                <w:szCs w:val="24"/>
                <w:cs/>
              </w:rPr>
              <w:t>เกษตร</w:t>
            </w:r>
            <w:r w:rsidRPr="00BF175F">
              <w:rPr>
                <w:rFonts w:ascii="Angsana New" w:hAnsi="Angsana New"/>
                <w:szCs w:val="24"/>
              </w:rPr>
              <w:t>”</w:t>
            </w:r>
          </w:p>
        </w:tc>
        <w:tc>
          <w:tcPr>
            <w:tcW w:w="1588" w:type="dxa"/>
          </w:tcPr>
          <w:p w:rsidR="00EF5920" w:rsidRPr="00BF175F" w:rsidRDefault="00EF5920" w:rsidP="009221C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บมจ.ไทยฮา</w:t>
            </w:r>
          </w:p>
        </w:tc>
        <w:tc>
          <w:tcPr>
            <w:tcW w:w="1762" w:type="dxa"/>
          </w:tcPr>
          <w:p w:rsidR="00EF5920" w:rsidRPr="00BF175F" w:rsidRDefault="00C741AE" w:rsidP="00D066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 xml:space="preserve">ข้าว </w:t>
            </w:r>
            <w:r w:rsidR="00EF5920" w:rsidRPr="00BF175F">
              <w:rPr>
                <w:rFonts w:ascii="Angsana New" w:hAnsi="Angsana New" w:hint="cs"/>
                <w:sz w:val="28"/>
                <w:cs/>
              </w:rPr>
              <w:t>โจ๊ก</w:t>
            </w:r>
            <w:r w:rsidRPr="00BF175F">
              <w:rPr>
                <w:rFonts w:ascii="Angsana New" w:hAnsi="Angsana New"/>
                <w:sz w:val="28"/>
              </w:rPr>
              <w:t xml:space="preserve"> </w:t>
            </w:r>
            <w:r w:rsidRPr="00BF175F">
              <w:rPr>
                <w:rFonts w:ascii="Angsana New" w:hAnsi="Angsana New" w:hint="cs"/>
                <w:sz w:val="28"/>
                <w:cs/>
              </w:rPr>
              <w:t>วุ้นเส้นกึ่งสำเร็จรูป</w:t>
            </w:r>
          </w:p>
        </w:tc>
        <w:tc>
          <w:tcPr>
            <w:tcW w:w="1865" w:type="dxa"/>
          </w:tcPr>
          <w:p w:rsidR="00D0663B" w:rsidRPr="00BF175F" w:rsidRDefault="00C741AE" w:rsidP="009221C5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161101597</w:t>
            </w:r>
            <w:r w:rsidR="00EF5920" w:rsidRPr="00BF175F">
              <w:rPr>
                <w:rFonts w:ascii="Angsana New" w:hAnsi="Angsana New" w:hint="cs"/>
                <w:sz w:val="28"/>
                <w:cs/>
              </w:rPr>
              <w:t xml:space="preserve"> / </w:t>
            </w:r>
          </w:p>
          <w:p w:rsidR="00EF5920" w:rsidRPr="00BF175F" w:rsidRDefault="00EF5920" w:rsidP="009221C5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ประเทศไทย</w:t>
            </w:r>
          </w:p>
        </w:tc>
        <w:tc>
          <w:tcPr>
            <w:tcW w:w="1895" w:type="dxa"/>
          </w:tcPr>
          <w:p w:rsidR="00EF5920" w:rsidRPr="00BF175F" w:rsidRDefault="00EF5920" w:rsidP="00D0663B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 xml:space="preserve">10 ปี ตั้งแต่ </w:t>
            </w:r>
            <w:r w:rsidR="00C741AE" w:rsidRPr="00BF175F">
              <w:rPr>
                <w:rFonts w:ascii="Angsana New" w:hAnsi="Angsana New" w:hint="cs"/>
                <w:sz w:val="28"/>
                <w:cs/>
              </w:rPr>
              <w:t>4 กุมภาพันธ์ 2558 ถึง 3 กุมภาพันธ์ 2568</w:t>
            </w:r>
          </w:p>
        </w:tc>
      </w:tr>
      <w:tr w:rsidR="00EF5920" w:rsidRPr="00BF175F" w:rsidTr="009221C5">
        <w:trPr>
          <w:trHeight w:val="1874"/>
        </w:trPr>
        <w:tc>
          <w:tcPr>
            <w:tcW w:w="2106" w:type="dxa"/>
          </w:tcPr>
          <w:p w:rsidR="00C741AE" w:rsidRPr="00BF175F" w:rsidRDefault="004C2A92" w:rsidP="004C2A92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b/>
                <w:bCs/>
                <w:noProof/>
                <w:sz w:val="28"/>
              </w:rPr>
              <w:drawing>
                <wp:anchor distT="0" distB="0" distL="114300" distR="114300" simplePos="0" relativeHeight="251668992" behindDoc="1" locked="0" layoutInCell="1" allowOverlap="1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108585</wp:posOffset>
                  </wp:positionV>
                  <wp:extent cx="929640" cy="581025"/>
                  <wp:effectExtent l="19050" t="0" r="3810" b="0"/>
                  <wp:wrapThrough wrapText="bothSides">
                    <wp:wrapPolygon edited="0">
                      <wp:start x="-443" y="0"/>
                      <wp:lineTo x="-443" y="21246"/>
                      <wp:lineTo x="21689" y="21246"/>
                      <wp:lineTo x="21689" y="0"/>
                      <wp:lineTo x="-443" y="0"/>
                    </wp:wrapPolygon>
                  </wp:wrapThrough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741AE" w:rsidRPr="00BF175F">
              <w:rPr>
                <w:rFonts w:ascii="Angsana New" w:hAnsi="Angsana New" w:hint="cs"/>
                <w:szCs w:val="24"/>
                <w:cs/>
              </w:rPr>
              <w:t>เครื่องหมายการค้า</w:t>
            </w:r>
          </w:p>
          <w:p w:rsidR="00EF5920" w:rsidRPr="00BF175F" w:rsidRDefault="00EF5920" w:rsidP="009221C5">
            <w:pPr>
              <w:tabs>
                <w:tab w:val="left" w:pos="4680"/>
              </w:tabs>
              <w:jc w:val="center"/>
              <w:rPr>
                <w:rFonts w:ascii="Angsana New" w:hAnsi="Angsana New"/>
                <w:szCs w:val="24"/>
              </w:rPr>
            </w:pPr>
            <w:r w:rsidRPr="00BF175F">
              <w:rPr>
                <w:rFonts w:ascii="Angsana New" w:hAnsi="Angsana New"/>
                <w:szCs w:val="24"/>
              </w:rPr>
              <w:t>“</w:t>
            </w:r>
            <w:r w:rsidR="00C741AE" w:rsidRPr="00BF175F">
              <w:rPr>
                <w:rFonts w:ascii="Angsana New" w:hAnsi="Angsana New"/>
                <w:szCs w:val="24"/>
              </w:rPr>
              <w:t>KASET BRAND</w:t>
            </w:r>
            <w:r w:rsidRPr="00BF175F">
              <w:rPr>
                <w:rFonts w:ascii="Angsana New" w:hAnsi="Angsana New"/>
                <w:szCs w:val="24"/>
              </w:rPr>
              <w:t>”</w:t>
            </w:r>
          </w:p>
        </w:tc>
        <w:tc>
          <w:tcPr>
            <w:tcW w:w="1588" w:type="dxa"/>
          </w:tcPr>
          <w:p w:rsidR="00EF5920" w:rsidRPr="00BF175F" w:rsidRDefault="00EF5920" w:rsidP="009221C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บมจ.ไทยฮา</w:t>
            </w:r>
          </w:p>
        </w:tc>
        <w:tc>
          <w:tcPr>
            <w:tcW w:w="1762" w:type="dxa"/>
          </w:tcPr>
          <w:p w:rsidR="00EF5920" w:rsidRPr="00BF175F" w:rsidRDefault="00C741AE" w:rsidP="00D0663B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ข้าว โจ๊ก</w:t>
            </w:r>
            <w:r w:rsidRPr="00BF175F">
              <w:rPr>
                <w:rFonts w:ascii="Angsana New" w:hAnsi="Angsana New"/>
                <w:sz w:val="28"/>
              </w:rPr>
              <w:t xml:space="preserve"> </w:t>
            </w:r>
            <w:r w:rsidRPr="00BF175F">
              <w:rPr>
                <w:rFonts w:ascii="Angsana New" w:hAnsi="Angsana New" w:hint="cs"/>
                <w:sz w:val="28"/>
                <w:cs/>
              </w:rPr>
              <w:t>วุ้นเส้นกึ่งสำเร็จรูป</w:t>
            </w:r>
          </w:p>
        </w:tc>
        <w:tc>
          <w:tcPr>
            <w:tcW w:w="1865" w:type="dxa"/>
          </w:tcPr>
          <w:p w:rsidR="00D0663B" w:rsidRPr="00BF175F" w:rsidRDefault="00C741AE" w:rsidP="009221C5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 xml:space="preserve">161101596 / </w:t>
            </w:r>
          </w:p>
          <w:p w:rsidR="00EF5920" w:rsidRPr="00BF175F" w:rsidRDefault="00C741AE" w:rsidP="009221C5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ประเทศไทย</w:t>
            </w:r>
          </w:p>
        </w:tc>
        <w:tc>
          <w:tcPr>
            <w:tcW w:w="1895" w:type="dxa"/>
          </w:tcPr>
          <w:p w:rsidR="00EF5920" w:rsidRPr="00BF175F" w:rsidRDefault="00C741AE" w:rsidP="00D0663B">
            <w:pPr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10 ปี ตั้งแต่ 4 กุมภาพันธ์ 2558 ถึง 3 กุมภาพันธ์ 2568</w:t>
            </w:r>
          </w:p>
        </w:tc>
      </w:tr>
    </w:tbl>
    <w:p w:rsidR="00EF5920" w:rsidRPr="00BF175F" w:rsidRDefault="00EF5920" w:rsidP="00EF5920">
      <w:pPr>
        <w:jc w:val="both"/>
        <w:rPr>
          <w:rFonts w:ascii="Angsana New" w:hAnsi="Angsana New"/>
          <w:b/>
          <w:bCs/>
          <w:sz w:val="28"/>
        </w:rPr>
      </w:pPr>
    </w:p>
    <w:p w:rsidR="00EF5920" w:rsidRPr="004C2A92" w:rsidRDefault="00EF5920" w:rsidP="00EF5920">
      <w:pPr>
        <w:numPr>
          <w:ilvl w:val="1"/>
          <w:numId w:val="14"/>
        </w:numPr>
        <w:jc w:val="both"/>
        <w:rPr>
          <w:rFonts w:ascii="Angsana New" w:hAnsi="Angsana New"/>
          <w:b/>
          <w:bCs/>
          <w:sz w:val="28"/>
        </w:rPr>
      </w:pPr>
      <w:r w:rsidRPr="004C2A92">
        <w:rPr>
          <w:rFonts w:ascii="Angsana New" w:hAnsi="Angsana New" w:hint="cs"/>
          <w:b/>
          <w:bCs/>
          <w:sz w:val="28"/>
          <w:cs/>
        </w:rPr>
        <w:t>นโยบายการลงทุนในบริษัทย่อย</w:t>
      </w:r>
    </w:p>
    <w:p w:rsidR="00EF5920" w:rsidRPr="004C2A92" w:rsidRDefault="006365D3" w:rsidP="004C2A92">
      <w:pPr>
        <w:ind w:firstLine="900"/>
        <w:jc w:val="thaiDistribute"/>
        <w:rPr>
          <w:rFonts w:ascii="Angsana New" w:hAnsi="Angsana New"/>
          <w:sz w:val="28"/>
          <w:cs/>
        </w:rPr>
      </w:pPr>
      <w:r w:rsidRPr="004C2A92">
        <w:rPr>
          <w:rFonts w:ascii="Angsana New" w:hAnsi="Angsana New" w:hint="cs"/>
          <w:sz w:val="28"/>
          <w:cs/>
        </w:rPr>
        <w:t>ด้วย</w:t>
      </w:r>
      <w:r w:rsidR="00EF5920" w:rsidRPr="004C2A92">
        <w:rPr>
          <w:rFonts w:ascii="Angsana New" w:hAnsi="Angsana New" w:hint="cs"/>
          <w:sz w:val="28"/>
          <w:cs/>
        </w:rPr>
        <w:t xml:space="preserve">บริษัทมีแผนที่จะลงทุนในกิจการโรงสี และโรงปรับปรุงคุณภาพข้าวสาร ในประเทศสาธารณรัฐประชาธิปไตยประชาชนลาว เพื่อรองรับการขยายตัวการเติบโตของธุรกิจในเขตประชาคมเศรษฐกิจอาเซียน หรือ </w:t>
      </w:r>
      <w:r w:rsidR="00EF5920" w:rsidRPr="004C2A92">
        <w:rPr>
          <w:rFonts w:ascii="Angsana New" w:hAnsi="Angsana New"/>
          <w:sz w:val="28"/>
        </w:rPr>
        <w:t xml:space="preserve">AEC </w:t>
      </w:r>
      <w:r w:rsidR="00EF5920" w:rsidRPr="004C2A92">
        <w:rPr>
          <w:rFonts w:ascii="Angsana New" w:hAnsi="Angsana New" w:hint="cs"/>
          <w:sz w:val="28"/>
          <w:cs/>
        </w:rPr>
        <w:t xml:space="preserve">และได้เล็งเห็นถึงแนวโน้มของธุรกิจข้าวในประเทศสาธารณรัฐประชาธิปไตยประชาชนลาว เนื่องจากเป็นแหล่งปลูกข้าวหอมมะลิที่มีคุณภาพดี </w:t>
      </w:r>
      <w:r w:rsidRPr="004C2A92">
        <w:rPr>
          <w:rFonts w:ascii="Angsana New" w:hAnsi="Angsana New" w:hint="cs"/>
          <w:sz w:val="28"/>
          <w:cs/>
        </w:rPr>
        <w:t>ดังนั้น ภายหลังจากที่ได้รับอนุมัติจากค</w:t>
      </w:r>
      <w:r w:rsidR="00EF5920" w:rsidRPr="004C2A92">
        <w:rPr>
          <w:rFonts w:ascii="Angsana New" w:hAnsi="Angsana New" w:hint="cs"/>
          <w:sz w:val="28"/>
          <w:cs/>
        </w:rPr>
        <w:t xml:space="preserve">ณะกรรมการบริษัท </w:t>
      </w:r>
      <w:r w:rsidR="00B3048D" w:rsidRPr="004C2A92">
        <w:rPr>
          <w:rFonts w:ascii="Angsana New" w:hAnsi="Angsana New" w:hint="cs"/>
          <w:sz w:val="28"/>
          <w:cs/>
        </w:rPr>
        <w:t xml:space="preserve">ในปี </w:t>
      </w:r>
      <w:r w:rsidR="00EF5920" w:rsidRPr="004C2A92">
        <w:rPr>
          <w:rFonts w:ascii="Angsana New" w:hAnsi="Angsana New" w:hint="cs"/>
          <w:sz w:val="28"/>
          <w:cs/>
        </w:rPr>
        <w:t xml:space="preserve">2556 </w:t>
      </w:r>
      <w:r w:rsidR="00B3048D" w:rsidRPr="004C2A92">
        <w:rPr>
          <w:rFonts w:ascii="Angsana New" w:hAnsi="Angsana New" w:hint="cs"/>
          <w:sz w:val="28"/>
          <w:cs/>
        </w:rPr>
        <w:t>เพื่อ</w:t>
      </w:r>
      <w:r w:rsidR="00EF5920" w:rsidRPr="004C2A92">
        <w:rPr>
          <w:rFonts w:ascii="Angsana New" w:hAnsi="Angsana New" w:hint="cs"/>
          <w:sz w:val="28"/>
          <w:cs/>
        </w:rPr>
        <w:t xml:space="preserve">จัดตั้งบริษัท เกษตรลาว จำกัด ผู้เดียว ในประเทศสาธารณรัฐประชาธิปไตยประชาชนลาว เพื่อประกอบกิจการโรงสี และโรงปรับปรุงคุณภาพข้าวสาร </w:t>
      </w:r>
      <w:r w:rsidR="00B3048D" w:rsidRPr="004C2A92">
        <w:rPr>
          <w:rFonts w:ascii="Angsana New" w:hAnsi="Angsana New" w:hint="cs"/>
          <w:sz w:val="28"/>
          <w:cs/>
        </w:rPr>
        <w:t xml:space="preserve">บริษัทจึงได้ดำเนินการจดทะเบียนจัดตั้งบริษัทย่อยดังกล่าวจนแล้วเสร็จ </w:t>
      </w:r>
      <w:r w:rsidR="00EF5920" w:rsidRPr="004C2A92">
        <w:rPr>
          <w:rFonts w:ascii="Angsana New" w:hAnsi="Angsana New" w:hint="cs"/>
          <w:sz w:val="28"/>
          <w:cs/>
        </w:rPr>
        <w:t>ในเดือนมีนาคม 2557</w:t>
      </w:r>
    </w:p>
    <w:p w:rsidR="00EF5920" w:rsidRPr="004C2A92" w:rsidRDefault="00EF5920" w:rsidP="00EF7B43">
      <w:pPr>
        <w:tabs>
          <w:tab w:val="left" w:pos="900"/>
        </w:tabs>
        <w:rPr>
          <w:rFonts w:ascii="Angsana New"/>
          <w:sz w:val="28"/>
        </w:rPr>
      </w:pPr>
    </w:p>
    <w:p w:rsidR="00EF5920" w:rsidRPr="004C2A92" w:rsidRDefault="00EF5920" w:rsidP="00EF5920">
      <w:pPr>
        <w:numPr>
          <w:ilvl w:val="0"/>
          <w:numId w:val="16"/>
        </w:numPr>
        <w:tabs>
          <w:tab w:val="clear" w:pos="720"/>
        </w:tabs>
        <w:ind w:left="360"/>
        <w:rPr>
          <w:rFonts w:ascii="Angsana New" w:hAnsi="Angsana New"/>
          <w:b/>
          <w:bCs/>
          <w:sz w:val="28"/>
        </w:rPr>
      </w:pPr>
      <w:r w:rsidRPr="004C2A92">
        <w:rPr>
          <w:rFonts w:ascii="Angsana New" w:hAnsi="Angsana New"/>
          <w:b/>
          <w:bCs/>
          <w:sz w:val="28"/>
          <w:cs/>
        </w:rPr>
        <w:t>ข้อพิพาททางกฎหมาย</w:t>
      </w:r>
    </w:p>
    <w:p w:rsidR="006F6490" w:rsidRPr="004C2A92" w:rsidRDefault="006F6490" w:rsidP="006F649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rPr>
          <w:rFonts w:ascii="Angsana New" w:hAnsi="Angsana New"/>
          <w:sz w:val="28"/>
          <w:cs/>
        </w:rPr>
      </w:pPr>
      <w:r w:rsidRPr="004C2A92">
        <w:rPr>
          <w:rFonts w:ascii="Angsana New" w:hAnsi="Angsana New" w:hint="cs"/>
          <w:sz w:val="28"/>
          <w:cs/>
        </w:rPr>
        <w:tab/>
      </w:r>
      <w:r w:rsidRPr="004C2A92">
        <w:rPr>
          <w:rFonts w:ascii="Angsana New" w:hAnsi="Angsana New" w:hint="cs"/>
          <w:sz w:val="28"/>
          <w:cs/>
        </w:rPr>
        <w:tab/>
      </w:r>
      <w:r w:rsidRPr="004C2A92">
        <w:rPr>
          <w:rFonts w:ascii="Angsana New" w:hAnsi="Angsana New"/>
          <w:sz w:val="28"/>
        </w:rPr>
        <w:tab/>
      </w:r>
      <w:r w:rsidRPr="004C2A92">
        <w:rPr>
          <w:rFonts w:ascii="Angsana New" w:hAnsi="Angsana New"/>
          <w:sz w:val="28"/>
          <w:cs/>
        </w:rPr>
        <w:t>ในปี</w:t>
      </w:r>
      <w:r w:rsidRPr="004C2A92">
        <w:rPr>
          <w:rFonts w:ascii="Angsana New" w:hAnsi="Angsana New"/>
          <w:spacing w:val="-2"/>
          <w:sz w:val="28"/>
          <w:cs/>
        </w:rPr>
        <w:t xml:space="preserve"> </w:t>
      </w:r>
      <w:r w:rsidRPr="004C2A92">
        <w:rPr>
          <w:rFonts w:ascii="Angsana New" w:hAnsi="Angsana New"/>
          <w:spacing w:val="-2"/>
          <w:sz w:val="28"/>
        </w:rPr>
        <w:t xml:space="preserve">2561 </w:t>
      </w:r>
      <w:r w:rsidR="004C2A92" w:rsidRPr="004C2A92">
        <w:rPr>
          <w:rFonts w:ascii="Angsana New" w:hAnsi="Angsana New"/>
          <w:spacing w:val="-2"/>
          <w:sz w:val="28"/>
          <w:cs/>
        </w:rPr>
        <w:t>บริษัท</w:t>
      </w:r>
      <w:r w:rsidRPr="004C2A92">
        <w:rPr>
          <w:rFonts w:ascii="Angsana New" w:hAnsi="Angsana New"/>
          <w:spacing w:val="-2"/>
          <w:sz w:val="28"/>
          <w:cs/>
        </w:rPr>
        <w:t xml:space="preserve">ได้รับหนังสือประเมินภาษีเงินได้นิติบุคคลสำหรับปี </w:t>
      </w:r>
      <w:r w:rsidRPr="004C2A92">
        <w:rPr>
          <w:rFonts w:ascii="Angsana New" w:hAnsi="Angsana New"/>
          <w:spacing w:val="-2"/>
          <w:sz w:val="28"/>
        </w:rPr>
        <w:t>2553</w:t>
      </w:r>
      <w:r w:rsidRPr="004C2A92">
        <w:rPr>
          <w:rFonts w:ascii="Angsana New" w:hAnsi="Angsana New"/>
          <w:spacing w:val="-2"/>
          <w:sz w:val="28"/>
          <w:cs/>
        </w:rPr>
        <w:t xml:space="preserve"> จาก</w:t>
      </w:r>
      <w:r w:rsidR="004C2A92" w:rsidRPr="004C2A92">
        <w:rPr>
          <w:rFonts w:ascii="Angsana New" w:hAnsi="Angsana New" w:hint="cs"/>
          <w:spacing w:val="-2"/>
          <w:sz w:val="28"/>
          <w:cs/>
        </w:rPr>
        <w:t>กรม</w:t>
      </w:r>
      <w:r w:rsidRPr="004C2A92">
        <w:rPr>
          <w:rFonts w:ascii="Angsana New" w:hAnsi="Angsana New"/>
          <w:spacing w:val="-2"/>
          <w:sz w:val="28"/>
          <w:cs/>
        </w:rPr>
        <w:t xml:space="preserve">สรรพากร เป็นจำนวนเงิน </w:t>
      </w:r>
      <w:r w:rsidRPr="004C2A92">
        <w:rPr>
          <w:rFonts w:ascii="Angsana New" w:hAnsi="Angsana New"/>
          <w:spacing w:val="-2"/>
          <w:sz w:val="28"/>
        </w:rPr>
        <w:t xml:space="preserve">6.43 </w:t>
      </w:r>
      <w:r w:rsidRPr="004C2A92">
        <w:rPr>
          <w:rFonts w:ascii="Angsana New" w:hAnsi="Angsana New"/>
          <w:spacing w:val="-2"/>
          <w:sz w:val="28"/>
          <w:cs/>
        </w:rPr>
        <w:t xml:space="preserve">ล้านบาท ประกอบด้วย ค่าภาษีเงินได้นิติบุคคลที่ต้องชำระเพิ่มเติม </w:t>
      </w:r>
      <w:r w:rsidRPr="004C2A92">
        <w:rPr>
          <w:rFonts w:ascii="Angsana New" w:hAnsi="Angsana New"/>
          <w:spacing w:val="-2"/>
          <w:sz w:val="28"/>
        </w:rPr>
        <w:t xml:space="preserve">2.14 </w:t>
      </w:r>
      <w:r w:rsidRPr="004C2A92">
        <w:rPr>
          <w:rFonts w:ascii="Angsana New" w:hAnsi="Angsana New"/>
          <w:spacing w:val="-2"/>
          <w:sz w:val="28"/>
          <w:cs/>
        </w:rPr>
        <w:t xml:space="preserve">ล้านบาท เบี้ยปรับและเงินเพิ่ม </w:t>
      </w:r>
      <w:r w:rsidRPr="004C2A92">
        <w:rPr>
          <w:rFonts w:ascii="Angsana New" w:hAnsi="Angsana New"/>
          <w:spacing w:val="-2"/>
          <w:sz w:val="28"/>
        </w:rPr>
        <w:t xml:space="preserve">4.29 </w:t>
      </w:r>
      <w:r w:rsidRPr="004C2A92">
        <w:rPr>
          <w:rFonts w:ascii="Angsana New" w:hAnsi="Angsana New"/>
          <w:spacing w:val="-2"/>
          <w:sz w:val="28"/>
          <w:cs/>
        </w:rPr>
        <w:t>ล้านบาท</w:t>
      </w:r>
      <w:r w:rsidRPr="004C2A92">
        <w:rPr>
          <w:rFonts w:ascii="Angsana New" w:hAnsi="Angsana New"/>
          <w:spacing w:val="-2"/>
          <w:sz w:val="28"/>
        </w:rPr>
        <w:t xml:space="preserve"> </w:t>
      </w:r>
      <w:r w:rsidRPr="004C2A92">
        <w:rPr>
          <w:rFonts w:ascii="Angsana New" w:hAnsi="Angsana New"/>
          <w:spacing w:val="-2"/>
          <w:sz w:val="28"/>
          <w:cs/>
        </w:rPr>
        <w:t xml:space="preserve">โดยเมื่อวันที่ </w:t>
      </w:r>
      <w:r w:rsidRPr="004C2A92">
        <w:rPr>
          <w:rFonts w:ascii="Angsana New" w:hAnsi="Angsana New"/>
          <w:spacing w:val="-2"/>
          <w:sz w:val="28"/>
        </w:rPr>
        <w:t xml:space="preserve">1 </w:t>
      </w:r>
      <w:r w:rsidRPr="004C2A92">
        <w:rPr>
          <w:rFonts w:ascii="Angsana New" w:hAnsi="Angsana New"/>
          <w:spacing w:val="-2"/>
          <w:sz w:val="28"/>
          <w:cs/>
        </w:rPr>
        <w:t xml:space="preserve">พฤศจิกายน </w:t>
      </w:r>
      <w:r w:rsidRPr="004C2A92">
        <w:rPr>
          <w:rFonts w:ascii="Angsana New" w:hAnsi="Angsana New"/>
          <w:spacing w:val="-2"/>
          <w:sz w:val="28"/>
        </w:rPr>
        <w:t xml:space="preserve">2561 </w:t>
      </w:r>
      <w:r w:rsidR="004C2A92" w:rsidRPr="004C2A92">
        <w:rPr>
          <w:rFonts w:ascii="Angsana New" w:hAnsi="Angsana New"/>
          <w:spacing w:val="-2"/>
          <w:sz w:val="28"/>
          <w:cs/>
        </w:rPr>
        <w:t>บริษัท</w:t>
      </w:r>
      <w:r w:rsidRPr="004C2A92">
        <w:rPr>
          <w:rFonts w:ascii="Angsana New" w:hAnsi="Angsana New"/>
          <w:spacing w:val="-2"/>
          <w:sz w:val="28"/>
          <w:cs/>
        </w:rPr>
        <w:t>ได้ยื่นอุทธรณ์ต่ออธิบดีกรมสรรพากร ซึ่งผลของการพิจารณาอุทธรณ์ยังไม่ทราบได้ในขณะนี้ อย่างไรก็ตามบริษัทฯได้จ่ายชำระ</w:t>
      </w:r>
      <w:r w:rsidRPr="004C2A92">
        <w:rPr>
          <w:rFonts w:ascii="Angsana New" w:hAnsi="Angsana New"/>
          <w:spacing w:val="-6"/>
          <w:sz w:val="28"/>
          <w:cs/>
        </w:rPr>
        <w:t xml:space="preserve">เฉพาะค่าภาษีเงินได้นิติบุคคลที่ต้องชำระเพิ่มเติมจำนวน </w:t>
      </w:r>
      <w:r w:rsidRPr="004C2A92">
        <w:rPr>
          <w:rFonts w:ascii="Angsana New" w:hAnsi="Angsana New"/>
          <w:spacing w:val="-6"/>
          <w:sz w:val="28"/>
        </w:rPr>
        <w:t xml:space="preserve">2.14 </w:t>
      </w:r>
      <w:r w:rsidRPr="004C2A92">
        <w:rPr>
          <w:rFonts w:ascii="Angsana New" w:hAnsi="Angsana New"/>
          <w:spacing w:val="-6"/>
          <w:sz w:val="28"/>
          <w:cs/>
        </w:rPr>
        <w:t xml:space="preserve">ล้านบาท  </w:t>
      </w:r>
      <w:r w:rsidRPr="004C2A92">
        <w:rPr>
          <w:rFonts w:ascii="Angsana New" w:hAnsi="Angsana New" w:hint="cs"/>
          <w:spacing w:val="-6"/>
          <w:sz w:val="28"/>
          <w:cs/>
        </w:rPr>
        <w:t>และออกหนังสือค้ำประกันทุเลาการเสียภาษีกับ</w:t>
      </w:r>
      <w:r w:rsidR="004C2A92" w:rsidRPr="004C2A92">
        <w:rPr>
          <w:rFonts w:ascii="Angsana New" w:hAnsi="Angsana New" w:hint="cs"/>
          <w:spacing w:val="-6"/>
          <w:sz w:val="28"/>
          <w:cs/>
        </w:rPr>
        <w:t>กรม</w:t>
      </w:r>
      <w:r w:rsidRPr="004C2A92">
        <w:rPr>
          <w:rFonts w:ascii="Angsana New" w:hAnsi="Angsana New" w:hint="cs"/>
          <w:spacing w:val="-6"/>
          <w:sz w:val="28"/>
          <w:cs/>
        </w:rPr>
        <w:t xml:space="preserve">สรรพากรจำนวน </w:t>
      </w:r>
      <w:r w:rsidRPr="004C2A92">
        <w:rPr>
          <w:rFonts w:ascii="Angsana New" w:hAnsi="Angsana New"/>
          <w:spacing w:val="-6"/>
          <w:sz w:val="28"/>
        </w:rPr>
        <w:t>4.29</w:t>
      </w:r>
      <w:r w:rsidRPr="004C2A92">
        <w:rPr>
          <w:rFonts w:ascii="Angsana New" w:hAnsi="Angsana New" w:hint="cs"/>
          <w:spacing w:val="-6"/>
          <w:sz w:val="28"/>
          <w:cs/>
        </w:rPr>
        <w:t xml:space="preserve"> ล้านบาท </w:t>
      </w:r>
    </w:p>
    <w:p w:rsidR="00EF5920" w:rsidRPr="00BF175F" w:rsidRDefault="00EF5920" w:rsidP="00EF5920"/>
    <w:p w:rsidR="00EF5920" w:rsidRDefault="00EF5920" w:rsidP="00EF7B43">
      <w:pPr>
        <w:tabs>
          <w:tab w:val="left" w:pos="900"/>
        </w:tabs>
        <w:rPr>
          <w:rFonts w:ascii="Angsana New"/>
          <w:sz w:val="28"/>
        </w:rPr>
      </w:pPr>
    </w:p>
    <w:p w:rsidR="004C2A92" w:rsidRPr="00BF175F" w:rsidRDefault="004C2A92" w:rsidP="00EF7B43">
      <w:pPr>
        <w:tabs>
          <w:tab w:val="left" w:pos="900"/>
        </w:tabs>
        <w:rPr>
          <w:rFonts w:ascii="Angsana New"/>
          <w:sz w:val="28"/>
        </w:rPr>
      </w:pPr>
    </w:p>
    <w:p w:rsidR="00EF5920" w:rsidRPr="00BF175F" w:rsidRDefault="00EF5920" w:rsidP="00EF5920">
      <w:pPr>
        <w:numPr>
          <w:ilvl w:val="0"/>
          <w:numId w:val="17"/>
        </w:numPr>
        <w:tabs>
          <w:tab w:val="clear" w:pos="900"/>
        </w:tabs>
        <w:ind w:left="360"/>
        <w:rPr>
          <w:rFonts w:ascii="Angsana New" w:hAnsi="Angsana New"/>
          <w:b/>
          <w:bCs/>
          <w:sz w:val="32"/>
          <w:szCs w:val="32"/>
        </w:rPr>
      </w:pPr>
      <w:r w:rsidRPr="00BF175F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ข้อมูลทั่วไปและข้อมูลสำคัญอื่น</w:t>
      </w:r>
    </w:p>
    <w:p w:rsidR="00EF5920" w:rsidRPr="00BF175F" w:rsidRDefault="00EF5920" w:rsidP="00EF5920">
      <w:pPr>
        <w:numPr>
          <w:ilvl w:val="1"/>
          <w:numId w:val="17"/>
        </w:numPr>
        <w:jc w:val="both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 w:hint="cs"/>
          <w:b/>
          <w:bCs/>
          <w:sz w:val="28"/>
          <w:cs/>
        </w:rPr>
        <w:t>ข้อมูลทั่วไป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sz w:val="28"/>
          <w:cs/>
        </w:rPr>
      </w:pPr>
      <w:r w:rsidRPr="00BF175F">
        <w:rPr>
          <w:rFonts w:ascii="Angsana New" w:hAnsi="Angsana New"/>
          <w:sz w:val="28"/>
          <w:cs/>
        </w:rPr>
        <w:t>ชื่อบริษัท</w:t>
      </w: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</w:rPr>
        <w:t>:</w:t>
      </w:r>
      <w:r w:rsidRPr="00BF175F">
        <w:rPr>
          <w:rFonts w:ascii="Angsana New" w:hAnsi="Angsana New"/>
          <w:sz w:val="28"/>
          <w:cs/>
        </w:rPr>
        <w:tab/>
        <w:t>บริษัท ไทยฮา จำกัด (มหาชน)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sz w:val="28"/>
          <w:cs/>
        </w:rPr>
      </w:pPr>
      <w:r w:rsidRPr="00BF175F">
        <w:rPr>
          <w:rFonts w:ascii="Angsana New" w:hAnsi="Angsana New"/>
          <w:sz w:val="28"/>
          <w:cs/>
        </w:rPr>
        <w:t>ลักษณะการประกอบธุรกิจ</w:t>
      </w: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</w:rPr>
        <w:t>:</w:t>
      </w:r>
      <w:r w:rsidRPr="00BF175F">
        <w:rPr>
          <w:rFonts w:ascii="Angsana New" w:hAnsi="Angsana New"/>
          <w:sz w:val="28"/>
          <w:cs/>
        </w:rPr>
        <w:tab/>
        <w:t>ผู้ผลิตและจำหน่ายสินค้าทางการเกษตร ทั้งในและต่างประเทศ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ที่ตั้งสำนักงานใหญ่</w:t>
      </w: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</w:rPr>
        <w:t>:</w:t>
      </w: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 w:hint="cs"/>
          <w:sz w:val="28"/>
          <w:cs/>
        </w:rPr>
        <w:t>140 หมู่ 5 ตำบลบางกระทึก อำเภอสามพราน จังหวัดนครปฐม 73210</w:t>
      </w:r>
    </w:p>
    <w:p w:rsidR="00C741AE" w:rsidRPr="00BF175F" w:rsidRDefault="00EF5920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  <w:cs/>
        </w:rPr>
        <w:tab/>
        <w:t>โทรศัพท์ 02-</w:t>
      </w:r>
      <w:r w:rsidRPr="00BF175F">
        <w:rPr>
          <w:rFonts w:ascii="Angsana New" w:hAnsi="Angsana New" w:hint="cs"/>
          <w:sz w:val="28"/>
          <w:cs/>
        </w:rPr>
        <w:t>482-1661-6</w:t>
      </w:r>
      <w:r w:rsidRPr="00BF175F">
        <w:rPr>
          <w:rFonts w:ascii="Angsana New" w:hAnsi="Angsana New"/>
          <w:sz w:val="28"/>
          <w:cs/>
        </w:rPr>
        <w:t xml:space="preserve">         </w:t>
      </w:r>
    </w:p>
    <w:p w:rsidR="00EF5920" w:rsidRPr="00BF175F" w:rsidRDefault="00C741AE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sz w:val="28"/>
          <w:cs/>
        </w:rPr>
      </w:pPr>
      <w:r w:rsidRPr="00BF175F">
        <w:rPr>
          <w:rFonts w:ascii="Angsana New" w:hAnsi="Angsana New" w:hint="cs"/>
          <w:sz w:val="28"/>
          <w:cs/>
        </w:rPr>
        <w:tab/>
      </w:r>
      <w:r w:rsidRPr="00BF175F">
        <w:rPr>
          <w:rFonts w:ascii="Angsana New" w:hAnsi="Angsana New" w:hint="cs"/>
          <w:sz w:val="28"/>
          <w:cs/>
        </w:rPr>
        <w:tab/>
      </w:r>
      <w:r w:rsidRPr="00BF175F">
        <w:rPr>
          <w:rFonts w:ascii="Angsana New" w:hAnsi="Angsana New" w:hint="cs"/>
          <w:sz w:val="28"/>
          <w:cs/>
        </w:rPr>
        <w:tab/>
      </w:r>
      <w:r w:rsidR="00EF5920" w:rsidRPr="00BF175F">
        <w:rPr>
          <w:rFonts w:ascii="Angsana New" w:hAnsi="Angsana New"/>
          <w:sz w:val="28"/>
          <w:cs/>
        </w:rPr>
        <w:t>โทรสาร 0</w:t>
      </w:r>
      <w:r w:rsidR="00EF5920" w:rsidRPr="00BF175F">
        <w:rPr>
          <w:rFonts w:ascii="Angsana New" w:hAnsi="Angsana New" w:hint="cs"/>
          <w:sz w:val="28"/>
          <w:cs/>
        </w:rPr>
        <w:t>34-288-415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เลขทะเบียนบริษัท</w:t>
      </w: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</w:rPr>
        <w:t>:</w:t>
      </w:r>
      <w:r w:rsidRPr="00BF175F">
        <w:rPr>
          <w:rFonts w:ascii="Angsana New" w:hAnsi="Angsana New"/>
          <w:sz w:val="28"/>
          <w:cs/>
        </w:rPr>
        <w:tab/>
        <w:t>บมจ.เลขที่ 0107574700311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</w:rPr>
        <w:t>Homepage</w:t>
      </w: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</w:rPr>
        <w:t>:</w:t>
      </w: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</w:rPr>
        <w:t>http://www.kasetbrand.com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sz w:val="28"/>
          <w:cs/>
        </w:rPr>
      </w:pPr>
      <w:r w:rsidRPr="00BF175F">
        <w:rPr>
          <w:rFonts w:ascii="Angsana New" w:hAnsi="Angsana New"/>
          <w:sz w:val="28"/>
          <w:cs/>
        </w:rPr>
        <w:t>ทุนจดทะเบียน</w:t>
      </w:r>
      <w:r w:rsidRPr="00BF175F">
        <w:rPr>
          <w:rFonts w:ascii="Angsana New" w:hAnsi="Angsana New"/>
          <w:sz w:val="28"/>
        </w:rPr>
        <w:tab/>
        <w:t xml:space="preserve">: </w:t>
      </w:r>
      <w:r w:rsidRPr="00BF175F">
        <w:rPr>
          <w:rFonts w:ascii="Angsana New" w:hAnsi="Angsana New"/>
          <w:sz w:val="28"/>
        </w:rPr>
        <w:tab/>
      </w:r>
      <w:r w:rsidRPr="00BF175F">
        <w:rPr>
          <w:rFonts w:ascii="Angsana New" w:hAnsi="Angsana New"/>
          <w:sz w:val="28"/>
          <w:cs/>
        </w:rPr>
        <w:t>หุ้นสามัญ 2</w:t>
      </w:r>
      <w:r w:rsidR="00B3048D" w:rsidRPr="00BF175F">
        <w:rPr>
          <w:rFonts w:ascii="Angsana New" w:hAnsi="Angsana New" w:hint="cs"/>
          <w:sz w:val="28"/>
          <w:cs/>
        </w:rPr>
        <w:t>92</w:t>
      </w:r>
      <w:r w:rsidRPr="00BF175F">
        <w:rPr>
          <w:rFonts w:ascii="Angsana New" w:hAnsi="Angsana New"/>
          <w:sz w:val="28"/>
          <w:cs/>
        </w:rPr>
        <w:t>,</w:t>
      </w:r>
      <w:r w:rsidR="00B3048D" w:rsidRPr="00BF175F">
        <w:rPr>
          <w:rFonts w:ascii="Angsana New" w:hAnsi="Angsana New" w:hint="cs"/>
          <w:sz w:val="28"/>
          <w:cs/>
        </w:rPr>
        <w:t>5</w:t>
      </w:r>
      <w:r w:rsidRPr="00BF175F">
        <w:rPr>
          <w:rFonts w:ascii="Angsana New" w:hAnsi="Angsana New"/>
          <w:sz w:val="28"/>
          <w:cs/>
        </w:rPr>
        <w:t xml:space="preserve">00,000 หุ้น มูลค่าตราไว้หุ้นละ 1 บาท รวม </w:t>
      </w:r>
      <w:r w:rsidRPr="00BF175F">
        <w:rPr>
          <w:rFonts w:ascii="Angsana New" w:hAnsi="Angsana New" w:hint="cs"/>
          <w:sz w:val="28"/>
          <w:cs/>
        </w:rPr>
        <w:t>2</w:t>
      </w:r>
      <w:r w:rsidR="00B3048D" w:rsidRPr="00BF175F">
        <w:rPr>
          <w:rFonts w:ascii="Angsana New" w:hAnsi="Angsana New" w:hint="cs"/>
          <w:sz w:val="28"/>
          <w:cs/>
        </w:rPr>
        <w:t>92</w:t>
      </w:r>
      <w:r w:rsidRPr="00BF175F">
        <w:rPr>
          <w:rFonts w:ascii="Angsana New" w:hAnsi="Angsana New"/>
          <w:sz w:val="28"/>
          <w:cs/>
        </w:rPr>
        <w:t>,</w:t>
      </w:r>
      <w:r w:rsidR="00B3048D" w:rsidRPr="00BF175F">
        <w:rPr>
          <w:rFonts w:ascii="Angsana New" w:hAnsi="Angsana New" w:hint="cs"/>
          <w:sz w:val="28"/>
          <w:cs/>
        </w:rPr>
        <w:t>5</w:t>
      </w:r>
      <w:r w:rsidRPr="00BF175F">
        <w:rPr>
          <w:rFonts w:ascii="Angsana New" w:hAnsi="Angsana New"/>
          <w:sz w:val="28"/>
          <w:cs/>
        </w:rPr>
        <w:t>00,000 บาท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ทุนจดทะเบียนเรียกชำระแล้ว</w:t>
      </w: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</w:rPr>
        <w:t xml:space="preserve">: </w:t>
      </w:r>
      <w:r w:rsidRPr="00BF175F">
        <w:rPr>
          <w:rFonts w:ascii="Angsana New" w:hAnsi="Angsana New"/>
          <w:sz w:val="28"/>
        </w:rPr>
        <w:tab/>
      </w:r>
      <w:r w:rsidRPr="00BF175F">
        <w:rPr>
          <w:rFonts w:ascii="Angsana New" w:hAnsi="Angsana New"/>
          <w:sz w:val="28"/>
          <w:cs/>
        </w:rPr>
        <w:t xml:space="preserve">หุ้นสามัญ </w:t>
      </w:r>
      <w:r w:rsidR="00C741AE" w:rsidRPr="00BF175F">
        <w:rPr>
          <w:rFonts w:ascii="Angsana New" w:hAnsi="Angsana New" w:hint="cs"/>
          <w:sz w:val="28"/>
          <w:cs/>
        </w:rPr>
        <w:t>278</w:t>
      </w:r>
      <w:r w:rsidR="00C741AE" w:rsidRPr="00BF175F">
        <w:rPr>
          <w:rFonts w:ascii="Angsana New" w:hAnsi="Angsana New"/>
          <w:sz w:val="28"/>
          <w:cs/>
        </w:rPr>
        <w:t>,</w:t>
      </w:r>
      <w:r w:rsidR="00C741AE" w:rsidRPr="00BF175F">
        <w:rPr>
          <w:rFonts w:ascii="Angsana New" w:hAnsi="Angsana New" w:hint="cs"/>
          <w:sz w:val="28"/>
          <w:cs/>
        </w:rPr>
        <w:t>000</w:t>
      </w:r>
      <w:r w:rsidR="00C741AE" w:rsidRPr="00BF175F">
        <w:rPr>
          <w:rFonts w:ascii="Angsana New" w:hAnsi="Angsana New"/>
          <w:sz w:val="28"/>
          <w:cs/>
        </w:rPr>
        <w:t>,</w:t>
      </w:r>
      <w:r w:rsidR="00C741AE" w:rsidRPr="00BF175F">
        <w:rPr>
          <w:rFonts w:ascii="Angsana New" w:hAnsi="Angsana New" w:hint="cs"/>
          <w:sz w:val="28"/>
          <w:cs/>
        </w:rPr>
        <w:t>000</w:t>
      </w:r>
      <w:r w:rsidR="00C741AE" w:rsidRPr="00BF175F">
        <w:rPr>
          <w:rFonts w:ascii="Angsana New" w:hAnsi="Angsana New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 xml:space="preserve">หุ้น มูลค่าตราไว้หุ้นละ 1 บาท รวม </w:t>
      </w:r>
      <w:r w:rsidRPr="00BF175F">
        <w:rPr>
          <w:rFonts w:ascii="Angsana New" w:hAnsi="Angsana New" w:hint="cs"/>
          <w:sz w:val="28"/>
          <w:cs/>
        </w:rPr>
        <w:t>2</w:t>
      </w:r>
      <w:r w:rsidR="00C741AE" w:rsidRPr="00BF175F">
        <w:rPr>
          <w:rFonts w:ascii="Angsana New" w:hAnsi="Angsana New" w:hint="cs"/>
          <w:sz w:val="28"/>
          <w:cs/>
        </w:rPr>
        <w:t>78</w:t>
      </w:r>
      <w:r w:rsidRPr="00BF175F">
        <w:rPr>
          <w:rFonts w:ascii="Angsana New" w:hAnsi="Angsana New"/>
          <w:sz w:val="28"/>
          <w:cs/>
        </w:rPr>
        <w:t>,</w:t>
      </w:r>
      <w:r w:rsidR="00C741AE" w:rsidRPr="00BF175F">
        <w:rPr>
          <w:rFonts w:ascii="Angsana New" w:hAnsi="Angsana New" w:hint="cs"/>
          <w:sz w:val="28"/>
          <w:cs/>
        </w:rPr>
        <w:t>000</w:t>
      </w:r>
      <w:r w:rsidRPr="00BF175F">
        <w:rPr>
          <w:rFonts w:ascii="Angsana New" w:hAnsi="Angsana New"/>
          <w:sz w:val="28"/>
          <w:cs/>
        </w:rPr>
        <w:t>,</w:t>
      </w:r>
      <w:r w:rsidR="00C741AE" w:rsidRPr="00BF175F">
        <w:rPr>
          <w:rFonts w:ascii="Angsana New" w:hAnsi="Angsana New" w:hint="cs"/>
          <w:sz w:val="28"/>
          <w:cs/>
        </w:rPr>
        <w:t>000</w:t>
      </w:r>
      <w:r w:rsidRPr="00BF175F">
        <w:rPr>
          <w:rFonts w:ascii="Angsana New" w:hAnsi="Angsana New"/>
          <w:sz w:val="28"/>
          <w:cs/>
        </w:rPr>
        <w:t xml:space="preserve"> บาท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sz w:val="28"/>
        </w:rPr>
      </w:pP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/>
          <w:b/>
          <w:bCs/>
          <w:sz w:val="28"/>
          <w:cs/>
        </w:rPr>
        <w:t>นิติบุคคลที่บริษัทถือหุ้นตั้งแต่ร้อยละ 10 ขึ้นไป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5"/>
        <w:gridCol w:w="1861"/>
        <w:gridCol w:w="1550"/>
        <w:gridCol w:w="1632"/>
        <w:gridCol w:w="1440"/>
        <w:gridCol w:w="1260"/>
      </w:tblGrid>
      <w:tr w:rsidR="00EF5920" w:rsidRPr="00BF175F">
        <w:tc>
          <w:tcPr>
            <w:tcW w:w="1725" w:type="dxa"/>
          </w:tcPr>
          <w:p w:rsidR="00EF5920" w:rsidRPr="00BF175F" w:rsidRDefault="00EF5920" w:rsidP="002A38AC">
            <w:pPr>
              <w:tabs>
                <w:tab w:val="left" w:pos="2700"/>
                <w:tab w:val="left" w:pos="3060"/>
                <w:tab w:val="left" w:pos="4320"/>
              </w:tabs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1861" w:type="dxa"/>
          </w:tcPr>
          <w:p w:rsidR="00EF5920" w:rsidRPr="00BF175F" w:rsidRDefault="00EF5920" w:rsidP="002A38AC">
            <w:pPr>
              <w:tabs>
                <w:tab w:val="left" w:pos="2700"/>
                <w:tab w:val="left" w:pos="3060"/>
                <w:tab w:val="left" w:pos="4320"/>
              </w:tabs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ที่อยู่</w:t>
            </w:r>
          </w:p>
        </w:tc>
        <w:tc>
          <w:tcPr>
            <w:tcW w:w="1550" w:type="dxa"/>
          </w:tcPr>
          <w:p w:rsidR="00EF5920" w:rsidRPr="00BF175F" w:rsidRDefault="00EF5920" w:rsidP="002A38AC">
            <w:pPr>
              <w:tabs>
                <w:tab w:val="left" w:pos="2700"/>
                <w:tab w:val="left" w:pos="3060"/>
                <w:tab w:val="left" w:pos="4320"/>
              </w:tabs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ประเภทธุรกิจ</w:t>
            </w:r>
          </w:p>
        </w:tc>
        <w:tc>
          <w:tcPr>
            <w:tcW w:w="1632" w:type="dxa"/>
          </w:tcPr>
          <w:p w:rsidR="00EF5920" w:rsidRPr="00BF175F" w:rsidRDefault="00EF5920" w:rsidP="002A38AC">
            <w:pPr>
              <w:tabs>
                <w:tab w:val="left" w:pos="2700"/>
                <w:tab w:val="left" w:pos="3060"/>
                <w:tab w:val="left" w:pos="4320"/>
              </w:tabs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จำนวนหุ้นสามัญที่ออกจำหน่าย</w:t>
            </w:r>
          </w:p>
        </w:tc>
        <w:tc>
          <w:tcPr>
            <w:tcW w:w="1440" w:type="dxa"/>
          </w:tcPr>
          <w:p w:rsidR="00EF5920" w:rsidRPr="00BF175F" w:rsidRDefault="00EF5920" w:rsidP="002A38AC">
            <w:pPr>
              <w:tabs>
                <w:tab w:val="left" w:pos="2700"/>
                <w:tab w:val="left" w:pos="3060"/>
                <w:tab w:val="left" w:pos="4320"/>
              </w:tabs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จำนวนหุ้นที่ถือ</w:t>
            </w:r>
          </w:p>
        </w:tc>
        <w:tc>
          <w:tcPr>
            <w:tcW w:w="1260" w:type="dxa"/>
          </w:tcPr>
          <w:p w:rsidR="00EF5920" w:rsidRPr="00BF175F" w:rsidRDefault="00EF5920" w:rsidP="002A38AC">
            <w:pPr>
              <w:tabs>
                <w:tab w:val="left" w:pos="2700"/>
                <w:tab w:val="left" w:pos="3060"/>
                <w:tab w:val="left" w:pos="4320"/>
              </w:tabs>
              <w:ind w:hanging="327"/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สัดส่วน</w:t>
            </w:r>
          </w:p>
          <w:p w:rsidR="00EF5920" w:rsidRPr="00BF175F" w:rsidRDefault="00EF5920" w:rsidP="002A38AC">
            <w:pPr>
              <w:tabs>
                <w:tab w:val="left" w:pos="2700"/>
                <w:tab w:val="left" w:pos="3060"/>
                <w:tab w:val="left" w:pos="4320"/>
              </w:tabs>
              <w:ind w:hanging="327"/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  <w:cs/>
              </w:rPr>
              <w:t>การถือหุ้น</w:t>
            </w:r>
          </w:p>
        </w:tc>
      </w:tr>
      <w:tr w:rsidR="00EF5920" w:rsidRPr="00BF175F">
        <w:tc>
          <w:tcPr>
            <w:tcW w:w="1725" w:type="dxa"/>
          </w:tcPr>
          <w:p w:rsidR="00EF5920" w:rsidRPr="00BF175F" w:rsidRDefault="00EF5920" w:rsidP="002A38AC">
            <w:pPr>
              <w:tabs>
                <w:tab w:val="left" w:pos="2700"/>
                <w:tab w:val="left" w:pos="3060"/>
                <w:tab w:val="left" w:pos="4320"/>
              </w:tabs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บริษัท เกษตรลาว จำกัด ผู้เดียว</w:t>
            </w:r>
          </w:p>
        </w:tc>
        <w:tc>
          <w:tcPr>
            <w:tcW w:w="1861" w:type="dxa"/>
          </w:tcPr>
          <w:p w:rsidR="00EF5920" w:rsidRPr="00BF175F" w:rsidRDefault="00EF5920" w:rsidP="002A38AC">
            <w:pPr>
              <w:tabs>
                <w:tab w:val="left" w:pos="2700"/>
                <w:tab w:val="left" w:pos="3060"/>
                <w:tab w:val="left" w:pos="4320"/>
              </w:tabs>
              <w:rPr>
                <w:rFonts w:ascii="Angsana New" w:hAnsi="Angsana New"/>
                <w:sz w:val="28"/>
                <w:cs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เมืองไกรสอนพรหมวิหาร แขวงสะหวันนะเขต  สาธารณรัฐประชาธิปไตยประชาชนลาว</w:t>
            </w:r>
          </w:p>
        </w:tc>
        <w:tc>
          <w:tcPr>
            <w:tcW w:w="1550" w:type="dxa"/>
          </w:tcPr>
          <w:p w:rsidR="00EF5920" w:rsidRPr="00BF175F" w:rsidRDefault="00EF5920" w:rsidP="002A38AC">
            <w:pPr>
              <w:tabs>
                <w:tab w:val="left" w:pos="2700"/>
                <w:tab w:val="left" w:pos="3060"/>
                <w:tab w:val="left" w:pos="4320"/>
              </w:tabs>
              <w:rPr>
                <w:rFonts w:ascii="Angsana New" w:hAnsi="Angsana New"/>
                <w:sz w:val="28"/>
                <w:cs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 xml:space="preserve">กิจการโรงสี และโรงปรับปรุงคุณภาพข้าวสาร และส่งออกข้าวสาร ในประเทศสาธารณรัฐประชาธิปไตยประชาชนลาว </w:t>
            </w:r>
          </w:p>
        </w:tc>
        <w:tc>
          <w:tcPr>
            <w:tcW w:w="1632" w:type="dxa"/>
          </w:tcPr>
          <w:p w:rsidR="00EF5920" w:rsidRPr="00BF175F" w:rsidRDefault="00EF5920" w:rsidP="002A38AC">
            <w:pPr>
              <w:tabs>
                <w:tab w:val="left" w:pos="2700"/>
                <w:tab w:val="left" w:pos="3060"/>
                <w:tab w:val="left" w:pos="43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F175F">
              <w:rPr>
                <w:rFonts w:ascii="Angsana New" w:hAnsi="Angsana New"/>
                <w:sz w:val="28"/>
              </w:rPr>
              <w:t xml:space="preserve">10,000 </w:t>
            </w:r>
            <w:r w:rsidRPr="00BF175F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  <w:tc>
          <w:tcPr>
            <w:tcW w:w="1440" w:type="dxa"/>
          </w:tcPr>
          <w:p w:rsidR="00EF5920" w:rsidRPr="00BF175F" w:rsidRDefault="00EF5920" w:rsidP="002A38AC">
            <w:pPr>
              <w:tabs>
                <w:tab w:val="left" w:pos="2700"/>
                <w:tab w:val="left" w:pos="3060"/>
                <w:tab w:val="left" w:pos="4320"/>
              </w:tabs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/>
                <w:sz w:val="28"/>
              </w:rPr>
              <w:t xml:space="preserve">10,000 </w:t>
            </w:r>
            <w:r w:rsidRPr="00BF175F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  <w:tc>
          <w:tcPr>
            <w:tcW w:w="1260" w:type="dxa"/>
          </w:tcPr>
          <w:p w:rsidR="00EF5920" w:rsidRPr="00BF175F" w:rsidRDefault="00EF5920" w:rsidP="002A38AC">
            <w:pPr>
              <w:tabs>
                <w:tab w:val="left" w:pos="2700"/>
                <w:tab w:val="left" w:pos="3060"/>
                <w:tab w:val="left" w:pos="4320"/>
              </w:tabs>
              <w:jc w:val="center"/>
              <w:rPr>
                <w:rFonts w:ascii="Angsana New" w:hAnsi="Angsana New"/>
                <w:sz w:val="28"/>
              </w:rPr>
            </w:pPr>
            <w:r w:rsidRPr="00BF175F">
              <w:rPr>
                <w:rFonts w:ascii="Angsana New" w:hAnsi="Angsana New" w:hint="cs"/>
                <w:sz w:val="28"/>
                <w:cs/>
              </w:rPr>
              <w:t>100</w:t>
            </w:r>
            <w:r w:rsidRPr="00BF175F">
              <w:rPr>
                <w:rFonts w:ascii="Angsana New" w:hAnsi="Angsana New"/>
                <w:sz w:val="28"/>
              </w:rPr>
              <w:t>%</w:t>
            </w:r>
          </w:p>
        </w:tc>
      </w:tr>
    </w:tbl>
    <w:p w:rsidR="0019216D" w:rsidRPr="00BF175F" w:rsidRDefault="0019216D" w:rsidP="00EF5920">
      <w:pPr>
        <w:tabs>
          <w:tab w:val="left" w:pos="2700"/>
          <w:tab w:val="left" w:pos="3060"/>
          <w:tab w:val="left" w:pos="4320"/>
        </w:tabs>
        <w:rPr>
          <w:rFonts w:ascii="Angsana New" w:hAnsi="Angsana New"/>
          <w:b/>
          <w:bCs/>
          <w:sz w:val="28"/>
        </w:rPr>
      </w:pP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rPr>
          <w:rFonts w:ascii="Angsana New" w:hAnsi="Angsana New"/>
          <w:b/>
          <w:bCs/>
          <w:sz w:val="28"/>
        </w:rPr>
      </w:pPr>
      <w:r w:rsidRPr="00BF175F">
        <w:rPr>
          <w:rFonts w:ascii="Angsana New" w:hAnsi="Angsana New"/>
          <w:b/>
          <w:bCs/>
          <w:sz w:val="28"/>
          <w:cs/>
        </w:rPr>
        <w:t>ชื่อ ที่ตั้งสำนักงาน หมายเลขโทรศัพท์ ของบุคคลอ้างอิงอื่นๆ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นายทะเบียนหลักทรัพย์</w:t>
      </w: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</w:rPr>
        <w:t>:</w:t>
      </w:r>
      <w:r w:rsidRPr="00BF175F">
        <w:rPr>
          <w:rFonts w:ascii="Angsana New" w:hAnsi="Angsana New"/>
          <w:sz w:val="28"/>
        </w:rPr>
        <w:tab/>
      </w:r>
      <w:r w:rsidRPr="00BF175F">
        <w:rPr>
          <w:rFonts w:ascii="Angsana New" w:hAnsi="Angsana New"/>
          <w:sz w:val="28"/>
          <w:cs/>
        </w:rPr>
        <w:t>บริษัท ศูนย์รับฝากหลักทรัพย์ (ประเทศไทย) จำกัด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  <w:cs/>
        </w:rPr>
        <w:tab/>
        <w:t xml:space="preserve">อาคารตลาดหลักทรัพย์แห่งประเทศไทย 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ind w:left="360" w:hanging="360"/>
        <w:rPr>
          <w:rFonts w:ascii="Angsana New" w:hAnsi="Angsana New"/>
          <w:sz w:val="28"/>
          <w:cs/>
        </w:rPr>
      </w:pP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  <w:cs/>
        </w:rPr>
        <w:tab/>
      </w:r>
      <w:r w:rsidR="005926B7" w:rsidRPr="00BF175F">
        <w:rPr>
          <w:rFonts w:ascii="Angsana New" w:hAnsi="Angsana New" w:hint="cs"/>
          <w:sz w:val="28"/>
          <w:cs/>
        </w:rPr>
        <w:t>เลขที่ 93</w:t>
      </w:r>
      <w:r w:rsidR="005926B7" w:rsidRPr="00BF175F">
        <w:rPr>
          <w:rFonts w:ascii="Angsana New" w:hAnsi="Angsana New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ถนนรัชดาภิเษก แขวง</w:t>
      </w:r>
      <w:r w:rsidR="005926B7" w:rsidRPr="00BF175F">
        <w:rPr>
          <w:rFonts w:ascii="Angsana New" w:hAnsi="Angsana New" w:hint="cs"/>
          <w:sz w:val="28"/>
          <w:cs/>
        </w:rPr>
        <w:t>ดินแดง</w:t>
      </w:r>
      <w:r w:rsidR="005926B7" w:rsidRPr="00BF175F">
        <w:rPr>
          <w:rFonts w:ascii="Angsana New" w:hAnsi="Angsana New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>เขต</w:t>
      </w:r>
      <w:r w:rsidR="005926B7" w:rsidRPr="00BF175F">
        <w:rPr>
          <w:rFonts w:ascii="Angsana New" w:hAnsi="Angsana New" w:hint="cs"/>
          <w:sz w:val="28"/>
          <w:cs/>
        </w:rPr>
        <w:t>ดินแดง</w:t>
      </w:r>
      <w:r w:rsidR="005926B7" w:rsidRPr="00BF175F">
        <w:rPr>
          <w:rFonts w:ascii="Angsana New" w:hAnsi="Angsana New"/>
          <w:sz w:val="28"/>
          <w:cs/>
        </w:rPr>
        <w:t xml:space="preserve"> </w:t>
      </w:r>
      <w:r w:rsidRPr="00BF175F">
        <w:rPr>
          <w:rFonts w:ascii="Angsana New" w:hAnsi="Angsana New"/>
          <w:sz w:val="28"/>
          <w:cs/>
        </w:rPr>
        <w:t xml:space="preserve">กรุงเทพฯ </w:t>
      </w:r>
      <w:r w:rsidR="005926B7" w:rsidRPr="00BF175F">
        <w:rPr>
          <w:rFonts w:ascii="Angsana New" w:hAnsi="Angsana New"/>
          <w:sz w:val="28"/>
          <w:cs/>
        </w:rPr>
        <w:t>10</w:t>
      </w:r>
      <w:r w:rsidR="005926B7" w:rsidRPr="00BF175F">
        <w:rPr>
          <w:rFonts w:ascii="Angsana New" w:hAnsi="Angsana New" w:hint="cs"/>
          <w:sz w:val="28"/>
          <w:cs/>
        </w:rPr>
        <w:t>400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  <w:cs/>
        </w:rPr>
        <w:tab/>
        <w:t>โทรศัพท์ 02-</w:t>
      </w:r>
      <w:r w:rsidR="005926B7" w:rsidRPr="00BF175F">
        <w:rPr>
          <w:rFonts w:ascii="Angsana New" w:hAnsi="Angsana New" w:hint="cs"/>
          <w:sz w:val="28"/>
          <w:cs/>
        </w:rPr>
        <w:t>009-9000</w:t>
      </w:r>
      <w:r w:rsidRPr="00BF175F">
        <w:rPr>
          <w:rFonts w:ascii="Angsana New" w:hAnsi="Angsana New"/>
          <w:sz w:val="28"/>
          <w:cs/>
        </w:rPr>
        <w:t xml:space="preserve">       โทรสาร 02-</w:t>
      </w:r>
      <w:r w:rsidR="005926B7" w:rsidRPr="00BF175F">
        <w:rPr>
          <w:rFonts w:ascii="Angsana New" w:hAnsi="Angsana New" w:hint="cs"/>
          <w:sz w:val="28"/>
          <w:cs/>
        </w:rPr>
        <w:t>009-9991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>ผู้สอบบัญชี</w:t>
      </w:r>
      <w:r w:rsidRPr="00BF175F">
        <w:rPr>
          <w:rFonts w:ascii="Angsana New" w:hAnsi="Angsana New"/>
          <w:sz w:val="28"/>
        </w:rPr>
        <w:tab/>
        <w:t>:</w:t>
      </w:r>
      <w:r w:rsidRPr="00BF175F">
        <w:rPr>
          <w:rFonts w:ascii="Angsana New" w:hAnsi="Angsana New"/>
          <w:sz w:val="28"/>
          <w:cs/>
        </w:rPr>
        <w:tab/>
        <w:t>นาง</w:t>
      </w:r>
      <w:r w:rsidRPr="00BF175F">
        <w:rPr>
          <w:rFonts w:ascii="Angsana New" w:hAnsi="Angsana New" w:hint="cs"/>
          <w:sz w:val="28"/>
          <w:cs/>
        </w:rPr>
        <w:t>สาว</w:t>
      </w:r>
      <w:r w:rsidR="00B8585F" w:rsidRPr="00BF175F">
        <w:rPr>
          <w:rFonts w:ascii="Angsana New" w:hAnsi="Angsana New" w:hint="cs"/>
          <w:sz w:val="28"/>
          <w:cs/>
        </w:rPr>
        <w:t>อริสา  ชุมวิสูตร</w:t>
      </w:r>
      <w:r w:rsidRPr="00BF175F">
        <w:rPr>
          <w:rFonts w:ascii="Angsana New" w:hAnsi="Angsana New"/>
          <w:sz w:val="28"/>
          <w:cs/>
        </w:rPr>
        <w:t xml:space="preserve"> เลขทะเบียนผู้สอบบัญชี </w:t>
      </w:r>
      <w:r w:rsidR="00B8585F" w:rsidRPr="00BF175F">
        <w:rPr>
          <w:rFonts w:ascii="Angsana New" w:hAnsi="Angsana New" w:hint="cs"/>
          <w:sz w:val="28"/>
          <w:cs/>
        </w:rPr>
        <w:t>9393</w:t>
      </w:r>
    </w:p>
    <w:p w:rsidR="00EF5920" w:rsidRPr="00BF175F" w:rsidRDefault="00EF5920" w:rsidP="00EF5920">
      <w:pPr>
        <w:tabs>
          <w:tab w:val="left" w:pos="2700"/>
          <w:tab w:val="left" w:pos="3060"/>
          <w:tab w:val="left" w:pos="4320"/>
        </w:tabs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 w:hint="cs"/>
          <w:sz w:val="28"/>
          <w:cs/>
        </w:rPr>
        <w:t>บริษัท สอบบัญชีธรรมนิติ จำกัด</w:t>
      </w:r>
    </w:p>
    <w:p w:rsidR="004C2A92" w:rsidRDefault="00EF5920" w:rsidP="003E6F0F">
      <w:pPr>
        <w:tabs>
          <w:tab w:val="left" w:pos="2700"/>
          <w:tab w:val="left" w:pos="3060"/>
          <w:tab w:val="left" w:pos="4320"/>
        </w:tabs>
        <w:ind w:left="3060" w:hanging="3060"/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  <w:cs/>
        </w:rPr>
        <w:tab/>
      </w:r>
      <w:r w:rsidR="002D7F6E" w:rsidRPr="00BF175F">
        <w:rPr>
          <w:rFonts w:ascii="Angsana New" w:hAnsi="Angsana New"/>
          <w:sz w:val="28"/>
          <w:cs/>
        </w:rPr>
        <w:t xml:space="preserve">178 อาคารธรรมนิติ ชั้น 6-7 ซอยเพิ่มทรัพย์ (ประชาชื่น 20) ถนนประชาชื่น </w:t>
      </w:r>
    </w:p>
    <w:p w:rsidR="00EF5920" w:rsidRPr="00BF175F" w:rsidRDefault="004C2A92" w:rsidP="003E6F0F">
      <w:pPr>
        <w:tabs>
          <w:tab w:val="left" w:pos="2700"/>
          <w:tab w:val="left" w:pos="3060"/>
          <w:tab w:val="left" w:pos="4320"/>
        </w:tabs>
        <w:ind w:left="3060" w:hanging="3060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ab/>
      </w:r>
      <w:r>
        <w:rPr>
          <w:rFonts w:ascii="Angsana New" w:hAnsi="Angsana New" w:hint="cs"/>
          <w:sz w:val="28"/>
          <w:cs/>
        </w:rPr>
        <w:tab/>
      </w:r>
      <w:r w:rsidR="002D7F6E" w:rsidRPr="00BF175F">
        <w:rPr>
          <w:rFonts w:ascii="Angsana New" w:hAnsi="Angsana New"/>
          <w:sz w:val="28"/>
          <w:cs/>
        </w:rPr>
        <w:t xml:space="preserve">บางซื่อ </w:t>
      </w:r>
      <w:r w:rsidR="003E6F0F" w:rsidRPr="00BF175F">
        <w:rPr>
          <w:rFonts w:ascii="Angsana New" w:hAnsi="Angsana New" w:hint="cs"/>
          <w:sz w:val="28"/>
          <w:cs/>
        </w:rPr>
        <w:t xml:space="preserve">กรุงเทพฯ </w:t>
      </w:r>
      <w:r w:rsidR="002D7F6E" w:rsidRPr="00BF175F">
        <w:rPr>
          <w:rFonts w:ascii="Angsana New" w:hAnsi="Angsana New"/>
          <w:sz w:val="28"/>
          <w:cs/>
        </w:rPr>
        <w:t>10800</w:t>
      </w:r>
    </w:p>
    <w:p w:rsidR="003227A6" w:rsidRPr="00BF175F" w:rsidRDefault="00EF5920" w:rsidP="00EF5920">
      <w:pPr>
        <w:tabs>
          <w:tab w:val="left" w:pos="2700"/>
          <w:tab w:val="left" w:pos="3060"/>
          <w:tab w:val="left" w:pos="4320"/>
        </w:tabs>
        <w:rPr>
          <w:rFonts w:ascii="Angsana New" w:hAnsi="Angsana New"/>
          <w:sz w:val="28"/>
        </w:rPr>
      </w:pPr>
      <w:r w:rsidRPr="00BF175F">
        <w:rPr>
          <w:rFonts w:ascii="Angsana New" w:hAnsi="Angsana New"/>
          <w:sz w:val="28"/>
          <w:cs/>
        </w:rPr>
        <w:tab/>
      </w:r>
      <w:r w:rsidRPr="00BF175F">
        <w:rPr>
          <w:rFonts w:ascii="Angsana New" w:hAnsi="Angsana New"/>
          <w:sz w:val="28"/>
          <w:cs/>
        </w:rPr>
        <w:tab/>
        <w:t>โทรศัพท์ 02-</w:t>
      </w:r>
      <w:r w:rsidR="003E6F0F" w:rsidRPr="00BF175F">
        <w:rPr>
          <w:rFonts w:ascii="Angsana New" w:hAnsi="Angsana New" w:hint="cs"/>
          <w:sz w:val="28"/>
          <w:cs/>
        </w:rPr>
        <w:t>596-0500</w:t>
      </w:r>
      <w:r w:rsidRPr="00BF175F">
        <w:rPr>
          <w:rFonts w:ascii="Angsana New" w:hAnsi="Angsana New"/>
          <w:sz w:val="28"/>
          <w:cs/>
        </w:rPr>
        <w:t xml:space="preserve">           </w:t>
      </w:r>
    </w:p>
    <w:p w:rsidR="00EF5920" w:rsidRPr="00EF5920" w:rsidRDefault="003227A6" w:rsidP="0019216D">
      <w:pPr>
        <w:tabs>
          <w:tab w:val="left" w:pos="2700"/>
          <w:tab w:val="left" w:pos="3060"/>
          <w:tab w:val="left" w:pos="4320"/>
        </w:tabs>
        <w:rPr>
          <w:rFonts w:ascii="Angsana New"/>
          <w:sz w:val="28"/>
          <w:cs/>
        </w:rPr>
      </w:pPr>
      <w:r w:rsidRPr="00BF175F">
        <w:rPr>
          <w:rFonts w:ascii="Angsana New" w:hAnsi="Angsana New" w:hint="cs"/>
          <w:sz w:val="28"/>
          <w:cs/>
        </w:rPr>
        <w:tab/>
      </w:r>
      <w:r w:rsidRPr="00BF175F">
        <w:rPr>
          <w:rFonts w:ascii="Angsana New" w:hAnsi="Angsana New" w:hint="cs"/>
          <w:sz w:val="28"/>
          <w:cs/>
        </w:rPr>
        <w:tab/>
      </w:r>
      <w:r w:rsidR="00EF5920" w:rsidRPr="00BF175F">
        <w:rPr>
          <w:rFonts w:ascii="Angsana New" w:hAnsi="Angsana New"/>
          <w:sz w:val="28"/>
          <w:cs/>
        </w:rPr>
        <w:t>โทรสาร 02-</w:t>
      </w:r>
      <w:r w:rsidR="00EF5920" w:rsidRPr="00BF175F">
        <w:rPr>
          <w:rFonts w:ascii="Angsana New" w:hAnsi="Angsana New" w:hint="cs"/>
          <w:sz w:val="28"/>
          <w:cs/>
        </w:rPr>
        <w:t>5</w:t>
      </w:r>
      <w:r w:rsidR="003E6F0F" w:rsidRPr="00BF175F">
        <w:rPr>
          <w:rFonts w:ascii="Angsana New" w:hAnsi="Angsana New" w:hint="cs"/>
          <w:sz w:val="28"/>
          <w:cs/>
        </w:rPr>
        <w:t>96-0539</w:t>
      </w:r>
    </w:p>
    <w:sectPr w:rsidR="00EF5920" w:rsidRPr="00EF5920" w:rsidSect="00C633CC">
      <w:headerReference w:type="default" r:id="rId10"/>
      <w:footerReference w:type="default" r:id="rId11"/>
      <w:pgSz w:w="11906" w:h="16838"/>
      <w:pgMar w:top="1440" w:right="110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72B" w:rsidRDefault="0060172B">
      <w:r>
        <w:separator/>
      </w:r>
    </w:p>
  </w:endnote>
  <w:endnote w:type="continuationSeparator" w:id="1">
    <w:p w:rsidR="0060172B" w:rsidRDefault="00601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192" w:rsidRDefault="002F0192">
    <w:pPr>
      <w:pStyle w:val="Footer"/>
      <w:pBdr>
        <w:top w:val="single" w:sz="4" w:space="1" w:color="auto"/>
      </w:pBdr>
      <w:tabs>
        <w:tab w:val="clear" w:pos="4153"/>
        <w:tab w:val="clear" w:pos="8306"/>
      </w:tabs>
      <w:ind w:right="3"/>
      <w:jc w:val="center"/>
      <w:rPr>
        <w:rFonts w:ascii="Angsana New" w:hAnsi="Angsana New"/>
        <w:szCs w:val="24"/>
      </w:rPr>
    </w:pPr>
    <w:r>
      <w:rPr>
        <w:rStyle w:val="PageNumber"/>
        <w:rFonts w:ascii="Angsana New" w:hAnsi="Angsana New"/>
        <w:szCs w:val="24"/>
        <w:cs/>
      </w:rPr>
      <w:t>ส</w:t>
    </w:r>
    <w:r>
      <w:rPr>
        <w:rFonts w:ascii="Angsana New" w:hAnsi="Angsana New"/>
        <w:szCs w:val="24"/>
        <w:cs/>
      </w:rPr>
      <w:t xml:space="preserve">่วนที่ </w:t>
    </w:r>
    <w:r>
      <w:rPr>
        <w:rFonts w:ascii="Angsana New" w:hAnsi="Angsana New" w:hint="cs"/>
        <w:szCs w:val="24"/>
        <w:cs/>
      </w:rPr>
      <w:t>1</w:t>
    </w:r>
    <w:r>
      <w:rPr>
        <w:rFonts w:ascii="Angsana New" w:hAnsi="Angsana New"/>
        <w:szCs w:val="24"/>
        <w:cs/>
      </w:rPr>
      <w:t xml:space="preserve"> หน้า </w:t>
    </w:r>
    <w:r w:rsidR="000D08DE">
      <w:rPr>
        <w:rStyle w:val="PageNumber"/>
        <w:rFonts w:ascii="Angsana New" w:hAnsi="Angsana New"/>
        <w:szCs w:val="24"/>
      </w:rPr>
      <w:fldChar w:fldCharType="begin"/>
    </w:r>
    <w:r>
      <w:rPr>
        <w:rStyle w:val="PageNumber"/>
        <w:rFonts w:ascii="Angsana New" w:hAnsi="Angsana New"/>
        <w:szCs w:val="24"/>
      </w:rPr>
      <w:instrText xml:space="preserve"> PAGE </w:instrText>
    </w:r>
    <w:r w:rsidR="000D08DE">
      <w:rPr>
        <w:rStyle w:val="PageNumber"/>
        <w:rFonts w:ascii="Angsana New" w:hAnsi="Angsana New"/>
        <w:szCs w:val="24"/>
      </w:rPr>
      <w:fldChar w:fldCharType="separate"/>
    </w:r>
    <w:r w:rsidR="00226AA3">
      <w:rPr>
        <w:rStyle w:val="PageNumber"/>
        <w:rFonts w:ascii="Angsana New" w:hAnsi="Angsana New"/>
        <w:noProof/>
        <w:szCs w:val="24"/>
      </w:rPr>
      <w:t>20</w:t>
    </w:r>
    <w:r w:rsidR="000D08DE">
      <w:rPr>
        <w:rStyle w:val="PageNumber"/>
        <w:rFonts w:ascii="Angsana New" w:hAnsi="Angsana New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72B" w:rsidRDefault="0060172B">
      <w:r>
        <w:separator/>
      </w:r>
    </w:p>
  </w:footnote>
  <w:footnote w:type="continuationSeparator" w:id="1">
    <w:p w:rsidR="0060172B" w:rsidRDefault="006017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192" w:rsidRPr="00140404" w:rsidRDefault="002F0192">
    <w:pPr>
      <w:pStyle w:val="Header"/>
      <w:pBdr>
        <w:bottom w:val="single" w:sz="6" w:space="1" w:color="auto"/>
      </w:pBdr>
      <w:tabs>
        <w:tab w:val="clear" w:pos="4153"/>
        <w:tab w:val="clear" w:pos="8306"/>
        <w:tab w:val="right" w:pos="9000"/>
      </w:tabs>
      <w:rPr>
        <w:rFonts w:ascii="Angsana New"/>
        <w:szCs w:val="24"/>
      </w:rPr>
    </w:pPr>
    <w:r>
      <w:rPr>
        <w:rFonts w:ascii="Angsana New" w:hint="cs"/>
        <w:szCs w:val="24"/>
        <w:cs/>
      </w:rPr>
      <w:t xml:space="preserve">บริษัท ไทยฮา จำกัด </w:t>
    </w:r>
    <w:r>
      <w:rPr>
        <w:rFonts w:ascii="Angsana New" w:hint="cs"/>
        <w:szCs w:val="24"/>
      </w:rPr>
      <w:t>(</w:t>
    </w:r>
    <w:r>
      <w:rPr>
        <w:rFonts w:ascii="Angsana New" w:hint="cs"/>
        <w:szCs w:val="24"/>
        <w:cs/>
      </w:rPr>
      <w:t>มหาชน</w:t>
    </w:r>
    <w:r>
      <w:rPr>
        <w:rFonts w:ascii="Angsana New" w:hint="cs"/>
        <w:szCs w:val="24"/>
      </w:rPr>
      <w:t xml:space="preserve">)                                   </w:t>
    </w:r>
    <w:r>
      <w:rPr>
        <w:rFonts w:ascii="Angsana New"/>
        <w:szCs w:val="24"/>
      </w:rPr>
      <w:t xml:space="preserve">                                                                                                  </w:t>
    </w:r>
    <w:r>
      <w:rPr>
        <w:rFonts w:ascii="Angsana New"/>
        <w:szCs w:val="24"/>
      </w:rPr>
      <w:tab/>
    </w:r>
  </w:p>
  <w:p w:rsidR="002F0192" w:rsidRDefault="002F01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95CD2"/>
    <w:multiLevelType w:val="multilevel"/>
    <w:tmpl w:val="73CCE62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">
    <w:nsid w:val="1E8F7A62"/>
    <w:multiLevelType w:val="hybridMultilevel"/>
    <w:tmpl w:val="92126ABE"/>
    <w:lvl w:ilvl="0" w:tplc="041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951A28"/>
    <w:multiLevelType w:val="hybridMultilevel"/>
    <w:tmpl w:val="3DD21F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C3463C"/>
    <w:multiLevelType w:val="hybridMultilevel"/>
    <w:tmpl w:val="B192B2C8"/>
    <w:lvl w:ilvl="0" w:tplc="66D4376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cs"/>
        <w:sz w:val="28"/>
      </w:rPr>
    </w:lvl>
    <w:lvl w:ilvl="1" w:tplc="2DA2EFA0">
      <w:start w:val="2"/>
      <w:numFmt w:val="thaiLetters"/>
      <w:lvlText w:val="%2."/>
      <w:lvlJc w:val="left"/>
      <w:pPr>
        <w:tabs>
          <w:tab w:val="num" w:pos="3240"/>
        </w:tabs>
        <w:ind w:left="324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">
    <w:nsid w:val="22E85AD9"/>
    <w:multiLevelType w:val="hybridMultilevel"/>
    <w:tmpl w:val="02D4C092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463252"/>
    <w:multiLevelType w:val="hybridMultilevel"/>
    <w:tmpl w:val="8974B096"/>
    <w:lvl w:ilvl="0" w:tplc="216ECF66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11CAF0BC">
      <w:numFmt w:val="none"/>
      <w:lvlText w:val=""/>
      <w:lvlJc w:val="left"/>
      <w:pPr>
        <w:tabs>
          <w:tab w:val="num" w:pos="360"/>
        </w:tabs>
      </w:pPr>
    </w:lvl>
    <w:lvl w:ilvl="2" w:tplc="0B844A6C">
      <w:numFmt w:val="none"/>
      <w:lvlText w:val=""/>
      <w:lvlJc w:val="left"/>
      <w:pPr>
        <w:tabs>
          <w:tab w:val="num" w:pos="360"/>
        </w:tabs>
      </w:pPr>
    </w:lvl>
    <w:lvl w:ilvl="3" w:tplc="95600C80">
      <w:numFmt w:val="none"/>
      <w:lvlText w:val=""/>
      <w:lvlJc w:val="left"/>
      <w:pPr>
        <w:tabs>
          <w:tab w:val="num" w:pos="360"/>
        </w:tabs>
      </w:pPr>
    </w:lvl>
    <w:lvl w:ilvl="4" w:tplc="CD3284CA">
      <w:numFmt w:val="none"/>
      <w:lvlText w:val=""/>
      <w:lvlJc w:val="left"/>
      <w:pPr>
        <w:tabs>
          <w:tab w:val="num" w:pos="360"/>
        </w:tabs>
      </w:pPr>
    </w:lvl>
    <w:lvl w:ilvl="5" w:tplc="DFD44B9A">
      <w:numFmt w:val="none"/>
      <w:lvlText w:val=""/>
      <w:lvlJc w:val="left"/>
      <w:pPr>
        <w:tabs>
          <w:tab w:val="num" w:pos="360"/>
        </w:tabs>
      </w:pPr>
    </w:lvl>
    <w:lvl w:ilvl="6" w:tplc="D08C3A68">
      <w:numFmt w:val="none"/>
      <w:lvlText w:val=""/>
      <w:lvlJc w:val="left"/>
      <w:pPr>
        <w:tabs>
          <w:tab w:val="num" w:pos="360"/>
        </w:tabs>
      </w:pPr>
    </w:lvl>
    <w:lvl w:ilvl="7" w:tplc="301AA1E0">
      <w:numFmt w:val="none"/>
      <w:lvlText w:val=""/>
      <w:lvlJc w:val="left"/>
      <w:pPr>
        <w:tabs>
          <w:tab w:val="num" w:pos="360"/>
        </w:tabs>
      </w:pPr>
    </w:lvl>
    <w:lvl w:ilvl="8" w:tplc="901AAFF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5A60813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2D3210B6"/>
    <w:multiLevelType w:val="hybridMultilevel"/>
    <w:tmpl w:val="5E3698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4AC59D8"/>
    <w:multiLevelType w:val="hybridMultilevel"/>
    <w:tmpl w:val="61961300"/>
    <w:lvl w:ilvl="0" w:tplc="2D06A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B695E6">
      <w:numFmt w:val="none"/>
      <w:lvlText w:val=""/>
      <w:lvlJc w:val="left"/>
      <w:pPr>
        <w:tabs>
          <w:tab w:val="num" w:pos="360"/>
        </w:tabs>
      </w:pPr>
    </w:lvl>
    <w:lvl w:ilvl="2" w:tplc="2E80374A">
      <w:numFmt w:val="none"/>
      <w:lvlText w:val=""/>
      <w:lvlJc w:val="left"/>
      <w:pPr>
        <w:tabs>
          <w:tab w:val="num" w:pos="360"/>
        </w:tabs>
      </w:pPr>
    </w:lvl>
    <w:lvl w:ilvl="3" w:tplc="6B0AC256">
      <w:numFmt w:val="none"/>
      <w:lvlText w:val=""/>
      <w:lvlJc w:val="left"/>
      <w:pPr>
        <w:tabs>
          <w:tab w:val="num" w:pos="360"/>
        </w:tabs>
      </w:pPr>
    </w:lvl>
    <w:lvl w:ilvl="4" w:tplc="D068A706">
      <w:numFmt w:val="none"/>
      <w:lvlText w:val=""/>
      <w:lvlJc w:val="left"/>
      <w:pPr>
        <w:tabs>
          <w:tab w:val="num" w:pos="360"/>
        </w:tabs>
      </w:pPr>
    </w:lvl>
    <w:lvl w:ilvl="5" w:tplc="174E5994">
      <w:numFmt w:val="none"/>
      <w:lvlText w:val=""/>
      <w:lvlJc w:val="left"/>
      <w:pPr>
        <w:tabs>
          <w:tab w:val="num" w:pos="360"/>
        </w:tabs>
      </w:pPr>
    </w:lvl>
    <w:lvl w:ilvl="6" w:tplc="01BA9AD0">
      <w:numFmt w:val="none"/>
      <w:lvlText w:val=""/>
      <w:lvlJc w:val="left"/>
      <w:pPr>
        <w:tabs>
          <w:tab w:val="num" w:pos="360"/>
        </w:tabs>
      </w:pPr>
    </w:lvl>
    <w:lvl w:ilvl="7" w:tplc="A6522B10">
      <w:numFmt w:val="none"/>
      <w:lvlText w:val=""/>
      <w:lvlJc w:val="left"/>
      <w:pPr>
        <w:tabs>
          <w:tab w:val="num" w:pos="360"/>
        </w:tabs>
      </w:pPr>
    </w:lvl>
    <w:lvl w:ilvl="8" w:tplc="507C33F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9425A44"/>
    <w:multiLevelType w:val="hybridMultilevel"/>
    <w:tmpl w:val="4DDAFD5C"/>
    <w:lvl w:ilvl="0" w:tplc="041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9C02F5C"/>
    <w:multiLevelType w:val="multilevel"/>
    <w:tmpl w:val="2CCCFFA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  <w:cs w:val="0"/>
        <w:lang w:bidi="th-TH"/>
      </w:rPr>
    </w:lvl>
    <w:lvl w:ilvl="1">
      <w:start w:val="1"/>
      <w:numFmt w:val="decimal"/>
      <w:isLgl/>
      <w:suff w:val="space"/>
      <w:lvlText w:val="%1.%2"/>
      <w:lvlJc w:val="left"/>
      <w:pPr>
        <w:ind w:left="357" w:firstLine="0"/>
      </w:pPr>
      <w:rPr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11">
    <w:nsid w:val="3A8840A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3C8B60B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46F57540"/>
    <w:multiLevelType w:val="hybridMultilevel"/>
    <w:tmpl w:val="3B3844DE"/>
    <w:lvl w:ilvl="0" w:tplc="18C6A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8117E5E"/>
    <w:multiLevelType w:val="hybridMultilevel"/>
    <w:tmpl w:val="D0C4A8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DE16336"/>
    <w:multiLevelType w:val="singleLevel"/>
    <w:tmpl w:val="C8B08D0E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6">
    <w:nsid w:val="4F59488E"/>
    <w:multiLevelType w:val="hybridMultilevel"/>
    <w:tmpl w:val="74E2A116"/>
    <w:lvl w:ilvl="0" w:tplc="C8B695E6">
      <w:numFmt w:val="none"/>
      <w:lvlText w:val="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50307BFD"/>
    <w:multiLevelType w:val="multilevel"/>
    <w:tmpl w:val="DE68B7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080"/>
      </w:pPr>
      <w:rPr>
        <w:rFonts w:hint="default"/>
      </w:rPr>
    </w:lvl>
  </w:abstractNum>
  <w:abstractNum w:abstractNumId="18">
    <w:nsid w:val="5C4D3FE6"/>
    <w:multiLevelType w:val="hybridMultilevel"/>
    <w:tmpl w:val="0D246A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2203D5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0">
    <w:nsid w:val="6281493B"/>
    <w:multiLevelType w:val="hybridMultilevel"/>
    <w:tmpl w:val="97CAB8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4CC2EEA"/>
    <w:multiLevelType w:val="hybridMultilevel"/>
    <w:tmpl w:val="D1AE75D6"/>
    <w:lvl w:ilvl="0" w:tplc="18D03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1F7B64"/>
    <w:multiLevelType w:val="hybridMultilevel"/>
    <w:tmpl w:val="7D6642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AAE51F1"/>
    <w:multiLevelType w:val="hybridMultilevel"/>
    <w:tmpl w:val="025619F2"/>
    <w:lvl w:ilvl="0" w:tplc="D862A23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4F2F9A4">
      <w:numFmt w:val="none"/>
      <w:lvlText w:val=""/>
      <w:lvlJc w:val="left"/>
      <w:pPr>
        <w:tabs>
          <w:tab w:val="num" w:pos="360"/>
        </w:tabs>
      </w:pPr>
    </w:lvl>
    <w:lvl w:ilvl="2" w:tplc="8B94589C">
      <w:numFmt w:val="none"/>
      <w:lvlText w:val=""/>
      <w:lvlJc w:val="left"/>
      <w:pPr>
        <w:tabs>
          <w:tab w:val="num" w:pos="360"/>
        </w:tabs>
      </w:pPr>
    </w:lvl>
    <w:lvl w:ilvl="3" w:tplc="EE167DD4">
      <w:numFmt w:val="none"/>
      <w:lvlText w:val=""/>
      <w:lvlJc w:val="left"/>
      <w:pPr>
        <w:tabs>
          <w:tab w:val="num" w:pos="360"/>
        </w:tabs>
      </w:pPr>
    </w:lvl>
    <w:lvl w:ilvl="4" w:tplc="A44A33F8">
      <w:numFmt w:val="none"/>
      <w:lvlText w:val=""/>
      <w:lvlJc w:val="left"/>
      <w:pPr>
        <w:tabs>
          <w:tab w:val="num" w:pos="360"/>
        </w:tabs>
      </w:pPr>
    </w:lvl>
    <w:lvl w:ilvl="5" w:tplc="07746F2E">
      <w:numFmt w:val="none"/>
      <w:lvlText w:val=""/>
      <w:lvlJc w:val="left"/>
      <w:pPr>
        <w:tabs>
          <w:tab w:val="num" w:pos="360"/>
        </w:tabs>
      </w:pPr>
    </w:lvl>
    <w:lvl w:ilvl="6" w:tplc="BC0CC5A0">
      <w:numFmt w:val="none"/>
      <w:lvlText w:val=""/>
      <w:lvlJc w:val="left"/>
      <w:pPr>
        <w:tabs>
          <w:tab w:val="num" w:pos="360"/>
        </w:tabs>
      </w:pPr>
    </w:lvl>
    <w:lvl w:ilvl="7" w:tplc="261C7864">
      <w:numFmt w:val="none"/>
      <w:lvlText w:val=""/>
      <w:lvlJc w:val="left"/>
      <w:pPr>
        <w:tabs>
          <w:tab w:val="num" w:pos="360"/>
        </w:tabs>
      </w:pPr>
    </w:lvl>
    <w:lvl w:ilvl="8" w:tplc="F84C19DC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6C170AC9"/>
    <w:multiLevelType w:val="hybridMultilevel"/>
    <w:tmpl w:val="8C02C69E"/>
    <w:lvl w:ilvl="0" w:tplc="46DAAF32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BCA0DC84">
      <w:numFmt w:val="none"/>
      <w:lvlText w:val=""/>
      <w:lvlJc w:val="left"/>
      <w:pPr>
        <w:tabs>
          <w:tab w:val="num" w:pos="360"/>
        </w:tabs>
      </w:pPr>
    </w:lvl>
    <w:lvl w:ilvl="2" w:tplc="6096C4B0">
      <w:numFmt w:val="none"/>
      <w:lvlText w:val=""/>
      <w:lvlJc w:val="left"/>
      <w:pPr>
        <w:tabs>
          <w:tab w:val="num" w:pos="360"/>
        </w:tabs>
      </w:pPr>
    </w:lvl>
    <w:lvl w:ilvl="3" w:tplc="34B2EF2C">
      <w:numFmt w:val="none"/>
      <w:lvlText w:val=""/>
      <w:lvlJc w:val="left"/>
      <w:pPr>
        <w:tabs>
          <w:tab w:val="num" w:pos="360"/>
        </w:tabs>
      </w:pPr>
    </w:lvl>
    <w:lvl w:ilvl="4" w:tplc="041C0582">
      <w:numFmt w:val="none"/>
      <w:lvlText w:val=""/>
      <w:lvlJc w:val="left"/>
      <w:pPr>
        <w:tabs>
          <w:tab w:val="num" w:pos="360"/>
        </w:tabs>
      </w:pPr>
    </w:lvl>
    <w:lvl w:ilvl="5" w:tplc="9AE48D00">
      <w:numFmt w:val="none"/>
      <w:lvlText w:val=""/>
      <w:lvlJc w:val="left"/>
      <w:pPr>
        <w:tabs>
          <w:tab w:val="num" w:pos="360"/>
        </w:tabs>
      </w:pPr>
    </w:lvl>
    <w:lvl w:ilvl="6" w:tplc="BB3451A4">
      <w:numFmt w:val="none"/>
      <w:lvlText w:val=""/>
      <w:lvlJc w:val="left"/>
      <w:pPr>
        <w:tabs>
          <w:tab w:val="num" w:pos="360"/>
        </w:tabs>
      </w:pPr>
    </w:lvl>
    <w:lvl w:ilvl="7" w:tplc="96407B1A">
      <w:numFmt w:val="none"/>
      <w:lvlText w:val=""/>
      <w:lvlJc w:val="left"/>
      <w:pPr>
        <w:tabs>
          <w:tab w:val="num" w:pos="360"/>
        </w:tabs>
      </w:pPr>
    </w:lvl>
    <w:lvl w:ilvl="8" w:tplc="12802EB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4407D1F"/>
    <w:multiLevelType w:val="hybridMultilevel"/>
    <w:tmpl w:val="DE2241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621834"/>
    <w:multiLevelType w:val="hybridMultilevel"/>
    <w:tmpl w:val="4FE69016"/>
    <w:lvl w:ilvl="0" w:tplc="041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96D1B82"/>
    <w:multiLevelType w:val="multilevel"/>
    <w:tmpl w:val="EF205C4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15"/>
        </w:tabs>
        <w:ind w:left="91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20"/>
        </w:tabs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440"/>
      </w:pPr>
      <w:rPr>
        <w:rFonts w:hint="default"/>
      </w:rPr>
    </w:lvl>
  </w:abstractNum>
  <w:abstractNum w:abstractNumId="28">
    <w:nsid w:val="7E031368"/>
    <w:multiLevelType w:val="hybridMultilevel"/>
    <w:tmpl w:val="28CC74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FA2403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8"/>
  </w:num>
  <w:num w:numId="2">
    <w:abstractNumId w:val="21"/>
  </w:num>
  <w:num w:numId="3">
    <w:abstractNumId w:val="24"/>
  </w:num>
  <w:num w:numId="4">
    <w:abstractNumId w:val="15"/>
  </w:num>
  <w:num w:numId="5">
    <w:abstractNumId w:val="29"/>
  </w:num>
  <w:num w:numId="6">
    <w:abstractNumId w:val="19"/>
  </w:num>
  <w:num w:numId="7">
    <w:abstractNumId w:val="11"/>
  </w:num>
  <w:num w:numId="8">
    <w:abstractNumId w:val="12"/>
  </w:num>
  <w:num w:numId="9">
    <w:abstractNumId w:val="6"/>
  </w:num>
  <w:num w:numId="10">
    <w:abstractNumId w:val="3"/>
  </w:num>
  <w:num w:numId="11">
    <w:abstractNumId w:val="27"/>
  </w:num>
  <w:num w:numId="12">
    <w:abstractNumId w:val="17"/>
  </w:num>
  <w:num w:numId="13">
    <w:abstractNumId w:val="4"/>
  </w:num>
  <w:num w:numId="14">
    <w:abstractNumId w:val="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3"/>
  </w:num>
  <w:num w:numId="18">
    <w:abstractNumId w:val="1"/>
  </w:num>
  <w:num w:numId="19">
    <w:abstractNumId w:val="9"/>
  </w:num>
  <w:num w:numId="20">
    <w:abstractNumId w:val="26"/>
  </w:num>
  <w:num w:numId="21">
    <w:abstractNumId w:val="0"/>
  </w:num>
  <w:num w:numId="22">
    <w:abstractNumId w:val="13"/>
  </w:num>
  <w:num w:numId="23">
    <w:abstractNumId w:val="22"/>
  </w:num>
  <w:num w:numId="24">
    <w:abstractNumId w:val="16"/>
  </w:num>
  <w:num w:numId="25">
    <w:abstractNumId w:val="28"/>
  </w:num>
  <w:num w:numId="26">
    <w:abstractNumId w:val="7"/>
  </w:num>
  <w:num w:numId="27">
    <w:abstractNumId w:val="20"/>
  </w:num>
  <w:num w:numId="28">
    <w:abstractNumId w:val="2"/>
  </w:num>
  <w:num w:numId="29">
    <w:abstractNumId w:val="18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noPunctuationKerning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F0427"/>
    <w:rsid w:val="00007156"/>
    <w:rsid w:val="0001136C"/>
    <w:rsid w:val="00023A7F"/>
    <w:rsid w:val="00031056"/>
    <w:rsid w:val="00035BCA"/>
    <w:rsid w:val="00042C26"/>
    <w:rsid w:val="0004659A"/>
    <w:rsid w:val="000562F3"/>
    <w:rsid w:val="00061E3D"/>
    <w:rsid w:val="000705BC"/>
    <w:rsid w:val="00073EDB"/>
    <w:rsid w:val="00095A1C"/>
    <w:rsid w:val="00095C5E"/>
    <w:rsid w:val="000A7AD0"/>
    <w:rsid w:val="000B2935"/>
    <w:rsid w:val="000B5E61"/>
    <w:rsid w:val="000C290A"/>
    <w:rsid w:val="000C73A6"/>
    <w:rsid w:val="000D08DE"/>
    <w:rsid w:val="000D495C"/>
    <w:rsid w:val="000F3347"/>
    <w:rsid w:val="00140404"/>
    <w:rsid w:val="001670D8"/>
    <w:rsid w:val="001822B5"/>
    <w:rsid w:val="0019216D"/>
    <w:rsid w:val="001A5BFB"/>
    <w:rsid w:val="001D336B"/>
    <w:rsid w:val="001D60FF"/>
    <w:rsid w:val="001E28D1"/>
    <w:rsid w:val="001E30A4"/>
    <w:rsid w:val="002174E6"/>
    <w:rsid w:val="00226AA3"/>
    <w:rsid w:val="00226CC5"/>
    <w:rsid w:val="002333FB"/>
    <w:rsid w:val="00245CA7"/>
    <w:rsid w:val="00282849"/>
    <w:rsid w:val="0029033E"/>
    <w:rsid w:val="0029590D"/>
    <w:rsid w:val="002A074B"/>
    <w:rsid w:val="002A38AC"/>
    <w:rsid w:val="002A6FC1"/>
    <w:rsid w:val="002B204B"/>
    <w:rsid w:val="002B23F2"/>
    <w:rsid w:val="002C737C"/>
    <w:rsid w:val="002D6AB4"/>
    <w:rsid w:val="002D7F6E"/>
    <w:rsid w:val="002E6F0D"/>
    <w:rsid w:val="002E72F6"/>
    <w:rsid w:val="002F0192"/>
    <w:rsid w:val="002F01CA"/>
    <w:rsid w:val="002F3E28"/>
    <w:rsid w:val="00310FC0"/>
    <w:rsid w:val="00312579"/>
    <w:rsid w:val="003148FE"/>
    <w:rsid w:val="003201C5"/>
    <w:rsid w:val="003227A6"/>
    <w:rsid w:val="00360CD8"/>
    <w:rsid w:val="00361260"/>
    <w:rsid w:val="0037511D"/>
    <w:rsid w:val="003927F7"/>
    <w:rsid w:val="003A275D"/>
    <w:rsid w:val="003B1F9E"/>
    <w:rsid w:val="003C0410"/>
    <w:rsid w:val="003C6CE0"/>
    <w:rsid w:val="003E6F0F"/>
    <w:rsid w:val="0040536C"/>
    <w:rsid w:val="00416B5C"/>
    <w:rsid w:val="00424179"/>
    <w:rsid w:val="00432744"/>
    <w:rsid w:val="004439DF"/>
    <w:rsid w:val="00450653"/>
    <w:rsid w:val="0048132A"/>
    <w:rsid w:val="00497E34"/>
    <w:rsid w:val="004A04CA"/>
    <w:rsid w:val="004A1C0C"/>
    <w:rsid w:val="004C09DA"/>
    <w:rsid w:val="004C2A92"/>
    <w:rsid w:val="004C7E98"/>
    <w:rsid w:val="004E277F"/>
    <w:rsid w:val="004F013F"/>
    <w:rsid w:val="00545E16"/>
    <w:rsid w:val="00552B58"/>
    <w:rsid w:val="00582B7F"/>
    <w:rsid w:val="0059047A"/>
    <w:rsid w:val="005926B7"/>
    <w:rsid w:val="005967E1"/>
    <w:rsid w:val="005B2EE3"/>
    <w:rsid w:val="005D775A"/>
    <w:rsid w:val="005F29D0"/>
    <w:rsid w:val="005F630E"/>
    <w:rsid w:val="0060172B"/>
    <w:rsid w:val="00610B43"/>
    <w:rsid w:val="006365D3"/>
    <w:rsid w:val="00637AEF"/>
    <w:rsid w:val="00642061"/>
    <w:rsid w:val="0064501F"/>
    <w:rsid w:val="0065644D"/>
    <w:rsid w:val="006712A9"/>
    <w:rsid w:val="006A618A"/>
    <w:rsid w:val="006C0941"/>
    <w:rsid w:val="006C2C60"/>
    <w:rsid w:val="006E5D0A"/>
    <w:rsid w:val="006E69FC"/>
    <w:rsid w:val="006F1324"/>
    <w:rsid w:val="006F44B4"/>
    <w:rsid w:val="006F5B72"/>
    <w:rsid w:val="006F6490"/>
    <w:rsid w:val="00701B1C"/>
    <w:rsid w:val="00706935"/>
    <w:rsid w:val="00712809"/>
    <w:rsid w:val="007313DF"/>
    <w:rsid w:val="00736937"/>
    <w:rsid w:val="00750920"/>
    <w:rsid w:val="00754962"/>
    <w:rsid w:val="00763FAD"/>
    <w:rsid w:val="007801D7"/>
    <w:rsid w:val="007A3647"/>
    <w:rsid w:val="007A51BC"/>
    <w:rsid w:val="007B4C0B"/>
    <w:rsid w:val="007D00E8"/>
    <w:rsid w:val="007D7312"/>
    <w:rsid w:val="007E3211"/>
    <w:rsid w:val="007F0110"/>
    <w:rsid w:val="007F1550"/>
    <w:rsid w:val="00806321"/>
    <w:rsid w:val="0081602F"/>
    <w:rsid w:val="0083764E"/>
    <w:rsid w:val="00854A6F"/>
    <w:rsid w:val="00863350"/>
    <w:rsid w:val="00872448"/>
    <w:rsid w:val="008832DA"/>
    <w:rsid w:val="00897170"/>
    <w:rsid w:val="008A3A5E"/>
    <w:rsid w:val="008E7D17"/>
    <w:rsid w:val="008F4976"/>
    <w:rsid w:val="00906883"/>
    <w:rsid w:val="009221C5"/>
    <w:rsid w:val="00943B2D"/>
    <w:rsid w:val="00997327"/>
    <w:rsid w:val="009A5D70"/>
    <w:rsid w:val="009C09C0"/>
    <w:rsid w:val="009C29EA"/>
    <w:rsid w:val="009F0118"/>
    <w:rsid w:val="009F0427"/>
    <w:rsid w:val="009F707B"/>
    <w:rsid w:val="00A35175"/>
    <w:rsid w:val="00A43AA9"/>
    <w:rsid w:val="00A453FB"/>
    <w:rsid w:val="00A4773E"/>
    <w:rsid w:val="00A5084D"/>
    <w:rsid w:val="00A543C8"/>
    <w:rsid w:val="00A709FE"/>
    <w:rsid w:val="00A81908"/>
    <w:rsid w:val="00A855EA"/>
    <w:rsid w:val="00AC47DC"/>
    <w:rsid w:val="00AD53C8"/>
    <w:rsid w:val="00AD6DDD"/>
    <w:rsid w:val="00AE7AF0"/>
    <w:rsid w:val="00B02F6D"/>
    <w:rsid w:val="00B22BA7"/>
    <w:rsid w:val="00B25A88"/>
    <w:rsid w:val="00B3048D"/>
    <w:rsid w:val="00B32945"/>
    <w:rsid w:val="00B43728"/>
    <w:rsid w:val="00B7042C"/>
    <w:rsid w:val="00B80CB3"/>
    <w:rsid w:val="00B8585F"/>
    <w:rsid w:val="00BC08F2"/>
    <w:rsid w:val="00BC55B5"/>
    <w:rsid w:val="00BF175F"/>
    <w:rsid w:val="00C24FBE"/>
    <w:rsid w:val="00C26362"/>
    <w:rsid w:val="00C26FB8"/>
    <w:rsid w:val="00C513E6"/>
    <w:rsid w:val="00C55DC9"/>
    <w:rsid w:val="00C60528"/>
    <w:rsid w:val="00C633CC"/>
    <w:rsid w:val="00C65256"/>
    <w:rsid w:val="00C741AE"/>
    <w:rsid w:val="00C76CB3"/>
    <w:rsid w:val="00C860A5"/>
    <w:rsid w:val="00C947EB"/>
    <w:rsid w:val="00CA2E8D"/>
    <w:rsid w:val="00CB5B8A"/>
    <w:rsid w:val="00CC1AED"/>
    <w:rsid w:val="00CC2C7E"/>
    <w:rsid w:val="00CE38A6"/>
    <w:rsid w:val="00CF0CE7"/>
    <w:rsid w:val="00D00A19"/>
    <w:rsid w:val="00D012F8"/>
    <w:rsid w:val="00D03315"/>
    <w:rsid w:val="00D0663B"/>
    <w:rsid w:val="00D2419D"/>
    <w:rsid w:val="00D358ED"/>
    <w:rsid w:val="00D37C02"/>
    <w:rsid w:val="00D42CE1"/>
    <w:rsid w:val="00D47A3C"/>
    <w:rsid w:val="00D54C72"/>
    <w:rsid w:val="00D55ECC"/>
    <w:rsid w:val="00DA2349"/>
    <w:rsid w:val="00DB64E9"/>
    <w:rsid w:val="00DC11F3"/>
    <w:rsid w:val="00DC6F29"/>
    <w:rsid w:val="00DE1D5C"/>
    <w:rsid w:val="00DF0F34"/>
    <w:rsid w:val="00DF4E60"/>
    <w:rsid w:val="00E02698"/>
    <w:rsid w:val="00E0450A"/>
    <w:rsid w:val="00E105E7"/>
    <w:rsid w:val="00E248E9"/>
    <w:rsid w:val="00E32C2A"/>
    <w:rsid w:val="00E51AEF"/>
    <w:rsid w:val="00E65A3C"/>
    <w:rsid w:val="00E80C34"/>
    <w:rsid w:val="00E87F4F"/>
    <w:rsid w:val="00E94D23"/>
    <w:rsid w:val="00E95E9D"/>
    <w:rsid w:val="00EB3779"/>
    <w:rsid w:val="00EC4683"/>
    <w:rsid w:val="00EE1382"/>
    <w:rsid w:val="00EE269A"/>
    <w:rsid w:val="00EF564D"/>
    <w:rsid w:val="00EF5920"/>
    <w:rsid w:val="00EF7B43"/>
    <w:rsid w:val="00F107E5"/>
    <w:rsid w:val="00F50278"/>
    <w:rsid w:val="00F709CB"/>
    <w:rsid w:val="00F90D43"/>
    <w:rsid w:val="00F947BA"/>
    <w:rsid w:val="00FA0534"/>
    <w:rsid w:val="00FA51BA"/>
    <w:rsid w:val="00FD1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  <o:rules v:ext="edit">
        <o:r id="V:Rule2" type="connector" idref="#_s1071">
          <o:proxy start="" idref="#_s1073" connectloc="0"/>
          <o:proxy end="" idref="#_s1072" connectloc="2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2B58"/>
    <w:rPr>
      <w:sz w:val="24"/>
      <w:szCs w:val="28"/>
    </w:rPr>
  </w:style>
  <w:style w:type="paragraph" w:styleId="Heading1">
    <w:name w:val="heading 1"/>
    <w:basedOn w:val="Normal"/>
    <w:next w:val="Normal"/>
    <w:qFormat/>
    <w:rsid w:val="00C633CC"/>
    <w:pPr>
      <w:keepNext/>
      <w:framePr w:hSpace="180" w:wrap="around" w:vAnchor="text" w:hAnchor="margin" w:xAlign="center" w:y="142"/>
      <w:tabs>
        <w:tab w:val="right" w:pos="-1170"/>
      </w:tabs>
      <w:ind w:left="-108"/>
      <w:jc w:val="center"/>
      <w:outlineLvl w:val="0"/>
    </w:pPr>
    <w:rPr>
      <w:rFonts w:ascii="Browallia New" w:cs="Browalli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C633CC"/>
    <w:pPr>
      <w:keepNext/>
      <w:tabs>
        <w:tab w:val="left" w:pos="540"/>
      </w:tabs>
      <w:jc w:val="center"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633CC"/>
    <w:pPr>
      <w:keepNext/>
      <w:jc w:val="both"/>
      <w:outlineLvl w:val="2"/>
    </w:pPr>
    <w:rPr>
      <w:rFonts w:ascii="Angsana New"/>
      <w:sz w:val="28"/>
    </w:rPr>
  </w:style>
  <w:style w:type="paragraph" w:styleId="Heading4">
    <w:name w:val="heading 4"/>
    <w:basedOn w:val="Normal"/>
    <w:next w:val="Normal"/>
    <w:qFormat/>
    <w:rsid w:val="00C633CC"/>
    <w:pPr>
      <w:keepNext/>
      <w:tabs>
        <w:tab w:val="left" w:pos="540"/>
      </w:tabs>
      <w:jc w:val="center"/>
      <w:outlineLvl w:val="3"/>
    </w:pPr>
    <w:rPr>
      <w:rFonts w:ascii="Cordia New" w:eastAsia="Cordia New" w:cs="Cordia New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EF5920"/>
    <w:pPr>
      <w:spacing w:before="240" w:after="60"/>
      <w:outlineLvl w:val="4"/>
    </w:pPr>
    <w:rPr>
      <w:b/>
      <w:bCs/>
      <w:i/>
      <w:iCs/>
      <w:sz w:val="26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633CC"/>
    <w:pPr>
      <w:jc w:val="center"/>
    </w:pPr>
    <w:rPr>
      <w:rFonts w:cs="Times New Roman"/>
      <w:b/>
      <w:bCs/>
    </w:rPr>
  </w:style>
  <w:style w:type="paragraph" w:styleId="Header">
    <w:name w:val="header"/>
    <w:basedOn w:val="Normal"/>
    <w:rsid w:val="00C633C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633C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633CC"/>
  </w:style>
  <w:style w:type="character" w:styleId="Hyperlink">
    <w:name w:val="Hyperlink"/>
    <w:rsid w:val="00C633CC"/>
    <w:rPr>
      <w:rFonts w:cs="Tahoma"/>
      <w:color w:val="0000FF"/>
      <w:u w:val="single"/>
      <w:lang w:bidi="th-TH"/>
    </w:rPr>
  </w:style>
  <w:style w:type="paragraph" w:styleId="BalloonText">
    <w:name w:val="Balloon Text"/>
    <w:basedOn w:val="Normal"/>
    <w:semiHidden/>
    <w:rsid w:val="00C633CC"/>
    <w:rPr>
      <w:rFonts w:ascii="Tahoma" w:cs="Tahoma"/>
      <w:sz w:val="16"/>
      <w:szCs w:val="18"/>
    </w:rPr>
  </w:style>
  <w:style w:type="paragraph" w:styleId="BodyTextIndent3">
    <w:name w:val="Body Text Indent 3"/>
    <w:basedOn w:val="Normal"/>
    <w:rsid w:val="00EF5920"/>
    <w:pPr>
      <w:ind w:left="705"/>
    </w:pPr>
    <w:rPr>
      <w:rFonts w:ascii="Cordia New" w:eastAsia="Cordia New" w:hAnsi="Cordia New"/>
      <w:sz w:val="28"/>
      <w:lang w:eastAsia="zh-CN"/>
    </w:rPr>
  </w:style>
  <w:style w:type="paragraph" w:styleId="BodyTextIndent">
    <w:name w:val="Body Text Indent"/>
    <w:basedOn w:val="Normal"/>
    <w:rsid w:val="00EF5920"/>
    <w:pPr>
      <w:spacing w:after="120"/>
      <w:ind w:left="360"/>
    </w:pPr>
  </w:style>
  <w:style w:type="paragraph" w:styleId="BodyTextIndent2">
    <w:name w:val="Body Text Indent 2"/>
    <w:basedOn w:val="Normal"/>
    <w:rsid w:val="00EF5920"/>
    <w:pPr>
      <w:spacing w:after="120" w:line="480" w:lineRule="auto"/>
      <w:ind w:left="360"/>
    </w:pPr>
  </w:style>
  <w:style w:type="paragraph" w:styleId="Caption">
    <w:name w:val="caption"/>
    <w:basedOn w:val="Normal"/>
    <w:next w:val="Normal"/>
    <w:qFormat/>
    <w:rsid w:val="00EF5920"/>
    <w:pPr>
      <w:ind w:left="1260" w:firstLine="360"/>
      <w:jc w:val="thaiDistribute"/>
    </w:pPr>
    <w:rPr>
      <w:rFonts w:ascii="Angsana New" w:hAnsi="Angsana New"/>
      <w:sz w:val="28"/>
      <w:u w:val="single"/>
    </w:rPr>
  </w:style>
  <w:style w:type="paragraph" w:styleId="BodyText">
    <w:name w:val="Body Text"/>
    <w:basedOn w:val="Normal"/>
    <w:rsid w:val="00EF5920"/>
    <w:pPr>
      <w:spacing w:after="120"/>
    </w:pPr>
  </w:style>
  <w:style w:type="table" w:styleId="TableGrid">
    <w:name w:val="Table Grid"/>
    <w:basedOn w:val="TableNormal"/>
    <w:rsid w:val="00EF59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rsid w:val="00610B43"/>
    <w:rPr>
      <w:b/>
      <w:bCs/>
      <w:i/>
      <w:iCs/>
      <w:sz w:val="26"/>
      <w:szCs w:val="30"/>
    </w:rPr>
  </w:style>
  <w:style w:type="paragraph" w:styleId="ListParagraph">
    <w:name w:val="List Paragraph"/>
    <w:basedOn w:val="Normal"/>
    <w:uiPriority w:val="34"/>
    <w:qFormat/>
    <w:rsid w:val="00545E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esktop\backup%2029.5.17\Folder%20&#3591;&#3634;&#3609;\&#3591;&#3634;&#3609;%20PM%20&#3626;&#3656;&#3591;&#3586;&#3657;&#3629;&#3617;&#3641;&#3621;&#3585;&#3621;&#3605;\AGM\Data%20AGM%202018\56-1%202018\2%20&#3585;&#3634;&#3619;&#3611;&#3619;&#3632;&#3585;&#3629;&#3610;&#3608;&#3640;&#3619;&#3585;&#3636;&#3592;%20Final13.3.2017%20Revise%2022.2.18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1D632-8842-42A8-8E97-4F941C9B2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 การประกอบธุรกิจ Final13.3.2017 Revise 22.2.18</Template>
  <TotalTime>1045</TotalTime>
  <Pages>20</Pages>
  <Words>6529</Words>
  <Characters>37219</Characters>
  <Application>Microsoft Office Word</Application>
  <DocSecurity>0</DocSecurity>
  <Lines>310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ส่วนที่ 2</vt:lpstr>
      <vt:lpstr>ส่วนที่ 2</vt:lpstr>
    </vt:vector>
  </TitlesOfParts>
  <Company>kimeng</Company>
  <LinksUpToDate>false</LinksUpToDate>
  <CharactersWithSpaces>43661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</dc:title>
  <dc:creator>Wariya Saetang</dc:creator>
  <cp:lastModifiedBy>Wariya Saetang</cp:lastModifiedBy>
  <cp:revision>18</cp:revision>
  <cp:lastPrinted>2019-02-21T06:57:00Z</cp:lastPrinted>
  <dcterms:created xsi:type="dcterms:W3CDTF">2019-01-03T03:02:00Z</dcterms:created>
  <dcterms:modified xsi:type="dcterms:W3CDTF">2019-03-13T05:27:00Z</dcterms:modified>
</cp:coreProperties>
</file>