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36" w:rsidRDefault="001A7536">
      <w:pPr>
        <w:spacing w:line="240" w:lineRule="auto"/>
        <w:rPr>
          <w:cs/>
          <w:lang w:bidi="th-TH"/>
        </w:rPr>
      </w:pPr>
      <w:bookmarkStart w:id="0" w:name="_GoBack"/>
      <w:bookmarkEnd w:id="0"/>
    </w:p>
    <w:tbl>
      <w:tblPr>
        <w:tblW w:w="9468" w:type="dxa"/>
        <w:tblBorders>
          <w:top w:val="threeDEngrave" w:sz="6" w:space="0" w:color="auto"/>
        </w:tblBorders>
        <w:tblLook w:val="0000" w:firstRow="0" w:lastRow="0" w:firstColumn="0" w:lastColumn="0" w:noHBand="0" w:noVBand="0"/>
      </w:tblPr>
      <w:tblGrid>
        <w:gridCol w:w="246"/>
        <w:gridCol w:w="6290"/>
        <w:gridCol w:w="1402"/>
        <w:gridCol w:w="1530"/>
      </w:tblGrid>
      <w:tr w:rsidR="009B22D2" w:rsidRPr="00E15488" w:rsidTr="009B22D2">
        <w:trPr>
          <w:cantSplit/>
        </w:trPr>
        <w:tc>
          <w:tcPr>
            <w:tcW w:w="7938" w:type="dxa"/>
            <w:gridSpan w:val="3"/>
          </w:tcPr>
          <w:p w:rsidR="00000799" w:rsidRDefault="00000799" w:rsidP="00C4050E">
            <w:pPr>
              <w:spacing w:before="40"/>
              <w:rPr>
                <w:rFonts w:asciiTheme="minorBidi" w:hAnsiTheme="minorBidi" w:cstheme="minorBidi"/>
                <w:b/>
                <w:color w:val="17365D"/>
                <w:sz w:val="28"/>
                <w:szCs w:val="28"/>
                <w:lang w:bidi="th-TH"/>
              </w:rPr>
            </w:pPr>
          </w:p>
          <w:p w:rsidR="00000799" w:rsidRDefault="00000799" w:rsidP="00C4050E">
            <w:pPr>
              <w:spacing w:before="40"/>
              <w:rPr>
                <w:rFonts w:asciiTheme="minorBidi" w:hAnsiTheme="minorBidi" w:cstheme="minorBidi"/>
                <w:b/>
                <w:color w:val="17365D"/>
                <w:sz w:val="28"/>
                <w:szCs w:val="28"/>
                <w:lang w:bidi="th-TH"/>
              </w:rPr>
            </w:pPr>
          </w:p>
          <w:p w:rsidR="009B22D2" w:rsidRDefault="009B22D2" w:rsidP="00C4050E">
            <w:pPr>
              <w:spacing w:before="40"/>
              <w:rPr>
                <w:rFonts w:asciiTheme="minorBidi" w:hAnsiTheme="minorBidi" w:cstheme="minorBidi"/>
                <w:b/>
                <w:color w:val="17365D"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b/>
                <w:color w:val="17365D"/>
                <w:sz w:val="28"/>
                <w:szCs w:val="28"/>
                <w:cs/>
                <w:lang w:bidi="th-TH"/>
              </w:rPr>
              <w:t>มนพัทธ์  ภูมิรัตนจรินทร์</w:t>
            </w:r>
          </w:p>
          <w:p w:rsidR="00E15488" w:rsidRPr="00E15488" w:rsidRDefault="00E15488" w:rsidP="00C4050E">
            <w:pPr>
              <w:spacing w:before="40"/>
              <w:rPr>
                <w:rFonts w:asciiTheme="minorBidi" w:hAnsiTheme="minorBidi" w:cstheme="minorBidi"/>
                <w:b/>
                <w:color w:val="17365D"/>
                <w:sz w:val="28"/>
                <w:szCs w:val="28"/>
              </w:rPr>
            </w:pPr>
          </w:p>
          <w:p w:rsidR="009B22D2" w:rsidRDefault="009B22D2" w:rsidP="00A53C3D">
            <w:pPr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ผู้จัดการอาวุโส, บริษัท พีแอนด์แอล อินเทอร์นอล ออดิท จำกัด</w:t>
            </w:r>
          </w:p>
          <w:p w:rsidR="00E15488" w:rsidRPr="00E15488" w:rsidRDefault="00E15488" w:rsidP="00A53C3D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:rsidR="009B22D2" w:rsidRDefault="009B22D2" w:rsidP="00A53C3D">
            <w:pPr>
              <w:rPr>
                <w:rFonts w:asciiTheme="minorBidi" w:hAnsiTheme="minorBidi" w:cstheme="minorBidi"/>
                <w:b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bCs/>
                <w:sz w:val="28"/>
                <w:szCs w:val="28"/>
              </w:rPr>
              <w:t>081-760-8978</w:t>
            </w:r>
            <w:r w:rsidRPr="00E15488">
              <w:rPr>
                <w:rFonts w:asciiTheme="minorBidi" w:hAnsiTheme="minorBidi" w:cstheme="minorBidi"/>
                <w:b/>
                <w:sz w:val="28"/>
                <w:szCs w:val="28"/>
                <w:cs/>
                <w:lang w:bidi="th-TH"/>
              </w:rPr>
              <w:t>, 084-353-8555</w:t>
            </w:r>
          </w:p>
          <w:p w:rsidR="00E15488" w:rsidRPr="00E15488" w:rsidRDefault="00E15488" w:rsidP="00A53C3D">
            <w:pPr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</w:pPr>
          </w:p>
          <w:p w:rsidR="009B22D2" w:rsidRPr="00E15488" w:rsidRDefault="002A4FB4" w:rsidP="003B11DF">
            <w:pPr>
              <w:spacing w:after="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hyperlink r:id="rId9" w:history="1">
              <w:r w:rsidR="00982688" w:rsidRPr="00E15488">
                <w:rPr>
                  <w:rStyle w:val="Hyperlink"/>
                  <w:rFonts w:asciiTheme="minorBidi" w:hAnsiTheme="minorBidi" w:cstheme="minorBidi"/>
                  <w:sz w:val="28"/>
                  <w:szCs w:val="28"/>
                </w:rPr>
                <w:t>monnapat.ph@plcorporation.com</w:t>
              </w:r>
            </w:hyperlink>
            <w:r w:rsidR="00982688" w:rsidRPr="00E1548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</w:p>
          <w:p w:rsidR="009A6A65" w:rsidRPr="00E15488" w:rsidRDefault="009A6A65" w:rsidP="003B11DF">
            <w:pPr>
              <w:spacing w:after="80"/>
              <w:rPr>
                <w:rFonts w:asciiTheme="minorBidi" w:hAnsiTheme="minorBidi" w:cstheme="minorBidi"/>
                <w:b/>
                <w:color w:val="17365D"/>
                <w:sz w:val="28"/>
                <w:szCs w:val="28"/>
              </w:rPr>
            </w:pPr>
          </w:p>
        </w:tc>
        <w:tc>
          <w:tcPr>
            <w:tcW w:w="1530" w:type="dxa"/>
          </w:tcPr>
          <w:p w:rsidR="009B22D2" w:rsidRPr="00E15488" w:rsidRDefault="009B22D2" w:rsidP="00C4050E">
            <w:pPr>
              <w:spacing w:before="40"/>
              <w:rPr>
                <w:rFonts w:asciiTheme="minorBidi" w:hAnsiTheme="minorBidi" w:cstheme="minorBidi"/>
                <w:b/>
                <w:color w:val="17365D"/>
                <w:sz w:val="28"/>
                <w:szCs w:val="28"/>
                <w:cs/>
                <w:lang w:bidi="th-TH"/>
              </w:rPr>
            </w:pPr>
          </w:p>
        </w:tc>
      </w:tr>
      <w:tr w:rsidR="009B22D2" w:rsidRPr="00E15488" w:rsidTr="009B22D2">
        <w:trPr>
          <w:cantSplit/>
        </w:trPr>
        <w:tc>
          <w:tcPr>
            <w:tcW w:w="7938" w:type="dxa"/>
            <w:gridSpan w:val="3"/>
          </w:tcPr>
          <w:p w:rsidR="009B22D2" w:rsidRPr="00E15488" w:rsidRDefault="009B22D2" w:rsidP="00BA3F98">
            <w:pPr>
              <w:spacing w:before="40" w:after="80"/>
              <w:rPr>
                <w:rFonts w:asciiTheme="minorBidi" w:hAnsiTheme="minorBidi" w:cstheme="minorBidi"/>
                <w:bCs/>
                <w:color w:val="17365D"/>
                <w:sz w:val="28"/>
                <w:szCs w:val="28"/>
              </w:rPr>
            </w:pPr>
            <w:r w:rsidRPr="00E15488">
              <w:rPr>
                <w:rFonts w:asciiTheme="minorBidi" w:hAnsiTheme="minorBidi" w:cstheme="minorBidi"/>
                <w:bCs/>
                <w:color w:val="17365D"/>
                <w:sz w:val="28"/>
                <w:szCs w:val="28"/>
                <w:cs/>
                <w:lang w:bidi="th-TH"/>
              </w:rPr>
              <w:t>ประวัติการศึกษา</w:t>
            </w:r>
          </w:p>
        </w:tc>
        <w:tc>
          <w:tcPr>
            <w:tcW w:w="1530" w:type="dxa"/>
          </w:tcPr>
          <w:p w:rsidR="009B22D2" w:rsidRPr="00E15488" w:rsidRDefault="009B22D2" w:rsidP="00BA3F98">
            <w:pPr>
              <w:spacing w:before="40" w:after="80"/>
              <w:rPr>
                <w:rFonts w:asciiTheme="minorBidi" w:hAnsiTheme="minorBidi" w:cstheme="minorBidi"/>
                <w:bCs/>
                <w:color w:val="17365D"/>
                <w:sz w:val="28"/>
                <w:szCs w:val="28"/>
                <w:cs/>
                <w:lang w:bidi="th-TH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246" w:type="dxa"/>
            <w:vMerge w:val="restart"/>
          </w:tcPr>
          <w:p w:rsidR="009B22D2" w:rsidRPr="00E15488" w:rsidRDefault="009B22D2" w:rsidP="007E5F2A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0" w:type="dxa"/>
          </w:tcPr>
          <w:p w:rsidR="009B22D2" w:rsidRDefault="009B22D2" w:rsidP="00BA3F98">
            <w:pPr>
              <w:pStyle w:val="Title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จุฬาลงกรณ์มหาวิทยาลัย</w:t>
            </w:r>
          </w:p>
          <w:p w:rsidR="00E15488" w:rsidRPr="00E15488" w:rsidRDefault="00E15488" w:rsidP="00BA3F98">
            <w:pPr>
              <w:pStyle w:val="Title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02" w:type="dxa"/>
          </w:tcPr>
          <w:p w:rsidR="009B22D2" w:rsidRPr="00E15488" w:rsidRDefault="009B22D2" w:rsidP="007E5F2A">
            <w:pPr>
              <w:pStyle w:val="Dates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9B22D2" w:rsidRPr="00E15488" w:rsidRDefault="009B22D2" w:rsidP="007E5F2A">
            <w:pPr>
              <w:pStyle w:val="Dates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0" w:type="auto"/>
            <w:vMerge/>
            <w:vAlign w:val="center"/>
          </w:tcPr>
          <w:p w:rsidR="009B22D2" w:rsidRPr="00E15488" w:rsidRDefault="009B22D2" w:rsidP="007E5F2A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B22D2" w:rsidRDefault="009B22D2" w:rsidP="00BA3F98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ปริญญาโท หลักสูตรบัญชีมหาบัณฑิต  สาขาวิชาบัญชีบริหาร  คณะพาณิชย์ศาสตร์และการบัญชี</w:t>
            </w:r>
          </w:p>
          <w:p w:rsidR="00E15488" w:rsidRPr="00E15488" w:rsidRDefault="00E15488" w:rsidP="00BA3F98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9B22D2" w:rsidRPr="00E15488" w:rsidRDefault="009B22D2" w:rsidP="009B22D2">
            <w:pPr>
              <w:pStyle w:val="bulletedlist"/>
              <w:numPr>
                <w:ilvl w:val="0"/>
                <w:numId w:val="0"/>
              </w:numPr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246" w:type="dxa"/>
            <w:vMerge w:val="restart"/>
          </w:tcPr>
          <w:p w:rsidR="009B22D2" w:rsidRPr="00E15488" w:rsidRDefault="009B22D2" w:rsidP="007E5F2A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0" w:type="dxa"/>
          </w:tcPr>
          <w:p w:rsidR="009B22D2" w:rsidRDefault="009B22D2" w:rsidP="00BA3F98">
            <w:pPr>
              <w:pStyle w:val="Title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มหาวิทยาลัยธุรกิจบัณฑิตย์</w:t>
            </w:r>
          </w:p>
          <w:p w:rsidR="00E15488" w:rsidRPr="00E15488" w:rsidRDefault="00E15488" w:rsidP="00BA3F98">
            <w:pPr>
              <w:pStyle w:val="Title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02" w:type="dxa"/>
          </w:tcPr>
          <w:p w:rsidR="009B22D2" w:rsidRPr="00E15488" w:rsidRDefault="009B22D2" w:rsidP="007E5F2A">
            <w:pPr>
              <w:pStyle w:val="Dates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9B22D2" w:rsidRPr="00E15488" w:rsidRDefault="009B22D2" w:rsidP="007E5F2A">
            <w:pPr>
              <w:pStyle w:val="Dates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0" w:type="auto"/>
            <w:vMerge/>
            <w:vAlign w:val="center"/>
          </w:tcPr>
          <w:p w:rsidR="009B22D2" w:rsidRPr="00E15488" w:rsidRDefault="009B22D2" w:rsidP="007E5F2A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B22D2" w:rsidRDefault="009B22D2" w:rsidP="00BA3F98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ปริญญาตรี  หลักสูตรบัญชีบัณฑิต  สาขาการบัญชี  คณะบัญชี</w:t>
            </w:r>
          </w:p>
          <w:p w:rsidR="00E15488" w:rsidRPr="00E15488" w:rsidRDefault="00E15488" w:rsidP="00BA3F98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9B22D2" w:rsidRPr="00E15488" w:rsidRDefault="009B22D2" w:rsidP="009B22D2">
            <w:pPr>
              <w:pStyle w:val="bulletedlist"/>
              <w:numPr>
                <w:ilvl w:val="0"/>
                <w:numId w:val="0"/>
              </w:numPr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7938" w:type="dxa"/>
            <w:gridSpan w:val="3"/>
          </w:tcPr>
          <w:p w:rsidR="009B22D2" w:rsidRPr="00E15488" w:rsidRDefault="009B22D2" w:rsidP="00BA3F98">
            <w:pPr>
              <w:spacing w:before="40" w:after="80"/>
              <w:rPr>
                <w:rFonts w:asciiTheme="minorBidi" w:hAnsiTheme="minorBidi" w:cstheme="minorBidi"/>
                <w:bCs/>
                <w:color w:val="17365D"/>
                <w:sz w:val="28"/>
                <w:szCs w:val="28"/>
              </w:rPr>
            </w:pPr>
            <w:r w:rsidRPr="00E15488">
              <w:rPr>
                <w:rFonts w:asciiTheme="minorBidi" w:hAnsiTheme="minorBidi" w:cstheme="minorBidi"/>
                <w:bCs/>
                <w:color w:val="17365D"/>
                <w:sz w:val="28"/>
                <w:szCs w:val="28"/>
                <w:cs/>
                <w:lang w:bidi="th-TH"/>
              </w:rPr>
              <w:t>ประสบการณ์การทำงาน</w:t>
            </w:r>
          </w:p>
        </w:tc>
        <w:tc>
          <w:tcPr>
            <w:tcW w:w="1530" w:type="dxa"/>
          </w:tcPr>
          <w:p w:rsidR="009B22D2" w:rsidRPr="00E15488" w:rsidRDefault="009B22D2" w:rsidP="00BA3F98">
            <w:pPr>
              <w:spacing w:before="40" w:after="80"/>
              <w:rPr>
                <w:rFonts w:asciiTheme="minorBidi" w:hAnsiTheme="minorBidi" w:cstheme="minorBidi"/>
                <w:bCs/>
                <w:color w:val="17365D"/>
                <w:sz w:val="28"/>
                <w:szCs w:val="28"/>
                <w:cs/>
                <w:lang w:bidi="th-TH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0" w:type="auto"/>
            <w:vAlign w:val="center"/>
          </w:tcPr>
          <w:p w:rsidR="009B22D2" w:rsidRPr="00E15488" w:rsidRDefault="009B22D2" w:rsidP="007E5F2A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B22D2" w:rsidRPr="00E15488" w:rsidRDefault="009B22D2" w:rsidP="009B22D2">
            <w:pPr>
              <w:pStyle w:val="Text"/>
              <w:numPr>
                <w:ilvl w:val="0"/>
                <w:numId w:val="3"/>
              </w:numPr>
              <w:spacing w:after="40" w:line="276" w:lineRule="auto"/>
              <w:ind w:left="346" w:hanging="284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Senior Internal audit manager – </w:t>
            </w: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บริษัท พีแอนด์แอล อินเทอร์นอล ออดิท จำกัด</w:t>
            </w:r>
          </w:p>
          <w:p w:rsidR="009B22D2" w:rsidRPr="00E15488" w:rsidRDefault="009B22D2" w:rsidP="00A53C3D">
            <w:pPr>
              <w:pStyle w:val="Text"/>
              <w:numPr>
                <w:ilvl w:val="0"/>
                <w:numId w:val="3"/>
              </w:numPr>
              <w:spacing w:after="40" w:line="276" w:lineRule="auto"/>
              <w:ind w:left="346" w:hanging="284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Marketing Officer</w:t>
            </w: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 xml:space="preserve"> –</w:t>
            </w: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บริษัทหลักทรัพย์ ซีมิโก้ จำกัด (มหาชน)</w:t>
            </w:r>
          </w:p>
          <w:p w:rsidR="009B22D2" w:rsidRPr="00E15488" w:rsidRDefault="009B22D2" w:rsidP="00A53C3D">
            <w:pPr>
              <w:pStyle w:val="Text"/>
              <w:numPr>
                <w:ilvl w:val="0"/>
                <w:numId w:val="3"/>
              </w:numPr>
              <w:spacing w:after="40" w:line="276" w:lineRule="auto"/>
              <w:ind w:left="346" w:hanging="284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Assistant Teacher</w:t>
            </w: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 xml:space="preserve"> – มหาวิทยาลัยธุรกิจบัณฑิตย์ (คณะบัญชี)</w:t>
            </w:r>
          </w:p>
          <w:p w:rsidR="009B22D2" w:rsidRPr="00E15488" w:rsidRDefault="009B22D2" w:rsidP="009B22D2">
            <w:pPr>
              <w:pStyle w:val="Text"/>
              <w:numPr>
                <w:ilvl w:val="0"/>
                <w:numId w:val="3"/>
              </w:numPr>
              <w:spacing w:after="80" w:line="276" w:lineRule="auto"/>
              <w:ind w:left="346" w:hanging="284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Accountant staff</w:t>
            </w: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 xml:space="preserve"> – โครงการพลังงานยั่งยืน ภายใต้สมาคมเทคโนโลยีที่เหมาะสม</w:t>
            </w:r>
          </w:p>
        </w:tc>
        <w:tc>
          <w:tcPr>
            <w:tcW w:w="1530" w:type="dxa"/>
          </w:tcPr>
          <w:p w:rsidR="009B22D2" w:rsidRPr="00E15488" w:rsidRDefault="009B22D2" w:rsidP="009B22D2">
            <w:pPr>
              <w:pStyle w:val="Text"/>
              <w:spacing w:after="40" w:line="276" w:lineRule="auto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2551 – ปัจจุบัน</w:t>
            </w:r>
          </w:p>
          <w:p w:rsidR="009B22D2" w:rsidRPr="00E15488" w:rsidRDefault="009B22D2" w:rsidP="009B22D2">
            <w:pPr>
              <w:pStyle w:val="Text"/>
              <w:spacing w:after="40" w:line="276" w:lineRule="auto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2548 – 2549</w:t>
            </w:r>
          </w:p>
          <w:p w:rsidR="009B22D2" w:rsidRPr="00E15488" w:rsidRDefault="009B22D2" w:rsidP="009B22D2">
            <w:pPr>
              <w:pStyle w:val="Text"/>
              <w:spacing w:after="40" w:line="276" w:lineRule="auto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2546 – 2547</w:t>
            </w:r>
          </w:p>
          <w:p w:rsidR="009B22D2" w:rsidRPr="00E15488" w:rsidRDefault="009B22D2" w:rsidP="009B22D2">
            <w:pPr>
              <w:pStyle w:val="Text"/>
              <w:spacing w:after="40" w:line="276" w:lineRule="auto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2541 – 2546</w:t>
            </w:r>
          </w:p>
        </w:tc>
      </w:tr>
      <w:tr w:rsidR="009B22D2" w:rsidRPr="00E15488" w:rsidTr="009B22D2">
        <w:trPr>
          <w:trHeight w:val="255"/>
        </w:trPr>
        <w:tc>
          <w:tcPr>
            <w:tcW w:w="7938" w:type="dxa"/>
            <w:gridSpan w:val="3"/>
          </w:tcPr>
          <w:p w:rsidR="009B22D2" w:rsidRPr="00E15488" w:rsidRDefault="009B22D2" w:rsidP="00C4050E">
            <w:pPr>
              <w:spacing w:before="40" w:after="80"/>
              <w:rPr>
                <w:rFonts w:asciiTheme="minorBidi" w:hAnsiTheme="minorBidi" w:cstheme="minorBidi"/>
                <w:b/>
                <w:color w:val="17365D"/>
                <w:sz w:val="28"/>
                <w:szCs w:val="28"/>
              </w:rPr>
            </w:pPr>
            <w:r w:rsidRPr="00E15488">
              <w:rPr>
                <w:rFonts w:asciiTheme="minorBidi" w:hAnsiTheme="minorBidi" w:cstheme="minorBidi"/>
                <w:b/>
                <w:color w:val="17365D"/>
                <w:sz w:val="28"/>
                <w:szCs w:val="28"/>
              </w:rPr>
              <w:t>Training</w:t>
            </w:r>
          </w:p>
        </w:tc>
        <w:tc>
          <w:tcPr>
            <w:tcW w:w="1530" w:type="dxa"/>
          </w:tcPr>
          <w:p w:rsidR="009B22D2" w:rsidRPr="00E15488" w:rsidRDefault="009B22D2" w:rsidP="00C4050E">
            <w:pPr>
              <w:spacing w:before="40" w:after="80"/>
              <w:rPr>
                <w:rFonts w:asciiTheme="minorBidi" w:hAnsiTheme="minorBidi" w:cstheme="minorBidi"/>
                <w:b/>
                <w:color w:val="17365D"/>
                <w:sz w:val="28"/>
                <w:szCs w:val="28"/>
              </w:rPr>
            </w:pPr>
          </w:p>
        </w:tc>
      </w:tr>
      <w:tr w:rsidR="009B22D2" w:rsidRPr="00E15488" w:rsidTr="009B22D2">
        <w:trPr>
          <w:trHeight w:val="255"/>
        </w:trPr>
        <w:tc>
          <w:tcPr>
            <w:tcW w:w="246" w:type="dxa"/>
            <w:vMerge w:val="restart"/>
          </w:tcPr>
          <w:p w:rsidR="009B22D2" w:rsidRPr="00E15488" w:rsidRDefault="009B22D2" w:rsidP="007E5F2A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0" w:type="dxa"/>
          </w:tcPr>
          <w:p w:rsidR="00C93783" w:rsidRPr="00E15488" w:rsidRDefault="00C93783" w:rsidP="00A94566">
            <w:pPr>
              <w:pStyle w:val="Title"/>
              <w:spacing w:line="276" w:lineRule="auto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Certified Professional Internal Audit of Thailand</w:t>
            </w:r>
          </w:p>
          <w:p w:rsidR="00C93783" w:rsidRPr="00E15488" w:rsidRDefault="00830F83" w:rsidP="00C93783">
            <w:pPr>
              <w:pStyle w:val="Title"/>
              <w:numPr>
                <w:ilvl w:val="0"/>
                <w:numId w:val="9"/>
              </w:numPr>
              <w:spacing w:line="276" w:lineRule="auto"/>
              <w:ind w:left="300" w:hanging="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1548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CPIAT course #46</w:t>
            </w:r>
          </w:p>
          <w:p w:rsidR="009B22D2" w:rsidRPr="00E15488" w:rsidRDefault="009B22D2" w:rsidP="00A94566">
            <w:pPr>
              <w:pStyle w:val="Title"/>
              <w:spacing w:line="276" w:lineRule="auto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</w:rPr>
              <w:t>The Institute of Internal Auditors of Thailand (IIA)</w:t>
            </w:r>
          </w:p>
        </w:tc>
        <w:tc>
          <w:tcPr>
            <w:tcW w:w="1402" w:type="dxa"/>
          </w:tcPr>
          <w:p w:rsidR="009B22D2" w:rsidRPr="00E15488" w:rsidRDefault="009B22D2" w:rsidP="007E5F2A">
            <w:pPr>
              <w:pStyle w:val="Dates"/>
              <w:spacing w:before="0"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9B22D2" w:rsidRPr="00E15488" w:rsidRDefault="00830F83" w:rsidP="00830F83">
            <w:pPr>
              <w:pStyle w:val="Dates"/>
              <w:spacing w:before="0" w:line="276" w:lineRule="auto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2559</w:t>
            </w:r>
          </w:p>
        </w:tc>
      </w:tr>
      <w:tr w:rsidR="009B22D2" w:rsidRPr="00E15488" w:rsidTr="009B22D2">
        <w:trPr>
          <w:trHeight w:val="255"/>
        </w:trPr>
        <w:tc>
          <w:tcPr>
            <w:tcW w:w="0" w:type="auto"/>
            <w:vMerge/>
            <w:vAlign w:val="center"/>
          </w:tcPr>
          <w:p w:rsidR="009B22D2" w:rsidRPr="00E15488" w:rsidRDefault="009B22D2" w:rsidP="009B22D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B22D2" w:rsidRPr="00E15488" w:rsidRDefault="009B22D2" w:rsidP="009B22D2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Clinic IA : Topic</w:t>
            </w:r>
            <w:r w:rsidRPr="00E154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“</w:t>
            </w:r>
            <w:r w:rsidR="00F01724"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2017 Standards Updates USAGE, And Conformance</w:t>
            </w: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”</w:t>
            </w:r>
          </w:p>
          <w:p w:rsidR="00F01724" w:rsidRPr="00E15488" w:rsidRDefault="00F01724" w:rsidP="009B22D2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Clinic IA : Topic</w:t>
            </w:r>
            <w:r w:rsidRPr="00E154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“Fraud Audit</w:t>
            </w:r>
            <w:r w:rsidRPr="00E154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and Caution for Auditor”</w:t>
            </w:r>
          </w:p>
        </w:tc>
        <w:tc>
          <w:tcPr>
            <w:tcW w:w="1530" w:type="dxa"/>
          </w:tcPr>
          <w:p w:rsidR="00F01724" w:rsidRPr="00E15488" w:rsidRDefault="00F01724" w:rsidP="009B22D2">
            <w:pPr>
              <w:pStyle w:val="Dates"/>
              <w:spacing w:before="0" w:line="276" w:lineRule="auto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2559</w:t>
            </w:r>
          </w:p>
          <w:p w:rsidR="009B22D2" w:rsidRPr="00E15488" w:rsidRDefault="009B22D2" w:rsidP="00E15488">
            <w:pPr>
              <w:pStyle w:val="Dates"/>
              <w:spacing w:before="0" w:line="276" w:lineRule="auto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2557</w:t>
            </w:r>
          </w:p>
        </w:tc>
      </w:tr>
      <w:tr w:rsidR="009A6A65" w:rsidRPr="00E15488" w:rsidTr="00CC5469">
        <w:trPr>
          <w:trHeight w:val="255"/>
        </w:trPr>
        <w:tc>
          <w:tcPr>
            <w:tcW w:w="246" w:type="dxa"/>
            <w:vMerge w:val="restart"/>
          </w:tcPr>
          <w:p w:rsidR="009A6A65" w:rsidRPr="00E15488" w:rsidRDefault="009A6A65" w:rsidP="009B22D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A6A65" w:rsidRPr="00E15488" w:rsidRDefault="009A6A65" w:rsidP="009A6A65">
            <w:pPr>
              <w:pStyle w:val="Dates"/>
              <w:spacing w:before="0" w:line="276" w:lineRule="auto"/>
              <w:jc w:val="lef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Chulalongkorn University</w:t>
            </w:r>
          </w:p>
        </w:tc>
        <w:tc>
          <w:tcPr>
            <w:tcW w:w="1530" w:type="dxa"/>
          </w:tcPr>
          <w:p w:rsidR="009A6A65" w:rsidRPr="00E15488" w:rsidRDefault="009A6A65" w:rsidP="009A6A65">
            <w:pPr>
              <w:pStyle w:val="Dates"/>
              <w:spacing w:before="0" w:line="276" w:lineRule="auto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2551</w:t>
            </w:r>
          </w:p>
        </w:tc>
      </w:tr>
      <w:tr w:rsidR="009B22D2" w:rsidRPr="00E15488" w:rsidTr="009B22D2">
        <w:trPr>
          <w:trHeight w:val="255"/>
        </w:trPr>
        <w:tc>
          <w:tcPr>
            <w:tcW w:w="0" w:type="auto"/>
            <w:vMerge/>
            <w:vAlign w:val="center"/>
          </w:tcPr>
          <w:p w:rsidR="009B22D2" w:rsidRPr="00E15488" w:rsidRDefault="009B22D2" w:rsidP="009B22D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B22D2" w:rsidRPr="00E15488" w:rsidRDefault="009B22D2" w:rsidP="009B22D2">
            <w:pPr>
              <w:pStyle w:val="bulletedlist"/>
              <w:ind w:left="289" w:hanging="2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cs/>
              </w:rPr>
              <w:t>Pre-CIA cours</w:t>
            </w: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e</w:t>
            </w:r>
          </w:p>
        </w:tc>
        <w:tc>
          <w:tcPr>
            <w:tcW w:w="1530" w:type="dxa"/>
          </w:tcPr>
          <w:p w:rsidR="009B22D2" w:rsidRPr="00E15488" w:rsidRDefault="009B22D2" w:rsidP="009B22D2">
            <w:pPr>
              <w:pStyle w:val="bulletedlist"/>
              <w:numPr>
                <w:ilvl w:val="0"/>
                <w:numId w:val="0"/>
              </w:num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A6A65" w:rsidRPr="00E15488" w:rsidTr="00CC5469">
        <w:trPr>
          <w:trHeight w:val="255"/>
        </w:trPr>
        <w:tc>
          <w:tcPr>
            <w:tcW w:w="246" w:type="dxa"/>
            <w:vMerge w:val="restart"/>
          </w:tcPr>
          <w:p w:rsidR="009A6A65" w:rsidRPr="00E15488" w:rsidRDefault="009A6A65" w:rsidP="009B22D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A6A65" w:rsidRPr="00E15488" w:rsidRDefault="009A6A65" w:rsidP="009A6A65">
            <w:pPr>
              <w:pStyle w:val="Title"/>
              <w:spacing w:line="276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Thailand Securities Institute (TSI)</w:t>
            </w:r>
            <w:r w:rsidRPr="00E15488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530" w:type="dxa"/>
          </w:tcPr>
          <w:p w:rsidR="009A6A65" w:rsidRPr="00E15488" w:rsidRDefault="009A6A65" w:rsidP="009A6A65">
            <w:pPr>
              <w:pStyle w:val="Dates"/>
              <w:tabs>
                <w:tab w:val="left" w:pos="1915"/>
                <w:tab w:val="left" w:pos="2111"/>
              </w:tabs>
              <w:spacing w:before="0" w:line="276" w:lineRule="auto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2548</w:t>
            </w:r>
          </w:p>
        </w:tc>
      </w:tr>
      <w:tr w:rsidR="009B22D2" w:rsidRPr="00E15488" w:rsidTr="009B22D2">
        <w:trPr>
          <w:trHeight w:val="255"/>
        </w:trPr>
        <w:tc>
          <w:tcPr>
            <w:tcW w:w="0" w:type="auto"/>
            <w:vMerge/>
            <w:vAlign w:val="center"/>
          </w:tcPr>
          <w:p w:rsidR="009B22D2" w:rsidRPr="00E15488" w:rsidRDefault="009B22D2" w:rsidP="009B22D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92" w:type="dxa"/>
            <w:gridSpan w:val="2"/>
          </w:tcPr>
          <w:p w:rsidR="009B22D2" w:rsidRPr="00E15488" w:rsidRDefault="009B22D2" w:rsidP="009B22D2">
            <w:pPr>
              <w:pStyle w:val="bulletedlist"/>
              <w:spacing w:line="276" w:lineRule="auto"/>
              <w:ind w:left="289" w:hanging="28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1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Training Analysis Fundamental Information in Financial market and stock market</w:t>
            </w:r>
          </w:p>
        </w:tc>
        <w:tc>
          <w:tcPr>
            <w:tcW w:w="1530" w:type="dxa"/>
          </w:tcPr>
          <w:p w:rsidR="009B22D2" w:rsidRPr="00E15488" w:rsidRDefault="009B22D2" w:rsidP="009B22D2">
            <w:pPr>
              <w:pStyle w:val="bulletedlist"/>
              <w:numPr>
                <w:ilvl w:val="0"/>
                <w:numId w:val="0"/>
              </w:numPr>
              <w:spacing w:line="276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</w:tbl>
    <w:p w:rsidR="001B1163" w:rsidRPr="00E15488" w:rsidRDefault="001B1163">
      <w:pPr>
        <w:rPr>
          <w:rFonts w:asciiTheme="minorBidi" w:hAnsiTheme="minorBidi" w:cstheme="minorBidi"/>
          <w:sz w:val="28"/>
          <w:szCs w:val="28"/>
          <w:lang w:bidi="th-TH"/>
        </w:rPr>
      </w:pPr>
    </w:p>
    <w:p w:rsidR="003B11DF" w:rsidRDefault="003B11DF">
      <w:pPr>
        <w:rPr>
          <w:lang w:bidi="th-TH"/>
        </w:rPr>
      </w:pPr>
    </w:p>
    <w:p w:rsidR="00853631" w:rsidRDefault="00853631">
      <w:pPr>
        <w:rPr>
          <w:lang w:bidi="th-TH"/>
        </w:rPr>
      </w:pPr>
    </w:p>
    <w:p w:rsidR="00853631" w:rsidRDefault="00853631">
      <w:pPr>
        <w:rPr>
          <w:lang w:bidi="th-TH"/>
        </w:rPr>
      </w:pPr>
    </w:p>
    <w:sectPr w:rsidR="00853631" w:rsidSect="001B1163">
      <w:headerReference w:type="default" r:id="rId10"/>
      <w:footerReference w:type="default" r:id="rId11"/>
      <w:pgSz w:w="11907" w:h="1683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FB4" w:rsidRDefault="002A4FB4" w:rsidP="00EF3E83">
      <w:pPr>
        <w:spacing w:line="240" w:lineRule="auto"/>
      </w:pPr>
      <w:r>
        <w:separator/>
      </w:r>
    </w:p>
  </w:endnote>
  <w:endnote w:type="continuationSeparator" w:id="0">
    <w:p w:rsidR="002A4FB4" w:rsidRDefault="002A4FB4" w:rsidP="00EF3E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8B4" w:rsidRPr="00EF3E83" w:rsidRDefault="005F20FC" w:rsidP="005F20FC">
    <w:pPr>
      <w:ind w:right="-90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FB4" w:rsidRDefault="002A4FB4" w:rsidP="00EF3E83">
      <w:pPr>
        <w:spacing w:line="240" w:lineRule="auto"/>
      </w:pPr>
      <w:r>
        <w:separator/>
      </w:r>
    </w:p>
  </w:footnote>
  <w:footnote w:type="continuationSeparator" w:id="0">
    <w:p w:rsidR="002A4FB4" w:rsidRDefault="002A4FB4" w:rsidP="00EF3E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88" w:rsidRDefault="00E15488">
    <w:pPr>
      <w:pStyle w:val="Header"/>
      <w:rPr>
        <w:lang w:bidi="th-TH"/>
      </w:rPr>
    </w:pPr>
    <w:r>
      <w:rPr>
        <w:noProof/>
        <w:lang w:eastAsia="en-US" w:bidi="th-TH"/>
      </w:rPr>
      <w:drawing>
        <wp:inline distT="0" distB="0" distL="0" distR="0" wp14:anchorId="07C1DC0C" wp14:editId="33236132">
          <wp:extent cx="1532890" cy="2546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254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cs/>
        <w:lang w:bidi="th-TH"/>
      </w:rPr>
      <w:t xml:space="preserve">                                               รายละเอียดหัวหน้างานตรวจสอบภายใน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F11"/>
    <w:multiLevelType w:val="hybridMultilevel"/>
    <w:tmpl w:val="B4386112"/>
    <w:lvl w:ilvl="0" w:tplc="EDC2C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F434D"/>
    <w:multiLevelType w:val="hybridMultilevel"/>
    <w:tmpl w:val="4E266334"/>
    <w:lvl w:ilvl="0" w:tplc="EDC2C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B4CC5"/>
    <w:multiLevelType w:val="hybridMultilevel"/>
    <w:tmpl w:val="08C23B6C"/>
    <w:lvl w:ilvl="0" w:tplc="EDC2C6AA">
      <w:start w:val="1"/>
      <w:numFmt w:val="bullet"/>
      <w:pStyle w:val="bulletedlis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808080"/>
        <w:sz w:val="12"/>
        <w:szCs w:val="1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86D2D"/>
    <w:multiLevelType w:val="hybridMultilevel"/>
    <w:tmpl w:val="5A90C5A8"/>
    <w:lvl w:ilvl="0" w:tplc="EDC2C6AA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3B4E5EEE"/>
    <w:multiLevelType w:val="hybridMultilevel"/>
    <w:tmpl w:val="9EE42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61F8E"/>
    <w:multiLevelType w:val="hybridMultilevel"/>
    <w:tmpl w:val="B1967A08"/>
    <w:lvl w:ilvl="0" w:tplc="EDC2C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B5639"/>
    <w:multiLevelType w:val="hybridMultilevel"/>
    <w:tmpl w:val="F1749E8C"/>
    <w:lvl w:ilvl="0" w:tplc="EDC2C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A76181"/>
    <w:multiLevelType w:val="hybridMultilevel"/>
    <w:tmpl w:val="754ED3E0"/>
    <w:lvl w:ilvl="0" w:tplc="EDC2C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B2"/>
    <w:rsid w:val="00000799"/>
    <w:rsid w:val="00020A21"/>
    <w:rsid w:val="00026869"/>
    <w:rsid w:val="00103318"/>
    <w:rsid w:val="00126163"/>
    <w:rsid w:val="00196D15"/>
    <w:rsid w:val="001A7536"/>
    <w:rsid w:val="001B1163"/>
    <w:rsid w:val="001C6868"/>
    <w:rsid w:val="00227C09"/>
    <w:rsid w:val="002A4FB4"/>
    <w:rsid w:val="002A692D"/>
    <w:rsid w:val="002D2EE6"/>
    <w:rsid w:val="003B11DF"/>
    <w:rsid w:val="003B5C9A"/>
    <w:rsid w:val="004011EA"/>
    <w:rsid w:val="00405EFB"/>
    <w:rsid w:val="00414409"/>
    <w:rsid w:val="004311B2"/>
    <w:rsid w:val="0045659E"/>
    <w:rsid w:val="004643C3"/>
    <w:rsid w:val="00476047"/>
    <w:rsid w:val="00491C55"/>
    <w:rsid w:val="004C6775"/>
    <w:rsid w:val="004E67D8"/>
    <w:rsid w:val="004F05D4"/>
    <w:rsid w:val="004F4BA3"/>
    <w:rsid w:val="005048B4"/>
    <w:rsid w:val="005053B2"/>
    <w:rsid w:val="00526694"/>
    <w:rsid w:val="00545A58"/>
    <w:rsid w:val="00545E7D"/>
    <w:rsid w:val="00561270"/>
    <w:rsid w:val="005767C1"/>
    <w:rsid w:val="005908D8"/>
    <w:rsid w:val="005B3F17"/>
    <w:rsid w:val="005F20FC"/>
    <w:rsid w:val="00603EA8"/>
    <w:rsid w:val="00691BB1"/>
    <w:rsid w:val="006F3266"/>
    <w:rsid w:val="0070429A"/>
    <w:rsid w:val="00757591"/>
    <w:rsid w:val="007B4B24"/>
    <w:rsid w:val="007B5296"/>
    <w:rsid w:val="007D3FEF"/>
    <w:rsid w:val="007E5247"/>
    <w:rsid w:val="007E5F2A"/>
    <w:rsid w:val="00814571"/>
    <w:rsid w:val="00830F83"/>
    <w:rsid w:val="00847724"/>
    <w:rsid w:val="00853631"/>
    <w:rsid w:val="00886824"/>
    <w:rsid w:val="008C5F71"/>
    <w:rsid w:val="008D2132"/>
    <w:rsid w:val="00914D19"/>
    <w:rsid w:val="00927C01"/>
    <w:rsid w:val="00941448"/>
    <w:rsid w:val="00955DCE"/>
    <w:rsid w:val="00973585"/>
    <w:rsid w:val="00980278"/>
    <w:rsid w:val="00982688"/>
    <w:rsid w:val="00986188"/>
    <w:rsid w:val="009A6A65"/>
    <w:rsid w:val="009B22D2"/>
    <w:rsid w:val="009C0ACD"/>
    <w:rsid w:val="009C5792"/>
    <w:rsid w:val="00A01663"/>
    <w:rsid w:val="00A273ED"/>
    <w:rsid w:val="00A53C3D"/>
    <w:rsid w:val="00A92078"/>
    <w:rsid w:val="00A94566"/>
    <w:rsid w:val="00AE0338"/>
    <w:rsid w:val="00AF285D"/>
    <w:rsid w:val="00B51C11"/>
    <w:rsid w:val="00B650E7"/>
    <w:rsid w:val="00B8761E"/>
    <w:rsid w:val="00BA3F98"/>
    <w:rsid w:val="00BD0A5B"/>
    <w:rsid w:val="00BD1F91"/>
    <w:rsid w:val="00C154C6"/>
    <w:rsid w:val="00C4050E"/>
    <w:rsid w:val="00C45446"/>
    <w:rsid w:val="00C71CE2"/>
    <w:rsid w:val="00C836A1"/>
    <w:rsid w:val="00C93783"/>
    <w:rsid w:val="00CA09EC"/>
    <w:rsid w:val="00CC5469"/>
    <w:rsid w:val="00CF00CC"/>
    <w:rsid w:val="00D01956"/>
    <w:rsid w:val="00D33918"/>
    <w:rsid w:val="00DA1617"/>
    <w:rsid w:val="00E15488"/>
    <w:rsid w:val="00EC7EFA"/>
    <w:rsid w:val="00EE67A7"/>
    <w:rsid w:val="00EF3E83"/>
    <w:rsid w:val="00EF4A85"/>
    <w:rsid w:val="00F01724"/>
    <w:rsid w:val="00F04E3C"/>
    <w:rsid w:val="00F44065"/>
    <w:rsid w:val="00F8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448"/>
    <w:pPr>
      <w:spacing w:line="220" w:lineRule="exact"/>
    </w:pPr>
    <w:rPr>
      <w:rFonts w:ascii="Tahoma" w:hAnsi="Tahoma" w:cs="Tahoma"/>
      <w:spacing w:val="10"/>
      <w:sz w:val="16"/>
      <w:szCs w:val="16"/>
      <w:lang w:eastAsia="th-TH" w:bidi="ar-SA"/>
    </w:rPr>
  </w:style>
  <w:style w:type="paragraph" w:styleId="Heading1">
    <w:name w:val="heading 1"/>
    <w:basedOn w:val="Normal"/>
    <w:next w:val="Normal"/>
    <w:qFormat/>
    <w:rsid w:val="00941448"/>
    <w:pPr>
      <w:spacing w:before="80" w:after="60"/>
      <w:outlineLvl w:val="0"/>
    </w:pPr>
    <w:rPr>
      <w:caps/>
    </w:rPr>
  </w:style>
  <w:style w:type="paragraph" w:styleId="Heading2">
    <w:name w:val="heading 2"/>
    <w:basedOn w:val="Heading1"/>
    <w:next w:val="Normal"/>
    <w:qFormat/>
    <w:rsid w:val="00941448"/>
    <w:pPr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414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941448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941448"/>
    <w:rPr>
      <w:rFonts w:ascii="Tahoma" w:hAnsi="Tahoma" w:cs="Tahoma" w:hint="default"/>
      <w:b/>
      <w:bCs w:val="0"/>
      <w:spacing w:val="10"/>
      <w:sz w:val="16"/>
      <w:szCs w:val="16"/>
      <w:lang w:val="th-TH" w:eastAsia="th-TH" w:bidi="th-TH"/>
    </w:rPr>
  </w:style>
  <w:style w:type="paragraph" w:styleId="Title">
    <w:name w:val="Title"/>
    <w:basedOn w:val="Normal"/>
    <w:link w:val="TitleChar"/>
    <w:qFormat/>
    <w:rsid w:val="00941448"/>
    <w:pPr>
      <w:spacing w:before="40"/>
    </w:pPr>
    <w:rPr>
      <w:b/>
    </w:rPr>
  </w:style>
  <w:style w:type="paragraph" w:styleId="BalloonText">
    <w:name w:val="Balloon Text"/>
    <w:basedOn w:val="Normal"/>
    <w:semiHidden/>
    <w:rsid w:val="00941448"/>
  </w:style>
  <w:style w:type="paragraph" w:customStyle="1" w:styleId="E-mailaddress">
    <w:name w:val="E-mail address"/>
    <w:basedOn w:val="Normal"/>
    <w:rsid w:val="00941448"/>
    <w:pPr>
      <w:spacing w:after="200"/>
    </w:pPr>
    <w:rPr>
      <w:lang w:val="th-TH" w:bidi="th-TH"/>
    </w:rPr>
  </w:style>
  <w:style w:type="paragraph" w:customStyle="1" w:styleId="Dates">
    <w:name w:val="Dates"/>
    <w:basedOn w:val="Normal"/>
    <w:rsid w:val="00941448"/>
    <w:pPr>
      <w:spacing w:before="40"/>
      <w:jc w:val="right"/>
    </w:pPr>
    <w:rPr>
      <w:lang w:val="th-TH" w:bidi="th-TH"/>
    </w:rPr>
  </w:style>
  <w:style w:type="character" w:customStyle="1" w:styleId="LocationChar">
    <w:name w:val="Location Char"/>
    <w:link w:val="Location"/>
    <w:locked/>
    <w:rsid w:val="00941448"/>
    <w:rPr>
      <w:rFonts w:ascii="Tahoma" w:hAnsi="Tahoma" w:cs="Tahoma" w:hint="default"/>
      <w:i/>
      <w:iCs w:val="0"/>
      <w:spacing w:val="10"/>
      <w:sz w:val="16"/>
      <w:szCs w:val="16"/>
      <w:lang w:val="th-TH" w:eastAsia="th-TH" w:bidi="th-TH"/>
    </w:rPr>
  </w:style>
  <w:style w:type="paragraph" w:customStyle="1" w:styleId="Location">
    <w:name w:val="Location"/>
    <w:basedOn w:val="Normal"/>
    <w:link w:val="LocationChar"/>
    <w:rsid w:val="00941448"/>
    <w:rPr>
      <w:i/>
      <w:lang w:val="th-TH" w:bidi="th-TH"/>
    </w:rPr>
  </w:style>
  <w:style w:type="character" w:customStyle="1" w:styleId="TextCharChar">
    <w:name w:val="Text Char Char"/>
    <w:link w:val="Text"/>
    <w:locked/>
    <w:rsid w:val="00941448"/>
    <w:rPr>
      <w:rFonts w:ascii="Tahoma" w:hAnsi="Tahoma" w:cs="Tahoma" w:hint="default"/>
      <w:spacing w:val="10"/>
      <w:sz w:val="16"/>
      <w:szCs w:val="16"/>
      <w:lang w:val="th-TH" w:eastAsia="th-TH" w:bidi="th-TH"/>
    </w:rPr>
  </w:style>
  <w:style w:type="paragraph" w:customStyle="1" w:styleId="Text">
    <w:name w:val="Text"/>
    <w:basedOn w:val="Normal"/>
    <w:link w:val="TextCharChar"/>
    <w:rsid w:val="00941448"/>
    <w:pPr>
      <w:spacing w:before="40" w:after="240"/>
    </w:pPr>
    <w:rPr>
      <w:lang w:val="th-TH" w:bidi="th-TH"/>
    </w:rPr>
  </w:style>
  <w:style w:type="paragraph" w:customStyle="1" w:styleId="bulletedlist">
    <w:name w:val="bulleted list"/>
    <w:basedOn w:val="Normal"/>
    <w:rsid w:val="00941448"/>
    <w:pPr>
      <w:numPr>
        <w:numId w:val="2"/>
      </w:numPr>
      <w:spacing w:before="40" w:after="80"/>
    </w:pPr>
    <w:rPr>
      <w:lang w:val="th-TH" w:bidi="th-TH"/>
    </w:rPr>
  </w:style>
  <w:style w:type="paragraph" w:customStyle="1" w:styleId="bulletedlistlastline">
    <w:name w:val="bulleted list last line"/>
    <w:basedOn w:val="bulletedlist"/>
    <w:rsid w:val="00941448"/>
    <w:pPr>
      <w:spacing w:after="240"/>
    </w:pPr>
  </w:style>
  <w:style w:type="table" w:styleId="TableGrid">
    <w:name w:val="Table Grid"/>
    <w:basedOn w:val="TableNormal"/>
    <w:rsid w:val="00C454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F3E8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link w:val="Header"/>
    <w:rsid w:val="00EF3E83"/>
    <w:rPr>
      <w:rFonts w:ascii="Tahoma" w:hAnsi="Tahoma" w:cs="Tahoma"/>
      <w:spacing w:val="10"/>
      <w:sz w:val="16"/>
      <w:szCs w:val="16"/>
      <w:lang w:eastAsia="th-TH" w:bidi="ar-SA"/>
    </w:rPr>
  </w:style>
  <w:style w:type="paragraph" w:styleId="Footer">
    <w:name w:val="footer"/>
    <w:basedOn w:val="Normal"/>
    <w:link w:val="FooterChar"/>
    <w:rsid w:val="00EF3E8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link w:val="Footer"/>
    <w:rsid w:val="00EF3E83"/>
    <w:rPr>
      <w:rFonts w:ascii="Tahoma" w:hAnsi="Tahoma" w:cs="Tahoma"/>
      <w:spacing w:val="10"/>
      <w:sz w:val="16"/>
      <w:szCs w:val="16"/>
      <w:lang w:eastAsia="th-TH" w:bidi="ar-SA"/>
    </w:rPr>
  </w:style>
  <w:style w:type="paragraph" w:styleId="ListParagraph">
    <w:name w:val="List Paragraph"/>
    <w:basedOn w:val="Normal"/>
    <w:uiPriority w:val="34"/>
    <w:qFormat/>
    <w:rsid w:val="004F05D4"/>
    <w:pPr>
      <w:ind w:left="720"/>
      <w:contextualSpacing/>
    </w:pPr>
  </w:style>
  <w:style w:type="character" w:styleId="Strong">
    <w:name w:val="Strong"/>
    <w:qFormat/>
    <w:rsid w:val="00026869"/>
    <w:rPr>
      <w:b/>
      <w:bCs/>
    </w:rPr>
  </w:style>
  <w:style w:type="character" w:styleId="IntenseReference">
    <w:name w:val="Intense Reference"/>
    <w:uiPriority w:val="32"/>
    <w:qFormat/>
    <w:rsid w:val="00980278"/>
    <w:rPr>
      <w:b/>
      <w:bCs/>
      <w:smallCaps/>
      <w:color w:val="4F81BD"/>
      <w:spacing w:val="5"/>
    </w:rPr>
  </w:style>
  <w:style w:type="character" w:styleId="Hyperlink">
    <w:name w:val="Hyperlink"/>
    <w:unhideWhenUsed/>
    <w:rsid w:val="009A6A6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448"/>
    <w:pPr>
      <w:spacing w:line="220" w:lineRule="exact"/>
    </w:pPr>
    <w:rPr>
      <w:rFonts w:ascii="Tahoma" w:hAnsi="Tahoma" w:cs="Tahoma"/>
      <w:spacing w:val="10"/>
      <w:sz w:val="16"/>
      <w:szCs w:val="16"/>
      <w:lang w:eastAsia="th-TH" w:bidi="ar-SA"/>
    </w:rPr>
  </w:style>
  <w:style w:type="paragraph" w:styleId="Heading1">
    <w:name w:val="heading 1"/>
    <w:basedOn w:val="Normal"/>
    <w:next w:val="Normal"/>
    <w:qFormat/>
    <w:rsid w:val="00941448"/>
    <w:pPr>
      <w:spacing w:before="80" w:after="60"/>
      <w:outlineLvl w:val="0"/>
    </w:pPr>
    <w:rPr>
      <w:caps/>
    </w:rPr>
  </w:style>
  <w:style w:type="paragraph" w:styleId="Heading2">
    <w:name w:val="heading 2"/>
    <w:basedOn w:val="Heading1"/>
    <w:next w:val="Normal"/>
    <w:qFormat/>
    <w:rsid w:val="00941448"/>
    <w:pPr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414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941448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941448"/>
    <w:rPr>
      <w:rFonts w:ascii="Tahoma" w:hAnsi="Tahoma" w:cs="Tahoma" w:hint="default"/>
      <w:b/>
      <w:bCs w:val="0"/>
      <w:spacing w:val="10"/>
      <w:sz w:val="16"/>
      <w:szCs w:val="16"/>
      <w:lang w:val="th-TH" w:eastAsia="th-TH" w:bidi="th-TH"/>
    </w:rPr>
  </w:style>
  <w:style w:type="paragraph" w:styleId="Title">
    <w:name w:val="Title"/>
    <w:basedOn w:val="Normal"/>
    <w:link w:val="TitleChar"/>
    <w:qFormat/>
    <w:rsid w:val="00941448"/>
    <w:pPr>
      <w:spacing w:before="40"/>
    </w:pPr>
    <w:rPr>
      <w:b/>
    </w:rPr>
  </w:style>
  <w:style w:type="paragraph" w:styleId="BalloonText">
    <w:name w:val="Balloon Text"/>
    <w:basedOn w:val="Normal"/>
    <w:semiHidden/>
    <w:rsid w:val="00941448"/>
  </w:style>
  <w:style w:type="paragraph" w:customStyle="1" w:styleId="E-mailaddress">
    <w:name w:val="E-mail address"/>
    <w:basedOn w:val="Normal"/>
    <w:rsid w:val="00941448"/>
    <w:pPr>
      <w:spacing w:after="200"/>
    </w:pPr>
    <w:rPr>
      <w:lang w:val="th-TH" w:bidi="th-TH"/>
    </w:rPr>
  </w:style>
  <w:style w:type="paragraph" w:customStyle="1" w:styleId="Dates">
    <w:name w:val="Dates"/>
    <w:basedOn w:val="Normal"/>
    <w:rsid w:val="00941448"/>
    <w:pPr>
      <w:spacing w:before="40"/>
      <w:jc w:val="right"/>
    </w:pPr>
    <w:rPr>
      <w:lang w:val="th-TH" w:bidi="th-TH"/>
    </w:rPr>
  </w:style>
  <w:style w:type="character" w:customStyle="1" w:styleId="LocationChar">
    <w:name w:val="Location Char"/>
    <w:link w:val="Location"/>
    <w:locked/>
    <w:rsid w:val="00941448"/>
    <w:rPr>
      <w:rFonts w:ascii="Tahoma" w:hAnsi="Tahoma" w:cs="Tahoma" w:hint="default"/>
      <w:i/>
      <w:iCs w:val="0"/>
      <w:spacing w:val="10"/>
      <w:sz w:val="16"/>
      <w:szCs w:val="16"/>
      <w:lang w:val="th-TH" w:eastAsia="th-TH" w:bidi="th-TH"/>
    </w:rPr>
  </w:style>
  <w:style w:type="paragraph" w:customStyle="1" w:styleId="Location">
    <w:name w:val="Location"/>
    <w:basedOn w:val="Normal"/>
    <w:link w:val="LocationChar"/>
    <w:rsid w:val="00941448"/>
    <w:rPr>
      <w:i/>
      <w:lang w:val="th-TH" w:bidi="th-TH"/>
    </w:rPr>
  </w:style>
  <w:style w:type="character" w:customStyle="1" w:styleId="TextCharChar">
    <w:name w:val="Text Char Char"/>
    <w:link w:val="Text"/>
    <w:locked/>
    <w:rsid w:val="00941448"/>
    <w:rPr>
      <w:rFonts w:ascii="Tahoma" w:hAnsi="Tahoma" w:cs="Tahoma" w:hint="default"/>
      <w:spacing w:val="10"/>
      <w:sz w:val="16"/>
      <w:szCs w:val="16"/>
      <w:lang w:val="th-TH" w:eastAsia="th-TH" w:bidi="th-TH"/>
    </w:rPr>
  </w:style>
  <w:style w:type="paragraph" w:customStyle="1" w:styleId="Text">
    <w:name w:val="Text"/>
    <w:basedOn w:val="Normal"/>
    <w:link w:val="TextCharChar"/>
    <w:rsid w:val="00941448"/>
    <w:pPr>
      <w:spacing w:before="40" w:after="240"/>
    </w:pPr>
    <w:rPr>
      <w:lang w:val="th-TH" w:bidi="th-TH"/>
    </w:rPr>
  </w:style>
  <w:style w:type="paragraph" w:customStyle="1" w:styleId="bulletedlist">
    <w:name w:val="bulleted list"/>
    <w:basedOn w:val="Normal"/>
    <w:rsid w:val="00941448"/>
    <w:pPr>
      <w:numPr>
        <w:numId w:val="2"/>
      </w:numPr>
      <w:spacing w:before="40" w:after="80"/>
    </w:pPr>
    <w:rPr>
      <w:lang w:val="th-TH" w:bidi="th-TH"/>
    </w:rPr>
  </w:style>
  <w:style w:type="paragraph" w:customStyle="1" w:styleId="bulletedlistlastline">
    <w:name w:val="bulleted list last line"/>
    <w:basedOn w:val="bulletedlist"/>
    <w:rsid w:val="00941448"/>
    <w:pPr>
      <w:spacing w:after="240"/>
    </w:pPr>
  </w:style>
  <w:style w:type="table" w:styleId="TableGrid">
    <w:name w:val="Table Grid"/>
    <w:basedOn w:val="TableNormal"/>
    <w:rsid w:val="00C454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F3E8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link w:val="Header"/>
    <w:rsid w:val="00EF3E83"/>
    <w:rPr>
      <w:rFonts w:ascii="Tahoma" w:hAnsi="Tahoma" w:cs="Tahoma"/>
      <w:spacing w:val="10"/>
      <w:sz w:val="16"/>
      <w:szCs w:val="16"/>
      <w:lang w:eastAsia="th-TH" w:bidi="ar-SA"/>
    </w:rPr>
  </w:style>
  <w:style w:type="paragraph" w:styleId="Footer">
    <w:name w:val="footer"/>
    <w:basedOn w:val="Normal"/>
    <w:link w:val="FooterChar"/>
    <w:rsid w:val="00EF3E8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link w:val="Footer"/>
    <w:rsid w:val="00EF3E83"/>
    <w:rPr>
      <w:rFonts w:ascii="Tahoma" w:hAnsi="Tahoma" w:cs="Tahoma"/>
      <w:spacing w:val="10"/>
      <w:sz w:val="16"/>
      <w:szCs w:val="16"/>
      <w:lang w:eastAsia="th-TH" w:bidi="ar-SA"/>
    </w:rPr>
  </w:style>
  <w:style w:type="paragraph" w:styleId="ListParagraph">
    <w:name w:val="List Paragraph"/>
    <w:basedOn w:val="Normal"/>
    <w:uiPriority w:val="34"/>
    <w:qFormat/>
    <w:rsid w:val="004F05D4"/>
    <w:pPr>
      <w:ind w:left="720"/>
      <w:contextualSpacing/>
    </w:pPr>
  </w:style>
  <w:style w:type="character" w:styleId="Strong">
    <w:name w:val="Strong"/>
    <w:qFormat/>
    <w:rsid w:val="00026869"/>
    <w:rPr>
      <w:b/>
      <w:bCs/>
    </w:rPr>
  </w:style>
  <w:style w:type="character" w:styleId="IntenseReference">
    <w:name w:val="Intense Reference"/>
    <w:uiPriority w:val="32"/>
    <w:qFormat/>
    <w:rsid w:val="00980278"/>
    <w:rPr>
      <w:b/>
      <w:bCs/>
      <w:smallCaps/>
      <w:color w:val="4F81BD"/>
      <w:spacing w:val="5"/>
    </w:rPr>
  </w:style>
  <w:style w:type="character" w:styleId="Hyperlink">
    <w:name w:val="Hyperlink"/>
    <w:unhideWhenUsed/>
    <w:rsid w:val="009A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onnapat.ph@plcorpor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WBOYZ\AppData\Roaming\Microsoft\Templates\Computer%20programmer%20resum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F59DB-7640-42E2-810A-CF97F60A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Computer programmer resume.dot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1242</CharactersWithSpaces>
  <SharedDoc>false</SharedDoc>
  <HLinks>
    <vt:vector size="12" baseType="variant">
      <vt:variant>
        <vt:i4>4259876</vt:i4>
      </vt:variant>
      <vt:variant>
        <vt:i4>3</vt:i4>
      </vt:variant>
      <vt:variant>
        <vt:i4>0</vt:i4>
      </vt:variant>
      <vt:variant>
        <vt:i4>5</vt:i4>
      </vt:variant>
      <vt:variant>
        <vt:lpwstr>mailto:monnapat.ph@plcorporation.com</vt:lpwstr>
      </vt:variant>
      <vt:variant>
        <vt:lpwstr/>
      </vt:variant>
      <vt:variant>
        <vt:i4>4259876</vt:i4>
      </vt:variant>
      <vt:variant>
        <vt:i4>0</vt:i4>
      </vt:variant>
      <vt:variant>
        <vt:i4>0</vt:i4>
      </vt:variant>
      <vt:variant>
        <vt:i4>5</vt:i4>
      </vt:variant>
      <vt:variant>
        <vt:lpwstr>mailto:monnapat.ph@plcorporation.com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P.Monnapat</dc:creator>
  <cp:lastModifiedBy>admin</cp:lastModifiedBy>
  <cp:revision>2</cp:revision>
  <cp:lastPrinted>2004-03-09T08:36:00Z</cp:lastPrinted>
  <dcterms:created xsi:type="dcterms:W3CDTF">2017-03-31T08:29:00Z</dcterms:created>
  <dcterms:modified xsi:type="dcterms:W3CDTF">2017-03-31T08:29:00Z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TC063695171054</vt:lpwstr>
  </property>
</Properties>
</file>