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50AED" w14:textId="77777777" w:rsidR="004437B4" w:rsidRPr="00483BD8" w:rsidRDefault="004437B4" w:rsidP="004437B4">
      <w:pPr>
        <w:pStyle w:val="SchedApps"/>
        <w:keepNext w:val="0"/>
        <w:pageBreakBefore w:val="0"/>
        <w:rPr>
          <w:rFonts w:ascii="Cordia New" w:hAnsi="Cordia New"/>
          <w:b w:val="0"/>
          <w:bCs/>
          <w:sz w:val="30"/>
          <w:szCs w:val="30"/>
          <w:cs/>
          <w:lang w:val="en-US" w:bidi="th-TH"/>
        </w:rPr>
      </w:pPr>
      <w:bookmarkStart w:id="0" w:name="bmkStart"/>
      <w:bookmarkEnd w:id="0"/>
    </w:p>
    <w:p w14:paraId="2130E6C3" w14:textId="77777777" w:rsidR="004437B4" w:rsidRDefault="004437B4" w:rsidP="004437B4">
      <w:pPr>
        <w:pStyle w:val="SchedApps"/>
        <w:keepNext w:val="0"/>
        <w:pageBreakBefore w:val="0"/>
        <w:rPr>
          <w:rFonts w:ascii="Cordia New" w:hAnsi="Cordia New"/>
          <w:b w:val="0"/>
          <w:bCs/>
          <w:sz w:val="30"/>
          <w:szCs w:val="30"/>
          <w:lang w:bidi="th-TH"/>
        </w:rPr>
      </w:pPr>
    </w:p>
    <w:p w14:paraId="6C11974F" w14:textId="77777777" w:rsidR="004437B4" w:rsidRDefault="004437B4" w:rsidP="004437B4">
      <w:pPr>
        <w:pStyle w:val="SchedApps"/>
        <w:keepNext w:val="0"/>
        <w:pageBreakBefore w:val="0"/>
        <w:rPr>
          <w:rFonts w:ascii="Cordia New" w:hAnsi="Cordia New"/>
          <w:b w:val="0"/>
          <w:bCs/>
          <w:sz w:val="30"/>
          <w:szCs w:val="30"/>
          <w:lang w:bidi="th-TH"/>
        </w:rPr>
      </w:pPr>
    </w:p>
    <w:p w14:paraId="79E6B50C" w14:textId="77777777" w:rsidR="004437B4" w:rsidRDefault="004437B4" w:rsidP="004437B4">
      <w:pPr>
        <w:pStyle w:val="SchedApps"/>
        <w:keepNext w:val="0"/>
        <w:pageBreakBefore w:val="0"/>
        <w:rPr>
          <w:rFonts w:ascii="Cordia New" w:hAnsi="Cordia New"/>
          <w:b w:val="0"/>
          <w:bCs/>
          <w:sz w:val="30"/>
          <w:szCs w:val="30"/>
          <w:lang w:bidi="th-TH"/>
        </w:rPr>
      </w:pPr>
    </w:p>
    <w:p w14:paraId="22BC773C" w14:textId="77777777" w:rsidR="004437B4" w:rsidRDefault="004437B4" w:rsidP="004437B4">
      <w:pPr>
        <w:pStyle w:val="SchedApps"/>
        <w:keepNext w:val="0"/>
        <w:pageBreakBefore w:val="0"/>
        <w:rPr>
          <w:rFonts w:ascii="Cordia New" w:hAnsi="Cordia New"/>
          <w:b w:val="0"/>
          <w:bCs/>
          <w:sz w:val="30"/>
          <w:szCs w:val="30"/>
          <w:lang w:bidi="th-TH"/>
        </w:rPr>
      </w:pPr>
    </w:p>
    <w:p w14:paraId="33370599" w14:textId="77777777" w:rsidR="004437B4" w:rsidRPr="008D0DEC" w:rsidRDefault="004437B4" w:rsidP="004437B4">
      <w:pPr>
        <w:pStyle w:val="SchedApps"/>
        <w:keepNext w:val="0"/>
        <w:pageBreakBefore w:val="0"/>
        <w:rPr>
          <w:rFonts w:ascii="Cordia New" w:hAnsi="Cordia New"/>
          <w:b w:val="0"/>
          <w:bCs/>
          <w:sz w:val="30"/>
          <w:szCs w:val="30"/>
          <w:lang w:bidi="th-TH"/>
        </w:rPr>
      </w:pPr>
      <w:r w:rsidRPr="008D0DEC">
        <w:rPr>
          <w:rFonts w:ascii="Cordia New" w:hAnsi="Cordia New"/>
          <w:b w:val="0"/>
          <w:bCs/>
          <w:sz w:val="30"/>
          <w:szCs w:val="30"/>
          <w:cs/>
          <w:lang w:bidi="th-TH"/>
        </w:rPr>
        <w:t xml:space="preserve">เอกสารแนบ </w:t>
      </w:r>
      <w:r w:rsidRPr="008D0DEC">
        <w:rPr>
          <w:rFonts w:ascii="Cordia New" w:hAnsi="Cordia New"/>
          <w:b w:val="0"/>
          <w:bCs/>
          <w:sz w:val="30"/>
          <w:szCs w:val="30"/>
          <w:lang w:val="en-US" w:bidi="th-TH"/>
        </w:rPr>
        <w:t>1</w:t>
      </w:r>
    </w:p>
    <w:p w14:paraId="60DE9F63" w14:textId="77777777" w:rsidR="004437B4" w:rsidRPr="008D0DEC" w:rsidRDefault="004437B4" w:rsidP="004437B4">
      <w:pPr>
        <w:pStyle w:val="SchedApps"/>
        <w:keepNext w:val="0"/>
        <w:pageBreakBefore w:val="0"/>
        <w:rPr>
          <w:rFonts w:ascii="Cordia New" w:hAnsi="Cordia New"/>
          <w:b w:val="0"/>
          <w:bCs/>
          <w:sz w:val="30"/>
          <w:szCs w:val="30"/>
          <w:lang w:bidi="th-TH"/>
        </w:rPr>
      </w:pPr>
      <w:r w:rsidRPr="008D0DEC">
        <w:rPr>
          <w:rFonts w:ascii="Cordia New" w:hAnsi="Cordia New"/>
          <w:b w:val="0"/>
          <w:bCs/>
          <w:noProof/>
          <w:sz w:val="30"/>
          <w:szCs w:val="30"/>
          <w:rtl/>
          <w:lang w:val="en-US" w:eastAsia="en-US"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30F6D8" wp14:editId="017A8F58">
                <wp:simplePos x="0" y="0"/>
                <wp:positionH relativeFrom="column">
                  <wp:posOffset>635</wp:posOffset>
                </wp:positionH>
                <wp:positionV relativeFrom="paragraph">
                  <wp:posOffset>73660</wp:posOffset>
                </wp:positionV>
                <wp:extent cx="8820150" cy="0"/>
                <wp:effectExtent l="0" t="19050" r="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2015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25FE4FE3" id="Straight Connector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5.8pt" to="694.5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" strokecolor="black [3200]" strokeweight="2.25pt">
                <v:stroke joinstyle="miter"/>
              </v:line>
            </w:pict>
          </mc:Fallback>
        </mc:AlternateContent>
      </w:r>
      <w:r w:rsidRPr="008D0DEC">
        <w:rPr>
          <w:rFonts w:ascii="Cordia New" w:hAnsi="Cordia New"/>
          <w:b w:val="0"/>
          <w:bCs/>
          <w:sz w:val="30"/>
          <w:szCs w:val="30"/>
          <w:rtl/>
          <w:cs/>
        </w:rPr>
        <w:br/>
      </w:r>
      <w:r w:rsidRPr="008D0DEC">
        <w:rPr>
          <w:rFonts w:ascii="Cordia New" w:hAnsi="Cordia New"/>
          <w:b w:val="0"/>
          <w:bCs/>
          <w:sz w:val="30"/>
          <w:szCs w:val="30"/>
          <w:cs/>
          <w:lang w:bidi="th-TH"/>
        </w:rPr>
        <w:t>รายละเอียดเกี่ยวกับกรรมการ ผู้บริหาร และเลขานุการบริษัท</w:t>
      </w:r>
    </w:p>
    <w:p w14:paraId="57958CE1" w14:textId="77777777" w:rsidR="004437B4" w:rsidRPr="008D0DEC" w:rsidRDefault="004437B4" w:rsidP="004437B4">
      <w:pPr>
        <w:rPr>
          <w:rFonts w:ascii="Cordia New" w:hAnsi="Cordia New"/>
          <w:bCs/>
          <w:kern w:val="23"/>
          <w:sz w:val="30"/>
          <w:szCs w:val="30"/>
          <w:cs/>
          <w:lang w:bidi="th-TH"/>
        </w:rPr>
      </w:pPr>
      <w:r w:rsidRPr="008D0DEC">
        <w:rPr>
          <w:rFonts w:ascii="Cordia New" w:hAnsi="Cordia New"/>
          <w:b/>
          <w:bCs/>
          <w:sz w:val="30"/>
          <w:szCs w:val="30"/>
          <w:cs/>
          <w:lang w:bidi="th-TH"/>
        </w:rPr>
        <w:br w:type="page"/>
      </w:r>
    </w:p>
    <w:p w14:paraId="10B45ED9" w14:textId="77777777" w:rsidR="004437B4" w:rsidRPr="008D0DEC" w:rsidRDefault="004437B4" w:rsidP="005D10D1">
      <w:pPr>
        <w:pStyle w:val="SchedApps"/>
        <w:keepNext w:val="0"/>
        <w:pageBreakBefore w:val="0"/>
        <w:rPr>
          <w:rFonts w:ascii="Cordia New" w:hAnsi="Cordia New" w:hint="cs"/>
          <w:b w:val="0"/>
          <w:bCs/>
          <w:sz w:val="28"/>
          <w:cs/>
          <w:lang w:bidi="th-TH"/>
        </w:rPr>
        <w:sectPr w:rsidR="004437B4" w:rsidRPr="008D0DEC" w:rsidSect="00EB2E9C">
          <w:headerReference w:type="default" r:id="rId11"/>
          <w:footerReference w:type="default" r:id="rId12"/>
          <w:headerReference w:type="first" r:id="rId13"/>
          <w:footerReference w:type="first" r:id="rId14"/>
          <w:pgSz w:w="16839" w:h="11907" w:orient="landscape" w:code="9"/>
          <w:pgMar w:top="1588" w:right="1701" w:bottom="1588" w:left="1304" w:header="766" w:footer="389" w:gutter="0"/>
          <w:pgNumType w:start="193"/>
          <w:cols w:space="708"/>
          <w:titlePg/>
          <w:docGrid w:linePitch="360"/>
        </w:sectPr>
      </w:pPr>
    </w:p>
    <w:p w14:paraId="72A762CD" w14:textId="77777777" w:rsidR="00F92DEA" w:rsidRPr="008D0DEC" w:rsidRDefault="005D10D1" w:rsidP="005D10D1">
      <w:pPr>
        <w:pStyle w:val="SchedApps"/>
        <w:keepNext w:val="0"/>
        <w:pageBreakBefore w:val="0"/>
        <w:rPr>
          <w:rFonts w:ascii="Cordia New" w:hAnsi="Cordia New"/>
          <w:b w:val="0"/>
          <w:bCs/>
          <w:sz w:val="28"/>
          <w:lang w:bidi="th-TH"/>
        </w:rPr>
      </w:pPr>
      <w:r w:rsidRPr="008D0DEC">
        <w:rPr>
          <w:rFonts w:ascii="Cordia New" w:hAnsi="Cordia New"/>
          <w:b w:val="0"/>
          <w:bCs/>
          <w:sz w:val="28"/>
          <w:cs/>
          <w:lang w:bidi="th-TH"/>
        </w:rPr>
        <w:lastRenderedPageBreak/>
        <w:t>รายละเอียดเกี่ยวกับกรรมการ ผู้บริหาร และเลขานุการบริษัท</w:t>
      </w:r>
    </w:p>
    <w:p w14:paraId="1A86469D" w14:textId="77777777" w:rsidR="005D10D1" w:rsidRPr="008D0DEC" w:rsidRDefault="005D10D1" w:rsidP="005D10D1">
      <w:pPr>
        <w:pStyle w:val="Body"/>
        <w:jc w:val="thaiDistribute"/>
        <w:rPr>
          <w:rFonts w:ascii="Cordia New" w:hAnsi="Cordia New"/>
          <w:sz w:val="28"/>
          <w:lang w:bidi="th-TH"/>
        </w:rPr>
      </w:pPr>
    </w:p>
    <w:p w14:paraId="2C4FBD7E" w14:textId="77777777" w:rsidR="005D10D1" w:rsidRPr="008D0DEC" w:rsidRDefault="005D10D1" w:rsidP="005D10D1">
      <w:pPr>
        <w:pStyle w:val="Schedule1"/>
        <w:ind w:left="677" w:hanging="677"/>
        <w:jc w:val="thaiDistribute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t>รายละเอียดเกี่ยวกับกรรมการ ผู้บริหาร และเลขานุการของบริษัท</w:t>
      </w:r>
    </w:p>
    <w:p w14:paraId="0A25570E" w14:textId="77777777" w:rsidR="005D10D1" w:rsidRPr="008D0DEC" w:rsidRDefault="005D10D1" w:rsidP="005D10D1">
      <w:pPr>
        <w:pStyle w:val="Schedule2"/>
        <w:ind w:left="677" w:hanging="677"/>
        <w:jc w:val="thaiDistribute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t>รายละเอียดเกี่ยวกับกรรมการ</w:t>
      </w:r>
      <w:r w:rsidR="00D802FE" w:rsidRPr="008D0DEC">
        <w:rPr>
          <w:rFonts w:ascii="Cordia New" w:hAnsi="Cordia New"/>
          <w:sz w:val="28"/>
          <w:cs/>
          <w:lang w:bidi="th-TH"/>
        </w:rPr>
        <w:t xml:space="preserve"> และ</w:t>
      </w:r>
      <w:r w:rsidRPr="008D0DEC">
        <w:rPr>
          <w:rFonts w:ascii="Cordia New" w:hAnsi="Cordia New"/>
          <w:sz w:val="28"/>
          <w:cs/>
          <w:lang w:bidi="th-TH"/>
        </w:rPr>
        <w:t>ผู้บริหารของบริษัทฯ</w:t>
      </w:r>
    </w:p>
    <w:tbl>
      <w:tblPr>
        <w:tblW w:w="13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495"/>
        <w:gridCol w:w="865"/>
        <w:gridCol w:w="2889"/>
        <w:gridCol w:w="1266"/>
        <w:gridCol w:w="1326"/>
        <w:gridCol w:w="1466"/>
        <w:gridCol w:w="1655"/>
        <w:gridCol w:w="1893"/>
      </w:tblGrid>
      <w:tr w:rsidR="00324D08" w:rsidRPr="008D0DEC" w14:paraId="1A789E35" w14:textId="77777777" w:rsidTr="00B07D64">
        <w:trPr>
          <w:cantSplit/>
          <w:trHeight w:val="737"/>
          <w:tblHeader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89641D" w14:textId="77777777" w:rsidR="00324D08" w:rsidRPr="008D0DEC" w:rsidRDefault="00324D08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D296F0" w14:textId="77777777" w:rsidR="00324D08" w:rsidRPr="008D0DEC" w:rsidRDefault="00324D08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2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F525F8" w14:textId="77777777" w:rsidR="00324D08" w:rsidRPr="008D0DEC" w:rsidRDefault="00324D08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BE5815" w14:textId="77777777" w:rsidR="00324D08" w:rsidRPr="008D0DEC" w:rsidRDefault="00324D08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61849" w14:textId="77777777" w:rsidR="00324D08" w:rsidRPr="008D0DEC" w:rsidRDefault="00324D08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E8F9E" w14:textId="77777777" w:rsidR="00324D08" w:rsidRPr="008D0DEC" w:rsidRDefault="00324D08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E774D7" w:rsidRPr="008D0DEC" w14:paraId="6304A0A8" w14:textId="77777777" w:rsidTr="00B07D64">
        <w:trPr>
          <w:cantSplit/>
          <w:trHeight w:val="737"/>
          <w:tblHeader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5A09C2" w14:textId="77777777" w:rsidR="005D10D1" w:rsidRPr="008D0DEC" w:rsidRDefault="005D10D1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351B4A" w14:textId="77777777" w:rsidR="005D10D1" w:rsidRPr="008D0DEC" w:rsidRDefault="005D10D1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564A81F" w14:textId="77777777" w:rsidR="005D10D1" w:rsidRPr="008D0DEC" w:rsidRDefault="005D10D1" w:rsidP="00276117">
            <w:pPr>
              <w:pStyle w:val="CellHead"/>
              <w:spacing w:after="6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2769E" w14:textId="77777777" w:rsidR="005D10D1" w:rsidRPr="008D0DEC" w:rsidRDefault="005D10D1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DD5E92" w14:textId="77777777" w:rsidR="005D10D1" w:rsidRPr="008D0DEC" w:rsidRDefault="005D10D1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81D258" w14:textId="77777777" w:rsidR="005D10D1" w:rsidRPr="008D0DEC" w:rsidRDefault="005D10D1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6F4280" w14:textId="77777777" w:rsidR="005D10D1" w:rsidRPr="008D0DEC" w:rsidRDefault="005D10D1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56FBBF" w14:textId="77777777" w:rsidR="005D10D1" w:rsidRPr="008D0DEC" w:rsidRDefault="005D10D1" w:rsidP="00276117">
            <w:pPr>
              <w:pStyle w:val="CellHead"/>
              <w:spacing w:after="6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7C53A8" w:rsidRPr="008D0DEC" w14:paraId="0B3F0E4F" w14:textId="77777777" w:rsidTr="00B07D64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BCB7A" w14:textId="2A04918B" w:rsidR="007C53A8" w:rsidRPr="008D0DEC" w:rsidRDefault="007C53A8" w:rsidP="007C53A8">
            <w:pPr>
              <w:pStyle w:val="Table1"/>
              <w:tabs>
                <w:tab w:val="clear" w:pos="680"/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นายวิเศษ จูภิบาล</w:t>
            </w:r>
          </w:p>
          <w:p w14:paraId="7ACA9E58" w14:textId="77777777" w:rsidR="007C53A8" w:rsidRPr="008D0DEC" w:rsidRDefault="007C53A8" w:rsidP="007C53A8">
            <w:pPr>
              <w:pStyle w:val="Table1"/>
              <w:numPr>
                <w:ilvl w:val="0"/>
                <w:numId w:val="46"/>
              </w:numPr>
              <w:tabs>
                <w:tab w:val="left" w:pos="360"/>
                <w:tab w:val="left" w:pos="447"/>
              </w:tabs>
              <w:spacing w:after="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</w:t>
            </w:r>
          </w:p>
          <w:p w14:paraId="12B5652B" w14:textId="2C134855" w:rsidR="007C53A8" w:rsidRPr="008D0DEC" w:rsidRDefault="007C53A8" w:rsidP="007C53A8">
            <w:pPr>
              <w:pStyle w:val="Table1"/>
              <w:numPr>
                <w:ilvl w:val="0"/>
                <w:numId w:val="46"/>
              </w:numPr>
              <w:tabs>
                <w:tab w:val="left" w:pos="360"/>
                <w:tab w:val="left" w:pos="447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F6DE0A" w14:textId="161C5475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F7A27" w14:textId="77777777" w:rsidR="007C53A8" w:rsidRPr="008D0DEC" w:rsidRDefault="007C53A8" w:rsidP="007C53A8">
            <w:pPr>
              <w:pStyle w:val="CellBody"/>
              <w:numPr>
                <w:ilvl w:val="0"/>
                <w:numId w:val="68"/>
              </w:numPr>
              <w:tabs>
                <w:tab w:val="left" w:pos="31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วิศวกรรมศาสตร์บัณฑิต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สาขาไฟฟ้า จุฬาลงกรณ์มหาวิทยาลัย</w:t>
            </w:r>
          </w:p>
          <w:p w14:paraId="40B1010C" w14:textId="756E22BA" w:rsidR="007C53A8" w:rsidRPr="008D0DEC" w:rsidRDefault="007C53A8" w:rsidP="007C53A8">
            <w:pPr>
              <w:pStyle w:val="CellBody"/>
              <w:numPr>
                <w:ilvl w:val="0"/>
                <w:numId w:val="68"/>
              </w:numPr>
              <w:tabs>
                <w:tab w:val="left" w:pos="31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วิศวกรรมศาสตร์มหาบัณฑิต  สาขาไฟฟ้า จุฬาลงกรณ์มหาวิทยาลัย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1F3E9" w14:textId="0412483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0.0</w:t>
            </w:r>
            <w:r w:rsidR="00913BD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72795" w14:textId="10C1EC9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65538" w14:textId="74AC8A13" w:rsidR="007C53A8" w:rsidRPr="008D0DEC" w:rsidRDefault="007C53A8" w:rsidP="004D24FF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  - 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03A3C" w14:textId="1A39E17B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 และประธานกรรมการ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76D110" w14:textId="398BF8C9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จำกัด(มหาชน)</w:t>
            </w:r>
          </w:p>
        </w:tc>
      </w:tr>
      <w:tr w:rsidR="007C53A8" w:rsidRPr="008D0DEC" w14:paraId="4D1073C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47B55" w14:textId="5BA575C5" w:rsidR="007C53A8" w:rsidRPr="008D0DEC" w:rsidRDefault="007C53A8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447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C2858" w14:textId="34CC0FBB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4A836" w14:textId="2B370C0A" w:rsidR="007C53A8" w:rsidRPr="008D0DEC" w:rsidRDefault="00DB1C58" w:rsidP="00DB1C58">
            <w:pPr>
              <w:pStyle w:val="ListParagraph"/>
              <w:numPr>
                <w:ilvl w:val="0"/>
                <w:numId w:val="68"/>
              </w:numPr>
              <w:ind w:left="231" w:hanging="274"/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วิศวกรรมศาสตร์ดุษฎีบัณฑิตกิตติมศักดิ์ จุฬาลงกรณ์มหาวิทยาลัย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5FD59" w14:textId="78978675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A54873" w14:textId="2D0D76E9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D94D34" w14:textId="16FE905D" w:rsidR="007C53A8" w:rsidRPr="008D0DEC" w:rsidRDefault="007C53A8" w:rsidP="004D24FF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 –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38D3F" w14:textId="58B48586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 และประธานกรรมการ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E7D0E" w14:textId="4D4EAD87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</w:t>
            </w:r>
          </w:p>
        </w:tc>
      </w:tr>
      <w:tr w:rsidR="007C53A8" w:rsidRPr="008D0DEC" w14:paraId="0B55A4C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7B938A" w14:textId="77777777" w:rsidR="007C53A8" w:rsidRPr="008D0DEC" w:rsidRDefault="007C53A8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447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7BB91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3B0D8" w14:textId="113F6295" w:rsidR="007C53A8" w:rsidRPr="008D0DEC" w:rsidRDefault="00DB1C58" w:rsidP="007C53A8">
            <w:pPr>
              <w:pStyle w:val="CellBody"/>
              <w:numPr>
                <w:ilvl w:val="0"/>
                <w:numId w:val="68"/>
              </w:numPr>
              <w:tabs>
                <w:tab w:val="left" w:pos="31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หลักสูตรการป้องกันราชอาณาจักรภาครัฐร่วมเอกชน</w:t>
            </w:r>
            <w:r w:rsidR="00C83D34"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(ปรอ.)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รุ่น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วิทยาลัยป้องกันราชอาณาจักร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44DEB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8E2F86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C20AF6" w14:textId="61A41958" w:rsidR="007C53A8" w:rsidRPr="008D0DEC" w:rsidRDefault="003D5C1C" w:rsidP="004D24FF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2543</w:t>
            </w:r>
            <w:r w:rsidR="00E60D22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="007C53A8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– </w:t>
            </w:r>
            <w:r w:rsidR="007C53A8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B4CB2" w14:textId="640E5121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2A0D85" w14:textId="144B43EB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มูลนิธิเพื่อสถาบันปิโตรเลียมแห่งประเทศไทย</w:t>
            </w:r>
          </w:p>
        </w:tc>
      </w:tr>
      <w:tr w:rsidR="007C53A8" w:rsidRPr="008D0DEC" w14:paraId="401B006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800ED" w14:textId="380A42FD" w:rsidR="007C53A8" w:rsidRPr="008D0DEC" w:rsidRDefault="007C53A8" w:rsidP="004D24FF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985EEA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DF02E" w14:textId="141E7D81" w:rsidR="007C53A8" w:rsidRPr="008D0DEC" w:rsidRDefault="00DB1C58" w:rsidP="004D24FF">
            <w:pPr>
              <w:pStyle w:val="CellBody"/>
              <w:numPr>
                <w:ilvl w:val="0"/>
                <w:numId w:val="68"/>
              </w:numPr>
              <w:tabs>
                <w:tab w:val="left" w:pos="31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Role of </w:t>
            </w:r>
            <w:r w:rsidR="004D24FF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the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Chairman (RCM)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รุ่น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3/2544</w:t>
            </w:r>
            <w:r w:rsidR="004D24FF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="004D24FF"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73DEE5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ABAED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1F7BB" w14:textId="77777777" w:rsidR="007C53A8" w:rsidRPr="008D0DEC" w:rsidRDefault="007C53A8" w:rsidP="004D24FF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298E68" w14:textId="77777777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924F0" w14:textId="10235F43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ที ไอ พี เอส จำกัด</w:t>
            </w:r>
          </w:p>
        </w:tc>
      </w:tr>
      <w:tr w:rsidR="007C53A8" w:rsidRPr="008D0DEC" w14:paraId="3F2BDA9E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A4002" w14:textId="6861EF39" w:rsidR="007C53A8" w:rsidRPr="008D0DEC" w:rsidRDefault="007C53A8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A68476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486BF" w14:textId="66E4FAA9" w:rsidR="007C53A8" w:rsidRPr="008D0DEC" w:rsidRDefault="00DB1C58" w:rsidP="001F76D2">
            <w:pPr>
              <w:pStyle w:val="CellBody"/>
              <w:numPr>
                <w:ilvl w:val="0"/>
                <w:numId w:val="101"/>
              </w:numPr>
              <w:tabs>
                <w:tab w:val="left" w:pos="211"/>
              </w:tabs>
              <w:spacing w:after="60"/>
              <w:ind w:left="211" w:hanging="21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Director Accreditation Program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(DAP)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รุ่น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130/2559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>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22C1A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028557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20E4E" w14:textId="79710FDD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BACEA" w14:textId="77777777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55A09" w14:textId="4CB5754D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ซียูอีแอล จำกัด</w:t>
            </w:r>
          </w:p>
        </w:tc>
      </w:tr>
      <w:tr w:rsidR="007C53A8" w:rsidRPr="008D0DEC" w14:paraId="639600CA" w14:textId="77777777" w:rsidTr="00B07D64">
        <w:trPr>
          <w:cantSplit/>
          <w:trHeight w:val="469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6EC6F4" w14:textId="09E90D72" w:rsidR="007C53A8" w:rsidRPr="008D0DEC" w:rsidRDefault="007C53A8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D3332B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5EB8C3" w14:textId="014844FB" w:rsidR="007C53A8" w:rsidRPr="008D0DEC" w:rsidRDefault="007C53A8" w:rsidP="007C53A8">
            <w:pPr>
              <w:pStyle w:val="CellBody"/>
              <w:tabs>
                <w:tab w:val="left" w:pos="31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E2D6E7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5B0906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6125C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2552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B0B79" w14:textId="77777777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E3CF56" w14:textId="5EF8CD4E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7C53A8" w:rsidRPr="008D0DEC" w14:paraId="1EFF24F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92A77" w14:textId="0CE24189" w:rsidR="007C53A8" w:rsidRPr="008D0DEC" w:rsidRDefault="007C53A8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ECBFB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4313B" w14:textId="77777777" w:rsidR="007C53A8" w:rsidRPr="008D0DEC" w:rsidRDefault="007C53A8" w:rsidP="007C53A8">
            <w:pPr>
              <w:pStyle w:val="CellBody"/>
              <w:tabs>
                <w:tab w:val="left" w:pos="31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915E22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4EC95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84ECBD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AFBFC" w14:textId="4C8B04A9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 กรรมการตรวจสอบ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กรรมการสรรหาและพิจารณาค่าตอบแทน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1A68C" w14:textId="791745EB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อาร์ ซี แอล จำกัด (มหาชน)</w:t>
            </w:r>
          </w:p>
        </w:tc>
      </w:tr>
      <w:tr w:rsidR="0048717B" w:rsidRPr="008D0DEC" w14:paraId="5145E86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532EF9" w14:textId="77777777" w:rsidR="0048717B" w:rsidRPr="008D0DEC" w:rsidRDefault="0048717B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DF041" w14:textId="77777777" w:rsidR="0048717B" w:rsidRPr="008D0DEC" w:rsidRDefault="0048717B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6D9BD" w14:textId="77777777" w:rsidR="0048717B" w:rsidRPr="008D0DEC" w:rsidRDefault="0048717B" w:rsidP="007C53A8">
            <w:pPr>
              <w:pStyle w:val="CellBody"/>
              <w:tabs>
                <w:tab w:val="left" w:pos="31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BDF42" w14:textId="77777777" w:rsidR="0048717B" w:rsidRPr="008D0DEC" w:rsidRDefault="0048717B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C0B846" w14:textId="77777777" w:rsidR="0048717B" w:rsidRPr="008D0DEC" w:rsidRDefault="0048717B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6A3258" w14:textId="2E1845BD" w:rsidR="0048717B" w:rsidRPr="008D0DEC" w:rsidRDefault="00193F2D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2548 - 2549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A166F" w14:textId="13B3E720" w:rsidR="0048717B" w:rsidRPr="008D0DEC" w:rsidRDefault="00193F2D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รัฐมนตรีว่าการกระทรวงพลังงาน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B9092" w14:textId="2F9BF8F3" w:rsidR="0048717B" w:rsidRPr="008D0DEC" w:rsidRDefault="00193F2D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กระทรวงพลังงาน</w:t>
            </w:r>
          </w:p>
        </w:tc>
      </w:tr>
      <w:tr w:rsidR="00CF18A5" w:rsidRPr="008D0DEC" w14:paraId="48B40D2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36AEB9" w14:textId="77777777" w:rsidR="00CF18A5" w:rsidRPr="008D0DEC" w:rsidRDefault="00CF18A5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9E093" w14:textId="77777777" w:rsidR="00CF18A5" w:rsidRPr="008D0DEC" w:rsidRDefault="00CF18A5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893A80" w14:textId="77777777" w:rsidR="00CF18A5" w:rsidRPr="008D0DEC" w:rsidRDefault="00CF18A5" w:rsidP="007C53A8">
            <w:pPr>
              <w:pStyle w:val="CellBody"/>
              <w:tabs>
                <w:tab w:val="left" w:pos="31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604D6" w14:textId="77777777" w:rsidR="00CF18A5" w:rsidRPr="008D0DEC" w:rsidRDefault="00CF18A5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45264" w14:textId="77777777" w:rsidR="00CF18A5" w:rsidRPr="008D0DEC" w:rsidRDefault="00CF18A5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19BF91" w14:textId="234B245E" w:rsidR="00CF18A5" w:rsidRPr="008D0DEC" w:rsidRDefault="0048717B" w:rsidP="007C53A8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2544 – 2546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D6CD42" w14:textId="1AB910ED" w:rsidR="00CF18A5" w:rsidRPr="008D0DEC" w:rsidRDefault="0048717B" w:rsidP="007C53A8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8D1D91" w14:textId="588F1870" w:rsidR="00CF18A5" w:rsidRPr="008D0DEC" w:rsidRDefault="004F7C52" w:rsidP="007C53A8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บริษัท ปตท. จำกัด (มหาชน)</w:t>
            </w:r>
          </w:p>
        </w:tc>
      </w:tr>
      <w:tr w:rsidR="00CF18A5" w:rsidRPr="008D0DEC" w14:paraId="42973E2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0207F" w14:textId="77777777" w:rsidR="00CF18A5" w:rsidRPr="008D0DEC" w:rsidRDefault="00CF18A5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B924F" w14:textId="77777777" w:rsidR="00CF18A5" w:rsidRPr="008D0DEC" w:rsidRDefault="00CF18A5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38C94E" w14:textId="77777777" w:rsidR="00CF18A5" w:rsidRPr="008D0DEC" w:rsidRDefault="00CF18A5" w:rsidP="007C53A8">
            <w:pPr>
              <w:pStyle w:val="CellBody"/>
              <w:tabs>
                <w:tab w:val="left" w:pos="31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F5853" w14:textId="77777777" w:rsidR="00CF18A5" w:rsidRPr="008D0DEC" w:rsidRDefault="00CF18A5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C61B0" w14:textId="77777777" w:rsidR="00CF18A5" w:rsidRPr="008D0DEC" w:rsidRDefault="00CF18A5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C683E" w14:textId="31DAB865" w:rsidR="00CF18A5" w:rsidRPr="008D0DEC" w:rsidRDefault="0048717B" w:rsidP="007C53A8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2543 – 2544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7DB0E" w14:textId="210120D1" w:rsidR="00CF18A5" w:rsidRPr="008D0DEC" w:rsidRDefault="006044E4" w:rsidP="007C53A8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B7B55" w14:textId="13A1C2F0" w:rsidR="00CF18A5" w:rsidRPr="008D0DEC" w:rsidRDefault="00DA5B97" w:rsidP="007C53A8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บริษัท ปตท. สำรวจและผลิตปิโตรเลียม จำกัด (มหาชน)</w:t>
            </w:r>
          </w:p>
        </w:tc>
      </w:tr>
      <w:tr w:rsidR="00CF18A5" w:rsidRPr="008D0DEC" w14:paraId="0F94E65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D46F7" w14:textId="77777777" w:rsidR="00CF18A5" w:rsidRPr="008D0DEC" w:rsidRDefault="00CF18A5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564A" w14:textId="77777777" w:rsidR="00CF18A5" w:rsidRPr="008D0DEC" w:rsidRDefault="00CF18A5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FF37" w14:textId="77777777" w:rsidR="00CF18A5" w:rsidRPr="008D0DEC" w:rsidRDefault="00CF18A5" w:rsidP="007C53A8">
            <w:pPr>
              <w:pStyle w:val="CellBody"/>
              <w:tabs>
                <w:tab w:val="left" w:pos="31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D2DF" w14:textId="77777777" w:rsidR="00CF18A5" w:rsidRPr="008D0DEC" w:rsidRDefault="00CF18A5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9273" w14:textId="77777777" w:rsidR="00CF18A5" w:rsidRPr="008D0DEC" w:rsidRDefault="00CF18A5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A0CA8" w14:textId="662B77F0" w:rsidR="00CF18A5" w:rsidRPr="008D0DEC" w:rsidRDefault="0048717B" w:rsidP="007C53A8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2542 - 2544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482C9" w14:textId="47A8CB5C" w:rsidR="00CF18A5" w:rsidRPr="008D0DEC" w:rsidRDefault="006044E4" w:rsidP="007C53A8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ผู้ว่าการการปิโตรเลียมแห่งประเทศไทย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A5FAA" w14:textId="2E8268E5" w:rsidR="00CF18A5" w:rsidRPr="008D0DEC" w:rsidRDefault="006044E4" w:rsidP="007C53A8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การปิโตรเลียมแห่งประเทศไทย</w:t>
            </w:r>
          </w:p>
        </w:tc>
      </w:tr>
      <w:tr w:rsidR="007C53A8" w:rsidRPr="008D0DEC" w14:paraId="20D0A5A9" w14:textId="77777777" w:rsidTr="00B07D64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9C9617" w14:textId="5C31AF19" w:rsidR="007C53A8" w:rsidRPr="008D0DEC" w:rsidRDefault="007C53A8" w:rsidP="007D28BB">
            <w:pPr>
              <w:pStyle w:val="Table1"/>
              <w:tabs>
                <w:tab w:val="clear" w:pos="680"/>
                <w:tab w:val="left" w:pos="360"/>
                <w:tab w:val="left" w:pos="720"/>
              </w:tabs>
              <w:spacing w:after="60"/>
              <w:ind w:left="360" w:right="-125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>นายเกษม สนิทวงศ์ ณ อยุธยา</w:t>
            </w:r>
          </w:p>
          <w:p w14:paraId="07AE16CD" w14:textId="77777777" w:rsidR="007C53A8" w:rsidRPr="008D0DEC" w:rsidRDefault="007C53A8" w:rsidP="007C53A8">
            <w:pPr>
              <w:pStyle w:val="Table1"/>
              <w:numPr>
                <w:ilvl w:val="0"/>
                <w:numId w:val="46"/>
              </w:numPr>
              <w:tabs>
                <w:tab w:val="left" w:pos="360"/>
                <w:tab w:val="left" w:pos="447"/>
              </w:tabs>
              <w:spacing w:after="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</w:t>
            </w:r>
          </w:p>
          <w:p w14:paraId="06B832A7" w14:textId="65CF0A73" w:rsidR="007C53A8" w:rsidRPr="008D0DEC" w:rsidRDefault="00CE4912" w:rsidP="00CE4912">
            <w:pPr>
              <w:pStyle w:val="Table1"/>
              <w:numPr>
                <w:ilvl w:val="0"/>
                <w:numId w:val="46"/>
              </w:numPr>
              <w:tabs>
                <w:tab w:val="left" w:pos="447"/>
                <w:tab w:val="left" w:pos="589"/>
              </w:tabs>
              <w:spacing w:after="60"/>
              <w:ind w:left="447" w:hanging="14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</w:t>
            </w:r>
            <w:r w:rsidR="007C53A8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กรรมการตรวจสอบ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7BF800" w14:textId="09EEE1C8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E5FA58" w14:textId="0C3E9912" w:rsidR="007C53A8" w:rsidRPr="008D0DEC" w:rsidRDefault="007C53A8" w:rsidP="00CE4912">
            <w:pPr>
              <w:pStyle w:val="CellBody"/>
              <w:numPr>
                <w:ilvl w:val="0"/>
                <w:numId w:val="89"/>
              </w:numPr>
              <w:tabs>
                <w:tab w:val="left" w:pos="227"/>
              </w:tabs>
              <w:spacing w:after="60"/>
              <w:ind w:left="211" w:hanging="21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วิทยาศาสตร์บัณฑิต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สาขาฟิสิกซ์และคณิตศาสตร์</w:t>
            </w:r>
            <w:r w:rsidR="00CE4912"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="00CE4912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(เกียรตินิยม)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>Sir John Cass College, London University</w:t>
            </w:r>
            <w:r w:rsidR="0051769A"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ประเทศอังกฤษ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1D824" w14:textId="58830607" w:rsidR="007C53A8" w:rsidRPr="008D0DEC" w:rsidDel="004B4C6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0.0</w:t>
            </w:r>
            <w:r w:rsidR="00FF443D" w:rsidRPr="008D0DEC">
              <w:rPr>
                <w:rFonts w:ascii="Cordia New" w:hAnsi="Cordia New"/>
                <w:sz w:val="24"/>
                <w:szCs w:val="24"/>
                <w:lang w:bidi="th-TH"/>
              </w:rPr>
              <w:t>07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D8C35" w14:textId="41B57B9A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8B0C4" w14:textId="7E658F20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  - 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1FBB7" w14:textId="707D95DA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 และประธานกรรมการตรวจสอบ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24AE8" w14:textId="1C113BD9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จำกัด(มหาชน)</w:t>
            </w:r>
          </w:p>
        </w:tc>
      </w:tr>
      <w:tr w:rsidR="007C53A8" w:rsidRPr="008D0DEC" w14:paraId="2F5DA2E4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925B23" w14:textId="366864F1" w:rsidR="007C53A8" w:rsidRPr="008D0DEC" w:rsidRDefault="007C53A8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BF272E" w14:textId="271D8435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EE4E7" w14:textId="3ADA033B" w:rsidR="007C53A8" w:rsidRPr="008D0DEC" w:rsidRDefault="007C53A8" w:rsidP="00CE4912">
            <w:pPr>
              <w:pStyle w:val="CellBody"/>
              <w:numPr>
                <w:ilvl w:val="0"/>
                <w:numId w:val="89"/>
              </w:numPr>
              <w:tabs>
                <w:tab w:val="left" w:pos="227"/>
              </w:tabs>
              <w:spacing w:after="60"/>
              <w:ind w:left="211" w:hanging="21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ปริญญาโท</w:t>
            </w:r>
            <w:r w:rsidR="005819D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เศรษฐศาสตร์การพัฒนา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="00CE4912" w:rsidRPr="008D0DEC">
              <w:rPr>
                <w:rFonts w:ascii="Cordia New" w:hAnsi="Cordia New"/>
                <w:sz w:val="24"/>
                <w:szCs w:val="24"/>
              </w:rPr>
              <w:t>Williams College</w:t>
            </w:r>
            <w:r w:rsidR="00CE4912"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รัฐแมสซาชูเซตส์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="0051769A"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ประเทศ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สหรัฐอเมริกา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05FE9" w14:textId="0CFF3083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C605D" w14:textId="05B2488B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E986DB" w14:textId="2395C16F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-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45EE61" w14:textId="432A76FF" w:rsidR="007C53A8" w:rsidRPr="008D0DEC" w:rsidRDefault="007C53A8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 และประธานกรรมการตรวจสอบ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6ED61" w14:textId="4F23ECE7" w:rsidR="007C53A8" w:rsidRPr="008D0DEC" w:rsidRDefault="007C53A8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</w:p>
        </w:tc>
      </w:tr>
      <w:tr w:rsidR="007C53A8" w:rsidRPr="008D0DEC" w14:paraId="4F6B4E5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3EDA06" w14:textId="304432B6" w:rsidR="007C53A8" w:rsidRPr="008D0DEC" w:rsidRDefault="007C53A8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3EDFD0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CFAEB" w14:textId="1CCC6EA9" w:rsidR="007C53A8" w:rsidRPr="008D0DEC" w:rsidRDefault="007C53A8" w:rsidP="007C53A8">
            <w:pPr>
              <w:pStyle w:val="CellBody"/>
              <w:numPr>
                <w:ilvl w:val="0"/>
                <w:numId w:val="69"/>
              </w:numPr>
              <w:tabs>
                <w:tab w:val="left" w:pos="227"/>
              </w:tabs>
              <w:spacing w:after="60"/>
              <w:ind w:left="227" w:hanging="1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หลักสูตรการป้องกันราชอาณาจักร รุ่นที่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21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วิทยาลัยป้องกันราชอาณาจักร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D2C05E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ABC6D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8B791C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2535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B22D5F" w14:textId="69BE07CF" w:rsidR="007C53A8" w:rsidRPr="008D0DEC" w:rsidRDefault="001A6A27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35547" w14:textId="7E4B5348" w:rsidR="007C53A8" w:rsidRPr="008D0DEC" w:rsidRDefault="001A6A27" w:rsidP="007C53A8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มูลนิธิ</w:t>
            </w:r>
            <w:r w:rsidR="007C53A8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สถาบันสิ่งแวดล้อมไทย</w:t>
            </w:r>
          </w:p>
        </w:tc>
      </w:tr>
      <w:tr w:rsidR="007C53A8" w:rsidRPr="008D0DEC" w14:paraId="6CE1669C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AA7A96" w14:textId="26680EC3" w:rsidR="007C53A8" w:rsidRPr="008D0DEC" w:rsidRDefault="007C53A8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695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2DB1CC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0AA8C4" w14:textId="15C42190" w:rsidR="007C53A8" w:rsidRPr="008D0DEC" w:rsidRDefault="007C53A8" w:rsidP="007C53A8">
            <w:pPr>
              <w:pStyle w:val="CellBody"/>
              <w:numPr>
                <w:ilvl w:val="0"/>
                <w:numId w:val="69"/>
              </w:numPr>
              <w:tabs>
                <w:tab w:val="left" w:pos="227"/>
              </w:tabs>
              <w:spacing w:after="60"/>
              <w:ind w:left="227" w:hanging="1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Director Accreditation Program (DAP)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รุ่น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33/2548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92FE2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AED248" w14:textId="77777777" w:rsidR="007C53A8" w:rsidRPr="008D0DEC" w:rsidRDefault="007C53A8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C6048D" w14:textId="78F52570" w:rsidR="007C53A8" w:rsidRPr="008D0DEC" w:rsidRDefault="00226B2E" w:rsidP="00CE4912">
            <w:pPr>
              <w:pStyle w:val="CellBody"/>
              <w:spacing w:after="60"/>
              <w:ind w:right="135"/>
              <w:jc w:val="right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95A62" w14:textId="245D7FF4" w:rsidR="007C53A8" w:rsidRPr="008D0DEC" w:rsidRDefault="00226B2E" w:rsidP="00106CAB">
            <w:pPr>
              <w:ind w:left="29"/>
              <w:rPr>
                <w:rFonts w:asciiTheme="minorBidi" w:hAnsiTheme="minorBidi" w:cstheme="minorBidi"/>
                <w:sz w:val="24"/>
                <w:szCs w:val="24"/>
                <w:rtl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D2E2D" w14:textId="71025692" w:rsidR="007C53A8" w:rsidRPr="008D0DEC" w:rsidRDefault="00226B2E" w:rsidP="007C53A8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rtl/>
                <w:cs/>
                <w:lang w:val="en-US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มูลนิธิหมอเสม พริ้งพวงแก้ว</w:t>
            </w:r>
          </w:p>
        </w:tc>
      </w:tr>
      <w:tr w:rsidR="002E4E21" w:rsidRPr="008D0DEC" w14:paraId="788A24D6" w14:textId="77777777" w:rsidTr="002E4E21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2A6EF4" w14:textId="30A0661B" w:rsidR="002E4E21" w:rsidRPr="008D0DEC" w:rsidRDefault="002E4E21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F38EB" w14:textId="77777777" w:rsidR="002E4E21" w:rsidRPr="008D0DEC" w:rsidRDefault="002E4E21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6764A3" w14:textId="3D36D2F9" w:rsidR="002E4E21" w:rsidRPr="008D0DEC" w:rsidRDefault="002E4E21" w:rsidP="007C53A8">
            <w:pPr>
              <w:pStyle w:val="CellBody"/>
              <w:numPr>
                <w:ilvl w:val="0"/>
                <w:numId w:val="69"/>
              </w:numPr>
              <w:tabs>
                <w:tab w:val="left" w:pos="227"/>
              </w:tabs>
              <w:spacing w:after="60"/>
              <w:ind w:left="227" w:hanging="1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Finance for Non-Finance Directors (FND)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รุ่น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15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2548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CB62D" w14:textId="77777777" w:rsidR="002E4E21" w:rsidRPr="008D0DEC" w:rsidRDefault="002E4E21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5CAF2" w14:textId="77777777" w:rsidR="002E4E21" w:rsidRPr="008D0DEC" w:rsidRDefault="002E4E21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75D48" w14:textId="4E805CCD" w:rsidR="002E4E21" w:rsidRPr="008D0DEC" w:rsidRDefault="002E4E21" w:rsidP="00CE4912">
            <w:pPr>
              <w:pStyle w:val="CellBody"/>
              <w:spacing w:after="60"/>
              <w:ind w:right="135"/>
              <w:jc w:val="right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829C47" w14:textId="23A4FA93" w:rsidR="002E4E21" w:rsidRPr="008D0DEC" w:rsidRDefault="002E4E21" w:rsidP="00226B2E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B212DC" w14:textId="3B9F4F89" w:rsidR="002E4E21" w:rsidRPr="008D0DEC" w:rsidRDefault="002E4E21" w:rsidP="007C53A8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rtl/>
                <w:cs/>
                <w:lang w:val="en-US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มูลนิธิศูนย์กฎหมายสิ่งแวดล้อมไทย</w:t>
            </w:r>
          </w:p>
        </w:tc>
      </w:tr>
      <w:tr w:rsidR="002E4E21" w:rsidRPr="008D0DEC" w14:paraId="2178C6E0" w14:textId="77777777" w:rsidTr="002E4E21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44195" w14:textId="77777777" w:rsidR="002E4E21" w:rsidRPr="008D0DEC" w:rsidRDefault="002E4E21" w:rsidP="007C53A8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4D383" w14:textId="77777777" w:rsidR="002E4E21" w:rsidRPr="008D0DEC" w:rsidRDefault="002E4E21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30F06" w14:textId="77777777" w:rsidR="002E4E21" w:rsidRPr="008D0DEC" w:rsidRDefault="002E4E21" w:rsidP="00420570">
            <w:pPr>
              <w:pStyle w:val="CellBody"/>
              <w:tabs>
                <w:tab w:val="left" w:pos="22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42922" w14:textId="77777777" w:rsidR="002E4E21" w:rsidRPr="008D0DEC" w:rsidRDefault="002E4E21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AA98E" w14:textId="77777777" w:rsidR="002E4E21" w:rsidRPr="008D0DEC" w:rsidRDefault="002E4E21" w:rsidP="007C53A8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C7B33C" w14:textId="45C9FBB5" w:rsidR="002E4E21" w:rsidRPr="008D0DEC" w:rsidRDefault="002E4E21" w:rsidP="00CE4912">
            <w:pPr>
              <w:pStyle w:val="CellBody"/>
              <w:spacing w:after="60"/>
              <w:ind w:right="135"/>
              <w:jc w:val="right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3C803" w14:textId="3793B0DF" w:rsidR="002E4E21" w:rsidRPr="008D0DEC" w:rsidRDefault="002E4E21" w:rsidP="00226B2E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อุปนายก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8CCBF1" w14:textId="3B09D088" w:rsidR="002E4E21" w:rsidRPr="008D0DEC" w:rsidRDefault="002E4E21" w:rsidP="007C53A8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rtl/>
                <w:cs/>
                <w:lang w:val="en-US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สมาคมพัฒนาประชากรและชุมชน</w:t>
            </w:r>
          </w:p>
        </w:tc>
      </w:tr>
      <w:tr w:rsidR="00420570" w:rsidRPr="008D0DEC" w14:paraId="4997104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B6AE4" w14:textId="77777777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0AED4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FDA8E" w14:textId="77777777" w:rsidR="00420570" w:rsidRPr="008D0DEC" w:rsidRDefault="00420570" w:rsidP="00420570">
            <w:pPr>
              <w:pStyle w:val="CellBody"/>
              <w:tabs>
                <w:tab w:val="left" w:pos="22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F01D7A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7AB63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6B52D" w14:textId="3D2907B1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2549 - 2551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172BE" w14:textId="6A18F4F4" w:rsidR="00420570" w:rsidRPr="008D0DEC" w:rsidRDefault="00420570" w:rsidP="00226B2E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รัฐมนตรีว่าการกระทรวงทรัพยากรธรรมชาติและสิ่งแวดล้อม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B8C02" w14:textId="5A7A24CF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rtl/>
                <w:cs/>
                <w:lang w:val="en-US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กระทรวงทรัพยากรธรรมชาติและสิ่งแวดล้อม</w:t>
            </w:r>
          </w:p>
        </w:tc>
      </w:tr>
      <w:tr w:rsidR="002E4E21" w:rsidRPr="008D0DEC" w14:paraId="7FE3C29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D8CB19" w14:textId="77777777" w:rsidR="002E4E21" w:rsidRPr="008D0DEC" w:rsidRDefault="002E4E21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F43BBF" w14:textId="77777777" w:rsidR="002E4E21" w:rsidRPr="008D0DEC" w:rsidRDefault="002E4E21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A4FB08" w14:textId="77777777" w:rsidR="002E4E21" w:rsidRPr="008D0DEC" w:rsidRDefault="002E4E21" w:rsidP="00420570">
            <w:pPr>
              <w:pStyle w:val="CellBody"/>
              <w:tabs>
                <w:tab w:val="left" w:pos="22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F4A6E" w14:textId="77777777" w:rsidR="002E4E21" w:rsidRPr="008D0DEC" w:rsidRDefault="002E4E21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1746B6" w14:textId="77777777" w:rsidR="002E4E21" w:rsidRPr="008D0DEC" w:rsidRDefault="002E4E21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BA020" w14:textId="77777777" w:rsidR="002E4E21" w:rsidRPr="008D0DEC" w:rsidRDefault="002E4E21" w:rsidP="002E4E21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</w:rPr>
              <w:t>2545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- 2549</w:t>
            </w:r>
          </w:p>
          <w:p w14:paraId="56008B68" w14:textId="77777777" w:rsidR="002E4E21" w:rsidRPr="008D0DEC" w:rsidRDefault="002E4E21" w:rsidP="00420570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10612" w14:textId="7DA44955" w:rsidR="002E4E21" w:rsidRPr="008D0DEC" w:rsidRDefault="002E4E21" w:rsidP="00226B2E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 และประธานกรรมการตรวจสอบ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82D2F4" w14:textId="402B09EF" w:rsidR="002E4E21" w:rsidRPr="008D0DEC" w:rsidRDefault="002E4E21" w:rsidP="00420570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กัลฟ์อิเล็คตริก จำกัด 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(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  <w:lang w:bidi="th-TH"/>
              </w:rPr>
              <w:t>มหาชน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)</w:t>
            </w:r>
          </w:p>
        </w:tc>
      </w:tr>
      <w:tr w:rsidR="0029165E" w:rsidRPr="008D0DEC" w14:paraId="69163DC8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AADB3" w14:textId="77777777" w:rsidR="0029165E" w:rsidRPr="008D0DEC" w:rsidRDefault="0029165E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68963" w14:textId="77777777" w:rsidR="0029165E" w:rsidRPr="008D0DEC" w:rsidRDefault="0029165E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1813F" w14:textId="77777777" w:rsidR="0029165E" w:rsidRPr="008D0DEC" w:rsidRDefault="0029165E" w:rsidP="00420570">
            <w:pPr>
              <w:pStyle w:val="CellBody"/>
              <w:tabs>
                <w:tab w:val="left" w:pos="22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B7FF0A" w14:textId="77777777" w:rsidR="0029165E" w:rsidRPr="008D0DEC" w:rsidRDefault="0029165E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00277" w14:textId="77777777" w:rsidR="0029165E" w:rsidRPr="008D0DEC" w:rsidRDefault="0029165E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2B7548" w14:textId="1EA3904F" w:rsidR="0029165E" w:rsidRPr="008D0DEC" w:rsidRDefault="0029165E" w:rsidP="002E4E21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2539 - 2543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F3447" w14:textId="489FA4F3" w:rsidR="0029165E" w:rsidRPr="008D0DEC" w:rsidRDefault="0029165E" w:rsidP="00226B2E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สมาชิกวุฒิสภา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C581ED" w14:textId="0611401C" w:rsidR="0029165E" w:rsidRPr="008D0DEC" w:rsidRDefault="00D73189" w:rsidP="00420570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วุฒิสภา</w:t>
            </w:r>
          </w:p>
        </w:tc>
      </w:tr>
      <w:tr w:rsidR="0029165E" w:rsidRPr="008D0DEC" w14:paraId="4D9EE95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18E80" w14:textId="77777777" w:rsidR="0029165E" w:rsidRPr="008D0DEC" w:rsidRDefault="0029165E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48ADB" w14:textId="77777777" w:rsidR="0029165E" w:rsidRPr="008D0DEC" w:rsidRDefault="0029165E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FE2E7" w14:textId="77777777" w:rsidR="0029165E" w:rsidRPr="008D0DEC" w:rsidRDefault="0029165E" w:rsidP="00420570">
            <w:pPr>
              <w:pStyle w:val="CellBody"/>
              <w:tabs>
                <w:tab w:val="left" w:pos="22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08EC3" w14:textId="77777777" w:rsidR="0029165E" w:rsidRPr="008D0DEC" w:rsidRDefault="0029165E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19653" w14:textId="77777777" w:rsidR="0029165E" w:rsidRPr="008D0DEC" w:rsidRDefault="0029165E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4553DD" w14:textId="77777777" w:rsidR="0029165E" w:rsidRPr="008D0DEC" w:rsidRDefault="0029165E" w:rsidP="0029165E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</w:rPr>
              <w:t>2535 - 2541</w:t>
            </w:r>
          </w:p>
          <w:p w14:paraId="7730AC91" w14:textId="77777777" w:rsidR="0029165E" w:rsidRPr="008D0DEC" w:rsidRDefault="0029165E" w:rsidP="002E4E21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591C48" w14:textId="3D9CFF42" w:rsidR="0029165E" w:rsidRPr="008D0DEC" w:rsidRDefault="0029165E" w:rsidP="00226B2E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ปลัดกระทรวงวิทยาศาสตร์ เทคโนโลยีและสิ่งแวดล้อม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EB551" w14:textId="5A87E473" w:rsidR="0029165E" w:rsidRPr="008D0DEC" w:rsidRDefault="0029165E" w:rsidP="00420570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กระทรวงวิทยาศาสตร์และเทคโนโลยี</w:t>
            </w:r>
          </w:p>
        </w:tc>
      </w:tr>
      <w:tr w:rsidR="00420570" w:rsidRPr="008D0DEC" w14:paraId="749A35DA" w14:textId="77777777" w:rsidTr="00B07D64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9C131D" w14:textId="44B618C5" w:rsidR="00420570" w:rsidRPr="008D0DEC" w:rsidRDefault="00420570" w:rsidP="00420570">
            <w:pPr>
              <w:pStyle w:val="Table1"/>
              <w:tabs>
                <w:tab w:val="clear" w:pos="680"/>
                <w:tab w:val="left" w:pos="0"/>
                <w:tab w:val="left" w:pos="306"/>
              </w:tabs>
              <w:spacing w:after="60"/>
              <w:ind w:left="0" w:firstLine="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นายวินิจ แตงน้อย</w:t>
            </w:r>
          </w:p>
          <w:p w14:paraId="47961687" w14:textId="77777777" w:rsidR="00420570" w:rsidRPr="008D0DEC" w:rsidRDefault="00420570" w:rsidP="00420570">
            <w:pPr>
              <w:pStyle w:val="Table1"/>
              <w:numPr>
                <w:ilvl w:val="0"/>
                <w:numId w:val="46"/>
              </w:numPr>
              <w:tabs>
                <w:tab w:val="left" w:pos="589"/>
              </w:tabs>
              <w:spacing w:after="60"/>
              <w:ind w:left="0" w:firstLine="306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</w:t>
            </w:r>
          </w:p>
          <w:p w14:paraId="63EB0E76" w14:textId="77777777" w:rsidR="00420570" w:rsidRPr="008D0DEC" w:rsidRDefault="00420570" w:rsidP="00420570">
            <w:pPr>
              <w:pStyle w:val="Table1"/>
              <w:numPr>
                <w:ilvl w:val="0"/>
                <w:numId w:val="85"/>
              </w:numPr>
              <w:tabs>
                <w:tab w:val="left" w:pos="589"/>
              </w:tabs>
              <w:spacing w:after="60"/>
              <w:ind w:left="0" w:firstLine="306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กรรมการตรวจสอบ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6A167" w14:textId="2551DCE8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AD2C5" w14:textId="77777777" w:rsidR="00420570" w:rsidRPr="008D0DEC" w:rsidRDefault="00420570" w:rsidP="00420570">
            <w:pPr>
              <w:pStyle w:val="CellBody"/>
              <w:numPr>
                <w:ilvl w:val="0"/>
                <w:numId w:val="69"/>
              </w:numPr>
              <w:tabs>
                <w:tab w:val="left" w:pos="227"/>
              </w:tabs>
              <w:spacing w:after="60"/>
              <w:ind w:left="226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วิศวกรรมศาสตร์บัณฑิต สาขาวิศวกรรมเครื่องกล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,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ม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หาวิทยาลัยเกษตรศาสตร์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34AE0D" w14:textId="27E8BE64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0.005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60483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E7DCA0" w14:textId="07286632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7A117" w14:textId="5CEAA44B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 และกรรมการตรวจสอบ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          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BBEDAF" w14:textId="70B9909C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(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มหาชน)</w:t>
            </w:r>
          </w:p>
        </w:tc>
      </w:tr>
      <w:tr w:rsidR="00420570" w:rsidRPr="008D0DEC" w14:paraId="036E2B0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0DFF5" w14:textId="649ACD4B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60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6CAC45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09706A" w14:textId="77777777" w:rsidR="00CE4912" w:rsidRPr="008D0DEC" w:rsidRDefault="00420570" w:rsidP="00420570">
            <w:pPr>
              <w:pStyle w:val="CellBody"/>
              <w:numPr>
                <w:ilvl w:val="0"/>
                <w:numId w:val="70"/>
              </w:numPr>
              <w:tabs>
                <w:tab w:val="left" w:pos="229"/>
              </w:tabs>
              <w:spacing w:after="60"/>
              <w:ind w:left="229" w:hanging="229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วิทยาศาสตร์มหาบัณฑิต สาขาวิศวกรรมอุตสาหการ</w:t>
            </w:r>
          </w:p>
          <w:p w14:paraId="3119ACFB" w14:textId="19ED97A0" w:rsidR="00420570" w:rsidRPr="008D0DEC" w:rsidRDefault="00420570" w:rsidP="00CE4912">
            <w:pPr>
              <w:pStyle w:val="CellBody"/>
              <w:tabs>
                <w:tab w:val="left" w:pos="229"/>
              </w:tabs>
              <w:spacing w:after="60"/>
              <w:ind w:left="229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ม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หาวิทยาลัยเท็กซัส (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University of Texas at Arlington) </w:t>
            </w:r>
            <w:r w:rsidR="00CE4912"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ประเทศ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สหรัฐอเมริกา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DF1D3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0300EC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72C56" w14:textId="2FCA2D71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CA779" w14:textId="7EB6A53C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 และกรรมการตรวจสอบ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           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1AAB1" w14:textId="2BD6A593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</w:p>
        </w:tc>
      </w:tr>
      <w:tr w:rsidR="00420570" w:rsidRPr="008D0DEC" w14:paraId="00E26CD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6A15C" w14:textId="3248BF10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192821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54E6F" w14:textId="4668F2A0" w:rsidR="00420570" w:rsidRPr="008D0DEC" w:rsidRDefault="00CE4912" w:rsidP="00CE4912">
            <w:pPr>
              <w:pStyle w:val="CellBody"/>
              <w:numPr>
                <w:ilvl w:val="0"/>
                <w:numId w:val="70"/>
              </w:numPr>
              <w:tabs>
                <w:tab w:val="left" w:pos="22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หลักสูตร</w:t>
            </w:r>
            <w:r w:rsidR="0042057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Senior Executive Development Program</w:t>
            </w:r>
            <w:r w:rsidR="00420570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42057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–</w:t>
            </w:r>
            <w:r w:rsidR="00420570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42057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1, </w:t>
            </w:r>
            <w:r w:rsidR="00420570"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</w:r>
            <w:r w:rsidR="0042057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GE Co., Ltd.</w:t>
            </w:r>
            <w:r w:rsidR="00420570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ประเทศ</w:t>
            </w:r>
            <w:r w:rsidR="00420570"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สหรัฐอเมริกา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EC701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51A32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A3A930" w14:textId="77777777" w:rsidR="00420570" w:rsidRPr="008D0DEC" w:rsidRDefault="00420570" w:rsidP="00420570">
            <w:pPr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</w:rPr>
              <w:t>2552 - 2554</w:t>
            </w:r>
          </w:p>
          <w:p w14:paraId="20AAF025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B7835" w14:textId="4A68C0BC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ประธานคณะกรรมการ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F6F02" w14:textId="2740605C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กัลฟ์อิเล็คตริก จำกัด 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(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  <w:lang w:bidi="th-TH"/>
              </w:rPr>
              <w:t>มหาชน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)</w:t>
            </w:r>
          </w:p>
        </w:tc>
      </w:tr>
      <w:tr w:rsidR="00420570" w:rsidRPr="008D0DEC" w14:paraId="6644B62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5D756" w14:textId="6F2D4A6B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2BB50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68AC77" w14:textId="429ADFE2" w:rsidR="00420570" w:rsidRPr="008D0DEC" w:rsidRDefault="00CE4912" w:rsidP="00420570">
            <w:pPr>
              <w:pStyle w:val="CellBody"/>
              <w:numPr>
                <w:ilvl w:val="0"/>
                <w:numId w:val="68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="0042057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Advanced Management Program </w:t>
            </w:r>
            <w:r w:rsidR="00420570"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โรงเรียนธุรกิจมหาวิทยาลัยฮาร์วาร์ด</w:t>
            </w:r>
            <w:r w:rsidR="0042057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(Harvard Business School)</w:t>
            </w:r>
            <w:r w:rsidR="00420570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ประเทศ</w:t>
            </w:r>
            <w:r w:rsidR="00420570"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สหรัฐอเมริกา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AD1C7F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B0C5D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A49B4" w14:textId="77777777" w:rsidR="00420570" w:rsidRPr="008D0DEC" w:rsidRDefault="00420570" w:rsidP="00420570">
            <w:pPr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</w:rPr>
              <w:t>2551 - 2554</w:t>
            </w:r>
          </w:p>
          <w:p w14:paraId="77863445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3CBAA0" w14:textId="77777777" w:rsidR="00420570" w:rsidRPr="008D0DEC" w:rsidRDefault="00420570" w:rsidP="00420570">
            <w:pPr>
              <w:pStyle w:val="CellBody"/>
              <w:spacing w:after="60"/>
              <w:ind w:left="-89" w:right="-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 และ</w:t>
            </w:r>
          </w:p>
          <w:p w14:paraId="729033A0" w14:textId="19566A67" w:rsidR="00420570" w:rsidRPr="008D0DEC" w:rsidRDefault="00420570" w:rsidP="00420570">
            <w:pPr>
              <w:pStyle w:val="CellBody"/>
              <w:spacing w:after="60"/>
              <w:ind w:left="-89" w:right="-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196502" w14:textId="76E4BAD8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ผลิตไฟฟ้า จำกัด 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(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  <w:lang w:bidi="th-TH"/>
              </w:rPr>
              <w:t>มหาชน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)</w:t>
            </w:r>
          </w:p>
        </w:tc>
      </w:tr>
      <w:tr w:rsidR="00420570" w:rsidRPr="008D0DEC" w14:paraId="2EFBEA0E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CA106" w14:textId="6A03208D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8A5F7D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DFF12" w14:textId="6B78D946" w:rsidR="00420570" w:rsidRPr="008D0DEC" w:rsidRDefault="00420570" w:rsidP="00CE4912">
            <w:pPr>
              <w:pStyle w:val="CellBody"/>
              <w:numPr>
                <w:ilvl w:val="0"/>
                <w:numId w:val="68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หลักสูตรผู้บริหารระดับสูง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(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Senior Executive Program)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สถาบันบัณฑิตบริหารธุรกิจศศินทร์แห่งจุฬาลงกรณ์มหาวิทยาลัย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F4C61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1E753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A8AB8" w14:textId="77777777" w:rsidR="00420570" w:rsidRPr="008D0DEC" w:rsidRDefault="00420570" w:rsidP="00420570">
            <w:pPr>
              <w:contextualSpacing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</w:rPr>
              <w:t>2551 – 2554</w:t>
            </w:r>
          </w:p>
          <w:p w14:paraId="38E43CEF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2783D" w14:textId="33AF8441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1C0AB" w14:textId="2A059846" w:rsidR="00420570" w:rsidRPr="008D0DEC" w:rsidRDefault="00420570" w:rsidP="00420570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บีแอลซีพี เพาเวอร์ จำกัด</w:t>
            </w:r>
          </w:p>
          <w:p w14:paraId="24CB86B7" w14:textId="1C1B9A82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420570" w:rsidRPr="008D0DEC" w14:paraId="069AE39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4EF12F" w14:textId="6562D894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87403D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8256D" w14:textId="16345170" w:rsidR="00420570" w:rsidRPr="008D0DEC" w:rsidRDefault="00420570" w:rsidP="00420570">
            <w:pPr>
              <w:pStyle w:val="CellBody"/>
              <w:numPr>
                <w:ilvl w:val="0"/>
                <w:numId w:val="68"/>
              </w:numPr>
              <w:tabs>
                <w:tab w:val="left" w:pos="227"/>
              </w:tabs>
              <w:spacing w:after="60"/>
              <w:ind w:left="227" w:hanging="227"/>
              <w:jc w:val="both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หลักสูตรหลักประจำวิทยาลัยการทัพบก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สถาบันวิชาการทหารบกชั้นสูง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808218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B8EBD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FAF17" w14:textId="3BA02F1B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2550 - 2551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CFBAC" w14:textId="017B6736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รองผู้ว่าการการไฟฟ้าฝ่ายผลิตแห่งประเทศไทย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6FA1B1" w14:textId="20076525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การไฟฟ้าฝ่ายผลิตแห่งประเทศไทย</w:t>
            </w:r>
          </w:p>
        </w:tc>
      </w:tr>
      <w:tr w:rsidR="00420570" w:rsidRPr="008D0DEC" w14:paraId="4181204B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9B4A0" w14:textId="790BCE89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354BD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469ED2" w14:textId="1DBE2C6E" w:rsidR="00420570" w:rsidRPr="008D0DEC" w:rsidRDefault="00420570" w:rsidP="00420570">
            <w:pPr>
              <w:pStyle w:val="CellBody"/>
              <w:numPr>
                <w:ilvl w:val="0"/>
                <w:numId w:val="68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หลักสูตรผู้บริหารระดับสูง</w:t>
            </w:r>
            <w:r w:rsidR="00CE4912"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(วตท.)            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รุ่น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8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สถาบันวิทยาลัยตลาดทุน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478EB2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3A032D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8BE40" w14:textId="6A61787D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2549 - 2551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75C1D" w14:textId="33807DD4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5AD95" w14:textId="0A931CAC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บริษัท ผลิตไฟฟ้าราชบุรี โฮลดิ้ง จำกัด (มหาชน)</w:t>
            </w:r>
          </w:p>
        </w:tc>
      </w:tr>
      <w:tr w:rsidR="00420570" w:rsidRPr="008D0DEC" w14:paraId="757DBA2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BE22" w14:textId="6330FA72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ACC82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6CDF" w14:textId="77777777" w:rsidR="00420570" w:rsidRPr="008D0DEC" w:rsidRDefault="00420570" w:rsidP="00420570">
            <w:pPr>
              <w:pStyle w:val="CellBody"/>
              <w:numPr>
                <w:ilvl w:val="0"/>
                <w:numId w:val="68"/>
              </w:numPr>
              <w:tabs>
                <w:tab w:val="left" w:pos="106"/>
              </w:tabs>
              <w:spacing w:after="60"/>
              <w:ind w:left="227" w:hanging="1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Director Certification Program (DCP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) 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67/2548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>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7217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2B659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2D93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357E9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07B0E" w14:textId="347E0FCD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420570" w:rsidRPr="008D0DEC" w14:paraId="3A1457EC" w14:textId="77777777" w:rsidTr="00B07D64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A8FDB2" w14:textId="523E20D3" w:rsidR="00420570" w:rsidRPr="008D0DEC" w:rsidRDefault="00420570" w:rsidP="00420570">
            <w:pPr>
              <w:pStyle w:val="Table1"/>
              <w:tabs>
                <w:tab w:val="clear" w:pos="680"/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นายสันติ บุญประคับ</w:t>
            </w:r>
          </w:p>
          <w:p w14:paraId="7FF29B1C" w14:textId="00A645FC" w:rsidR="00420570" w:rsidRPr="008D0DEC" w:rsidRDefault="00420570" w:rsidP="00420570">
            <w:pPr>
              <w:pStyle w:val="Table1"/>
              <w:numPr>
                <w:ilvl w:val="0"/>
                <w:numId w:val="68"/>
              </w:numPr>
              <w:tabs>
                <w:tab w:val="left" w:pos="447"/>
                <w:tab w:val="left" w:pos="589"/>
              </w:tabs>
              <w:spacing w:after="60"/>
              <w:ind w:left="1014" w:hanging="56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5899E" w14:textId="33E8F41C" w:rsidR="00420570" w:rsidRPr="008D0DEC" w:rsidDel="005A1EDE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D4366" w14:textId="31B4C660" w:rsidR="00420570" w:rsidRPr="008D0DEC" w:rsidRDefault="00420570" w:rsidP="00420570">
            <w:pPr>
              <w:pStyle w:val="CellBody"/>
              <w:numPr>
                <w:ilvl w:val="0"/>
                <w:numId w:val="68"/>
              </w:numPr>
              <w:tabs>
                <w:tab w:val="left" w:pos="272"/>
              </w:tabs>
              <w:spacing w:after="60"/>
              <w:ind w:left="271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วิทยาศาสตรบัณฑิต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สาขาสถิติศาสตร์ มหาวิทยาลัยรามคำแหง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F6117" w14:textId="7024E4AA" w:rsidR="00420570" w:rsidRPr="008D0DEC" w:rsidDel="004B4C6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0.005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7CA2AC" w14:textId="50C2D1A5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7968DD" w14:textId="12323141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B8D1F4" w14:textId="396BDA9F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B7E97" w14:textId="7DC6E4A2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(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มหาชน)</w:t>
            </w:r>
          </w:p>
        </w:tc>
      </w:tr>
      <w:tr w:rsidR="00420570" w:rsidRPr="008D0DEC" w14:paraId="3D652C2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F43B6" w14:textId="12C8CF90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59EAC" w14:textId="0160E9A2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64E222" w14:textId="390B4DE4" w:rsidR="00420570" w:rsidRPr="008D0DEC" w:rsidRDefault="00420570" w:rsidP="00420570">
            <w:pPr>
              <w:pStyle w:val="CellBody"/>
              <w:numPr>
                <w:ilvl w:val="0"/>
                <w:numId w:val="68"/>
              </w:numPr>
              <w:tabs>
                <w:tab w:val="left" w:pos="271"/>
              </w:tabs>
              <w:spacing w:after="60"/>
              <w:ind w:left="271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รัฐประศาสนศาสตรมหาบัณฑิต  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การจัดการภาครัฐและเอกชน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,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สถาบันบัณฑิตพัฒนบริหารศาสตร์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40E49" w14:textId="4A35B39D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E501DB" w14:textId="41959846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84E170" w14:textId="22FF9065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945FA" w14:textId="77777777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8E5BD1" w14:textId="30DD2F69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</w:t>
            </w:r>
          </w:p>
        </w:tc>
      </w:tr>
      <w:tr w:rsidR="00420570" w:rsidRPr="008D0DEC" w14:paraId="5D45D2C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5BBC17" w14:textId="5E404A91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BBC15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7B6A0A" w14:textId="175AF7AE" w:rsidR="00420570" w:rsidRPr="008D0DEC" w:rsidRDefault="00420570" w:rsidP="00420570">
            <w:pPr>
              <w:pStyle w:val="CellBody"/>
              <w:numPr>
                <w:ilvl w:val="0"/>
                <w:numId w:val="71"/>
              </w:numPr>
              <w:tabs>
                <w:tab w:val="left" w:pos="271"/>
              </w:tabs>
              <w:spacing w:after="60"/>
              <w:ind w:left="271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Director Accreditation Program (DAP)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รุ่น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131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9FD794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1E095A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9B190" w14:textId="17DC8CB4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 xml:space="preserve">2560 –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FDC27F" w14:textId="030E9B9A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อนุกรรมการในคณะอนุกรรมการตรวจสอบและประเมินผล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1B4C2B" w14:textId="62741DFD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สำนักงานกองทุนวิจัยทางการเกษตร</w:t>
            </w:r>
          </w:p>
        </w:tc>
      </w:tr>
      <w:tr w:rsidR="00420570" w:rsidRPr="008D0DEC" w14:paraId="68E0967C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40F3B" w14:textId="0069A9FB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93CB3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A78F2" w14:textId="31E48FA9" w:rsidR="00420570" w:rsidRPr="008D0DEC" w:rsidRDefault="00CE4912" w:rsidP="00CE4912">
            <w:pPr>
              <w:pStyle w:val="CellBody"/>
              <w:numPr>
                <w:ilvl w:val="0"/>
                <w:numId w:val="71"/>
              </w:numPr>
              <w:tabs>
                <w:tab w:val="left" w:pos="271"/>
              </w:tabs>
              <w:spacing w:after="60"/>
              <w:ind w:left="271" w:hanging="270"/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หลักสูตร</w:t>
            </w:r>
            <w:r w:rsidRPr="008D0DEC">
              <w:rPr>
                <w:rFonts w:asciiTheme="minorBidi" w:hAnsiTheme="minorBidi" w:cstheme="minorBidi" w:hint="cs"/>
                <w:spacing w:val="10"/>
                <w:sz w:val="24"/>
                <w:szCs w:val="24"/>
                <w:cs/>
                <w:lang w:bidi="th-TH"/>
              </w:rPr>
              <w:t>นักบริหารระดับสูง (นบส.)</w:t>
            </w:r>
            <w:r w:rsidRPr="008D0DEC">
              <w:rPr>
                <w:rFonts w:asciiTheme="minorBidi" w:hAnsiTheme="minorBidi" w:cstheme="minorBidi"/>
                <w:spacing w:val="10"/>
                <w:sz w:val="24"/>
                <w:szCs w:val="24"/>
                <w:lang w:val="en-US" w:bidi="th-TH"/>
              </w:rPr>
              <w:t>:</w:t>
            </w:r>
            <w:r w:rsidRPr="008D0DEC">
              <w:rPr>
                <w:rFonts w:asciiTheme="minorBidi" w:hAnsiTheme="minorBidi" w:cstheme="minorBidi" w:hint="cs"/>
                <w:spacing w:val="10"/>
                <w:sz w:val="24"/>
                <w:szCs w:val="24"/>
                <w:cs/>
                <w:lang w:val="en-US" w:bidi="th-TH"/>
              </w:rPr>
              <w:t xml:space="preserve"> ผู้บริหารส่วนราชการ               รุ่น</w:t>
            </w:r>
            <w:r w:rsidRPr="008D0DEC">
              <w:rPr>
                <w:rFonts w:asciiTheme="minorBidi" w:hAnsiTheme="minorBidi" w:cstheme="minorBidi"/>
                <w:spacing w:val="10"/>
                <w:sz w:val="24"/>
                <w:szCs w:val="24"/>
                <w:lang w:val="en-US" w:bidi="th-TH"/>
              </w:rPr>
              <w:t xml:space="preserve"> 2</w:t>
            </w:r>
            <w:r w:rsidRPr="008D0DEC">
              <w:rPr>
                <w:rFonts w:asciiTheme="minorBidi" w:hAnsiTheme="minorBidi" w:cstheme="minorBidi" w:hint="cs"/>
                <w:spacing w:val="10"/>
                <w:sz w:val="24"/>
                <w:szCs w:val="24"/>
                <w:cs/>
                <w:lang w:val="en-US" w:bidi="th-TH"/>
              </w:rPr>
              <w:t xml:space="preserve"> สำนักงานคณะกรรมการข้าราชการพลเรือน (ก.พ.)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DE8E30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01C312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A5584A" w14:textId="28680676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38E50D" w14:textId="39CC9BF5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กรรมการผู้ทรงคุณวุฒิ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7F937" w14:textId="7987DD98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สำนักงานพัฒนาเศรษฐกิจจากฐานชีวภาพ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(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องค์การมหาชน)</w:t>
            </w:r>
          </w:p>
        </w:tc>
      </w:tr>
      <w:tr w:rsidR="00420570" w:rsidRPr="008D0DEC" w14:paraId="35A7D08B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9F548" w14:textId="16F052E1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383A7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1E75DB" w14:textId="3548FC74" w:rsidR="00420570" w:rsidRPr="008D0DEC" w:rsidRDefault="00CE4912" w:rsidP="00CE4912">
            <w:pPr>
              <w:pStyle w:val="CellBody"/>
              <w:numPr>
                <w:ilvl w:val="0"/>
                <w:numId w:val="71"/>
              </w:numPr>
              <w:tabs>
                <w:tab w:val="left" w:pos="271"/>
              </w:tabs>
              <w:spacing w:after="60"/>
              <w:ind w:left="271" w:hanging="270"/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หลักสูตร</w:t>
            </w:r>
            <w:r w:rsidRPr="008D0DEC">
              <w:rPr>
                <w:rFonts w:asciiTheme="minorBidi" w:hAnsiTheme="minorBidi" w:cstheme="minorBidi" w:hint="cs"/>
                <w:spacing w:val="10"/>
                <w:sz w:val="24"/>
                <w:szCs w:val="24"/>
                <w:cs/>
                <w:lang w:bidi="th-TH"/>
              </w:rPr>
              <w:t>นักบริหารระดับสูง (นบส.)</w:t>
            </w:r>
            <w:r w:rsidRPr="008D0DEC">
              <w:rPr>
                <w:rFonts w:asciiTheme="minorBidi" w:hAnsiTheme="minorBidi" w:cstheme="minorBidi"/>
                <w:spacing w:val="10"/>
                <w:sz w:val="24"/>
                <w:szCs w:val="24"/>
                <w:lang w:val="en-US" w:bidi="th-TH"/>
              </w:rPr>
              <w:t>:</w:t>
            </w:r>
            <w:r w:rsidRPr="008D0DEC">
              <w:rPr>
                <w:rFonts w:asciiTheme="minorBidi" w:hAnsiTheme="minorBidi" w:cstheme="minorBidi" w:hint="cs"/>
                <w:spacing w:val="10"/>
                <w:sz w:val="24"/>
                <w:szCs w:val="24"/>
                <w:cs/>
                <w:lang w:val="en-US" w:bidi="th-TH"/>
              </w:rPr>
              <w:t xml:space="preserve"> ผู้นำมีวิสัยทัศน์และคุณธรรม สำนักงานคณะกรรมการข้าราชการพลเรือน (ก.พ.)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9C4ABF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EC4259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BA3CAD" w14:textId="4C09C92E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6ABB7" w14:textId="2E77B7CA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เลขาธิการ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6506B" w14:textId="41D27E33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สำนัก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งาน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นโยบายและแผนทรัพยากรธรรมชาติและสิ่งแวดล้อม</w:t>
            </w:r>
          </w:p>
        </w:tc>
      </w:tr>
      <w:tr w:rsidR="00420570" w:rsidRPr="008D0DEC" w14:paraId="0BF846B4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F83CC4" w14:textId="37D1A3CA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FDDA2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264CB2" w14:textId="31064777" w:rsidR="00420570" w:rsidRPr="008D0DEC" w:rsidRDefault="00420570" w:rsidP="00420570">
            <w:pPr>
              <w:pStyle w:val="CellBody"/>
              <w:numPr>
                <w:ilvl w:val="0"/>
                <w:numId w:val="99"/>
              </w:numPr>
              <w:tabs>
                <w:tab w:val="num" w:pos="271"/>
              </w:tabs>
              <w:spacing w:after="60"/>
              <w:ind w:left="271" w:hanging="27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หลักสูตร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การบริหารเศรษฐกิจสาธารณะ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สำหรับนักบริหารระดับสูง รุ่น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3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สถาบันพระปกเกล้า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592606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49A76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765219" w14:textId="12B40586" w:rsidR="00420570" w:rsidRPr="008D0DEC" w:rsidRDefault="00CE4912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2553 -2554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384985" w14:textId="1F449AE2" w:rsidR="00420570" w:rsidRPr="008D0DEC" w:rsidRDefault="00CE4912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ผู้ตรวจราชการ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95540" w14:textId="25F6823B" w:rsidR="00420570" w:rsidRPr="008D0DEC" w:rsidRDefault="00CE4912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กระทรวงทรัพยากรธรรมชาติและสิ่งแวดล้อม</w:t>
            </w:r>
          </w:p>
        </w:tc>
      </w:tr>
      <w:tr w:rsidR="00420570" w:rsidRPr="008D0DEC" w14:paraId="5220F368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BD21AF" w14:textId="26583FFB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C21C8D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E2F3A" w14:textId="2C474EA3" w:rsidR="00420570" w:rsidRPr="008D0DEC" w:rsidRDefault="00420570" w:rsidP="00420570">
            <w:pPr>
              <w:pStyle w:val="CellBody"/>
              <w:numPr>
                <w:ilvl w:val="0"/>
                <w:numId w:val="99"/>
              </w:numPr>
              <w:tabs>
                <w:tab w:val="left" w:pos="301"/>
              </w:tabs>
              <w:spacing w:after="60"/>
              <w:ind w:left="271" w:hanging="27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Economics for Natural Resource Management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มหาวิทยาลัยแห่งรัฐโอเรกอน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(Oregon State University)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ประเทศสหรัฐอเมริกา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6B463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731E84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6A503" w14:textId="7CEED8C3" w:rsidR="00420570" w:rsidRPr="008D0DEC" w:rsidRDefault="00CE4912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2552 - 2553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5560F" w14:textId="71FEAE0B" w:rsidR="00420570" w:rsidRPr="008D0DEC" w:rsidRDefault="00CE4912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รองเลขาธิการ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33B90" w14:textId="5267C9EA" w:rsidR="00420570" w:rsidRPr="008D0DEC" w:rsidRDefault="00CE4912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สำนักงานนโยบายและแผนทรัพยากรธรรมชาติและสิ่งแวดล้อม</w:t>
            </w:r>
          </w:p>
        </w:tc>
      </w:tr>
      <w:tr w:rsidR="00CE4912" w:rsidRPr="008D0DEC" w14:paraId="1FF14921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82BA2C" w14:textId="77777777" w:rsidR="00CE4912" w:rsidRPr="008D0DEC" w:rsidRDefault="00CE4912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D0685" w14:textId="77777777" w:rsidR="00CE4912" w:rsidRPr="008D0DEC" w:rsidRDefault="00CE4912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6002AA" w14:textId="77777777" w:rsidR="00CE4912" w:rsidRPr="008D0DEC" w:rsidRDefault="00CE4912" w:rsidP="00CE4912">
            <w:pPr>
              <w:pStyle w:val="CellBody"/>
              <w:tabs>
                <w:tab w:val="left" w:pos="301"/>
              </w:tabs>
              <w:spacing w:after="60"/>
              <w:ind w:left="271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5338C1" w14:textId="77777777" w:rsidR="00CE4912" w:rsidRPr="008D0DEC" w:rsidRDefault="00CE4912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B52DD6" w14:textId="77777777" w:rsidR="00CE4912" w:rsidRPr="008D0DEC" w:rsidRDefault="00CE4912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C4FE6" w14:textId="40B3A6A8" w:rsidR="00CE4912" w:rsidRPr="008D0DEC" w:rsidDel="00A528E7" w:rsidRDefault="00CE4912" w:rsidP="00CE4912">
            <w:pPr>
              <w:pStyle w:val="CellBody"/>
              <w:spacing w:after="60"/>
              <w:ind w:firstLine="2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2552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81E646" w14:textId="0D49EF1E" w:rsidR="00CE4912" w:rsidRPr="008D0DEC" w:rsidDel="00A528E7" w:rsidRDefault="00CE4912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รองอธิบดี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6BDC5B" w14:textId="10C0383C" w:rsidR="00CE4912" w:rsidRPr="008D0DEC" w:rsidDel="00A528E7" w:rsidRDefault="00CE4912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กรมทรัพยากรธรณี</w:t>
            </w:r>
          </w:p>
        </w:tc>
      </w:tr>
      <w:tr w:rsidR="00420570" w:rsidRPr="008D0DEC" w14:paraId="5D33A154" w14:textId="77777777" w:rsidTr="00B07D64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E76482" w14:textId="687C18FB" w:rsidR="00420570" w:rsidRPr="008D0DEC" w:rsidRDefault="00420570" w:rsidP="00420570">
            <w:pPr>
              <w:pStyle w:val="Table1"/>
              <w:keepNext/>
              <w:tabs>
                <w:tab w:val="clear" w:pos="680"/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ดร. รวีพร คูหิรัญ</w:t>
            </w:r>
          </w:p>
          <w:p w14:paraId="1DA5E333" w14:textId="77777777" w:rsidR="00420570" w:rsidRPr="008D0DEC" w:rsidRDefault="00420570" w:rsidP="00420570">
            <w:pPr>
              <w:pStyle w:val="Table1"/>
              <w:numPr>
                <w:ilvl w:val="0"/>
                <w:numId w:val="46"/>
              </w:numPr>
              <w:tabs>
                <w:tab w:val="left" w:pos="360"/>
                <w:tab w:val="left" w:pos="589"/>
              </w:tabs>
              <w:spacing w:after="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</w:t>
            </w:r>
          </w:p>
          <w:p w14:paraId="095552D8" w14:textId="0B60DA5D" w:rsidR="00420570" w:rsidRPr="008D0DEC" w:rsidRDefault="00420570" w:rsidP="00420570">
            <w:pPr>
              <w:pStyle w:val="Table1"/>
              <w:numPr>
                <w:ilvl w:val="0"/>
                <w:numId w:val="46"/>
              </w:numPr>
              <w:tabs>
                <w:tab w:val="left" w:pos="360"/>
                <w:tab w:val="left" w:pos="589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กรรมการตรวจสอบ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7D128" w14:textId="63D514A8" w:rsidR="00420570" w:rsidRPr="008D0DEC" w:rsidDel="005A1EDE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FB736" w14:textId="6A6F0558" w:rsidR="00420570" w:rsidRPr="008D0DEC" w:rsidRDefault="00420570" w:rsidP="00420570">
            <w:pPr>
              <w:pStyle w:val="CellBody"/>
              <w:numPr>
                <w:ilvl w:val="0"/>
                <w:numId w:val="46"/>
              </w:numPr>
              <w:tabs>
                <w:tab w:val="left" w:pos="271"/>
              </w:tabs>
              <w:spacing w:after="60"/>
              <w:ind w:left="271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บัญชีบัณฑิต สาขาบัญชี จุฬาลงกรณ์มหาวิทยาลัย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457A0" w14:textId="72BA01D4" w:rsidR="00420570" w:rsidRPr="008D0DEC" w:rsidDel="004B4C6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0.005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27A22" w14:textId="23E1B97D" w:rsidR="00420570" w:rsidRPr="008D0DEC" w:rsidRDefault="00C803BE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41822" w14:textId="309D4D8C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EA984" w14:textId="19246E8D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 และกรรมการตรวจสอบ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2A0CA2" w14:textId="6FCB6204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(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มหาชน)</w:t>
            </w:r>
          </w:p>
        </w:tc>
      </w:tr>
      <w:tr w:rsidR="00420570" w:rsidRPr="008D0DEC" w14:paraId="1141959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8FD2E" w14:textId="4A9C633E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D5B0FD" w14:textId="2497B6DA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3CD99" w14:textId="6B4E983E" w:rsidR="00420570" w:rsidRPr="008D0DEC" w:rsidRDefault="00420570" w:rsidP="00420570">
            <w:pPr>
              <w:pStyle w:val="CellBody"/>
              <w:numPr>
                <w:ilvl w:val="0"/>
                <w:numId w:val="46"/>
              </w:numPr>
              <w:tabs>
                <w:tab w:val="left" w:pos="271"/>
              </w:tabs>
              <w:spacing w:after="60"/>
              <w:ind w:left="271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นิติศาสตรบัณฑิต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สาขานิติศาสตร์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มหาวิทยาลัยรามคำแหง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2351CD" w14:textId="41337491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0622E6" w14:textId="6E0BA3D5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5D475" w14:textId="4F991551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44C92" w14:textId="77777777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 และกรรมการตรวจสอบ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A3C21" w14:textId="5B1A3DF4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</w:p>
        </w:tc>
      </w:tr>
      <w:tr w:rsidR="00420570" w:rsidRPr="008D0DEC" w14:paraId="72A560E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143592" w14:textId="2E17D957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7DD9B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D6CA9" w14:textId="18C7B068" w:rsidR="00420570" w:rsidRPr="008D0DEC" w:rsidRDefault="00420570" w:rsidP="00420570">
            <w:pPr>
              <w:pStyle w:val="CellBody"/>
              <w:numPr>
                <w:ilvl w:val="0"/>
                <w:numId w:val="71"/>
              </w:numPr>
              <w:tabs>
                <w:tab w:val="left" w:pos="360"/>
              </w:tabs>
              <w:spacing w:after="60"/>
              <w:ind w:left="226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บริหารธุรกิจมหาบัณฑิต สาขาบัญชี มหาวิทยาลัยเซ็นทรัลมิชิแกน (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Central Michigan University)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ประเทศ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สหรัฐอเมริกา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E51B5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B15D15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C9752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5CA1B" w14:textId="77777777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กรรมการสภามหาวิทยาลัยผู้ทรงคุณวุฒิ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732D1" w14:textId="1C0605C3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มหาวิทยาลัยศรีนครินทร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วิโรฒ</w:t>
            </w:r>
          </w:p>
        </w:tc>
      </w:tr>
      <w:tr w:rsidR="00420570" w:rsidRPr="008D0DEC" w14:paraId="62A04192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45E9B" w14:textId="2C0D79CA" w:rsidR="00420570" w:rsidRPr="008D0DEC" w:rsidRDefault="00420570" w:rsidP="00420570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E398C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29684" w14:textId="5AFEEF8C" w:rsidR="00420570" w:rsidRPr="008D0DEC" w:rsidRDefault="00420570" w:rsidP="00420570">
            <w:pPr>
              <w:pStyle w:val="CellBody"/>
              <w:numPr>
                <w:ilvl w:val="0"/>
                <w:numId w:val="71"/>
              </w:numPr>
              <w:tabs>
                <w:tab w:val="left" w:pos="360"/>
              </w:tabs>
              <w:spacing w:after="60"/>
              <w:ind w:left="226" w:hanging="270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ปริญญาดุษฎีบัณฑิต สาขารัฐประศาสนศาสตร์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ab/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มหาวิทยาลัยอีสเทิร์นเอเซีย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34F397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18CB9" w14:textId="77777777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3056C6" w14:textId="2FD05B54" w:rsidR="00420570" w:rsidRPr="008D0DEC" w:rsidRDefault="00420570" w:rsidP="00420570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2550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3A041" w14:textId="77777777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กรรมการกำกับ ติดตาม ตรวจสอบ และประเมินผลการปฏิบัติงาน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</w:p>
          <w:p w14:paraId="057DB1F1" w14:textId="7A90F0D1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200D05" w14:textId="5A57091D" w:rsidR="00420570" w:rsidRPr="008D0DEC" w:rsidRDefault="00420570" w:rsidP="00420570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rtl/>
                <w:cs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สำนักงานคณะกรรมการกิจการกระจายเสียงกิจการโทรทัศน์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และกิจการโทรคมนาคมแห่งชาติ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(กสทช.)</w:t>
            </w:r>
          </w:p>
        </w:tc>
      </w:tr>
      <w:tr w:rsidR="004349BD" w:rsidRPr="008D0DEC" w14:paraId="0AF05451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06631" w14:textId="124CB30E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5D2BB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2AAA7" w14:textId="0E3EC2C9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หลักสูตรผู้บริหารกระบวนการยุติธรรมระดับสูง (บ.ย.ส.)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รุ่นที่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14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วิทยาลัยการยุติธรรม สถาบันพัฒนาข้าราชการฝ่ายตุลาการศาลยุติธรรม สำนักงานศาลยุติธรรม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3991B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843D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07770" w14:textId="647EAAFB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2554 – 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2CAB8" w14:textId="3E8BE41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กรรมการผู้ทรงคุณวุฒิในคณะกรรมการคดีพิเศษ 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47D62E" w14:textId="06BE4F7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กรมสอบสวนคดีพิเศษ</w:t>
            </w:r>
          </w:p>
        </w:tc>
      </w:tr>
      <w:tr w:rsidR="004349BD" w:rsidRPr="008D0DEC" w14:paraId="2A235AE4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DF6458" w14:textId="09547923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9514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09578" w14:textId="64286B0B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หลักสูตรผู้บริหารระดับสูงด้านการค้าและการพาณิชย์ 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(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TEPCoT 4)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หอการค้าแห่งประเทศไทยร่วมกับกระทรวงพาณิชย์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82F3A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CA76C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BAF27" w14:textId="5EDD5AE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D718E" w14:textId="5FF058F5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กรรมการอิสระ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และ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กรรมการตรวจสอบ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8A426E" w14:textId="49491DF2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rtl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พีทีที โกลบอล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เคมิคอล จำกัด (มหาชน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)</w:t>
            </w:r>
          </w:p>
        </w:tc>
      </w:tr>
      <w:tr w:rsidR="004349BD" w:rsidRPr="008D0DEC" w14:paraId="4EA883E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2AA02" w14:textId="62853DDD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20C5A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4B509E" w14:textId="22B4AB9A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หลักสูตรผู้บริหารระดับสูง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(วตท.)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           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รุ่นที่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สถาบันวิทยาการตลาดทุน 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072A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C0FF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C7A1F" w14:textId="012E83A5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5F4EA" w14:textId="06D491E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ที่ปรึกษาคณะกรรมการตรวจสอบ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1A65F" w14:textId="083D708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การบินไทย จำกัด (มหาชน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)</w:t>
            </w:r>
          </w:p>
        </w:tc>
      </w:tr>
      <w:tr w:rsidR="004349BD" w:rsidRPr="008D0DEC" w14:paraId="0451BC6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8CBEC" w14:textId="27258354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13ED8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8B66B9" w14:textId="47DC7181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หลักสูตรการตรวจเงินแผ่นดิน (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The International Auditor’s Fellowship Program)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สำนักงานตรวจเงินแผ่นดิน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ประเทศ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สหรัฐอเมริกา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0A08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4AFBE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FF60F" w14:textId="7EFE60AB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2543 - 2549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F8F91" w14:textId="7FCF721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กรรมการตรวจเงินแผ่นดิน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 </w:t>
            </w:r>
            <w:r w:rsidRPr="008D0DEC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(คตง.)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379BA" w14:textId="662ADDC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สำนักงานตรวจเงินแผ่นดิน</w:t>
            </w:r>
          </w:p>
        </w:tc>
      </w:tr>
      <w:tr w:rsidR="004349BD" w:rsidRPr="008D0DEC" w14:paraId="296032D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B64BA2" w14:textId="57EA52CD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05BD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514191" w14:textId="2C243532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Audit of Computer System, Kingston Polytechnic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ประเทศอังกฤษ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4D436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067B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7BD63" w14:textId="04197D6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933A4" w14:textId="1B6A33E6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EE8A8" w14:textId="5455B600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</w:tr>
      <w:tr w:rsidR="004349BD" w:rsidRPr="008D0DEC" w14:paraId="5FB185D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8B830D" w14:textId="667CB434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F69D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CD220" w14:textId="3A5490A7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หลักสูตร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การตรวจสอบภายใน และการตรวจสอบโดยใช้คอมพิวเตอร์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,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สำนักงานการตรวจเงินแผ่นดิน ประเทศอังกฤษ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15C7C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CFE7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DA324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C6D575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7CE49" w14:textId="665F062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</w:tr>
      <w:tr w:rsidR="004349BD" w:rsidRPr="008D0DEC" w14:paraId="6E13814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828E0" w14:textId="610A6203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4F3D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A559E" w14:textId="68E4539E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หลักสูตร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การตรวจสอบการจัดซื้อจัดจ้าง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สำนักงานตรวจเงินแผ่นดิน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ประเทศเกาหลี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36D2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B0754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0BA8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19A2D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479DB" w14:textId="0D0A592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</w:tr>
      <w:tr w:rsidR="004349BD" w:rsidRPr="008D0DEC" w14:paraId="2DEAB8F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45065" w14:textId="45EC15BA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9D226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DE963" w14:textId="77B6CB99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หลักสูตรป้องกันราชอาณาจักร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(วปอ.) รุ่นที่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38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วิทยาลัยป้องกันราชอาณาจักร 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2F739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29F8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5DF96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66ABD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9D204" w14:textId="1CECDD2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</w:tr>
      <w:tr w:rsidR="004349BD" w:rsidRPr="008D0DEC" w14:paraId="27CDF6BA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C5FF6C" w14:textId="2F16E8C7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E48E1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2C5A4D" w14:textId="7A45A5BF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Director Accreditation Program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(DAP)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94/2555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>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13A8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7F1ED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FEB9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EAC05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A0852" w14:textId="1B0522D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</w:tr>
      <w:tr w:rsidR="004349BD" w:rsidRPr="008D0DEC" w14:paraId="71C0C1A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EF53E" w14:textId="487065FB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323C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D0D52D" w14:textId="0BFD7130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Director Certification Program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(DCP)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155/2555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>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8EDC3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20A2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6C8FE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85B10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A7B15" w14:textId="3671D7C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</w:tr>
      <w:tr w:rsidR="004349BD" w:rsidRPr="008D0DEC" w14:paraId="23DE98D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D1E229" w14:textId="6FD4168B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E054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7C5798" w14:textId="3B952515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Audit Committee Program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38/2555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3938E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49228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F683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EF761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50A73" w14:textId="1CB53C3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rtl/>
                <w:cs/>
                <w:lang w:val="en-US" w:bidi="th-TH"/>
              </w:rPr>
            </w:pPr>
          </w:p>
        </w:tc>
      </w:tr>
      <w:tr w:rsidR="004349BD" w:rsidRPr="008D0DEC" w14:paraId="28D44208" w14:textId="77777777" w:rsidTr="00B07D64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3898C" w14:textId="30DACEB5" w:rsidR="004349BD" w:rsidRPr="008D0DEC" w:rsidRDefault="004349BD" w:rsidP="004349BD">
            <w:pPr>
              <w:pStyle w:val="Table1"/>
              <w:tabs>
                <w:tab w:val="clear" w:pos="680"/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นายสมหมาย ภาษี</w:t>
            </w:r>
          </w:p>
          <w:p w14:paraId="618099D9" w14:textId="77777777" w:rsidR="004349BD" w:rsidRPr="008D0DEC" w:rsidRDefault="004349BD" w:rsidP="004349BD">
            <w:pPr>
              <w:pStyle w:val="Table1"/>
              <w:numPr>
                <w:ilvl w:val="0"/>
                <w:numId w:val="89"/>
              </w:numPr>
              <w:tabs>
                <w:tab w:val="left" w:pos="720"/>
              </w:tabs>
              <w:spacing w:after="60"/>
              <w:ind w:left="742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</w:t>
            </w:r>
          </w:p>
          <w:p w14:paraId="1D9AF971" w14:textId="77777777" w:rsidR="004349BD" w:rsidRPr="008D0DEC" w:rsidRDefault="004349BD" w:rsidP="004349BD">
            <w:pPr>
              <w:pStyle w:val="Table1"/>
              <w:numPr>
                <w:ilvl w:val="0"/>
                <w:numId w:val="89"/>
              </w:numPr>
              <w:tabs>
                <w:tab w:val="left" w:pos="720"/>
              </w:tabs>
              <w:spacing w:after="60"/>
              <w:ind w:left="742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กรรมการตรวจสอบ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60353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73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5B480" w14:textId="77777777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เศรษฐ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ศาสตรบัณฑิต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(เกียรตินิยมดี)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สาขา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เศรษฐศาสตร์ ม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หาวิทยาลัย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ธรรมศาสตร์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A7D92" w14:textId="5058C714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0.005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0398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6BFB0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A5FF0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กรรมการอิสระ และกรรมการตรวจสอบ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F4199" w14:textId="7BCADF0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(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มหาชน)</w:t>
            </w:r>
          </w:p>
        </w:tc>
      </w:tr>
      <w:tr w:rsidR="004349BD" w:rsidRPr="008D0DEC" w14:paraId="0EF8CD5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F5F044" w14:textId="520DF05C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0F45D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F7C4C9" w14:textId="77777777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เศรษฐ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ศาสตร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มหา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บัณฑิต สาขา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เศรษฐศาสตร์ ม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หาวิทยาลัย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ธรรมศาสตร์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5583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5731C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1E088B" w14:textId="78DA1C3C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3AA77E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ประธานกรรมการและกรรมการอิสระ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38754D" w14:textId="07F4B69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บริษัท สายการบินนกแอร์ จำกัด (มหาชน)</w:t>
            </w:r>
          </w:p>
        </w:tc>
      </w:tr>
      <w:tr w:rsidR="004349BD" w:rsidRPr="008D0DEC" w14:paraId="2EB76D4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B19B6" w14:textId="56C2BDB5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464C6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E2432" w14:textId="4FC1797D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เศรษฐ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ศาสตร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มหา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บัณฑิต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สาขาการวางแผนและพัฒนา (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Planning and Development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) มหาวิทยาลัยแวนเดอร์บิลท์ (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Vanderbilt University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) ประเทศ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สหรัฐอเมริกา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EF7A0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8BBD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BB703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CCB589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D3497" w14:textId="108198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บริษัท อรุณสม จำกัด</w:t>
            </w:r>
          </w:p>
        </w:tc>
      </w:tr>
      <w:tr w:rsidR="004349BD" w:rsidRPr="008D0DEC" w14:paraId="5906BC6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92B1E" w14:textId="7C02BFB6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7F95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943C9D" w14:textId="77777777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นัก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บริหารระดับสูง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(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นบส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.)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หลักสูตรที่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วิทยาลัย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นักบริหาร สถาบันพัฒนาข้าราชการพลเรือน สำนักงาน ก.พ.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648F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8A4E8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F445D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2777F5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1D6B4" w14:textId="4DA6331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บริษัท ใสน้ำเย็น จำกัด</w:t>
            </w:r>
          </w:p>
        </w:tc>
      </w:tr>
      <w:tr w:rsidR="004349BD" w:rsidRPr="008D0DEC" w14:paraId="1669BE6E" w14:textId="77777777" w:rsidTr="004349BD">
        <w:trPr>
          <w:cantSplit/>
          <w:trHeight w:val="103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60BB0" w14:textId="42518D4A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B441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600897" w14:textId="020666A2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หลักสูตรป้องกันราชอาณาจักร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(วปอ.) รุ่นที่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37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วิทยาลัยป้องกันราชอาณาจักร 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6415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5F1E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D634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6CED9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A20D1" w14:textId="09133E8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บริษัท อันดามัน บีช สวีท จำกัด</w:t>
            </w:r>
          </w:p>
        </w:tc>
      </w:tr>
      <w:tr w:rsidR="004349BD" w:rsidRPr="008D0DEC" w14:paraId="356FC71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B46E4" w14:textId="7DF3B27C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9B9D3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EB9269" w14:textId="77777777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Director Accreditation Program (DAP)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59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/25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49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สมาคมส่งเสริมสถาบันกรรมการ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5CA5E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56E0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9E31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39FB8A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ประธานคณะกรรมการ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73C595" w14:textId="769CF1C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สำนักงานทรัพย์สินส่วนพระมหากษัตริย์</w:t>
            </w:r>
          </w:p>
        </w:tc>
      </w:tr>
      <w:tr w:rsidR="004349BD" w:rsidRPr="008D0DEC" w14:paraId="6674171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3473CD" w14:textId="02F470ED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B41C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20F11" w14:textId="77777777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Role of the Chairman Program (RCP)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รุ่นที่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9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2546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</w:p>
          <w:p w14:paraId="19278C58" w14:textId="71C803AE" w:rsidR="004349BD" w:rsidRPr="008D0DEC" w:rsidRDefault="004349BD" w:rsidP="004349BD">
            <w:pPr>
              <w:pStyle w:val="CellBody"/>
              <w:tabs>
                <w:tab w:val="left" w:pos="227"/>
              </w:tabs>
              <w:spacing w:after="60"/>
              <w:ind w:left="22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3FDB0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21A7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F3F2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65373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C1090" w14:textId="7A7F5BD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ธนาคารเพื่อการเกษตรและสหกรณ์การเกษตร</w:t>
            </w:r>
          </w:p>
        </w:tc>
      </w:tr>
      <w:tr w:rsidR="004349BD" w:rsidRPr="008D0DEC" w14:paraId="44A36C4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A79339" w14:textId="584C199C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7A37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6B0B8" w14:textId="77777777" w:rsidR="004349BD" w:rsidRPr="008D0DEC" w:rsidRDefault="004349BD" w:rsidP="004349BD">
            <w:pPr>
              <w:pStyle w:val="CellBody"/>
              <w:tabs>
                <w:tab w:val="left" w:pos="227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466E4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1F90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A795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D3674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รองประธานคณะกรรมการ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EB6B1" w14:textId="459DF85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สำนักงานป้องกันและปราบปรามการฟอกเงิน</w:t>
            </w:r>
          </w:p>
        </w:tc>
      </w:tr>
      <w:tr w:rsidR="004349BD" w:rsidRPr="008D0DEC" w14:paraId="2631E5EC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D6BA2" w14:textId="4BC7A8A7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96F42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14EE3" w14:textId="77777777" w:rsidR="004349BD" w:rsidRPr="008D0DEC" w:rsidRDefault="004349BD" w:rsidP="004349BD">
            <w:pPr>
              <w:pStyle w:val="CellBody"/>
              <w:tabs>
                <w:tab w:val="left" w:pos="227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C48B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DD59D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C2EA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2764B6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รัฐมนตรีว่าการกระทรวงการคลัง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4F6711" w14:textId="108EA7C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กระทรวงการคลัง</w:t>
            </w:r>
          </w:p>
        </w:tc>
      </w:tr>
      <w:tr w:rsidR="004349BD" w:rsidRPr="008D0DEC" w14:paraId="1F439C4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E540B" w14:textId="3F0DD419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FB048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E8D941" w14:textId="77777777" w:rsidR="004349BD" w:rsidRPr="008D0DEC" w:rsidRDefault="004349BD" w:rsidP="004349BD">
            <w:pPr>
              <w:pStyle w:val="CellBody"/>
              <w:tabs>
                <w:tab w:val="left" w:pos="227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346E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4509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51CB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9C0447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D0989" w14:textId="0A99884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บริษัท กัลฟ์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</w:t>
            </w:r>
          </w:p>
        </w:tc>
      </w:tr>
      <w:tr w:rsidR="004349BD" w:rsidRPr="008D0DEC" w14:paraId="1D5FD56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ED230" w14:textId="292EFC80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2747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A20BE" w14:textId="77777777" w:rsidR="004349BD" w:rsidRPr="008D0DEC" w:rsidRDefault="004349BD" w:rsidP="004349BD">
            <w:pPr>
              <w:pStyle w:val="CellBody"/>
              <w:tabs>
                <w:tab w:val="left" w:pos="227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66DF0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61C3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5C85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2549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49C2F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รัฐมนตรีช่วยว่าการกระทรวงการคลัง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B88F58" w14:textId="1B9B203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กระทรวงการคลัง</w:t>
            </w:r>
          </w:p>
        </w:tc>
      </w:tr>
      <w:tr w:rsidR="004349BD" w:rsidRPr="008D0DEC" w14:paraId="2ABC885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8A66E7" w14:textId="6890F1DA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A4BE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5F18FE" w14:textId="77777777" w:rsidR="004349BD" w:rsidRPr="008D0DEC" w:rsidRDefault="004349BD" w:rsidP="004349BD">
            <w:pPr>
              <w:pStyle w:val="CellBody"/>
              <w:tabs>
                <w:tab w:val="left" w:pos="227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E841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2D581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98607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2547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2549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A6CDC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EEF868" w14:textId="3A9B080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บริษัท กัลฟ์อิเล็คตริก จำกัด (มหาชน)</w:t>
            </w:r>
          </w:p>
        </w:tc>
      </w:tr>
      <w:tr w:rsidR="004349BD" w:rsidRPr="008D0DEC" w14:paraId="5563B1C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86F25" w14:textId="654C490B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C8E9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3BBC" w14:textId="77777777" w:rsidR="004349BD" w:rsidRPr="008D0DEC" w:rsidRDefault="004349BD" w:rsidP="004349BD">
            <w:pPr>
              <w:pStyle w:val="CellBody"/>
              <w:tabs>
                <w:tab w:val="left" w:pos="227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86A3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E44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F85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2541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2547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E1FAE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รองปลัดกระทรวงการคลัง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2318D" w14:textId="4B505EA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กระทรวงการคลัง</w:t>
            </w:r>
          </w:p>
        </w:tc>
      </w:tr>
      <w:tr w:rsidR="004349BD" w:rsidRPr="008D0DEC" w14:paraId="6B706B52" w14:textId="77777777" w:rsidTr="00B07D64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4F0251" w14:textId="176CFDC6" w:rsidR="004349BD" w:rsidRPr="008D0DEC" w:rsidRDefault="004349BD" w:rsidP="004349BD">
            <w:pPr>
              <w:pStyle w:val="Table1"/>
              <w:tabs>
                <w:tab w:val="clear" w:pos="680"/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นายสารัชถ์ รัตนาวะดี</w:t>
            </w:r>
          </w:p>
          <w:p w14:paraId="5D9D8BBE" w14:textId="77777777" w:rsidR="004349BD" w:rsidRPr="008D0DEC" w:rsidRDefault="004349BD" w:rsidP="004349BD">
            <w:pPr>
              <w:pStyle w:val="Table1"/>
              <w:numPr>
                <w:ilvl w:val="0"/>
                <w:numId w:val="71"/>
              </w:numPr>
              <w:tabs>
                <w:tab w:val="left" w:pos="360"/>
                <w:tab w:val="left" w:pos="589"/>
              </w:tabs>
              <w:spacing w:after="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0996AFCF" w14:textId="7C02C0C0" w:rsidR="004349BD" w:rsidRPr="008D0DEC" w:rsidRDefault="004349BD" w:rsidP="004349BD">
            <w:pPr>
              <w:pStyle w:val="Table1"/>
              <w:numPr>
                <w:ilvl w:val="0"/>
                <w:numId w:val="71"/>
              </w:numPr>
              <w:tabs>
                <w:tab w:val="left" w:pos="360"/>
                <w:tab w:val="left" w:pos="589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ประธานเจ้าหน้าที่บริหาร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E341C8" w14:textId="0B84D72C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F8E97" w14:textId="023F7B5F" w:rsidR="004349BD" w:rsidRPr="008D0DEC" w:rsidRDefault="004349BD" w:rsidP="004349BD">
            <w:pPr>
              <w:pStyle w:val="CellBody"/>
              <w:numPr>
                <w:ilvl w:val="0"/>
                <w:numId w:val="71"/>
              </w:numPr>
              <w:tabs>
                <w:tab w:val="left" w:pos="227"/>
              </w:tabs>
              <w:spacing w:after="60"/>
              <w:ind w:left="227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วิศวกรรมศาสตรบัณฑิต สาขาวิศวกรรมโยธา จุฬาลงกรณ์มหาวิทยาลัย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E1749" w14:textId="4A9C02B5" w:rsidR="004349BD" w:rsidRPr="008D0DEC" w:rsidDel="004B4C6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72.165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042F4" w14:textId="57088505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157902" w14:textId="409E7AA8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D03100" w14:textId="2570838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 และประธานเจ้าหน้าที่บริหาร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47670" w14:textId="09B8F3C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(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มหาชน)</w:t>
            </w:r>
          </w:p>
        </w:tc>
      </w:tr>
      <w:tr w:rsidR="004349BD" w:rsidRPr="008D0DEC" w14:paraId="46ABB07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F97E9" w14:textId="28882C08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397B1" w14:textId="0B0DFE55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F372B" w14:textId="4193EF09" w:rsidR="004349BD" w:rsidRPr="008D0DEC" w:rsidRDefault="004349BD" w:rsidP="004349BD">
            <w:pPr>
              <w:pStyle w:val="CellBody"/>
              <w:keepNext/>
              <w:numPr>
                <w:ilvl w:val="0"/>
                <w:numId w:val="72"/>
              </w:numPr>
              <w:tabs>
                <w:tab w:val="left" w:pos="227"/>
              </w:tabs>
              <w:spacing w:after="60"/>
              <w:ind w:left="211" w:hanging="21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วิทยาศาสตรมหาบัณฑิต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สาขา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วิศวกรรม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ศาสตร์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มหาวิทยาลัยเซาท์เทิร์นแคลิฟอร์เนีย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(University of Southern Califormia)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ประเทศ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สหรัฐอเมริกา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E44C9B" w14:textId="0911FDD6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BA3EE" w14:textId="4BC6F1C3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CE88F" w14:textId="2A35A6A6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2554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27C9C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 และประธานเจ้าหน้าที่บริหาร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32B2A" w14:textId="2938DA5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</w:p>
        </w:tc>
      </w:tr>
      <w:tr w:rsidR="004349BD" w:rsidRPr="008D0DEC" w14:paraId="7894F21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DA6A3" w14:textId="051C6CDC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E9A2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3C82F6" w14:textId="27BC7C0E" w:rsidR="004349BD" w:rsidRPr="008D0DEC" w:rsidRDefault="004349BD" w:rsidP="004349BD">
            <w:pPr>
              <w:pStyle w:val="CellBody"/>
              <w:numPr>
                <w:ilvl w:val="0"/>
                <w:numId w:val="72"/>
              </w:numPr>
              <w:tabs>
                <w:tab w:val="left" w:pos="211"/>
              </w:tabs>
              <w:spacing w:after="60"/>
              <w:ind w:left="211" w:hanging="21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หลักสูตรผู้บริหารระดับสูงด้านวิทยาการพลังงาน (วพน.) 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สถาบันวิทยาการพลังงาน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790B6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862A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ADD63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000AD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26E111" w14:textId="6D0C27A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Gulf Capital Holdings Limited</w:t>
            </w:r>
          </w:p>
        </w:tc>
      </w:tr>
      <w:tr w:rsidR="004349BD" w:rsidRPr="008D0DEC" w14:paraId="174DE81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81694" w14:textId="0F8499C7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6E47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85624" w14:textId="41501BC7" w:rsidR="004349BD" w:rsidRPr="008D0DEC" w:rsidRDefault="004349BD" w:rsidP="004349BD">
            <w:pPr>
              <w:pStyle w:val="CellBody"/>
              <w:numPr>
                <w:ilvl w:val="0"/>
                <w:numId w:val="72"/>
              </w:numPr>
              <w:tabs>
                <w:tab w:val="left" w:pos="211"/>
              </w:tabs>
              <w:spacing w:after="60"/>
              <w:ind w:left="211" w:hanging="211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หลักสูตรนักบริหารการยุติธรรมทางปกครองระดับสูง (บยป.) 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วิทยาลัยการยุติธรรมทางการปกครอง สำนักงานศาลปกครอง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AD8EE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4FF60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9D662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6474DB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E3C01D" w14:textId="7B3A881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Gulf Investment and Trading Pte. Ltd.</w:t>
            </w:r>
          </w:p>
        </w:tc>
      </w:tr>
      <w:tr w:rsidR="004349BD" w:rsidRPr="008D0DEC" w14:paraId="3BE2909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CE5044" w14:textId="383C4547" w:rsidR="004349BD" w:rsidRPr="008D0DEC" w:rsidRDefault="004349BD" w:rsidP="004349BD">
            <w:pPr>
              <w:pStyle w:val="Table1"/>
              <w:keepNext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EA0F3A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70BB3" w14:textId="1571CD3C" w:rsidR="004349BD" w:rsidRPr="008D0DEC" w:rsidRDefault="004349BD" w:rsidP="004349BD">
            <w:pPr>
              <w:pStyle w:val="CellBody"/>
              <w:keepNext/>
              <w:numPr>
                <w:ilvl w:val="0"/>
                <w:numId w:val="72"/>
              </w:numPr>
              <w:tabs>
                <w:tab w:val="left" w:pos="211"/>
              </w:tabs>
              <w:spacing w:after="60"/>
              <w:ind w:left="211" w:hanging="21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หลักสูตรผู้บริหารระดับสูง (วตท.)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รุ่นที่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7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สถาบันวิทยาการตลาดทุน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88D85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0A09B3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2DE89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004B0" w14:textId="77777777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0A264" w14:textId="212C36BA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 กัลฟ์ สปอร์ตส์ แมเนจเมนท์ จำกัด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4349BD" w:rsidRPr="008D0DEC" w14:paraId="5455EDBA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D309BC" w14:textId="66ECB016" w:rsidR="004349BD" w:rsidRPr="008D0DEC" w:rsidRDefault="004349BD" w:rsidP="004349BD">
            <w:pPr>
              <w:pStyle w:val="Table1"/>
              <w:keepNext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979AB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2D5F13" w14:textId="56A8388F" w:rsidR="004349BD" w:rsidRPr="008D0DEC" w:rsidRDefault="004349BD" w:rsidP="004349BD">
            <w:pPr>
              <w:pStyle w:val="CellBody"/>
              <w:keepNext/>
              <w:numPr>
                <w:ilvl w:val="0"/>
                <w:numId w:val="72"/>
              </w:numPr>
              <w:tabs>
                <w:tab w:val="left" w:pos="211"/>
              </w:tabs>
              <w:spacing w:after="60"/>
              <w:ind w:left="211" w:hanging="21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Director Accreditation Program (DAP)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138/2560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สมาคมส่งเสริมสถาบันกรรมการ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A54074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69933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02B7F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A1652D" w14:textId="77777777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B35879" w14:textId="59532CDB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โฮลดิ้ง (ประเทศไทย) จำกัด</w:t>
            </w:r>
          </w:p>
        </w:tc>
      </w:tr>
      <w:tr w:rsidR="004349BD" w:rsidRPr="008D0DEC" w14:paraId="1A146FD5" w14:textId="77777777" w:rsidTr="00B07D64">
        <w:trPr>
          <w:cantSplit/>
          <w:trHeight w:val="69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8DD541" w14:textId="7958A8DD" w:rsidR="004349BD" w:rsidRPr="008D0DEC" w:rsidRDefault="004349BD" w:rsidP="004349BD">
            <w:pPr>
              <w:pStyle w:val="Table1"/>
              <w:keepNext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B12E6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0FE2A" w14:textId="571CAB60" w:rsidR="004349BD" w:rsidRPr="008D0DEC" w:rsidRDefault="004349BD" w:rsidP="004349BD">
            <w:pPr>
              <w:pStyle w:val="CellBody"/>
              <w:keepNext/>
              <w:tabs>
                <w:tab w:val="left" w:pos="211"/>
              </w:tabs>
              <w:spacing w:after="60"/>
              <w:ind w:left="21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3476E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82D51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FF34B2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2551-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957A51" w14:textId="01E7666F" w:rsidR="004349BD" w:rsidRPr="008D0DEC" w:rsidRDefault="004349BD" w:rsidP="004349BD">
            <w:pPr>
              <w:pStyle w:val="CellBody"/>
              <w:keepNext/>
              <w:spacing w:after="60"/>
              <w:ind w:right="-6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822D66" w14:textId="1035C1CE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4349BD" w:rsidRPr="008D0DEC" w14:paraId="0A7075DC" w14:textId="77777777" w:rsidTr="00B07D64">
        <w:trPr>
          <w:cantSplit/>
          <w:trHeight w:val="43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306B0" w14:textId="3A6001E7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F44C46" w14:textId="77777777" w:rsidR="004349BD" w:rsidRPr="008D0DEC" w:rsidRDefault="004349BD" w:rsidP="004349BD">
            <w:pPr>
              <w:pStyle w:val="CellBody"/>
              <w:spacing w:after="60"/>
              <w:ind w:left="360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F1E6E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DF255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79FF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FC2A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2543 -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CA91C6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47395D" w14:textId="62A3A0E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รัชคาร โฮลดิ้ง จำกัด</w:t>
            </w:r>
          </w:p>
        </w:tc>
      </w:tr>
      <w:tr w:rsidR="004349BD" w:rsidRPr="008D0DEC" w14:paraId="37A6B52E" w14:textId="77777777" w:rsidTr="00B07D64">
        <w:trPr>
          <w:cantSplit/>
          <w:trHeight w:val="48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6640EE" w14:textId="703CAC1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D5B34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4C0D00" w14:textId="77777777" w:rsidR="004349BD" w:rsidRPr="008D0DEC" w:rsidRDefault="004349BD" w:rsidP="004349BD">
            <w:pPr>
              <w:pStyle w:val="CellBody"/>
              <w:keepNext/>
              <w:spacing w:after="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BA12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21B1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5593C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2537 -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3E888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CC60B4" w14:textId="6D04E7C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รัชคาร จำกัด</w:t>
            </w:r>
          </w:p>
        </w:tc>
      </w:tr>
      <w:tr w:rsidR="004349BD" w:rsidRPr="008D0DEC" w14:paraId="42AB7C5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816CBF" w14:textId="71EEB0E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5965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5F905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F3E7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CC024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FDCE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2549 -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A1022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9EB7B" w14:textId="2EE3BDA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โพโมโดโร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</w:tr>
      <w:tr w:rsidR="004349BD" w:rsidRPr="008D0DEC" w14:paraId="2DE00399" w14:textId="77777777" w:rsidTr="00B07D64">
        <w:trPr>
          <w:cantSplit/>
          <w:trHeight w:val="333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589E00" w14:textId="3954547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B22AC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20311F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092C6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969D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D879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2542 -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286235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4C72E1" w14:textId="0822C7B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โพโมโดโร จำกัด</w:t>
            </w:r>
          </w:p>
        </w:tc>
      </w:tr>
      <w:tr w:rsidR="004349BD" w:rsidRPr="008D0DEC" w14:paraId="011682D1" w14:textId="77777777" w:rsidTr="00B07D64">
        <w:trPr>
          <w:cantSplit/>
          <w:trHeight w:val="737"/>
        </w:trPr>
        <w:tc>
          <w:tcPr>
            <w:tcW w:w="24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6C09A" w14:textId="760A671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479A6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A4B2F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23430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E840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AB2A3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2544 -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7FC352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4E8DE" w14:textId="688FF72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โพโมโดโร ไฟว์ จำกัด</w:t>
            </w:r>
          </w:p>
        </w:tc>
      </w:tr>
      <w:tr w:rsidR="004349BD" w:rsidRPr="008D0DEC" w14:paraId="67609E07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A52A32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50A8B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645C28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0138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69968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FADC0" w14:textId="0BD43F60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2549 -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798540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F9D4AD" w14:textId="631DDDD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โพโม แอท สยาม จำกัด</w:t>
            </w:r>
          </w:p>
        </w:tc>
      </w:tr>
      <w:tr w:rsidR="004349BD" w:rsidRPr="008D0DEC" w14:paraId="53AFBDF4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9B60B1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91A3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CFF831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713BE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14E1E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BC0A6" w14:textId="194E1239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2539 -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A76B2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87510" w14:textId="4D8C455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อาคาร เค ที เอส จำกัด</w:t>
            </w:r>
          </w:p>
        </w:tc>
      </w:tr>
      <w:tr w:rsidR="004349BD" w:rsidRPr="008D0DEC" w14:paraId="58A0511D" w14:textId="77777777" w:rsidTr="00B07D64">
        <w:trPr>
          <w:cantSplit/>
          <w:trHeight w:val="212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234B57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0E08F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AED0E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E51F8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F872E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C424F" w14:textId="63CA6E26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2551- 2560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8B45B" w14:textId="145C9D2E" w:rsidR="004349BD" w:rsidRPr="008D0DEC" w:rsidRDefault="004349BD" w:rsidP="004349BD">
            <w:pPr>
              <w:pStyle w:val="CellBody"/>
              <w:spacing w:after="60"/>
              <w:ind w:right="-135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DBDC54" w14:textId="26CD78D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4349BD" w:rsidRPr="008D0DEC" w14:paraId="5477B2DC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71D00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C036E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82F8F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57EC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AC8B0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5F62DE" w14:textId="22CEE22D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2546 –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609CC3" w14:textId="75C7962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6AD4F0" w14:textId="04D89D7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โพโมโดโร กรุ๊ป จำกัด</w:t>
            </w:r>
          </w:p>
        </w:tc>
      </w:tr>
      <w:tr w:rsidR="004349BD" w:rsidRPr="008D0DEC" w14:paraId="2F26484F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7A31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D5C3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0047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F6A2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8232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493F7F" w14:textId="7DCE2A3D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2537 –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15CB0C" w14:textId="77777777" w:rsidR="004349BD" w:rsidRPr="008D0DEC" w:rsidRDefault="004349BD" w:rsidP="004349BD">
            <w:pPr>
              <w:pStyle w:val="CellBody"/>
              <w:spacing w:after="60"/>
              <w:ind w:right="-6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 และกรรมการผู้จัดการใหญ่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1B5205" w14:textId="5015820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กัลฟ์อิเล็คตริก จำกัด (มหาชน)</w:t>
            </w:r>
          </w:p>
        </w:tc>
      </w:tr>
      <w:tr w:rsidR="004349BD" w:rsidRPr="008D0DEC" w14:paraId="4CDE342F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B0C4E8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7ED9B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7213E0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71312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7832A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3D4B47" w14:textId="577F776D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2547 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DA541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98CE0" w14:textId="2C085A5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เอ็นเนอร์จี จำกัด</w:t>
            </w:r>
          </w:p>
        </w:tc>
      </w:tr>
      <w:tr w:rsidR="004349BD" w:rsidRPr="008D0DEC" w14:paraId="5B1B9904" w14:textId="77777777" w:rsidTr="00B07D64">
        <w:trPr>
          <w:cantSplit/>
          <w:trHeight w:val="28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4BB81" w14:textId="6AF09EC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1A01D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5042B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DE3E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5BE4C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3E54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2547 –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5ED558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2B45A5" w14:textId="5FB9835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ไอพีพี จำกัด</w:t>
            </w:r>
          </w:p>
        </w:tc>
      </w:tr>
      <w:tr w:rsidR="004349BD" w:rsidRPr="008D0DEC" w14:paraId="11A6669A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A12A2" w14:textId="5862C20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9A51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E83AC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E391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239B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D316A" w14:textId="52CFB43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2539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BDAD16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60F51" w14:textId="4265D9D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เพาเวอร์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เจเนอเรชั่น จำกัด</w:t>
            </w:r>
          </w:p>
        </w:tc>
      </w:tr>
      <w:tr w:rsidR="004349BD" w:rsidRPr="008D0DEC" w14:paraId="37357C8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BAE30F" w14:textId="3E43998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58A5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A22C5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D4CB9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41D0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2A6AF7" w14:textId="5662C9F4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2539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63BE7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4F344" w14:textId="62464EA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โคเจนเนอเรชั่น จำกัด</w:t>
            </w:r>
          </w:p>
        </w:tc>
      </w:tr>
      <w:tr w:rsidR="004349BD" w:rsidRPr="008D0DEC" w14:paraId="66FC0C3A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F80903" w14:textId="13453D1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7E7F1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DFA999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7A043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FF625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D0A62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eastAsia="en-US" w:bidi="th-TH"/>
              </w:rPr>
              <w:t>2545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43CD3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E41B8" w14:textId="4D32070C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สมุทรปราการ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โคเจนเนอเรชั่น จำกัด</w:t>
            </w:r>
          </w:p>
        </w:tc>
      </w:tr>
      <w:tr w:rsidR="004349BD" w:rsidRPr="008D0DEC" w14:paraId="03462FBA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6E0BD9" w14:textId="50183EE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C96A9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09CAFC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D19F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ABCB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46FFDD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eastAsia="en-US" w:bidi="th-TH"/>
              </w:rPr>
              <w:t>2545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2A862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2B568" w14:textId="7B38E0E2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หนองแค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โคเจนเนอเรชั่น จำกัด</w:t>
            </w:r>
          </w:p>
        </w:tc>
      </w:tr>
      <w:tr w:rsidR="004349BD" w:rsidRPr="008D0DEC" w14:paraId="1D529702" w14:textId="77777777" w:rsidTr="00B07D64">
        <w:trPr>
          <w:cantSplit/>
          <w:trHeight w:val="509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A196FD" w14:textId="6D9B55D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2A260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01BB47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7A597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675A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B8E10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2540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A5B6DA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64CE7F" w14:textId="12FBD0DA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กัลฟ์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ยะลา กรีน จำกัด</w:t>
            </w:r>
          </w:p>
        </w:tc>
      </w:tr>
      <w:tr w:rsidR="004349BD" w:rsidRPr="008D0DEC" w14:paraId="08352892" w14:textId="77777777" w:rsidTr="00B07D64">
        <w:trPr>
          <w:cantSplit/>
          <w:trHeight w:val="430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7FC66" w14:textId="36DD2B0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1A924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6A4A44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AFED7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34E09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9DBB2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>–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E34BF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8A719C" w14:textId="6725F963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4349BD" w:rsidRPr="008D0DEC" w14:paraId="58E0274C" w14:textId="77777777" w:rsidTr="00B07D64">
        <w:trPr>
          <w:cantSplit/>
          <w:trHeight w:val="422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6213AC" w14:textId="01C7C03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994E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F1956A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FDF24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36CE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67440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967EEA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8F8B4E" w14:textId="466091D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4C2884B6" w14:textId="77777777" w:rsidTr="00B07D64">
        <w:trPr>
          <w:cantSplit/>
          <w:trHeight w:val="428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50611B" w14:textId="439BAD9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A221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EBECE1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B69F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D676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57EA4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581C56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40961" w14:textId="2BBB183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2702FD5D" w14:textId="77777777" w:rsidTr="00B07D64">
        <w:trPr>
          <w:cantSplit/>
          <w:trHeight w:val="421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815FB" w14:textId="5050182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F00C3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04448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187CD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7AE3C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80492A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3B93B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5F8B5" w14:textId="6E15AB0E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750FCD5E" w14:textId="77777777" w:rsidTr="00B07D64">
        <w:trPr>
          <w:cantSplit/>
          <w:trHeight w:val="42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EA8CF" w14:textId="29D867D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5EE6B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6BCD3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6AE2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944DF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09662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1625B5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B1978C" w14:textId="7DD32FA9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26A51040" w14:textId="77777777" w:rsidTr="00B07D64">
        <w:trPr>
          <w:cantSplit/>
          <w:trHeight w:val="418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6847C" w14:textId="65FEDF8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55744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A5236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09EA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A47AD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0946B9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EAFF07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65E87" w14:textId="73AA43FB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เอ็นซี จำกัด</w:t>
            </w:r>
          </w:p>
        </w:tc>
      </w:tr>
      <w:tr w:rsidR="004349BD" w:rsidRPr="008D0DEC" w14:paraId="2CFEFE6D" w14:textId="77777777" w:rsidTr="00B07D64">
        <w:trPr>
          <w:cantSplit/>
          <w:trHeight w:val="439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D2B5D" w14:textId="461D78A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2554E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3795CE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B094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1EE18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F9705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1168AA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93766" w14:textId="43D4646D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4349BD" w:rsidRPr="008D0DEC" w14:paraId="040F2510" w14:textId="77777777" w:rsidTr="00B07D64">
        <w:trPr>
          <w:cantSplit/>
          <w:trHeight w:val="41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3622E" w14:textId="6AB52EE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8A5C9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F23E8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E182A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F096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7A29B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60261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3616A3" w14:textId="643BF1B9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บีพี จำกัด</w:t>
            </w:r>
          </w:p>
        </w:tc>
      </w:tr>
      <w:tr w:rsidR="004349BD" w:rsidRPr="008D0DEC" w14:paraId="4CAF7831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D92FB" w14:textId="7D73F2F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C7B8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ACBE4A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D169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791E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5A4A9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5AC90B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F96F7" w14:textId="15C33925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041DA1D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A2D063" w14:textId="4A36074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11E9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02CCE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E3950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DA191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019F59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4AF18F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1E366" w14:textId="7D94A2C9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เอ็นพีเอ็ม จำกัด</w:t>
            </w:r>
          </w:p>
        </w:tc>
      </w:tr>
      <w:tr w:rsidR="004349BD" w:rsidRPr="008D0DEC" w14:paraId="2AE28AC8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66A27" w14:textId="36A89CD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B34B1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545AA3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622A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0BB82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3BFEE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6BD30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4CF54" w14:textId="2B249D05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10E9C495" w14:textId="77777777" w:rsidTr="00B07D64">
        <w:trPr>
          <w:cantSplit/>
          <w:trHeight w:val="61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2D626" w14:textId="21BEADF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E523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3C1DE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157F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84AF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FB99F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0D9D5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1AEC0" w14:textId="5E6D4A0D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59D0BDB7" w14:textId="77777777" w:rsidTr="00B07D64">
        <w:trPr>
          <w:cantSplit/>
          <w:trHeight w:val="737"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750E2" w14:textId="76D82E18" w:rsidR="004349BD" w:rsidRPr="008D0DEC" w:rsidRDefault="004349BD" w:rsidP="004349BD">
            <w:pPr>
              <w:pStyle w:val="Table1"/>
              <w:tabs>
                <w:tab w:val="clear" w:pos="680"/>
                <w:tab w:val="num" w:pos="330"/>
              </w:tabs>
              <w:spacing w:after="60"/>
              <w:ind w:left="330" w:hanging="33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>นางพรทิพา ชินเวชกิจวานิชย์</w:t>
            </w:r>
          </w:p>
          <w:p w14:paraId="4656D640" w14:textId="77777777" w:rsidR="004349BD" w:rsidRPr="008D0DEC" w:rsidRDefault="004349BD" w:rsidP="004349BD">
            <w:pPr>
              <w:pStyle w:val="Table1"/>
              <w:numPr>
                <w:ilvl w:val="0"/>
                <w:numId w:val="87"/>
              </w:numPr>
              <w:spacing w:after="60" w:line="240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0C6641AD" w14:textId="77777777" w:rsidR="004349BD" w:rsidRPr="008D0DEC" w:rsidRDefault="004349BD" w:rsidP="004349BD">
            <w:pPr>
              <w:pStyle w:val="Table1"/>
              <w:numPr>
                <w:ilvl w:val="0"/>
                <w:numId w:val="87"/>
              </w:numPr>
              <w:spacing w:after="60" w:line="240" w:lineRule="auto"/>
              <w:rPr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กรรมการผู้จัดการใหญ่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F236F4" w14:textId="051E3175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315D1" w14:textId="77777777" w:rsidR="004349BD" w:rsidRPr="008D0DEC" w:rsidRDefault="004349BD" w:rsidP="004349BD">
            <w:pPr>
              <w:pStyle w:val="CellBody"/>
              <w:numPr>
                <w:ilvl w:val="0"/>
                <w:numId w:val="72"/>
              </w:numPr>
              <w:spacing w:after="60"/>
              <w:ind w:left="241" w:hanging="241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วิศวกรรมศาสตรบัณฑิต สาขาวิศวกรรมเครื่องกล มหาวิทยาลัยขอนแก่น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8D155" w14:textId="6FBC9509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0.018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3A4F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2057AA" w14:textId="1F277F2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BE2CC" w14:textId="77777777" w:rsidR="004349BD" w:rsidRPr="008D0DEC" w:rsidRDefault="004349BD" w:rsidP="004349BD">
            <w:pPr>
              <w:spacing w:line="216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 และ</w:t>
            </w:r>
          </w:p>
          <w:p w14:paraId="3753B807" w14:textId="6DE4B54B" w:rsidR="004349BD" w:rsidRPr="008D0DEC" w:rsidRDefault="004349BD" w:rsidP="004349BD">
            <w:pPr>
              <w:spacing w:line="216" w:lineRule="auto"/>
              <w:ind w:right="-135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กรรมการผู้จัดการใหญ่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25698" w14:textId="608C063D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 xml:space="preserve">ดีเวลลอปเมนท์ จำกัด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(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มหาชน)</w:t>
            </w:r>
          </w:p>
        </w:tc>
      </w:tr>
      <w:tr w:rsidR="004349BD" w:rsidRPr="008D0DEC" w14:paraId="02A930F2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8D35" w14:textId="77777777" w:rsidR="004349BD" w:rsidRPr="008D0DEC" w:rsidRDefault="004349BD" w:rsidP="004349BD">
            <w:pPr>
              <w:pStyle w:val="Table1"/>
              <w:tabs>
                <w:tab w:val="clear" w:pos="680"/>
                <w:tab w:val="num" w:pos="330"/>
              </w:tabs>
              <w:spacing w:after="60"/>
              <w:ind w:left="330" w:hanging="33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1FD710" w14:textId="6ECD99A3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8A4C1F" w14:textId="5607C910" w:rsidR="004349BD" w:rsidRPr="008D0DEC" w:rsidRDefault="004349BD" w:rsidP="004349BD">
            <w:pPr>
              <w:pStyle w:val="CellBody"/>
              <w:numPr>
                <w:ilvl w:val="0"/>
                <w:numId w:val="72"/>
              </w:numPr>
              <w:spacing w:after="60"/>
              <w:ind w:left="241" w:hanging="241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วิศวกรรมศาสตรมหาบัณฑิต สาขาวิศวกรรมอุตสาหการ สถาบันเทคโนโลยีแห่งเอเชีย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96FA6E" w14:textId="77777777" w:rsidR="004349BD" w:rsidRPr="008D0DEC" w:rsidDel="004B4C6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123E8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F4ADF6" w14:textId="6203D38C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2554 – 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6792E9" w14:textId="77777777" w:rsidR="004349BD" w:rsidRPr="008D0DEC" w:rsidRDefault="004349BD" w:rsidP="004349BD">
            <w:pPr>
              <w:spacing w:before="40" w:line="216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 และ</w:t>
            </w:r>
          </w:p>
          <w:p w14:paraId="70C27AB3" w14:textId="38821B8C" w:rsidR="004349BD" w:rsidRPr="008D0DEC" w:rsidRDefault="004349BD" w:rsidP="004349BD">
            <w:pPr>
              <w:spacing w:after="60" w:line="216" w:lineRule="auto"/>
              <w:ind w:right="-135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F2707A" w14:textId="77777777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>ดีเวลลอปเมนท์ จำกัด</w:t>
            </w:r>
          </w:p>
          <w:p w14:paraId="6FEA180A" w14:textId="4770DD9B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4349BD" w:rsidRPr="008D0DEC" w14:paraId="7CB04D41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AEDAC" w14:textId="77777777" w:rsidR="004349BD" w:rsidRPr="008D0DEC" w:rsidRDefault="004349BD" w:rsidP="004349BD">
            <w:pPr>
              <w:pStyle w:val="Table1"/>
              <w:tabs>
                <w:tab w:val="clear" w:pos="680"/>
                <w:tab w:val="num" w:pos="330"/>
              </w:tabs>
              <w:spacing w:after="60"/>
              <w:ind w:left="330" w:hanging="33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4CB14F" w14:textId="2D7F8DC9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AE4AA" w14:textId="47D79506" w:rsidR="004349BD" w:rsidRPr="008D0DEC" w:rsidRDefault="004349BD" w:rsidP="004349BD">
            <w:pPr>
              <w:pStyle w:val="CellBody"/>
              <w:numPr>
                <w:ilvl w:val="0"/>
                <w:numId w:val="72"/>
              </w:numPr>
              <w:spacing w:after="60"/>
              <w:ind w:left="241" w:hanging="241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หลักสูตรนักบริหารการยุติธรรมทางปกครองระดับสูง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(บยป.) รุ่นที่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4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วิทยาลัยการยุติธรรมทางปกครอง ศาลปกครอง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313B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92C8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4C530" w14:textId="0E4B03D8" w:rsidR="004349BD" w:rsidRPr="008D0DEC" w:rsidRDefault="004349BD" w:rsidP="004349BD">
            <w:pPr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  <w:p w14:paraId="6A214DB2" w14:textId="77777777" w:rsidR="004349BD" w:rsidRPr="008D0DEC" w:rsidRDefault="004349BD" w:rsidP="004349BD">
            <w:pPr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  <w:p w14:paraId="0A2DFBFB" w14:textId="46BA0A13" w:rsidR="004349BD" w:rsidRPr="008D0DEC" w:rsidRDefault="004349BD" w:rsidP="004349BD">
            <w:pPr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5B420" w14:textId="1D9AD29F" w:rsidR="004349BD" w:rsidRPr="008D0DEC" w:rsidRDefault="004349BD" w:rsidP="004349BD">
            <w:pPr>
              <w:ind w:right="-135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กรรมการผู้จัดการใหญ่</w:t>
            </w:r>
          </w:p>
          <w:p w14:paraId="30900D4A" w14:textId="77777777" w:rsidR="004349BD" w:rsidRPr="008D0DEC" w:rsidRDefault="004349BD" w:rsidP="004349BD">
            <w:pPr>
              <w:rPr>
                <w:rFonts w:ascii="Cordia New" w:hAnsi="Cordia New"/>
                <w:sz w:val="24"/>
                <w:szCs w:val="24"/>
                <w:lang w:bidi="th-TH"/>
              </w:rPr>
            </w:pPr>
          </w:p>
          <w:p w14:paraId="2A5740D3" w14:textId="49111CF0" w:rsidR="004349BD" w:rsidRPr="008D0DEC" w:rsidRDefault="004349BD" w:rsidP="004349BD">
            <w:pPr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F011F" w14:textId="69DB7B7C" w:rsidR="004349BD" w:rsidRPr="008D0DEC" w:rsidRDefault="004349BD" w:rsidP="004349BD">
            <w:pPr>
              <w:tabs>
                <w:tab w:val="left" w:pos="0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บริษัท กัลฟ์ เจพี จำกัด</w:t>
            </w:r>
          </w:p>
          <w:p w14:paraId="66E9A0AA" w14:textId="77777777" w:rsidR="004349BD" w:rsidRPr="008D0DEC" w:rsidRDefault="004349BD" w:rsidP="004349BD">
            <w:pPr>
              <w:tabs>
                <w:tab w:val="left" w:pos="0"/>
              </w:tabs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  <w:p w14:paraId="705EB771" w14:textId="6C467B00" w:rsidR="004349BD" w:rsidRPr="008D0DEC" w:rsidRDefault="004349BD" w:rsidP="004349BD">
            <w:pPr>
              <w:tabs>
                <w:tab w:val="left" w:pos="0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Kolpos Pte. Ltd.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ab/>
            </w:r>
          </w:p>
        </w:tc>
      </w:tr>
      <w:tr w:rsidR="004349BD" w:rsidRPr="008D0DEC" w14:paraId="592FEAEB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0A356" w14:textId="77777777" w:rsidR="004349BD" w:rsidRPr="008D0DEC" w:rsidRDefault="004349BD" w:rsidP="004349BD">
            <w:pPr>
              <w:pStyle w:val="Table1"/>
              <w:tabs>
                <w:tab w:val="clear" w:pos="680"/>
                <w:tab w:val="num" w:pos="330"/>
              </w:tabs>
              <w:spacing w:after="60"/>
              <w:ind w:left="330" w:hanging="33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D6E34C" w14:textId="3E38208D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DAB845" w14:textId="795BD4D6" w:rsidR="004349BD" w:rsidRPr="008D0DEC" w:rsidRDefault="004349BD" w:rsidP="004349BD">
            <w:pPr>
              <w:pStyle w:val="CellBody"/>
              <w:numPr>
                <w:ilvl w:val="0"/>
                <w:numId w:val="72"/>
              </w:numPr>
              <w:spacing w:after="60"/>
              <w:ind w:left="241" w:hanging="241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 ผู้บริหารระดับสูงด้านวิทยาการพลังงาน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(วพน.)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3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สถาบันวิทยาการพลังงาน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DC0AD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993A9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99430" w14:textId="22B4CFD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E2CBB3" w14:textId="0D970703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D5F5B" w14:textId="5D812367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อีสเทิร์น ซีบอร์ด เอ็นจีดี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74DD5F62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1071" w14:textId="77777777" w:rsidR="004349BD" w:rsidRPr="008D0DEC" w:rsidRDefault="004349BD" w:rsidP="004349BD">
            <w:pPr>
              <w:pStyle w:val="Table1"/>
              <w:tabs>
                <w:tab w:val="clear" w:pos="680"/>
                <w:tab w:val="num" w:pos="330"/>
              </w:tabs>
              <w:spacing w:after="60"/>
              <w:ind w:left="330" w:hanging="33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077514" w14:textId="00D3EEE9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233252" w14:textId="347CE7FD" w:rsidR="004349BD" w:rsidRPr="008D0DEC" w:rsidRDefault="004349BD" w:rsidP="004349BD">
            <w:pPr>
              <w:pStyle w:val="CellBody"/>
              <w:numPr>
                <w:ilvl w:val="0"/>
                <w:numId w:val="72"/>
              </w:numPr>
              <w:spacing w:after="60"/>
              <w:ind w:left="241" w:hanging="241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หลักสูตรหลักสูตรผู้บริหารระดับสูง (วตท.)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20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สถาบันวิทยาการตลาดทุน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E342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3972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9BA75" w14:textId="0445C3D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2559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A753DA" w14:textId="0376D29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489DDF" w14:textId="49EF6A75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อีสเทิร์น ซีบอร์ด เอ็นจีดี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2C426F86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A1179A" w14:textId="77777777" w:rsidR="004349BD" w:rsidRPr="008D0DEC" w:rsidRDefault="004349BD" w:rsidP="004349BD">
            <w:pPr>
              <w:pStyle w:val="Table1"/>
              <w:tabs>
                <w:tab w:val="clear" w:pos="680"/>
                <w:tab w:val="num" w:pos="330"/>
              </w:tabs>
              <w:spacing w:after="60"/>
              <w:ind w:left="330" w:hanging="33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136975" w14:textId="2180169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C16061" w14:textId="495162A2" w:rsidR="004349BD" w:rsidRPr="008D0DEC" w:rsidRDefault="004349BD" w:rsidP="004349BD">
            <w:pPr>
              <w:pStyle w:val="CellBody"/>
              <w:numPr>
                <w:ilvl w:val="0"/>
                <w:numId w:val="72"/>
              </w:numPr>
              <w:spacing w:after="60"/>
              <w:ind w:left="241" w:hanging="241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kern w:val="0"/>
                <w:sz w:val="24"/>
                <w:szCs w:val="24"/>
                <w:cs/>
                <w:lang w:val="en-US" w:bidi="th-TH"/>
              </w:rPr>
              <w:t>หลักสูตรการป้องกันราชอาณาจัก</w:t>
            </w:r>
            <w:r w:rsidRPr="008D0DEC">
              <w:rPr>
                <w:rFonts w:ascii="Cordia New" w:hAnsi="Cordia New" w:hint="cs"/>
                <w:kern w:val="0"/>
                <w:sz w:val="24"/>
                <w:szCs w:val="24"/>
                <w:cs/>
                <w:lang w:val="en-US" w:bidi="th-TH"/>
              </w:rPr>
              <w:t>ร (วปอ.)</w:t>
            </w:r>
            <w:r w:rsidRPr="008D0DEC">
              <w:rPr>
                <w:rFonts w:ascii="Cordia New" w:hAnsi="Cordia New"/>
                <w:kern w:val="0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kern w:val="0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kern w:val="0"/>
                <w:sz w:val="24"/>
                <w:szCs w:val="24"/>
                <w:lang w:val="en-US" w:bidi="th-TH"/>
              </w:rPr>
              <w:t xml:space="preserve"> 58</w:t>
            </w:r>
            <w:r w:rsidRPr="008D0DEC">
              <w:rPr>
                <w:rFonts w:ascii="Cordia New" w:hAnsi="Cordia New"/>
                <w:kern w:val="0"/>
                <w:sz w:val="24"/>
                <w:szCs w:val="24"/>
                <w:cs/>
                <w:lang w:val="en-US" w:bidi="th-TH"/>
              </w:rPr>
              <w:t xml:space="preserve"> วิทยาลัยป้องกันราชอาณาจักร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B4FE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54B1D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36B6E2" w14:textId="5C2731C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2559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09E88" w14:textId="77777777" w:rsidR="004349BD" w:rsidRPr="008D0DEC" w:rsidRDefault="004349BD" w:rsidP="004349BD">
            <w:pPr>
              <w:spacing w:line="216" w:lineRule="auto"/>
              <w:ind w:right="-135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และ</w:t>
            </w:r>
          </w:p>
          <w:p w14:paraId="3512BDAA" w14:textId="55DD64CB" w:rsidR="004349BD" w:rsidRPr="008D0DEC" w:rsidRDefault="004349BD" w:rsidP="004349BD">
            <w:pPr>
              <w:spacing w:line="216" w:lineRule="auto"/>
              <w:ind w:right="-135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2FA20" w14:textId="2C35A823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กัลฟ์อิเล็คตริก จำกัด (มหาชน)</w:t>
            </w:r>
          </w:p>
        </w:tc>
      </w:tr>
      <w:tr w:rsidR="004349BD" w:rsidRPr="008D0DEC" w14:paraId="33A82D34" w14:textId="77777777" w:rsidTr="00B07D64">
        <w:trPr>
          <w:cantSplit/>
          <w:trHeight w:val="1051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D2F9D" w14:textId="77777777" w:rsidR="004349BD" w:rsidRPr="008D0DEC" w:rsidRDefault="004349BD" w:rsidP="004349BD">
            <w:pPr>
              <w:pStyle w:val="Table1"/>
              <w:keepNext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0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D85BE5" w14:textId="4F027454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4A536E" w14:textId="5241AB8E" w:rsidR="004349BD" w:rsidRPr="008D0DEC" w:rsidRDefault="004349BD" w:rsidP="004349BD">
            <w:pPr>
              <w:pStyle w:val="CellBody"/>
              <w:numPr>
                <w:ilvl w:val="0"/>
                <w:numId w:val="72"/>
              </w:numPr>
              <w:tabs>
                <w:tab w:val="left" w:pos="226"/>
              </w:tabs>
              <w:spacing w:after="60"/>
              <w:ind w:left="241" w:hanging="24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Director Certification Program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(DCP)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159/2555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F8AE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FFDD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9A646" w14:textId="71F30D26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2558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CB9BA" w14:textId="4E11B2C1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DD66F" w14:textId="4B63CED4" w:rsidR="004349BD" w:rsidRPr="008D0DEC" w:rsidRDefault="004349BD" w:rsidP="004349BD">
            <w:pPr>
              <w:tabs>
                <w:tab w:val="left" w:pos="0"/>
              </w:tabs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ดับบลิวเอชเอ เอ็มที จำหน่ายก๊าซธรรมชาติ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4349BD" w:rsidRPr="008D0DEC" w14:paraId="16FA12D9" w14:textId="77777777" w:rsidTr="00B07D64">
        <w:trPr>
          <w:cantSplit/>
          <w:trHeight w:val="26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DAE54D" w14:textId="30C9DE59" w:rsidR="004349BD" w:rsidRPr="008D0DEC" w:rsidRDefault="004349BD" w:rsidP="004349BD">
            <w:pPr>
              <w:pStyle w:val="CellBody"/>
              <w:spacing w:after="60"/>
              <w:ind w:left="7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9BAAC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F2FB57" w14:textId="07837456" w:rsidR="004349BD" w:rsidRPr="008D0DEC" w:rsidRDefault="004349BD" w:rsidP="004349BD">
            <w:pPr>
              <w:pStyle w:val="CellBody"/>
              <w:tabs>
                <w:tab w:val="left" w:pos="226"/>
              </w:tabs>
              <w:spacing w:after="60"/>
              <w:ind w:left="-14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A1262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16F3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54BB5D" w14:textId="0619A7C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A4E0EF" w14:textId="1A150669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562C9B" w14:textId="19D8E4AF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จะนะ กรีน จำกัด</w:t>
            </w:r>
          </w:p>
        </w:tc>
      </w:tr>
      <w:tr w:rsidR="004349BD" w:rsidRPr="008D0DEC" w14:paraId="2ED98859" w14:textId="77777777" w:rsidTr="00B07D64">
        <w:trPr>
          <w:cantSplit/>
          <w:trHeight w:val="52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1CED3" w14:textId="68838D84" w:rsidR="004349BD" w:rsidRPr="008D0DEC" w:rsidRDefault="004349BD" w:rsidP="004349BD">
            <w:pPr>
              <w:pStyle w:val="Table1"/>
              <w:keepNext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82CC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BA83A5" w14:textId="3D090F37" w:rsidR="004349BD" w:rsidRPr="008D0DEC" w:rsidRDefault="004349BD" w:rsidP="004349BD">
            <w:pPr>
              <w:pStyle w:val="CellBody"/>
              <w:spacing w:after="60"/>
              <w:ind w:left="-44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9110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EE38D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68185" w14:textId="39C8CAE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A38BC2" w14:textId="037D2E1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354D0C" w14:textId="383F1E8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เอสบีวาย ไบโอแมส จำกัด</w:t>
            </w:r>
          </w:p>
        </w:tc>
      </w:tr>
      <w:tr w:rsidR="004349BD" w:rsidRPr="008D0DEC" w14:paraId="2EE6F27E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5080A5" w14:textId="0D92151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64214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D1A0C" w14:textId="673FDE03" w:rsidR="004349BD" w:rsidRPr="008D0DEC" w:rsidRDefault="004349BD" w:rsidP="004349BD">
            <w:pPr>
              <w:pStyle w:val="CellBody"/>
              <w:spacing w:after="60"/>
              <w:ind w:left="-44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D313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6431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83B45" w14:textId="1B99413C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69A35" w14:textId="7C4D058B" w:rsidR="004349BD" w:rsidRPr="008D0DEC" w:rsidRDefault="004349BD" w:rsidP="004349BD">
            <w:pPr>
              <w:pStyle w:val="CellBody"/>
              <w:spacing w:after="60"/>
              <w:ind w:right="-6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76E2C9" w14:textId="70BFEA7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เทพา คลีน เอ็นเนอร์จี จำกัด</w:t>
            </w:r>
          </w:p>
        </w:tc>
      </w:tr>
      <w:tr w:rsidR="004349BD" w:rsidRPr="008D0DEC" w14:paraId="30C7BCB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18B76" w14:textId="70F1366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8016D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F92261" w14:textId="28C55FE4" w:rsidR="004349BD" w:rsidRPr="008D0DEC" w:rsidRDefault="004349BD" w:rsidP="004349BD">
            <w:pPr>
              <w:pStyle w:val="CellBody"/>
              <w:spacing w:after="60"/>
              <w:ind w:left="-44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8A8C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5F7CF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4AAD34" w14:textId="0DBA02E0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E3A60B" w14:textId="723ABB9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5BB1A" w14:textId="681B0DE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ปัตตานี กรีน จำกัด</w:t>
            </w:r>
          </w:p>
        </w:tc>
      </w:tr>
      <w:tr w:rsidR="004349BD" w:rsidRPr="008D0DEC" w14:paraId="02DB6E8A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0BF3A" w14:textId="39BECF1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51E1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0224F" w14:textId="19BF3BF4" w:rsidR="004349BD" w:rsidRPr="008D0DEC" w:rsidRDefault="004349BD" w:rsidP="004349BD">
            <w:pPr>
              <w:pStyle w:val="CellBody"/>
              <w:spacing w:after="60"/>
              <w:ind w:left="-44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61154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792F5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8DB97" w14:textId="6F5D0979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AD0D4A" w14:textId="6AB5068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E3BD20" w14:textId="7442979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กัลฟ์ เอสอาร์ซี จำกัด</w:t>
            </w:r>
          </w:p>
        </w:tc>
      </w:tr>
      <w:tr w:rsidR="004349BD" w:rsidRPr="008D0DEC" w14:paraId="1F140EF0" w14:textId="77777777" w:rsidTr="00B07D64">
        <w:trPr>
          <w:cantSplit/>
          <w:trHeight w:val="80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2C45A0" w14:textId="494196C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7EC6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B4539A" w14:textId="77777777" w:rsidR="004349BD" w:rsidRPr="008D0DEC" w:rsidRDefault="004349BD" w:rsidP="004349BD">
            <w:pPr>
              <w:pStyle w:val="CellBody"/>
              <w:spacing w:after="60"/>
              <w:ind w:left="226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F8194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EEAD0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6FF513" w14:textId="3202952A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9C187" w14:textId="1B88CCED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239E6" w14:textId="45BB9B4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กัลฟ์ พีดี จำกัด</w:t>
            </w:r>
          </w:p>
        </w:tc>
      </w:tr>
      <w:tr w:rsidR="004349BD" w:rsidRPr="008D0DEC" w14:paraId="45A97A3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8DD39E" w14:textId="1A8D9C8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FC4AB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AFAB1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00123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7D7D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049B8" w14:textId="7B06E8B2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08DFEC" w14:textId="267D52D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8356E6" w14:textId="3A6A495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Gulf International Investment (Hong Kong) Limited</w:t>
            </w:r>
          </w:p>
        </w:tc>
      </w:tr>
      <w:tr w:rsidR="004349BD" w:rsidRPr="008D0DEC" w14:paraId="5EBC008B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C16BF7" w14:textId="77B6C9D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57A51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64730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C5EDB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3DEAF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CAD79" w14:textId="65EDC8B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47D266" w14:textId="6D682063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F6BEB" w14:textId="3CF0AA0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Gulf International Holding Pte. Ltd.</w:t>
            </w:r>
          </w:p>
        </w:tc>
      </w:tr>
      <w:tr w:rsidR="004349BD" w:rsidRPr="008D0DEC" w14:paraId="0EE1DF0B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6DBD18" w14:textId="28360F2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FC317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168EF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both"/>
              <w:rPr>
                <w:rFonts w:ascii="Cordia New" w:hAnsi="Cordia New"/>
                <w:kern w:val="0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36B1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D0627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5F4F78" w14:textId="2D7FBB43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88450" w14:textId="62C386D2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8C31D" w14:textId="3F6F344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 กัลฟ์ โซล่าร์ บีวี จำกัด</w:t>
            </w:r>
          </w:p>
        </w:tc>
      </w:tr>
      <w:tr w:rsidR="004349BD" w:rsidRPr="008D0DEC" w14:paraId="565FFB9C" w14:textId="77777777" w:rsidTr="00B07D64">
        <w:trPr>
          <w:cantSplit/>
          <w:trHeight w:val="48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6629F" w14:textId="7BC4940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72150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9D67EA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A8429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0F78B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7DB6E" w14:textId="41A34180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C9CC99" w14:textId="4396E01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BAE7EC" w14:textId="5E68F67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 กัลฟ์ โซล่าร์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จำกัด</w:t>
            </w:r>
          </w:p>
        </w:tc>
      </w:tr>
      <w:tr w:rsidR="004349BD" w:rsidRPr="008D0DEC" w14:paraId="3EB02751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47653" w14:textId="5F691C2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C222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36D708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435D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F203B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68848" w14:textId="76D4E8B1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272073" w14:textId="6762642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14C401" w14:textId="5277F7C5" w:rsidR="004349BD" w:rsidRPr="008D0DEC" w:rsidRDefault="004349BD" w:rsidP="004349BD">
            <w:pPr>
              <w:pStyle w:val="CellBody"/>
              <w:keepNext/>
              <w:spacing w:after="60"/>
              <w:ind w:right="-131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 กัลฟ์ โซล่าร์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จำกัด</w:t>
            </w:r>
          </w:p>
        </w:tc>
      </w:tr>
      <w:tr w:rsidR="004349BD" w:rsidRPr="008D0DEC" w14:paraId="515627AA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E116CF" w14:textId="1C28560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4C88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CFDBD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F25A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5855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8826A0" w14:textId="5017BC6E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EBCCA" w14:textId="7A30DA8A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D641B" w14:textId="6342FE72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 กัลฟ์ โซล่าร์ เคเคเอส จำกัด</w:t>
            </w:r>
          </w:p>
        </w:tc>
      </w:tr>
      <w:tr w:rsidR="004349BD" w:rsidRPr="008D0DEC" w14:paraId="211A18CA" w14:textId="77777777" w:rsidTr="00B07D64">
        <w:trPr>
          <w:cantSplit/>
          <w:trHeight w:val="16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3C8603" w14:textId="4619B50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EE187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2CDB40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E4208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0EC0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2BB498" w14:textId="2A4981B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 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BDBD9" w14:textId="29513B21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EDE93F" w14:textId="73C7767E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 กัลฟ์ เอ็มพี จำกัด</w:t>
            </w:r>
          </w:p>
        </w:tc>
      </w:tr>
      <w:tr w:rsidR="004349BD" w:rsidRPr="008D0DEC" w14:paraId="7C41CEB5" w14:textId="77777777" w:rsidTr="00B07D64">
        <w:trPr>
          <w:cantSplit/>
          <w:trHeight w:val="419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5BD73" w14:textId="7343314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B1A3D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8533F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E3D7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189A7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A6E8D" w14:textId="1F3F5D3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 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FE06E" w14:textId="1DE91F49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71A132" w14:textId="2D716BD9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 กัลฟ์ โซล่าร์ จำกัด</w:t>
            </w:r>
          </w:p>
        </w:tc>
      </w:tr>
      <w:tr w:rsidR="004349BD" w:rsidRPr="008D0DEC" w14:paraId="638CEFE4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A3E3E7" w14:textId="34E0C1A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6AC8F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AD9B54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2CC44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738F3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9471B" w14:textId="783ADBF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9BDC2" w14:textId="052031C6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1AB7F" w14:textId="47196912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อินดิเพนเดนท์ เพาเวอร์ ดีเวลลอปเมนท์ จำกัด</w:t>
            </w:r>
          </w:p>
        </w:tc>
      </w:tr>
      <w:tr w:rsidR="004349BD" w:rsidRPr="008D0DEC" w14:paraId="0308225B" w14:textId="77777777" w:rsidTr="00B07D64">
        <w:trPr>
          <w:cantSplit/>
          <w:trHeight w:val="311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DBE5FB" w14:textId="4AEED2C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2941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C82242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D6E0A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75DDC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A1D72" w14:textId="2B42E8F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D86572" w14:textId="76FE3D3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8A7BE" w14:textId="3047BB72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4349BD" w:rsidRPr="008D0DEC" w14:paraId="6CBDB81F" w14:textId="77777777" w:rsidTr="00B07D64">
        <w:trPr>
          <w:cantSplit/>
          <w:trHeight w:val="412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ABA1F" w14:textId="25224F4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338E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8A5672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3488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A2393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79A21D" w14:textId="5414D7B6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CEFAE" w14:textId="40989698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3A214" w14:textId="58FAB5EE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201601A3" w14:textId="77777777" w:rsidTr="00B07D64">
        <w:trPr>
          <w:cantSplit/>
          <w:trHeight w:val="28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D7BD1" w14:textId="3E803EE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93D2D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BB095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822C5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C6BE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F5979A" w14:textId="25AB60B8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C5B861" w14:textId="3130140D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F1504" w14:textId="284D74A2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4349BD" w:rsidRPr="008D0DEC" w14:paraId="61EE3332" w14:textId="77777777" w:rsidTr="00B07D64">
        <w:trPr>
          <w:cantSplit/>
          <w:trHeight w:val="80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499320" w14:textId="371E812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DDBF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0D3694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F3920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6BEB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400D2F" w14:textId="4BBB974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46AA93" w14:textId="0F029961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0AB5D3" w14:textId="70819ADA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4349BD" w:rsidRPr="008D0DEC" w14:paraId="58F6BFAB" w14:textId="77777777" w:rsidTr="00B07D64">
        <w:trPr>
          <w:cantSplit/>
          <w:trHeight w:val="17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2EF350" w14:textId="33F8F2A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8F7F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E7A08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C459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5C28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73F8BA" w14:textId="1E491370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9C8F2" w14:textId="41665C94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3EA96F" w14:textId="06D8531B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4349BD" w:rsidRPr="008D0DEC" w14:paraId="7DE20D8B" w14:textId="77777777" w:rsidTr="00B07D64">
        <w:trPr>
          <w:cantSplit/>
          <w:trHeight w:val="41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3F3BE" w14:textId="4130C3E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4A73B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666C9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E1FA0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426DB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7A04D" w14:textId="7286173F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DAB3A" w14:textId="59AAE6D3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AE904A" w14:textId="59DAFD3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เอ็นซี จำกัด</w:t>
            </w:r>
          </w:p>
        </w:tc>
      </w:tr>
      <w:tr w:rsidR="004349BD" w:rsidRPr="008D0DEC" w14:paraId="581A9DB2" w14:textId="77777777" w:rsidTr="00B07D64">
        <w:trPr>
          <w:cantSplit/>
          <w:trHeight w:val="422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2E8335" w14:textId="13DB29B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6C86C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7C8505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07F82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7696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44719" w14:textId="07750A89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rtl/>
                <w:cs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87562" w14:textId="1ECFA473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BE847" w14:textId="308FB33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4349BD" w:rsidRPr="008D0DEC" w14:paraId="15BCB2FD" w14:textId="77777777" w:rsidTr="00B07D64">
        <w:trPr>
          <w:cantSplit/>
          <w:trHeight w:val="429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08E75" w14:textId="1CDEF5F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05E6C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7477E8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8B78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1685D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A9A33" w14:textId="38FA6C2F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9A565E" w14:textId="16DBEB59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024B3" w14:textId="044D19A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บีพี จำกัด</w:t>
            </w:r>
          </w:p>
        </w:tc>
      </w:tr>
      <w:tr w:rsidR="004349BD" w:rsidRPr="008D0DEC" w14:paraId="0EFAE465" w14:textId="77777777" w:rsidTr="00B07D64">
        <w:trPr>
          <w:cantSplit/>
          <w:trHeight w:val="43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2B5648" w14:textId="5E0BC33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99C0E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8B6661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353D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13607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79346" w14:textId="40AC132F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9B9ED" w14:textId="63668FE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E763E" w14:textId="755F249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673F4EFD" w14:textId="77777777" w:rsidTr="00B07D64">
        <w:trPr>
          <w:cantSplit/>
          <w:trHeight w:val="412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8BAB0" w14:textId="30BD9DE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ED8C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F1C92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47AB1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B3E9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1DE740" w14:textId="4C373E4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D5067" w14:textId="3A623862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24433" w14:textId="62D56CD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เอ็นพีเอ็ม จำกัด</w:t>
            </w:r>
          </w:p>
        </w:tc>
      </w:tr>
      <w:tr w:rsidR="004349BD" w:rsidRPr="008D0DEC" w14:paraId="247DBAA6" w14:textId="77777777" w:rsidTr="00B07D64">
        <w:trPr>
          <w:cantSplit/>
          <w:trHeight w:val="432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6207F" w14:textId="158678C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960C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2BEC8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E059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9680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84C73" w14:textId="16C0AA0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29C04D" w14:textId="4215B1F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C332B9" w14:textId="7C02E13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35AC3E9F" w14:textId="77777777" w:rsidTr="00B07D64">
        <w:trPr>
          <w:cantSplit/>
          <w:trHeight w:val="42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6E4B2C" w14:textId="73B4D95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69AC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AD4659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08DA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86C1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839A0" w14:textId="3DF6E56F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A785AB" w14:textId="1F4128BE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BFC317" w14:textId="7688A87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0AC19D1E" w14:textId="77777777" w:rsidTr="00B07D64">
        <w:trPr>
          <w:cantSplit/>
          <w:trHeight w:val="19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AFFD3A" w14:textId="7DF0385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247A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2AFC0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AD1E7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755F5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67BD8" w14:textId="55933EC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2554 -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9EA03" w14:textId="7DDF7EEC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31A37" w14:textId="7BA1817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 กัลฟ์ เจพี จำกัด</w:t>
            </w:r>
          </w:p>
        </w:tc>
      </w:tr>
      <w:tr w:rsidR="004349BD" w:rsidRPr="008D0DEC" w14:paraId="3084CC61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6E1C3" w14:textId="2F90D06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FE56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0B261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5806C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914C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FD6C3" w14:textId="1602D7B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2552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8ECBF5" w14:textId="16DB90B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335D08" w14:textId="7D9DF36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เอ็นเอ็นเค จำกัด</w:t>
            </w:r>
          </w:p>
        </w:tc>
      </w:tr>
      <w:tr w:rsidR="004349BD" w:rsidRPr="008D0DEC" w14:paraId="445293B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18239" w14:textId="002DF1B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0DAE8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C76FD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9D7F8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16F8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9044AA" w14:textId="2B3AAEC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2552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7178F" w14:textId="69828BE5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F8EB4" w14:textId="017BA9C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เอ็นแอลแอล จำกัด</w:t>
            </w:r>
          </w:p>
        </w:tc>
      </w:tr>
      <w:tr w:rsidR="004349BD" w:rsidRPr="008D0DEC" w14:paraId="2A2B6BA4" w14:textId="77777777" w:rsidTr="00B07D64">
        <w:trPr>
          <w:cantSplit/>
          <w:trHeight w:val="46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F9A4EE" w14:textId="54C76BB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902F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32D881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A8977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C8935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C85C66" w14:textId="04DAB3F5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2552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8D83F5" w14:textId="221FCAB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C0BBF" w14:textId="2EA3963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ซีอาร์เอ็น จำกัด</w:t>
            </w:r>
          </w:p>
        </w:tc>
      </w:tr>
      <w:tr w:rsidR="004349BD" w:rsidRPr="008D0DEC" w14:paraId="429B009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D3078" w14:textId="0A9FC70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C946C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D42AB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E3760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4FDE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C982E" w14:textId="6606041D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2552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66BE5B" w14:textId="06061BF5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171E3" w14:textId="00EFCD33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เอ็นเอส จำกัด</w:t>
            </w:r>
          </w:p>
        </w:tc>
      </w:tr>
      <w:tr w:rsidR="004349BD" w:rsidRPr="008D0DEC" w14:paraId="4CED897B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23C5B" w14:textId="0654DEB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23BE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422799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F6087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AF04E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5B3B87" w14:textId="04BBD01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2552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077354" w14:textId="062CE65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0035B" w14:textId="5E0F26E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ยูที จำกัด</w:t>
            </w:r>
          </w:p>
        </w:tc>
      </w:tr>
      <w:tr w:rsidR="004349BD" w:rsidRPr="008D0DEC" w14:paraId="5646719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C02234" w14:textId="5B08075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ECFBA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F42E8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6A72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874F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6B0451" w14:textId="42A1F26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144D6" w14:textId="1DA6E4B6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A7C11" w14:textId="3560BB8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เคพี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2D39A4BE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80EEDE" w14:textId="2D01B3F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8B74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B1513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4594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42281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A2EF6" w14:textId="6946997C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87D65" w14:textId="1241DFB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F4012" w14:textId="212F41F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เคพี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28B680C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1DB54" w14:textId="4C7AE1A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F7D1E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3B463C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0226B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93254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ABC16" w14:textId="7598FE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E6BEA" w14:textId="51C577F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EB445" w14:textId="37838B1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ทีแอลซี จำกัด</w:t>
            </w:r>
          </w:p>
        </w:tc>
      </w:tr>
      <w:tr w:rsidR="004349BD" w:rsidRPr="008D0DEC" w14:paraId="05B0EE1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761CBD" w14:textId="110CEA4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397A7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B1D96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4AE9D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9E1F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E295A" w14:textId="23597992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65481F" w14:textId="30AA6E34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8CB2B7" w14:textId="60CC19F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เอ็นเค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1E8D26C2" w14:textId="77777777" w:rsidTr="00B07D64">
        <w:trPr>
          <w:cantSplit/>
          <w:trHeight w:val="10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AA0F57" w14:textId="50301CC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B5E8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69732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E3227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AD3B9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D4EBD3" w14:textId="44F06553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2547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7C5CE" w14:textId="2CBEFA78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1C6CF8" w14:textId="4B853431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ไอพีพี จำกัด</w:t>
            </w:r>
          </w:p>
        </w:tc>
      </w:tr>
      <w:tr w:rsidR="004349BD" w:rsidRPr="008D0DEC" w14:paraId="3E5B7E8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4B0F4" w14:textId="65B4289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D5374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5EF23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3FDD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4DD8B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7F42B1" w14:textId="0BFB56B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2547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E36ED" w14:textId="1E50381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FDE58A" w14:textId="412FE6C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เอ็นเนอร์จี จำกัด</w:t>
            </w:r>
          </w:p>
        </w:tc>
      </w:tr>
      <w:tr w:rsidR="004349BD" w:rsidRPr="008D0DEC" w14:paraId="492F95D2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89E756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CA66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9C226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9ECC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D078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0778BA" w14:textId="0DC5709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2546 –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AF3C81" w14:textId="4A94600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0FEE6" w14:textId="7858937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บริษัท กัลฟ์ ยะลา กรีน จำกัด</w:t>
            </w:r>
          </w:p>
        </w:tc>
      </w:tr>
      <w:tr w:rsidR="004349BD" w:rsidRPr="008D0DEC" w14:paraId="737B7B8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1DF01" w14:textId="6A5B073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A4FAA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1024E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324D2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7348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5F016" w14:textId="4B23E79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2545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850CF" w14:textId="6E16CE2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5106B7" w14:textId="18009B8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สมุทรปราการ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โคเจนเนอเรชั่น จำกัด</w:t>
            </w:r>
          </w:p>
        </w:tc>
      </w:tr>
      <w:tr w:rsidR="004349BD" w:rsidRPr="008D0DEC" w14:paraId="6CA9AF91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E330B" w14:textId="5E5FB07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920E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06468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8DAD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C0946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0AA1B1" w14:textId="67EB8CB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E9CE74" w14:textId="4531A8A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A21919" w14:textId="7A5D0A4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หนองแค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โคเจนเนอเรชั่น จำกัด</w:t>
            </w:r>
          </w:p>
        </w:tc>
      </w:tr>
      <w:tr w:rsidR="004349BD" w:rsidRPr="008D0DEC" w14:paraId="1062D0A6" w14:textId="77777777" w:rsidTr="003B57A5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C75D9E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F5CD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78F02F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2F34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5B80B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6701B1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2543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B8C921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8CB0E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โคเจนเนอเรชั่น จำกัด</w:t>
            </w:r>
          </w:p>
        </w:tc>
      </w:tr>
      <w:tr w:rsidR="004349BD" w:rsidRPr="008D0DEC" w14:paraId="2A454E1E" w14:textId="77777777" w:rsidTr="003B57A5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EB2DD2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9B00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1BA41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8329A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E2B86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C9FAA0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2543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09B79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95882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เพาเวอร์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เจเนอเรชั่น จำกัด</w:t>
            </w:r>
          </w:p>
        </w:tc>
      </w:tr>
      <w:tr w:rsidR="004349BD" w:rsidRPr="008D0DEC" w14:paraId="533CFC5F" w14:textId="77777777" w:rsidTr="003B57A5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2950A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C66B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C67C5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5D7B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42727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CE111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2537 –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333BA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รอง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A42570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กัลฟ์อิเล็คตริก จำกัด 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  <w:lang w:bidi="th-TH"/>
              </w:rPr>
              <w:t>(มหาชน)</w:t>
            </w:r>
          </w:p>
        </w:tc>
      </w:tr>
      <w:tr w:rsidR="004349BD" w:rsidRPr="008D0DEC" w14:paraId="594836B1" w14:textId="77777777" w:rsidTr="003B57A5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BBAD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BCA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84696" w14:textId="77777777" w:rsidR="004349BD" w:rsidRPr="008D0DEC" w:rsidRDefault="004349BD" w:rsidP="004349BD">
            <w:pPr>
              <w:pStyle w:val="CellBody"/>
              <w:spacing w:after="60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89BE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6AE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EB0B4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2527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2535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B73E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วิศวกร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โครงการ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โรงไฟฟ้าพลังความร้อน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B94CD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การไฟฟ้าฝ่ายผลิตแห่งประเทศไทย</w:t>
            </w:r>
          </w:p>
        </w:tc>
      </w:tr>
      <w:tr w:rsidR="004349BD" w:rsidRPr="008D0DEC" w14:paraId="0E54B108" w14:textId="77777777" w:rsidTr="003B57A5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67034F" w14:textId="77777777" w:rsidR="004349BD" w:rsidRPr="008D0DEC" w:rsidRDefault="004349BD" w:rsidP="004349BD">
            <w:pPr>
              <w:pStyle w:val="Table1"/>
              <w:tabs>
                <w:tab w:val="clear" w:pos="680"/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</w:p>
          <w:p w14:paraId="04F6D3D5" w14:textId="77777777" w:rsidR="004349BD" w:rsidRPr="008D0DEC" w:rsidRDefault="004349BD" w:rsidP="004349BD">
            <w:pPr>
              <w:pStyle w:val="Table1"/>
              <w:numPr>
                <w:ilvl w:val="0"/>
                <w:numId w:val="87"/>
              </w:numPr>
              <w:tabs>
                <w:tab w:val="left" w:pos="360"/>
                <w:tab w:val="left" w:pos="447"/>
              </w:tabs>
              <w:spacing w:after="60"/>
              <w:ind w:left="447" w:hanging="141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333A9689" w14:textId="77777777" w:rsidR="004349BD" w:rsidRPr="008D0DEC" w:rsidRDefault="004349BD" w:rsidP="004349BD">
            <w:pPr>
              <w:pStyle w:val="Table1"/>
              <w:numPr>
                <w:ilvl w:val="0"/>
                <w:numId w:val="87"/>
              </w:numPr>
              <w:tabs>
                <w:tab w:val="left" w:pos="360"/>
                <w:tab w:val="left" w:pos="447"/>
              </w:tabs>
              <w:spacing w:after="60"/>
              <w:ind w:left="447" w:hanging="141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</w:p>
          <w:p w14:paraId="0C293599" w14:textId="5855D4A6" w:rsidR="004349BD" w:rsidRPr="008D0DEC" w:rsidRDefault="004349BD" w:rsidP="004349BD">
            <w:pPr>
              <w:pStyle w:val="Table1"/>
              <w:numPr>
                <w:ilvl w:val="0"/>
                <w:numId w:val="87"/>
              </w:numPr>
              <w:tabs>
                <w:tab w:val="left" w:pos="360"/>
                <w:tab w:val="left" w:pos="447"/>
              </w:tabs>
              <w:spacing w:after="60"/>
              <w:ind w:left="447" w:hanging="14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ประธานเจ้าหน้าที่บริหารด้านปฏิบัติการ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9F04C" w14:textId="77777777" w:rsidR="004349BD" w:rsidRPr="008D0DEC" w:rsidDel="00EE3855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64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84528D" w14:textId="77777777" w:rsidR="004349BD" w:rsidRPr="008D0DEC" w:rsidRDefault="004349BD" w:rsidP="004349BD">
            <w:pPr>
              <w:pStyle w:val="CellBody"/>
              <w:numPr>
                <w:ilvl w:val="0"/>
                <w:numId w:val="96"/>
              </w:numPr>
              <w:spacing w:after="60"/>
              <w:ind w:left="319" w:hanging="284"/>
              <w:jc w:val="both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วิศวกรรมศาสตรบัณฑิต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 xml:space="preserve">สาขาวิศวกรรมไฟฟ้า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>จุฬาลงกรณ์มหาวิทยาลัย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5FB4E0" w14:textId="77777777" w:rsidR="004349BD" w:rsidRPr="008D0DEC" w:rsidDel="004B4C6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0.017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AAE46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9BE0E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CE91D" w14:textId="3D41F60A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 รองกรรมการผู้จัดการใหญ่ และประธานเจ้าหน้าที่บริหารด้านปฏิบัติการ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7E90E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(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มหาชน)</w:t>
            </w:r>
          </w:p>
        </w:tc>
      </w:tr>
      <w:tr w:rsidR="004349BD" w:rsidRPr="008D0DEC" w14:paraId="1F776E0A" w14:textId="77777777" w:rsidTr="003B57A5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82598" w14:textId="77777777" w:rsidR="004349BD" w:rsidRPr="008D0DEC" w:rsidRDefault="004349BD" w:rsidP="004349BD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7201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4622F0" w14:textId="77777777" w:rsidR="004349BD" w:rsidRPr="008D0DEC" w:rsidRDefault="004349BD" w:rsidP="004349BD">
            <w:pPr>
              <w:pStyle w:val="CellBody"/>
              <w:numPr>
                <w:ilvl w:val="0"/>
                <w:numId w:val="96"/>
              </w:numPr>
              <w:spacing w:after="60"/>
              <w:ind w:left="319" w:hanging="284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หลักสูตรการบริหารธุรกิจสำหรับผู้บริหาร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 ปิโตรเคมีแห่งชาติ จำกัด (มหาชน)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B7273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7E3C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9B67F2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 – 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EF908C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91856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</w:p>
        </w:tc>
      </w:tr>
      <w:tr w:rsidR="004349BD" w:rsidRPr="008D0DEC" w14:paraId="356098AA" w14:textId="77777777" w:rsidTr="003B57A5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54475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019A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4479F4" w14:textId="77777777" w:rsidR="004349BD" w:rsidRPr="008D0DEC" w:rsidRDefault="004349BD" w:rsidP="004349BD">
            <w:pPr>
              <w:pStyle w:val="CellBody"/>
              <w:numPr>
                <w:ilvl w:val="0"/>
                <w:numId w:val="96"/>
              </w:numPr>
              <w:spacing w:after="60"/>
              <w:ind w:left="319" w:hanging="284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หลักสูตรการเมืองการปกครองสำหรับผู้บริหารระดับสูง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10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สถาบันพระปกเกล้า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7432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A84B3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B151A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54F89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92F1A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Kolpos Pte. Ltd.</w:t>
            </w:r>
          </w:p>
        </w:tc>
      </w:tr>
      <w:tr w:rsidR="004349BD" w:rsidRPr="008D0DEC" w14:paraId="08AE8020" w14:textId="77777777" w:rsidTr="003B57A5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D8FA5" w14:textId="77777777" w:rsidR="004349BD" w:rsidRPr="008D0DEC" w:rsidRDefault="004349BD" w:rsidP="004349BD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0C8E4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AEB65" w14:textId="77777777" w:rsidR="004349BD" w:rsidRPr="008D0DEC" w:rsidRDefault="004349BD" w:rsidP="004349BD">
            <w:pPr>
              <w:pStyle w:val="CellBody"/>
              <w:numPr>
                <w:ilvl w:val="0"/>
                <w:numId w:val="96"/>
              </w:numPr>
              <w:tabs>
                <w:tab w:val="left" w:pos="360"/>
                <w:tab w:val="left" w:pos="720"/>
              </w:tabs>
              <w:spacing w:after="60"/>
              <w:ind w:left="319" w:hanging="284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หลักสูตรการบริหาร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งาน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เศรษฐกิจสาธารณะสำหรับผู้บริหารระดับสูง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(ปคส.)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สถาบันพระปกเกล้า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E564F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5F71C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CF0E1" w14:textId="7777777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D1BECE" w14:textId="77777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1C13A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อีสเทิร์น ซีบอร์ด เอ็นจีดี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4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4349BD" w:rsidRPr="008D0DEC" w14:paraId="712D904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38C9B" w14:textId="258D066B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C61A7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2CA68" w14:textId="48DD4B84" w:rsidR="004349BD" w:rsidRPr="008D0DEC" w:rsidRDefault="004349BD" w:rsidP="004349BD">
            <w:pPr>
              <w:pStyle w:val="CellBody"/>
              <w:numPr>
                <w:ilvl w:val="0"/>
                <w:numId w:val="87"/>
              </w:numPr>
              <w:tabs>
                <w:tab w:val="left" w:pos="360"/>
                <w:tab w:val="left" w:pos="451"/>
              </w:tabs>
              <w:spacing w:after="60"/>
              <w:ind w:left="361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หลักสูตร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นักบริหารการยุติธรรมทางปกครองระดับสูง (บยป.)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2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วิทยาลัยการยุติธรรมทางปกครอง ศาลปกครอง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BDCE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79EE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kern w:val="0"/>
                <w:sz w:val="24"/>
                <w:szCs w:val="24"/>
                <w:lang w:val="en-US"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7FB48" w14:textId="113A790F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7FBA31" w14:textId="245A57A5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color w:val="000000"/>
                <w:sz w:val="24"/>
                <w:szCs w:val="24"/>
                <w:cs/>
                <w:lang w:eastAsia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6DD1D" w14:textId="6B548C0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อีสเทิร์น ซีบอร์ด เอ็นจีดี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4349BD" w:rsidRPr="008D0DEC" w14:paraId="2C588C08" w14:textId="77777777" w:rsidTr="00B07D64">
        <w:trPr>
          <w:cantSplit/>
          <w:trHeight w:val="737"/>
        </w:trPr>
        <w:tc>
          <w:tcPr>
            <w:tcW w:w="24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4EC0C6" w14:textId="74152C61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64A31" w14:textId="4D394C60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9009C" w14:textId="09DBB5FC" w:rsidR="004349BD" w:rsidRPr="008D0DEC" w:rsidRDefault="004349BD" w:rsidP="004349BD">
            <w:pPr>
              <w:pStyle w:val="CellBody"/>
              <w:numPr>
                <w:ilvl w:val="0"/>
                <w:numId w:val="87"/>
              </w:numPr>
              <w:tabs>
                <w:tab w:val="left" w:pos="360"/>
                <w:tab w:val="left" w:pos="451"/>
              </w:tabs>
              <w:spacing w:after="60"/>
              <w:ind w:left="361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หลักสูตรผู้บริหารระดับสูงด้านวิทยาการพลังงาน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(วพน.)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สถาบันวิทยาการพลังงาน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B92D1A" w14:textId="2072F844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03FC69" w14:textId="75AB1068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72A4C" w14:textId="2BBBD3A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1EA3DD" w14:textId="14F82466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813199" w14:textId="10AA65E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Gulf International Investment (Hong Kong) Limited</w:t>
            </w:r>
          </w:p>
        </w:tc>
      </w:tr>
      <w:tr w:rsidR="004349BD" w:rsidRPr="008D0DEC" w14:paraId="019218A6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00D364" w14:textId="77777777" w:rsidR="004349BD" w:rsidRPr="008D0DEC" w:rsidRDefault="004349BD" w:rsidP="004349BD">
            <w:pPr>
              <w:pStyle w:val="Table1"/>
              <w:numPr>
                <w:ilvl w:val="0"/>
                <w:numId w:val="72"/>
              </w:numPr>
              <w:tabs>
                <w:tab w:val="left" w:pos="360"/>
                <w:tab w:val="left" w:pos="780"/>
              </w:tabs>
              <w:spacing w:after="60"/>
              <w:ind w:left="780" w:hanging="45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A7DEB" w14:textId="474A83AD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7D6B00" w14:textId="3D4561C2" w:rsidR="004349BD" w:rsidRPr="008D0DEC" w:rsidRDefault="004349BD" w:rsidP="004349BD">
            <w:pPr>
              <w:pStyle w:val="CellBody"/>
              <w:numPr>
                <w:ilvl w:val="0"/>
                <w:numId w:val="87"/>
              </w:numPr>
              <w:tabs>
                <w:tab w:val="left" w:pos="360"/>
                <w:tab w:val="left" w:pos="451"/>
              </w:tabs>
              <w:spacing w:after="60"/>
              <w:ind w:left="361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หลักสูตรนักบริหารระดับสูงด้านการพัฒนา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ธุรกิจ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อุตสาหกรรม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และการลงทุน (วธอ.) รุ่นที่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สถาบันวิทยาการธุรกิจและอุตสาหกรรม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EB58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07677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1935A5" w14:textId="74E2A27E" w:rsidR="004349BD" w:rsidRPr="008D0DEC" w:rsidRDefault="004349BD" w:rsidP="004349BD">
            <w:pPr>
              <w:spacing w:before="40" w:after="60" w:line="216" w:lineRule="auto"/>
              <w:ind w:hanging="2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- 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2BC69E" w14:textId="2678FA6A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6F86C5" w14:textId="4E98643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อมตะ สปริง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ดีเวลลอปเม้นท์ จำกัด</w:t>
            </w:r>
          </w:p>
        </w:tc>
      </w:tr>
      <w:tr w:rsidR="004349BD" w:rsidRPr="008D0DEC" w14:paraId="0CB09718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C84D21" w14:textId="0B26124A" w:rsidR="004349BD" w:rsidRPr="008D0DEC" w:rsidRDefault="004349BD" w:rsidP="004349BD">
            <w:pPr>
              <w:pStyle w:val="Table1"/>
              <w:keepNext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3C701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63267" w14:textId="643E8D42" w:rsidR="004349BD" w:rsidRPr="008D0DEC" w:rsidRDefault="004349BD" w:rsidP="004349BD">
            <w:pPr>
              <w:pStyle w:val="CellBody"/>
              <w:keepNext/>
              <w:numPr>
                <w:ilvl w:val="0"/>
                <w:numId w:val="86"/>
              </w:numPr>
              <w:tabs>
                <w:tab w:val="left" w:pos="360"/>
                <w:tab w:val="left" w:pos="421"/>
              </w:tabs>
              <w:spacing w:after="60"/>
              <w:ind w:left="331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Director Accreditation Program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(DAP)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128/2559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8665F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C12E4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2DA080" w14:textId="7B58AAE0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32916" w14:textId="064082B6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C21FC" w14:textId="37A68AC2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โพโมโดโร กรุ๊ป จำกัด</w:t>
            </w:r>
          </w:p>
        </w:tc>
      </w:tr>
      <w:tr w:rsidR="004349BD" w:rsidRPr="008D0DEC" w14:paraId="04D31A42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A11F53" w14:textId="578F8322" w:rsidR="004349BD" w:rsidRPr="008D0DEC" w:rsidRDefault="004349BD" w:rsidP="004349BD">
            <w:pPr>
              <w:pStyle w:val="Table1"/>
              <w:keepNext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3BA86A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8CEAF" w14:textId="18CB5557" w:rsidR="004349BD" w:rsidRPr="008D0DEC" w:rsidRDefault="004349BD" w:rsidP="004349BD">
            <w:pPr>
              <w:pStyle w:val="CellBody"/>
              <w:keepNext/>
              <w:tabs>
                <w:tab w:val="left" w:pos="360"/>
                <w:tab w:val="left" w:pos="421"/>
              </w:tabs>
              <w:spacing w:after="60"/>
              <w:ind w:left="331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E0A29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880AA" w14:textId="77777777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ACD552" w14:textId="0850C2BC" w:rsidR="004349BD" w:rsidRPr="008D0DEC" w:rsidRDefault="004349BD" w:rsidP="004349BD">
            <w:pPr>
              <w:pStyle w:val="CellBody"/>
              <w:keepNext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>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08348" w14:textId="6F2FED8E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9287D" w14:textId="011D2E8D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ดับบลิวเอชเอ เอ็มที จำหน่ายก๊าซธรรมชาติ จำกัด</w:t>
            </w:r>
          </w:p>
        </w:tc>
      </w:tr>
      <w:tr w:rsidR="004349BD" w:rsidRPr="008D0DEC" w14:paraId="409A814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A2F719" w14:textId="0225D9B2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EE387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A45BD" w14:textId="77DB6AC9" w:rsidR="004349BD" w:rsidRPr="008D0DEC" w:rsidRDefault="004349BD" w:rsidP="004349BD">
            <w:pPr>
              <w:pStyle w:val="CellBody"/>
              <w:tabs>
                <w:tab w:val="left" w:pos="360"/>
                <w:tab w:val="left" w:pos="421"/>
              </w:tabs>
              <w:spacing w:after="60"/>
              <w:ind w:left="331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52493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CE951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39BD31" w14:textId="2433AAA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1BB89F" w14:textId="0A35FCA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8691F7" w14:textId="2ED6D13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เอ็มพี จำกัด</w:t>
            </w:r>
          </w:p>
        </w:tc>
      </w:tr>
      <w:tr w:rsidR="004349BD" w:rsidRPr="008D0DEC" w14:paraId="1C32223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E64C0" w14:textId="0B8600BC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BD91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D32750" w14:textId="7E34F953" w:rsidR="004349BD" w:rsidRPr="008D0DEC" w:rsidRDefault="004349BD" w:rsidP="004349BD">
            <w:pPr>
              <w:pStyle w:val="CellBody"/>
              <w:tabs>
                <w:tab w:val="left" w:pos="360"/>
                <w:tab w:val="left" w:pos="421"/>
              </w:tabs>
              <w:spacing w:after="60"/>
              <w:ind w:left="331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7F33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5A65F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0583AC" w14:textId="1625929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99555F" w14:textId="746363A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6CE8F6" w14:textId="27FC0CD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เอ็นเอ็นเค จำกัด</w:t>
            </w:r>
          </w:p>
        </w:tc>
      </w:tr>
      <w:tr w:rsidR="004349BD" w:rsidRPr="008D0DEC" w14:paraId="312C7A1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56C9AE" w14:textId="41C1198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3F92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FAC21C" w14:textId="19EE5C63" w:rsidR="004349BD" w:rsidRPr="008D0DEC" w:rsidRDefault="004349BD" w:rsidP="004349BD">
            <w:pPr>
              <w:pStyle w:val="CellBody"/>
              <w:tabs>
                <w:tab w:val="left" w:pos="360"/>
                <w:tab w:val="left" w:pos="421"/>
              </w:tabs>
              <w:spacing w:after="60"/>
              <w:ind w:left="331"/>
              <w:rPr>
                <w:rFonts w:ascii="Cordia New" w:hAnsi="Cordia New"/>
                <w:kern w:val="0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F57DC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E6C0F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67C41" w14:textId="491106B6" w:rsidR="004349BD" w:rsidRPr="008D0DEC" w:rsidRDefault="004349BD" w:rsidP="004349BD">
            <w:pPr>
              <w:pStyle w:val="CellBody"/>
              <w:keepNext/>
              <w:spacing w:after="60"/>
              <w:ind w:hanging="2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9BB5B" w14:textId="56FF639D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756190" w14:textId="24CF5A1F" w:rsidR="004349BD" w:rsidRPr="008D0DEC" w:rsidRDefault="004349BD" w:rsidP="004349BD">
            <w:pPr>
              <w:pStyle w:val="CellBody"/>
              <w:keepNext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เอ็นแอลแอล จำกัด</w:t>
            </w:r>
          </w:p>
        </w:tc>
      </w:tr>
      <w:tr w:rsidR="004349BD" w:rsidRPr="008D0DEC" w14:paraId="5E19E35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3FD8D" w14:textId="0B6B0C9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32CB1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6D68D" w14:textId="67872F83" w:rsidR="004349BD" w:rsidRPr="008D0DEC" w:rsidRDefault="004349BD" w:rsidP="004349BD">
            <w:pPr>
              <w:pStyle w:val="CellBody"/>
              <w:tabs>
                <w:tab w:val="left" w:pos="360"/>
                <w:tab w:val="left" w:pos="421"/>
              </w:tabs>
              <w:spacing w:after="60"/>
              <w:ind w:left="331"/>
              <w:rPr>
                <w:rFonts w:ascii="Cordia New" w:hAnsi="Cordia New"/>
                <w:kern w:val="0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1AFD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43DC6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AC9E2" w14:textId="3E0B213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FCFF8" w14:textId="2E710BA9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6A5A5F" w14:textId="79C4BBF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ซีอาร์เอ็น จำกัด</w:t>
            </w:r>
          </w:p>
        </w:tc>
      </w:tr>
      <w:tr w:rsidR="004349BD" w:rsidRPr="008D0DEC" w14:paraId="5E7FE97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32C7E3" w14:textId="66237823" w:rsidR="004349BD" w:rsidRPr="008D0DEC" w:rsidRDefault="004349BD" w:rsidP="004349BD">
            <w:pPr>
              <w:pStyle w:val="CellBody"/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B160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9A83F" w14:textId="77777777" w:rsidR="004349BD" w:rsidRPr="008D0DEC" w:rsidRDefault="004349BD" w:rsidP="004349BD">
            <w:pPr>
              <w:pStyle w:val="CellBody"/>
              <w:spacing w:after="60"/>
              <w:ind w:left="316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B8433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F7760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77338B" w14:textId="1C557301" w:rsidR="004349BD" w:rsidRPr="008D0DEC" w:rsidRDefault="004349BD" w:rsidP="004349BD">
            <w:pPr>
              <w:tabs>
                <w:tab w:val="left" w:pos="1"/>
              </w:tabs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14F43" w14:textId="7BB56B2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4A893D" w14:textId="01DBBE6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เคพี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20E6CC0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2B4653" w14:textId="2F5F9B76" w:rsidR="004349BD" w:rsidRPr="008D0DEC" w:rsidRDefault="004349BD" w:rsidP="004349BD">
            <w:pPr>
              <w:pStyle w:val="CellBody"/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5D9C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F0C2C5" w14:textId="77777777" w:rsidR="004349BD" w:rsidRPr="008D0DEC" w:rsidRDefault="004349BD" w:rsidP="004349BD">
            <w:pPr>
              <w:pStyle w:val="CellBody"/>
              <w:spacing w:after="60"/>
              <w:ind w:left="316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6CD5B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5062C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EAC2E4" w14:textId="5361649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360B1" w14:textId="45D71785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E16B86" w14:textId="29940A6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เคพี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1122AD3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2DBB93" w14:textId="2A3E0D61" w:rsidR="004349BD" w:rsidRPr="008D0DEC" w:rsidRDefault="004349BD" w:rsidP="004349BD">
            <w:pPr>
              <w:pStyle w:val="CellBody"/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1D57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7E325" w14:textId="77777777" w:rsidR="004349BD" w:rsidRPr="008D0DEC" w:rsidRDefault="004349BD" w:rsidP="004349BD">
            <w:pPr>
              <w:pStyle w:val="CellBody"/>
              <w:spacing w:after="60"/>
              <w:ind w:left="316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01C7E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5EAB0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D32726" w14:textId="43439B3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9191DA" w14:textId="57BC43BD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95491E" w14:textId="78E5FD9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ทีแอลซี จำกัด</w:t>
            </w:r>
          </w:p>
        </w:tc>
      </w:tr>
      <w:tr w:rsidR="004349BD" w:rsidRPr="008D0DEC" w14:paraId="6065DDEB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AC122" w14:textId="2C8B591A" w:rsidR="004349BD" w:rsidRPr="008D0DEC" w:rsidRDefault="004349BD" w:rsidP="004349BD">
            <w:pPr>
              <w:pStyle w:val="CellBody"/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B0261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334FA" w14:textId="77777777" w:rsidR="004349BD" w:rsidRPr="008D0DEC" w:rsidRDefault="004349BD" w:rsidP="004349BD">
            <w:pPr>
              <w:pStyle w:val="CellBody"/>
              <w:spacing w:after="60"/>
              <w:ind w:left="316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0419C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5D177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5B2BD0" w14:textId="68BB4C1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ACD21C" w14:textId="2840B12D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054647" w14:textId="5F070D0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เอ็นเค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4349BD" w:rsidRPr="008D0DEC" w14:paraId="69B11B6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F6F31" w14:textId="3B02370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59771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A10A8" w14:textId="77777777" w:rsidR="004349BD" w:rsidRPr="008D0DEC" w:rsidRDefault="004349BD" w:rsidP="004349BD">
            <w:pPr>
              <w:pStyle w:val="CellBody"/>
              <w:spacing w:after="60"/>
              <w:ind w:left="316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DE76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43E1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F4ECC" w14:textId="2A06C27B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EE2EB" w14:textId="5077D13C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4201F" w14:textId="237AD9C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เอ็นเนอร์จี จำกัด</w:t>
            </w:r>
          </w:p>
        </w:tc>
      </w:tr>
      <w:tr w:rsidR="004349BD" w:rsidRPr="008D0DEC" w14:paraId="17DF7FD1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762074" w14:textId="7D78EF2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C7E5A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C1CD2B" w14:textId="77777777" w:rsidR="004349BD" w:rsidRPr="008D0DEC" w:rsidRDefault="004349BD" w:rsidP="004349BD">
            <w:pPr>
              <w:pStyle w:val="CellBody"/>
              <w:spacing w:after="60"/>
              <w:ind w:left="316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E8EFD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4609D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F329F5" w14:textId="3EF2A86D" w:rsidR="004349BD" w:rsidRPr="008D0DEC" w:rsidRDefault="004349BD" w:rsidP="004349BD">
            <w:pPr>
              <w:spacing w:before="40" w:after="60" w:line="216" w:lineRule="auto"/>
              <w:ind w:left="-59"/>
              <w:jc w:val="center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9D7B16" w14:textId="32AD27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7E817" w14:textId="46A6863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ไอพีพี จำกัด</w:t>
            </w:r>
          </w:p>
        </w:tc>
      </w:tr>
      <w:tr w:rsidR="004349BD" w:rsidRPr="008D0DEC" w14:paraId="1D78DFE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373702" w14:textId="0732E5C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64FE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72F97F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ind w:left="406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DA750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832A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B4752" w14:textId="1935913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FBDFCB" w14:textId="7D8E3E2B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541C5" w14:textId="24485D6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โคเจนเนอเรชั่น จำกัด</w:t>
            </w:r>
          </w:p>
        </w:tc>
      </w:tr>
      <w:tr w:rsidR="004349BD" w:rsidRPr="008D0DEC" w14:paraId="5F717A1A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33A499" w14:textId="31FBCF31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E541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C5C94" w14:textId="77777777" w:rsidR="004349BD" w:rsidRPr="008D0DEC" w:rsidRDefault="004349BD" w:rsidP="004349BD">
            <w:pPr>
              <w:pStyle w:val="CellBody"/>
              <w:tabs>
                <w:tab w:val="left" w:pos="360"/>
              </w:tabs>
              <w:spacing w:after="60"/>
              <w:ind w:left="406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E8876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9EB0E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5D395" w14:textId="725FB0F6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2558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C2B532" w14:textId="21145A5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E369A" w14:textId="3490CC56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เพาเวอร์ เจเนอเรชั่น จำกัด</w:t>
            </w:r>
          </w:p>
        </w:tc>
      </w:tr>
      <w:tr w:rsidR="004349BD" w:rsidRPr="008D0DEC" w14:paraId="36ED5CA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660E37" w14:textId="79791112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3C147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EB0EAD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EC1B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A4C2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8E5E4" w14:textId="65A43E3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2558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280E42" w14:textId="6B1EAC3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B7B6D2" w14:textId="2E687C66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ยะลา กรีน จำกัด</w:t>
            </w:r>
          </w:p>
        </w:tc>
      </w:tr>
      <w:tr w:rsidR="004349BD" w:rsidRPr="008D0DEC" w14:paraId="5929AFF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081549" w14:textId="2C5E0813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5683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1BBF87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406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8F64B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70BE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2FA377" w14:textId="38083E3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2558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EAED9" w14:textId="111E6A9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A69186" w14:textId="15D8771B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หนองแค โคเจนเนอเรชั่น จำกัด</w:t>
            </w:r>
          </w:p>
        </w:tc>
      </w:tr>
      <w:tr w:rsidR="004349BD" w:rsidRPr="008D0DEC" w14:paraId="18A24A68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0CBAF" w14:textId="7B8419A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A2C57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DB48F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84750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89F49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93267" w14:textId="5AFB993F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2558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8F6253" w14:textId="1A9AB344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BBD9E0" w14:textId="097F80FD" w:rsidR="004349BD" w:rsidRPr="008D0DEC" w:rsidRDefault="004349BD" w:rsidP="004349BD">
            <w:pPr>
              <w:spacing w:before="40" w:after="60" w:line="216" w:lineRule="auto"/>
              <w:ind w:right="-131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สมุทรปราการ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โคเจนเนอเรชั่น จำกัด</w:t>
            </w:r>
          </w:p>
        </w:tc>
      </w:tr>
      <w:tr w:rsidR="004349BD" w:rsidRPr="008D0DEC" w14:paraId="42D9F83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D3E11" w14:textId="2F346E7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12D43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31040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7346C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6F573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71129F" w14:textId="476DEB5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 – 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E44876" w14:textId="504DF098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CA385" w14:textId="45584632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 xml:space="preserve">ดีเวลลอปเมนท์ จำกัด </w:t>
            </w:r>
          </w:p>
        </w:tc>
      </w:tr>
      <w:tr w:rsidR="004349BD" w:rsidRPr="008D0DEC" w14:paraId="053011BC" w14:textId="77777777" w:rsidTr="00B07D64">
        <w:trPr>
          <w:cantSplit/>
          <w:trHeight w:val="451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131F3B" w14:textId="4E40518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A1F37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055486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88790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983EE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B16488" w14:textId="4459F3D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A759F" w14:textId="0F056095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2F21CA" w14:textId="63CD18E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4349BD" w:rsidRPr="008D0DEC" w14:paraId="3D5D21F3" w14:textId="77777777" w:rsidTr="00B07D64">
        <w:trPr>
          <w:cantSplit/>
          <w:trHeight w:val="28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51A7D" w14:textId="446B4F4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75E1E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97454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A0809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715AE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80431" w14:textId="2FFAF87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8583D9" w14:textId="1E15388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FF094" w14:textId="1824520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1D6DADF8" w14:textId="77777777" w:rsidTr="00B07D64">
        <w:trPr>
          <w:cantSplit/>
          <w:trHeight w:val="30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EC4C5B" w14:textId="7DC560E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A1A2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ADF07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1AEF9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6BB8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3579BE" w14:textId="75240EBC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C5B59" w14:textId="1CD5162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91955" w14:textId="6C5115F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014A63C9" w14:textId="77777777" w:rsidTr="00B07D64">
        <w:trPr>
          <w:cantSplit/>
          <w:trHeight w:val="340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B7BFA4" w14:textId="5520F48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3FA11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2BC47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CDC4F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0AE58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14D1D9" w14:textId="7065E914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C34F31" w14:textId="2463FAD2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1F114" w14:textId="4FA702B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17761007" w14:textId="77777777" w:rsidTr="00B07D64">
        <w:trPr>
          <w:cantSplit/>
          <w:trHeight w:val="48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2CF7E" w14:textId="197C467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3ED47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69A759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5AF7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68B41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2DA39" w14:textId="143C5B1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0A8D7B" w14:textId="0E0EA6A4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E27A2D" w14:textId="71926D6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3946D07A" w14:textId="77777777" w:rsidTr="00B07D64">
        <w:trPr>
          <w:cantSplit/>
          <w:trHeight w:val="343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1A3CD" w14:textId="1EB06EA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5BF5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8A84F0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1AA93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B163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EF6D3A" w14:textId="6531A5E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E4DF2" w14:textId="26DE898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410AC3" w14:textId="0AA608E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เอ็นซี จำกัด</w:t>
            </w:r>
          </w:p>
        </w:tc>
      </w:tr>
      <w:tr w:rsidR="004349BD" w:rsidRPr="008D0DEC" w14:paraId="43527DEB" w14:textId="77777777" w:rsidTr="00B07D64">
        <w:trPr>
          <w:cantSplit/>
          <w:trHeight w:val="41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8B90D" w14:textId="66C0B9D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A014A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45C227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650C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C67AE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5ACC3" w14:textId="767B6AE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A17B32" w14:textId="2D465F1D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001C81" w14:textId="58B9B0C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4349BD" w:rsidRPr="008D0DEC" w14:paraId="536765C5" w14:textId="77777777" w:rsidTr="00B07D64">
        <w:trPr>
          <w:cantSplit/>
          <w:trHeight w:val="423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B5805B" w14:textId="2D7410E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09F0B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34A4F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267F4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EDCB0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932F66" w14:textId="7906F78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E4421" w14:textId="6A3097A9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88B5F" w14:textId="58ED94D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บีพี จำกัด</w:t>
            </w:r>
          </w:p>
        </w:tc>
      </w:tr>
      <w:tr w:rsidR="004349BD" w:rsidRPr="008D0DEC" w14:paraId="25390C68" w14:textId="77777777" w:rsidTr="00B07D64">
        <w:trPr>
          <w:cantSplit/>
          <w:trHeight w:val="371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8217D" w14:textId="274D3B6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999F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C4859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63BF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763B9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985D8" w14:textId="77352D4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095E6" w14:textId="0878443C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357B8" w14:textId="189500D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686A6959" w14:textId="77777777" w:rsidTr="00B07D64">
        <w:trPr>
          <w:cantSplit/>
          <w:trHeight w:val="40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DAE1A" w14:textId="2AC6681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2CD76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FD6CA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FFDE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EBED1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F28BD4" w14:textId="1D589F8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B1803" w14:textId="4BF96769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04F651" w14:textId="42E01D0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เอ็นพีเอ็ม จำกัด</w:t>
            </w:r>
          </w:p>
        </w:tc>
      </w:tr>
      <w:tr w:rsidR="004349BD" w:rsidRPr="008D0DEC" w14:paraId="2F2C0EAA" w14:textId="77777777" w:rsidTr="00B07D64">
        <w:trPr>
          <w:cantSplit/>
          <w:trHeight w:val="42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587910" w14:textId="4157082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92CB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50A0C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F569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29855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EE4F13" w14:textId="0C00326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5C6344" w14:textId="068F394A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91FF7" w14:textId="2EDF233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4595E64A" w14:textId="77777777" w:rsidTr="00B07D64">
        <w:trPr>
          <w:cantSplit/>
          <w:trHeight w:val="41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3B519F" w14:textId="2C28A8C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70DA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930DFD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C92B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E4DD8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37196" w14:textId="723BECAC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976C2" w14:textId="38C48FE5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4DE6A4" w14:textId="6433A40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6CFC395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B06E04" w14:textId="4220178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794DB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76382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A1600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C978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DBA03" w14:textId="03792BB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55BFC2" w14:textId="3094167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A57EF" w14:textId="5C3D98E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เอ็นเอส จำกัด</w:t>
            </w:r>
          </w:p>
        </w:tc>
      </w:tr>
      <w:tr w:rsidR="004349BD" w:rsidRPr="008D0DEC" w14:paraId="63C7A49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31F1A4" w14:textId="4C6BBCF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FEB6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C7C668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36FC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B30F2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588B42" w14:textId="0F4CFB7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E318C7" w14:textId="7466EB1D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3A4DCD" w14:textId="3F521E9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ยูที จำกัด</w:t>
            </w:r>
          </w:p>
        </w:tc>
      </w:tr>
      <w:tr w:rsidR="004349BD" w:rsidRPr="008D0DEC" w14:paraId="54368769" w14:textId="77777777" w:rsidTr="00B07D64">
        <w:trPr>
          <w:cantSplit/>
          <w:trHeight w:val="418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10226" w14:textId="0746B9C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C63D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F08A6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B7E1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1955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FA3784" w14:textId="510BA69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309CCA" w14:textId="7674D538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FBE96B" w14:textId="46D8D3E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พีดี จำกัด</w:t>
            </w:r>
          </w:p>
        </w:tc>
      </w:tr>
      <w:tr w:rsidR="004349BD" w:rsidRPr="008D0DEC" w14:paraId="47D64E0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F5A34E" w14:textId="23F9F28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6D13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4D157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AFF6C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C34F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80845" w14:textId="3FA7731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22F88" w14:textId="68B8C06B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F666E6" w14:textId="6512F97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เอสอาร์ซี จำกัด</w:t>
            </w:r>
          </w:p>
        </w:tc>
      </w:tr>
      <w:tr w:rsidR="004349BD" w:rsidRPr="008D0DEC" w14:paraId="2D5492B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7B955F" w14:textId="3200D5B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E0D8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A5189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16A58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D9CF3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F4546" w14:textId="1D576F2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417588" w14:textId="7AB50FD3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46B9D9" w14:textId="64948D6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อินดิเพนเดนท์ เพาเวอร์ ดีเวลลอปเมนท์ จำกัด</w:t>
            </w:r>
          </w:p>
        </w:tc>
      </w:tr>
      <w:tr w:rsidR="004349BD" w:rsidRPr="008D0DEC" w14:paraId="1B532D7B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8CA0D7" w14:textId="28FF48B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31A5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66B52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0225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D1957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5F7209" w14:textId="027EEB0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2551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A69684" w14:textId="6081FF8C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9183A" w14:textId="54A3BFB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4349BD" w:rsidRPr="008D0DEC" w14:paraId="55BAA838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049B4D" w14:textId="2E10C6B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C6CE1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DCF829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29126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3437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034D3" w14:textId="327D94E6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2539 - 2551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76183" w14:textId="48FBAC2E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4B6EF" w14:textId="250E3B9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กัลฟ์อิเล็คตริก จำกัด (มหาชน)</w:t>
            </w:r>
          </w:p>
        </w:tc>
      </w:tr>
      <w:tr w:rsidR="004349BD" w:rsidRPr="008D0DEC" w14:paraId="438065D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D44B6D" w14:textId="41CE5E8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5E81B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24F20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240B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967E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3BDF7" w14:textId="2E795DB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2539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2539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B9DA6" w14:textId="0CEF5F7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ผู้ช่วยผู้อำนวยการฝ่ายพัฒนาโครงการ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BB8E2" w14:textId="6595E06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อัลฟ่าเทคโนโปลิส จำกัด</w:t>
            </w:r>
          </w:p>
        </w:tc>
      </w:tr>
      <w:tr w:rsidR="004349BD" w:rsidRPr="008D0DEC" w14:paraId="0DEFD22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CF6AE8" w14:textId="1AE1DAD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45078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F415A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BAFC1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6551B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C0FFA" w14:textId="665022A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DBC64" w14:textId="1A519BD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ผู้จัดการส่วนวิศวกรรม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31289D" w14:textId="60A7A7E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ปิโตรเคมีแห่งชาติ จำกัด (มหาชน)</w:t>
            </w:r>
          </w:p>
        </w:tc>
      </w:tr>
      <w:tr w:rsidR="004349BD" w:rsidRPr="008D0DEC" w14:paraId="4F6748E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B23C" w14:textId="5834121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86FE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DA8A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4A4D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4BB9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C136" w14:textId="1F6B3106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2519 - 2532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A0C4A" w14:textId="53FD2BDA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หัวหน้าหน่วยระบบควบคุม และ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เครื่องมือวัด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613ED" w14:textId="02C4EFE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การไฟฟ้าฝ่ายผลิตแห่งประเทศไทย</w:t>
            </w:r>
          </w:p>
        </w:tc>
      </w:tr>
      <w:tr w:rsidR="004349BD" w:rsidRPr="008D0DEC" w14:paraId="577D1DC1" w14:textId="77777777" w:rsidTr="00B07D64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99EC21" w14:textId="63490154" w:rsidR="004349BD" w:rsidRPr="008D0DEC" w:rsidRDefault="004349BD" w:rsidP="004349BD">
            <w:pPr>
              <w:pStyle w:val="Table1"/>
              <w:tabs>
                <w:tab w:val="clear" w:pos="680"/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นางโชติกุล สุขภิรมย์เกษม</w:t>
            </w:r>
          </w:p>
          <w:p w14:paraId="239CD1CB" w14:textId="40E4F190" w:rsidR="004349BD" w:rsidRPr="008D0DEC" w:rsidRDefault="004349BD" w:rsidP="004349BD">
            <w:pPr>
              <w:pStyle w:val="Table1"/>
              <w:numPr>
                <w:ilvl w:val="0"/>
                <w:numId w:val="87"/>
              </w:numPr>
              <w:tabs>
                <w:tab w:val="left" w:pos="589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29307D" w14:textId="3F5F114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35F9CA" w14:textId="3EE3940C" w:rsidR="004349BD" w:rsidRPr="008D0DEC" w:rsidRDefault="004349BD" w:rsidP="00B309C1">
            <w:pPr>
              <w:pStyle w:val="CellBody"/>
              <w:numPr>
                <w:ilvl w:val="0"/>
                <w:numId w:val="87"/>
              </w:numPr>
              <w:tabs>
                <w:tab w:val="left" w:pos="319"/>
                <w:tab w:val="left" w:pos="360"/>
              </w:tabs>
              <w:spacing w:after="60"/>
              <w:ind w:left="319" w:hanging="284"/>
              <w:jc w:val="thaiDistribute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บัญชีบัณฑิต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สาขาบัญชี มหาวิทยาลัยธรรมศาสตร์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C6DB5" w14:textId="6689C121" w:rsidR="004349BD" w:rsidRPr="008D0DEC" w:rsidDel="004B4C6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0.00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9A2D9" w14:textId="7C8001CF" w:rsidR="004349BD" w:rsidRPr="008D0DEC" w:rsidRDefault="00C803BE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7966D4" w14:textId="5E1381C4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6AA091" w14:textId="4DC30E71" w:rsidR="004349BD" w:rsidRPr="008D0DEC" w:rsidRDefault="004349BD" w:rsidP="004349BD">
            <w:pPr>
              <w:spacing w:before="40" w:after="60" w:line="216" w:lineRule="auto"/>
              <w:ind w:right="-135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EB472" w14:textId="0427B65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 xml:space="preserve">ดีเวลลอปเมนท์ จำกัด(มหาชน) </w:t>
            </w:r>
          </w:p>
        </w:tc>
      </w:tr>
      <w:tr w:rsidR="004349BD" w:rsidRPr="008D0DEC" w14:paraId="70F8D0E2" w14:textId="77777777" w:rsidTr="00B07D64">
        <w:trPr>
          <w:cantSplit/>
          <w:trHeight w:val="116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4ED02" w14:textId="6201847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541D0" w14:textId="6C080302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AAB79" w14:textId="5DCD13F4" w:rsidR="004349BD" w:rsidRPr="008D0DEC" w:rsidRDefault="004349BD" w:rsidP="00B309C1">
            <w:pPr>
              <w:pStyle w:val="CellBody"/>
              <w:numPr>
                <w:ilvl w:val="0"/>
                <w:numId w:val="87"/>
              </w:numPr>
              <w:tabs>
                <w:tab w:val="left" w:pos="319"/>
                <w:tab w:val="left" w:pos="360"/>
              </w:tabs>
              <w:spacing w:after="60"/>
              <w:ind w:left="319" w:hanging="284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Director Accreditation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Program (DAP)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128/2559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0EB70" w14:textId="1F836A5C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C52783" w14:textId="0F94026C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9C826" w14:textId="3C2DA926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 – 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D02183" w14:textId="0E462D34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271EA" w14:textId="3EBEEE5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 xml:space="preserve">ดีเวลลอปเมนท์ จำกัด </w:t>
            </w:r>
          </w:p>
        </w:tc>
      </w:tr>
      <w:tr w:rsidR="004349BD" w:rsidRPr="008D0DEC" w14:paraId="3AB3EBB9" w14:textId="77777777" w:rsidTr="00B07D64">
        <w:trPr>
          <w:cantSplit/>
          <w:trHeight w:val="55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254C2" w14:textId="0322AC7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A444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97124" w14:textId="71733EB0" w:rsidR="004349BD" w:rsidRPr="008D0DEC" w:rsidRDefault="004349BD" w:rsidP="004349BD">
            <w:pPr>
              <w:pStyle w:val="CellBody"/>
              <w:tabs>
                <w:tab w:val="left" w:pos="319"/>
                <w:tab w:val="left" w:pos="360"/>
              </w:tabs>
              <w:spacing w:after="60"/>
              <w:ind w:left="319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C651C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3B896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3B712" w14:textId="37D8A79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630848" w14:textId="1C821DE5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1645B" w14:textId="0A1C84E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Gulf Capital Holdings Limited</w:t>
            </w:r>
          </w:p>
        </w:tc>
      </w:tr>
      <w:tr w:rsidR="004349BD" w:rsidRPr="008D0DEC" w14:paraId="1FE13F7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66EB01" w14:textId="25535CD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2543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749292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7E2C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3A9F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C08A7" w14:textId="11557C7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B4B0D4" w14:textId="4ED9C66E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F09DC3" w14:textId="3BD995C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Gulf Investment and Trading Pte. Ltd.</w:t>
            </w:r>
          </w:p>
        </w:tc>
      </w:tr>
      <w:tr w:rsidR="004349BD" w:rsidRPr="008D0DEC" w14:paraId="18191FF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4DB624" w14:textId="3263DB1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51561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60E0CF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D5C5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EC38B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49A145" w14:textId="3B3DC0B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2559 –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BCC284" w14:textId="53AC8539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7EEB63" w14:textId="4A657C7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โฮลดิ้ง (ประเทศไทย) จำกัด</w:t>
            </w:r>
          </w:p>
        </w:tc>
      </w:tr>
      <w:tr w:rsidR="004349BD" w:rsidRPr="008D0DEC" w14:paraId="204B45E4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DFB93" w14:textId="0B01429F" w:rsidR="004349BD" w:rsidRPr="008D0DEC" w:rsidRDefault="004349BD" w:rsidP="004349BD">
            <w:pPr>
              <w:pStyle w:val="CellBody"/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9340F" w14:textId="1F236C8B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EEE73" w14:textId="2D07D43C" w:rsidR="004349BD" w:rsidRPr="008D0DEC" w:rsidRDefault="004349BD" w:rsidP="004349BD">
            <w:pPr>
              <w:pStyle w:val="CellBody"/>
              <w:tabs>
                <w:tab w:val="left" w:pos="360"/>
              </w:tabs>
              <w:spacing w:after="60"/>
              <w:ind w:left="331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EAB2A" w14:textId="2065BD11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927A0" w14:textId="7A1302A6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E1F5E6" w14:textId="0F9E4A5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34B0E" w14:textId="23C4F9B2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30B09" w14:textId="6DA26B7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รัชคาร โฮลดิ้ง จำกัด</w:t>
            </w:r>
          </w:p>
        </w:tc>
      </w:tr>
      <w:tr w:rsidR="004349BD" w:rsidRPr="008D0DEC" w14:paraId="5E1A6601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50BB5" w14:textId="2C5C57D6" w:rsidR="004349BD" w:rsidRPr="008D0DEC" w:rsidRDefault="004349BD" w:rsidP="004349BD">
            <w:pPr>
              <w:pStyle w:val="CellBody"/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EC3F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1CBAE" w14:textId="0C66D519" w:rsidR="004349BD" w:rsidRPr="008D0DEC" w:rsidRDefault="004349BD" w:rsidP="004349BD">
            <w:pPr>
              <w:pStyle w:val="CellBody"/>
              <w:tabs>
                <w:tab w:val="left" w:pos="360"/>
              </w:tabs>
              <w:spacing w:after="60"/>
              <w:ind w:left="313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FABF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5608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44D230" w14:textId="0B4BE29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2547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06FA7" w14:textId="0DA04AB1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82905" w14:textId="5A849BD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รัชคาร จำกัด</w:t>
            </w:r>
          </w:p>
        </w:tc>
      </w:tr>
      <w:tr w:rsidR="004349BD" w:rsidRPr="008D0DEC" w14:paraId="3D3A127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80F41" w14:textId="33C653A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DF0C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09E22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466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6857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A9A5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EF3D6" w14:textId="6F8A6896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2552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D38FE" w14:textId="12FF966B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5014C9" w14:textId="38B9322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บีพร็อพเพอร์ตี้ จำกัด</w:t>
            </w:r>
          </w:p>
        </w:tc>
      </w:tr>
      <w:tr w:rsidR="004349BD" w:rsidRPr="008D0DEC" w14:paraId="6F2303F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3F885" w14:textId="6A08AD8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11CF5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4D4D2D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966CC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7AEF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FF4B2" w14:textId="605F6C6B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2545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3B4F11" w14:textId="74A8466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5296D" w14:textId="7C29C8C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โพโมโดโร ไฟว์ จำกัด</w:t>
            </w:r>
          </w:p>
        </w:tc>
      </w:tr>
      <w:tr w:rsidR="004349BD" w:rsidRPr="008D0DEC" w14:paraId="306D709F" w14:textId="77777777" w:rsidTr="00B07D64">
        <w:trPr>
          <w:cantSplit/>
          <w:trHeight w:val="449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5B7AD0" w14:textId="13353B1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83490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4F4EC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4CCB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F41A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7793F1" w14:textId="019E313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2549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735554" w14:textId="318A1EF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9D23A7" w14:textId="442D26C5" w:rsidR="004349BD" w:rsidRPr="008D0DEC" w:rsidRDefault="004349BD" w:rsidP="004349BD">
            <w:pPr>
              <w:pStyle w:val="CellBody"/>
              <w:tabs>
                <w:tab w:val="left" w:pos="1562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โพโม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แอท สยาม จำกัด</w:t>
            </w:r>
          </w:p>
        </w:tc>
      </w:tr>
      <w:tr w:rsidR="004349BD" w:rsidRPr="008D0DEC" w14:paraId="0D5CCFA4" w14:textId="77777777" w:rsidTr="00B07D64">
        <w:trPr>
          <w:cantSplit/>
          <w:trHeight w:val="379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345D7" w14:textId="3000E58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B465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05329E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3C32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12441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A5A61" w14:textId="3DD7B61C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2553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A0E2F" w14:textId="0EFF6694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EFDD5" w14:textId="0BCF6FC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ยูนีค โคเจน จำกัด</w:t>
            </w:r>
          </w:p>
        </w:tc>
      </w:tr>
      <w:tr w:rsidR="004349BD" w:rsidRPr="008D0DEC" w14:paraId="33EA0AC2" w14:textId="77777777" w:rsidTr="004349BD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67269" w14:textId="573E4AFB" w:rsidR="004349BD" w:rsidRPr="008D0DEC" w:rsidRDefault="004349BD" w:rsidP="004349BD">
            <w:pPr>
              <w:pStyle w:val="CellBody"/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009F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7A8704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ind w:left="406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A994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6A65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58FD67" w14:textId="27B2828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E140F" w14:textId="634D01F9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5473C5" w14:textId="7E211C0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แลนด์ แอนด์ พร็อพเพอร์ตี้ ดีเวลลอปเม้นท์ จำกัด</w:t>
            </w:r>
          </w:p>
        </w:tc>
      </w:tr>
      <w:tr w:rsidR="004349BD" w:rsidRPr="008D0DEC" w14:paraId="7E336A3B" w14:textId="77777777" w:rsidTr="004349BD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AB852D" w14:textId="70EAE35B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20DAE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79A0D0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ind w:left="406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B127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9F72D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044F7B" w14:textId="7AC4A495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A0B30" w14:textId="1F78DDBD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BDA52" w14:textId="7A3C288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สตูดิโอ เอสอาร์ จำกัด</w:t>
            </w:r>
          </w:p>
        </w:tc>
      </w:tr>
      <w:tr w:rsidR="004349BD" w:rsidRPr="008D0DEC" w14:paraId="2B502ED6" w14:textId="77777777" w:rsidTr="004349BD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65F4F8" w14:textId="77777777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738E2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2179F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ind w:left="406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1902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3759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30AC2" w14:textId="24095CAF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rtl/>
                <w:cs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07357" w14:textId="1635627E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5B9A7" w14:textId="1910491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อมตะ สปริง ดีเวล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ลอปเม้นท์ จำกัด</w:t>
            </w:r>
          </w:p>
        </w:tc>
      </w:tr>
      <w:tr w:rsidR="004349BD" w:rsidRPr="008D0DEC" w14:paraId="3EE95A9D" w14:textId="77777777" w:rsidTr="004349BD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8B8D" w14:textId="77777777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883C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538AC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ind w:left="406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BF93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D84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C3BB" w14:textId="176DEFB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2546 - 2560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6AFBB" w14:textId="2C1137D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กรรมการ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และผู้อำนวยการฝ่ายบัญชีและการเงิน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67C3" w14:textId="5E53B1B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โพโมโดโร กรุ๊ป จำกัด</w:t>
            </w:r>
          </w:p>
        </w:tc>
      </w:tr>
      <w:tr w:rsidR="004349BD" w:rsidRPr="008D0DEC" w14:paraId="5E76B05B" w14:textId="77777777" w:rsidTr="00B07D64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9BC9D2" w14:textId="07198CD3" w:rsidR="004349BD" w:rsidRPr="008D0DEC" w:rsidRDefault="004349BD" w:rsidP="004349BD">
            <w:pPr>
              <w:pStyle w:val="Table1"/>
              <w:tabs>
                <w:tab w:val="clear" w:pos="680"/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>นางสาวยุพาพิน วังวิวัฒน์</w:t>
            </w:r>
          </w:p>
          <w:p w14:paraId="157F4F99" w14:textId="23952A8E" w:rsidR="004349BD" w:rsidRPr="008D0DEC" w:rsidRDefault="004349BD" w:rsidP="004349BD">
            <w:pPr>
              <w:pStyle w:val="Table1"/>
              <w:numPr>
                <w:ilvl w:val="0"/>
                <w:numId w:val="87"/>
              </w:numPr>
              <w:tabs>
                <w:tab w:val="left" w:pos="360"/>
                <w:tab w:val="left" w:pos="600"/>
              </w:tabs>
              <w:spacing w:after="60"/>
              <w:ind w:left="600" w:hanging="2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และ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ประธานเจ้าหน้าที่บริหารด้านการบริหารองค์กร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D654A" w14:textId="2C8E53FE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3B761" w14:textId="03B1E0FC" w:rsidR="004349BD" w:rsidRPr="008D0DEC" w:rsidRDefault="004349BD" w:rsidP="004349BD">
            <w:pPr>
              <w:pStyle w:val="CellBody"/>
              <w:tabs>
                <w:tab w:val="left" w:pos="1027"/>
              </w:tabs>
              <w:spacing w:after="60"/>
              <w:ind w:left="177" w:hanging="142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ab/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บริหารธุรกิจบัณฑิต สาขา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การธนาคารและการเงิน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จุฬาลงกรณ์มหาวิทยาลัย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5EC280" w14:textId="1B44A015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0.016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8A688" w14:textId="6DADD154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F976F7" w14:textId="32BDFE4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55A71E" w14:textId="3A02BD3C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และ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ประธานเจ้าหน้าที่บริหารด้านการบริหารองค์กร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8E504" w14:textId="39D6F8F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 (มหาชน)</w:t>
            </w:r>
          </w:p>
        </w:tc>
      </w:tr>
      <w:tr w:rsidR="004349BD" w:rsidRPr="008D0DEC" w14:paraId="0FB3F0BF" w14:textId="77777777" w:rsidTr="00B07D64">
        <w:trPr>
          <w:cantSplit/>
          <w:trHeight w:val="422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586E1A" w14:textId="20509654" w:rsidR="004349BD" w:rsidRPr="008D0DEC" w:rsidRDefault="004349BD" w:rsidP="004349BD">
            <w:pPr>
              <w:pStyle w:val="CellBody"/>
              <w:spacing w:after="60"/>
              <w:ind w:left="60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848327" w14:textId="32194C8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879B5" w14:textId="3DD0A98F" w:rsidR="004349BD" w:rsidRPr="008D0DEC" w:rsidRDefault="004349BD" w:rsidP="004349BD">
            <w:pPr>
              <w:pStyle w:val="CellBody"/>
              <w:tabs>
                <w:tab w:val="left" w:pos="720"/>
                <w:tab w:val="left" w:pos="1027"/>
              </w:tabs>
              <w:spacing w:after="60"/>
              <w:ind w:left="177" w:hanging="142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ab/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บริหารธุรกิจมหาบัณฑิต มหาวิทยาลัยฟลอริด้า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(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University of Florida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)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ประเทศ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สหรัฐอเมริกา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520F6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26163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04654" w14:textId="2012148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-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6DD62" w14:textId="4537BFA1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และ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ประธานเจ้าหน้าที่บริหารด้านการเงิน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67BC69" w14:textId="585CE05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</w:p>
        </w:tc>
      </w:tr>
      <w:tr w:rsidR="004349BD" w:rsidRPr="008D0DEC" w14:paraId="0E19A662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798BF" w14:textId="0F0F487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1B8431" w14:textId="23B356E5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AB3D77" w14:textId="79BC6BDD" w:rsidR="004349BD" w:rsidRPr="008D0DEC" w:rsidRDefault="004349BD" w:rsidP="004349BD">
            <w:pPr>
              <w:pStyle w:val="CellBody"/>
              <w:tabs>
                <w:tab w:val="left" w:pos="720"/>
                <w:tab w:val="left" w:pos="1027"/>
              </w:tabs>
              <w:spacing w:after="60"/>
              <w:ind w:left="177" w:hanging="142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ab/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หลักสูตรผู้บริหารระดับสูง (วตท.) 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สถาบันวิทยาการตลาดทุน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1ED2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D2B7D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E4B848" w14:textId="4673D486" w:rsidR="004349BD" w:rsidRPr="008D0DEC" w:rsidRDefault="004349BD" w:rsidP="004349BD">
            <w:pPr>
              <w:spacing w:before="40" w:after="60" w:line="216" w:lineRule="auto"/>
              <w:ind w:hanging="2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E8CEE" w14:textId="57AA637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15A14" w14:textId="73473D8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ดับบลิวเอชเอ เอ็มที จำหน่ายก๊าซธรรมชาติ จำกัด</w:t>
            </w:r>
          </w:p>
        </w:tc>
      </w:tr>
      <w:tr w:rsidR="004349BD" w:rsidRPr="008D0DEC" w14:paraId="091F05FD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0AD69" w14:textId="24EEABF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9444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D14F0" w14:textId="128640E7" w:rsidR="004349BD" w:rsidRPr="008D0DEC" w:rsidRDefault="004349BD" w:rsidP="004349BD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หลักสูตรความคิดสร้างสรรค์เชิงธุรกิจ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(Academy Business Creativity)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5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สถาบันพัฒนาความคิดสร้างสรรค์เชิงธุรกิจ มหาวิทยาลัยศรีปทุม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B8F70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EAB2F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FC61C" w14:textId="7846A99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FCBA0" w14:textId="491ED7C1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1E8DA3" w14:textId="77777777" w:rsidR="004349BD" w:rsidRPr="008D0DEC" w:rsidRDefault="004349BD" w:rsidP="004349BD">
            <w:pPr>
              <w:tabs>
                <w:tab w:val="left" w:pos="3294"/>
              </w:tabs>
              <w:spacing w:after="160" w:line="259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ดับบลิวเอชเอ อีสเทิร์น ซีบอร์ด เอ็นจีดี2 จำกัด</w:t>
            </w:r>
          </w:p>
          <w:p w14:paraId="1EF3C6D1" w14:textId="1B4AF37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</w:tr>
      <w:tr w:rsidR="004349BD" w:rsidRPr="008D0DEC" w14:paraId="6C16BCA9" w14:textId="77777777" w:rsidTr="00B07D64">
        <w:trPr>
          <w:cantSplit/>
          <w:trHeight w:val="737"/>
        </w:trPr>
        <w:tc>
          <w:tcPr>
            <w:tcW w:w="24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C18D5E" w14:textId="55FB74B7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  <w:p w14:paraId="574549DE" w14:textId="30BB9D42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  <w:p w14:paraId="55C326E6" w14:textId="5B7BA025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81A4D" w14:textId="4DE5AD7E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5C028" w14:textId="7D66C12C" w:rsidR="004349BD" w:rsidRPr="008D0DEC" w:rsidRDefault="004349BD" w:rsidP="004349BD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Director Certification Program (DCP)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164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39A39B" w14:textId="25EA081D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672CA" w14:textId="1E4607CB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E5E0F" w14:textId="0709702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B6BDF" w14:textId="1E6ED8C6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DEDD3" w14:textId="39A12D21" w:rsidR="004349BD" w:rsidRPr="008D0DEC" w:rsidRDefault="004349BD" w:rsidP="004349BD">
            <w:pPr>
              <w:tabs>
                <w:tab w:val="left" w:pos="3294"/>
              </w:tabs>
              <w:spacing w:after="160" w:line="259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ดับบลิวเอชเอ อีสเทิร์น ซีบอร์ด เอ็นจีดี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4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  <w:p w14:paraId="1B461EC2" w14:textId="7394156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</w:tr>
      <w:tr w:rsidR="004349BD" w:rsidRPr="008D0DEC" w14:paraId="0F925FA6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508479" w14:textId="77777777" w:rsidR="004349BD" w:rsidRPr="008D0DEC" w:rsidRDefault="004349BD" w:rsidP="004349BD">
            <w:pPr>
              <w:pStyle w:val="Table1"/>
              <w:numPr>
                <w:ilvl w:val="0"/>
                <w:numId w:val="72"/>
              </w:numPr>
              <w:tabs>
                <w:tab w:val="left" w:pos="360"/>
                <w:tab w:val="left" w:pos="720"/>
              </w:tabs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F6F126" w14:textId="04E5708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DF474" w14:textId="6468EAE3" w:rsidR="004349BD" w:rsidRPr="008D0DEC" w:rsidRDefault="004349BD" w:rsidP="004349BD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หลักสูตรนักบริหารระดับสูงด้านการพัฒนาธุรกิจอุตสาหกรรมและการลงทุน (วธอ.) รุ่นที่ 4 สถาบันวิทยาการธุรกิจและอุตสาหกรรม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7E21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8EE3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384CE3" w14:textId="31C00C3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EA7941" w14:textId="708ED10A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3A95D2" w14:textId="6BE680B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โคเจนเนอเรชั่น จำกัด </w:t>
            </w:r>
          </w:p>
        </w:tc>
      </w:tr>
      <w:tr w:rsidR="004349BD" w:rsidRPr="008D0DEC" w14:paraId="71003856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6C2C48" w14:textId="77777777" w:rsidR="004349BD" w:rsidRPr="008D0DEC" w:rsidRDefault="004349BD" w:rsidP="004349BD">
            <w:pPr>
              <w:pStyle w:val="Table1"/>
              <w:numPr>
                <w:ilvl w:val="0"/>
                <w:numId w:val="72"/>
              </w:numPr>
              <w:tabs>
                <w:tab w:val="left" w:pos="360"/>
                <w:tab w:val="left" w:pos="720"/>
              </w:tabs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EBC336" w14:textId="7A280220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CCE9A" w14:textId="73575004" w:rsidR="004349BD" w:rsidRPr="008D0DEC" w:rsidRDefault="004349BD" w:rsidP="004349BD">
            <w:pPr>
              <w:pStyle w:val="CellBody"/>
              <w:tabs>
                <w:tab w:val="left" w:pos="297"/>
              </w:tabs>
              <w:spacing w:after="60"/>
              <w:ind w:left="316" w:hanging="316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EB79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53CC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093E83" w14:textId="7860B29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B00579" w14:textId="04622D4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EE3A6" w14:textId="7F87071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สมุทรปราการ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โคเจนเนอเรชั่น จำกัด</w:t>
            </w:r>
          </w:p>
        </w:tc>
      </w:tr>
      <w:tr w:rsidR="004349BD" w:rsidRPr="008D0DEC" w14:paraId="4DB2394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E1DB3" w14:textId="54F96AE7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46299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B5EC88" w14:textId="274AFD97" w:rsidR="004349BD" w:rsidRPr="008D0DEC" w:rsidRDefault="004349BD" w:rsidP="004349BD">
            <w:pPr>
              <w:pStyle w:val="CellBody"/>
              <w:tabs>
                <w:tab w:val="left" w:pos="297"/>
              </w:tabs>
              <w:spacing w:after="60"/>
              <w:ind w:left="316" w:hanging="316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FE84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E176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95765A" w14:textId="18D49B6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EA5F04" w14:textId="1A4BD1E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C1444" w14:textId="43B6C03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หนองแค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โคเจนเนอเรชั่น จำกัด</w:t>
            </w:r>
          </w:p>
        </w:tc>
      </w:tr>
      <w:tr w:rsidR="004349BD" w:rsidRPr="008D0DEC" w14:paraId="70335F88" w14:textId="77777777" w:rsidTr="00B07D64">
        <w:trPr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4BA0E5" w14:textId="4C50681B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85E0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D62BB" w14:textId="0968D3CD" w:rsidR="004349BD" w:rsidRPr="008D0DEC" w:rsidRDefault="004349BD" w:rsidP="004349BD">
            <w:pPr>
              <w:pStyle w:val="CellBody"/>
              <w:tabs>
                <w:tab w:val="left" w:pos="297"/>
              </w:tabs>
              <w:spacing w:after="60"/>
              <w:ind w:left="316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F16E6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4864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3F77F5" w14:textId="7DFF6E4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9ADA7" w14:textId="0B39E0BB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78342" w14:textId="738EE76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ยะลา กรีน จำกัด</w:t>
            </w:r>
          </w:p>
        </w:tc>
      </w:tr>
      <w:tr w:rsidR="004349BD" w:rsidRPr="008D0DEC" w14:paraId="6057E551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4CC1B" w14:textId="74BC36CA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710A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5F52F" w14:textId="155732E8" w:rsidR="004349BD" w:rsidRPr="008D0DEC" w:rsidRDefault="004349BD" w:rsidP="004349BD">
            <w:pPr>
              <w:pStyle w:val="CellBody"/>
              <w:tabs>
                <w:tab w:val="left" w:pos="297"/>
              </w:tabs>
              <w:spacing w:after="60"/>
              <w:ind w:left="316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C003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81066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E0C2F8" w14:textId="02998C6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A45446" w14:textId="01F8C856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1D368" w14:textId="00BD2EE2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เพาเวอร์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เจเนอเรชั่น จำกัด</w:t>
            </w:r>
          </w:p>
        </w:tc>
      </w:tr>
      <w:tr w:rsidR="004349BD" w:rsidRPr="008D0DEC" w14:paraId="32B1377E" w14:textId="77777777" w:rsidTr="00B07D64">
        <w:trPr>
          <w:cantSplit/>
          <w:trHeight w:val="31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53888" w14:textId="3B1DC938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686A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8BF49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31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F2EB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FB1C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138824" w14:textId="52B82BD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5AA20C" w14:textId="54E93C58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77F73" w14:textId="65925D9A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ไอพีพี จำกัด</w:t>
            </w:r>
          </w:p>
        </w:tc>
      </w:tr>
      <w:tr w:rsidR="004349BD" w:rsidRPr="008D0DEC" w14:paraId="21ADCEB2" w14:textId="77777777" w:rsidTr="00B07D64">
        <w:trPr>
          <w:cantSplit/>
          <w:trHeight w:val="620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AAB902" w14:textId="5F128C04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8729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013A5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E7B2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677BA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0AD5C" w14:textId="341E806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077285" w14:textId="00986429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C138D3" w14:textId="69F7B61E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เอ็นเนอร์จี จำกัด</w:t>
            </w:r>
          </w:p>
        </w:tc>
      </w:tr>
      <w:tr w:rsidR="004349BD" w:rsidRPr="008D0DEC" w14:paraId="5916C6CA" w14:textId="77777777" w:rsidTr="00B07D64">
        <w:trPr>
          <w:cantSplit/>
          <w:trHeight w:val="47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DF468D" w14:textId="61B7F9D1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2586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273932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A06B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703BE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6C0D7" w14:textId="5CE45D8F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10F397" w14:textId="0E8ADA1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DA885" w14:textId="23A73C1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เคพี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2F3EE0C8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5105E" w14:textId="7657DC31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1CFF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F36309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B2E3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95EB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D408D8" w14:textId="7F67029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4294E" w14:textId="781B37B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138DB" w14:textId="1C4AA2E5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เคพี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5A31798B" w14:textId="77777777" w:rsidTr="00B07D64">
        <w:trPr>
          <w:cantSplit/>
          <w:trHeight w:val="41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422D7A" w14:textId="62922963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510"/>
                <w:tab w:val="left" w:pos="600"/>
              </w:tabs>
              <w:spacing w:after="60"/>
              <w:ind w:left="51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76C7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693EE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9F72A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FE036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D549A1" w14:textId="063A2E52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767CC8" w14:textId="0693F46B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9DCF95" w14:textId="7ECB914D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ทีแอลซี จำกัด</w:t>
            </w:r>
          </w:p>
        </w:tc>
      </w:tr>
      <w:tr w:rsidR="004349BD" w:rsidRPr="008D0DEC" w14:paraId="33BD1FB5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0B16C" w14:textId="2134B9E0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510"/>
                <w:tab w:val="left" w:pos="600"/>
              </w:tabs>
              <w:spacing w:after="60"/>
              <w:ind w:left="51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3539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5B0CD7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8826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7F6B4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3761C" w14:textId="347565AC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16D88D" w14:textId="683D4A3D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E84E4" w14:textId="46BB7999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เอ็นเอ็นเค จำกัด</w:t>
            </w:r>
          </w:p>
        </w:tc>
      </w:tr>
      <w:tr w:rsidR="004349BD" w:rsidRPr="008D0DEC" w14:paraId="581EEC52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762669" w14:textId="2AD4F4AE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C8B2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3E8BC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E42E4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D0BD5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CF1D3" w14:textId="6F1CCAA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D5F41B" w14:textId="7326429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2A273" w14:textId="20384C54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เอ็นแอลแอล จำกัด</w:t>
            </w:r>
          </w:p>
        </w:tc>
      </w:tr>
      <w:tr w:rsidR="004349BD" w:rsidRPr="008D0DEC" w14:paraId="209AA05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5CD7C3" w14:textId="2C5DA965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CE22B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790C5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197C7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C8526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DC808" w14:textId="66870D74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BF9E7E" w14:textId="5C27351C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301B79" w14:textId="64D076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ซีอาร์เอ็น จำกัด</w:t>
            </w:r>
          </w:p>
        </w:tc>
      </w:tr>
      <w:tr w:rsidR="004349BD" w:rsidRPr="008D0DEC" w14:paraId="5581110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04EF1B" w14:textId="63D45BBE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5DB0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C0EE9E" w14:textId="77777777" w:rsidR="004349BD" w:rsidRPr="008D0DEC" w:rsidRDefault="004349BD" w:rsidP="004349BD">
            <w:pPr>
              <w:pStyle w:val="CellBody"/>
              <w:tabs>
                <w:tab w:val="left" w:pos="360"/>
              </w:tabs>
              <w:spacing w:after="60"/>
              <w:ind w:left="406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8EF10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C153E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BCFE96" w14:textId="36A031DC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FC4BF" w14:textId="7B6A174E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AB8E5B" w14:textId="3204238B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เอ็นเค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434B06F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6F675" w14:textId="7C610B87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9DA3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47505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A3E4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12D34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3FFCD8" w14:textId="4B41257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3D133" w14:textId="73FE5F0D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0D4634" w14:textId="3E41C64B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Gulf International Investment (Hong Kong) Limited</w:t>
            </w:r>
          </w:p>
        </w:tc>
      </w:tr>
      <w:tr w:rsidR="004349BD" w:rsidRPr="008D0DEC" w14:paraId="2CF025CA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5715E9" w14:textId="18ACF50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05FD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A816A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3C16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0097F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2B414" w14:textId="77F81B3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531279" w14:textId="73F06026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F87011" w14:textId="0424F3E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Gulf International Holding Pte. Ltd.</w:t>
            </w:r>
          </w:p>
        </w:tc>
      </w:tr>
      <w:tr w:rsidR="004349BD" w:rsidRPr="008D0DEC" w14:paraId="35A4A3CE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67DDE" w14:textId="5BA2806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776C1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79876A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CD30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8DED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94DB2" w14:textId="2C4D1C3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4687F9" w14:textId="53872A8C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B1AED" w14:textId="0A5AE22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บีวี จำกัด</w:t>
            </w:r>
          </w:p>
        </w:tc>
      </w:tr>
      <w:tr w:rsidR="004349BD" w:rsidRPr="008D0DEC" w14:paraId="0EE4894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CF38A" w14:textId="01B7FC6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79AE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E3202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1695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4118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1C588" w14:textId="308EF34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B3C98C" w14:textId="41B76CF4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47E338" w14:textId="2837DA2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4896665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32987" w14:textId="552FDCD6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0D1DD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EE6C6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2804B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49783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65F87" w14:textId="3B3708A6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DB8DB0" w14:textId="2732C61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79C5C" w14:textId="50A49689" w:rsidR="004349BD" w:rsidRPr="008D0DEC" w:rsidRDefault="004349BD" w:rsidP="004349BD">
            <w:pPr>
              <w:pStyle w:val="CellBody"/>
              <w:spacing w:after="60"/>
              <w:ind w:right="-131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172F656A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E0E741" w14:textId="3A5B0391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1485A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90841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E675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EC07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5A1229" w14:textId="76ABEC2F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7777A6" w14:textId="1784D43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360375" w14:textId="6D49916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เคเคเอส จำกัด</w:t>
            </w:r>
          </w:p>
        </w:tc>
      </w:tr>
      <w:tr w:rsidR="004349BD" w:rsidRPr="008D0DEC" w14:paraId="3EBE5E30" w14:textId="77777777" w:rsidTr="00B07D64">
        <w:trPr>
          <w:cantSplit/>
          <w:trHeight w:val="27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2590B" w14:textId="355732E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2EC40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240463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C8FF6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FA665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5B8C1" w14:textId="44E7B35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FD9C15" w14:textId="6B95831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98E8C" w14:textId="0DE56B6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เอ็มพี จำกัด</w:t>
            </w:r>
          </w:p>
        </w:tc>
      </w:tr>
      <w:tr w:rsidR="004349BD" w:rsidRPr="008D0DEC" w14:paraId="678580EF" w14:textId="77777777" w:rsidTr="00B07D64">
        <w:trPr>
          <w:cantSplit/>
          <w:trHeight w:val="401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301C4C" w14:textId="536CBEE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BA66A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1D73D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AF13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F48B5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2A0EF" w14:textId="4FC08665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4D53A" w14:textId="55A2E26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4FB32" w14:textId="6C1DEF2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จำกัด</w:t>
            </w:r>
          </w:p>
        </w:tc>
      </w:tr>
      <w:tr w:rsidR="004349BD" w:rsidRPr="008D0DEC" w14:paraId="7DFAD464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02D84" w14:textId="268F8CE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EC88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EF4631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4C8A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181A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87FA93" w14:textId="63B0C98C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A4AC7F" w14:textId="3DFF8F7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7A6ED6" w14:textId="445FB42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เอ็นเอส จำกัด</w:t>
            </w:r>
          </w:p>
        </w:tc>
      </w:tr>
      <w:tr w:rsidR="004349BD" w:rsidRPr="008D0DEC" w14:paraId="2B598FF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B2F991" w14:textId="58EE2DC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CDF4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DA790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22F2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D8D8E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59339" w14:textId="7CAD995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DB6DE" w14:textId="6F76A30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8D2F3B" w14:textId="2B9D9F1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ยูที จำกัด</w:t>
            </w:r>
          </w:p>
        </w:tc>
      </w:tr>
      <w:tr w:rsidR="004349BD" w:rsidRPr="008D0DEC" w14:paraId="184F81B5" w14:textId="77777777" w:rsidTr="00B07D64">
        <w:trPr>
          <w:cantSplit/>
          <w:trHeight w:val="28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4F88BE" w14:textId="57B493B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3DB2F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08AF8A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42FED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8A49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107275" w14:textId="7256C2EB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3AE60" w14:textId="3628FA9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5515F" w14:textId="4E31632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4349BD" w:rsidRPr="008D0DEC" w14:paraId="60372C00" w14:textId="77777777" w:rsidTr="00B07D64">
        <w:trPr>
          <w:cantSplit/>
          <w:trHeight w:val="30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2FBF37" w14:textId="3754E06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77F3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93454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96D6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B60D8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21ECE" w14:textId="285F90C5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D49D1B" w14:textId="7141197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BC73C" w14:textId="1AAB43C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72952098" w14:textId="77777777" w:rsidTr="00B07D64">
        <w:trPr>
          <w:cantSplit/>
          <w:trHeight w:val="340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FE8B9" w14:textId="67A75D1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AFCA2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C6A22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B053F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2451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71175C" w14:textId="5DAC0909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A115E" w14:textId="522FE89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92109" w14:textId="3730D6A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6DFDF06E" w14:textId="77777777" w:rsidTr="00B07D64">
        <w:trPr>
          <w:cantSplit/>
          <w:trHeight w:val="18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106E9D" w14:textId="315579D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705F9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0F120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41E1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2459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E3D252" w14:textId="6DB3A7FC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87D49" w14:textId="5FC9516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BB5022" w14:textId="60A1917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7981B638" w14:textId="77777777" w:rsidTr="00B07D64">
        <w:trPr>
          <w:cantSplit/>
          <w:trHeight w:val="52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FDA220" w14:textId="06B81F9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416A5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92E5E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4D72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0E57D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4BE1AB" w14:textId="4772C669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D1072" w14:textId="3F9CC7A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0CCF84" w14:textId="19B9C49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34E70ED4" w14:textId="77777777" w:rsidTr="00B07D64">
        <w:trPr>
          <w:cantSplit/>
          <w:trHeight w:val="43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87630" w14:textId="0DA54E4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1ABC0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ABE894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06590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236B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4AB84A" w14:textId="06A5CD24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8CE199" w14:textId="32D4916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B787F1" w14:textId="269A6F1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เอ็นซี จำกัด</w:t>
            </w:r>
          </w:p>
        </w:tc>
      </w:tr>
      <w:tr w:rsidR="004349BD" w:rsidRPr="008D0DEC" w14:paraId="20181651" w14:textId="77777777" w:rsidTr="00B07D64">
        <w:trPr>
          <w:cantSplit/>
          <w:trHeight w:val="42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0B29C" w14:textId="3054219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40CB1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CD31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B75C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E2D56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2260A3" w14:textId="010F8384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E1FCF1" w14:textId="4DF9D8A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B19E71" w14:textId="3DBDAAF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4349BD" w:rsidRPr="008D0DEC" w14:paraId="3D937570" w14:textId="77777777" w:rsidTr="00B07D64">
        <w:trPr>
          <w:cantSplit/>
          <w:trHeight w:val="433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CDCEB" w14:textId="1755482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5405C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6D838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5C61C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2114D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989B8" w14:textId="2134A49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953D39" w14:textId="279B37B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5A8455" w14:textId="12D52E1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บีพี จำกัด</w:t>
            </w:r>
          </w:p>
        </w:tc>
      </w:tr>
      <w:tr w:rsidR="004349BD" w:rsidRPr="008D0DEC" w14:paraId="09977995" w14:textId="77777777" w:rsidTr="00B07D64">
        <w:trPr>
          <w:cantSplit/>
          <w:trHeight w:val="410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D2B3E" w14:textId="1D77AA8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40D66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6DB79C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9AA1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047E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3E859" w14:textId="2C96C1A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758056" w14:textId="63D2435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C95390" w14:textId="01CFD6F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4D493923" w14:textId="77777777" w:rsidTr="00B07D64">
        <w:trPr>
          <w:cantSplit/>
          <w:trHeight w:val="430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FFA6F" w14:textId="2F87A4F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D73BB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B52BE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422CB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B809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41F015" w14:textId="1DA5F02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448CB" w14:textId="1DE357F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9748D" w14:textId="1BDE058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เอ็นพีเอ็ม จำกัด</w:t>
            </w:r>
          </w:p>
        </w:tc>
      </w:tr>
      <w:tr w:rsidR="004349BD" w:rsidRPr="008D0DEC" w14:paraId="5E1ADABA" w14:textId="77777777" w:rsidTr="00B07D64">
        <w:trPr>
          <w:cantSplit/>
          <w:trHeight w:val="423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1CD8F" w14:textId="0D3741A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D7924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12C75E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72F6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6141A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1F8978" w14:textId="6D0BF703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97B1C" w14:textId="27BC086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4DC0D" w14:textId="1B93B94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48742BC6" w14:textId="77777777" w:rsidTr="00B07D64">
        <w:trPr>
          <w:cantSplit/>
          <w:trHeight w:val="429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460303" w14:textId="7733DC3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EE641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8232E0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68C8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A9BFA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2A54BD" w14:textId="3ED649BD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–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1C627" w14:textId="14C4841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BAACC" w14:textId="619A4AC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04EBE28C" w14:textId="77777777" w:rsidTr="00B07D64">
        <w:trPr>
          <w:cantSplit/>
          <w:trHeight w:val="393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038B4" w14:textId="4C5E882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C08D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BE377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2316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D5EA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6307F" w14:textId="1AB1061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2554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5F5893" w14:textId="5691AD8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5AA1D" w14:textId="3F7A280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โพโมโดโร จำกัด</w:t>
            </w:r>
          </w:p>
        </w:tc>
      </w:tr>
      <w:tr w:rsidR="004349BD" w:rsidRPr="008D0DEC" w14:paraId="00358E68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5EB753" w14:textId="3A829AD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BDA4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E17138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1374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17E2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0140DC" w14:textId="2C8A81B2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2551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21595" w14:textId="2807EBF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A2D0EB" w14:textId="375106E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4349BD" w:rsidRPr="008D0DEC" w14:paraId="7F739226" w14:textId="77777777" w:rsidTr="003A6103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4E6C1" w14:textId="1E261DC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352BB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AFD25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2E635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A5AD7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D66AE" w14:textId="783CBE5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90C23" w14:textId="2A963AB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3355E8" w14:textId="52F54DD5" w:rsidR="004349BD" w:rsidRPr="008D0DEC" w:rsidRDefault="003A6103" w:rsidP="003A6103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Kolpos </w:t>
            </w:r>
            <w:r w:rsidR="004349BD" w:rsidRPr="008D0DEC">
              <w:rPr>
                <w:rFonts w:ascii="Cordia New" w:hAnsi="Cordia New"/>
                <w:sz w:val="24"/>
                <w:szCs w:val="24"/>
                <w:lang w:bidi="th-TH"/>
              </w:rPr>
              <w:t>Pte. Ltd.</w:t>
            </w:r>
          </w:p>
        </w:tc>
      </w:tr>
      <w:tr w:rsidR="004349BD" w:rsidRPr="008D0DEC" w14:paraId="45A7AFA4" w14:textId="77777777" w:rsidTr="003A6103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AB917" w14:textId="24EF25C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5B4F7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0382B6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BA3FB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2BCAF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154981" w14:textId="05AC3F8B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2540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1BE6A" w14:textId="27B7C71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ประธานเจ้าหน้าที่บริหาร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ด้าน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การเงิน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E2DF92" w14:textId="40D776A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กัลฟ์อิเล็คตริก จำกัด (มหาชน)</w:t>
            </w:r>
          </w:p>
        </w:tc>
      </w:tr>
      <w:tr w:rsidR="004349BD" w:rsidRPr="008D0DEC" w14:paraId="2FC046BE" w14:textId="77777777" w:rsidTr="003A6103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9B1DEF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D8415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F6ACA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0AC7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A505F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E3433B" w14:textId="26810BF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 – 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6E822" w14:textId="3FB5CDE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540E95" w14:textId="3CA95E2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สปอร์ตส์ แมเนจเมนท์ จำกัด</w:t>
            </w:r>
          </w:p>
        </w:tc>
      </w:tr>
      <w:tr w:rsidR="004349BD" w:rsidRPr="008D0DEC" w14:paraId="21B61AF6" w14:textId="77777777" w:rsidTr="003A6103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0FD56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740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71BB1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E256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D9A9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F5E5C" w14:textId="488DD755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2553 – 2559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38CF1" w14:textId="048AB79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E920" w14:textId="58B0E76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โพโมโดโร กรุ๊ป จำกัด</w:t>
            </w:r>
          </w:p>
        </w:tc>
      </w:tr>
      <w:tr w:rsidR="004349BD" w:rsidRPr="008D0DEC" w14:paraId="45534B1A" w14:textId="77777777" w:rsidTr="003A6103">
        <w:trPr>
          <w:cantSplit/>
          <w:trHeight w:val="417"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7EFE9" w14:textId="600F2A52" w:rsidR="004349BD" w:rsidRPr="008D0DEC" w:rsidRDefault="004349BD" w:rsidP="004349BD">
            <w:pPr>
              <w:pStyle w:val="Table1"/>
              <w:keepNext/>
              <w:tabs>
                <w:tab w:val="clear" w:pos="680"/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นายรัฐพล ชื่นสมจิตต์</w:t>
            </w:r>
          </w:p>
          <w:p w14:paraId="4D0A0AFB" w14:textId="505C6CC1" w:rsidR="004349BD" w:rsidRPr="008D0DEC" w:rsidRDefault="004349BD" w:rsidP="004349BD">
            <w:pPr>
              <w:pStyle w:val="CellBody"/>
              <w:numPr>
                <w:ilvl w:val="0"/>
                <w:numId w:val="100"/>
              </w:numPr>
              <w:spacing w:after="60"/>
              <w:ind w:left="510" w:hanging="1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่ และประธานเจ้าหน้าที่บริหารสายงานพัฒนาธุรกิจและกลยุทธ์องค์กร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42850" w14:textId="04C50DF2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9B3278" w14:textId="6FC62028" w:rsidR="004349BD" w:rsidRPr="008D0DEC" w:rsidRDefault="004349BD" w:rsidP="003A6103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บริหารธุรกิจมหาบัณฑิต วิชาการเงิน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มหาวิทยาลัยจอร์จ วอชิงตัน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(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The George Washington University) </w:t>
            </w:r>
            <w:r w:rsidR="003A6103" w:rsidRPr="008D0DEC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>ประเทศ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สหรัฐอเมริกา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EC0247" w14:textId="02000D0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>0.01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205214" w14:textId="60620BCC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9C5DF" w14:textId="73B7F11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28D88D" w14:textId="3700092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085935" w14:textId="4ED86E6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 (มหาชน)</w:t>
            </w:r>
          </w:p>
        </w:tc>
      </w:tr>
      <w:tr w:rsidR="004349BD" w:rsidRPr="008D0DEC" w14:paraId="6BE40BA7" w14:textId="77777777" w:rsidTr="003A6103">
        <w:trPr>
          <w:cantSplit/>
          <w:trHeight w:val="417"/>
        </w:trPr>
        <w:tc>
          <w:tcPr>
            <w:tcW w:w="24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13C0B" w14:textId="77777777" w:rsidR="004349BD" w:rsidRPr="008D0DEC" w:rsidRDefault="004349BD" w:rsidP="004349BD">
            <w:pPr>
              <w:pStyle w:val="Table1"/>
              <w:keepNext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9510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5797E" w14:textId="31F37EB5" w:rsidR="004349BD" w:rsidRPr="008D0DEC" w:rsidRDefault="004349BD" w:rsidP="003A6103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วิศวกรรมศาสตรบัณฑิต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br/>
              <w:t xml:space="preserve">สาขาวิศวกรรมไฟฟ้า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br/>
              <w:t>สถาบันเทคโนโลยีพระจอมเกล้า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br/>
              <w:t>เจ้าคุณทหารลาดกระบัง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2A05A" w14:textId="77777777" w:rsidR="004349BD" w:rsidRPr="008D0DEC" w:rsidDel="004B4C6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E84C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85EDE" w14:textId="24B7CF0B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2557 - 2560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BC5AAB" w14:textId="70EBDA5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F1ACE" w14:textId="1BFC3E6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</w:p>
        </w:tc>
      </w:tr>
      <w:tr w:rsidR="004349BD" w:rsidRPr="008D0DEC" w14:paraId="3A18257F" w14:textId="77777777" w:rsidTr="00B07D64">
        <w:trPr>
          <w:cantSplit/>
          <w:trHeight w:val="263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6F9AAE" w14:textId="22EF03C5" w:rsidR="004349BD" w:rsidRPr="008D0DEC" w:rsidRDefault="004349BD" w:rsidP="00AC0C0A">
            <w:pPr>
              <w:pStyle w:val="CellBody"/>
              <w:tabs>
                <w:tab w:val="left" w:pos="177"/>
                <w:tab w:val="left" w:pos="1027"/>
              </w:tabs>
              <w:spacing w:after="60"/>
              <w:ind w:left="17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DEBF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13139" w14:textId="4E8300F0" w:rsidR="004349BD" w:rsidRPr="008D0DEC" w:rsidRDefault="004349BD" w:rsidP="003A6103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หลักสูตรผู้บริหารระดับสูงด้านวิทยาการพลังงาน</w:t>
            </w:r>
            <w:r w:rsidRPr="008D0DEC">
              <w:rPr>
                <w:rFonts w:asciiTheme="minorBidi" w:hAnsiTheme="minorBidi" w:cstheme="minorBidi" w:hint="cs"/>
                <w:sz w:val="24"/>
                <w:szCs w:val="24"/>
                <w:cs/>
                <w:lang w:val="en-US" w:bidi="th-TH"/>
              </w:rPr>
              <w:t xml:space="preserve"> (วพน.)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รุ่นที่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4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สถาบันวิทยาการพลังงาน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EA4C2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780B9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2A70E" w14:textId="58E38A8B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AFAB44" w14:textId="355CB1C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A07C0" w14:textId="31FBC63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จะนะ กรีน จำกัด</w:t>
            </w:r>
          </w:p>
        </w:tc>
      </w:tr>
      <w:tr w:rsidR="004349BD" w:rsidRPr="008D0DEC" w14:paraId="31D5E1F8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33D52" w14:textId="7DB55E9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3457D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1BBAC3" w14:textId="62026610" w:rsidR="004349BD" w:rsidRPr="008D0DEC" w:rsidRDefault="004349BD" w:rsidP="003A6103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Director Certification Program (DCP)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168/2556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สมาคมส่งเสริมสถาบันกรรมการบริษัทไทย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D89FE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7A812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9D67D" w14:textId="277CAAC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665619" w14:textId="2C19C71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01CB01" w14:textId="5437DA0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เอสบีวาย ไบโอแมส จำกัด</w:t>
            </w:r>
          </w:p>
        </w:tc>
      </w:tr>
      <w:tr w:rsidR="004349BD" w:rsidRPr="008D0DEC" w14:paraId="2BB98C56" w14:textId="77777777" w:rsidTr="00B07D64">
        <w:trPr>
          <w:cantSplit/>
          <w:trHeight w:val="737"/>
        </w:trPr>
        <w:tc>
          <w:tcPr>
            <w:tcW w:w="249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0FF0A1" w14:textId="74860341" w:rsidR="004349BD" w:rsidRPr="008D0DEC" w:rsidRDefault="004349BD" w:rsidP="004349BD">
            <w:pPr>
              <w:pStyle w:val="CellBody"/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  <w:p w14:paraId="503FDDD7" w14:textId="7302B3F1" w:rsidR="004349BD" w:rsidRPr="008D0DEC" w:rsidRDefault="004349BD" w:rsidP="004349BD">
            <w:pPr>
              <w:pStyle w:val="CellBody"/>
              <w:spacing w:after="6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2E5FBE" w14:textId="52417936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BBF4F" w14:textId="34D3EFAD" w:rsidR="004349BD" w:rsidRPr="008D0DEC" w:rsidRDefault="004349BD" w:rsidP="004349BD">
            <w:pPr>
              <w:pStyle w:val="CellBody"/>
              <w:tabs>
                <w:tab w:val="left" w:pos="360"/>
              </w:tabs>
              <w:spacing w:after="60"/>
              <w:ind w:left="-29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8717E2" w14:textId="419E83BC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AC1F4D" w14:textId="79308C80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9C3E2" w14:textId="0A11B48E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1C990E" w14:textId="49C6BFB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893C4" w14:textId="6814798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เทพา คลีน เอ็นเนอร์จี จำกัด</w:t>
            </w:r>
          </w:p>
        </w:tc>
      </w:tr>
      <w:tr w:rsidR="004349BD" w:rsidRPr="008D0DEC" w14:paraId="43B1F104" w14:textId="77777777" w:rsidTr="00B07D64">
        <w:trPr>
          <w:cantSplit/>
          <w:trHeight w:val="737"/>
        </w:trPr>
        <w:tc>
          <w:tcPr>
            <w:tcW w:w="249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999AF" w14:textId="77777777" w:rsidR="004349BD" w:rsidRPr="008D0DEC" w:rsidRDefault="004349BD" w:rsidP="004349BD">
            <w:pPr>
              <w:pStyle w:val="CellBody"/>
              <w:spacing w:after="60"/>
              <w:ind w:left="33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98B45" w14:textId="3E76A13D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808E7D" w14:textId="2ADF1D41" w:rsidR="004349BD" w:rsidRPr="008D0DEC" w:rsidRDefault="004349BD" w:rsidP="004349BD">
            <w:pPr>
              <w:pStyle w:val="CellBody"/>
              <w:tabs>
                <w:tab w:val="left" w:pos="360"/>
              </w:tabs>
              <w:spacing w:after="60"/>
              <w:ind w:left="-29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722A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876C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6230B3" w14:textId="11BBD074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F30C88" w14:textId="32E2BCC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49E83" w14:textId="7B45C3D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ปัตตานี กรีน จำกัด</w:t>
            </w:r>
          </w:p>
        </w:tc>
      </w:tr>
      <w:tr w:rsidR="004349BD" w:rsidRPr="008D0DEC" w14:paraId="54FFC012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77EFCF" w14:textId="678BDA6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7AB5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B626D1" w14:textId="6B1B2885" w:rsidR="004349BD" w:rsidRPr="008D0DEC" w:rsidRDefault="004349BD" w:rsidP="004349BD">
            <w:pPr>
              <w:pStyle w:val="CellBody"/>
              <w:tabs>
                <w:tab w:val="left" w:pos="360"/>
              </w:tabs>
              <w:spacing w:after="60"/>
              <w:ind w:left="-29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FBE87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1A3C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3CF05" w14:textId="6AA2918A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E9DD98" w14:textId="60376DD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6BD79" w14:textId="3F63825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Gulf International Investment (Hong Kong) Limited</w:t>
            </w:r>
          </w:p>
        </w:tc>
      </w:tr>
      <w:tr w:rsidR="004349BD" w:rsidRPr="008D0DEC" w14:paraId="7BBD2394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848B4" w14:textId="382004C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8A1D4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0DD77" w14:textId="3CA28E00" w:rsidR="004349BD" w:rsidRPr="008D0DEC" w:rsidRDefault="004349BD" w:rsidP="004349BD">
            <w:pPr>
              <w:pStyle w:val="CellBody"/>
              <w:tabs>
                <w:tab w:val="left" w:pos="360"/>
              </w:tabs>
              <w:spacing w:after="60"/>
              <w:ind w:left="-29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D076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62E1B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7968AA" w14:textId="45E19E5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B13D78" w14:textId="1E0AE03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FD3CC" w14:textId="1E2CCF7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Gulf International Holding Pte. Ltd.</w:t>
            </w:r>
          </w:p>
        </w:tc>
      </w:tr>
      <w:tr w:rsidR="004349BD" w:rsidRPr="008D0DEC" w14:paraId="7A69C19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0AE951" w14:textId="67F7881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A5885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C491F" w14:textId="77777777" w:rsidR="004349BD" w:rsidRPr="008D0DEC" w:rsidRDefault="004349BD" w:rsidP="004349BD">
            <w:pPr>
              <w:pStyle w:val="CellBody"/>
              <w:tabs>
                <w:tab w:val="left" w:pos="241"/>
                <w:tab w:val="left" w:pos="421"/>
              </w:tabs>
              <w:spacing w:after="60"/>
              <w:ind w:left="241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3E0A1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1620C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40E8A" w14:textId="4598575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DEB055" w14:textId="53E30C7F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F6B72" w14:textId="709A3BD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บีวี จำกัด</w:t>
            </w:r>
          </w:p>
        </w:tc>
      </w:tr>
      <w:tr w:rsidR="004349BD" w:rsidRPr="008D0DEC" w14:paraId="6BBF52FE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49B24" w14:textId="7025AE3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30937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5F879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6A154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FC83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6FF9DC" w14:textId="3FE103F9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D142A4" w14:textId="748C39F7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F65FA0" w14:textId="04D4BB6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1CC7764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DFBA42" w14:textId="2EA82D0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943A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A62B8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182B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F51E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6256C" w14:textId="254DC4AB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668B0" w14:textId="1A49D18E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CB1A94" w14:textId="54A73BA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2AA5937B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286AC" w14:textId="187ED46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C5436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6EAB5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56EF0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BE91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CB0DB3" w14:textId="7C5DC4C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D951CA" w14:textId="6D5B8844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2369FB" w14:textId="0D4E863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เคเคเอส จำกัด</w:t>
            </w:r>
          </w:p>
        </w:tc>
      </w:tr>
      <w:tr w:rsidR="004349BD" w:rsidRPr="008D0DEC" w14:paraId="6FE54B7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17B299" w14:textId="6EDC1CE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B540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444099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F318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C0ED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621F2D" w14:textId="509C56B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52EFB8" w14:textId="52705A11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C32EC0" w14:textId="5545B92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เอ็มพี จำกัด</w:t>
            </w:r>
          </w:p>
        </w:tc>
      </w:tr>
      <w:tr w:rsidR="004349BD" w:rsidRPr="008D0DEC" w14:paraId="5BCEA03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D44FC" w14:textId="0A8617A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C644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F740D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D3C70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881DA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59682" w14:textId="15683E98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CBDE14" w14:textId="42CDF270" w:rsidR="004349BD" w:rsidRPr="008D0DEC" w:rsidRDefault="004349BD" w:rsidP="004349BD">
            <w:pPr>
              <w:spacing w:before="40" w:after="60" w:line="216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391D5" w14:textId="14FEB58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จำกัด</w:t>
            </w:r>
          </w:p>
        </w:tc>
      </w:tr>
      <w:tr w:rsidR="004349BD" w:rsidRPr="008D0DEC" w14:paraId="1AAD57A9" w14:textId="77777777" w:rsidTr="00B07D64">
        <w:trPr>
          <w:cantSplit/>
          <w:trHeight w:val="48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E6C5A" w14:textId="440514C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3F762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A3F474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E5FAE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D6636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B136B2" w14:textId="7FC01C04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8C2C4C" w14:textId="7C231AC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8C2D2A" w14:textId="380F74E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สปอร์ตส์ แมเนจเมนท์ จำกัด</w:t>
            </w:r>
          </w:p>
        </w:tc>
      </w:tr>
      <w:tr w:rsidR="004349BD" w:rsidRPr="008D0DEC" w14:paraId="693E27B1" w14:textId="77777777" w:rsidTr="00B07D64">
        <w:trPr>
          <w:cantSplit/>
          <w:trHeight w:val="48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E709A7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A3A5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4CD9F3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51F78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29F8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FE1C6A" w14:textId="16FA054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94CE5A" w14:textId="10A8241F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BCFCE2" w14:textId="1D7E71C3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Kolpos Pte. Ltd.</w:t>
            </w:r>
          </w:p>
        </w:tc>
      </w:tr>
      <w:tr w:rsidR="004349BD" w:rsidRPr="008D0DEC" w14:paraId="45407180" w14:textId="77777777" w:rsidTr="00B07D64">
        <w:trPr>
          <w:cantSplit/>
          <w:trHeight w:val="48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021671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23DCE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DF047A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BBA5B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D259A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C6C154" w14:textId="55766D90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F35C94" w14:textId="3B56183C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รองกรรมการ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ผู้จัดการใหญ่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361EB" w14:textId="70EC975A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4349BD" w:rsidRPr="008D0DEC" w14:paraId="37E49817" w14:textId="77777777" w:rsidTr="00B07D64">
        <w:trPr>
          <w:cantSplit/>
          <w:trHeight w:val="48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67255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CECB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1E70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9849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138F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749728" w14:textId="3F774491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2550 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7B193" w14:textId="5D8E45AB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C4184B" w14:textId="3613868A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พาว แอสโซซิเอต จำกัด</w:t>
            </w:r>
          </w:p>
        </w:tc>
      </w:tr>
      <w:tr w:rsidR="004349BD" w:rsidRPr="008D0DEC" w14:paraId="731965D1" w14:textId="77777777" w:rsidTr="00B07D64">
        <w:trPr>
          <w:cantSplit/>
          <w:trHeight w:val="485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DBBCD9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E89DB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71088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1FAD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0BDE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14E48" w14:textId="68133537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>–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E50F6C" w14:textId="43ED75D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8D9853" w14:textId="07CDAFE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เอสพีซีจี จำกัด (มหาชน)</w:t>
            </w:r>
          </w:p>
        </w:tc>
      </w:tr>
      <w:tr w:rsidR="004349BD" w:rsidRPr="008D0DEC" w14:paraId="21C18BAB" w14:textId="77777777" w:rsidTr="00B07D64">
        <w:trPr>
          <w:cantSplit/>
          <w:trHeight w:val="416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08B91A" w14:textId="4ADDBFA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B1D19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28211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ind w:left="406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04BBE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8DB0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E70357" w14:textId="1D686DCF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78072F" w14:textId="7A5085B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B8632D" w14:textId="5DC432CD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4349BD" w:rsidRPr="008D0DEC" w14:paraId="18E8088E" w14:textId="77777777" w:rsidTr="00B07D64">
        <w:trPr>
          <w:cantSplit/>
          <w:trHeight w:val="311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7DC31" w14:textId="3AB5713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6F8B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FCE02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6EFA8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8E7BD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31BCAC" w14:textId="0257149C" w:rsidR="004349BD" w:rsidRPr="008D0DEC" w:rsidRDefault="004349BD" w:rsidP="004349BD">
            <w:pPr>
              <w:spacing w:before="40" w:after="6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FFD1B" w14:textId="5FF7A81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3DE0DC" w14:textId="50146D6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0B721B6B" w14:textId="77777777" w:rsidTr="00B07D64">
        <w:trPr>
          <w:cantSplit/>
          <w:trHeight w:val="34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CDEA5" w14:textId="5ED5EDE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16161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B3CE3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3BAEF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B37BF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A87F57" w14:textId="1392DA6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29EBB1" w14:textId="1292B145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43E342" w14:textId="6B596072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5F764558" w14:textId="77777777" w:rsidTr="00B07D64">
        <w:trPr>
          <w:cantSplit/>
          <w:trHeight w:val="2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29371" w14:textId="1F8924E6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F190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056F2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74523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3BD3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FE8C4C" w14:textId="33DB5E63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5904C6" w14:textId="5A089D59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8C624" w14:textId="54FA407F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7F03984B" w14:textId="77777777" w:rsidTr="00B07D64">
        <w:trPr>
          <w:cantSplit/>
          <w:trHeight w:val="372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F1AE2" w14:textId="67B990F0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728B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2D64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3C9D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B3521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00D8C" w14:textId="18EF8FDE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F496B0" w14:textId="72DC92A7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45CE2E" w14:textId="2CFFADC1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7314EF2F" w14:textId="77777777" w:rsidTr="00B07D64">
        <w:trPr>
          <w:cantSplit/>
          <w:trHeight w:val="392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F6706E" w14:textId="3638682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43F71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6BF47E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F614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9318D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DA1BE" w14:textId="6C5DB364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2A633" w14:textId="6AF38F95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EEADD" w14:textId="271A4792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เอ็นซี จำกัด</w:t>
            </w:r>
          </w:p>
        </w:tc>
      </w:tr>
      <w:tr w:rsidR="004349BD" w:rsidRPr="008D0DEC" w14:paraId="57E4D8E4" w14:textId="77777777" w:rsidTr="00B07D64">
        <w:trPr>
          <w:cantSplit/>
          <w:trHeight w:val="42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8C22F" w14:textId="23C0661E" w:rsidR="004349BD" w:rsidRPr="008D0DEC" w:rsidRDefault="004349BD" w:rsidP="004349B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6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E2BF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9609F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5C8EF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E4DC4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3DED2" w14:textId="0B98F73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E7F342" w14:textId="5DA1D0F2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6C0410" w14:textId="78099C5C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4349BD" w:rsidRPr="008D0DEC" w14:paraId="57C816B1" w14:textId="77777777" w:rsidTr="00B07D64">
        <w:trPr>
          <w:cantSplit/>
          <w:trHeight w:val="418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617F12" w14:textId="258B9CC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5479A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BEAA4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F554E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80B4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64CE8A" w14:textId="56876FB0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440FA" w14:textId="09999AED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4D7D2E" w14:textId="5ED4D210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บีพี จำกัด</w:t>
            </w:r>
          </w:p>
        </w:tc>
      </w:tr>
      <w:tr w:rsidR="004349BD" w:rsidRPr="008D0DEC" w14:paraId="2341F5C3" w14:textId="77777777" w:rsidTr="00B07D64">
        <w:trPr>
          <w:cantSplit/>
          <w:trHeight w:val="42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B5AFE" w14:textId="2465575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EA22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20ABB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6909C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A9509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59257" w14:textId="4B5A9EBC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BD325" w14:textId="05414E84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F00D7A" w14:textId="6739830C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27028CAC" w14:textId="77777777" w:rsidTr="00B07D64">
        <w:trPr>
          <w:cantSplit/>
          <w:trHeight w:val="431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DF7A8" w14:textId="446EBC4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92BC4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CC363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F0622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F2BDC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663628" w14:textId="1B6E7500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387A57" w14:textId="348B256C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A4555" w14:textId="041F6B94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เอ็นพีเอ็ม จำกัด</w:t>
            </w:r>
          </w:p>
        </w:tc>
      </w:tr>
      <w:tr w:rsidR="004349BD" w:rsidRPr="008D0DEC" w14:paraId="33F421E6" w14:textId="77777777" w:rsidTr="00B07D64">
        <w:trPr>
          <w:cantSplit/>
          <w:trHeight w:val="423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DB5E34" w14:textId="51FD7933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B9C1D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D28FE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2A8FB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8012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FF174" w14:textId="2496CA2D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EDE42" w14:textId="1A2F78CE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317220" w14:textId="6188A3B6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55FCAB36" w14:textId="77777777" w:rsidTr="00B07D64">
        <w:trPr>
          <w:cantSplit/>
          <w:trHeight w:val="41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C53A2A" w14:textId="4A7765C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552D4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6FCB1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0914D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0CCA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8E395" w14:textId="6D7CB143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EFCA0F" w14:textId="70E6D461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276FE5" w14:textId="06E641CF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4349BD" w:rsidRPr="008D0DEC" w14:paraId="1E676390" w14:textId="77777777" w:rsidTr="00B07D64">
        <w:trPr>
          <w:cantSplit/>
          <w:trHeight w:val="41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98927D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38787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712EE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192C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080ED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D544F" w14:textId="2D62A171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083DE7" w14:textId="3BD82A9E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BB3A4" w14:textId="6EE7BC92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อินดิเพนเดนท์ เพาเวอร์ ดีเวลลอปเมนท์ จำกัด</w:t>
            </w:r>
          </w:p>
        </w:tc>
      </w:tr>
      <w:tr w:rsidR="004349BD" w:rsidRPr="008D0DEC" w14:paraId="2F4A5A81" w14:textId="77777777" w:rsidTr="00B07D64">
        <w:trPr>
          <w:cantSplit/>
          <w:trHeight w:val="414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D65AB" w14:textId="7777777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21D6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2EA872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107D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958DB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6A15C0" w14:textId="4B3A30B0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–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D114AE" w14:textId="126AAF53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33E50" w14:textId="21D4BF66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บริษัท กัลฟ์ เอสอาร์ซี จำกัด</w:t>
            </w:r>
          </w:p>
        </w:tc>
      </w:tr>
      <w:tr w:rsidR="004349BD" w:rsidRPr="008D0DEC" w14:paraId="06901B06" w14:textId="77777777" w:rsidTr="00B07D64">
        <w:trPr>
          <w:cantSplit/>
          <w:trHeight w:val="532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3ED3C5" w14:textId="2DFB8C0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4F1EF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46B1C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6DE88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7EC80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CA2D7" w14:textId="280310D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8FD3F7" w14:textId="71A2D689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C39DF8" w14:textId="4CF6AA99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เคพี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3811B6C1" w14:textId="77777777" w:rsidTr="00B07D64">
        <w:trPr>
          <w:cantSplit/>
          <w:trHeight w:val="542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9662E" w14:textId="4615CA1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1EAF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01A63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1303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C294A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CE989F" w14:textId="5C00B86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C1FB8E" w14:textId="614084F0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DC50B9" w14:textId="30339632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เคพี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0596EE2B" w14:textId="77777777" w:rsidTr="00B07D64">
        <w:trPr>
          <w:cantSplit/>
          <w:trHeight w:val="538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9CD32C" w14:textId="5D76C36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5DF64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E03F1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A21F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E5224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5FA2DA" w14:textId="1292B4CB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76879" w14:textId="12EB16AC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FDDA5" w14:textId="7F1ED8F9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ทีแอลซี จำกัด</w:t>
            </w:r>
          </w:p>
        </w:tc>
      </w:tr>
      <w:tr w:rsidR="004349BD" w:rsidRPr="008D0DEC" w14:paraId="15A830A1" w14:textId="77777777" w:rsidTr="00B07D64">
        <w:trPr>
          <w:cantSplit/>
          <w:trHeight w:val="563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B9854" w14:textId="40A117E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4F848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9C7A8D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16339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C5DC7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A73B9C" w14:textId="30355202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A6B7F9" w14:textId="45C99955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C9F4D" w14:textId="0BF7E88D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เอ็นเค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4349BD" w:rsidRPr="008D0DEC" w14:paraId="5114AD6C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5E5A4A" w14:textId="471BAE3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AC5D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45883A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87E3E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3FC02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C90AF" w14:textId="14103DCE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75999" w14:textId="35A3583B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051C20" w14:textId="5E142D53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เอ็นเอ็นเค จำกัด</w:t>
            </w:r>
          </w:p>
        </w:tc>
      </w:tr>
      <w:tr w:rsidR="004349BD" w:rsidRPr="008D0DEC" w14:paraId="5A09131C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DF21C" w14:textId="207FB37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4DE8E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C9965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C5895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38E2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E22292" w14:textId="2282E8F0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552D28" w14:textId="0D1A1EAC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B22381" w14:textId="4D466439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เอ็นแอลแอล จำกัด</w:t>
            </w:r>
          </w:p>
        </w:tc>
      </w:tr>
      <w:tr w:rsidR="004349BD" w:rsidRPr="008D0DEC" w14:paraId="21404B77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2EEDC5" w14:textId="7F0DBE3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454D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169CE3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D647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54055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5CD755" w14:textId="79E173EB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DA8BA" w14:textId="13736DE5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EC109" w14:textId="0E6CCD54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ซีอาร์เอ็น จำกัด</w:t>
            </w:r>
          </w:p>
        </w:tc>
      </w:tr>
      <w:tr w:rsidR="004349BD" w:rsidRPr="008D0DEC" w14:paraId="2D0E8CE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BDBDD" w14:textId="7F377ABE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E79A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9D3F93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CD0A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E7AB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71167" w14:textId="2744A322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- 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238278" w14:textId="33762B63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511E91" w14:textId="1F0E35ED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เอ็นเอส จำกัด</w:t>
            </w:r>
          </w:p>
        </w:tc>
      </w:tr>
      <w:tr w:rsidR="004349BD" w:rsidRPr="008D0DEC" w14:paraId="6B5B7A82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3F2BF1" w14:textId="33DC21EC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8589B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0181DB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F8DF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55392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7E8EDE" w14:textId="3E21FA6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3BC499" w14:textId="3A8186A5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1F546" w14:textId="4ADDA3A7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ยูที จำกัด</w:t>
            </w:r>
          </w:p>
        </w:tc>
      </w:tr>
      <w:tr w:rsidR="004349BD" w:rsidRPr="008D0DEC" w14:paraId="004DD84C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7C5A3" w14:textId="617B1B92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5D42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08E97C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2038D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7F195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B94F0" w14:textId="19C6FE01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DAAD4" w14:textId="7ECBB88B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DF79BC" w14:textId="6F81CBFA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กัลฟ์ เจพี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br/>
              <w:t>โฮลดิ้ง จำกัด</w:t>
            </w:r>
          </w:p>
        </w:tc>
      </w:tr>
      <w:tr w:rsidR="004349BD" w:rsidRPr="008D0DEC" w14:paraId="60217E9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6557" w14:textId="333789E4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DBEC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C204" w14:textId="77777777" w:rsidR="004349BD" w:rsidRPr="008D0DEC" w:rsidRDefault="004349BD" w:rsidP="004349BD">
            <w:pPr>
              <w:pStyle w:val="CellBody"/>
              <w:tabs>
                <w:tab w:val="left" w:pos="360"/>
                <w:tab w:val="left" w:pos="720"/>
              </w:tabs>
              <w:spacing w:after="60"/>
              <w:ind w:left="360" w:hanging="360"/>
              <w:jc w:val="thaiDistribute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F89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D3464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B153" w14:textId="11126A4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2540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2550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2A48D" w14:textId="29F9457B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ผู้อำนวยการอาวุโส ฝ่ายพัฒนาธุรกิจ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FA88A" w14:textId="5F6EA833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กัลฟ์อิเล็คตริก จำกัด (มหาชน)</w:t>
            </w:r>
          </w:p>
        </w:tc>
      </w:tr>
      <w:tr w:rsidR="004349BD" w:rsidRPr="008D0DEC" w14:paraId="30D23174" w14:textId="77777777" w:rsidTr="00B07D64">
        <w:trPr>
          <w:cantSplit/>
          <w:trHeight w:val="1734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9D84E" w14:textId="012ABBAE" w:rsidR="004349BD" w:rsidRPr="008D0DEC" w:rsidRDefault="004349BD" w:rsidP="004349BD">
            <w:pPr>
              <w:pStyle w:val="Table1"/>
              <w:tabs>
                <w:tab w:val="clear" w:pos="680"/>
                <w:tab w:val="num" w:pos="335"/>
              </w:tabs>
              <w:spacing w:after="60"/>
              <w:ind w:left="425" w:hanging="425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นางสาวบังอร สุทธิพัฒนกิจ</w:t>
            </w:r>
          </w:p>
          <w:p w14:paraId="2BFBD25F" w14:textId="77777777" w:rsidR="004349BD" w:rsidRPr="008D0DEC" w:rsidRDefault="004349BD" w:rsidP="004349BD">
            <w:pPr>
              <w:pStyle w:val="CellBody"/>
              <w:numPr>
                <w:ilvl w:val="0"/>
                <w:numId w:val="87"/>
              </w:numPr>
              <w:spacing w:after="60"/>
              <w:ind w:left="69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</w:p>
          <w:p w14:paraId="00023323" w14:textId="0032D23C" w:rsidR="004349BD" w:rsidRPr="008D0DEC" w:rsidRDefault="004349BD" w:rsidP="004349BD">
            <w:pPr>
              <w:pStyle w:val="CellBody"/>
              <w:numPr>
                <w:ilvl w:val="0"/>
                <w:numId w:val="87"/>
              </w:numPr>
              <w:spacing w:after="60"/>
              <w:ind w:left="69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ประธานเจ้าหน้าที่บริหารด้านการเงิน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7075BE" w14:textId="38B7E552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1E46C" w14:textId="01E54400" w:rsidR="004349BD" w:rsidRPr="008D0DEC" w:rsidRDefault="004349BD" w:rsidP="003A6103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บัญชีมหาบัณฑิต </w:t>
            </w:r>
            <w:r w:rsidR="003A6103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ภาควิชาการบัญชี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จุฬาลงกรณ์มหาวิทยาลัย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84E84F" w14:textId="2B6F0874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0.01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1202C" w14:textId="74CBC325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CC3365" w14:textId="2254DE26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60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C6376" w14:textId="6EB64800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รองกรรมการผู้จัดการใหญ่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และประธานเจ้าหน้าที่บริหารด้านการเงิน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E0816E" w14:textId="25030D87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ดีเวลลอปเมนท์ จำกัด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(มหาชน)</w:t>
            </w:r>
          </w:p>
        </w:tc>
      </w:tr>
      <w:tr w:rsidR="004349BD" w:rsidRPr="008D0DEC" w14:paraId="312631AC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BFF67A" w14:textId="28FA4A5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5F56C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1BDF4" w14:textId="5DA4081B" w:rsidR="004349BD" w:rsidRPr="008D0DEC" w:rsidRDefault="004349BD" w:rsidP="003A6103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บัญชีบัณฑิต </w:t>
            </w:r>
            <w:r w:rsidR="003A6103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สาขาการบัญชี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มหาวิทยาลัยเชียงใหม่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311E6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68DFF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3D7B2" w14:textId="34E7D0AD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</w:t>
            </w:r>
            <w:r w:rsidRPr="008D0DEC">
              <w:rPr>
                <w:rFonts w:ascii="Cordia New" w:hAnsi="Cordia New" w:hint="cs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6BBE1" w14:textId="14B577D5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ผู้ช่วยกรรมการผู้จัดการใหญ่ กลุ่มงานการเงินและบัญชี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727603" w14:textId="4B52224A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br/>
              <w:t>ดีเวลลอปเมนท์ จำกัด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</w:t>
            </w:r>
          </w:p>
        </w:tc>
      </w:tr>
      <w:tr w:rsidR="004349BD" w:rsidRPr="008D0DEC" w14:paraId="6984E79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4C727F" w14:textId="40F67E25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D131E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74347F" w14:textId="78D7D5F6" w:rsidR="004349BD" w:rsidRPr="008D0DEC" w:rsidRDefault="004349BD" w:rsidP="003A6103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Certified Investment and Securities Analyst (CISA no. 0027) </w:t>
            </w:r>
            <w:r w:rsidR="003A6103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สมาคมนักวิเคราะห์หลักทรัพย์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0ED437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000E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02764" w14:textId="00F99639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2553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3F016" w14:textId="0CA29282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ผู้อำนวยการอาวุโส ฝ่ายทุนธนกิจ สายงานวานิชธนกิจ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AE3DC7" w14:textId="431FEF6E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ธนาคารกรุงเทพ จำกัด (มหาชน)</w:t>
            </w:r>
          </w:p>
        </w:tc>
      </w:tr>
      <w:tr w:rsidR="004349BD" w:rsidRPr="008D0DEC" w14:paraId="1BB8D2F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46B36" w14:textId="6714FCC7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81BFA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A30726" w14:textId="7015D415" w:rsidR="004349BD" w:rsidRPr="008D0DEC" w:rsidRDefault="004349BD" w:rsidP="003A6103">
            <w:pPr>
              <w:pStyle w:val="CellBody"/>
              <w:numPr>
                <w:ilvl w:val="0"/>
                <w:numId w:val="87"/>
              </w:numPr>
              <w:tabs>
                <w:tab w:val="left" w:pos="177"/>
                <w:tab w:val="left" w:pos="1027"/>
              </w:tabs>
              <w:spacing w:after="60"/>
              <w:ind w:left="177" w:hanging="177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หลักสูตร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ผู้บริหาร</w:t>
            </w:r>
            <w:r w:rsidR="003A6103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ระดับสูง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(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Senior Executive Program</w:t>
            </w:r>
            <w:r w:rsidR="003A6103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3A610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 SEP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)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รุ่นที่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สถาบันบัณฑิตบริหารธุรกิจศศินทร์แห่งจุฬาลงกรณ์มหาวิทยาลัย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5F23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3A8878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921E8F" w14:textId="027763D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AB5248" w14:textId="414E0EE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05138" w14:textId="6A9FBBCA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บลูวรรณ จำกัด</w:t>
            </w:r>
          </w:p>
        </w:tc>
      </w:tr>
      <w:tr w:rsidR="004349BD" w:rsidRPr="008D0DEC" w14:paraId="4685962F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596994" w14:textId="1D0512A1" w:rsidR="004349BD" w:rsidRPr="008D0DEC" w:rsidRDefault="004349BD" w:rsidP="004349BD">
            <w:pPr>
              <w:pStyle w:val="CellBody"/>
              <w:spacing w:after="60"/>
              <w:ind w:left="33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3407AB" w14:textId="5EAFBE7F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16E7BC" w14:textId="55FA6124" w:rsidR="004349BD" w:rsidRPr="008D0DEC" w:rsidRDefault="004349BD" w:rsidP="004349BD">
            <w:pPr>
              <w:pStyle w:val="CellBody"/>
              <w:tabs>
                <w:tab w:val="left" w:pos="177"/>
                <w:tab w:val="left" w:pos="406"/>
              </w:tabs>
              <w:spacing w:after="60"/>
              <w:ind w:left="177" w:right="114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หลักสูตรผู้บริหารการให้เอกชนร่วมลงทุนในกิจการของรัฐ</w:t>
            </w:r>
            <w:r w:rsidR="003A6103"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รุ่นที่</w:t>
            </w:r>
            <w:r w:rsidR="003A610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  1</w:t>
            </w:r>
            <w:r w:rsidR="003A6103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3A610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(Public Private Partnerships for Executives Program)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มูลนิธิสถาบันวิจัยและพัฒนาองค์กรภาครัฐ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C5157B" w14:textId="5D377685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D5BEAA" w14:textId="33CAC68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005553" w14:textId="278E71BE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2553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64720" w14:textId="1EAE5081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กรรมการผู้จัดการ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73836D" w14:textId="6584895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บลูวรรณ จำกัด</w:t>
            </w:r>
          </w:p>
        </w:tc>
      </w:tr>
      <w:tr w:rsidR="004349BD" w:rsidRPr="008D0DEC" w14:paraId="21245734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DF5BA6" w14:textId="401E8A6C" w:rsidR="004349BD" w:rsidRPr="008D0DEC" w:rsidRDefault="004349BD" w:rsidP="004349BD">
            <w:pPr>
              <w:pStyle w:val="CellBody"/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BA93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7D935" w14:textId="3A0B7CC3" w:rsidR="004349BD" w:rsidRPr="008D0DEC" w:rsidRDefault="004349BD" w:rsidP="004349BD">
            <w:pPr>
              <w:pStyle w:val="CellBody"/>
              <w:tabs>
                <w:tab w:val="left" w:pos="177"/>
                <w:tab w:val="left" w:pos="406"/>
              </w:tabs>
              <w:spacing w:after="60"/>
              <w:ind w:left="177" w:right="114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CFO Focus on Financial Reporting (CFO 0023)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>สภาวิชาชีพบัญชีและสำนักงานคณะกรรมการกำกับหลักทรัพย์และตลาดหลักทรัพย์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4968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E9AF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B05B6" w14:textId="6F0881DB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2538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B7021D" w14:textId="346A9E21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ผู้ช่วยกรรมการผู้จัดการ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D8FB0F" w14:textId="79411D4B" w:rsidR="004349BD" w:rsidRPr="008D0DEC" w:rsidRDefault="004349BD" w:rsidP="004349BD">
            <w:pPr>
              <w:spacing w:before="40" w:after="60" w:line="216" w:lineRule="auto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หลักทรัพย์ ไทยพาณิชย์ จำกัด</w:t>
            </w:r>
          </w:p>
        </w:tc>
      </w:tr>
      <w:tr w:rsidR="004349BD" w:rsidRPr="008D0DEC" w14:paraId="219222CB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216F9" w14:textId="1FFBDF6E" w:rsidR="004349BD" w:rsidRPr="008D0DEC" w:rsidRDefault="004349BD" w:rsidP="004349BD">
            <w:pPr>
              <w:pStyle w:val="CellBody"/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800F6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39A12D" w14:textId="4949F578" w:rsidR="004349BD" w:rsidRPr="008D0DEC" w:rsidRDefault="004349BD" w:rsidP="004349BD">
            <w:pPr>
              <w:pStyle w:val="CellBody"/>
              <w:tabs>
                <w:tab w:val="left" w:pos="177"/>
                <w:tab w:val="left" w:pos="406"/>
              </w:tabs>
              <w:spacing w:after="60"/>
              <w:ind w:left="177" w:right="114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923F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4EAA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7A1C06" w14:textId="33F8E9A6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2536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2538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91DDA3" w14:textId="6F284F68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นักวิเคราะห์อาวุโส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F06653" w14:textId="7F3134D0" w:rsidR="004349BD" w:rsidRPr="008D0DEC" w:rsidRDefault="004349BD" w:rsidP="004349BD">
            <w:pPr>
              <w:spacing w:before="40" w:after="60" w:line="216" w:lineRule="auto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สยามวานิชธุรกิจ จำกัด</w:t>
            </w:r>
          </w:p>
        </w:tc>
      </w:tr>
      <w:tr w:rsidR="004349BD" w:rsidRPr="008D0DEC" w14:paraId="450A9871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4D98C4" w14:textId="241CA8B0" w:rsidR="004349BD" w:rsidRPr="008D0DEC" w:rsidRDefault="004349BD" w:rsidP="004349BD">
            <w:pPr>
              <w:pStyle w:val="CellBody"/>
              <w:spacing w:after="6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EA867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342FDC" w14:textId="5CDF9BE5" w:rsidR="004349BD" w:rsidRPr="008D0DEC" w:rsidRDefault="004349BD" w:rsidP="004349BD">
            <w:pPr>
              <w:pStyle w:val="CellBody"/>
              <w:tabs>
                <w:tab w:val="left" w:pos="177"/>
                <w:tab w:val="left" w:pos="406"/>
              </w:tabs>
              <w:spacing w:after="60"/>
              <w:ind w:left="177" w:right="114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CD51A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8308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DB2620" w14:textId="485D3476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2532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-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2535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528D76" w14:textId="3AB274CD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นัก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วิเคราะห์สินเชื่อ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09E106" w14:textId="6B379F75" w:rsidR="004349BD" w:rsidRPr="008D0DEC" w:rsidRDefault="004349BD" w:rsidP="004349BD">
            <w:pPr>
              <w:spacing w:before="40" w:after="60" w:line="216" w:lineRule="auto"/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ธนาคารไทยพาณิชย์ จำกัด (มหาชน)</w:t>
            </w:r>
          </w:p>
        </w:tc>
      </w:tr>
      <w:tr w:rsidR="004349BD" w:rsidRPr="008D0DEC" w14:paraId="0FFCC9F9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5D9D" w14:textId="5B32582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0F3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F616" w14:textId="75BC76A2" w:rsidR="004349BD" w:rsidRPr="008D0DEC" w:rsidRDefault="004349BD" w:rsidP="004349BD">
            <w:pPr>
              <w:pStyle w:val="CellBody"/>
              <w:tabs>
                <w:tab w:val="left" w:pos="177"/>
                <w:tab w:val="left" w:pos="406"/>
              </w:tabs>
              <w:spacing w:after="60"/>
              <w:ind w:left="177" w:right="114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58CD2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4489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9F2FD" w14:textId="05A66449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2530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2532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CF17" w14:textId="596AF82F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ฝ่าย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ตรวจสอบภายใน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496DF" w14:textId="5011F009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ธนาคารกรุงไทย จำกัด (มหาชน)</w:t>
            </w:r>
          </w:p>
        </w:tc>
      </w:tr>
      <w:tr w:rsidR="004349BD" w:rsidRPr="008D0DEC" w14:paraId="6BA9CA48" w14:textId="77777777" w:rsidTr="00B07D64">
        <w:trPr>
          <w:cantSplit/>
          <w:trHeight w:val="737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CDC79" w14:textId="4FED342E" w:rsidR="004349BD" w:rsidRPr="008D0DEC" w:rsidRDefault="004349BD" w:rsidP="004349BD">
            <w:pPr>
              <w:pStyle w:val="Table1"/>
              <w:tabs>
                <w:tab w:val="clear" w:pos="680"/>
                <w:tab w:val="num" w:pos="335"/>
              </w:tabs>
              <w:spacing w:after="60"/>
              <w:ind w:left="425" w:hanging="425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นางสุกัญญา วรกุลลัฎฐานีย์</w:t>
            </w:r>
          </w:p>
          <w:p w14:paraId="6FDD0A94" w14:textId="0D6FF0BE" w:rsidR="004349BD" w:rsidRPr="008D0DEC" w:rsidRDefault="004349BD" w:rsidP="004349BD">
            <w:pPr>
              <w:pStyle w:val="CellBody"/>
              <w:tabs>
                <w:tab w:val="left" w:pos="447"/>
              </w:tabs>
              <w:spacing w:after="60"/>
              <w:ind w:left="447" w:hanging="141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ab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ผู้อำนวยการอาวุโสฝ่ายบัญชีและงบประมาณ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EBC7A7" w14:textId="0AB99D31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46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571D1F" w14:textId="484AD6CD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บัญชีมหาบัณฑิต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สาขาการบัญชี มหาวิทยาลัยธรรมศาสตร์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0504BB" w14:textId="297E0F54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0.004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9344EF" w14:textId="1E394029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C87E35" w14:textId="1032E9AA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E9AFB" w14:textId="28DDEE1E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ผู้อำนวยการอาวุโสฝ่ายบัญชีและงบประมาณ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AC8651" w14:textId="2B17A389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กัลฟ์ เอ็นเนอร์จี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br/>
              <w:t>ดีเวลลอปเมนท์ จำกัด (มหาชน)</w:t>
            </w:r>
          </w:p>
        </w:tc>
      </w:tr>
      <w:tr w:rsidR="004349BD" w:rsidRPr="008D0DEC" w14:paraId="340E2106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6E8CC" w14:textId="77777777" w:rsidR="004349BD" w:rsidRPr="008D0DEC" w:rsidDel="004B4C6C" w:rsidRDefault="004349BD" w:rsidP="004349BD">
            <w:pPr>
              <w:pStyle w:val="CellBody"/>
              <w:tabs>
                <w:tab w:val="left" w:pos="164"/>
              </w:tabs>
              <w:spacing w:after="60"/>
              <w:ind w:left="306" w:hanging="142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4DC530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926534" w14:textId="33569556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บัญชีบัณฑิต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สาขาการบัญชี มหาวิทยาลัยธรรมศาสตร์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1608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20A60E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8F5BD3" w14:textId="47BF1324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2557 - 2560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28758" w14:textId="674DF9FB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ผู้อำนวยการอาวุโสฝ่ายบัญชีและงบประมาณ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CEFEB5" w14:textId="2B4A5BD2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กัลฟ์ เอ็นเนอร์จี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br/>
              <w:t>ดีเวลลอปเมนท์ จำกัด</w:t>
            </w:r>
          </w:p>
        </w:tc>
      </w:tr>
      <w:tr w:rsidR="004349BD" w:rsidRPr="008D0DEC" w14:paraId="4C895493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C22BE8" w14:textId="492CC79F" w:rsidR="004349BD" w:rsidRPr="008D0DEC" w:rsidRDefault="004349BD" w:rsidP="004349BD">
            <w:pPr>
              <w:pStyle w:val="CellBody"/>
              <w:tabs>
                <w:tab w:val="left" w:pos="164"/>
              </w:tabs>
              <w:spacing w:after="60"/>
              <w:ind w:left="306" w:hanging="142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B57F3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09B1B6" w14:textId="5F242E9A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เศรษฐศาสตร์มหาบัณฑิต</w:t>
            </w:r>
            <w:r w:rsidRPr="008D0DEC">
              <w:rPr>
                <w:rFonts w:ascii="Cordia New" w:hAnsi="Cordia New" w:hint="cs"/>
                <w:sz w:val="24"/>
                <w:szCs w:val="24"/>
                <w:rtl/>
              </w:rPr>
              <w:t xml:space="preserve">  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สาขาเศรษฐศาสตร์ธุรกิจ ภาคพิเศษ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สถาบันบัณฑิตพัฒนบริหารศาสตร์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361F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0137A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C22C50" w14:textId="2C67D35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AB694" w14:textId="3C68F2EA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B2A7B" w14:textId="4C8A4AAF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สยาม เทค เอ็นเนอร์จี จำกัด</w:t>
            </w:r>
          </w:p>
        </w:tc>
      </w:tr>
      <w:tr w:rsidR="004349BD" w:rsidRPr="008D0DEC" w14:paraId="4B76E61E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30E9CB" w14:textId="77777777" w:rsidR="004349BD" w:rsidRPr="008D0DEC" w:rsidDel="004B4C6C" w:rsidRDefault="004349BD" w:rsidP="004349BD">
            <w:pPr>
              <w:pStyle w:val="CellBody"/>
              <w:tabs>
                <w:tab w:val="left" w:pos="164"/>
              </w:tabs>
              <w:spacing w:after="60"/>
              <w:ind w:left="306" w:hanging="142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85F765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70D834" w14:textId="21F59F95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22F5B1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866FC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D3C0AB" w14:textId="0408E8B1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–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ปัจจุบัน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9321E9" w14:textId="13A11028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ผู้อำนวยการอาวุโส ฝ่ายบัญชีและงบประมาณ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88AD8E" w14:textId="2234B4CF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4349BD" w:rsidRPr="008D0DEC" w14:paraId="158C5920" w14:textId="77777777" w:rsidTr="00B07D64">
        <w:trPr>
          <w:cantSplit/>
          <w:trHeight w:val="73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E6577" w14:textId="16FB94DB" w:rsidR="004349BD" w:rsidRPr="008D0DEC" w:rsidRDefault="004349BD" w:rsidP="004349BD">
            <w:pPr>
              <w:pStyle w:val="CellBody"/>
              <w:spacing w:after="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6CC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0E39" w14:textId="6290A826" w:rsidR="004349BD" w:rsidRPr="008D0DEC" w:rsidRDefault="004349BD" w:rsidP="004349BD">
            <w:pPr>
              <w:pStyle w:val="CellBody"/>
              <w:tabs>
                <w:tab w:val="left" w:pos="360"/>
                <w:tab w:val="left" w:pos="406"/>
              </w:tabs>
              <w:spacing w:after="6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C966B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6E7F" w14:textId="77777777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E011" w14:textId="2D0D8A63" w:rsidR="004349BD" w:rsidRPr="008D0DEC" w:rsidRDefault="004349BD" w:rsidP="004349BD">
            <w:pPr>
              <w:pStyle w:val="CellBody"/>
              <w:spacing w:after="6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</w:rPr>
              <w:t>2546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 xml:space="preserve"> -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2551</w:t>
            </w:r>
          </w:p>
        </w:tc>
        <w:tc>
          <w:tcPr>
            <w:tcW w:w="1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D587" w14:textId="7B82B747" w:rsidR="004349BD" w:rsidRPr="008D0DEC" w:rsidRDefault="004349BD" w:rsidP="004349BD">
            <w:pPr>
              <w:pStyle w:val="CellBody"/>
              <w:tabs>
                <w:tab w:val="center" w:pos="703"/>
              </w:tabs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ab/>
              <w:t>ผู้อำนวยการฝ่ายบัญชีและงบประมาณ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5E81" w14:textId="60BE0B4A" w:rsidR="004349BD" w:rsidRPr="008D0DEC" w:rsidRDefault="004349BD" w:rsidP="004349BD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กัลฟ์อิเล็คตริก จำกัด 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(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  <w:lang w:bidi="th-TH"/>
              </w:rPr>
              <w:t>มหาชน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)</w:t>
            </w:r>
          </w:p>
        </w:tc>
      </w:tr>
    </w:tbl>
    <w:p w14:paraId="57CC04C9" w14:textId="77777777" w:rsidR="00060488" w:rsidRPr="008D0DEC" w:rsidRDefault="00060488" w:rsidP="00060488">
      <w:pPr>
        <w:pStyle w:val="Body"/>
        <w:rPr>
          <w:lang w:val="en-US" w:bidi="th-TH"/>
        </w:rPr>
      </w:pPr>
      <w:r w:rsidRPr="008D0DEC">
        <w:rPr>
          <w:cs/>
          <w:lang w:bidi="th-TH"/>
        </w:rPr>
        <w:br w:type="page"/>
      </w:r>
    </w:p>
    <w:p w14:paraId="48E07254" w14:textId="77777777" w:rsidR="000D2647" w:rsidRPr="008D0DEC" w:rsidRDefault="007E7AC3" w:rsidP="007E7AC3">
      <w:pPr>
        <w:pStyle w:val="Schedule3"/>
        <w:rPr>
          <w:rFonts w:ascii="Cordia New" w:hAnsi="Cordia New"/>
          <w:sz w:val="28"/>
        </w:rPr>
      </w:pPr>
      <w:r w:rsidRPr="008D0DEC">
        <w:rPr>
          <w:rFonts w:ascii="Cordia New" w:hAnsi="Cordia New"/>
          <w:sz w:val="28"/>
          <w:cs/>
          <w:lang w:bidi="th-TH"/>
        </w:rPr>
        <w:lastRenderedPageBreak/>
        <w:t>รายละเอียดเกี่ยวกับเลขานุการของบริษัทฯ และความรับผิดชอบของเลขานุการบริษัท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3"/>
        <w:gridCol w:w="566"/>
        <w:gridCol w:w="3049"/>
        <w:gridCol w:w="1206"/>
        <w:gridCol w:w="1421"/>
        <w:gridCol w:w="1409"/>
        <w:gridCol w:w="1699"/>
        <w:gridCol w:w="1951"/>
      </w:tblGrid>
      <w:tr w:rsidR="007E7AC3" w:rsidRPr="008D0DEC" w14:paraId="276C2EB6" w14:textId="77777777" w:rsidTr="00631DB3">
        <w:trPr>
          <w:cantSplit/>
          <w:trHeight w:val="737"/>
          <w:tblHeader/>
        </w:trPr>
        <w:tc>
          <w:tcPr>
            <w:tcW w:w="2523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58EDC27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4A0A3A1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49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1B21AB4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8B71C3E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3C360D9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9673515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7E7AC3" w:rsidRPr="008D0DEC" w14:paraId="58ECC2BF" w14:textId="77777777" w:rsidTr="00631DB3">
        <w:trPr>
          <w:cantSplit/>
          <w:trHeight w:val="737"/>
          <w:tblHeader/>
        </w:trPr>
        <w:tc>
          <w:tcPr>
            <w:tcW w:w="252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C48CBEA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C3BB02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4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2E9FDE3" w14:textId="77777777" w:rsidR="007E7AC3" w:rsidRPr="008D0DEC" w:rsidRDefault="007E7AC3" w:rsidP="00CB380D">
            <w:pPr>
              <w:pStyle w:val="CellHead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5BDD637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CFD346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5E8EF5C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336879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3BD1CE" w14:textId="77777777" w:rsidR="007E7AC3" w:rsidRPr="008D0DEC" w:rsidRDefault="007E7AC3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69125B" w:rsidRPr="008D0DEC" w14:paraId="0974C8AE" w14:textId="77777777" w:rsidTr="00631DB3">
        <w:trPr>
          <w:cantSplit/>
          <w:trHeight w:val="737"/>
        </w:trPr>
        <w:tc>
          <w:tcPr>
            <w:tcW w:w="2523" w:type="dxa"/>
            <w:tcBorders>
              <w:top w:val="single" w:sz="4" w:space="0" w:color="auto"/>
            </w:tcBorders>
            <w:shd w:val="clear" w:color="auto" w:fill="auto"/>
          </w:tcPr>
          <w:p w14:paraId="0DF7FD6B" w14:textId="77777777" w:rsidR="0069125B" w:rsidRPr="008D0DEC" w:rsidRDefault="0069125B" w:rsidP="00CB380D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นางสาวฉัตรตะวัน ไชยะกุล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14:paraId="7DC1B826" w14:textId="78E75CD7" w:rsidR="0069125B" w:rsidRPr="008D0DEC" w:rsidRDefault="00F9193C" w:rsidP="00F9193C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45</w:t>
            </w:r>
          </w:p>
        </w:tc>
        <w:tc>
          <w:tcPr>
            <w:tcW w:w="3049" w:type="dxa"/>
            <w:tcBorders>
              <w:top w:val="single" w:sz="4" w:space="0" w:color="auto"/>
            </w:tcBorders>
            <w:shd w:val="clear" w:color="auto" w:fill="auto"/>
          </w:tcPr>
          <w:p w14:paraId="0BC2988C" w14:textId="77777777" w:rsidR="0069125B" w:rsidRPr="008D0DEC" w:rsidRDefault="00D463DA" w:rsidP="000A3B06">
            <w:pPr>
              <w:pStyle w:val="CellBody"/>
              <w:numPr>
                <w:ilvl w:val="0"/>
                <w:numId w:val="72"/>
              </w:numPr>
              <w:tabs>
                <w:tab w:val="left" w:pos="316"/>
              </w:tabs>
              <w:ind w:left="316" w:hanging="316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บัญชีบัณฑิต สาขาบัญชี จุฬาลงกรณ์มหาวิทยาลัย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4362E762" w14:textId="57F4E256" w:rsidR="0069125B" w:rsidRPr="008D0DEC" w:rsidRDefault="00AC5D59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0.004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4453811B" w14:textId="77777777" w:rsidR="0069125B" w:rsidRPr="008D0DEC" w:rsidRDefault="00D463DA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  <w:r w:rsidR="0069125B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</w:tcPr>
          <w:p w14:paraId="7A1D4E1E" w14:textId="10509160" w:rsidR="0069125B" w:rsidRPr="008D0DEC" w:rsidRDefault="00631DB3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2560 –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</w:tcPr>
          <w:p w14:paraId="514ABC13" w14:textId="7DE5B7CF" w:rsidR="0069125B" w:rsidRPr="008D0DEC" w:rsidRDefault="00631DB3" w:rsidP="0069125B">
            <w:pPr>
              <w:pStyle w:val="CellBody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เลขานุการองค์กร</w:t>
            </w:r>
            <w:r w:rsidR="003A6103"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และ</w:t>
            </w:r>
            <w:r w:rsidR="003A6103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ผู้อำนวยการอาวุโสฝ่ายเลขานุการองค์กร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</w:tcPr>
          <w:p w14:paraId="3B1E0363" w14:textId="42D55E58" w:rsidR="0069125B" w:rsidRPr="008D0DEC" w:rsidRDefault="00631DB3" w:rsidP="0069125B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(มหาชน)</w:t>
            </w:r>
          </w:p>
        </w:tc>
      </w:tr>
      <w:tr w:rsidR="00631DB3" w:rsidRPr="008D0DEC" w14:paraId="26018F05" w14:textId="77777777" w:rsidTr="00631DB3">
        <w:trPr>
          <w:cantSplit/>
          <w:trHeight w:val="737"/>
        </w:trPr>
        <w:tc>
          <w:tcPr>
            <w:tcW w:w="2523" w:type="dxa"/>
            <w:shd w:val="clear" w:color="auto" w:fill="auto"/>
          </w:tcPr>
          <w:p w14:paraId="60437B46" w14:textId="77777777" w:rsidR="00631DB3" w:rsidRPr="008D0DEC" w:rsidRDefault="00631DB3" w:rsidP="00631DB3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6" w:type="dxa"/>
            <w:shd w:val="clear" w:color="auto" w:fill="auto"/>
          </w:tcPr>
          <w:p w14:paraId="17DD11E3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49" w:type="dxa"/>
            <w:shd w:val="clear" w:color="auto" w:fill="auto"/>
          </w:tcPr>
          <w:p w14:paraId="1703E2B2" w14:textId="32B48A9A" w:rsidR="00631DB3" w:rsidRPr="008D0DEC" w:rsidRDefault="00631DB3" w:rsidP="00631DB3">
            <w:pPr>
              <w:pStyle w:val="CellBody"/>
              <w:numPr>
                <w:ilvl w:val="0"/>
                <w:numId w:val="72"/>
              </w:numPr>
              <w:tabs>
                <w:tab w:val="left" w:pos="316"/>
              </w:tabs>
              <w:ind w:left="316" w:hanging="316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บริหารธุรกิจมหาบัณฑิต มหาวิทยาลัยแชพแมน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(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>Chapman University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) </w:t>
            </w:r>
            <w:r w:rsidR="00EF5D96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ประเทศ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สหรัฐอเมริกา</w:t>
            </w:r>
          </w:p>
        </w:tc>
        <w:tc>
          <w:tcPr>
            <w:tcW w:w="1206" w:type="dxa"/>
            <w:shd w:val="clear" w:color="auto" w:fill="auto"/>
          </w:tcPr>
          <w:p w14:paraId="0B1C871B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6077D260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9" w:type="dxa"/>
            <w:shd w:val="clear" w:color="auto" w:fill="auto"/>
          </w:tcPr>
          <w:p w14:paraId="559DD546" w14:textId="0923E78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="00885D4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</w:p>
          <w:p w14:paraId="6FCE9639" w14:textId="6FCD6D6F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99" w:type="dxa"/>
            <w:shd w:val="clear" w:color="auto" w:fill="auto"/>
          </w:tcPr>
          <w:p w14:paraId="6365F161" w14:textId="36EC2978" w:rsidR="00631DB3" w:rsidRPr="008D0DEC" w:rsidRDefault="00631DB3" w:rsidP="00631DB3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ผู้อำนวยการอาวุโสฝ่ายเลขานุการองค์กร</w:t>
            </w:r>
          </w:p>
        </w:tc>
        <w:tc>
          <w:tcPr>
            <w:tcW w:w="1951" w:type="dxa"/>
            <w:shd w:val="clear" w:color="auto" w:fill="auto"/>
          </w:tcPr>
          <w:p w14:paraId="58EA0D00" w14:textId="1CFFBB09" w:rsidR="00631DB3" w:rsidRPr="008D0DEC" w:rsidRDefault="00631DB3" w:rsidP="00631DB3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ดีเวลลอปเมนท์ จำกัด </w:t>
            </w:r>
          </w:p>
        </w:tc>
      </w:tr>
      <w:tr w:rsidR="00631DB3" w:rsidRPr="008D0DEC" w14:paraId="56C5F369" w14:textId="77777777" w:rsidTr="00631DB3">
        <w:trPr>
          <w:cantSplit/>
          <w:trHeight w:val="737"/>
        </w:trPr>
        <w:tc>
          <w:tcPr>
            <w:tcW w:w="2523" w:type="dxa"/>
            <w:shd w:val="clear" w:color="auto" w:fill="auto"/>
          </w:tcPr>
          <w:p w14:paraId="24D87A60" w14:textId="77777777" w:rsidR="00631DB3" w:rsidRPr="008D0DEC" w:rsidRDefault="00631DB3" w:rsidP="00631DB3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6" w:type="dxa"/>
            <w:shd w:val="clear" w:color="auto" w:fill="auto"/>
          </w:tcPr>
          <w:p w14:paraId="1FDB7A43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49" w:type="dxa"/>
            <w:shd w:val="clear" w:color="auto" w:fill="auto"/>
          </w:tcPr>
          <w:p w14:paraId="41EE1775" w14:textId="77777777" w:rsidR="00631DB3" w:rsidRPr="008D0DEC" w:rsidRDefault="00631DB3" w:rsidP="00631DB3">
            <w:pPr>
              <w:pStyle w:val="CellBody"/>
              <w:numPr>
                <w:ilvl w:val="0"/>
                <w:numId w:val="72"/>
              </w:numPr>
              <w:tabs>
                <w:tab w:val="left" w:pos="316"/>
              </w:tabs>
              <w:ind w:left="316" w:hanging="316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Company Reporting Program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18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/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06" w:type="dxa"/>
            <w:shd w:val="clear" w:color="auto" w:fill="auto"/>
          </w:tcPr>
          <w:p w14:paraId="6606C968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2D6975D2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9" w:type="dxa"/>
            <w:shd w:val="clear" w:color="auto" w:fill="auto"/>
          </w:tcPr>
          <w:p w14:paraId="41D9C75D" w14:textId="28B21964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2556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99" w:type="dxa"/>
            <w:shd w:val="clear" w:color="auto" w:fill="auto"/>
          </w:tcPr>
          <w:p w14:paraId="5AC21EF7" w14:textId="5384E745" w:rsidR="00631DB3" w:rsidRPr="008D0DEC" w:rsidRDefault="00631DB3" w:rsidP="00631DB3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1" w:type="dxa"/>
            <w:shd w:val="clear" w:color="auto" w:fill="auto"/>
          </w:tcPr>
          <w:p w14:paraId="642ABDF3" w14:textId="74AADA9D" w:rsidR="00631DB3" w:rsidRPr="008D0DEC" w:rsidRDefault="00631DB3" w:rsidP="00631DB3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สยาม โซล่าร์ เทค จำกัด</w:t>
            </w:r>
          </w:p>
        </w:tc>
      </w:tr>
      <w:tr w:rsidR="00631DB3" w:rsidRPr="008D0DEC" w14:paraId="5D1840AF" w14:textId="77777777" w:rsidTr="00631DB3">
        <w:trPr>
          <w:cantSplit/>
          <w:trHeight w:val="737"/>
        </w:trPr>
        <w:tc>
          <w:tcPr>
            <w:tcW w:w="2523" w:type="dxa"/>
            <w:shd w:val="clear" w:color="auto" w:fill="auto"/>
          </w:tcPr>
          <w:p w14:paraId="0317DEB6" w14:textId="77777777" w:rsidR="00631DB3" w:rsidRPr="008D0DEC" w:rsidRDefault="00631DB3" w:rsidP="00631DB3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6" w:type="dxa"/>
            <w:shd w:val="clear" w:color="auto" w:fill="auto"/>
          </w:tcPr>
          <w:p w14:paraId="45C79E3F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49" w:type="dxa"/>
            <w:shd w:val="clear" w:color="auto" w:fill="auto"/>
          </w:tcPr>
          <w:p w14:paraId="160E9E39" w14:textId="77777777" w:rsidR="00631DB3" w:rsidRPr="008D0DEC" w:rsidRDefault="00631DB3" w:rsidP="00631DB3">
            <w:pPr>
              <w:pStyle w:val="CellBody"/>
              <w:numPr>
                <w:ilvl w:val="0"/>
                <w:numId w:val="72"/>
              </w:numPr>
              <w:tabs>
                <w:tab w:val="left" w:pos="316"/>
              </w:tabs>
              <w:ind w:left="316" w:hanging="316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Board Reporting Program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19</w:t>
            </w:r>
            <w:r w:rsidRPr="008D0DEC">
              <w:rPr>
                <w:rFonts w:ascii="Cordia New" w:hAnsi="Cordia New"/>
                <w:sz w:val="24"/>
                <w:szCs w:val="24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>559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06" w:type="dxa"/>
            <w:shd w:val="clear" w:color="auto" w:fill="auto"/>
          </w:tcPr>
          <w:p w14:paraId="49D8B830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1A1EEE38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9" w:type="dxa"/>
            <w:shd w:val="clear" w:color="auto" w:fill="auto"/>
          </w:tcPr>
          <w:p w14:paraId="2FA59996" w14:textId="6003E6B1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2556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99" w:type="dxa"/>
            <w:shd w:val="clear" w:color="auto" w:fill="auto"/>
          </w:tcPr>
          <w:p w14:paraId="7F01CEA7" w14:textId="10B5FF14" w:rsidR="00631DB3" w:rsidRPr="008D0DEC" w:rsidRDefault="00631DB3" w:rsidP="00631DB3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1" w:type="dxa"/>
            <w:shd w:val="clear" w:color="auto" w:fill="auto"/>
          </w:tcPr>
          <w:p w14:paraId="0361E198" w14:textId="31074F86" w:rsidR="00631DB3" w:rsidRPr="008D0DEC" w:rsidRDefault="00631DB3" w:rsidP="00631DB3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2013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กรีน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>เอ็นเนอร์จี จำกัด</w:t>
            </w:r>
          </w:p>
        </w:tc>
      </w:tr>
      <w:tr w:rsidR="00631DB3" w:rsidRPr="008D0DEC" w14:paraId="25C9B00C" w14:textId="77777777" w:rsidTr="00631DB3">
        <w:trPr>
          <w:cantSplit/>
          <w:trHeight w:val="737"/>
        </w:trPr>
        <w:tc>
          <w:tcPr>
            <w:tcW w:w="2523" w:type="dxa"/>
            <w:shd w:val="clear" w:color="auto" w:fill="auto"/>
          </w:tcPr>
          <w:p w14:paraId="067669D2" w14:textId="77777777" w:rsidR="00631DB3" w:rsidRPr="008D0DEC" w:rsidRDefault="00631DB3" w:rsidP="00631DB3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6" w:type="dxa"/>
            <w:shd w:val="clear" w:color="auto" w:fill="auto"/>
          </w:tcPr>
          <w:p w14:paraId="07C65484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49" w:type="dxa"/>
            <w:shd w:val="clear" w:color="auto" w:fill="auto"/>
          </w:tcPr>
          <w:p w14:paraId="5EA4FA68" w14:textId="77777777" w:rsidR="00631DB3" w:rsidRPr="008D0DEC" w:rsidRDefault="00631DB3" w:rsidP="00631DB3">
            <w:pPr>
              <w:pStyle w:val="CellBody"/>
              <w:numPr>
                <w:ilvl w:val="0"/>
                <w:numId w:val="72"/>
              </w:numPr>
              <w:tabs>
                <w:tab w:val="left" w:pos="316"/>
              </w:tabs>
              <w:ind w:left="316" w:hanging="316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Director Accreditation Program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112</w:t>
            </w:r>
            <w:r w:rsidRPr="008D0DEC">
              <w:rPr>
                <w:rFonts w:ascii="Cordia New" w:hAnsi="Cordia New"/>
                <w:sz w:val="24"/>
                <w:szCs w:val="24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06" w:type="dxa"/>
            <w:shd w:val="clear" w:color="auto" w:fill="auto"/>
          </w:tcPr>
          <w:p w14:paraId="7A27594B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1" w:type="dxa"/>
            <w:shd w:val="clear" w:color="auto" w:fill="auto"/>
          </w:tcPr>
          <w:p w14:paraId="52999991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9" w:type="dxa"/>
            <w:shd w:val="clear" w:color="auto" w:fill="auto"/>
          </w:tcPr>
          <w:p w14:paraId="69A52B50" w14:textId="1452862C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99" w:type="dxa"/>
            <w:shd w:val="clear" w:color="auto" w:fill="auto"/>
          </w:tcPr>
          <w:p w14:paraId="007B7B86" w14:textId="3CF209F2" w:rsidR="00631DB3" w:rsidRPr="008D0DEC" w:rsidRDefault="00631DB3" w:rsidP="00631DB3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ผู้อำนวยการอาวุโสฝ่ายเลขานุการองค์กร</w:t>
            </w:r>
          </w:p>
        </w:tc>
        <w:tc>
          <w:tcPr>
            <w:tcW w:w="1951" w:type="dxa"/>
            <w:shd w:val="clear" w:color="auto" w:fill="auto"/>
          </w:tcPr>
          <w:p w14:paraId="1C3E86E5" w14:textId="2C745917" w:rsidR="00631DB3" w:rsidRPr="008D0DEC" w:rsidRDefault="00631DB3" w:rsidP="00631DB3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631DB3" w:rsidRPr="008D0DEC" w14:paraId="2C321550" w14:textId="77777777" w:rsidTr="00631DB3">
        <w:trPr>
          <w:cantSplit/>
          <w:trHeight w:val="737"/>
        </w:trPr>
        <w:tc>
          <w:tcPr>
            <w:tcW w:w="2523" w:type="dxa"/>
            <w:tcBorders>
              <w:bottom w:val="single" w:sz="4" w:space="0" w:color="auto"/>
            </w:tcBorders>
            <w:shd w:val="clear" w:color="auto" w:fill="auto"/>
          </w:tcPr>
          <w:p w14:paraId="45738BD2" w14:textId="77777777" w:rsidR="00631DB3" w:rsidRPr="008D0DEC" w:rsidRDefault="00631DB3" w:rsidP="00631DB3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7CC7D61C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49" w:type="dxa"/>
            <w:tcBorders>
              <w:bottom w:val="single" w:sz="4" w:space="0" w:color="auto"/>
            </w:tcBorders>
            <w:shd w:val="clear" w:color="auto" w:fill="auto"/>
          </w:tcPr>
          <w:p w14:paraId="196DD806" w14:textId="77777777" w:rsidR="00631DB3" w:rsidRPr="008D0DEC" w:rsidRDefault="00631DB3" w:rsidP="00631DB3">
            <w:pPr>
              <w:pStyle w:val="CellBody"/>
              <w:numPr>
                <w:ilvl w:val="0"/>
                <w:numId w:val="72"/>
              </w:numPr>
              <w:tabs>
                <w:tab w:val="left" w:pos="316"/>
              </w:tabs>
              <w:ind w:left="316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Effective Minutes Taking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18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2553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6052EBB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2FDE7987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04E8EF5C" w14:textId="0D453089" w:rsidR="00631DB3" w:rsidRPr="008D0DEC" w:rsidRDefault="008C7624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</w:rPr>
              <w:t>2546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 xml:space="preserve"> -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2551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</w:tcPr>
          <w:p w14:paraId="7733628D" w14:textId="79D8C9BB" w:rsidR="00631DB3" w:rsidRPr="008D0DEC" w:rsidRDefault="008C7624" w:rsidP="00286229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ผู้อำนวยการฝ่ายเลขานุการองค์กร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14:paraId="0958BC07" w14:textId="5BBF17E3" w:rsidR="00631DB3" w:rsidRPr="008D0DEC" w:rsidRDefault="008C7624" w:rsidP="00286229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กัลฟ์อิเล็คตริก จำกัด 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(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  <w:lang w:bidi="th-TH"/>
              </w:rPr>
              <w:t>มหาชน</w:t>
            </w:r>
            <w:r w:rsidRPr="008D0DEC">
              <w:rPr>
                <w:rFonts w:asciiTheme="minorBidi" w:hAnsiTheme="minorBidi" w:cstheme="minorBidi"/>
                <w:sz w:val="24"/>
                <w:szCs w:val="24"/>
                <w:rtl/>
                <w:cs/>
              </w:rPr>
              <w:t>)</w:t>
            </w:r>
          </w:p>
        </w:tc>
      </w:tr>
      <w:tr w:rsidR="00631DB3" w:rsidRPr="008D0DEC" w14:paraId="7D1F3611" w14:textId="77777777" w:rsidTr="00631DB3">
        <w:trPr>
          <w:cantSplit/>
          <w:trHeight w:val="737"/>
        </w:trPr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85D74" w14:textId="77777777" w:rsidR="00631DB3" w:rsidRPr="008D0DEC" w:rsidRDefault="00631DB3" w:rsidP="00631DB3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5F83D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138D8" w14:textId="77777777" w:rsidR="00631DB3" w:rsidRPr="008D0DEC" w:rsidRDefault="00631DB3" w:rsidP="00631DB3">
            <w:pPr>
              <w:pStyle w:val="CellBody"/>
              <w:numPr>
                <w:ilvl w:val="0"/>
                <w:numId w:val="72"/>
              </w:numPr>
              <w:tabs>
                <w:tab w:val="left" w:pos="316"/>
              </w:tabs>
              <w:ind w:left="316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Company Secretary Program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37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2553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E738A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32A09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057E2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87749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4DA81" w14:textId="77777777" w:rsidR="00631DB3" w:rsidRPr="008D0DEC" w:rsidRDefault="00631DB3" w:rsidP="00631DB3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</w:tr>
    </w:tbl>
    <w:p w14:paraId="316A14A6" w14:textId="77777777" w:rsidR="00A52EEC" w:rsidRPr="008D0DEC" w:rsidRDefault="00A52EEC" w:rsidP="007E7AC3">
      <w:pPr>
        <w:pStyle w:val="Schedule3"/>
        <w:numPr>
          <w:ilvl w:val="0"/>
          <w:numId w:val="0"/>
        </w:numPr>
        <w:ind w:left="680"/>
        <w:rPr>
          <w:rFonts w:ascii="Cordia New" w:hAnsi="Cordia New"/>
          <w:b/>
          <w:bCs/>
          <w:sz w:val="28"/>
          <w:lang w:bidi="th-TH"/>
        </w:rPr>
      </w:pPr>
    </w:p>
    <w:p w14:paraId="4DA7027D" w14:textId="77777777" w:rsidR="00AC4725" w:rsidRPr="008D0DEC" w:rsidRDefault="00AC4725" w:rsidP="007E7AC3">
      <w:pPr>
        <w:pStyle w:val="Schedule3"/>
        <w:numPr>
          <w:ilvl w:val="0"/>
          <w:numId w:val="0"/>
        </w:numPr>
        <w:ind w:left="680"/>
        <w:rPr>
          <w:rFonts w:ascii="Cordia New" w:hAnsi="Cordia New"/>
          <w:b/>
          <w:bCs/>
          <w:sz w:val="28"/>
          <w:lang w:bidi="th-TH"/>
        </w:rPr>
      </w:pPr>
      <w:r w:rsidRPr="008D0DEC">
        <w:rPr>
          <w:rFonts w:ascii="Cordia New" w:hAnsi="Cordia New"/>
          <w:b/>
          <w:bCs/>
          <w:sz w:val="28"/>
          <w:cs/>
          <w:lang w:bidi="th-TH"/>
        </w:rPr>
        <w:t>หน้าที่ความรับผิดชอบของเลขานุการบริษัท</w:t>
      </w:r>
    </w:p>
    <w:p w14:paraId="1B175B9D" w14:textId="77777777" w:rsidR="00AC4725" w:rsidRPr="008D0DEC" w:rsidRDefault="00AC4725" w:rsidP="007E7AC3">
      <w:pPr>
        <w:pStyle w:val="Schedule3"/>
        <w:numPr>
          <w:ilvl w:val="0"/>
          <w:numId w:val="0"/>
        </w:numPr>
        <w:ind w:left="680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t>ที่ประชุ</w:t>
      </w:r>
      <w:r w:rsidR="00113761" w:rsidRPr="008D0DEC">
        <w:rPr>
          <w:rFonts w:ascii="Cordia New" w:hAnsi="Cordia New"/>
          <w:sz w:val="28"/>
          <w:cs/>
          <w:lang w:bidi="th-TH"/>
        </w:rPr>
        <w:t>ม</w:t>
      </w:r>
      <w:r w:rsidR="00113761" w:rsidRPr="008D0DEC">
        <w:rPr>
          <w:rFonts w:ascii="Cordia New" w:hAnsi="Cordia New"/>
          <w:sz w:val="28"/>
          <w:cs/>
          <w:lang w:val="en-US" w:bidi="th-TH"/>
        </w:rPr>
        <w:t>คณะกรรมการของบริษัทฯ ครั้งที่</w:t>
      </w:r>
      <w:r w:rsidR="000A5D6B" w:rsidRPr="008D0DEC">
        <w:rPr>
          <w:rFonts w:ascii="Cordia New" w:hAnsi="Cordia New"/>
          <w:sz w:val="28"/>
          <w:lang w:val="en-US" w:bidi="th-TH"/>
        </w:rPr>
        <w:t xml:space="preserve"> 2/2560</w:t>
      </w:r>
      <w:r w:rsidRPr="008D0DEC">
        <w:rPr>
          <w:rFonts w:ascii="Cordia New" w:hAnsi="Cordia New"/>
          <w:sz w:val="28"/>
          <w:cs/>
          <w:lang w:val="en-US" w:bidi="th-TH"/>
        </w:rPr>
        <w:t xml:space="preserve"> ซ</w:t>
      </w:r>
      <w:r w:rsidR="00B01A2D" w:rsidRPr="008D0DEC">
        <w:rPr>
          <w:rFonts w:ascii="Cordia New" w:hAnsi="Cordia New"/>
          <w:sz w:val="28"/>
          <w:cs/>
          <w:lang w:val="en-US" w:bidi="th-TH"/>
        </w:rPr>
        <w:t>ึ่งประชุมเมื่อวันที่</w:t>
      </w:r>
      <w:r w:rsidR="000A5D6B" w:rsidRPr="008D0DEC">
        <w:rPr>
          <w:rFonts w:ascii="Cordia New" w:hAnsi="Cordia New"/>
          <w:sz w:val="28"/>
          <w:lang w:val="en-US" w:bidi="th-TH"/>
        </w:rPr>
        <w:t xml:space="preserve"> 18</w:t>
      </w:r>
      <w:r w:rsidR="00113761" w:rsidRPr="008D0DEC">
        <w:rPr>
          <w:rFonts w:ascii="Cordia New" w:hAnsi="Cordia New"/>
          <w:sz w:val="28"/>
          <w:cs/>
          <w:lang w:val="en-US" w:bidi="th-TH"/>
        </w:rPr>
        <w:t xml:space="preserve"> เมษายน</w:t>
      </w:r>
      <w:r w:rsidR="000A5D6B" w:rsidRPr="008D0DEC">
        <w:rPr>
          <w:rFonts w:ascii="Cordia New" w:hAnsi="Cordia New"/>
          <w:sz w:val="28"/>
          <w:lang w:val="en-US" w:bidi="th-TH"/>
        </w:rPr>
        <w:t xml:space="preserve"> 2560</w:t>
      </w:r>
      <w:r w:rsidR="00B01A2D" w:rsidRPr="008D0DEC">
        <w:rPr>
          <w:rFonts w:ascii="Cordia New" w:hAnsi="Cordia New"/>
          <w:sz w:val="28"/>
          <w:cs/>
          <w:lang w:val="en-US" w:bidi="th-TH"/>
        </w:rPr>
        <w:t xml:space="preserve"> ได้มีมติแต่งตั้ง นางสาวฉัตรตะวัน ไชยะกุล</w:t>
      </w:r>
      <w:r w:rsidRPr="008D0DEC">
        <w:rPr>
          <w:rFonts w:ascii="Cordia New" w:hAnsi="Cordia New"/>
          <w:sz w:val="28"/>
          <w:cs/>
          <w:lang w:val="en-US" w:bidi="th-TH"/>
        </w:rPr>
        <w:t xml:space="preserve"> เป็นเลขานุการบริษัทของบริษัทฯ เพื่อให้เป็นไปตามมาตรา</w:t>
      </w:r>
      <w:r w:rsidR="000A5D6B" w:rsidRPr="008D0DEC">
        <w:rPr>
          <w:rFonts w:ascii="Cordia New" w:hAnsi="Cordia New"/>
          <w:sz w:val="28"/>
          <w:lang w:val="en-US" w:bidi="th-TH"/>
        </w:rPr>
        <w:t xml:space="preserve"> 89/15 </w:t>
      </w:r>
      <w:r w:rsidRPr="008D0DEC">
        <w:rPr>
          <w:rFonts w:ascii="Cordia New" w:hAnsi="Cordia New"/>
          <w:sz w:val="28"/>
          <w:cs/>
          <w:lang w:val="en-US" w:bidi="th-TH"/>
        </w:rPr>
        <w:t>แห่งพรบ. หลักทรัพย์ฯ โดยเลขานุการบริษัท มีหน้าที่และ</w:t>
      </w:r>
      <w:r w:rsidRPr="008D0DEC">
        <w:rPr>
          <w:rFonts w:ascii="Cordia New" w:hAnsi="Cordia New"/>
          <w:sz w:val="28"/>
          <w:cs/>
          <w:lang w:bidi="th-TH"/>
        </w:rPr>
        <w:t>ความรับผิดชอบดังนี้</w:t>
      </w:r>
    </w:p>
    <w:p w14:paraId="6A226695" w14:textId="77777777" w:rsidR="00AC4725" w:rsidRPr="008D0DEC" w:rsidRDefault="00AC4725" w:rsidP="00AC4725">
      <w:pPr>
        <w:pStyle w:val="Body"/>
        <w:ind w:left="677" w:firstLine="677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lang w:val="en-US" w:bidi="th-TH"/>
        </w:rPr>
        <w:t>1</w:t>
      </w:r>
      <w:r w:rsidRPr="008D0DEC">
        <w:rPr>
          <w:rFonts w:ascii="Cordia New" w:hAnsi="Cordia New"/>
          <w:sz w:val="28"/>
          <w:cs/>
          <w:lang w:bidi="th-TH"/>
        </w:rPr>
        <w:t>.</w:t>
      </w:r>
      <w:r w:rsidRPr="008D0DEC">
        <w:rPr>
          <w:rFonts w:ascii="Cordia New" w:hAnsi="Cordia New"/>
          <w:sz w:val="28"/>
          <w:cs/>
          <w:lang w:bidi="th-TH"/>
        </w:rPr>
        <w:tab/>
        <w:t>จัดทำและเก็บรักษาเอกสารของบริษัทฯ ดังต่อไปนี้</w:t>
      </w:r>
    </w:p>
    <w:p w14:paraId="44C64615" w14:textId="77777777" w:rsidR="00AC4725" w:rsidRPr="008D0DEC" w:rsidRDefault="00AC4725" w:rsidP="00AC4725">
      <w:pPr>
        <w:pStyle w:val="Body"/>
        <w:ind w:left="1354" w:firstLine="677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t>(ก)</w:t>
      </w:r>
      <w:r w:rsidRPr="008D0DEC">
        <w:rPr>
          <w:rFonts w:ascii="Cordia New" w:hAnsi="Cordia New"/>
          <w:sz w:val="28"/>
          <w:cs/>
          <w:lang w:bidi="th-TH"/>
        </w:rPr>
        <w:tab/>
        <w:t>ทะเบียนกรรมการ</w:t>
      </w:r>
    </w:p>
    <w:p w14:paraId="057B794F" w14:textId="77777777" w:rsidR="00AC4725" w:rsidRPr="008D0DEC" w:rsidRDefault="00AC4725" w:rsidP="00AC4725">
      <w:pPr>
        <w:pStyle w:val="Body"/>
        <w:ind w:left="1354" w:firstLine="677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t>(ข)</w:t>
      </w:r>
      <w:r w:rsidRPr="008D0DEC">
        <w:rPr>
          <w:rFonts w:ascii="Cordia New" w:hAnsi="Cordia New"/>
          <w:sz w:val="28"/>
          <w:cs/>
          <w:lang w:bidi="th-TH"/>
        </w:rPr>
        <w:tab/>
        <w:t xml:space="preserve">หนังสือนัดประชุมคณะกรรมการ และรายงานการประชุมคณะกรรมการ </w:t>
      </w:r>
    </w:p>
    <w:p w14:paraId="6CE991D4" w14:textId="77777777" w:rsidR="00AC4725" w:rsidRPr="008D0DEC" w:rsidRDefault="00AC4725" w:rsidP="00AC4725">
      <w:pPr>
        <w:pStyle w:val="Body"/>
        <w:ind w:left="1354" w:firstLine="677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t>(ค)</w:t>
      </w:r>
      <w:r w:rsidRPr="008D0DEC">
        <w:rPr>
          <w:rFonts w:ascii="Cordia New" w:hAnsi="Cordia New"/>
          <w:sz w:val="28"/>
          <w:cs/>
          <w:lang w:bidi="th-TH"/>
        </w:rPr>
        <w:tab/>
        <w:t>หนังสือนัดประชุมผู้ถือหุ้น และรายงานการประชุมผู้ถือหุ้น</w:t>
      </w:r>
    </w:p>
    <w:p w14:paraId="578C72D1" w14:textId="77777777" w:rsidR="00D73068" w:rsidRPr="008D0DEC" w:rsidRDefault="00D73068" w:rsidP="00AC4725">
      <w:pPr>
        <w:pStyle w:val="Body"/>
        <w:ind w:left="1354" w:firstLine="677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t>(ง)</w:t>
      </w:r>
      <w:r w:rsidRPr="008D0DEC">
        <w:rPr>
          <w:rFonts w:ascii="Cordia New" w:hAnsi="Cordia New"/>
          <w:sz w:val="28"/>
          <w:cs/>
          <w:lang w:bidi="th-TH"/>
        </w:rPr>
        <w:tab/>
        <w:t>รายงานประจำปี</w:t>
      </w:r>
    </w:p>
    <w:p w14:paraId="421D9F0E" w14:textId="77777777" w:rsidR="00AC4725" w:rsidRPr="008D0DEC" w:rsidRDefault="00AC4725" w:rsidP="00AC4725">
      <w:pPr>
        <w:pStyle w:val="Body"/>
        <w:ind w:left="677" w:firstLine="677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lang w:val="en-US" w:bidi="th-TH"/>
        </w:rPr>
        <w:t>2</w:t>
      </w:r>
      <w:r w:rsidRPr="008D0DEC">
        <w:rPr>
          <w:rFonts w:ascii="Cordia New" w:hAnsi="Cordia New"/>
          <w:sz w:val="28"/>
          <w:cs/>
          <w:lang w:bidi="th-TH"/>
        </w:rPr>
        <w:t>.</w:t>
      </w:r>
      <w:r w:rsidRPr="008D0DEC">
        <w:rPr>
          <w:rFonts w:ascii="Cordia New" w:hAnsi="Cordia New"/>
          <w:sz w:val="28"/>
          <w:cs/>
          <w:lang w:bidi="th-TH"/>
        </w:rPr>
        <w:tab/>
        <w:t>เก็บรักษารายงานการมีส่วนได้เสียที่รายงานโดยกรรมการหรือผู้บริหาร</w:t>
      </w:r>
    </w:p>
    <w:p w14:paraId="056BC1D8" w14:textId="77777777" w:rsidR="00AC4725" w:rsidRPr="008D0DEC" w:rsidRDefault="00AC4725" w:rsidP="00AC4725">
      <w:pPr>
        <w:pStyle w:val="Body"/>
        <w:ind w:left="677" w:firstLine="677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lang w:val="en-US" w:bidi="th-TH"/>
        </w:rPr>
        <w:t>3</w:t>
      </w:r>
      <w:r w:rsidRPr="008D0DEC">
        <w:rPr>
          <w:rFonts w:ascii="Cordia New" w:hAnsi="Cordia New"/>
          <w:sz w:val="28"/>
          <w:cs/>
          <w:lang w:bidi="th-TH"/>
        </w:rPr>
        <w:t>.</w:t>
      </w:r>
      <w:r w:rsidRPr="008D0DEC">
        <w:rPr>
          <w:rFonts w:ascii="Cordia New" w:hAnsi="Cordia New"/>
          <w:sz w:val="28"/>
          <w:cs/>
          <w:lang w:bidi="th-TH"/>
        </w:rPr>
        <w:tab/>
        <w:t>ดำเนินการเกี่ยวกับการประชุมคณะกรรมการบริษัท และการประชุมผู้ถือหุ้น</w:t>
      </w:r>
    </w:p>
    <w:p w14:paraId="11F82236" w14:textId="77777777" w:rsidR="00AC4725" w:rsidRPr="008D0DEC" w:rsidRDefault="00AC4725" w:rsidP="00AC4725">
      <w:pPr>
        <w:pStyle w:val="Body"/>
        <w:ind w:left="677" w:firstLine="677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lang w:val="en-US" w:bidi="th-TH"/>
        </w:rPr>
        <w:t>4</w:t>
      </w:r>
      <w:r w:rsidRPr="008D0DEC">
        <w:rPr>
          <w:rFonts w:ascii="Cordia New" w:hAnsi="Cordia New"/>
          <w:sz w:val="28"/>
          <w:cs/>
          <w:lang w:bidi="th-TH"/>
        </w:rPr>
        <w:t>.</w:t>
      </w:r>
      <w:r w:rsidRPr="008D0DEC">
        <w:rPr>
          <w:rFonts w:ascii="Cordia New" w:hAnsi="Cordia New"/>
          <w:sz w:val="28"/>
          <w:cs/>
          <w:lang w:bidi="th-TH"/>
        </w:rPr>
        <w:tab/>
        <w:t>ให้คำแนะนำเกี่ยวกับข้อกำหนดและกฎเกณฑ์ต่างๆ ที่คณะกรรมการบริษัท และผู้บริหารควรรับทราบ</w:t>
      </w:r>
    </w:p>
    <w:p w14:paraId="77452191" w14:textId="77777777" w:rsidR="00AC4725" w:rsidRPr="008D0DEC" w:rsidRDefault="00AC4725" w:rsidP="00AC4725">
      <w:pPr>
        <w:pStyle w:val="Body"/>
        <w:ind w:left="677" w:firstLine="677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lang w:val="en-US" w:bidi="th-TH"/>
        </w:rPr>
        <w:lastRenderedPageBreak/>
        <w:t>5</w:t>
      </w:r>
      <w:r w:rsidRPr="008D0DEC">
        <w:rPr>
          <w:rFonts w:ascii="Cordia New" w:hAnsi="Cordia New"/>
          <w:sz w:val="28"/>
          <w:cs/>
          <w:lang w:bidi="th-TH"/>
        </w:rPr>
        <w:t>.</w:t>
      </w:r>
      <w:r w:rsidRPr="008D0DEC">
        <w:rPr>
          <w:rFonts w:ascii="Cordia New" w:hAnsi="Cordia New"/>
          <w:sz w:val="28"/>
          <w:cs/>
          <w:lang w:bidi="th-TH"/>
        </w:rPr>
        <w:tab/>
        <w:t>จัดอบรมและปฐมนิเทศ ตลอดจนให้ข้อมูลที่จำเป็นต่อการปฏิบัติหน้าที่แก่กรรมการปัจจุบัน และกรรมการที่ได้รับแต่งตั้งใหม่</w:t>
      </w:r>
    </w:p>
    <w:p w14:paraId="3225C178" w14:textId="77777777" w:rsidR="00AC4725" w:rsidRPr="008D0DEC" w:rsidRDefault="00AC4725" w:rsidP="00AC4725">
      <w:pPr>
        <w:pStyle w:val="Body"/>
        <w:ind w:left="2029" w:hanging="675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lang w:val="en-US" w:bidi="th-TH"/>
        </w:rPr>
        <w:t>6</w:t>
      </w:r>
      <w:r w:rsidRPr="008D0DEC">
        <w:rPr>
          <w:rFonts w:ascii="Cordia New" w:hAnsi="Cordia New"/>
          <w:sz w:val="28"/>
          <w:cs/>
          <w:lang w:bidi="th-TH"/>
        </w:rPr>
        <w:t>.</w:t>
      </w:r>
      <w:r w:rsidRPr="008D0DEC">
        <w:rPr>
          <w:rFonts w:ascii="Cordia New" w:hAnsi="Cordia New"/>
          <w:sz w:val="28"/>
          <w:cs/>
          <w:lang w:bidi="th-TH"/>
        </w:rPr>
        <w:tab/>
        <w:t>ดูแล และประสานงานให้บริษัทฯ ปฏิบัติตามกฎหมาย ข้อบังคับ ข้อกำหนด และมติที่ประชุมคณะกรรมการบริษัท และที่ประชุมผู้ถือหุ้น รวมทั้งนโยบายการกำกับดูแลกิจการที่ดีและจรรยาบรรณธุรกิจ</w:t>
      </w:r>
    </w:p>
    <w:p w14:paraId="6D7BF3EE" w14:textId="77777777" w:rsidR="00AC4725" w:rsidRPr="008D0DEC" w:rsidRDefault="00AC4725" w:rsidP="00AC4725">
      <w:pPr>
        <w:pStyle w:val="Body"/>
        <w:ind w:left="2029" w:hanging="675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lang w:val="en-US" w:bidi="th-TH"/>
        </w:rPr>
        <w:t>7</w:t>
      </w:r>
      <w:r w:rsidRPr="008D0DEC">
        <w:rPr>
          <w:rFonts w:ascii="Cordia New" w:hAnsi="Cordia New"/>
          <w:sz w:val="28"/>
          <w:cs/>
          <w:lang w:bidi="th-TH"/>
        </w:rPr>
        <w:t>.</w:t>
      </w:r>
      <w:r w:rsidRPr="008D0DEC">
        <w:rPr>
          <w:rFonts w:ascii="Cordia New" w:hAnsi="Cordia New"/>
          <w:sz w:val="28"/>
          <w:cs/>
          <w:lang w:bidi="th-TH"/>
        </w:rPr>
        <w:tab/>
        <w:t>ดำเนินการอื่น ๆ ตามที่พระราชบัญญัติหลักทรัพย์และตลาดหลักทรัพย์ พ.ศ.</w:t>
      </w:r>
      <w:r w:rsidR="000A5D6B" w:rsidRPr="008D0DEC">
        <w:rPr>
          <w:rFonts w:ascii="Cordia New" w:hAnsi="Cordia New"/>
          <w:sz w:val="28"/>
          <w:lang w:bidi="th-TH"/>
        </w:rPr>
        <w:t xml:space="preserve"> </w:t>
      </w:r>
      <w:r w:rsidR="000A5D6B" w:rsidRPr="008D0DEC">
        <w:rPr>
          <w:rFonts w:ascii="Cordia New" w:hAnsi="Cordia New"/>
          <w:sz w:val="28"/>
          <w:lang w:val="en-US" w:bidi="th-TH"/>
        </w:rPr>
        <w:t>2535</w:t>
      </w:r>
      <w:r w:rsidRPr="008D0DEC">
        <w:rPr>
          <w:rFonts w:ascii="Cordia New" w:hAnsi="Cordia New"/>
          <w:sz w:val="28"/>
          <w:cs/>
          <w:lang w:bidi="th-TH"/>
        </w:rPr>
        <w:t xml:space="preserve"> และที่ได้มีการแก้ไขเพิ่มเติม และคณะกรรมการกำกับตลาดทุนประกาศกำหนด</w:t>
      </w:r>
    </w:p>
    <w:p w14:paraId="4749DB69" w14:textId="77777777" w:rsidR="00AC4725" w:rsidRPr="008D0DEC" w:rsidRDefault="00AC4725">
      <w:pPr>
        <w:rPr>
          <w:rFonts w:ascii="Cordia New" w:hAnsi="Cordia New"/>
          <w:kern w:val="20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77731EFC" w14:textId="77777777" w:rsidR="00AC4725" w:rsidRPr="008D0DEC" w:rsidRDefault="00AC4725" w:rsidP="00E46A06">
      <w:pPr>
        <w:pStyle w:val="Schedule2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 w:hint="cs"/>
          <w:sz w:val="28"/>
          <w:cs/>
          <w:lang w:bidi="th-TH"/>
        </w:rPr>
        <w:t>และ</w:t>
      </w:r>
      <w:r w:rsidRPr="008D0DEC">
        <w:rPr>
          <w:rFonts w:ascii="Cordia New" w:hAnsi="Cordia New"/>
          <w:sz w:val="28"/>
          <w:cs/>
          <w:lang w:bidi="th-TH"/>
        </w:rPr>
        <w:t>ผู้บริหารของ</w:t>
      </w:r>
      <w:r w:rsidR="00E46A06" w:rsidRPr="008D0DEC">
        <w:rPr>
          <w:rFonts w:ascii="Cordia New" w:hAnsi="Cordia New"/>
          <w:sz w:val="28"/>
          <w:cs/>
          <w:lang w:bidi="th-TH"/>
        </w:rPr>
        <w:t>บริษัท อินดิเพนเดนท์ เพาเวอร์ ดีเวลลอปเมนท์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E46A06" w:rsidRPr="008D0DEC" w14:paraId="24B2818C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1678B391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2F8D8BA2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6432840A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01006AB3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0809FA32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01D0073E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E46A06" w:rsidRPr="008D0DEC" w14:paraId="57626EBC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20938A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C90CC1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FB34D5" w14:textId="77777777" w:rsidR="00E46A06" w:rsidRPr="008D0DEC" w:rsidRDefault="00E46A06" w:rsidP="00CB380D">
            <w:pPr>
              <w:pStyle w:val="CellHead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26BEB9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6F960D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5EDC3834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416507AB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5BE410B9" w14:textId="77777777" w:rsidR="00E46A06" w:rsidRPr="008D0DEC" w:rsidRDefault="00E46A06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952780" w:rsidRPr="008D0DEC" w14:paraId="1F071CEE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63F00DA" w14:textId="77777777" w:rsidR="00952780" w:rsidRPr="008D0DEC" w:rsidRDefault="00952780" w:rsidP="00AD0C45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6A10B43D" w14:textId="77777777" w:rsidR="00952780" w:rsidRPr="008D0DEC" w:rsidRDefault="00952780" w:rsidP="00AD0C45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DDF6A8B" w14:textId="77777777" w:rsidR="00952780" w:rsidRPr="008D0DEC" w:rsidRDefault="00952780" w:rsidP="00A10A1E">
            <w:pPr>
              <w:pStyle w:val="CellBody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อ้างถึงรายละเอียดของนางพรทิพา ชินเวชกิจวานิชย์ ตามหัวข้อประวัติ</w:t>
            </w:r>
            <w:r w:rsidR="000A5D6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ข้อ </w:t>
            </w:r>
            <w:r w:rsidR="00A10A1E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</w:tr>
      <w:tr w:rsidR="00952780" w:rsidRPr="008D0DEC" w14:paraId="6AB13A14" w14:textId="77777777" w:rsidTr="009B115C">
        <w:trPr>
          <w:cantSplit/>
          <w:trHeight w:val="737"/>
        </w:trPr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</w:tcPr>
          <w:p w14:paraId="6EEDA668" w14:textId="77777777" w:rsidR="00952780" w:rsidRPr="008D0DEC" w:rsidRDefault="00952780" w:rsidP="00AD0C45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2E15DCB8" w14:textId="77777777" w:rsidR="00952780" w:rsidRPr="008D0DEC" w:rsidRDefault="00952780" w:rsidP="00AD0C45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ind w:left="714" w:hanging="35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7C138EA" w14:textId="77777777" w:rsidR="00952780" w:rsidRPr="008D0DEC" w:rsidRDefault="00952780" w:rsidP="00A10A1E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อ้างถึงรายละเอียดของนายบุญชัย ถิราติตามหัวข้อประวัติ</w:t>
            </w:r>
            <w:r w:rsidR="000A5D6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A10A1E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10A1E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AD0C45" w:rsidRPr="008D0DEC" w14:paraId="472C0332" w14:textId="77777777" w:rsidTr="00F67DFB">
        <w:trPr>
          <w:cantSplit/>
          <w:trHeight w:val="737"/>
        </w:trPr>
        <w:tc>
          <w:tcPr>
            <w:tcW w:w="2524" w:type="dxa"/>
            <w:tcBorders>
              <w:bottom w:val="nil"/>
            </w:tcBorders>
            <w:shd w:val="clear" w:color="auto" w:fill="auto"/>
          </w:tcPr>
          <w:p w14:paraId="2C0DFFA3" w14:textId="77777777" w:rsidR="00AD0C45" w:rsidRPr="008D0DEC" w:rsidRDefault="00AD0C45" w:rsidP="00AD0C45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นายจุน ยานากิซาว่า</w:t>
            </w:r>
          </w:p>
          <w:p w14:paraId="3014D90C" w14:textId="77777777" w:rsidR="00AD0C45" w:rsidRPr="008D0DEC" w:rsidRDefault="00AD0C45" w:rsidP="00AD0C45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561" w:type="dxa"/>
            <w:tcBorders>
              <w:bottom w:val="nil"/>
            </w:tcBorders>
            <w:shd w:val="clear" w:color="auto" w:fill="auto"/>
          </w:tcPr>
          <w:p w14:paraId="2AD76A1E" w14:textId="2CD1D021" w:rsidR="00AD0C45" w:rsidRPr="008D0DEC" w:rsidRDefault="001218B7" w:rsidP="007F3F4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3050" w:type="dxa"/>
            <w:tcBorders>
              <w:bottom w:val="nil"/>
            </w:tcBorders>
            <w:shd w:val="clear" w:color="auto" w:fill="auto"/>
          </w:tcPr>
          <w:p w14:paraId="250EC2B0" w14:textId="77777777" w:rsidR="00AD0C45" w:rsidRPr="008D0DEC" w:rsidRDefault="00AD0C45" w:rsidP="00BC1245">
            <w:pPr>
              <w:pStyle w:val="CellBody"/>
              <w:numPr>
                <w:ilvl w:val="0"/>
                <w:numId w:val="80"/>
              </w:numPr>
              <w:tabs>
                <w:tab w:val="left" w:pos="226"/>
                <w:tab w:val="left" w:pos="720"/>
              </w:tabs>
              <w:ind w:left="226" w:hanging="27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Bachelor of Engineering, Nagoya Uni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versity </w:t>
            </w:r>
          </w:p>
        </w:tc>
        <w:tc>
          <w:tcPr>
            <w:tcW w:w="1206" w:type="dxa"/>
            <w:tcBorders>
              <w:bottom w:val="nil"/>
            </w:tcBorders>
            <w:shd w:val="clear" w:color="auto" w:fill="auto"/>
          </w:tcPr>
          <w:p w14:paraId="424F9FD9" w14:textId="77777777" w:rsidR="00AD0C45" w:rsidRPr="008D0DEC" w:rsidRDefault="00AD0C45" w:rsidP="005B75FA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21" w:type="dxa"/>
            <w:tcBorders>
              <w:bottom w:val="nil"/>
            </w:tcBorders>
            <w:shd w:val="clear" w:color="auto" w:fill="auto"/>
          </w:tcPr>
          <w:p w14:paraId="03B40D5F" w14:textId="77777777" w:rsidR="00AD0C45" w:rsidRPr="008D0DEC" w:rsidRDefault="00AD0C45" w:rsidP="005B75FA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10" w:type="dxa"/>
            <w:tcBorders>
              <w:bottom w:val="nil"/>
            </w:tcBorders>
            <w:shd w:val="clear" w:color="auto" w:fill="auto"/>
          </w:tcPr>
          <w:p w14:paraId="2D719834" w14:textId="77777777" w:rsidR="00AD0C45" w:rsidRPr="008D0DEC" w:rsidRDefault="00AD0C45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bottom w:val="nil"/>
            </w:tcBorders>
            <w:shd w:val="clear" w:color="auto" w:fill="auto"/>
          </w:tcPr>
          <w:p w14:paraId="79E8E08C" w14:textId="77777777" w:rsidR="00AD0C45" w:rsidRPr="008D0DEC" w:rsidRDefault="00AD0C45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General Manager, Fourth Department, First Project Development Division</w:t>
            </w:r>
          </w:p>
        </w:tc>
        <w:tc>
          <w:tcPr>
            <w:tcW w:w="1952" w:type="dxa"/>
            <w:tcBorders>
              <w:bottom w:val="nil"/>
            </w:tcBorders>
            <w:shd w:val="clear" w:color="auto" w:fill="auto"/>
          </w:tcPr>
          <w:p w14:paraId="75FB5D02" w14:textId="77777777" w:rsidR="00AD0C45" w:rsidRPr="008D0DEC" w:rsidRDefault="00AD0C45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Mitsui &amp; Co., Ltd.</w:t>
            </w:r>
          </w:p>
        </w:tc>
      </w:tr>
      <w:tr w:rsidR="00AD0C45" w:rsidRPr="008D0DEC" w14:paraId="69901464" w14:textId="77777777" w:rsidTr="00F67DFB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E837D89" w14:textId="77777777" w:rsidR="00AD0C45" w:rsidRPr="008D0DEC" w:rsidRDefault="00AD0C45" w:rsidP="007F3F4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573F1F3" w14:textId="77777777" w:rsidR="00AD0C45" w:rsidRPr="008D0DEC" w:rsidRDefault="00AD0C45" w:rsidP="007F3F4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C15B073" w14:textId="77777777" w:rsidR="00AD0C45" w:rsidRPr="008D0DEC" w:rsidRDefault="00F67DFB" w:rsidP="00BC1245">
            <w:pPr>
              <w:pStyle w:val="CellBody"/>
              <w:numPr>
                <w:ilvl w:val="0"/>
                <w:numId w:val="80"/>
              </w:numPr>
              <w:tabs>
                <w:tab w:val="left" w:pos="226"/>
                <w:tab w:val="left" w:pos="720"/>
              </w:tabs>
              <w:ind w:left="226" w:hanging="27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EDP, Kellogg School of Management, Northwestern University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71EF5F6" w14:textId="77777777" w:rsidR="00AD0C45" w:rsidRPr="008D0DEC" w:rsidRDefault="00AD0C45" w:rsidP="007F3F44">
            <w:pPr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9CE8B19" w14:textId="77777777" w:rsidR="00AD0C45" w:rsidRPr="008D0DEC" w:rsidRDefault="00AD0C45" w:rsidP="007F3F44">
            <w:pPr>
              <w:rPr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3BB28C8" w14:textId="77777777" w:rsidR="00AD0C45" w:rsidRPr="008D0DEC" w:rsidRDefault="00AD0C45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ปัจจุบัน</w:t>
            </w:r>
          </w:p>
          <w:p w14:paraId="0E184D50" w14:textId="77777777" w:rsidR="00AD0C45" w:rsidRPr="008D0DEC" w:rsidRDefault="00AD0C45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555AA292" w14:textId="77777777" w:rsidR="00AD0C45" w:rsidRPr="008D0DEC" w:rsidRDefault="00AD0C45" w:rsidP="007F3F44">
            <w:pPr>
              <w:pStyle w:val="CellBody"/>
              <w:spacing w:before="0" w:after="0" w:line="240" w:lineRule="auto"/>
              <w:rPr>
                <w:rFonts w:ascii="Cordia New" w:eastAsia="SimSun" w:hAnsi="Cordia New"/>
                <w:sz w:val="24"/>
                <w:szCs w:val="24"/>
                <w:lang w:eastAsia="ja-JP"/>
              </w:rPr>
            </w:pPr>
            <w:r w:rsidRPr="008D0DEC">
              <w:rPr>
                <w:rFonts w:ascii="Cordia New" w:eastAsia="SimSun" w:hAnsi="Cordia New"/>
                <w:sz w:val="24"/>
                <w:szCs w:val="24"/>
                <w:cs/>
                <w:lang w:eastAsia="ja-JP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111B90D6" w14:textId="77777777" w:rsidR="00AD0C45" w:rsidRPr="008D0DEC" w:rsidRDefault="00AD0C45" w:rsidP="00F814CA">
            <w:pPr>
              <w:pStyle w:val="CellBody"/>
              <w:spacing w:before="0" w:after="0" w:line="240" w:lineRule="auto"/>
              <w:rPr>
                <w:rFonts w:ascii="Cordia New" w:eastAsia="SimSun" w:hAnsi="Cordia New"/>
                <w:sz w:val="24"/>
                <w:szCs w:val="24"/>
                <w:lang w:eastAsia="ja-JP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อินดิเพนเดนท์ เพาเวอร์ ดีเวลลอปเมนท์ จำกัด</w:t>
            </w:r>
            <w:r w:rsidRPr="008D0DEC" w:rsidDel="007F3F44">
              <w:rPr>
                <w:rFonts w:ascii="Cordia New" w:eastAsia="SimSun" w:hAnsi="Cordia New"/>
                <w:sz w:val="24"/>
                <w:szCs w:val="24"/>
                <w:lang w:eastAsia="ja-JP"/>
              </w:rPr>
              <w:t xml:space="preserve"> </w:t>
            </w:r>
          </w:p>
        </w:tc>
      </w:tr>
      <w:tr w:rsidR="007F3F44" w:rsidRPr="008D0DEC" w14:paraId="5D63DAF3" w14:textId="77777777" w:rsidTr="005B75F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76B3870" w14:textId="77777777" w:rsidR="007F3F44" w:rsidRPr="008D0DEC" w:rsidRDefault="007F3F44" w:rsidP="005B75FA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761010C" w14:textId="77777777" w:rsidR="007F3F44" w:rsidRPr="008D0DEC" w:rsidRDefault="007F3F44" w:rsidP="007F3F44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F71F376" w14:textId="77777777" w:rsidR="007F3F44" w:rsidRPr="008D0DEC" w:rsidRDefault="007F3F44" w:rsidP="007F3F44">
            <w:pPr>
              <w:pStyle w:val="CellBody"/>
              <w:tabs>
                <w:tab w:val="left" w:pos="226"/>
                <w:tab w:val="left" w:pos="720"/>
              </w:tabs>
              <w:ind w:left="226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195E85D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EFFD9E0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8565904" w14:textId="77777777" w:rsidR="007F3F44" w:rsidRPr="008D0DEC" w:rsidRDefault="00064051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7F3F44" w:rsidRPr="008D0DEC">
              <w:rPr>
                <w:rFonts w:ascii="Cordia New" w:hAnsi="Cordia New"/>
                <w:sz w:val="24"/>
                <w:szCs w:val="24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53A1D062" w14:textId="77777777" w:rsidR="007F3F44" w:rsidRPr="008D0DEC" w:rsidRDefault="000E6CAB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01C428F4" w14:textId="77777777" w:rsidR="007F3F44" w:rsidRPr="008D0DEC" w:rsidRDefault="00F814CA" w:rsidP="00F814CA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เอ็มพี จำกัด</w:t>
            </w:r>
          </w:p>
        </w:tc>
      </w:tr>
      <w:tr w:rsidR="007F3F44" w:rsidRPr="008D0DEC" w14:paraId="45839B21" w14:textId="77777777" w:rsidTr="005B75FA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D392F7" w14:textId="77777777" w:rsidR="007F3F44" w:rsidRPr="008D0DEC" w:rsidRDefault="007F3F44" w:rsidP="007F3F4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B9F3C9" w14:textId="77777777" w:rsidR="007F3F44" w:rsidRPr="008D0DEC" w:rsidRDefault="007F3F44" w:rsidP="007F3F44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A28A1" w14:textId="77777777" w:rsidR="007F3F44" w:rsidRPr="008D0DEC" w:rsidRDefault="007F3F44" w:rsidP="007F3F44">
            <w:pPr>
              <w:pStyle w:val="CellBody"/>
              <w:tabs>
                <w:tab w:val="left" w:pos="226"/>
                <w:tab w:val="left" w:pos="720"/>
              </w:tabs>
              <w:ind w:left="226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8594B0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A5F981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61B455" w14:textId="77777777" w:rsidR="007F3F44" w:rsidRPr="008D0DEC" w:rsidRDefault="00064051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7F3F44" w:rsidRPr="008D0DEC">
              <w:rPr>
                <w:rFonts w:ascii="Cordia New" w:hAnsi="Cordia New"/>
                <w:sz w:val="24"/>
                <w:szCs w:val="24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50255A" w14:textId="77777777" w:rsidR="007F3F44" w:rsidRPr="008D0DEC" w:rsidRDefault="000E6CAB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B5CCEE" w14:textId="77777777" w:rsidR="007F3F44" w:rsidRPr="008D0DEC" w:rsidRDefault="00FC3B08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มิตรพาวเวอร์ แคปปิตอล (ไทยแลนด์) จำกัด</w:t>
            </w:r>
          </w:p>
        </w:tc>
      </w:tr>
      <w:tr w:rsidR="007F3F44" w:rsidRPr="008D0DEC" w14:paraId="010372C3" w14:textId="77777777" w:rsidTr="005B75FA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E32491" w14:textId="77777777" w:rsidR="007F3F44" w:rsidRPr="008D0DEC" w:rsidRDefault="007F3F44" w:rsidP="007F3F4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FEB7DF" w14:textId="77777777" w:rsidR="007F3F44" w:rsidRPr="008D0DEC" w:rsidRDefault="007F3F44" w:rsidP="007F3F44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E0E71D" w14:textId="77777777" w:rsidR="007F3F44" w:rsidRPr="008D0DEC" w:rsidRDefault="007F3F44" w:rsidP="007F3F44">
            <w:pPr>
              <w:pStyle w:val="CellBody"/>
              <w:tabs>
                <w:tab w:val="left" w:pos="226"/>
                <w:tab w:val="left" w:pos="720"/>
              </w:tabs>
              <w:ind w:left="226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0F1C2C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B8BF9D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4D9BDF26" w14:textId="77777777" w:rsidR="007F3F44" w:rsidRPr="008D0DEC" w:rsidRDefault="00064051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7F3F44" w:rsidRPr="008D0DEC">
              <w:rPr>
                <w:rFonts w:ascii="Cordia New" w:hAnsi="Cordia New"/>
                <w:sz w:val="24"/>
                <w:szCs w:val="24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  <w:p w14:paraId="6FCC8AF8" w14:textId="77777777" w:rsidR="007F3F44" w:rsidRPr="008D0DEC" w:rsidRDefault="007F3F44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FC47F4" w14:textId="77777777" w:rsidR="007F3F44" w:rsidRPr="008D0DEC" w:rsidRDefault="000E6CAB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6118DC" w14:textId="77777777" w:rsidR="007F3F44" w:rsidRPr="008D0DEC" w:rsidRDefault="007F3F44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 xml:space="preserve">Myanmar Power Pte., Ltd. </w:t>
            </w:r>
          </w:p>
        </w:tc>
      </w:tr>
      <w:tr w:rsidR="007F3F44" w:rsidRPr="008D0DEC" w14:paraId="792DA298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C565736" w14:textId="77777777" w:rsidR="007F3F44" w:rsidRPr="008D0DEC" w:rsidRDefault="007F3F44" w:rsidP="007F3F4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75CB18D" w14:textId="77777777" w:rsidR="007F3F44" w:rsidRPr="008D0DEC" w:rsidRDefault="007F3F44" w:rsidP="007F3F44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5A1421B2" w14:textId="77777777" w:rsidR="007F3F44" w:rsidRPr="008D0DEC" w:rsidRDefault="007F3F44" w:rsidP="007F3F44">
            <w:pPr>
              <w:pStyle w:val="CellBody"/>
              <w:tabs>
                <w:tab w:val="left" w:pos="226"/>
                <w:tab w:val="left" w:pos="720"/>
              </w:tabs>
              <w:ind w:left="226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15DA1B3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011296C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D6EBC18" w14:textId="77777777" w:rsidR="007F3F44" w:rsidRPr="008D0DEC" w:rsidRDefault="00064051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7F3F44" w:rsidRPr="008D0DEC">
              <w:rPr>
                <w:rFonts w:ascii="Cordia New" w:hAnsi="Cordia New"/>
                <w:sz w:val="24"/>
                <w:szCs w:val="24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1C32D6D6" w14:textId="77777777" w:rsidR="007F3F44" w:rsidRPr="008D0DEC" w:rsidRDefault="000E6CAB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65689BCB" w14:textId="77777777" w:rsidR="007F3F44" w:rsidRPr="008D0DEC" w:rsidRDefault="007F3F44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MAX Power (Thaketa) Co., Ltd.</w:t>
            </w:r>
          </w:p>
        </w:tc>
      </w:tr>
      <w:tr w:rsidR="007F3F44" w:rsidRPr="008D0DEC" w14:paraId="0D6F65A3" w14:textId="77777777" w:rsidTr="007F3F4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6C397FA" w14:textId="77777777" w:rsidR="007F3F44" w:rsidRPr="008D0DEC" w:rsidRDefault="007F3F44" w:rsidP="007F3F4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8AA4E46" w14:textId="77777777" w:rsidR="007F3F44" w:rsidRPr="008D0DEC" w:rsidRDefault="007F3F44" w:rsidP="007F3F44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889C852" w14:textId="77777777" w:rsidR="007F3F44" w:rsidRPr="008D0DEC" w:rsidRDefault="007F3F44" w:rsidP="007F3F44">
            <w:pPr>
              <w:pStyle w:val="CellBody"/>
              <w:tabs>
                <w:tab w:val="left" w:pos="226"/>
                <w:tab w:val="left" w:pos="720"/>
              </w:tabs>
              <w:ind w:left="226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8D6B30E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F9FDB93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2B79F26" w14:textId="77777777" w:rsidR="007F3F44" w:rsidRPr="008D0DEC" w:rsidRDefault="00064051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>–</w:t>
            </w:r>
            <w:r w:rsidR="007F3F44"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49613B50" w14:textId="77777777" w:rsidR="007F3F44" w:rsidRPr="008D0DEC" w:rsidRDefault="000E6CAB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322D42FB" w14:textId="77777777" w:rsidR="007F3F44" w:rsidRPr="008D0DEC" w:rsidRDefault="0091621E" w:rsidP="005B75FA">
            <w:pPr>
              <w:pStyle w:val="CellBody"/>
              <w:spacing w:before="0" w:after="0" w:line="240" w:lineRule="auto"/>
              <w:ind w:right="-72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มิตซุย วอเตอร์ </w:t>
            </w:r>
            <w:r w:rsidR="005B75FA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โฮลดิ้งส์ (ประเทศไทย) จำกัด</w:t>
            </w:r>
          </w:p>
        </w:tc>
      </w:tr>
      <w:tr w:rsidR="007F3F44" w:rsidRPr="008D0DEC" w14:paraId="022DF61C" w14:textId="77777777" w:rsidTr="007F3F4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59AD883" w14:textId="77777777" w:rsidR="007F3F44" w:rsidRPr="008D0DEC" w:rsidRDefault="007F3F44" w:rsidP="007F3F4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070D935" w14:textId="77777777" w:rsidR="007F3F44" w:rsidRPr="008D0DEC" w:rsidRDefault="007F3F44" w:rsidP="007F3F44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44981E6" w14:textId="77777777" w:rsidR="007F3F44" w:rsidRPr="008D0DEC" w:rsidRDefault="007F3F44" w:rsidP="007F3F44">
            <w:pPr>
              <w:pStyle w:val="CellBody"/>
              <w:tabs>
                <w:tab w:val="left" w:pos="226"/>
                <w:tab w:val="left" w:pos="720"/>
              </w:tabs>
              <w:ind w:left="226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3091E83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FE445C7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7355DA5A" w14:textId="77777777" w:rsidR="007F3F44" w:rsidRPr="008D0DEC" w:rsidRDefault="00064051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>–</w:t>
            </w:r>
            <w:r w:rsidR="007F3F44"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3FA6A0A9" w14:textId="77777777" w:rsidR="007F3F44" w:rsidRPr="008D0DEC" w:rsidRDefault="007F3F44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President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766E57DF" w14:textId="77777777" w:rsidR="007F3F44" w:rsidRPr="008D0DEC" w:rsidRDefault="007F3F44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MIT Pipeline Investment Americas, Inc.</w:t>
            </w:r>
          </w:p>
        </w:tc>
      </w:tr>
      <w:tr w:rsidR="007F3F44" w:rsidRPr="008D0DEC" w14:paraId="3B2EBABD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</w:tcBorders>
            <w:shd w:val="clear" w:color="auto" w:fill="auto"/>
          </w:tcPr>
          <w:p w14:paraId="38473975" w14:textId="77777777" w:rsidR="007F3F44" w:rsidRPr="008D0DEC" w:rsidRDefault="007F3F44" w:rsidP="007F3F4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</w:tcBorders>
            <w:shd w:val="clear" w:color="auto" w:fill="auto"/>
          </w:tcPr>
          <w:p w14:paraId="1F741A92" w14:textId="77777777" w:rsidR="007F3F44" w:rsidRPr="008D0DEC" w:rsidRDefault="007F3F44" w:rsidP="007F3F44">
            <w:pPr>
              <w:pStyle w:val="CellBody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</w:tcBorders>
            <w:shd w:val="clear" w:color="auto" w:fill="auto"/>
          </w:tcPr>
          <w:p w14:paraId="442C0E15" w14:textId="77777777" w:rsidR="007F3F44" w:rsidRPr="008D0DEC" w:rsidRDefault="007F3F44" w:rsidP="007F3F44">
            <w:pPr>
              <w:pStyle w:val="CellBody"/>
              <w:tabs>
                <w:tab w:val="left" w:pos="226"/>
                <w:tab w:val="left" w:pos="720"/>
              </w:tabs>
              <w:ind w:left="226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</w:tcBorders>
            <w:shd w:val="clear" w:color="auto" w:fill="auto"/>
          </w:tcPr>
          <w:p w14:paraId="69251A90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</w:tcBorders>
            <w:shd w:val="clear" w:color="auto" w:fill="auto"/>
          </w:tcPr>
          <w:p w14:paraId="4F78E579" w14:textId="77777777" w:rsidR="007F3F44" w:rsidRPr="008D0DEC" w:rsidRDefault="007F3F44" w:rsidP="007F3F44">
            <w:pPr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14:paraId="6C0820A8" w14:textId="77777777" w:rsidR="007F3F44" w:rsidRPr="008D0DEC" w:rsidRDefault="00064051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>–</w:t>
            </w:r>
            <w:r w:rsidR="007F3F44"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</w:tcPr>
          <w:p w14:paraId="0ED9B4BC" w14:textId="77777777" w:rsidR="007F3F44" w:rsidRPr="008D0DEC" w:rsidRDefault="007F3F44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eastAsia="SimSun" w:hAnsi="Cordia New"/>
                <w:sz w:val="24"/>
                <w:szCs w:val="24"/>
                <w:lang w:eastAsia="ja-JP"/>
              </w:rPr>
              <w:t>Board of Directors, Treasurer</w:t>
            </w:r>
          </w:p>
        </w:tc>
        <w:tc>
          <w:tcPr>
            <w:tcW w:w="1952" w:type="dxa"/>
            <w:tcBorders>
              <w:top w:val="nil"/>
            </w:tcBorders>
            <w:shd w:val="clear" w:color="auto" w:fill="auto"/>
          </w:tcPr>
          <w:p w14:paraId="50F752C2" w14:textId="77777777" w:rsidR="007F3F44" w:rsidRPr="008D0DEC" w:rsidRDefault="007F3F44" w:rsidP="007F3F44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eastAsia="SimSun" w:hAnsi="Cordia New"/>
                <w:sz w:val="24"/>
                <w:szCs w:val="24"/>
                <w:lang w:eastAsia="ja-JP"/>
              </w:rPr>
              <w:t>Mitsui &amp; Co. Cameron LNG Sales, Inc.</w:t>
            </w:r>
          </w:p>
        </w:tc>
      </w:tr>
    </w:tbl>
    <w:p w14:paraId="0ABEAB79" w14:textId="77777777" w:rsidR="00141FBE" w:rsidRPr="008D0DEC" w:rsidRDefault="00141FBE" w:rsidP="00457573">
      <w:pPr>
        <w:pStyle w:val="Schedule2"/>
        <w:numPr>
          <w:ilvl w:val="0"/>
          <w:numId w:val="0"/>
        </w:numPr>
        <w:jc w:val="left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>*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4FC4E705" w14:textId="77777777" w:rsidR="00141FBE" w:rsidRPr="008D0DEC" w:rsidRDefault="00141FBE" w:rsidP="00457573">
      <w:pPr>
        <w:pStyle w:val="Body"/>
        <w:jc w:val="left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4FDF8F25" w14:textId="77777777" w:rsidR="00E46A06" w:rsidRPr="008D0DEC" w:rsidRDefault="00141FBE" w:rsidP="00795C4D">
      <w:pPr>
        <w:pStyle w:val="Schedule2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 w:hint="cs"/>
          <w:sz w:val="28"/>
          <w:cs/>
          <w:lang w:bidi="th-TH"/>
        </w:rPr>
        <w:t>และ</w:t>
      </w:r>
      <w:r w:rsidRPr="008D0DEC">
        <w:rPr>
          <w:rFonts w:ascii="Cordia New" w:hAnsi="Cordia New"/>
          <w:sz w:val="28"/>
          <w:cs/>
          <w:lang w:bidi="th-TH"/>
        </w:rPr>
        <w:t>ผู้บริหารของ</w:t>
      </w:r>
      <w:r w:rsidR="00795C4D" w:rsidRPr="008D0DEC">
        <w:rPr>
          <w:rFonts w:ascii="Cordia New" w:hAnsi="Cordia New"/>
          <w:sz w:val="28"/>
          <w:cs/>
          <w:lang w:bidi="th-TH"/>
        </w:rPr>
        <w:t>บริษัท กัลฟ์ เอสอาร์ซี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795C4D" w:rsidRPr="008D0DEC" w14:paraId="29C8786C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4E836099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211DA57A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0961EF46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0D24FB84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5ED1BB70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2F109247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795C4D" w:rsidRPr="008D0DEC" w14:paraId="55BB9A45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C09DC8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71AD44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610D89B" w14:textId="77777777" w:rsidR="00795C4D" w:rsidRPr="008D0DEC" w:rsidRDefault="00795C4D" w:rsidP="00CB380D">
            <w:pPr>
              <w:pStyle w:val="CellHead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52700D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A16FF9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245187B7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66D02C4E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5B408859" w14:textId="77777777" w:rsidR="00795C4D" w:rsidRPr="008D0DEC" w:rsidRDefault="00795C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952780" w:rsidRPr="008D0DEC" w14:paraId="0DCCCCF4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91A1E0A" w14:textId="77777777" w:rsidR="00952780" w:rsidRPr="008D0DEC" w:rsidRDefault="00952780" w:rsidP="00AD0C45">
            <w:pPr>
              <w:pStyle w:val="Table1"/>
              <w:numPr>
                <w:ilvl w:val="0"/>
                <w:numId w:val="48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19FF185D" w14:textId="77777777" w:rsidR="00952780" w:rsidRPr="008D0DEC" w:rsidRDefault="00952780" w:rsidP="00AD0C45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6A565A22" w14:textId="359D7B8B" w:rsidR="00952780" w:rsidRPr="008D0DEC" w:rsidRDefault="00952780" w:rsidP="002408F7">
            <w:pPr>
              <w:pStyle w:val="CellBody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0A5D6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0A5D6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2408F7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C0C0A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952780" w:rsidRPr="008D0DEC" w14:paraId="06DFBA70" w14:textId="77777777" w:rsidTr="009B115C">
        <w:trPr>
          <w:cantSplit/>
          <w:trHeight w:val="737"/>
        </w:trPr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</w:tcPr>
          <w:p w14:paraId="04DF7720" w14:textId="77777777" w:rsidR="00952780" w:rsidRPr="008D0DEC" w:rsidRDefault="00952780" w:rsidP="00AD0C45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0BE9A8DF" w14:textId="77777777" w:rsidR="00952780" w:rsidRPr="008D0DEC" w:rsidRDefault="00952780" w:rsidP="00AD0C45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E0026DD" w14:textId="5EA2F9EA" w:rsidR="00952780" w:rsidRPr="008D0DEC" w:rsidRDefault="00952780" w:rsidP="002408F7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2408F7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C0C0A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3C5E67" w:rsidRPr="008D0DEC" w14:paraId="625C37CD" w14:textId="77777777" w:rsidTr="009B115C">
        <w:trPr>
          <w:cantSplit/>
          <w:trHeight w:val="737"/>
        </w:trPr>
        <w:tc>
          <w:tcPr>
            <w:tcW w:w="2524" w:type="dxa"/>
            <w:tcBorders>
              <w:bottom w:val="nil"/>
            </w:tcBorders>
            <w:shd w:val="clear" w:color="auto" w:fill="auto"/>
          </w:tcPr>
          <w:p w14:paraId="50001F79" w14:textId="77777777" w:rsidR="003C5E67" w:rsidRPr="008D0DEC" w:rsidRDefault="003C5E67" w:rsidP="00AD0C45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420"/>
              </w:tabs>
              <w:spacing w:after="40"/>
              <w:ind w:left="420" w:hanging="42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นายซุโยชิ ซาคาฮาชิ</w:t>
            </w:r>
          </w:p>
          <w:p w14:paraId="2FC4350F" w14:textId="77777777" w:rsidR="003C5E67" w:rsidRPr="008D0DEC" w:rsidRDefault="003C5E67" w:rsidP="00AD0C45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561" w:type="dxa"/>
            <w:tcBorders>
              <w:bottom w:val="nil"/>
            </w:tcBorders>
            <w:shd w:val="clear" w:color="auto" w:fill="auto"/>
          </w:tcPr>
          <w:p w14:paraId="15343A99" w14:textId="5B6AF8B0" w:rsidR="003C5E67" w:rsidRPr="008D0DEC" w:rsidRDefault="001218B7" w:rsidP="0021276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55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B8B143" w14:textId="77777777" w:rsidR="003C5E67" w:rsidRPr="008D0DEC" w:rsidRDefault="003C5E67" w:rsidP="00CB380D">
            <w:pPr>
              <w:tabs>
                <w:tab w:val="left" w:pos="2127"/>
              </w:tabs>
              <w:spacing w:line="240" w:lineRule="exact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>Bachelor of Economy, Hitotsubashi Univ</w:t>
            </w:r>
            <w:r w:rsidR="004523CF" w:rsidRPr="008D0DEC">
              <w:rPr>
                <w:rFonts w:ascii="Cordia New" w:hAnsi="Cordia New"/>
                <w:sz w:val="24"/>
                <w:szCs w:val="24"/>
              </w:rPr>
              <w:t>ersity</w:t>
            </w:r>
          </w:p>
          <w:p w14:paraId="3B751B3A" w14:textId="77777777" w:rsidR="003C5E67" w:rsidRPr="008D0DEC" w:rsidRDefault="003C5E67" w:rsidP="00CB380D">
            <w:pPr>
              <w:pStyle w:val="CellBody"/>
              <w:tabs>
                <w:tab w:val="left" w:pos="360"/>
                <w:tab w:val="left" w:pos="720"/>
              </w:tabs>
              <w:spacing w:before="0" w:after="0" w:line="240" w:lineRule="auto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24947" w14:textId="77777777" w:rsidR="003C5E67" w:rsidRPr="008D0DEC" w:rsidRDefault="000E6CAB" w:rsidP="00CB380D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E1EE06" w14:textId="77777777" w:rsidR="003C5E67" w:rsidRPr="008D0DEC" w:rsidRDefault="000E6CAB" w:rsidP="00CB380D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10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14:paraId="78755616" w14:textId="77777777" w:rsidR="003C5E67" w:rsidRPr="008D0DEC" w:rsidRDefault="00F72F5A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="003C5E67" w:rsidRPr="008D0DEC">
              <w:rPr>
                <w:rFonts w:ascii="Cordia New" w:hAnsi="Cordia New"/>
                <w:sz w:val="24"/>
                <w:szCs w:val="24"/>
              </w:rPr>
              <w:t xml:space="preserve"> - </w:t>
            </w:r>
            <w:r w:rsidR="000E6CAB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  <w:p w14:paraId="48747836" w14:textId="77777777" w:rsidR="003C5E67" w:rsidRPr="008D0DEC" w:rsidRDefault="003C5E67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nil"/>
            </w:tcBorders>
            <w:shd w:val="clear" w:color="auto" w:fill="auto"/>
          </w:tcPr>
          <w:p w14:paraId="373490F3" w14:textId="77777777" w:rsidR="003C5E67" w:rsidRPr="008D0DEC" w:rsidRDefault="000E6CAB" w:rsidP="00457573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bottom w:val="nil"/>
            </w:tcBorders>
            <w:shd w:val="clear" w:color="auto" w:fill="auto"/>
          </w:tcPr>
          <w:p w14:paraId="76A9923D" w14:textId="77777777" w:rsidR="003C5E67" w:rsidRPr="008D0DEC" w:rsidRDefault="0091621E" w:rsidP="00457573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มิตรพาวเวอร์ แคปปิตอล (ไทยแลนด์) จำกัด</w:t>
            </w:r>
          </w:p>
        </w:tc>
      </w:tr>
      <w:tr w:rsidR="003C5E67" w:rsidRPr="008D0DEC" w14:paraId="2B3F09FD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6D5A73E" w14:textId="77777777" w:rsidR="003C5E67" w:rsidRPr="008D0DEC" w:rsidRDefault="003C5E67" w:rsidP="00CB380D">
            <w:pPr>
              <w:pStyle w:val="Table1"/>
              <w:numPr>
                <w:ilvl w:val="0"/>
                <w:numId w:val="0"/>
              </w:numPr>
              <w:tabs>
                <w:tab w:val="left" w:pos="420"/>
              </w:tabs>
              <w:ind w:left="4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D7D9AFD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6AFAEDB" w14:textId="77777777" w:rsidR="003C5E67" w:rsidRPr="008D0DEC" w:rsidRDefault="003C5E67" w:rsidP="00CB380D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CD3E451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7EAF2AE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3B6CF5C5" w14:textId="77777777" w:rsidR="003C5E67" w:rsidRPr="008D0DEC" w:rsidRDefault="00F72F5A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="000A5D6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3C5E67"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="000A5D6B"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="000E6CAB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5E1D6A5F" w14:textId="77777777" w:rsidR="003C5E67" w:rsidRPr="008D0DEC" w:rsidRDefault="000E6CAB" w:rsidP="00457573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29869641" w14:textId="77777777" w:rsidR="003C5E67" w:rsidRPr="008D0DEC" w:rsidRDefault="004B0EFA" w:rsidP="00457573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มิตรพาวเวอร์ </w:t>
            </w:r>
            <w:r w:rsidR="005B75FA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(ไทยแลนด์) จำกัด</w:t>
            </w:r>
          </w:p>
        </w:tc>
      </w:tr>
      <w:tr w:rsidR="003C5E67" w:rsidRPr="008D0DEC" w14:paraId="29477995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C6F089A" w14:textId="77777777" w:rsidR="003C5E67" w:rsidRPr="008D0DEC" w:rsidRDefault="003C5E67" w:rsidP="00CB380D">
            <w:pPr>
              <w:pStyle w:val="Table1"/>
              <w:numPr>
                <w:ilvl w:val="0"/>
                <w:numId w:val="0"/>
              </w:numPr>
              <w:tabs>
                <w:tab w:val="left" w:pos="420"/>
              </w:tabs>
              <w:ind w:left="4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AA9BFAE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D2B57D8" w14:textId="77777777" w:rsidR="003C5E67" w:rsidRPr="008D0DEC" w:rsidRDefault="003C5E67" w:rsidP="00CB380D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2D5C6F2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E3E04B5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C4788F1" w14:textId="77777777" w:rsidR="003C5E67" w:rsidRPr="008D0DEC" w:rsidRDefault="00F72F5A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="000A5D6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3C5E67"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="000A5D6B"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="000E6CAB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4F5D62B0" w14:textId="77777777" w:rsidR="003C5E67" w:rsidRPr="008D0DEC" w:rsidRDefault="000E6CAB" w:rsidP="00457573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4C9FCB4F" w14:textId="77777777" w:rsidR="003C5E67" w:rsidRPr="008D0DEC" w:rsidRDefault="004B0EFA" w:rsidP="00457573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เอสอาร์ซี จำกัด</w:t>
            </w:r>
          </w:p>
        </w:tc>
      </w:tr>
      <w:tr w:rsidR="003C5E67" w:rsidRPr="008D0DEC" w14:paraId="31B4C2D7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610017A" w14:textId="77777777" w:rsidR="003C5E67" w:rsidRPr="008D0DEC" w:rsidRDefault="003C5E67" w:rsidP="00CB380D">
            <w:pPr>
              <w:pStyle w:val="Table1"/>
              <w:numPr>
                <w:ilvl w:val="0"/>
                <w:numId w:val="0"/>
              </w:numPr>
              <w:tabs>
                <w:tab w:val="left" w:pos="420"/>
              </w:tabs>
              <w:ind w:left="4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F156F94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4663478" w14:textId="77777777" w:rsidR="003C5E67" w:rsidRPr="008D0DEC" w:rsidRDefault="003C5E67" w:rsidP="00CB380D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FF79FCF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9BA953A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5FBA16C" w14:textId="77777777" w:rsidR="003C5E67" w:rsidRPr="008D0DEC" w:rsidRDefault="00F72F5A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="000A5D6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3C5E67"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="000E6CAB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716C6D6B" w14:textId="77777777" w:rsidR="003C5E67" w:rsidRPr="008D0DEC" w:rsidRDefault="000E6CAB" w:rsidP="00457573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67AEA31F" w14:textId="77777777" w:rsidR="003C5E67" w:rsidRPr="008D0DEC" w:rsidRDefault="004B0EFA" w:rsidP="00457573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พีดี จำกัด</w:t>
            </w:r>
          </w:p>
        </w:tc>
      </w:tr>
      <w:tr w:rsidR="003C5E67" w:rsidRPr="008D0DEC" w14:paraId="24F49ABD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</w:tcBorders>
            <w:shd w:val="clear" w:color="auto" w:fill="auto"/>
          </w:tcPr>
          <w:p w14:paraId="7EA37F21" w14:textId="77777777" w:rsidR="003C5E67" w:rsidRPr="008D0DEC" w:rsidRDefault="003C5E67" w:rsidP="00CB380D">
            <w:pPr>
              <w:pStyle w:val="Table1"/>
              <w:numPr>
                <w:ilvl w:val="0"/>
                <w:numId w:val="0"/>
              </w:numPr>
              <w:tabs>
                <w:tab w:val="left" w:pos="420"/>
              </w:tabs>
              <w:ind w:left="4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</w:tcBorders>
            <w:shd w:val="clear" w:color="auto" w:fill="auto"/>
          </w:tcPr>
          <w:p w14:paraId="61510AB3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</w:tcBorders>
            <w:shd w:val="clear" w:color="auto" w:fill="auto"/>
          </w:tcPr>
          <w:p w14:paraId="7D145CA6" w14:textId="77777777" w:rsidR="003C5E67" w:rsidRPr="008D0DEC" w:rsidRDefault="003C5E67" w:rsidP="00CB380D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</w:tcBorders>
            <w:shd w:val="clear" w:color="auto" w:fill="auto"/>
          </w:tcPr>
          <w:p w14:paraId="11335487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</w:tcBorders>
            <w:shd w:val="clear" w:color="auto" w:fill="auto"/>
          </w:tcPr>
          <w:p w14:paraId="793E7B35" w14:textId="77777777" w:rsidR="003C5E67" w:rsidRPr="008D0DEC" w:rsidRDefault="003C5E67" w:rsidP="00CB380D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14:paraId="6D099AFC" w14:textId="77777777" w:rsidR="003C5E67" w:rsidRPr="008D0DEC" w:rsidRDefault="00F72F5A" w:rsidP="005B75FA">
            <w:pPr>
              <w:pStyle w:val="CellBody"/>
              <w:spacing w:before="0" w:after="0" w:line="240" w:lineRule="auto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="000A5D6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3C5E67" w:rsidRPr="008D0DEC">
              <w:rPr>
                <w:rFonts w:ascii="Cordia New" w:hAnsi="Cordia New"/>
                <w:sz w:val="24"/>
                <w:szCs w:val="24"/>
              </w:rPr>
              <w:t>-</w:t>
            </w:r>
            <w:r w:rsidR="000A5D6B"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="000E6CAB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</w:tcPr>
          <w:p w14:paraId="248BA3C5" w14:textId="77777777" w:rsidR="003C5E67" w:rsidRPr="008D0DEC" w:rsidRDefault="000E6CAB" w:rsidP="00457573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</w:tcBorders>
            <w:shd w:val="clear" w:color="auto" w:fill="auto"/>
          </w:tcPr>
          <w:p w14:paraId="1C16778A" w14:textId="77777777" w:rsidR="003C5E67" w:rsidRPr="008D0DEC" w:rsidRDefault="004B0EFA" w:rsidP="00457573">
            <w:pPr>
              <w:pStyle w:val="CellBody"/>
              <w:spacing w:before="0" w:after="0" w:line="240" w:lineRule="auto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เอ็มพี จำกัด</w:t>
            </w:r>
          </w:p>
        </w:tc>
      </w:tr>
    </w:tbl>
    <w:p w14:paraId="56E10193" w14:textId="77777777" w:rsidR="00795C4D" w:rsidRPr="008D0DEC" w:rsidRDefault="00795C4D" w:rsidP="004B0EFA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lang w:val="en-US" w:bidi="th-TH"/>
        </w:rPr>
      </w:pPr>
      <w:r w:rsidRPr="008D0DEC">
        <w:rPr>
          <w:rFonts w:ascii="Cordia New" w:hAnsi="Cordia New"/>
          <w:sz w:val="28"/>
          <w:lang w:bidi="th-TH"/>
        </w:rPr>
        <w:t>*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11065818" w14:textId="77777777" w:rsidR="00795C4D" w:rsidRPr="008D0DEC" w:rsidRDefault="00795C4D" w:rsidP="00795C4D">
      <w:pPr>
        <w:pStyle w:val="Schedule2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 w:hint="cs"/>
          <w:sz w:val="28"/>
          <w:cs/>
          <w:lang w:bidi="th-TH"/>
        </w:rPr>
        <w:t>และ</w:t>
      </w:r>
      <w:r w:rsidRPr="008D0DEC">
        <w:rPr>
          <w:rFonts w:ascii="Cordia New" w:hAnsi="Cordia New"/>
          <w:sz w:val="28"/>
          <w:cs/>
          <w:lang w:bidi="th-TH"/>
        </w:rPr>
        <w:t>ผู้บริหารของบริษัท กัลฟ์ พีดี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795C4D" w:rsidRPr="008D0DEC" w14:paraId="61C874F6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3B6E5594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12D5E5D6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32DEF8C4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2EFA4F9F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53CD4720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052E7198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795C4D" w:rsidRPr="008D0DEC" w14:paraId="351A97BD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3BE9AA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8018F8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4A9F62" w14:textId="77777777" w:rsidR="00795C4D" w:rsidRPr="008D0DEC" w:rsidRDefault="00795C4D" w:rsidP="00AD0C45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9D162C5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0C6F62F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4BDF4204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4EF45E3B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0FCFE1EA" w14:textId="77777777" w:rsidR="00795C4D" w:rsidRPr="008D0DEC" w:rsidRDefault="00795C4D" w:rsidP="00AD0C45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952780" w:rsidRPr="008D0DEC" w14:paraId="632AC586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583BFD4F" w14:textId="77777777" w:rsidR="00952780" w:rsidRPr="008D0DEC" w:rsidRDefault="00952780" w:rsidP="00AD0C45">
            <w:pPr>
              <w:pStyle w:val="Table1"/>
              <w:numPr>
                <w:ilvl w:val="0"/>
                <w:numId w:val="49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10719CC3" w14:textId="77777777" w:rsidR="00952780" w:rsidRPr="008D0DEC" w:rsidRDefault="00952780" w:rsidP="00AD0C45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197AF3E" w14:textId="51F69377" w:rsidR="00952780" w:rsidRPr="008D0DEC" w:rsidRDefault="00952780" w:rsidP="00AD0C45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C830F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C830F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C830FA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C830F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D93CF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C0C0A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952780" w:rsidRPr="008D0DEC" w14:paraId="7CDF2D1A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AE88403" w14:textId="77777777" w:rsidR="00952780" w:rsidRPr="008D0DEC" w:rsidRDefault="00952780" w:rsidP="00AD0C45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451D5B3B" w14:textId="77777777" w:rsidR="00952780" w:rsidRPr="008D0DEC" w:rsidRDefault="00952780" w:rsidP="00AD0C45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241AEE4" w14:textId="6F8450D1" w:rsidR="00952780" w:rsidRPr="008D0DEC" w:rsidRDefault="00952780" w:rsidP="00AD0C45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D93CF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C0C0A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952780" w:rsidRPr="008D0DEC" w14:paraId="549C2568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8D23B34" w14:textId="77777777" w:rsidR="00952780" w:rsidRPr="008D0DEC" w:rsidRDefault="00952780" w:rsidP="00AD0C45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นายซุโยชิ ซาคาฮาชิ</w:t>
            </w:r>
          </w:p>
          <w:p w14:paraId="5435FE00" w14:textId="77777777" w:rsidR="00952780" w:rsidRPr="008D0DEC" w:rsidRDefault="00952780" w:rsidP="00AD0C45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365E241C" w14:textId="77777777" w:rsidR="00952780" w:rsidRPr="008D0DEC" w:rsidRDefault="00952780" w:rsidP="00AD0C45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อ้างถึงรายละเอียดของนายซุโยชิ ซาคาฮาชิ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.3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ข้อ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</w:t>
            </w:r>
          </w:p>
        </w:tc>
      </w:tr>
    </w:tbl>
    <w:p w14:paraId="0553DB74" w14:textId="77777777" w:rsidR="00795C4D" w:rsidRPr="008D0DEC" w:rsidRDefault="00795C4D" w:rsidP="00795C4D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>*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7D16AE5B" w14:textId="77777777" w:rsidR="00795C4D" w:rsidRPr="008D0DEC" w:rsidRDefault="00795C4D" w:rsidP="00795C4D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6A2BC241" w14:textId="77777777" w:rsidR="00DE684D" w:rsidRPr="008D0DEC" w:rsidRDefault="00DE684D" w:rsidP="00DE684D">
      <w:pPr>
        <w:pStyle w:val="Schedule2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 w:hint="cs"/>
          <w:sz w:val="28"/>
          <w:cs/>
          <w:lang w:bidi="th-TH"/>
        </w:rPr>
        <w:t>และ</w:t>
      </w:r>
      <w:r w:rsidRPr="008D0DEC">
        <w:rPr>
          <w:rFonts w:ascii="Cordia New" w:hAnsi="Cordia New"/>
          <w:sz w:val="28"/>
          <w:cs/>
          <w:lang w:bidi="th-TH"/>
        </w:rPr>
        <w:t>ผู้บริหารของบริษัท กัลฟ์ เอ็มพี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18"/>
        <w:gridCol w:w="926"/>
        <w:gridCol w:w="2906"/>
        <w:gridCol w:w="1175"/>
        <w:gridCol w:w="1404"/>
        <w:gridCol w:w="1371"/>
        <w:gridCol w:w="1640"/>
        <w:gridCol w:w="1884"/>
      </w:tblGrid>
      <w:tr w:rsidR="00DE684D" w:rsidRPr="008D0DEC" w14:paraId="70484D82" w14:textId="77777777" w:rsidTr="00AD0C45">
        <w:trPr>
          <w:cantSplit/>
          <w:trHeight w:val="737"/>
          <w:tblHeader/>
        </w:trPr>
        <w:tc>
          <w:tcPr>
            <w:tcW w:w="2518" w:type="dxa"/>
            <w:vMerge w:val="restart"/>
            <w:shd w:val="clear" w:color="auto" w:fill="D9D9D9"/>
            <w:vAlign w:val="center"/>
          </w:tcPr>
          <w:p w14:paraId="2BC838B7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926" w:type="dxa"/>
            <w:vMerge w:val="restart"/>
            <w:shd w:val="clear" w:color="auto" w:fill="D9D9D9"/>
            <w:vAlign w:val="center"/>
          </w:tcPr>
          <w:p w14:paraId="3B349D0C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2906" w:type="dxa"/>
            <w:vMerge w:val="restart"/>
            <w:shd w:val="clear" w:color="auto" w:fill="D9D9D9"/>
            <w:vAlign w:val="center"/>
          </w:tcPr>
          <w:p w14:paraId="6C79A3A8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175" w:type="dxa"/>
            <w:vMerge w:val="restart"/>
            <w:shd w:val="clear" w:color="auto" w:fill="D9D9D9"/>
            <w:vAlign w:val="center"/>
          </w:tcPr>
          <w:p w14:paraId="11885D1E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04" w:type="dxa"/>
            <w:vMerge w:val="restart"/>
            <w:shd w:val="clear" w:color="auto" w:fill="D9D9D9"/>
            <w:vAlign w:val="center"/>
          </w:tcPr>
          <w:p w14:paraId="37690FC1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4895" w:type="dxa"/>
            <w:gridSpan w:val="3"/>
            <w:shd w:val="clear" w:color="auto" w:fill="D9D9D9"/>
            <w:vAlign w:val="center"/>
          </w:tcPr>
          <w:p w14:paraId="548E405F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DE684D" w:rsidRPr="008D0DEC" w14:paraId="70C3AE85" w14:textId="77777777" w:rsidTr="00AD0C45">
        <w:trPr>
          <w:cantSplit/>
          <w:trHeight w:val="737"/>
          <w:tblHeader/>
        </w:trPr>
        <w:tc>
          <w:tcPr>
            <w:tcW w:w="251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D25BA1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11FC71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0E436E" w14:textId="77777777" w:rsidR="00DE684D" w:rsidRPr="008D0DEC" w:rsidRDefault="00DE684D" w:rsidP="00CB380D">
            <w:pPr>
              <w:pStyle w:val="CellHead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3DBEA2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C7275E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D9D9D9"/>
            <w:vAlign w:val="center"/>
          </w:tcPr>
          <w:p w14:paraId="423E04CF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640" w:type="dxa"/>
            <w:shd w:val="clear" w:color="auto" w:fill="D9D9D9"/>
            <w:vAlign w:val="center"/>
          </w:tcPr>
          <w:p w14:paraId="604B53DC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884" w:type="dxa"/>
            <w:shd w:val="clear" w:color="auto" w:fill="D9D9D9"/>
            <w:vAlign w:val="center"/>
          </w:tcPr>
          <w:p w14:paraId="44DD16E2" w14:textId="77777777" w:rsidR="00DE684D" w:rsidRPr="008D0DEC" w:rsidRDefault="00DE684D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DE684D" w:rsidRPr="008D0DEC" w14:paraId="1B02EFD0" w14:textId="77777777" w:rsidTr="00AD0C45">
        <w:trPr>
          <w:cantSplit/>
          <w:trHeight w:val="737"/>
        </w:trPr>
        <w:tc>
          <w:tcPr>
            <w:tcW w:w="2518" w:type="dxa"/>
            <w:shd w:val="clear" w:color="auto" w:fill="auto"/>
          </w:tcPr>
          <w:p w14:paraId="1E0B1D07" w14:textId="77777777" w:rsidR="00DE684D" w:rsidRPr="008D0DEC" w:rsidRDefault="00DE684D" w:rsidP="000A3B06">
            <w:pPr>
              <w:pStyle w:val="Table1"/>
              <w:numPr>
                <w:ilvl w:val="0"/>
                <w:numId w:val="50"/>
              </w:numPr>
              <w:tabs>
                <w:tab w:val="clear" w:pos="680"/>
                <w:tab w:val="left" w:pos="341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*</w:t>
            </w:r>
          </w:p>
          <w:p w14:paraId="2B6560FF" w14:textId="77777777" w:rsidR="00DE684D" w:rsidRPr="008D0DEC" w:rsidRDefault="00DE684D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6" w:type="dxa"/>
            <w:gridSpan w:val="7"/>
            <w:shd w:val="clear" w:color="auto" w:fill="auto"/>
          </w:tcPr>
          <w:p w14:paraId="6B46ED1A" w14:textId="46E91CBF" w:rsidR="00DE684D" w:rsidRPr="008D0DEC" w:rsidRDefault="00DE684D" w:rsidP="00677285">
            <w:pPr>
              <w:pStyle w:val="CellBody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67728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C0C0A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DE684D" w:rsidRPr="008D0DEC" w14:paraId="7CE0BB5C" w14:textId="77777777" w:rsidTr="00AD0C45">
        <w:trPr>
          <w:cantSplit/>
          <w:trHeight w:val="737"/>
        </w:trPr>
        <w:tc>
          <w:tcPr>
            <w:tcW w:w="2518" w:type="dxa"/>
            <w:shd w:val="clear" w:color="auto" w:fill="auto"/>
          </w:tcPr>
          <w:p w14:paraId="5AB6D1A8" w14:textId="77777777" w:rsidR="00DE684D" w:rsidRPr="008D0DEC" w:rsidRDefault="00DE684D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329604BB" w14:textId="77777777" w:rsidR="00DE684D" w:rsidRPr="008D0DEC" w:rsidRDefault="00DE684D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6" w:type="dxa"/>
            <w:gridSpan w:val="7"/>
            <w:shd w:val="clear" w:color="auto" w:fill="auto"/>
          </w:tcPr>
          <w:p w14:paraId="40404696" w14:textId="77417573" w:rsidR="00DE684D" w:rsidRPr="008D0DEC" w:rsidRDefault="00DE684D" w:rsidP="00677285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67728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C0C0A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DE684D" w:rsidRPr="008D0DEC" w14:paraId="74FB55AA" w14:textId="77777777" w:rsidTr="00AD0C45">
        <w:trPr>
          <w:cantSplit/>
          <w:trHeight w:val="737"/>
        </w:trPr>
        <w:tc>
          <w:tcPr>
            <w:tcW w:w="2518" w:type="dxa"/>
            <w:shd w:val="clear" w:color="auto" w:fill="auto"/>
          </w:tcPr>
          <w:p w14:paraId="5480B494" w14:textId="77777777" w:rsidR="00DE684D" w:rsidRPr="008D0DEC" w:rsidRDefault="00DE684D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689C6ADA" w14:textId="77777777" w:rsidR="00DE684D" w:rsidRPr="008D0DEC" w:rsidRDefault="00DE684D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6" w:type="dxa"/>
            <w:gridSpan w:val="7"/>
            <w:shd w:val="clear" w:color="auto" w:fill="auto"/>
          </w:tcPr>
          <w:p w14:paraId="53BC2C46" w14:textId="447481D3" w:rsidR="00DE684D" w:rsidRPr="008D0DEC" w:rsidRDefault="00DE684D" w:rsidP="00B35C7E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B35C7E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C0C0A">
              <w:rPr>
                <w:rFonts w:ascii="Cordia New" w:hAnsi="Cordia New"/>
                <w:sz w:val="24"/>
                <w:szCs w:val="24"/>
                <w:lang w:val="en-US" w:bidi="th-TH"/>
              </w:rPr>
              <w:t>12</w:t>
            </w:r>
          </w:p>
        </w:tc>
      </w:tr>
      <w:tr w:rsidR="00DE684D" w:rsidRPr="008D0DEC" w14:paraId="73CBCCC4" w14:textId="77777777" w:rsidTr="00AD0C45">
        <w:trPr>
          <w:cantSplit/>
          <w:trHeight w:val="737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14:paraId="69124B99" w14:textId="77777777" w:rsidR="00DE684D" w:rsidRPr="008D0DEC" w:rsidRDefault="00DE684D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</w:t>
            </w:r>
            <w:r w:rsidR="001C154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วังวิวัฒน์</w:t>
            </w:r>
            <w:r w:rsidR="0095278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*</w:t>
            </w:r>
          </w:p>
          <w:p w14:paraId="7DEB1BB2" w14:textId="77777777" w:rsidR="00DE684D" w:rsidRPr="008D0DEC" w:rsidRDefault="00DE684D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928A2E" w14:textId="00AB05D1" w:rsidR="00DE684D" w:rsidRPr="008D0DEC" w:rsidRDefault="00DE684D" w:rsidP="00B35C7E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B35C7E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C0C0A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9817A7" w:rsidRPr="008D0DEC" w14:paraId="4D66E700" w14:textId="77777777" w:rsidTr="00AD0C45">
        <w:trPr>
          <w:cantSplit/>
          <w:trHeight w:val="737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</w:tcPr>
          <w:p w14:paraId="6C7B7509" w14:textId="77777777" w:rsidR="009817A7" w:rsidRPr="008D0DEC" w:rsidRDefault="009817A7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นายรวิ กูรมะโรหิต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*</w:t>
            </w:r>
          </w:p>
          <w:p w14:paraId="5745C198" w14:textId="77777777" w:rsidR="009817A7" w:rsidRPr="008D0DEC" w:rsidRDefault="009817A7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2A20D0A4" w14:textId="31D368D1" w:rsidR="009817A7" w:rsidRPr="008D0DEC" w:rsidRDefault="00EE3855" w:rsidP="00EE3855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48</w:t>
            </w:r>
          </w:p>
        </w:tc>
        <w:tc>
          <w:tcPr>
            <w:tcW w:w="2906" w:type="dxa"/>
            <w:tcBorders>
              <w:bottom w:val="single" w:sz="4" w:space="0" w:color="auto"/>
            </w:tcBorders>
            <w:shd w:val="clear" w:color="auto" w:fill="auto"/>
          </w:tcPr>
          <w:p w14:paraId="47F0F70C" w14:textId="77777777" w:rsidR="009817A7" w:rsidRPr="008D0DEC" w:rsidRDefault="009817A7" w:rsidP="00BC1245">
            <w:pPr>
              <w:pStyle w:val="CellBody"/>
              <w:numPr>
                <w:ilvl w:val="0"/>
                <w:numId w:val="92"/>
              </w:numPr>
              <w:ind w:left="321" w:hanging="321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วิศวกรรมศาตรบัณฑิต สาขาวิศวกรรมโยธา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วิทยาลัยอิมพีเรียลลอนดอน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(Imperial College London)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สหราชอาณาจักร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2426E8A" w14:textId="0B63A495" w:rsidR="009817A7" w:rsidRPr="008D0DEC" w:rsidRDefault="00770F74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0.013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49975C2E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4EB82575" w14:textId="1668F93D" w:rsidR="009817A7" w:rsidRPr="008D0DEC" w:rsidRDefault="009817A7" w:rsidP="003223EE">
            <w:pPr>
              <w:pStyle w:val="CellBody"/>
              <w:spacing w:before="0" w:after="0" w:line="240" w:lineRule="auto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="003223EE" w:rsidRPr="008D0DEC">
              <w:rPr>
                <w:rFonts w:asciiTheme="minorBidi" w:hAnsiTheme="minorBidi" w:cstheme="minorBidi" w:hint="cs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shd w:val="clear" w:color="auto" w:fill="auto"/>
          </w:tcPr>
          <w:p w14:paraId="0981D4B2" w14:textId="7822649D" w:rsidR="009817A7" w:rsidRPr="008D0DEC" w:rsidRDefault="009817A7" w:rsidP="00EE3855">
            <w:pPr>
              <w:pStyle w:val="CellBody"/>
              <w:spacing w:before="0" w:after="0" w:line="240" w:lineRule="auto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ผู้ช่วยกรรมการผู้จัดการใหญ่ กลุ่มงานพัฒนาธุรกิจ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</w:tcPr>
          <w:p w14:paraId="54C96650" w14:textId="7EB41E5F" w:rsidR="009817A7" w:rsidRPr="008D0DEC" w:rsidRDefault="009817A7" w:rsidP="00EE3855">
            <w:pPr>
              <w:pStyle w:val="CellBody"/>
              <w:spacing w:before="0" w:after="0" w:line="240" w:lineRule="auto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="005B75FA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ดีเวลลอปเมนท์ จำกัด (มหาชน)</w:t>
            </w:r>
          </w:p>
        </w:tc>
      </w:tr>
      <w:tr w:rsidR="009817A7" w:rsidRPr="008D0DEC" w14:paraId="32F7A1D8" w14:textId="77777777" w:rsidTr="00AD0C45">
        <w:trPr>
          <w:cantSplit/>
          <w:trHeight w:val="737"/>
        </w:trPr>
        <w:tc>
          <w:tcPr>
            <w:tcW w:w="25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B8BFF7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A9662E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C1F1DE" w14:textId="77777777" w:rsidR="009817A7" w:rsidRPr="008D0DEC" w:rsidRDefault="009817A7" w:rsidP="00BC1245">
            <w:pPr>
              <w:pStyle w:val="CellBody"/>
              <w:numPr>
                <w:ilvl w:val="0"/>
                <w:numId w:val="92"/>
              </w:numPr>
              <w:ind w:left="321" w:hanging="321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วิศวกรรมศาตรมหาบัณฑิต 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br/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สาขาการออกแบบโครงสร้างเหล็ก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วิทยาลัยอิมพีเรียลลอนดอน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(Imperial College London) 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br/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สหราชอาณาจักร</w:t>
            </w:r>
          </w:p>
        </w:tc>
        <w:tc>
          <w:tcPr>
            <w:tcW w:w="11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88E9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321E0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B5D139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6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284EC7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8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62DE5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5B75FA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อีสเทิร์น ซีบอร์ด เอ็นจีดี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9817A7" w:rsidRPr="008D0DEC" w14:paraId="0B953FDA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61089BD5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224F1558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4EF29813" w14:textId="77777777" w:rsidR="009817A7" w:rsidRPr="008D0DEC" w:rsidRDefault="009817A7" w:rsidP="00BC1245">
            <w:pPr>
              <w:pStyle w:val="CellBody"/>
              <w:numPr>
                <w:ilvl w:val="0"/>
                <w:numId w:val="92"/>
              </w:numPr>
              <w:ind w:left="321" w:hanging="321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หลักสูตรผู้บริหารระดับสูงด้านวิทยาการพลังงาน  รุ่นที่ 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สถาบันวิทยาการพลังงาน</w:t>
            </w: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BC0F934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52513BC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3A72F6F4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–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6778B87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1D48C409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5B75FA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อีสเทิร์น ซีบอร์ด เอ็นจีดี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9817A7" w:rsidRPr="008D0DEC" w14:paraId="6812C74B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77BF329B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7D056F26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5485F4F9" w14:textId="77777777" w:rsidR="009817A7" w:rsidRPr="008D0DEC" w:rsidRDefault="009817A7" w:rsidP="00BC1245">
            <w:pPr>
              <w:pStyle w:val="CellBody"/>
              <w:numPr>
                <w:ilvl w:val="0"/>
                <w:numId w:val="92"/>
              </w:numPr>
              <w:ind w:left="321" w:hanging="321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หลักสูตรนักบริหารระดับสูงด้านการพัฒนาธุรกิจอุตสาหกรรม และการลงทุน รุ่นที่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3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สถาบันวิทยาการธุรกิจและอุตสาหกรรม</w:t>
            </w: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3213CB26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C6550B7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15D64324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2560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57DA7A9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739CF93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ดับบลิวเอชเอ เอ็มที จำหน่ายก๊าซธรรมชาติ  จำกัด</w:t>
            </w:r>
          </w:p>
        </w:tc>
      </w:tr>
      <w:tr w:rsidR="009817A7" w:rsidRPr="008D0DEC" w14:paraId="3954EE75" w14:textId="77777777" w:rsidTr="003223EE">
        <w:trPr>
          <w:cantSplit/>
          <w:trHeight w:val="288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3374672E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13A72EDF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0FBDEEB7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047BA3D2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164871C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7440B102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70D386E5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7DEAF20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เอ็มพี จำกัด</w:t>
            </w:r>
          </w:p>
        </w:tc>
      </w:tr>
      <w:tr w:rsidR="009817A7" w:rsidRPr="008D0DEC" w14:paraId="673C09A5" w14:textId="77777777" w:rsidTr="003223EE">
        <w:trPr>
          <w:cantSplit/>
          <w:trHeight w:val="522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0A4CE396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42C3A63E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66CD6D9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71F133BB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4D5A87E4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251C1284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40FF1FE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1676D0FC" w14:textId="77777777" w:rsidR="009817A7" w:rsidRPr="008D0DEC" w:rsidRDefault="000656DC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จะนะ กรีน จำกัด</w:t>
            </w:r>
          </w:p>
        </w:tc>
      </w:tr>
      <w:tr w:rsidR="009817A7" w:rsidRPr="008D0DEC" w14:paraId="0CB49773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4ADE54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FF8C3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3705D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E6E682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260349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58DD50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2F1F15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C8140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เอสบีวาย ไบโอแมส จำกัด</w:t>
            </w:r>
          </w:p>
        </w:tc>
      </w:tr>
      <w:tr w:rsidR="009817A7" w:rsidRPr="008D0DEC" w14:paraId="637F91B6" w14:textId="77777777" w:rsidTr="00AD0C45">
        <w:trPr>
          <w:cantSplit/>
          <w:trHeight w:val="737"/>
        </w:trPr>
        <w:tc>
          <w:tcPr>
            <w:tcW w:w="25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22E109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FC9F8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9415AC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10348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BB54F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B662BC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F6C78D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22C6F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เทพา คลีน เอ็นเนอร์จี จำกัด</w:t>
            </w:r>
          </w:p>
        </w:tc>
      </w:tr>
      <w:tr w:rsidR="009817A7" w:rsidRPr="008D0DEC" w14:paraId="30E9EF90" w14:textId="77777777" w:rsidTr="003223EE">
        <w:trPr>
          <w:cantSplit/>
          <w:trHeight w:val="480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3005E8D5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  <w:p w14:paraId="6DC1F490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44D03990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033D2FE5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5D630ADA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BA442E9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27A7BCD6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69042F9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60A18EA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โซล่าร์ จำกัด</w:t>
            </w:r>
          </w:p>
        </w:tc>
      </w:tr>
      <w:tr w:rsidR="009817A7" w:rsidRPr="008D0DEC" w14:paraId="352220D8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199833D1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7F089DDB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089CDEF6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05223559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0C6550BB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25D6CEA8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3CC2C9C4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17C329AA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โซล่าร์ บีวี จำกัด</w:t>
            </w:r>
          </w:p>
        </w:tc>
      </w:tr>
      <w:tr w:rsidR="009817A7" w:rsidRPr="008D0DEC" w14:paraId="44FBF696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7952E03F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7B71D2A9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58AB8E4F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87F62B6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59FABD2D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338581E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2399388A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481ABE1B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9817A7" w:rsidRPr="008D0DEC" w14:paraId="4E6CB86F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112FBE19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6F9C843E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628A4372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6D4A4F3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56CEEDC4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B8455F0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7EE1BAF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34CD98D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9817A7" w:rsidRPr="008D0DEC" w14:paraId="6DB48267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3BEC55BD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74A1FE36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05A2538F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3F6C44D4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799557A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107108B5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5B67C3FF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36D6E8FA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โซล่าร์ เคเคเอส จำกัด</w:t>
            </w:r>
          </w:p>
        </w:tc>
      </w:tr>
      <w:tr w:rsidR="009817A7" w:rsidRPr="008D0DEC" w14:paraId="60A4824A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40FBA37A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10BB551E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7DBD128C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597D7CF8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3E301687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5DD0A1D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1BD9E8E8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11C8D51D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ปัตตานี กรีน จำกัด</w:t>
            </w:r>
          </w:p>
        </w:tc>
      </w:tr>
      <w:tr w:rsidR="009817A7" w:rsidRPr="008D0DEC" w14:paraId="69F1CE8F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273909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3D42D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AFAE3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BC6FF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1F4E36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8498E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6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AA18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149DA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Gulf International Investment (Hong Kong) Limited</w:t>
            </w:r>
          </w:p>
        </w:tc>
      </w:tr>
      <w:tr w:rsidR="009817A7" w:rsidRPr="008D0DEC" w14:paraId="70066F96" w14:textId="77777777" w:rsidTr="00AD0C45">
        <w:trPr>
          <w:cantSplit/>
          <w:trHeight w:val="737"/>
        </w:trPr>
        <w:tc>
          <w:tcPr>
            <w:tcW w:w="25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E468C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3559B3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F1726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E7CEAA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F042F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471869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80640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89A832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Gulf International Holding Pte. Ltd.</w:t>
            </w:r>
          </w:p>
        </w:tc>
      </w:tr>
      <w:tr w:rsidR="009817A7" w:rsidRPr="008D0DEC" w14:paraId="3CBC49E5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41F3BD23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3EABB411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5C27CD89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7E04E70B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1D208EE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5160736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391F624F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040B335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เอสอาร์ซี จำกัด</w:t>
            </w:r>
          </w:p>
        </w:tc>
      </w:tr>
      <w:tr w:rsidR="009817A7" w:rsidRPr="008D0DEC" w14:paraId="301463BD" w14:textId="77777777" w:rsidTr="003223EE">
        <w:trPr>
          <w:cantSplit/>
          <w:trHeight w:val="420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1E6BBB1F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25F66171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7804E2F8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6E8449C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640EBFD7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24E27AA4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1F87AFC2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336E789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9817A7" w:rsidRPr="008D0DEC" w14:paraId="0EDA1B83" w14:textId="77777777" w:rsidTr="003223EE">
        <w:trPr>
          <w:cantSplit/>
          <w:trHeight w:val="370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19431651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3DBBCDEF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68D81F9D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641C96A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64D8B94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6947D2F8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0375649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499FB47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9817A7" w:rsidRPr="008D0DEC" w14:paraId="5D80F21D" w14:textId="77777777" w:rsidTr="003223EE">
        <w:trPr>
          <w:cantSplit/>
          <w:trHeight w:val="320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605E1680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14922942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46458D0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753F833B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209A51CA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B4086D3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558141B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5AC1F28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9817A7" w:rsidRPr="008D0DEC" w14:paraId="0461EBBC" w14:textId="77777777" w:rsidTr="003223EE">
        <w:trPr>
          <w:cantSplit/>
          <w:trHeight w:val="271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36D525AB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2A12D083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2ED5FEB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6298A29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14A36AD5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C462247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099DE0C7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08C4E3C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9817A7" w:rsidRPr="008D0DEC" w14:paraId="790D2478" w14:textId="77777777" w:rsidTr="003223EE">
        <w:trPr>
          <w:cantSplit/>
          <w:trHeight w:val="349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3B9D3A81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19DA2AFA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61AF709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227E49E9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61E6445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9D794A4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3E6E40C7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26B7ED08" w14:textId="542E4E6F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9817A7" w:rsidRPr="008D0DEC" w14:paraId="6525ADAB" w14:textId="77777777" w:rsidTr="003223EE">
        <w:trPr>
          <w:cantSplit/>
          <w:trHeight w:val="299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083D0443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27D92AC6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514ABCC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3B38154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7194099F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741FCA4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1985FE5D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447C0702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เอ็นซี จำกัด</w:t>
            </w:r>
          </w:p>
        </w:tc>
      </w:tr>
      <w:tr w:rsidR="009817A7" w:rsidRPr="008D0DEC" w14:paraId="04C49AD2" w14:textId="77777777" w:rsidTr="003223EE">
        <w:trPr>
          <w:cantSplit/>
          <w:trHeight w:val="37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71846012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7E668267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3DA5B0F7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1882BDD6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6AB986D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6A77E177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141184E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7F233567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9817A7" w:rsidRPr="008D0DEC" w14:paraId="7D42976E" w14:textId="77777777" w:rsidTr="003223EE">
        <w:trPr>
          <w:cantSplit/>
          <w:trHeight w:val="326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05741B12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523F3E88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5F4EBBB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6A83A92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57FC2E6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08E0AD5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64422AD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5971C94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บีพี จำกัด</w:t>
            </w:r>
          </w:p>
        </w:tc>
      </w:tr>
      <w:tr w:rsidR="009817A7" w:rsidRPr="008D0DEC" w14:paraId="7489D0F2" w14:textId="77777777" w:rsidTr="003223EE">
        <w:trPr>
          <w:cantSplit/>
          <w:trHeight w:val="418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7EB84879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7EC15159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595ACC3A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0B59A185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089613A2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07BD6B1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29E7F78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4310BF5B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9817A7" w:rsidRPr="008D0DEC" w14:paraId="75CAEC3C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6621D5FD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3B1B3156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1D4095B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51BBA54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26BF956B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1ED3E571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4215E309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5CB3B8F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เอ็นพีเอ็ม จำกัด</w:t>
            </w:r>
          </w:p>
        </w:tc>
      </w:tr>
      <w:tr w:rsidR="009817A7" w:rsidRPr="008D0DEC" w14:paraId="0E33288A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04D5AF37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14AF765F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2A5CE67E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49032A4B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197A53C5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4EC5BDA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7A8C5EE8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7621EAA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9817A7" w:rsidRPr="008D0DEC" w14:paraId="6A626FDA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5BA6E7F5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2D1D9A31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63B10AC3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19F6C730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2B4448F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75AF0A7B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57321515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375F9EF8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เอ็นอาร์วี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9817A7" w:rsidRPr="008D0DEC" w14:paraId="576DEFCD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  <w:bottom w:val="nil"/>
            </w:tcBorders>
            <w:shd w:val="clear" w:color="auto" w:fill="auto"/>
          </w:tcPr>
          <w:p w14:paraId="5D69DD47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  <w:bottom w:val="nil"/>
            </w:tcBorders>
            <w:shd w:val="clear" w:color="auto" w:fill="auto"/>
          </w:tcPr>
          <w:p w14:paraId="415AD9E4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  <w:bottom w:val="nil"/>
            </w:tcBorders>
            <w:shd w:val="clear" w:color="auto" w:fill="auto"/>
          </w:tcPr>
          <w:p w14:paraId="5565C549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shd w:val="clear" w:color="auto" w:fill="auto"/>
          </w:tcPr>
          <w:p w14:paraId="3C4E69F8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  <w:shd w:val="clear" w:color="auto" w:fill="auto"/>
          </w:tcPr>
          <w:p w14:paraId="274430E1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7E13DCC9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40" w:type="dxa"/>
            <w:tcBorders>
              <w:top w:val="nil"/>
              <w:bottom w:val="nil"/>
            </w:tcBorders>
            <w:shd w:val="clear" w:color="auto" w:fill="auto"/>
          </w:tcPr>
          <w:p w14:paraId="5B09FBEF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ผู้ช่วยกรรมการผู้จัดการใหญ่ กลุ่มงานพัฒนาธุรกิจ</w:t>
            </w:r>
          </w:p>
        </w:tc>
        <w:tc>
          <w:tcPr>
            <w:tcW w:w="1884" w:type="dxa"/>
            <w:tcBorders>
              <w:top w:val="nil"/>
              <w:bottom w:val="nil"/>
            </w:tcBorders>
            <w:shd w:val="clear" w:color="auto" w:fill="auto"/>
          </w:tcPr>
          <w:p w14:paraId="2912F5D7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9817A7" w:rsidRPr="008D0DEC" w14:paraId="7D97589B" w14:textId="77777777" w:rsidTr="00AD0C45">
        <w:trPr>
          <w:cantSplit/>
          <w:trHeight w:val="737"/>
        </w:trPr>
        <w:tc>
          <w:tcPr>
            <w:tcW w:w="2518" w:type="dxa"/>
            <w:tcBorders>
              <w:top w:val="nil"/>
            </w:tcBorders>
            <w:shd w:val="clear" w:color="auto" w:fill="auto"/>
          </w:tcPr>
          <w:p w14:paraId="2F957C3E" w14:textId="77777777" w:rsidR="009817A7" w:rsidRPr="008D0DEC" w:rsidRDefault="009817A7" w:rsidP="009817A7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6" w:type="dxa"/>
            <w:tcBorders>
              <w:top w:val="nil"/>
            </w:tcBorders>
            <w:shd w:val="clear" w:color="auto" w:fill="auto"/>
          </w:tcPr>
          <w:p w14:paraId="14CC182A" w14:textId="77777777" w:rsidR="009817A7" w:rsidRPr="008D0DEC" w:rsidRDefault="009817A7" w:rsidP="009817A7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906" w:type="dxa"/>
            <w:tcBorders>
              <w:top w:val="nil"/>
            </w:tcBorders>
            <w:shd w:val="clear" w:color="auto" w:fill="auto"/>
          </w:tcPr>
          <w:p w14:paraId="74C7BB3A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5" w:type="dxa"/>
            <w:tcBorders>
              <w:top w:val="nil"/>
            </w:tcBorders>
            <w:shd w:val="clear" w:color="auto" w:fill="auto"/>
          </w:tcPr>
          <w:p w14:paraId="2D669436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04" w:type="dxa"/>
            <w:tcBorders>
              <w:top w:val="nil"/>
            </w:tcBorders>
            <w:shd w:val="clear" w:color="auto" w:fill="auto"/>
          </w:tcPr>
          <w:p w14:paraId="5350A412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nil"/>
            </w:tcBorders>
            <w:shd w:val="clear" w:color="auto" w:fill="auto"/>
          </w:tcPr>
          <w:p w14:paraId="57B3392E" w14:textId="77777777" w:rsidR="009817A7" w:rsidRPr="008D0DEC" w:rsidRDefault="009817A7" w:rsidP="005B75F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2544 –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640" w:type="dxa"/>
            <w:tcBorders>
              <w:top w:val="nil"/>
            </w:tcBorders>
            <w:shd w:val="clear" w:color="auto" w:fill="auto"/>
          </w:tcPr>
          <w:p w14:paraId="11A5701B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4" w:type="dxa"/>
            <w:tcBorders>
              <w:top w:val="nil"/>
            </w:tcBorders>
            <w:shd w:val="clear" w:color="auto" w:fill="auto"/>
          </w:tcPr>
          <w:p w14:paraId="12CA7FD9" w14:textId="77777777" w:rsidR="009817A7" w:rsidRPr="008D0DEC" w:rsidRDefault="009817A7" w:rsidP="009817A7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ซันเซ็ท พาร์ค จำกัด</w:t>
            </w:r>
          </w:p>
        </w:tc>
      </w:tr>
      <w:tr w:rsidR="009817A7" w:rsidRPr="008D0DEC" w14:paraId="75F12DB0" w14:textId="77777777" w:rsidTr="00AD0C45">
        <w:trPr>
          <w:cantSplit/>
          <w:trHeight w:val="737"/>
        </w:trPr>
        <w:tc>
          <w:tcPr>
            <w:tcW w:w="2518" w:type="dxa"/>
            <w:shd w:val="clear" w:color="auto" w:fill="auto"/>
          </w:tcPr>
          <w:p w14:paraId="322F3C07" w14:textId="77777777" w:rsidR="009817A7" w:rsidRPr="008D0DEC" w:rsidRDefault="009817A7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นายซุโยชิ ซาคาฮาชิ</w:t>
            </w:r>
          </w:p>
          <w:p w14:paraId="591EACFC" w14:textId="77777777" w:rsidR="009817A7" w:rsidRPr="008D0DEC" w:rsidRDefault="009817A7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6" w:type="dxa"/>
            <w:gridSpan w:val="7"/>
            <w:shd w:val="clear" w:color="auto" w:fill="auto"/>
          </w:tcPr>
          <w:p w14:paraId="08DF3497" w14:textId="77777777" w:rsidR="009817A7" w:rsidRPr="008D0DEC" w:rsidRDefault="009817A7" w:rsidP="006126AB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อ้างถึงรายละเอียดของนายซุโยชิ ซาคาฮาชิ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.3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6126A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6126A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</w:t>
            </w:r>
          </w:p>
        </w:tc>
      </w:tr>
      <w:tr w:rsidR="009817A7" w:rsidRPr="008D0DEC" w14:paraId="77D608B1" w14:textId="77777777" w:rsidTr="00AD0C45">
        <w:trPr>
          <w:cantSplit/>
          <w:trHeight w:val="737"/>
        </w:trPr>
        <w:tc>
          <w:tcPr>
            <w:tcW w:w="2518" w:type="dxa"/>
            <w:shd w:val="clear" w:color="auto" w:fill="auto"/>
          </w:tcPr>
          <w:p w14:paraId="4072B8EA" w14:textId="77777777" w:rsidR="009817A7" w:rsidRPr="008D0DEC" w:rsidRDefault="009817A7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นายจุน ยานากิซาว่า</w:t>
            </w:r>
          </w:p>
          <w:p w14:paraId="0C2CCC24" w14:textId="77777777" w:rsidR="009817A7" w:rsidRPr="008D0DEC" w:rsidRDefault="009817A7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6" w:type="dxa"/>
            <w:gridSpan w:val="7"/>
            <w:shd w:val="clear" w:color="auto" w:fill="auto"/>
          </w:tcPr>
          <w:p w14:paraId="2DA04078" w14:textId="77777777" w:rsidR="009817A7" w:rsidRPr="008D0DEC" w:rsidRDefault="009817A7" w:rsidP="006126AB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อ้างถึงรายละเอียดของนายจุน ยานากิซาว่า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.2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6126A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6126A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</w:t>
            </w:r>
          </w:p>
        </w:tc>
      </w:tr>
    </w:tbl>
    <w:p w14:paraId="69186AFB" w14:textId="77777777" w:rsidR="00952780" w:rsidRPr="008D0DEC" w:rsidRDefault="00952780" w:rsidP="00795C4D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>*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68CD029C" w14:textId="77777777" w:rsidR="00952780" w:rsidRPr="008D0DEC" w:rsidRDefault="00952780" w:rsidP="00952780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1BEA1C4D" w14:textId="77777777" w:rsidR="00952780" w:rsidRPr="008D0DEC" w:rsidRDefault="00952780" w:rsidP="00952780">
      <w:pPr>
        <w:pStyle w:val="Schedule2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 w:hint="cs"/>
          <w:sz w:val="28"/>
          <w:cs/>
          <w:lang w:bidi="th-TH"/>
        </w:rPr>
        <w:t>และ</w:t>
      </w:r>
      <w:r w:rsidRPr="008D0DEC">
        <w:rPr>
          <w:rFonts w:ascii="Cordia New" w:hAnsi="Cordia New"/>
          <w:sz w:val="28"/>
          <w:cs/>
          <w:lang w:bidi="th-TH"/>
        </w:rPr>
        <w:t>ผู้บริหารของบริษัท กัลฟ์ วีทีพี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952780" w:rsidRPr="008D0DEC" w14:paraId="44995752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7F4C7296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32D4E2AC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2C08B5D4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65345B95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24AA4D9B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346FEB0E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952780" w:rsidRPr="008D0DEC" w14:paraId="07608FA2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B7B975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52A116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FA8BD5" w14:textId="77777777" w:rsidR="00952780" w:rsidRPr="008D0DEC" w:rsidRDefault="00952780" w:rsidP="00CB380D">
            <w:pPr>
              <w:pStyle w:val="CellHead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D31EC2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4FAAAE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7B53A382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52B4AB4F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781CE3EA" w14:textId="77777777" w:rsidR="00952780" w:rsidRPr="008D0DEC" w:rsidRDefault="00952780" w:rsidP="00CB380D">
            <w:pPr>
              <w:pStyle w:val="CellHead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952780" w:rsidRPr="008D0DEC" w14:paraId="6D434578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E72E4A3" w14:textId="77777777" w:rsidR="00952780" w:rsidRPr="008D0DEC" w:rsidRDefault="00952780" w:rsidP="000A3B06">
            <w:pPr>
              <w:pStyle w:val="Table1"/>
              <w:numPr>
                <w:ilvl w:val="0"/>
                <w:numId w:val="51"/>
              </w:numPr>
              <w:tabs>
                <w:tab w:val="clear" w:pos="680"/>
                <w:tab w:val="left" w:pos="341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38BA1031" w14:textId="77777777" w:rsidR="00952780" w:rsidRPr="008D0DEC" w:rsidRDefault="00952780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  <w:p w14:paraId="550BEC82" w14:textId="77777777" w:rsidR="00952780" w:rsidRPr="008D0DEC" w:rsidRDefault="00952780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กรรมการผู้จัดการ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457D26B8" w14:textId="7B9B0A00" w:rsidR="00952780" w:rsidRPr="008D0DEC" w:rsidRDefault="00952780" w:rsidP="00416D15">
            <w:pPr>
              <w:pStyle w:val="CellBody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416D1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116812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952780" w:rsidRPr="008D0DEC" w14:paraId="75C7CFC3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8CD0A9F" w14:textId="77777777" w:rsidR="00952780" w:rsidRPr="008D0DEC" w:rsidRDefault="00952780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7D1D63AE" w14:textId="77777777" w:rsidR="00952780" w:rsidRPr="008D0DEC" w:rsidRDefault="00952780" w:rsidP="003223EE">
            <w:pPr>
              <w:pStyle w:val="Table1"/>
              <w:numPr>
                <w:ilvl w:val="0"/>
                <w:numId w:val="45"/>
              </w:numPr>
              <w:tabs>
                <w:tab w:val="left" w:pos="589"/>
              </w:tabs>
              <w:ind w:left="589" w:hanging="142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6B85F5F5" w14:textId="77777777" w:rsidR="00952780" w:rsidRPr="008D0DEC" w:rsidRDefault="00952780" w:rsidP="003223EE">
            <w:pPr>
              <w:pStyle w:val="Table1"/>
              <w:numPr>
                <w:ilvl w:val="0"/>
                <w:numId w:val="45"/>
              </w:numPr>
              <w:tabs>
                <w:tab w:val="left" w:pos="589"/>
              </w:tabs>
              <w:ind w:left="589" w:hanging="142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6835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กลุ่มงานกิจการองค์กร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D3999A4" w14:textId="0F270A20" w:rsidR="00952780" w:rsidRPr="008D0DEC" w:rsidRDefault="00952780" w:rsidP="00416D15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416D1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116812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952780" w:rsidRPr="008D0DEC" w14:paraId="7196B9B6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D7A6BF8" w14:textId="77777777" w:rsidR="00952780" w:rsidRPr="008D0DEC" w:rsidRDefault="00952780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2C8CD3F3" w14:textId="77777777" w:rsidR="00952780" w:rsidRPr="008D0DEC" w:rsidRDefault="00952780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31ABD65D" w14:textId="77777777" w:rsidR="00952780" w:rsidRPr="008D0DEC" w:rsidRDefault="00952780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6835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กลุ่มงานการเงินและบัญชี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84B7365" w14:textId="16ACD1F8" w:rsidR="00952780" w:rsidRPr="008D0DEC" w:rsidRDefault="00952780" w:rsidP="005166CD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166C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116812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EF42E8" w:rsidRPr="008D0DEC" w14:paraId="07B977C6" w14:textId="77777777" w:rsidTr="009B115C">
        <w:trPr>
          <w:cantSplit/>
          <w:trHeight w:val="737"/>
        </w:trPr>
        <w:tc>
          <w:tcPr>
            <w:tcW w:w="2524" w:type="dxa"/>
            <w:tcBorders>
              <w:bottom w:val="nil"/>
            </w:tcBorders>
            <w:shd w:val="clear" w:color="auto" w:fill="auto"/>
          </w:tcPr>
          <w:p w14:paraId="3E5F7B05" w14:textId="77777777" w:rsidR="00EF42E8" w:rsidRPr="008D0DEC" w:rsidRDefault="00EF42E8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FFF4B0D" w14:textId="77777777" w:rsidR="00EF42E8" w:rsidRPr="008D0DEC" w:rsidRDefault="00EF42E8" w:rsidP="00BC1245">
            <w:pPr>
              <w:pStyle w:val="Table1"/>
              <w:numPr>
                <w:ilvl w:val="0"/>
                <w:numId w:val="93"/>
              </w:numPr>
              <w:tabs>
                <w:tab w:val="left" w:pos="360"/>
              </w:tabs>
              <w:ind w:left="697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2FEF2291" w14:textId="77777777" w:rsidR="00EF42E8" w:rsidRPr="008D0DEC" w:rsidRDefault="00EF42E8" w:rsidP="00BC1245">
            <w:pPr>
              <w:pStyle w:val="Table1"/>
              <w:numPr>
                <w:ilvl w:val="0"/>
                <w:numId w:val="93"/>
              </w:numPr>
              <w:tabs>
                <w:tab w:val="left" w:pos="360"/>
              </w:tabs>
              <w:ind w:left="697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/>
                <w:sz w:val="24"/>
                <w:szCs w:val="24"/>
                <w:cs/>
                <w:lang w:bidi="th-TH"/>
              </w:rPr>
              <w:t>ผู้ช่วยกรรมการผู้จัดการกลุ่มงานปฏิบัติงานและบำรุงรักษา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0DDD6F" w14:textId="0F83D7C9" w:rsidR="00EF42E8" w:rsidRPr="008D0DEC" w:rsidRDefault="00EF42E8" w:rsidP="0021276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  <w:r w:rsidR="0021276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F4AD1D" w14:textId="77777777" w:rsidR="00EF42E8" w:rsidRPr="008D0DEC" w:rsidRDefault="00EF42E8" w:rsidP="00BC1245">
            <w:pPr>
              <w:pStyle w:val="CellBody"/>
              <w:numPr>
                <w:ilvl w:val="0"/>
                <w:numId w:val="76"/>
              </w:numPr>
              <w:tabs>
                <w:tab w:val="left" w:pos="317"/>
              </w:tabs>
              <w:ind w:left="316" w:hanging="316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ab/>
              <w:t>วิศวกรรมศาสตรบัณฑิต ภาควิชาวิศวกรรมเครื่องกล มหาวิทยาลัยเกษตรศาสตร์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1F772" w14:textId="729F8D87" w:rsidR="00EF42E8" w:rsidRPr="008D0DEC" w:rsidRDefault="00754CD5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0.005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E95F3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EB5456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F1E8B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ผู้ช่วยกรรมการผู้จัดการใหญ่ กลุ่มงานบริหารธุรกิจในเครือ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36FEB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เอ็นเนอร์จี ดีเวลลอปเมนท์ จำกัด (มหาชน)</w:t>
            </w:r>
          </w:p>
        </w:tc>
      </w:tr>
      <w:tr w:rsidR="00EF42E8" w:rsidRPr="008D0DEC" w14:paraId="688BA2B3" w14:textId="77777777" w:rsidTr="00EF42E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134892B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7F3734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56DAE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FD70FF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4B6BD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32ACF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CDF8E0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D1AAA0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EF42E8" w:rsidRPr="008D0DEC" w14:paraId="5523FF1A" w14:textId="77777777" w:rsidTr="00EF42E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FEDA06B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2FF838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263E5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F2314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19CC4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7F7A0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938898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EC1665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บีพี จำกัด</w:t>
            </w:r>
          </w:p>
        </w:tc>
      </w:tr>
      <w:tr w:rsidR="00EF42E8" w:rsidRPr="008D0DEC" w14:paraId="1AA82216" w14:textId="77777777" w:rsidTr="00EF42E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0FE5D30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9E4FD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E27CA0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3E13E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74B635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EC8F4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EFE6DF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8D5A0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EF42E8" w:rsidRPr="008D0DEC" w14:paraId="6303DBBF" w14:textId="77777777" w:rsidTr="00EF42E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F3059FE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lang w:bidi="th-TH"/>
              </w:rPr>
            </w:pPr>
          </w:p>
          <w:p w14:paraId="3CF9415C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4D4954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02EC5D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28541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2EBD72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6860C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F146B5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32917A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EF42E8" w:rsidRPr="008D0DEC" w14:paraId="38BC0F11" w14:textId="77777777" w:rsidTr="005B75F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61213D7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8FF6B3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F7F178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F7442A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EC23F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6EAD34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74DDB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72733E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EF42E8" w:rsidRPr="008D0DEC" w14:paraId="3FCE1EB8" w14:textId="77777777" w:rsidTr="005B75FA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AD2CC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5AADC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89017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C97D9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A4356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1C79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F2CD1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7261E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EF42E8" w:rsidRPr="008D0DEC" w14:paraId="0CC80018" w14:textId="77777777" w:rsidTr="005B75FA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7D602B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F3DF8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591F99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1DF584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60A6FD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F3102D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C06722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418CEC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EF42E8" w:rsidRPr="008D0DEC" w14:paraId="07D94001" w14:textId="77777777" w:rsidTr="00EF42E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FB861B2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88E6B9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800D4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1492A4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4A7E50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DC89A5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95CD4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AFB58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EF42E8" w:rsidRPr="008D0DEC" w14:paraId="076560F9" w14:textId="77777777" w:rsidTr="00EF42E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4792288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2E8FC7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E8CFF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40C52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97F06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EB1632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BF504F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78BFDD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จำกัด</w:t>
            </w:r>
          </w:p>
        </w:tc>
      </w:tr>
      <w:tr w:rsidR="00EF42E8" w:rsidRPr="008D0DEC" w14:paraId="480F2062" w14:textId="77777777" w:rsidTr="00EF42E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745E235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03FC79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F9730A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BF329A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053455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B57A6C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63708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A17C8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บีวี จำกัด</w:t>
            </w:r>
          </w:p>
        </w:tc>
      </w:tr>
      <w:tr w:rsidR="00EF42E8" w:rsidRPr="008D0DEC" w14:paraId="37FF2C7E" w14:textId="77777777" w:rsidTr="00EF42E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75A2972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4A5B9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868399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7352CE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3C9AF3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14E9E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01E448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9F72AE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EF42E8" w:rsidRPr="008D0DEC" w14:paraId="080A0791" w14:textId="77777777" w:rsidTr="00EF42E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35AA8DA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C8D2F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123AE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2C1B8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9EA543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36A0BB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C0F1E9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D5887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EF42E8" w:rsidRPr="008D0DEC" w14:paraId="1CCF5F8F" w14:textId="77777777" w:rsidTr="00EF42E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3D0F4F6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522616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8BCD9F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C0603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5F62E1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117A5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D500D7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8E012A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เคเคเอส จำกัด</w:t>
            </w:r>
          </w:p>
        </w:tc>
      </w:tr>
      <w:tr w:rsidR="00EF42E8" w:rsidRPr="008D0DEC" w14:paraId="2720B27B" w14:textId="77777777" w:rsidTr="005B75F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A91A660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88EEA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7F58E8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2BB70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5D749B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4F2BA2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9D112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E69CF9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เอ็นเอส จำกัด</w:t>
            </w:r>
          </w:p>
        </w:tc>
      </w:tr>
      <w:tr w:rsidR="00EF42E8" w:rsidRPr="008D0DEC" w14:paraId="1C86B66F" w14:textId="77777777" w:rsidTr="005B75FA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6BF11A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D32CF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0A29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B45D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93C15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2EBD6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E5478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B76BA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ยูที จำกัด</w:t>
            </w:r>
          </w:p>
        </w:tc>
      </w:tr>
      <w:tr w:rsidR="00EF42E8" w:rsidRPr="008D0DEC" w14:paraId="55377078" w14:textId="77777777" w:rsidTr="005B75FA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117359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311EB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3567E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9C576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8927B8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58E3D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EB68B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DBA0F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พีดี จำกัด</w:t>
            </w:r>
          </w:p>
        </w:tc>
      </w:tr>
      <w:tr w:rsidR="00EF42E8" w:rsidRPr="008D0DEC" w14:paraId="0D0F3FDA" w14:textId="77777777" w:rsidTr="00B96680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E28D14" w14:textId="77777777" w:rsidR="00EF42E8" w:rsidRPr="008D0DEC" w:rsidRDefault="00EF42E8" w:rsidP="00EF42E8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B0344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4117" w14:textId="77777777" w:rsidR="00EF42E8" w:rsidRPr="008D0DEC" w:rsidRDefault="00EF42E8" w:rsidP="00EF42E8">
            <w:pPr>
              <w:pStyle w:val="CellBody"/>
              <w:tabs>
                <w:tab w:val="left" w:pos="317"/>
              </w:tabs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CCB9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A5FB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060AE" w14:textId="77777777" w:rsidR="00EF42E8" w:rsidRPr="008D0DEC" w:rsidDel="00536F0A" w:rsidRDefault="00EF42E8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CC87" w14:textId="77777777" w:rsidR="00EF42E8" w:rsidRPr="008D0DEC" w:rsidRDefault="00EF42E8" w:rsidP="00EF42E8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ผู้ช่วยกรรมการผู้จัดการใหญ่ กลุ่มงานบริหารธุรกิจในเครือ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81E4C" w14:textId="77777777" w:rsidR="00EF42E8" w:rsidRPr="008D0DEC" w:rsidRDefault="00EF42E8" w:rsidP="00EF42E8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B96680" w:rsidRPr="008D0DEC" w14:paraId="60CBC355" w14:textId="77777777" w:rsidTr="00EF42E8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113370" w14:textId="77777777" w:rsidR="00B96680" w:rsidRPr="008D0DEC" w:rsidRDefault="00B96680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37EF0DBB" w14:textId="77777777" w:rsidR="00B96680" w:rsidRPr="008D0DEC" w:rsidRDefault="00B96680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E81B1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F25D70" w14:textId="77777777" w:rsidR="00B96680" w:rsidRPr="008D0DEC" w:rsidRDefault="00636196" w:rsidP="00BC1245">
            <w:pPr>
              <w:pStyle w:val="CellBody"/>
              <w:numPr>
                <w:ilvl w:val="0"/>
                <w:numId w:val="76"/>
              </w:numPr>
              <w:tabs>
                <w:tab w:val="left" w:pos="317"/>
              </w:tabs>
              <w:ind w:left="316" w:hanging="316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วิศวกรรมศาสตร์บัณฑิต สาขาวิศวกรรมไฟฟ้า มหาวิทยาลัยเทคโนโลยีพระจอมเกล้าพระนครเหนือ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F74804" w14:textId="62F2FF14" w:rsidR="00B96680" w:rsidRPr="008D0DEC" w:rsidRDefault="00754CD5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0.011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26905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D394B2" w14:textId="77777777" w:rsidR="00B96680" w:rsidRPr="008D0DEC" w:rsidRDefault="00B96680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FC4D20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ผู้ช่วยกรรมการผู้จัดการใหญ่ ฝ่ายวิศวกรรม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7A402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0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="003942A2" w:rsidRPr="008D0DEC">
              <w:rPr>
                <w:rFonts w:ascii="Cordia New" w:hAnsi="Cordia New"/>
                <w:kern w:val="0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="Cordia New" w:hAnsi="Cordia New"/>
                <w:kern w:val="0"/>
                <w:sz w:val="24"/>
                <w:szCs w:val="24"/>
                <w:cs/>
                <w:lang w:bidi="th-TH"/>
              </w:rPr>
              <w:t>ดีเวลลอปเมนท์ จำกัด (มหาชน)</w:t>
            </w:r>
          </w:p>
        </w:tc>
      </w:tr>
      <w:tr w:rsidR="00B96680" w:rsidRPr="008D0DEC" w14:paraId="05CDF91A" w14:textId="77777777" w:rsidTr="00B96680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4116F38" w14:textId="77777777" w:rsidR="00B96680" w:rsidRPr="008D0DEC" w:rsidRDefault="00B96680" w:rsidP="00B9668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47AEE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CD027" w14:textId="77777777" w:rsidR="00B96680" w:rsidRPr="008D0DEC" w:rsidRDefault="00B96680" w:rsidP="00BC1245">
            <w:pPr>
              <w:pStyle w:val="CellBody"/>
              <w:numPr>
                <w:ilvl w:val="0"/>
                <w:numId w:val="76"/>
              </w:numPr>
              <w:tabs>
                <w:tab w:val="left" w:pos="317"/>
              </w:tabs>
              <w:ind w:left="316" w:hanging="316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บริหารธุรกิจมหาบัณฑิต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สาขาการเงิน สถาบันบัณฑิตพัฒนบริหารศาสตร์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A643F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44BD4C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EE27A" w14:textId="77777777" w:rsidR="00B96680" w:rsidRPr="008D0DEC" w:rsidDel="00536F0A" w:rsidRDefault="00B96680" w:rsidP="005B75F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3424D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377F6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B96680" w:rsidRPr="008D0DEC" w14:paraId="121A2CC7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9DA2107" w14:textId="77777777" w:rsidR="00B96680" w:rsidRPr="008D0DEC" w:rsidRDefault="00B96680" w:rsidP="00B9668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031E76D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588314B" w14:textId="77777777" w:rsidR="00B96680" w:rsidRPr="008D0DEC" w:rsidRDefault="00B96680" w:rsidP="00B0470F">
            <w:pPr>
              <w:pStyle w:val="CellBody"/>
              <w:tabs>
                <w:tab w:val="left" w:pos="360"/>
                <w:tab w:val="left" w:pos="720"/>
              </w:tabs>
              <w:ind w:left="360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4D7C4E9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4AA2777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8CDC8" w14:textId="77777777" w:rsidR="00B96680" w:rsidRPr="008D0DEC" w:rsidRDefault="00B96680" w:rsidP="005B75FA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B4B6B" w14:textId="77777777" w:rsidR="00B96680" w:rsidRPr="008D0DEC" w:rsidRDefault="00B96680" w:rsidP="00B96680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4938F1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B96680" w:rsidRPr="008D0DEC" w14:paraId="25BB74DE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1347CC0" w14:textId="77777777" w:rsidR="00B96680" w:rsidRPr="008D0DEC" w:rsidRDefault="00B96680" w:rsidP="00B9668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5A29CE8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A6A2ADF" w14:textId="77777777" w:rsidR="00B96680" w:rsidRPr="008D0DEC" w:rsidRDefault="00B96680" w:rsidP="00B96680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5FBAEDE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237025CF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741A7" w14:textId="77777777" w:rsidR="00B96680" w:rsidRPr="008D0DEC" w:rsidRDefault="00B96680" w:rsidP="005B75FA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E7A23" w14:textId="77777777" w:rsidR="00B96680" w:rsidRPr="008D0DEC" w:rsidRDefault="00B96680" w:rsidP="00B96680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B05BB8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96680" w:rsidRPr="008D0DEC" w14:paraId="37BCF1DD" w14:textId="77777777" w:rsidTr="005B75F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37F2604" w14:textId="77777777" w:rsidR="00B96680" w:rsidRPr="008D0DEC" w:rsidRDefault="00B96680" w:rsidP="00B9668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FE23839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493DB92" w14:textId="77777777" w:rsidR="00B96680" w:rsidRPr="008D0DEC" w:rsidRDefault="00B96680" w:rsidP="00B96680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75B22FE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E5A3188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2AFE48" w14:textId="77777777" w:rsidR="00B96680" w:rsidRPr="008D0DEC" w:rsidRDefault="00B96680" w:rsidP="005B75FA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69DBC1" w14:textId="77777777" w:rsidR="00B96680" w:rsidRPr="008D0DEC" w:rsidRDefault="00B96680" w:rsidP="00B96680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2085E1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96680" w:rsidRPr="008D0DEC" w14:paraId="2CAA31D1" w14:textId="77777777" w:rsidTr="005B75FA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977F0E" w14:textId="77777777" w:rsidR="00B96680" w:rsidRPr="008D0DEC" w:rsidRDefault="00B96680" w:rsidP="00B9668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F218C5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D31DB" w14:textId="77777777" w:rsidR="00B96680" w:rsidRPr="008D0DEC" w:rsidRDefault="00B96680" w:rsidP="00B96680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5E74CD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B3B8EE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A8835" w14:textId="77777777" w:rsidR="00B96680" w:rsidRPr="008D0DEC" w:rsidRDefault="00B96680" w:rsidP="005B75FA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83BF0" w14:textId="77777777" w:rsidR="00B96680" w:rsidRPr="008D0DEC" w:rsidRDefault="00B96680" w:rsidP="00B96680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02221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96680" w:rsidRPr="008D0DEC" w14:paraId="150E32D7" w14:textId="77777777" w:rsidTr="005B75FA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45F313" w14:textId="77777777" w:rsidR="00B96680" w:rsidRPr="008D0DEC" w:rsidRDefault="00B96680" w:rsidP="00B9668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8AD2B4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C22313" w14:textId="77777777" w:rsidR="00B96680" w:rsidRPr="008D0DEC" w:rsidRDefault="00B96680" w:rsidP="00B96680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C86805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4B52AB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AF5592" w14:textId="77777777" w:rsidR="00B96680" w:rsidRPr="008D0DEC" w:rsidRDefault="00B96680" w:rsidP="003942A2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287CC" w14:textId="77777777" w:rsidR="00B96680" w:rsidRPr="008D0DEC" w:rsidRDefault="00B96680" w:rsidP="00B96680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D07B11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B96680" w:rsidRPr="008D0DEC" w14:paraId="0120058D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CC118BA" w14:textId="77777777" w:rsidR="00B96680" w:rsidRPr="008D0DEC" w:rsidRDefault="00B96680" w:rsidP="00B9668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6DE815E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5115DF45" w14:textId="77777777" w:rsidR="00B96680" w:rsidRPr="008D0DEC" w:rsidRDefault="00B96680" w:rsidP="00B96680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F23381A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52C15B7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9BFE8" w14:textId="77777777" w:rsidR="00B96680" w:rsidRPr="008D0DEC" w:rsidRDefault="00B96680" w:rsidP="003942A2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540A7D" w14:textId="77777777" w:rsidR="00B96680" w:rsidRPr="008D0DEC" w:rsidRDefault="00B96680" w:rsidP="00B96680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2323C5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บริษัท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กัลฟ์ บีพี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96680" w:rsidRPr="008D0DEC" w14:paraId="3FC7261F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481A28D" w14:textId="77777777" w:rsidR="00B96680" w:rsidRPr="008D0DEC" w:rsidRDefault="00B96680" w:rsidP="00B9668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C45DB22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5EF47979" w14:textId="77777777" w:rsidR="00B96680" w:rsidRPr="008D0DEC" w:rsidRDefault="00B96680" w:rsidP="00B96680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3E4F3CB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1698E9B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0C4AD" w14:textId="77777777" w:rsidR="00B96680" w:rsidRPr="008D0DEC" w:rsidRDefault="00B96680" w:rsidP="003942A2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5D7B2" w14:textId="77777777" w:rsidR="00B96680" w:rsidRPr="008D0DEC" w:rsidRDefault="00B96680" w:rsidP="00B96680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0A000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B96680" w:rsidRPr="008D0DEC" w14:paraId="292C4461" w14:textId="77777777" w:rsidTr="00FC6DF9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E527F" w14:textId="77777777" w:rsidR="00B96680" w:rsidRPr="008D0DEC" w:rsidRDefault="00B96680" w:rsidP="003942A2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7FA6CD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2F106B" w14:textId="77777777" w:rsidR="00B96680" w:rsidRPr="008D0DEC" w:rsidRDefault="00B96680" w:rsidP="00B96680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959BC8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86295E" w14:textId="77777777" w:rsidR="00B96680" w:rsidRPr="008D0DEC" w:rsidRDefault="00B96680" w:rsidP="00B96680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DC03B" w14:textId="77777777" w:rsidR="00B96680" w:rsidRPr="008D0DEC" w:rsidRDefault="00B96680" w:rsidP="003942A2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2551 -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48368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ผู้อำนวยการ</w:t>
            </w:r>
            <w:r w:rsidR="00170FD1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บริหาร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ฝ่ายวิศวกรรม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1FCCD" w14:textId="77777777" w:rsidR="00B96680" w:rsidRPr="008D0DEC" w:rsidRDefault="00B96680" w:rsidP="00B96680">
            <w:pPr>
              <w:pStyle w:val="CellBody"/>
              <w:rPr>
                <w:rFonts w:ascii="Cordia New" w:hAnsi="Cordia New"/>
                <w:kern w:val="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0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FC6DF9" w:rsidRPr="008D0DEC" w14:paraId="66F789D4" w14:textId="77777777" w:rsidTr="003942A2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47F31D" w14:textId="77777777" w:rsidR="00FC6DF9" w:rsidRPr="008D0DEC" w:rsidRDefault="00FC6DF9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  <w:tab w:val="left" w:pos="2292"/>
              </w:tabs>
              <w:ind w:left="360" w:hanging="360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นางสาวธีรตีพิศา เตวิชพศุตม์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*</w:t>
            </w:r>
          </w:p>
          <w:p w14:paraId="3D466A04" w14:textId="77777777" w:rsidR="00FC6DF9" w:rsidRPr="008D0DEC" w:rsidRDefault="00FC6DF9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DE40F" w14:textId="4FF9FD3B" w:rsidR="00FC6DF9" w:rsidRPr="008D0DEC" w:rsidRDefault="00FC6DF9" w:rsidP="0021276A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4</w:t>
            </w:r>
            <w:r w:rsidR="0021276A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02EDAA" w14:textId="77777777" w:rsidR="00A53363" w:rsidRPr="008D0DEC" w:rsidRDefault="002C75EE" w:rsidP="000A3B06">
            <w:pPr>
              <w:pStyle w:val="CellBody"/>
              <w:numPr>
                <w:ilvl w:val="0"/>
                <w:numId w:val="68"/>
              </w:numPr>
              <w:tabs>
                <w:tab w:val="left" w:pos="317"/>
              </w:tabs>
              <w:ind w:left="317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นิติศาสตรมหาบัณฑิต สาขา</w:t>
            </w:r>
            <w:r w:rsidR="00A53363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กฎหมายธุรกิจระหว่างประเทศ มหาวิทลัยเซาท์เทิร์น เมธอะดิส (</w:t>
            </w:r>
            <w:r w:rsidR="00A53363"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Southern</w:t>
            </w:r>
            <w:r w:rsidR="00A53363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="00A53363"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Methodist University</w:t>
            </w:r>
            <w:r w:rsidR="00A53363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)</w:t>
            </w:r>
          </w:p>
          <w:p w14:paraId="7D6460E8" w14:textId="77777777" w:rsidR="00FC6DF9" w:rsidRPr="008D0DEC" w:rsidRDefault="00A53363" w:rsidP="000A3B06">
            <w:pPr>
              <w:pStyle w:val="CellBody"/>
              <w:numPr>
                <w:ilvl w:val="0"/>
                <w:numId w:val="68"/>
              </w:numPr>
              <w:tabs>
                <w:tab w:val="left" w:pos="317"/>
              </w:tabs>
              <w:ind w:left="317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นิติศาสตรมหาบัณฑิต สาขากฎหมายการธนาคารระหว่างประเทศและหลักทรัพย์ระหว่า</w:t>
            </w:r>
            <w:r w:rsidR="00EA4689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ง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ประเทศ</w:t>
            </w:r>
            <w:r w:rsidR="00FC6DF9"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</w:t>
            </w:r>
            <w:r w:rsidR="002C75EE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มหาวิทยาลัยบอสตัน (</w:t>
            </w:r>
            <w:r w:rsidR="002C75EE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B</w:t>
            </w:r>
            <w:r w:rsidR="00FC6DF9"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oston University</w:t>
            </w:r>
            <w:r w:rsidR="002C75EE"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E68F6F" w14:textId="222CE873" w:rsidR="00FC6DF9" w:rsidRPr="008D0DEC" w:rsidRDefault="00754CD5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0.006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93F36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9AC2B2" w14:textId="77777777" w:rsidR="00FC6DF9" w:rsidRPr="008D0DEC" w:rsidRDefault="00FC6DF9" w:rsidP="003942A2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2557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2C1CD3" w14:textId="77777777" w:rsidR="00FC6DF9" w:rsidRPr="008D0DEC" w:rsidRDefault="00FC6DF9" w:rsidP="00FC6DF9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ผู้อำนวยการบริหารฝ่ายกฎหมายองค์กร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5AB5A6" w14:textId="77777777" w:rsidR="00FC6DF9" w:rsidRPr="008D0DEC" w:rsidRDefault="00FC6DF9" w:rsidP="00FC6DF9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kern w:val="0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="003942A2" w:rsidRPr="008D0DEC">
              <w:rPr>
                <w:rFonts w:asciiTheme="minorBidi" w:hAnsiTheme="minorBidi" w:cstheme="minorBidi"/>
                <w:kern w:val="0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Theme="minorBidi" w:hAnsiTheme="minorBidi" w:cstheme="minorBidi"/>
                <w:kern w:val="0"/>
                <w:sz w:val="24"/>
                <w:szCs w:val="24"/>
                <w:cs/>
                <w:lang w:bidi="th-TH"/>
              </w:rPr>
              <w:t>ดีเวลลอปเมนท์ จำกัด</w:t>
            </w:r>
            <w:r w:rsidRPr="008D0DEC">
              <w:rPr>
                <w:rFonts w:asciiTheme="minorBidi" w:hAnsiTheme="minorBidi" w:cstheme="minorBidi"/>
                <w:kern w:val="0"/>
                <w:sz w:val="24"/>
                <w:szCs w:val="24"/>
                <w:lang w:val="en-US" w:bidi="th-TH"/>
              </w:rPr>
              <w:t>(</w:t>
            </w:r>
            <w:r w:rsidRPr="008D0DEC">
              <w:rPr>
                <w:rFonts w:asciiTheme="minorBidi" w:hAnsiTheme="minorBidi" w:cstheme="minorBidi"/>
                <w:kern w:val="0"/>
                <w:sz w:val="24"/>
                <w:szCs w:val="24"/>
                <w:cs/>
                <w:lang w:bidi="th-TH"/>
              </w:rPr>
              <w:t xml:space="preserve">มหาชน) </w:t>
            </w:r>
          </w:p>
        </w:tc>
      </w:tr>
      <w:tr w:rsidR="00FC6DF9" w:rsidRPr="008D0DEC" w14:paraId="20E0B471" w14:textId="77777777" w:rsidTr="003942A2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F72C4" w14:textId="77777777" w:rsidR="00FC6DF9" w:rsidRPr="008D0DEC" w:rsidRDefault="00FC6DF9" w:rsidP="00FC6DF9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2292"/>
              </w:tabs>
              <w:ind w:left="3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92A07E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F310" w14:textId="77777777" w:rsidR="00FC6DF9" w:rsidRPr="008D0DEC" w:rsidDel="003109BE" w:rsidRDefault="002C75EE" w:rsidP="000A3B06">
            <w:pPr>
              <w:pStyle w:val="CellBody"/>
              <w:numPr>
                <w:ilvl w:val="0"/>
                <w:numId w:val="68"/>
              </w:numPr>
              <w:tabs>
                <w:tab w:val="left" w:pos="317"/>
              </w:tabs>
              <w:ind w:left="317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นิติศาสตร</w:t>
            </w:r>
            <w:r w:rsidR="00FC6DF9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บัณฑิต จุฬาลงกรณ์มหาวิทยาลัย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09F3A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95BFE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B1D02" w14:textId="77777777" w:rsidR="00FC6DF9" w:rsidRPr="008D0DEC" w:rsidDel="006E5C95" w:rsidRDefault="00FC6DF9" w:rsidP="003942A2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4816A" w14:textId="77777777" w:rsidR="00FC6DF9" w:rsidRPr="008D0DEC" w:rsidRDefault="00FC6DF9" w:rsidP="00FC6DF9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6F03" w14:textId="77777777" w:rsidR="00FC6DF9" w:rsidRPr="008D0DEC" w:rsidRDefault="00FC6DF9" w:rsidP="00FC6DF9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FC6DF9" w:rsidRPr="008D0DEC" w14:paraId="361E8B38" w14:textId="77777777" w:rsidTr="003942A2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7723BF" w14:textId="77777777" w:rsidR="00FC6DF9" w:rsidRPr="008D0DEC" w:rsidRDefault="00FC6DF9" w:rsidP="00FC6DF9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A34847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18A93A" w14:textId="77777777" w:rsidR="00FC6DF9" w:rsidRPr="008D0DEC" w:rsidRDefault="00FC6DF9" w:rsidP="00BC1245">
            <w:pPr>
              <w:pStyle w:val="CellBody"/>
              <w:numPr>
                <w:ilvl w:val="0"/>
                <w:numId w:val="75"/>
              </w:numPr>
              <w:tabs>
                <w:tab w:val="left" w:pos="317"/>
              </w:tabs>
              <w:ind w:left="317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หลักสูตรกฎหมายปกครองเพื่อผู้บริหารระดับสูง ศาลปกครอง รุ่นที่ 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210352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890DF8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E9D13E" w14:textId="77777777" w:rsidR="00FC6DF9" w:rsidRPr="008D0DEC" w:rsidRDefault="00FC6DF9" w:rsidP="003942A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CEB73" w14:textId="77777777" w:rsidR="00FC6DF9" w:rsidRPr="008D0DEC" w:rsidRDefault="00FC6DF9" w:rsidP="00FC6DF9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16FE5" w14:textId="77777777" w:rsidR="00FC6DF9" w:rsidRPr="008D0DEC" w:rsidRDefault="00FC6DF9" w:rsidP="00FC6DF9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FC6DF9" w:rsidRPr="008D0DEC" w14:paraId="154B3242" w14:textId="77777777" w:rsidTr="003942A2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CCFB3D1" w14:textId="77777777" w:rsidR="00FC6DF9" w:rsidRPr="008D0DEC" w:rsidRDefault="00FC6DF9" w:rsidP="00FC6DF9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73235E9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C4B1572" w14:textId="77777777" w:rsidR="00FC6DF9" w:rsidRPr="008D0DEC" w:rsidRDefault="00FC6DF9" w:rsidP="00BC1245">
            <w:pPr>
              <w:pStyle w:val="CellBody"/>
              <w:numPr>
                <w:ilvl w:val="0"/>
                <w:numId w:val="79"/>
              </w:numPr>
              <w:tabs>
                <w:tab w:val="left" w:pos="317"/>
              </w:tabs>
              <w:ind w:left="317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หลักสูตรภูมิพลังแผ่นดิน รุ่นที่ 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จุฬาลงกรณ์มหาวิทยาลัย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7827C2D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53E281F2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FF236" w14:textId="77777777" w:rsidR="00FC6DF9" w:rsidRPr="008D0DEC" w:rsidRDefault="00FC6DF9" w:rsidP="003942A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1BDE88" w14:textId="77777777" w:rsidR="00FC6DF9" w:rsidRPr="008D0DEC" w:rsidRDefault="00FC6DF9" w:rsidP="00FC6DF9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34C3E0" w14:textId="77777777" w:rsidR="00FC6DF9" w:rsidRPr="008D0DEC" w:rsidRDefault="00FC6DF9" w:rsidP="00FC6DF9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FC6DF9" w:rsidRPr="008D0DEC" w14:paraId="79A90452" w14:textId="77777777" w:rsidTr="003942A2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0D3C534" w14:textId="77777777" w:rsidR="00FC6DF9" w:rsidRPr="008D0DEC" w:rsidRDefault="00FC6DF9" w:rsidP="00FC6DF9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7410A58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536C37C" w14:textId="77777777" w:rsidR="00FC6DF9" w:rsidRPr="008D0DEC" w:rsidRDefault="00FC6DF9" w:rsidP="00BC1245">
            <w:pPr>
              <w:pStyle w:val="CellBody"/>
              <w:numPr>
                <w:ilvl w:val="0"/>
                <w:numId w:val="79"/>
              </w:numPr>
              <w:ind w:left="317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Modern Managers  Program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รุ่นที่ 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62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จุฬาลงกรณ์มหาวิทยาลัย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0F65878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5ACC724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077DD" w14:textId="77777777" w:rsidR="00FC6DF9" w:rsidRPr="008D0DEC" w:rsidRDefault="00FC6DF9" w:rsidP="003942A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E30D36" w14:textId="77777777" w:rsidR="00FC6DF9" w:rsidRPr="008D0DEC" w:rsidRDefault="00FC6DF9" w:rsidP="00FC6DF9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EA5BD" w14:textId="77777777" w:rsidR="00FC6DF9" w:rsidRPr="008D0DEC" w:rsidRDefault="00FC6DF9" w:rsidP="00FC6DF9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FC6DF9" w:rsidRPr="008D0DEC" w14:paraId="7A253C18" w14:textId="77777777" w:rsidTr="003942A2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417B4A0" w14:textId="77777777" w:rsidR="00FC6DF9" w:rsidRPr="008D0DEC" w:rsidRDefault="00FC6DF9" w:rsidP="00FC6DF9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C793B42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1E34AB6" w14:textId="77777777" w:rsidR="00FC6DF9" w:rsidRPr="008D0DEC" w:rsidRDefault="00FC6DF9" w:rsidP="00FC6DF9">
            <w:pPr>
              <w:pStyle w:val="CellBody"/>
              <w:ind w:left="317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7B60C26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DFCD416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61385E" w14:textId="77777777" w:rsidR="00FC6DF9" w:rsidRPr="008D0DEC" w:rsidRDefault="00FC6DF9" w:rsidP="003942A2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BC48F6" w14:textId="77777777" w:rsidR="00FC6DF9" w:rsidRPr="008D0DEC" w:rsidRDefault="00FC6DF9" w:rsidP="00FC6DF9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47E4E6" w14:textId="77777777" w:rsidR="00FC6DF9" w:rsidRPr="008D0DEC" w:rsidRDefault="00FC6DF9" w:rsidP="00FC6DF9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FC6DF9" w:rsidRPr="008D0DEC" w14:paraId="1C7451CE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17F5E55" w14:textId="77777777" w:rsidR="00FC6DF9" w:rsidRPr="008D0DEC" w:rsidRDefault="00FC6DF9" w:rsidP="00FC6DF9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E528EDD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03F7FAB" w14:textId="77777777" w:rsidR="00FC6DF9" w:rsidRPr="008D0DEC" w:rsidRDefault="00FC6DF9" w:rsidP="00FC6DF9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F1177C1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0C2C2B41" w14:textId="77777777" w:rsidR="00FC6DF9" w:rsidRPr="008D0DEC" w:rsidRDefault="00FC6DF9" w:rsidP="00FC6DF9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840959" w14:textId="77777777" w:rsidR="00FC6DF9" w:rsidRPr="008D0DEC" w:rsidRDefault="00FC6DF9" w:rsidP="003942A2">
            <w:pPr>
              <w:pStyle w:val="CellBody"/>
              <w:jc w:val="center"/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–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675FAC" w14:textId="77777777" w:rsidR="00FC6DF9" w:rsidRPr="008D0DEC" w:rsidRDefault="00FC6DF9" w:rsidP="00FC6DF9">
            <w:pPr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CDEFC5" w14:textId="77777777" w:rsidR="00FC6DF9" w:rsidRPr="008D0DEC" w:rsidRDefault="00FC6DF9" w:rsidP="00FC6DF9">
            <w:pPr>
              <w:pStyle w:val="CellBody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FC6DF9" w:rsidRPr="008D0DEC" w14:paraId="6F420B64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572FB44" w14:textId="77777777" w:rsidR="00FC6DF9" w:rsidRPr="008D0DEC" w:rsidRDefault="00FC6DF9" w:rsidP="00FC6DF9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71E38B9" w14:textId="77777777" w:rsidR="00FC6DF9" w:rsidRPr="008D0DEC" w:rsidRDefault="00FC6DF9" w:rsidP="00FC6DF9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D72BC96" w14:textId="77777777" w:rsidR="00FC6DF9" w:rsidRPr="008D0DEC" w:rsidRDefault="00FC6DF9" w:rsidP="00FC6DF9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5B9CD37" w14:textId="77777777" w:rsidR="00FC6DF9" w:rsidRPr="008D0DEC" w:rsidRDefault="00FC6DF9" w:rsidP="00FC6DF9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402813C" w14:textId="77777777" w:rsidR="00FC6DF9" w:rsidRPr="008D0DEC" w:rsidRDefault="00FC6DF9" w:rsidP="00FC6DF9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24B4DC" w14:textId="77777777" w:rsidR="00FC6DF9" w:rsidRPr="008D0DEC" w:rsidRDefault="00FC6DF9" w:rsidP="003942A2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B4280" w14:textId="77777777" w:rsidR="00FC6DF9" w:rsidRPr="008D0DEC" w:rsidRDefault="00FC6DF9" w:rsidP="00FC6DF9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2F586" w14:textId="77777777" w:rsidR="00FC6DF9" w:rsidRPr="008D0DEC" w:rsidRDefault="00FC6DF9" w:rsidP="00FC6DF9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บริษัท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กัลฟ์ บีพี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FC6DF9" w:rsidRPr="008D0DEC" w14:paraId="6B2672A1" w14:textId="77777777" w:rsidTr="00636463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3BBE2E1" w14:textId="77777777" w:rsidR="00FC6DF9" w:rsidRPr="008D0DEC" w:rsidRDefault="00FC6DF9" w:rsidP="00FC6DF9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69FBACC6" w14:textId="77777777" w:rsidR="00FC6DF9" w:rsidRPr="008D0DEC" w:rsidRDefault="00FC6DF9" w:rsidP="00FC6DF9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7201C5D" w14:textId="77777777" w:rsidR="00FC6DF9" w:rsidRPr="008D0DEC" w:rsidRDefault="00FC6DF9" w:rsidP="00FC6DF9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5ED2654" w14:textId="77777777" w:rsidR="00FC6DF9" w:rsidRPr="008D0DEC" w:rsidRDefault="00FC6DF9" w:rsidP="00FC6DF9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5E438D0" w14:textId="77777777" w:rsidR="00FC6DF9" w:rsidRPr="008D0DEC" w:rsidRDefault="00FC6DF9" w:rsidP="00FC6DF9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64444C" w14:textId="77777777" w:rsidR="00FC6DF9" w:rsidRPr="008D0DEC" w:rsidRDefault="00FC6DF9" w:rsidP="003942A2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9D1569" w14:textId="77777777" w:rsidR="00FC6DF9" w:rsidRPr="008D0DEC" w:rsidRDefault="00FC6DF9" w:rsidP="00FC6DF9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4B5C73" w14:textId="77777777" w:rsidR="00FC6DF9" w:rsidRPr="008D0DEC" w:rsidRDefault="00FC6DF9" w:rsidP="00FC6DF9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FC6DF9" w:rsidRPr="008D0DEC" w14:paraId="65930996" w14:textId="77777777" w:rsidTr="008D29D7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0875F0" w14:textId="77777777" w:rsidR="00FC6DF9" w:rsidRPr="008D0DEC" w:rsidRDefault="00FC6DF9" w:rsidP="003942A2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A13DF3" w14:textId="77777777" w:rsidR="00FC6DF9" w:rsidRPr="008D0DEC" w:rsidRDefault="00FC6DF9" w:rsidP="00FC6DF9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D24AE0" w14:textId="77777777" w:rsidR="00FC6DF9" w:rsidRPr="008D0DEC" w:rsidRDefault="00FC6DF9" w:rsidP="00FC6DF9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8F44AD" w14:textId="77777777" w:rsidR="00FC6DF9" w:rsidRPr="008D0DEC" w:rsidRDefault="00FC6DF9" w:rsidP="00FC6DF9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4A5766" w14:textId="77777777" w:rsidR="00FC6DF9" w:rsidRPr="008D0DEC" w:rsidRDefault="00FC6DF9" w:rsidP="00FC6DF9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A086" w14:textId="77777777" w:rsidR="00FC6DF9" w:rsidRPr="008D0DEC" w:rsidRDefault="00FC6DF9" w:rsidP="003942A2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5FE90" w14:textId="77777777" w:rsidR="00FC6DF9" w:rsidRPr="008D0DEC" w:rsidRDefault="00FC6DF9" w:rsidP="00FC6DF9">
            <w:pPr>
              <w:pStyle w:val="CellBody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ผู้อำนวยการบริหาร ฝ่ายกฎหมายองค์กร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9188" w14:textId="77777777" w:rsidR="00FC6DF9" w:rsidRPr="008D0DEC" w:rsidRDefault="00FC6DF9" w:rsidP="00FC6DF9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0C45B4" w:rsidRPr="008D0DEC" w14:paraId="76A74A3F" w14:textId="77777777" w:rsidTr="009B115C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E3B102" w14:textId="77777777" w:rsidR="000C45B4" w:rsidRPr="008D0DEC" w:rsidRDefault="000C45B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>นายสมยศ อนันตประยูร</w:t>
            </w:r>
          </w:p>
          <w:p w14:paraId="541E6ABD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42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3E0A7AAF" w14:textId="1CD0F376" w:rsidR="00180C91" w:rsidRPr="008D0DEC" w:rsidRDefault="00180C91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4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(</w:t>
            </w:r>
            <w:r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>ถึงแก่กรรม)</w:t>
            </w: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116710" w14:textId="447497A6" w:rsidR="000C45B4" w:rsidRPr="008D0DEC" w:rsidRDefault="000C45B4" w:rsidP="0021276A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  <w:r w:rsidR="0021276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ABA256" w14:textId="77777777" w:rsidR="000C45B4" w:rsidRPr="008D0DEC" w:rsidRDefault="000C45B4" w:rsidP="00BC1245">
            <w:pPr>
              <w:pStyle w:val="CellBody"/>
              <w:numPr>
                <w:ilvl w:val="0"/>
                <w:numId w:val="73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ปริญญาตรี แพทยศาสตรบัณฑิต มหาวิทยาลัยมหิดล</w:t>
            </w:r>
          </w:p>
          <w:p w14:paraId="7C7F88B1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167" w:hanging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ABEB2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2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8428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CC2FD1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366C6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ประธานกรรมการ/ ประธานกรรมการบริหาร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AB1E5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ดับบลิวเอชเอ ยูทิลิตี้ส์ แอนด์ พาวเวอร์ จำกัด (มหาชน)</w:t>
            </w:r>
          </w:p>
        </w:tc>
      </w:tr>
      <w:tr w:rsidR="000C45B4" w:rsidRPr="008D0DEC" w14:paraId="4C38D812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AD84B9A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6D8F80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CB047BC" w14:textId="77777777" w:rsidR="000C45B4" w:rsidRPr="008D0DEC" w:rsidRDefault="000C45B4" w:rsidP="00BC1245">
            <w:pPr>
              <w:pStyle w:val="CellBody"/>
              <w:numPr>
                <w:ilvl w:val="0"/>
                <w:numId w:val="73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ปริญญาโท แพทยศาสตรบัณฑิต มหาวิทยาลัยมหิดล</w:t>
            </w:r>
          </w:p>
          <w:p w14:paraId="41BCE8AA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167" w:hanging="360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73694DB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3F959E4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FA72D8" w14:textId="2142F211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149B56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ประธานกรรมการ/ ประธานกรรมการบริหาร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82E66" w14:textId="77777777" w:rsidR="000C45B4" w:rsidRPr="008D0DEC" w:rsidRDefault="000C45B4" w:rsidP="000C45B4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คอร์ปอเรชั่น จำกัด (มหาชน)</w:t>
            </w:r>
          </w:p>
        </w:tc>
      </w:tr>
      <w:tr w:rsidR="000C45B4" w:rsidRPr="008D0DEC" w14:paraId="6839A410" w14:textId="77777777" w:rsidTr="000F3E61">
        <w:trPr>
          <w:cantSplit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BC5FC49" w14:textId="77777777" w:rsidR="000C45B4" w:rsidRPr="008D0DEC" w:rsidRDefault="000C45B4" w:rsidP="000F3E6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56C5CE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933EDD8" w14:textId="77777777" w:rsidR="000C45B4" w:rsidRPr="008D0DEC" w:rsidRDefault="000C45B4" w:rsidP="00BC1245">
            <w:pPr>
              <w:pStyle w:val="CellBody"/>
              <w:numPr>
                <w:ilvl w:val="0"/>
                <w:numId w:val="73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ปริญญาเอก ผู้เชี่ยวชาญสาขาสูตินรีเวช โรงพยาบาลราชวิถี</w:t>
            </w:r>
          </w:p>
          <w:p w14:paraId="78384398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167" w:hanging="360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1860D0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EAF04FC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5F14E9" w14:textId="04FD6040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1EE8F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19BB78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</w:tr>
      <w:tr w:rsidR="000C45B4" w:rsidRPr="008D0DEC" w14:paraId="5DA9B9E7" w14:textId="77777777" w:rsidTr="008D29D7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657DFDE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4340A4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B7A722D" w14:textId="77777777" w:rsidR="000C45B4" w:rsidRPr="008D0DEC" w:rsidRDefault="000C45B4" w:rsidP="00BC1245">
            <w:pPr>
              <w:pStyle w:val="CellBody"/>
              <w:numPr>
                <w:ilvl w:val="0"/>
                <w:numId w:val="73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ปริญญาโทบริหารธุรกิจสำหรับผู้บริหารพาณิชยศาสตร์และการบัญชีมหาวิทยาลัยธรรมศาสตร์ 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37AE6E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CF96C2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82483" w14:textId="77777777" w:rsidR="000C45B4" w:rsidRPr="008D0DEC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D7C7A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7D015A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เซ็นทรัล ดับบลิวเอชเอ อะไลแอนซ์จำกัด</w:t>
            </w:r>
          </w:p>
        </w:tc>
      </w:tr>
      <w:tr w:rsidR="000C45B4" w:rsidRPr="008D0DEC" w14:paraId="73323AFA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34DB573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6736D12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D026683" w14:textId="77777777" w:rsidR="000C45B4" w:rsidRPr="008D0DEC" w:rsidRDefault="000C45B4" w:rsidP="00BC1245">
            <w:pPr>
              <w:pStyle w:val="CellBody"/>
              <w:numPr>
                <w:ilvl w:val="0"/>
                <w:numId w:val="73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</w:rPr>
              <w:t>D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irector </w:t>
            </w:r>
            <w:r w:rsidRPr="008D0DEC">
              <w:rPr>
                <w:rFonts w:ascii="Cordia New" w:hAnsi="Cordia New"/>
                <w:sz w:val="24"/>
                <w:szCs w:val="24"/>
              </w:rPr>
              <w:t>Accreditation Pr</w:t>
            </w:r>
            <w:r w:rsidR="00AA09A3" w:rsidRPr="008D0DEC">
              <w:rPr>
                <w:rFonts w:ascii="Cordia New" w:hAnsi="Cordia New"/>
                <w:sz w:val="24"/>
                <w:szCs w:val="24"/>
              </w:rPr>
              <w:t>o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gram </w:t>
            </w:r>
            <w:r w:rsidR="00BA5829" w:rsidRPr="008D0DEC">
              <w:rPr>
                <w:rFonts w:ascii="Cordia New" w:hAnsi="Cordia New"/>
                <w:sz w:val="24"/>
                <w:szCs w:val="24"/>
              </w:rPr>
              <w:t>(DAP)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ปี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="003925A5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="003925A5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02382E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D61FDE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55ADC2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F7991D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99267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เวนเจอร์ โฮลดิ่ง จำกัด</w:t>
            </w:r>
          </w:p>
        </w:tc>
      </w:tr>
      <w:tr w:rsidR="000C45B4" w:rsidRPr="008D0DEC" w14:paraId="410A72F5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D868C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EFA14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AA9EE" w14:textId="77777777" w:rsidR="000C45B4" w:rsidRPr="008D0DEC" w:rsidRDefault="00C74E39" w:rsidP="00BC1245">
            <w:pPr>
              <w:pStyle w:val="CellBody"/>
              <w:numPr>
                <w:ilvl w:val="0"/>
                <w:numId w:val="73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หลักสูตรผู้บริหารระดับสูง (วตท.) รุ่นที่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15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สถาบันวิทยาการตลาดทุน</w:t>
            </w:r>
            <w:r w:rsidR="000C45B4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615C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73E7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E2641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E7471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5CB05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ดับบลิวเอชเอ อินโฟนิท โฮลดิ่ง จำกัด</w:t>
            </w:r>
          </w:p>
        </w:tc>
      </w:tr>
      <w:tr w:rsidR="000C45B4" w:rsidRPr="008D0DEC" w14:paraId="251E852C" w14:textId="77777777" w:rsidTr="003308F4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E8E976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51202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B01D6" w14:textId="77777777" w:rsidR="000C45B4" w:rsidRPr="008D0DEC" w:rsidRDefault="00C74E39" w:rsidP="00BC1245">
            <w:pPr>
              <w:pStyle w:val="CellBody"/>
              <w:numPr>
                <w:ilvl w:val="0"/>
                <w:numId w:val="73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kern w:val="0"/>
                <w:sz w:val="24"/>
                <w:szCs w:val="24"/>
                <w:cs/>
                <w:lang w:val="en-US" w:bidi="th-TH"/>
              </w:rPr>
              <w:t>หลักสูตรการป้องกันราชอาณาจักร</w:t>
            </w:r>
            <w:r w:rsidRPr="008D0DEC">
              <w:rPr>
                <w:rFonts w:ascii="Cordia New" w:hAnsi="Cordia New"/>
                <w:kern w:val="0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kern w:val="0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="Cordia New" w:hAnsi="Cordia New"/>
                <w:kern w:val="0"/>
                <w:sz w:val="24"/>
                <w:szCs w:val="24"/>
                <w:lang w:val="en-US" w:bidi="th-TH"/>
              </w:rPr>
              <w:t xml:space="preserve"> </w:t>
            </w:r>
            <w:r w:rsidR="00813993" w:rsidRPr="008D0DEC">
              <w:rPr>
                <w:rFonts w:ascii="Cordia New" w:hAnsi="Cordia New"/>
                <w:kern w:val="0"/>
                <w:sz w:val="24"/>
                <w:szCs w:val="24"/>
                <w:lang w:val="en-US" w:bidi="th-TH"/>
              </w:rPr>
              <w:t>58</w:t>
            </w:r>
            <w:r w:rsidRPr="008D0DEC">
              <w:rPr>
                <w:rFonts w:ascii="Cordia New" w:hAnsi="Cordia New"/>
                <w:kern w:val="0"/>
                <w:sz w:val="24"/>
                <w:szCs w:val="24"/>
                <w:cs/>
                <w:lang w:val="en-US" w:bidi="th-TH"/>
              </w:rPr>
              <w:t xml:space="preserve"> วิทยาลัยป้องกันราชอาณาจักร</w:t>
            </w:r>
            <w:r w:rsidR="000C45B4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9232C7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B2D36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62CAE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CE380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ประธานกรรมการ/ประธานกรรมการบริหาร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0B2F7" w14:textId="77777777" w:rsidR="000C45B4" w:rsidRPr="008D0DEC" w:rsidRDefault="000C45B4" w:rsidP="000C45B4">
            <w:pPr>
              <w:ind w:left="76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เหมราชพัฒนาที่ดิน จำกัด (มหาชน)</w:t>
            </w:r>
          </w:p>
        </w:tc>
      </w:tr>
      <w:tr w:rsidR="000C45B4" w:rsidRPr="008D0DEC" w14:paraId="75D1A7C0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EE7C1DA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C048C0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57BEAF7" w14:textId="77777777" w:rsidR="000C45B4" w:rsidRPr="008D0DEC" w:rsidRDefault="000C45B4" w:rsidP="00BC1245">
            <w:pPr>
              <w:pStyle w:val="CellBody"/>
              <w:numPr>
                <w:ilvl w:val="0"/>
                <w:numId w:val="74"/>
              </w:numPr>
              <w:tabs>
                <w:tab w:val="left" w:pos="360"/>
                <w:tab w:val="left" w:pos="397"/>
              </w:tabs>
              <w:ind w:left="127" w:hanging="18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>Director Certification Program</w:t>
            </w:r>
            <w:r w:rsidR="00BA5829" w:rsidRPr="008D0DEC">
              <w:rPr>
                <w:rFonts w:ascii="Cordia New" w:hAnsi="Cordi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BA5829" w:rsidRPr="008D0DEC">
              <w:rPr>
                <w:rFonts w:ascii="Cordia New" w:hAnsi="Cordia New"/>
                <w:sz w:val="24"/>
                <w:szCs w:val="24"/>
                <w:lang w:bidi="th-TH"/>
              </w:rPr>
              <w:t>(DCP)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210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="003925A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3925A5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สมาคมส่งเสริมสถาบันกรรมการบริษัทไทย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DF1CF1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0A2522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36E08F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1BCD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67DB7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เหมราช อีสเทิร์น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ซีบอร์ด อินดัสเตรียลเอสเตท จำกัด</w:t>
            </w:r>
          </w:p>
        </w:tc>
      </w:tr>
      <w:tr w:rsidR="000C45B4" w:rsidRPr="008D0DEC" w14:paraId="299B57DD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71D5B87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C4CF76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FBAF397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21FE044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BEB66A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CDAEE4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B50B3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39DD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อีสเทิร์น ซีบอร์ด อินดัสเตรียล เอสเตท (ระยอง) จำกัด</w:t>
            </w:r>
          </w:p>
        </w:tc>
      </w:tr>
      <w:tr w:rsidR="000C45B4" w:rsidRPr="008D0DEC" w14:paraId="14583F01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7867E72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DADA7F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5A12872D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3D8A344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8FC19F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D8773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C23BE4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807013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อีสเทิร์น อินดัสเตรียลเอสเตท จำกัด</w:t>
            </w:r>
          </w:p>
        </w:tc>
      </w:tr>
      <w:tr w:rsidR="000C45B4" w:rsidRPr="008D0DEC" w14:paraId="7D3F1940" w14:textId="77777777" w:rsidTr="008D29D7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875C264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8AF233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1E6A0E3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7B70F6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4D62A9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CFD0F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F4FB40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576EB6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เหมราช สระบุรี ที่ดินอุตสาหกรรม จำกัด</w:t>
            </w:r>
          </w:p>
        </w:tc>
      </w:tr>
      <w:tr w:rsidR="000C45B4" w:rsidRPr="008D0DEC" w14:paraId="7F84146C" w14:textId="77777777" w:rsidTr="00AD0C45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8B8A3FB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E77DE9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7A29A20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3FF869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2CDBBF0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B42FD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58B2C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38F7B8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เหมราช อีสเทิร์น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ซีบอร์ด อินดัสเตรียลเอสเตท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236203DF" w14:textId="77777777" w:rsidTr="00AD0C45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910777D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7C49A7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C6615C8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35E51A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46E5B44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B00803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0196E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4C6F9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เหมราช ระยอง ที่ดินอุตสาหกรรม จำกัด</w:t>
            </w:r>
          </w:p>
        </w:tc>
      </w:tr>
      <w:tr w:rsidR="000C45B4" w:rsidRPr="008D0DEC" w14:paraId="4BD2967B" w14:textId="77777777" w:rsidTr="00AD0C45">
        <w:trPr>
          <w:cantSplit/>
          <w:trHeight w:val="41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3B39D6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26869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5D2AE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7031C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3887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66ABC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988BC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F775B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ระยอง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2012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61A673F2" w14:textId="77777777" w:rsidTr="00AD0C45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3BDE7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F9433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94C8A9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E2C4E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A88CA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2918D2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9F992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D8223E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วอเตอร์ จำกัด</w:t>
            </w:r>
          </w:p>
        </w:tc>
      </w:tr>
      <w:tr w:rsidR="000C45B4" w:rsidRPr="008D0DEC" w14:paraId="2B248A35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9BAF96F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4FFEE1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95DCF3C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EE3F35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9FAE91C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CD99EE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97399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8958E8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เอ็นเนอร์ยี่ จำกัด</w:t>
            </w:r>
          </w:p>
        </w:tc>
      </w:tr>
      <w:tr w:rsidR="000C45B4" w:rsidRPr="008D0DEC" w14:paraId="242F0A39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3D6E97F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6C8899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65391F7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F13935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D08259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9688B6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07A82E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CB9C11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เอช-คอนสตรัคชั่น แมนเนจเม้นท์ แอนด์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เอ็นจิเนียริ่ง จำกัด</w:t>
            </w:r>
          </w:p>
        </w:tc>
      </w:tr>
      <w:tr w:rsidR="000C45B4" w:rsidRPr="008D0DEC" w14:paraId="67AD6F42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BA80293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777A16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3772098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C2A2197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757647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4FA92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FDA3BA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F1DF7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อีสเทิร์น ไพพ์ไลน์ เซอร์วิสเซส จำกัด</w:t>
            </w:r>
          </w:p>
        </w:tc>
      </w:tr>
      <w:tr w:rsidR="000C45B4" w:rsidRPr="008D0DEC" w14:paraId="5A0EC11C" w14:textId="77777777" w:rsidTr="008D29D7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39231B7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A89DAD4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59CA3F9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54B60B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7C9735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59BE6C" w14:textId="77777777" w:rsidR="000C45B4" w:rsidRPr="008D0DEC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EB0077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7D96CB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อีสเทิร์นซีบอร์ด พร็อพเพอร์ตี่ แอนด์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มารีน่า เซอร์วิสเซส จำกัด</w:t>
            </w:r>
          </w:p>
        </w:tc>
      </w:tr>
      <w:tr w:rsidR="000C45B4" w:rsidRPr="008D0DEC" w14:paraId="23577CC0" w14:textId="77777777" w:rsidTr="008D29D7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3134770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5A8354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10FE6D7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A17A9FD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48E1075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E31919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46D063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B54CFF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เดอะพาร์ค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เรสซิเดนซ์ จำกัด</w:t>
            </w:r>
          </w:p>
        </w:tc>
      </w:tr>
      <w:tr w:rsidR="000C45B4" w:rsidRPr="008D0DEC" w14:paraId="7A6F93DC" w14:textId="77777777" w:rsidTr="009B115C">
        <w:trPr>
          <w:cantSplit/>
          <w:trHeight w:val="184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E59885F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BD1A54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4BFD132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DC92AA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975368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BADE25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E9153F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E0E9A1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เหมราช รีท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แมน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t xml:space="preserve"> 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เนจเม้น จำกัด</w:t>
            </w:r>
          </w:p>
        </w:tc>
      </w:tr>
      <w:tr w:rsidR="000C45B4" w:rsidRPr="008D0DEC" w14:paraId="2C2026EC" w14:textId="77777777" w:rsidTr="003308F4">
        <w:trPr>
          <w:cantSplit/>
          <w:trHeight w:val="274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5885EFA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BB060A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877E917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B35E0B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CFA794B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BD757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50D4B5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FD151E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H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International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(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SG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)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Co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.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, Ltd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.</w:t>
            </w:r>
          </w:p>
        </w:tc>
      </w:tr>
      <w:tr w:rsidR="000C45B4" w:rsidRPr="008D0DEC" w14:paraId="6FDB1A7A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81EB7F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345714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D8258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E28E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3C4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A35A8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4626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4EAA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Hemaraj International Ltd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.</w:t>
            </w:r>
          </w:p>
        </w:tc>
      </w:tr>
      <w:tr w:rsidR="000C45B4" w:rsidRPr="008D0DEC" w14:paraId="45A04993" w14:textId="77777777" w:rsidTr="003308F4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93A64B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5F5B5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401F79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04635D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64AAB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F7318F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5226C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768385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โกลว์ เหมราช วินด์ จำกัด</w:t>
            </w:r>
          </w:p>
        </w:tc>
      </w:tr>
      <w:tr w:rsidR="000C45B4" w:rsidRPr="008D0DEC" w14:paraId="59A4EC2E" w14:textId="77777777" w:rsidTr="000C45B4">
        <w:trPr>
          <w:cantSplit/>
          <w:trHeight w:val="7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1337873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EA0AAC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4C41CFD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298CC1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7ADA27F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3CA6AC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D2C9E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98B6AE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เก็คโค่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–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วัน จำกัด</w:t>
            </w:r>
          </w:p>
        </w:tc>
      </w:tr>
      <w:tr w:rsidR="000C45B4" w:rsidRPr="008D0DEC" w14:paraId="6B773585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70578AE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7F3682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FEE8750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CC9F34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A870EA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A4CC1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6F360B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792B1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เอ็นแอลแอล จำกัด</w:t>
            </w:r>
          </w:p>
        </w:tc>
      </w:tr>
      <w:tr w:rsidR="000C45B4" w:rsidRPr="008D0DEC" w14:paraId="6F528D8A" w14:textId="77777777" w:rsidTr="009B115C">
        <w:trPr>
          <w:cantSplit/>
          <w:trHeight w:val="112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74D2E8B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6FF74D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51316C76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01AD257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0044DE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2CE816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D0800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CCD6A1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ห้วยเหาะไทย จำกัด</w:t>
            </w:r>
          </w:p>
        </w:tc>
      </w:tr>
      <w:tr w:rsidR="000C45B4" w:rsidRPr="008D0DEC" w14:paraId="55648EF8" w14:textId="77777777" w:rsidTr="009C6F9A">
        <w:trPr>
          <w:cantSplit/>
          <w:trHeight w:val="256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D0CEA08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37B1B5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4D47155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50CA17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09B5F6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A7879F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0AC81C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BC300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จำกัด</w:t>
            </w:r>
          </w:p>
        </w:tc>
      </w:tr>
      <w:tr w:rsidR="000C45B4" w:rsidRPr="008D0DEC" w14:paraId="72B04EC5" w14:textId="77777777" w:rsidTr="008D29D7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DCDB43C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7882A1B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DC40C26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512EC7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2056E5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6B76E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97B6CD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CA706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บี.กริม เพาเวอร์ (ดับบลิวเอชเอ)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0C45B4" w:rsidRPr="008D0DEC" w14:paraId="3BC5AFBF" w14:textId="77777777" w:rsidTr="008D29D7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0CAC13E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D64541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CFAFE32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3F6D06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EA6E6F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F8B914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0F23B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9A398" w14:textId="77777777" w:rsidR="000C45B4" w:rsidRPr="008D0DEC" w:rsidRDefault="000C45B4" w:rsidP="003308F4">
            <w:pPr>
              <w:ind w:left="33" w:right="-72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คอร์ปอเรชั่น (ฮ่องกง) จำกัด</w:t>
            </w:r>
          </w:p>
        </w:tc>
      </w:tr>
      <w:tr w:rsidR="000C45B4" w:rsidRPr="008D0DEC" w14:paraId="2D53A7E3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9F40EB3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2E4BA7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BD29ECD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A231F6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079634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E35E7C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AC88E5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0CBA4B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ดับบลิวเอชเอ (อินเตอร์เนชั่นแนล) จำกัด</w:t>
            </w:r>
          </w:p>
        </w:tc>
      </w:tr>
      <w:tr w:rsidR="000C45B4" w:rsidRPr="008D0DEC" w14:paraId="3426ECF8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5C84BB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5CEEE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45B5DC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5E9DA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1E1C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EB920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0DECF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09167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เคพีเอ็น อะไลแอนซ์ จำกัด</w:t>
            </w:r>
          </w:p>
        </w:tc>
      </w:tr>
      <w:tr w:rsidR="000C45B4" w:rsidRPr="008D0DEC" w14:paraId="613AB806" w14:textId="77777777" w:rsidTr="003308F4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5DA3AF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5D564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C2C1BF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8F96D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9FFB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F3A18A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8FC5A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460500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6A136538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4B2B505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6D7377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976AD7D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8EA5A2C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1920194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953826E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BF6C95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B579EE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549B37F0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51EF34F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F68C8A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1E5CBC3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7C6DAAC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2BFC25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190475E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0EDC54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27740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389741E0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1BDD4A4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A938B5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9557ACD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F54B70D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FFF70D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59909E0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1CB682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274CA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310FFC22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DC6F5B6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4CCF79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6437010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42EFAB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956184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26EE19B0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C29C4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BAF9DA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5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582C809A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D487952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06317E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497EB75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3309D6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2B125CB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A7BC799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520BB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5925B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1637AB20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E8217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E186A4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73D10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EE4F7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BCBCC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607BB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37ABB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8440E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0880092E" w14:textId="77777777" w:rsidTr="003308F4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AC9C86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DBFD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B531A9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3EEDB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32971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13DA3E3F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92ACE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03F10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72C3D6A7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2ECDE50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4196A2B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E0ADBEC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1A3C09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221FD16C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9B1E60A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D2E43F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B4430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3CE32495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E0EB01D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48734A7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1FBEEFF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90C57B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298E18B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4B562FE4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825C1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D347B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11CEB7DF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0FF300F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8E397A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E3E94CD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1DF44D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D614AD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2882012A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36BEC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FFF10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17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6355231A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2709212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3A08EE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19665D7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1CDDF1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1F55F0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D4BADA3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15075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887749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หลักทรัพย์เอเชีย เวลท์ จำกัด</w:t>
            </w:r>
          </w:p>
        </w:tc>
      </w:tr>
      <w:tr w:rsidR="000C45B4" w:rsidRPr="008D0DEC" w14:paraId="01A38B36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43098C0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6760E4B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B3296E6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ED3B04D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0A1F3D0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B754B8C" w14:textId="77777777" w:rsidR="000C45B4" w:rsidRPr="008D0DEC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E02C6E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52118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หลักทรัพย์จัดการกองทุน เอเชีย เวลท์ จำกัด</w:t>
            </w:r>
          </w:p>
        </w:tc>
      </w:tr>
      <w:tr w:rsidR="000C45B4" w:rsidRPr="008D0DEC" w14:paraId="1A1F9753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A2042E6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2B358C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562C7C0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99606A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B8B642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D8F152C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2C185F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FB0D5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เอเชีย เวลท์ โฮลดิ้ง จำกัด</w:t>
            </w:r>
          </w:p>
        </w:tc>
      </w:tr>
      <w:tr w:rsidR="000C45B4" w:rsidRPr="008D0DEC" w14:paraId="0B0A3F34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FD0A9E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8D237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684C9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711D2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79922D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BD15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2549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CEAE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0D362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แวร์เฮาส์เอเซีย อะไลแอนซ์ จำกัด</w:t>
            </w:r>
          </w:p>
        </w:tc>
      </w:tr>
      <w:tr w:rsidR="000C45B4" w:rsidRPr="008D0DEC" w14:paraId="499D4D74" w14:textId="77777777" w:rsidTr="003308F4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27773F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167F0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152DC1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890DA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DD462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4DA71B5" w14:textId="77777777" w:rsidR="000C45B4" w:rsidRPr="008D0DEC" w:rsidRDefault="000C45B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2546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491786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1869BD" w14:textId="77777777" w:rsidR="000C45B4" w:rsidRPr="008D0DEC" w:rsidRDefault="000C45B4" w:rsidP="000C45B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อะไลแอนซ์ จำกัด</w:t>
            </w:r>
          </w:p>
        </w:tc>
      </w:tr>
      <w:tr w:rsidR="000C45B4" w:rsidRPr="008D0DEC" w14:paraId="1875FE82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2B13428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32AB447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852E827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FA0EA4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2B484B8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F877568" w14:textId="77777777" w:rsidR="000C45B4" w:rsidRPr="008D0DEC" w:rsidRDefault="000C45B4" w:rsidP="003308F4">
            <w:pPr>
              <w:jc w:val="center"/>
              <w:rPr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2536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AFE30F" w14:textId="77777777" w:rsidR="000C45B4" w:rsidRPr="008D0DEC" w:rsidRDefault="000C45B4" w:rsidP="000C45B4">
            <w:pPr>
              <w:ind w:left="33"/>
              <w:rPr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A68CD8" w14:textId="77777777" w:rsidR="000C45B4" w:rsidRPr="008D0DEC" w:rsidRDefault="000C45B4" w:rsidP="000C45B4">
            <w:pPr>
              <w:ind w:left="33"/>
              <w:rPr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เอส แอนด์เจ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</w:tr>
      <w:tr w:rsidR="000C45B4" w:rsidRPr="008D0DEC" w14:paraId="7D42F52E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1B17202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F6F73B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1B72E24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B71F2D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D7D30A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56C0C372" w14:textId="77777777" w:rsidR="000C45B4" w:rsidRPr="008D0DEC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16D683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304138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ชลบุรี คลีน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เอ็นเนอร์ยี่ จำกัด</w:t>
            </w:r>
          </w:p>
        </w:tc>
      </w:tr>
      <w:tr w:rsidR="000C45B4" w:rsidRPr="008D0DEC" w14:paraId="23708269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CC4DEE0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7A6DFE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57E8D1BF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9C3800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C12644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89CECCD" w14:textId="77777777" w:rsidR="000C45B4" w:rsidRPr="008D0DEC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5508F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6060DC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ระยอง คลีน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เอ็นเนอร์ยี่ จำกัด</w:t>
            </w:r>
          </w:p>
        </w:tc>
      </w:tr>
      <w:tr w:rsidR="000C45B4" w:rsidRPr="008D0DEC" w14:paraId="4649BCD6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E47A93F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E34AB1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5940C43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BA732B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08508DA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155772D3" w14:textId="77777777" w:rsidR="000C45B4" w:rsidRPr="008D0DEC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DCC7BE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79B9D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เหมราช อินเตอร์เนชั่นแนล จำกัด</w:t>
            </w:r>
          </w:p>
        </w:tc>
      </w:tr>
      <w:tr w:rsidR="000C45B4" w:rsidRPr="008D0DEC" w14:paraId="52B2432B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5DE3FAD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A3D92D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736DE0D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EF18F6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4177E3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4510FD7" w14:textId="77777777" w:rsidR="000C45B4" w:rsidRPr="008D0DEC" w:rsidRDefault="000C45B4" w:rsidP="003308F4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D9967A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6EAB67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อีสเทิร์นซีบอร์ด คลีน เอ็นเนอร์ยี่ จำกัด</w:t>
            </w:r>
          </w:p>
        </w:tc>
      </w:tr>
      <w:tr w:rsidR="000C45B4" w:rsidRPr="008D0DEC" w14:paraId="08CA1D86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BC79DAB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3F862D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AF3C084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42D8AED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237936C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91F4A4E" w14:textId="77777777" w:rsidR="000C45B4" w:rsidRPr="008D0DEC" w:rsidRDefault="000C45B4" w:rsidP="003308F4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29BC1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E1A0D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ดับบลิวเอชเอ ไดวะ โลจิสติกส์ พร็อพเพอร์ตี้ จำกัด</w:t>
            </w:r>
          </w:p>
        </w:tc>
      </w:tr>
      <w:tr w:rsidR="000C45B4" w:rsidRPr="008D0DEC" w14:paraId="74912354" w14:textId="77777777" w:rsidTr="00AD0C45">
        <w:trPr>
          <w:cantSplit/>
          <w:trHeight w:val="409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CDB4504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2F3922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53ACAFF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B8A508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4405E9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14792032" w14:textId="77777777" w:rsidR="000C45B4" w:rsidRPr="008D0DEC" w:rsidRDefault="000C45B4" w:rsidP="003308F4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4DC22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DC025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0C45B4" w:rsidRPr="008D0DEC" w14:paraId="35FA44A0" w14:textId="77777777" w:rsidTr="00CE5DFC">
        <w:trPr>
          <w:cantSplit/>
          <w:trHeight w:val="501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055030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E2394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B10CF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80B6C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EFF6FD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2F877" w14:textId="77777777" w:rsidR="000C45B4" w:rsidRPr="008D0DEC" w:rsidRDefault="000C45B4" w:rsidP="003308F4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BBAE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6E2DF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6C0C86BA" w14:textId="77777777" w:rsidTr="003308F4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279021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D1324E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83BEE3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F0187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2A639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173AB57A" w14:textId="77777777" w:rsidR="000C45B4" w:rsidRPr="008D0DEC" w:rsidRDefault="000C45B4" w:rsidP="003308F4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50D034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02E49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5B0F0A4C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799701A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46E69E4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AE11E80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95C0A1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AFAE18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45A9D599" w14:textId="77777777" w:rsidR="000C45B4" w:rsidRPr="008D0DEC" w:rsidRDefault="000C45B4" w:rsidP="003308F4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743037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6A7B75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3FEDB81C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B0AFACB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F44413F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887DF56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F8FAABA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5957C2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42C8FB86" w14:textId="77777777" w:rsidR="000C45B4" w:rsidRPr="008D0DEC" w:rsidRDefault="000C45B4" w:rsidP="003308F4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61A39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08CEAD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จำกัด</w:t>
            </w:r>
          </w:p>
        </w:tc>
      </w:tr>
      <w:tr w:rsidR="000C45B4" w:rsidRPr="008D0DEC" w14:paraId="0EBDD552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DBCEE5A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410C6E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2ABDF24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69C43B7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3DEA2F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4F1DBAC3" w14:textId="77777777" w:rsidR="000C45B4" w:rsidRPr="008D0DEC" w:rsidRDefault="000C45B4" w:rsidP="003308F4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2A20E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5FDD6A" w14:textId="77777777" w:rsidR="000C45B4" w:rsidRPr="008D0DEC" w:rsidRDefault="000C45B4" w:rsidP="000C45B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7CBDE8B7" w14:textId="77777777" w:rsidTr="000C4C17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3AD6BE7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F1150D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6570C5D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48237D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02A4BD6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501BAEF" w14:textId="77777777" w:rsidR="000C45B4" w:rsidRPr="008D0DEC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6D1900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64EBFC" w14:textId="77777777" w:rsidR="000C45B4" w:rsidRPr="008D0DEC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72E504AE" w14:textId="77777777" w:rsidTr="000C4C17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C95A596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3FE3958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AEAB43E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9118F1B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1ABDDD2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969810F" w14:textId="77777777" w:rsidR="000C45B4" w:rsidRPr="008D0DEC" w:rsidDel="003D2035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8BFAB" w14:textId="77777777" w:rsidR="000C45B4" w:rsidRPr="008D0DEC" w:rsidDel="003D2035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DC4D6" w14:textId="77777777" w:rsidR="000C45B4" w:rsidRPr="008D0DEC" w:rsidDel="003D2035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เอ็นเนอร์ยี่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C45B4" w:rsidRPr="008D0DEC" w14:paraId="16A74E41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6F1773A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877DB31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920A896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4F06EC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6D61AD0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1ECF6DAA" w14:textId="77777777" w:rsidR="000C45B4" w:rsidRPr="008D0DEC" w:rsidDel="003D2035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ECCE8" w14:textId="77777777" w:rsidR="000C45B4" w:rsidRPr="008D0DEC" w:rsidDel="003D2035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F791F5" w14:textId="77777777" w:rsidR="000C45B4" w:rsidRPr="008D0DEC" w:rsidDel="003D2035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ดับบลิวเอชเอ เอ็มที จำหน่ายก๊าซธรรมชาติ จำกัด</w:t>
            </w:r>
          </w:p>
        </w:tc>
      </w:tr>
      <w:tr w:rsidR="000C45B4" w:rsidRPr="008D0DEC" w14:paraId="4B626D5A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71DCD2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312986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12CD39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57F1D9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6127B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F43D" w14:textId="77777777" w:rsidR="000C45B4" w:rsidRPr="008D0DEC" w:rsidDel="003D2035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9B63C" w14:textId="77777777" w:rsidR="000C45B4" w:rsidRPr="008D0DEC" w:rsidDel="003D2035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0C8C1" w14:textId="77777777" w:rsidR="000C45B4" w:rsidRPr="008D0DEC" w:rsidDel="003D2035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อีสเทิร์น ซีบอร์ด เอ็นจีดี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val="en-US" w:bidi="th-TH"/>
              </w:rPr>
              <w:t>จำกัด</w:t>
            </w:r>
          </w:p>
        </w:tc>
      </w:tr>
      <w:tr w:rsidR="000C45B4" w:rsidRPr="008D0DEC" w14:paraId="54148103" w14:textId="77777777" w:rsidTr="003308F4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09FC5A" w14:textId="77777777" w:rsidR="000C45B4" w:rsidRPr="008D0DEC" w:rsidRDefault="000C45B4" w:rsidP="000C45B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22B655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B97FBF" w14:textId="77777777" w:rsidR="000C45B4" w:rsidRPr="008D0DEC" w:rsidRDefault="000C45B4" w:rsidP="000C45B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6683F3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E0D8A4" w14:textId="77777777" w:rsidR="000C45B4" w:rsidRPr="008D0DEC" w:rsidRDefault="000C45B4" w:rsidP="000C45B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8E403D7" w14:textId="77777777" w:rsidR="000C45B4" w:rsidRPr="008D0DEC" w:rsidDel="003D2035" w:rsidRDefault="000C45B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4170A" w14:textId="77777777" w:rsidR="000C45B4" w:rsidRPr="008D0DEC" w:rsidDel="003D2035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A49C7E" w14:textId="77777777" w:rsidR="000C45B4" w:rsidRPr="008D0DEC" w:rsidDel="003D2035" w:rsidRDefault="000C45B4" w:rsidP="000C45B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อีสเทิร์น ซีบอร์ด เอ็นจีดี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val="en-US" w:bidi="th-TH"/>
              </w:rPr>
              <w:t>จำกัด</w:t>
            </w:r>
          </w:p>
        </w:tc>
      </w:tr>
      <w:tr w:rsidR="00CE5DFC" w:rsidRPr="008D0DEC" w14:paraId="50628343" w14:textId="77777777" w:rsidTr="004F0E28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A637DE" w14:textId="77777777" w:rsidR="00CE5DFC" w:rsidRPr="008D0DEC" w:rsidRDefault="00CE5DFC" w:rsidP="003308F4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นางสาวจรีพร จารุกรสกุล</w:t>
            </w:r>
          </w:p>
          <w:p w14:paraId="50BA0914" w14:textId="77777777" w:rsidR="00CE5DFC" w:rsidRPr="008D0DEC" w:rsidRDefault="00CE5DFC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FB1E68" w14:textId="47EAA5A1" w:rsidR="00CE5DFC" w:rsidRPr="008D0DEC" w:rsidRDefault="0021276A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BCA42F7" w14:textId="77777777" w:rsidR="00CE5DFC" w:rsidRPr="008D0DEC" w:rsidRDefault="00CE5DFC" w:rsidP="00BC1245">
            <w:pPr>
              <w:pStyle w:val="CellBody"/>
              <w:numPr>
                <w:ilvl w:val="0"/>
                <w:numId w:val="73"/>
              </w:numPr>
              <w:tabs>
                <w:tab w:val="left" w:pos="318"/>
              </w:tabs>
              <w:ind w:left="318" w:hanging="259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วิทยาศาสตร์บัณฑิตคณะสาธารณสุขศาสตร์ สาขาสิ่งแวดล้อม มหาวิทยาลัยมหิดล</w:t>
            </w:r>
          </w:p>
          <w:p w14:paraId="5977C6A2" w14:textId="77777777" w:rsidR="00CE5DFC" w:rsidRPr="008D0DEC" w:rsidRDefault="00CE5DFC" w:rsidP="00BC1245">
            <w:pPr>
              <w:pStyle w:val="CellBody"/>
              <w:numPr>
                <w:ilvl w:val="0"/>
                <w:numId w:val="73"/>
              </w:numPr>
              <w:tabs>
                <w:tab w:val="left" w:pos="318"/>
                <w:tab w:val="left" w:pos="360"/>
              </w:tabs>
              <w:ind w:left="318" w:hanging="259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บริหารธุรกิจมหาบัณฑิต การตลาด ภาคอังกฤษ มหาวิทยาลัยกรุงเทพ</w:t>
            </w:r>
          </w:p>
          <w:p w14:paraId="630C2AF0" w14:textId="77777777" w:rsidR="00CE5DFC" w:rsidRPr="008D0DEC" w:rsidRDefault="00CE5DFC" w:rsidP="00BC1245">
            <w:pPr>
              <w:pStyle w:val="CellBody"/>
              <w:numPr>
                <w:ilvl w:val="0"/>
                <w:numId w:val="73"/>
              </w:numPr>
              <w:tabs>
                <w:tab w:val="left" w:pos="318"/>
                <w:tab w:val="left" w:pos="360"/>
              </w:tabs>
              <w:ind w:left="318" w:hanging="259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ปริญญาศิลปศาสตร์ดุษฎีบัณฑิตกิตติมศักดิ์ สาขาวิชาการจัดการโลจิสติกส์และซัพพลายเชน มหาวิทยาลัยคริสเตียน</w:t>
            </w:r>
          </w:p>
          <w:p w14:paraId="64D81D37" w14:textId="77777777" w:rsidR="00CE5DFC" w:rsidRPr="008D0DEC" w:rsidRDefault="00CE5DFC" w:rsidP="00BC1245">
            <w:pPr>
              <w:pStyle w:val="CellBody"/>
              <w:numPr>
                <w:ilvl w:val="0"/>
                <w:numId w:val="81"/>
              </w:numPr>
              <w:tabs>
                <w:tab w:val="left" w:pos="318"/>
              </w:tabs>
              <w:ind w:left="318" w:hanging="259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หลักสูตรผู้บริหารระดับสูงด้านวิทยาการพลังงาน 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สถาบันวิทยาการพลังงาน </w:t>
            </w:r>
          </w:p>
          <w:p w14:paraId="51E5B3A0" w14:textId="77777777" w:rsidR="00CE5DFC" w:rsidRPr="008D0DEC" w:rsidRDefault="00CE5DFC" w:rsidP="00BC1245">
            <w:pPr>
              <w:pStyle w:val="CellBody"/>
              <w:numPr>
                <w:ilvl w:val="0"/>
                <w:numId w:val="81"/>
              </w:numPr>
              <w:tabs>
                <w:tab w:val="left" w:pos="318"/>
              </w:tabs>
              <w:ind w:left="318" w:hanging="259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D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irector 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Accreditation Program</w:t>
            </w:r>
            <w:r w:rsidR="00BA5829" w:rsidRPr="008D0DEC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</w:t>
            </w:r>
            <w:r w:rsidR="00BA5829" w:rsidRPr="008D0DEC">
              <w:rPr>
                <w:rFonts w:ascii="Cordia New" w:hAnsi="Cordia New"/>
                <w:sz w:val="24"/>
                <w:szCs w:val="24"/>
                <w:lang w:bidi="th-TH"/>
              </w:rPr>
              <w:t>(DAP)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รุ่น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94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สมาคมส่งเสริมสถาบันกรรมการบริษัทไทย 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28E97F" w14:textId="5A7FF9E5" w:rsidR="00CE5DFC" w:rsidRPr="008D0DEC" w:rsidRDefault="00457541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0.017</w:t>
            </w:r>
          </w:p>
        </w:tc>
        <w:tc>
          <w:tcPr>
            <w:tcW w:w="142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92AE50" w14:textId="0318BAF7" w:rsidR="00CE5DFC" w:rsidRPr="008D0DEC" w:rsidRDefault="00C803BE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361298" w14:textId="77777777" w:rsidR="00CE5DFC" w:rsidRPr="008D0DEC" w:rsidRDefault="00CE5DFC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7441C4" w14:textId="77777777" w:rsidR="00CE5DFC" w:rsidRPr="008D0DEC" w:rsidRDefault="00CE5DFC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รองประธานกรรมการ /รองประธานกรรมการบริหาร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BA915" w14:textId="77777777" w:rsidR="00CE5DFC" w:rsidRPr="008D0DEC" w:rsidRDefault="00CE5DFC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ดับบลิวเอชเอ ยูทิลิตี้ แอนด์ พาวเวอร์ จำกัด (มหาชน)</w:t>
            </w:r>
          </w:p>
        </w:tc>
      </w:tr>
      <w:tr w:rsidR="00CE5DFC" w:rsidRPr="008D0DEC" w14:paraId="754450BB" w14:textId="77777777" w:rsidTr="004F0E2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E528C43" w14:textId="77777777" w:rsidR="00CE5DFC" w:rsidRPr="008D0DEC" w:rsidRDefault="00CE5DFC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6FDBC7E5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vMerge/>
            <w:shd w:val="clear" w:color="auto" w:fill="auto"/>
          </w:tcPr>
          <w:p w14:paraId="5D908936" w14:textId="77777777" w:rsidR="00CE5DFC" w:rsidRPr="008D0DEC" w:rsidRDefault="00CE5DFC" w:rsidP="00BC1245">
            <w:pPr>
              <w:pStyle w:val="CellBody"/>
              <w:numPr>
                <w:ilvl w:val="0"/>
                <w:numId w:val="81"/>
              </w:numPr>
              <w:tabs>
                <w:tab w:val="left" w:pos="318"/>
              </w:tabs>
              <w:ind w:left="318" w:hanging="259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CECC18D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1C9E508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964678E" w14:textId="77777777" w:rsidR="00CE5DFC" w:rsidRPr="008D0DEC" w:rsidRDefault="00CE5DFC" w:rsidP="003308F4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  <w:p w14:paraId="4BE591F8" w14:textId="77777777" w:rsidR="00CE5DFC" w:rsidRPr="008D0DEC" w:rsidRDefault="00CE5DFC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1DB9B3" w14:textId="77777777" w:rsidR="00CE5DFC" w:rsidRPr="008D0DEC" w:rsidRDefault="00CE5DFC" w:rsidP="00B26724">
            <w:pPr>
              <w:ind w:left="33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รองประธานกรรมการ /รองประธานกรรมการบริหาร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9E35E" w14:textId="77777777" w:rsidR="00CE5DFC" w:rsidRPr="008D0DEC" w:rsidRDefault="00CE5DFC" w:rsidP="00CE5DFC">
            <w:pPr>
              <w:ind w:left="33"/>
              <w:rPr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  <w:t>คอร์ปอเรชั่น จำกัด (มหาชน)</w:t>
            </w:r>
          </w:p>
        </w:tc>
      </w:tr>
      <w:tr w:rsidR="00CE5DFC" w:rsidRPr="008D0DEC" w14:paraId="2186F517" w14:textId="77777777" w:rsidTr="004F0E2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8DA0FFE" w14:textId="77777777" w:rsidR="00CE5DFC" w:rsidRPr="008D0DEC" w:rsidRDefault="00CE5DFC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0A45911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vMerge/>
            <w:shd w:val="clear" w:color="auto" w:fill="auto"/>
          </w:tcPr>
          <w:p w14:paraId="7BF9BA30" w14:textId="77777777" w:rsidR="00CE5DFC" w:rsidRPr="008D0DEC" w:rsidRDefault="00CE5DFC" w:rsidP="00BC1245">
            <w:pPr>
              <w:pStyle w:val="CellBody"/>
              <w:numPr>
                <w:ilvl w:val="0"/>
                <w:numId w:val="81"/>
              </w:numPr>
              <w:tabs>
                <w:tab w:val="left" w:pos="318"/>
              </w:tabs>
              <w:ind w:left="318" w:hanging="259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668BB8C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AEFCA4A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C307052" w14:textId="77777777" w:rsidR="00CE5DFC" w:rsidRPr="008D0DEC" w:rsidRDefault="00CE5DFC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51C1F2" w14:textId="77777777" w:rsidR="00CE5DFC" w:rsidRPr="008D0DEC" w:rsidRDefault="00CE5DFC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ประธานเจ้าหน้าที่บริหารกลุ่มบริษัท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A37AF" w14:textId="77777777" w:rsidR="00CE5DFC" w:rsidRPr="008D0DEC" w:rsidRDefault="00CE5DFC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  <w:t>คอร์ปอเรชั่น จำกัด (มหาชน)</w:t>
            </w:r>
          </w:p>
        </w:tc>
      </w:tr>
      <w:tr w:rsidR="00CE5DFC" w:rsidRPr="008D0DEC" w14:paraId="2B419125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17535E4" w14:textId="77777777" w:rsidR="00CE5DFC" w:rsidRPr="008D0DEC" w:rsidRDefault="00CE5DFC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8A1510F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vMerge/>
            <w:tcBorders>
              <w:bottom w:val="nil"/>
            </w:tcBorders>
            <w:shd w:val="clear" w:color="auto" w:fill="auto"/>
          </w:tcPr>
          <w:p w14:paraId="7FAF6F22" w14:textId="77777777" w:rsidR="00CE5DFC" w:rsidRPr="008D0DEC" w:rsidRDefault="00CE5DFC" w:rsidP="00BC1245">
            <w:pPr>
              <w:pStyle w:val="CellBody"/>
              <w:numPr>
                <w:ilvl w:val="0"/>
                <w:numId w:val="81"/>
              </w:numPr>
              <w:tabs>
                <w:tab w:val="left" w:pos="318"/>
              </w:tabs>
              <w:ind w:left="318" w:hanging="259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8475E85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501CED6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2168BC43" w14:textId="77777777" w:rsidR="00CE5DFC" w:rsidRPr="008D0DEC" w:rsidRDefault="00CE5DFC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0B2BFC" w14:textId="77777777" w:rsidR="00CE5DFC" w:rsidRPr="008D0DEC" w:rsidRDefault="00CE5DFC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กรรมการผู้อำนวยการ และ รักษาการผู้อำนวยการฝ่ายพัฒนาโครงการ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A32DA0" w14:textId="77777777" w:rsidR="00CE5DFC" w:rsidRPr="008D0DEC" w:rsidRDefault="00CE5DFC" w:rsidP="00B2672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  <w:t>คอร์ปอเรชั่น จำกัด (มหาชน)</w:t>
            </w:r>
          </w:p>
          <w:p w14:paraId="741A2D1C" w14:textId="77777777" w:rsidR="00CE5DFC" w:rsidRPr="008D0DEC" w:rsidRDefault="00CE5DFC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</w:p>
        </w:tc>
      </w:tr>
      <w:tr w:rsidR="00CE5DFC" w:rsidRPr="008D0DEC" w14:paraId="42A9B6F0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A0998" w14:textId="77777777" w:rsidR="00CE5DFC" w:rsidRPr="008D0DEC" w:rsidRDefault="00CE5DFC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FEB4D5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6C1417" w14:textId="77777777" w:rsidR="00CE5DFC" w:rsidRPr="008D0DEC" w:rsidRDefault="00CE5DFC" w:rsidP="00BC1245">
            <w:pPr>
              <w:pStyle w:val="CellBody"/>
              <w:numPr>
                <w:ilvl w:val="0"/>
                <w:numId w:val="81"/>
              </w:numPr>
              <w:tabs>
                <w:tab w:val="left" w:pos="318"/>
              </w:tabs>
              <w:ind w:left="318" w:hanging="259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4B7F7C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669CAC" w14:textId="77777777" w:rsidR="00CE5DFC" w:rsidRPr="008D0DEC" w:rsidRDefault="00CE5DFC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57084" w14:textId="77777777" w:rsidR="00CE5DFC" w:rsidRPr="008D0DEC" w:rsidRDefault="00CE5DFC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A3F82" w14:textId="77777777" w:rsidR="00CE5DFC" w:rsidRPr="008D0DEC" w:rsidRDefault="00CE5DFC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349F9" w14:textId="77777777" w:rsidR="00CE5DFC" w:rsidRPr="008D0DEC" w:rsidRDefault="00CE5DFC" w:rsidP="00B26724">
            <w:pPr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  <w:t>โฮลดิ้ง จำกัด</w:t>
            </w:r>
          </w:p>
        </w:tc>
      </w:tr>
      <w:tr w:rsidR="00B26724" w:rsidRPr="008D0DEC" w14:paraId="202BEF2C" w14:textId="77777777" w:rsidTr="00CE5DFC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DBFB18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C7C6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7CFCC5" w14:textId="77777777" w:rsidR="00B26724" w:rsidRPr="008D0DEC" w:rsidRDefault="00B26724" w:rsidP="00BC1245">
            <w:pPr>
              <w:pStyle w:val="CellBody"/>
              <w:numPr>
                <w:ilvl w:val="0"/>
                <w:numId w:val="81"/>
              </w:numPr>
              <w:tabs>
                <w:tab w:val="left" w:pos="318"/>
              </w:tabs>
              <w:ind w:left="318" w:hanging="259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หลักสูตรผู้บริหารกระบวนการยุติธรรมระดับสูงวิทยาลัยการยุติธรรม 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20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สำนักงานศาลยุติธรรม 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F9CF6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95B6D1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993766C" w14:textId="77777777" w:rsidR="00B26724" w:rsidRPr="008D0DEC" w:rsidRDefault="00B2672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32E8DF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1C9278" w14:textId="77777777" w:rsidR="00B26724" w:rsidRPr="008D0DEC" w:rsidRDefault="00B26724" w:rsidP="00B26724">
            <w:pPr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เซ็นทรัล ดับบลิวเอชเอ อะไลแอนซ์จำกัด</w:t>
            </w:r>
          </w:p>
        </w:tc>
      </w:tr>
      <w:tr w:rsidR="00B26724" w:rsidRPr="008D0DEC" w14:paraId="3E8CD174" w14:textId="77777777" w:rsidTr="00B2672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0831BD6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0CFCB11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EAE1B59" w14:textId="77777777" w:rsidR="00B26724" w:rsidRPr="008D0DEC" w:rsidRDefault="00B26724" w:rsidP="00BC1245">
            <w:pPr>
              <w:pStyle w:val="CellBody"/>
              <w:numPr>
                <w:ilvl w:val="0"/>
                <w:numId w:val="81"/>
              </w:numPr>
              <w:tabs>
                <w:tab w:val="left" w:pos="318"/>
              </w:tabs>
              <w:ind w:left="318" w:hanging="259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หลักสูตรผู้บริหารระดับสูง รุ่น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18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สถาบันวิทยาลัยการตลาดทุน 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85C0CD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E64351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7556AA85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8D89C5E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48F372ED" w14:textId="77777777" w:rsidR="00B26724" w:rsidRPr="008D0DEC" w:rsidRDefault="00B26724" w:rsidP="00B26724">
            <w:pPr>
              <w:ind w:left="151" w:hanging="15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PT WHA International Indonesia</w:t>
            </w:r>
          </w:p>
        </w:tc>
      </w:tr>
      <w:tr w:rsidR="00B26724" w:rsidRPr="008D0DEC" w14:paraId="5D532825" w14:textId="77777777" w:rsidTr="00B2672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B4C2370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2F8406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8CC6D0A" w14:textId="77777777" w:rsidR="00B26724" w:rsidRPr="008D0DEC" w:rsidRDefault="00B26724" w:rsidP="00BC1245">
            <w:pPr>
              <w:pStyle w:val="CellBody"/>
              <w:numPr>
                <w:ilvl w:val="0"/>
                <w:numId w:val="81"/>
              </w:numPr>
              <w:tabs>
                <w:tab w:val="left" w:pos="318"/>
              </w:tabs>
              <w:ind w:left="318" w:hanging="259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>D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irector 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Certification Program </w:t>
            </w:r>
            <w:r w:rsidR="00BA5829"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(DCP)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รุ่น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210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สมาคมส่งเสริมสถาบันกรรมการ</w:t>
            </w:r>
            <w:r w:rsidR="00BA5829" w:rsidRPr="008D0DEC">
              <w:rPr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บริษัทไทย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57FF193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8635F2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47474C31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2BD88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DDA0E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เวนเจอร์โฮลดิ้ง จำกัด</w:t>
            </w:r>
          </w:p>
        </w:tc>
      </w:tr>
      <w:tr w:rsidR="00B26724" w:rsidRPr="008D0DEC" w14:paraId="307E6CD8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A380435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2064D41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6CE94F3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E34FC0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1B66D64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E8F7A09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49638B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7C8EC8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ดับบลิวเอชเอ อินโฟนิท โฮลดิ้ง จำกัด</w:t>
            </w:r>
          </w:p>
        </w:tc>
      </w:tr>
      <w:tr w:rsidR="00B26724" w:rsidRPr="008D0DEC" w14:paraId="2878E1F5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D225A4E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9EF594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5E3FA9EA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B6662A7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1E3890B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10D45D0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BF5BB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รองประธานกรรมการ /รองประธานกรรมการบริหาร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4EF77B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เหมราชพัฒนาที่ดิน จำกัด (มหาชน)</w:t>
            </w:r>
          </w:p>
        </w:tc>
      </w:tr>
      <w:tr w:rsidR="00B26724" w:rsidRPr="008D0DEC" w14:paraId="1A2F3204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081374A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832F01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530A262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5D233CA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C1989F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2ACEFB23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8533EC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5C624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เหมราช อีสเทิร์น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ซีบอร์ด อินดัสเตรียลเอสเตท จำกัด</w:t>
            </w:r>
          </w:p>
        </w:tc>
      </w:tr>
      <w:tr w:rsidR="00B26724" w:rsidRPr="008D0DEC" w14:paraId="718E1BBF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9E7C40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1170F4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701FB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83BCA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E8E434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765B2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55075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5678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อีสเทิร์น ซีบอร์ด อินดัสเตรียล เอสเตท (ระยอง) จำกัด</w:t>
            </w:r>
          </w:p>
        </w:tc>
      </w:tr>
      <w:tr w:rsidR="00B26724" w:rsidRPr="008D0DEC" w14:paraId="6E7ECFB8" w14:textId="77777777" w:rsidTr="00CE5DFC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CB6CA3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13ABF7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8FB39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8A810A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5337A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271496CE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EA1B40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244BDA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อีสเทิร์น อินดัส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เตรียลเอสเตท จำกัด</w:t>
            </w:r>
          </w:p>
        </w:tc>
      </w:tr>
      <w:tr w:rsidR="00B26724" w:rsidRPr="008D0DEC" w14:paraId="38E2C2F9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1F3CAC5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0B6A40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9BFB727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AE20A6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CB5732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80F43F6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EEF09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150EB9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เหมราช สระบุรี ที่ดินอุตสาหกรรม จำกัด</w:t>
            </w:r>
          </w:p>
        </w:tc>
      </w:tr>
      <w:tr w:rsidR="00B26724" w:rsidRPr="008D0DEC" w14:paraId="511D41D3" w14:textId="77777777" w:rsidTr="00B2672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E5E965B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DBB2156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EFAB8E2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3938B6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E568A1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8FD42C4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F736F0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0377F1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เหมราช อีสเทิร์น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ซีบอร์ด อินดัสเตรียลเอสเตท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3375D971" w14:textId="77777777" w:rsidTr="00B2672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A731D5B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D3A26DD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AF1E153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C5DFC5A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CA6E24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944D3D5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7F51C5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0BFAB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เหมราช ระยอง ที่ดินอุตสาหกรรม จำกัด</w:t>
            </w:r>
          </w:p>
        </w:tc>
      </w:tr>
      <w:tr w:rsidR="00B26724" w:rsidRPr="008D0DEC" w14:paraId="7005BAE1" w14:textId="77777777" w:rsidTr="009C6F9A">
        <w:trPr>
          <w:cantSplit/>
          <w:trHeight w:val="40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B23811E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C1D372A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7DA02DF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1AD233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A2BE424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0DC3503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EA8F35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8492EF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ระยอง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2012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52EE6270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6DF44B3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E5B3D5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D4D739E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F597101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5510FE7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1DBD0E9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EA32C3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AA64EA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วอเตอร์ จำกัด</w:t>
            </w:r>
          </w:p>
        </w:tc>
      </w:tr>
      <w:tr w:rsidR="00B26724" w:rsidRPr="008D0DEC" w14:paraId="02650E0D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E433F3A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4DD541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9EEA1F0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2C7298A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D91533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5B318A9E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9FA6FE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D61EB7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เอ็นเนอร์ยี่ จำกัด</w:t>
            </w:r>
          </w:p>
        </w:tc>
      </w:tr>
      <w:tr w:rsidR="00B26724" w:rsidRPr="008D0DEC" w14:paraId="55DF6811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9D8CBB5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D0BC76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7EEAE4A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AA112D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505D9B26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215EC1A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0F7F7C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9A69F4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เอช-คอนสตรัคชั่น แมนเนจเม้นท์ แอนด์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เอ็นจิเนียริ่ง จำกัด</w:t>
            </w:r>
          </w:p>
        </w:tc>
      </w:tr>
      <w:tr w:rsidR="00B26724" w:rsidRPr="008D0DEC" w14:paraId="3A468C7E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A83761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6170F6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37566C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B4AE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50F2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239F5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6453D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422E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อีสเทิร์น ไพพ์ไลน์ เซอร์วิสเซส จำกัด</w:t>
            </w:r>
          </w:p>
        </w:tc>
      </w:tr>
      <w:tr w:rsidR="00B26724" w:rsidRPr="008D0DEC" w14:paraId="06C82264" w14:textId="77777777" w:rsidTr="00CE5DFC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8896F0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1354D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EABC720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0307D7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50AE8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5C454358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3564ED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6DCFC2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อีสเทิร์นซีบอร์ด พร็อพเพอร์ตี้ แอนด์มารีน่า เซอร์วิสเซส จำกัด</w:t>
            </w:r>
          </w:p>
        </w:tc>
      </w:tr>
      <w:tr w:rsidR="00B26724" w:rsidRPr="008D0DEC" w14:paraId="6CDF5696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6DC12CC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3C9E5F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388F87E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8B1F4F4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0E0F262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637AD7C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076FE6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5C9C27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เดอะพาร์ค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เรสซิเดนซ์ จำกัด</w:t>
            </w:r>
          </w:p>
        </w:tc>
      </w:tr>
      <w:tr w:rsidR="00B26724" w:rsidRPr="008D0DEC" w14:paraId="61A60582" w14:textId="77777777" w:rsidTr="00B2672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F09B133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1DFE35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5217D70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0D5FCB1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C4BE553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26A95E85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9BE517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B075DA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H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International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(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SG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)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Co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.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, Ltd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.</w:t>
            </w:r>
          </w:p>
        </w:tc>
      </w:tr>
      <w:tr w:rsidR="00B26724" w:rsidRPr="008D0DEC" w14:paraId="3EE507BE" w14:textId="77777777" w:rsidTr="00B2672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92E39D9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D6E09B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177305B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486F777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8D052F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B0CAE0C" w14:textId="77777777" w:rsidR="00B26724" w:rsidRPr="008D0DEC" w:rsidRDefault="00B2672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7DB8B0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22DF7F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Hemaraj International Ltd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.</w:t>
            </w:r>
          </w:p>
        </w:tc>
      </w:tr>
      <w:tr w:rsidR="00B26724" w:rsidRPr="008D0DEC" w14:paraId="46B65200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366EC19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E7C606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48A7F9F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04EBF7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0813333D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3A14ED3" w14:textId="77777777" w:rsidR="00B26724" w:rsidRPr="008D0DEC" w:rsidRDefault="00B2672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59E02D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F9EAED" w14:textId="77777777" w:rsidR="00B26724" w:rsidRPr="008D0DEC" w:rsidRDefault="00B26724" w:rsidP="003308F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โกลว์ เหมราช วินด์ จำกัด</w:t>
            </w:r>
          </w:p>
        </w:tc>
      </w:tr>
      <w:tr w:rsidR="00B26724" w:rsidRPr="008D0DEC" w14:paraId="73C4DC2D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B74A3EA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4C120A6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00E5593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0F5B70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D7A699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C31C9F4" w14:textId="77777777" w:rsidR="00B26724" w:rsidRPr="008D0DEC" w:rsidRDefault="00B2672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1D7865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A0A41D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ห้วยเหาะไทย จำกัด</w:t>
            </w:r>
          </w:p>
        </w:tc>
      </w:tr>
      <w:tr w:rsidR="00B26724" w:rsidRPr="008D0DEC" w14:paraId="7E62CFA6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23F9D10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D794C4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16EFA21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97EBDB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E4228A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B1F119E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F3D103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6283F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3308F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คอร์ปอเรชั่น (ฮ่องกง) จำกัด</w:t>
            </w:r>
          </w:p>
        </w:tc>
      </w:tr>
      <w:tr w:rsidR="00B26724" w:rsidRPr="008D0DEC" w14:paraId="21D796EE" w14:textId="77777777" w:rsidTr="003308F4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C5208C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E5D7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4B0CA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8F1A5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13C3D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0CD72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6DBA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2DD9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ดับบลิวเอชเอ (อินเตอร์เนชั่นแนล) จำกัด</w:t>
            </w:r>
          </w:p>
        </w:tc>
      </w:tr>
      <w:tr w:rsidR="00B26724" w:rsidRPr="008D0DEC" w14:paraId="04B1180F" w14:textId="77777777" w:rsidTr="003308F4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C5EBAB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EEFCB3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614959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47D1D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4B1921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210FB48C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8E231E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621F2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เคพีเอ็น อะไลแอนซ์จำกัด</w:t>
            </w:r>
          </w:p>
        </w:tc>
      </w:tr>
      <w:tr w:rsidR="00B26724" w:rsidRPr="008D0DEC" w14:paraId="4C3E132B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8F4B472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EBB2757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CE14211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8B083F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6C40D2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A384F67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4B06E6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546F4A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0110A9F2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47235B0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C8244FB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C9D12D3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0E7E0A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AA127E6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43849139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C41C69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82C6C8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29059453" w14:textId="77777777" w:rsidTr="00B2672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75460BC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B0FF27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DD6F497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A72017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2AF56C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4BA0BF46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D6B612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13C1FA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2CAF8637" w14:textId="77777777" w:rsidTr="00B2672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617FB68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114BB04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3577A6B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E003F5A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A8B296D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7C10A40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B2EFF3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AC07AE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1C3574A9" w14:textId="77777777" w:rsidTr="0094251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4BCA3F3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3EA956B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972F22D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9C18D0D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14D0A5B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3932EB5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3B417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D0A421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5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46E00B5B" w14:textId="77777777" w:rsidTr="00942518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C935BC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F4BE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0D31D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FB75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4A0443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4EE4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93E6C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748D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36DFEE75" w14:textId="77777777" w:rsidTr="00942518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207C80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54F73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9BF196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8FD8B7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79BA6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21F1A830" w14:textId="77777777" w:rsidR="00B26724" w:rsidRPr="008D0DEC" w:rsidRDefault="00B26724" w:rsidP="003308F4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E02F1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53B8A8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5876FC35" w14:textId="77777777" w:rsidTr="0094251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7CBC7C9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6FBC363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278F822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5D3F883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FF169FD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B7C1C26" w14:textId="77777777" w:rsidR="00B26724" w:rsidRPr="008D0DEC" w:rsidRDefault="00B26724" w:rsidP="003308F4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50C6C8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E6AC91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1C5AA07F" w14:textId="77777777" w:rsidTr="0094251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7B66CAC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C73E02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46AC73A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F69E977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D2E5B9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67B7B5B" w14:textId="77777777" w:rsidR="00B26724" w:rsidRPr="008D0DEC" w:rsidRDefault="00B26724" w:rsidP="00942518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815F1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EAE1E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42718BA2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BCBFBAE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B83305B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2E2ED59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6B84473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2626D6C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B0B6D4F" w14:textId="77777777" w:rsidR="00B26724" w:rsidRPr="008D0DEC" w:rsidRDefault="00B26724" w:rsidP="00942518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6D4CAF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3BF60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7170E9B2" w14:textId="77777777" w:rsidTr="00B2672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906A3D0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EC733D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B1D5BD6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058DD36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0C2B2A8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F0A27B8" w14:textId="77777777" w:rsidR="00B26724" w:rsidRPr="008D0DEC" w:rsidRDefault="00B26724" w:rsidP="00942518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A2B906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A10CB2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17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76908D26" w14:textId="77777777" w:rsidTr="0094251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3C2341F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C5656D1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74D4354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A1CB83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2AD419DB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25F0B469" w14:textId="77777777" w:rsidR="00B26724" w:rsidRPr="008D0DEC" w:rsidRDefault="00B26724" w:rsidP="00942518">
            <w:pPr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45EF6C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FEBC73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หลักทรัพย์เอเชีย เวลท์ จำกัด</w:t>
            </w:r>
          </w:p>
        </w:tc>
      </w:tr>
      <w:tr w:rsidR="00B26724" w:rsidRPr="008D0DEC" w14:paraId="7E0AF5D9" w14:textId="77777777" w:rsidTr="00942518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83D0EF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F32A7B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1795D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89C5F7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7C851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E1CA" w14:textId="77777777" w:rsidR="00B26724" w:rsidRPr="008D0DEC" w:rsidRDefault="00B26724" w:rsidP="00942518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1A8AB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A15B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หลักทรัพย์จัดการกองทุน เอเชีย เวลท์ จำกัด</w:t>
            </w:r>
          </w:p>
        </w:tc>
      </w:tr>
      <w:tr w:rsidR="00B26724" w:rsidRPr="008D0DEC" w14:paraId="13809FD5" w14:textId="77777777" w:rsidTr="00942518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868537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B13A5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18E224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86F8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CC1A1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C10A73D" w14:textId="77777777" w:rsidR="00B26724" w:rsidRPr="008D0DEC" w:rsidRDefault="00B26724" w:rsidP="00942518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EC9750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75D532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เอเชีย เวลท์ โฮลดิ้ง จำกัด</w:t>
            </w:r>
          </w:p>
        </w:tc>
      </w:tr>
      <w:tr w:rsidR="00B26724" w:rsidRPr="008D0DEC" w14:paraId="614D8D93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880587D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7ECF906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BE35C7D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C60138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CDA267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08019552" w14:textId="77777777" w:rsidR="00B26724" w:rsidRPr="008D0DEC" w:rsidRDefault="00B26724" w:rsidP="00942518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2549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CA1D5E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D569ED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แวร์เฮาส์เอเซีย อะไลแอนซ์จำกัด</w:t>
            </w:r>
          </w:p>
        </w:tc>
      </w:tr>
      <w:tr w:rsidR="00B26724" w:rsidRPr="008D0DEC" w14:paraId="5026A6FB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73D307E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17A47CA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B20C728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3851AE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465FF4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7FE8408" w14:textId="77777777" w:rsidR="00B26724" w:rsidRPr="008D0DEC" w:rsidRDefault="00B26724" w:rsidP="00942518">
            <w:pPr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2549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C06D1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E4695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อะไลแอนซ์จำกัด</w:t>
            </w:r>
          </w:p>
        </w:tc>
      </w:tr>
      <w:tr w:rsidR="00B26724" w:rsidRPr="008D0DEC" w14:paraId="3A7226A8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5E0D7C0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DC1E88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3021541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1F6176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8ECE4D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3141A2C" w14:textId="77777777" w:rsidR="00B26724" w:rsidRPr="008D0DEC" w:rsidRDefault="00B26724" w:rsidP="00942518">
            <w:pPr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2536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3CCC73" w14:textId="77777777" w:rsidR="00B26724" w:rsidRPr="008D0DEC" w:rsidRDefault="00B26724" w:rsidP="00B26724">
            <w:pPr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7C0FAD" w14:textId="77777777" w:rsidR="00B26724" w:rsidRPr="008D0DEC" w:rsidRDefault="00B26724" w:rsidP="00B26724">
            <w:pPr>
              <w:ind w:left="33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เอส แอนด์เจ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โฮลดิ้ง จำกัด</w:t>
            </w:r>
          </w:p>
        </w:tc>
      </w:tr>
      <w:tr w:rsidR="00B26724" w:rsidRPr="008D0DEC" w14:paraId="52E688E6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841C775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E8DB7D6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DD24889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73587A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BA23AB4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49B30333" w14:textId="77777777" w:rsidR="00B26724" w:rsidRPr="008D0DEC" w:rsidRDefault="00B26724" w:rsidP="00942518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EA672" w14:textId="77777777" w:rsidR="00B26724" w:rsidRPr="008D0DEC" w:rsidRDefault="00B26724" w:rsidP="00B26724">
            <w:pPr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946B56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เจเนซิส ดาต้า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เซ็นเตอร์ จำกัด</w:t>
            </w:r>
          </w:p>
        </w:tc>
      </w:tr>
      <w:tr w:rsidR="00B26724" w:rsidRPr="008D0DEC" w14:paraId="29A09995" w14:textId="77777777" w:rsidTr="009C6F9A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11EC468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461B65A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39D7C2D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BB1B03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AC3624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649E7F08" w14:textId="77777777" w:rsidR="00B26724" w:rsidRPr="008D0DEC" w:rsidRDefault="00B26724" w:rsidP="00942518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7C410E" w14:textId="77777777" w:rsidR="00B26724" w:rsidRPr="008D0DEC" w:rsidRDefault="00B26724" w:rsidP="00B26724">
            <w:pPr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D8862F" w14:textId="77777777" w:rsidR="00B26724" w:rsidRPr="008D0DEC" w:rsidRDefault="00B26724" w:rsidP="00B2672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2518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เหมราช อินเตอร์เนชั่นแนล จำกัด</w:t>
            </w:r>
          </w:p>
        </w:tc>
      </w:tr>
      <w:tr w:rsidR="00B26724" w:rsidRPr="008D0DEC" w14:paraId="69B9173E" w14:textId="77777777" w:rsidTr="00B26724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130C12C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66F78D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D7CCC37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7B34594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381125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49A84ED8" w14:textId="77777777" w:rsidR="00B26724" w:rsidRPr="008D0DEC" w:rsidRDefault="00B26724" w:rsidP="00942518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E58EC2" w14:textId="77777777" w:rsidR="00B26724" w:rsidRPr="008D0DEC" w:rsidRDefault="00B26724" w:rsidP="00B26724">
            <w:pPr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A27D98" w14:textId="77777777" w:rsidR="00B26724" w:rsidRPr="008D0DEC" w:rsidRDefault="00B26724" w:rsidP="00B2672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ดับบลิวเอชเอ ไดวะ โลจิสติกส์ พร็อพเพอร์ตี้ จำกัด</w:t>
            </w:r>
          </w:p>
        </w:tc>
      </w:tr>
      <w:tr w:rsidR="00B26724" w:rsidRPr="008D0DEC" w14:paraId="31FBFFA7" w14:textId="77777777" w:rsidTr="00CE5DFC">
        <w:trPr>
          <w:cantSplit/>
          <w:trHeight w:val="429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CBD9C6E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127324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27C0B39F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6B7AED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FBAF393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21F3234" w14:textId="77777777" w:rsidR="00B26724" w:rsidRPr="008D0DEC" w:rsidRDefault="00B26724" w:rsidP="00942518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D5F2FF" w14:textId="77777777" w:rsidR="00B26724" w:rsidRPr="008D0DEC" w:rsidRDefault="00B26724" w:rsidP="00B26724">
            <w:pPr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D7EF15" w14:textId="77777777" w:rsidR="00B26724" w:rsidRPr="008D0DEC" w:rsidRDefault="00B26724" w:rsidP="00B2672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วีทีพี จำกัด</w:t>
            </w:r>
          </w:p>
        </w:tc>
      </w:tr>
      <w:tr w:rsidR="00B26724" w:rsidRPr="008D0DEC" w14:paraId="5FA7C789" w14:textId="77777777" w:rsidTr="00CE5DFC">
        <w:trPr>
          <w:cantSplit/>
          <w:trHeight w:val="374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8B696F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5890E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BD5FE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0D5694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BF356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138EB" w14:textId="77777777" w:rsidR="00B26724" w:rsidRPr="008D0DEC" w:rsidRDefault="00B26724" w:rsidP="00942518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14A30" w14:textId="77777777" w:rsidR="00B26724" w:rsidRPr="008D0DEC" w:rsidRDefault="00B26724" w:rsidP="00B26724">
            <w:pPr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803D5" w14:textId="77777777" w:rsidR="00B26724" w:rsidRPr="008D0DEC" w:rsidRDefault="00B26724" w:rsidP="00B2672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0732D062" w14:textId="77777777" w:rsidTr="00CE5DFC">
        <w:trPr>
          <w:cantSplit/>
          <w:trHeight w:val="466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9EC5B6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13A30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61D0BA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916E9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94BD2C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CE0BF08" w14:textId="77777777" w:rsidR="00B26724" w:rsidRPr="008D0DEC" w:rsidRDefault="00B26724" w:rsidP="00942518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0D60FD" w14:textId="77777777" w:rsidR="00B26724" w:rsidRPr="008D0DEC" w:rsidRDefault="00B26724" w:rsidP="00B26724">
            <w:pPr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E7D89" w14:textId="77777777" w:rsidR="00B26724" w:rsidRPr="008D0DEC" w:rsidRDefault="00B26724" w:rsidP="00B2672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65953762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370EA63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DDCA6F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4FD3042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031437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CF6373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CB15D60" w14:textId="77777777" w:rsidR="00B26724" w:rsidRPr="008D0DEC" w:rsidRDefault="00B26724" w:rsidP="00942518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7F36E" w14:textId="77777777" w:rsidR="00B26724" w:rsidRPr="008D0DEC" w:rsidRDefault="00B26724" w:rsidP="00B26724">
            <w:pPr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22AEB4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B26724" w:rsidRPr="008D0DEC" w14:paraId="14EEC6A9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87A9E84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32007B9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ED4E88B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8EA205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58E8C17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451D939" w14:textId="77777777" w:rsidR="00B26724" w:rsidRPr="008D0DEC" w:rsidRDefault="00B26724" w:rsidP="00942518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07635C" w14:textId="77777777" w:rsidR="00B26724" w:rsidRPr="008D0DEC" w:rsidRDefault="00B26724" w:rsidP="00B26724">
            <w:pPr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B7971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บี.กริม เพาเวอร์ (ดับบลิวเอชเอ)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B26724" w:rsidRPr="008D0DEC" w14:paraId="1A187490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7480D60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235D666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366EB536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02AAE4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06C0B6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1BFEE1DD" w14:textId="77777777" w:rsidR="00B26724" w:rsidRPr="008D0DEC" w:rsidRDefault="00B26724" w:rsidP="00942518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2B9488" w14:textId="77777777" w:rsidR="00B26724" w:rsidRPr="008D0DEC" w:rsidRDefault="00B26724" w:rsidP="00B26724">
            <w:pPr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EDF68E" w14:textId="77777777" w:rsidR="00B26724" w:rsidRPr="008D0DEC" w:rsidRDefault="00B26724" w:rsidP="00B2672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บีวี จำกัด</w:t>
            </w:r>
          </w:p>
        </w:tc>
      </w:tr>
      <w:tr w:rsidR="00B26724" w:rsidRPr="008D0DEC" w14:paraId="78B053D5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73C7D06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6951850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40D27354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49F352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AC8137B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8A0337E" w14:textId="77777777" w:rsidR="00B26724" w:rsidRPr="008D0DEC" w:rsidRDefault="00B26724" w:rsidP="00942518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E45280" w14:textId="77777777" w:rsidR="00B26724" w:rsidRPr="008D0DEC" w:rsidRDefault="00B26724" w:rsidP="00B26724">
            <w:pPr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3DB75E" w14:textId="77777777" w:rsidR="00B26724" w:rsidRPr="008D0DEC" w:rsidRDefault="00B26724" w:rsidP="00B26724">
            <w:pPr>
              <w:ind w:left="33"/>
              <w:rPr>
                <w:rStyle w:val="st1"/>
                <w:rFonts w:ascii="Cordia New" w:eastAsia="Browallia New" w:hAnsi="Cordia New"/>
                <w:sz w:val="24"/>
                <w:szCs w:val="24"/>
                <w:rtl/>
                <w:cs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เคเคเอส จำกัด</w:t>
            </w:r>
          </w:p>
        </w:tc>
      </w:tr>
      <w:tr w:rsidR="00B26724" w:rsidRPr="008D0DEC" w14:paraId="61F8ED3B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F8D058C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01A866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4A20BC3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27A9E71F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C1469B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62821D0" w14:textId="77777777" w:rsidR="00B26724" w:rsidRPr="008D0DEC" w:rsidRDefault="00B26724" w:rsidP="00942518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A61954" w14:textId="77777777" w:rsidR="00B26724" w:rsidRPr="008D0DEC" w:rsidRDefault="00B26724" w:rsidP="00B26724">
            <w:pPr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269398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947AA6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เอ็นเนอร์ยี่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26724" w:rsidRPr="008D0DEC" w14:paraId="654BA3B1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5B1E76C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3507DECB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9FAF34E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B54BDD7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D03DE62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18774A6B" w14:textId="77777777" w:rsidR="00B26724" w:rsidRPr="008D0DEC" w:rsidRDefault="00B26724" w:rsidP="00942518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EA53E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C6021B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ดับบลิวเอชเอ เอ็มที จำหน่ายก๊าซธรรมชาติ จำกัด</w:t>
            </w:r>
          </w:p>
        </w:tc>
      </w:tr>
      <w:tr w:rsidR="00B26724" w:rsidRPr="008D0DEC" w14:paraId="33C221FA" w14:textId="77777777" w:rsidTr="00CE5DFC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D3ADFF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C6CA4E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4BF4CA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FADD25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02C6B6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DE7BE" w14:textId="77777777" w:rsidR="00B26724" w:rsidRPr="008D0DEC" w:rsidRDefault="00B26724" w:rsidP="00942518">
            <w:pPr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043A2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F6F00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อีสเทิร์น ซีบอร์ด เอ็นจีดี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val="en-US" w:bidi="th-TH"/>
              </w:rPr>
              <w:t>จำกัด</w:t>
            </w:r>
          </w:p>
        </w:tc>
      </w:tr>
      <w:tr w:rsidR="00B26724" w:rsidRPr="008D0DEC" w14:paraId="4E1ECAD1" w14:textId="77777777" w:rsidTr="00CE5DFC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</w:tcBorders>
            <w:shd w:val="clear" w:color="auto" w:fill="auto"/>
          </w:tcPr>
          <w:p w14:paraId="399E3888" w14:textId="77777777" w:rsidR="00B26724" w:rsidRPr="008D0DEC" w:rsidRDefault="00B26724" w:rsidP="00B2672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</w:tcBorders>
            <w:shd w:val="clear" w:color="auto" w:fill="auto"/>
          </w:tcPr>
          <w:p w14:paraId="05EB828A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</w:p>
        </w:tc>
        <w:tc>
          <w:tcPr>
            <w:tcW w:w="3050" w:type="dxa"/>
            <w:tcBorders>
              <w:top w:val="single" w:sz="4" w:space="0" w:color="auto"/>
            </w:tcBorders>
            <w:shd w:val="clear" w:color="auto" w:fill="auto"/>
          </w:tcPr>
          <w:p w14:paraId="36FBA666" w14:textId="77777777" w:rsidR="00B26724" w:rsidRPr="008D0DEC" w:rsidRDefault="00B26724" w:rsidP="00B26724">
            <w:pPr>
              <w:pStyle w:val="CellBody"/>
              <w:tabs>
                <w:tab w:val="left" w:pos="360"/>
                <w:tab w:val="left" w:pos="720"/>
              </w:tabs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6F2B6EB8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</w:tcPr>
          <w:p w14:paraId="7043769C" w14:textId="77777777" w:rsidR="00B26724" w:rsidRPr="008D0DEC" w:rsidRDefault="00B26724" w:rsidP="00B26724">
            <w:pPr>
              <w:pStyle w:val="CellBody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A42EB" w14:textId="77777777" w:rsidR="00B26724" w:rsidRPr="008D0DEC" w:rsidRDefault="00B26724" w:rsidP="00942518">
            <w:pPr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2223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880B8" w14:textId="77777777" w:rsidR="00B26724" w:rsidRPr="008D0DEC" w:rsidRDefault="00B26724" w:rsidP="00B26724">
            <w:pPr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อีสเทิร์น ซีบอร์ด เอ็นจีดี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val="en-US" w:bidi="th-TH"/>
              </w:rPr>
              <w:t>จำกัด</w:t>
            </w:r>
          </w:p>
        </w:tc>
      </w:tr>
      <w:tr w:rsidR="00B26724" w:rsidRPr="008D0DEC" w14:paraId="7A31AFC8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E5781B4" w14:textId="77777777" w:rsidR="00B26724" w:rsidRPr="008D0DEC" w:rsidRDefault="00B2672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4E179EB2" w14:textId="77777777" w:rsidR="00B26724" w:rsidRPr="008D0DEC" w:rsidRDefault="00B2672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75E7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กลุ่มงานพาณิชย์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B2FF75D" w14:textId="163C4575" w:rsidR="00B26724" w:rsidRPr="008D0DEC" w:rsidRDefault="00B26724" w:rsidP="00B26724">
            <w:pPr>
              <w:pStyle w:val="CellBody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ข้อ </w:t>
            </w:r>
            <w:r w:rsidR="00A92F27">
              <w:rPr>
                <w:rFonts w:ascii="Cordia New" w:hAnsi="Cordia New"/>
                <w:sz w:val="24"/>
                <w:szCs w:val="24"/>
                <w:lang w:val="en-US" w:bidi="th-TH"/>
              </w:rPr>
              <w:t>12</w:t>
            </w:r>
          </w:p>
        </w:tc>
      </w:tr>
    </w:tbl>
    <w:p w14:paraId="5F317561" w14:textId="77777777" w:rsidR="007C0FD5" w:rsidRPr="008D0DEC" w:rsidRDefault="00B63CD3" w:rsidP="00795C4D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กรรมการหรือผู้บริหารที่บริษัทฯ แต่งตั้งให้ดำรงตำแหน่งกรรมการหรือผู้บริหารในบริษัทย่อย</w:t>
      </w:r>
    </w:p>
    <w:p w14:paraId="0770EF78" w14:textId="77777777" w:rsidR="007C0FD5" w:rsidRPr="008D0DEC" w:rsidRDefault="007C0FD5" w:rsidP="007C0FD5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129F9148" w14:textId="77777777" w:rsidR="007C0FD5" w:rsidRPr="008D0DEC" w:rsidRDefault="007C0FD5" w:rsidP="007C0FD5">
      <w:pPr>
        <w:pStyle w:val="Schedule2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 w:hint="cs"/>
          <w:sz w:val="28"/>
          <w:cs/>
          <w:lang w:bidi="th-TH"/>
        </w:rPr>
        <w:t>และ</w:t>
      </w:r>
      <w:r w:rsidRPr="008D0DEC">
        <w:rPr>
          <w:rFonts w:ascii="Cordia New" w:hAnsi="Cordia New"/>
          <w:sz w:val="28"/>
          <w:cs/>
          <w:lang w:bidi="th-TH"/>
        </w:rPr>
        <w:t>ผู้บริหารของบริษัท กัลฟ์ ทีเอส</w:t>
      </w:r>
      <w:r w:rsidR="00222254" w:rsidRPr="008D0DEC">
        <w:rPr>
          <w:rFonts w:ascii="Cordia New" w:hAnsi="Cordia New"/>
          <w:sz w:val="28"/>
          <w:lang w:val="en-US" w:bidi="th-TH"/>
        </w:rPr>
        <w:t>2</w:t>
      </w:r>
      <w:r w:rsidRPr="008D0DEC">
        <w:rPr>
          <w:rFonts w:ascii="Cordia New" w:hAnsi="Cordia New"/>
          <w:sz w:val="28"/>
          <w:cs/>
          <w:lang w:bidi="th-TH"/>
        </w:rPr>
        <w:t xml:space="preserve">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7C0FD5" w:rsidRPr="008D0DEC" w14:paraId="67245A0D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0E9543F6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0F5CEED1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7B426F1C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3EAD854D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21DFA5D4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1BE97B1A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7C0FD5" w:rsidRPr="008D0DEC" w14:paraId="0A89B51F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9F9B1B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0E5AB7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BAD45B" w14:textId="77777777" w:rsidR="007C0FD5" w:rsidRPr="008D0DEC" w:rsidRDefault="007C0FD5" w:rsidP="009C6F9A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71718A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1D83BD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0353C3E1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3F8E3687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4DCE9DD4" w14:textId="77777777" w:rsidR="007C0FD5" w:rsidRPr="008D0DEC" w:rsidRDefault="007C0FD5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7C0FD5" w:rsidRPr="008D0DEC" w14:paraId="76A25122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5FF61757" w14:textId="77777777" w:rsidR="007C0FD5" w:rsidRPr="008D0DEC" w:rsidRDefault="007C0FD5" w:rsidP="000A3B06">
            <w:pPr>
              <w:pStyle w:val="Table1"/>
              <w:numPr>
                <w:ilvl w:val="0"/>
                <w:numId w:val="52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7EEA3D78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  <w:p w14:paraId="7B450EC4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กรรมการผู้จัดการ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3545DE1" w14:textId="75146087" w:rsidR="007C0FD5" w:rsidRPr="008D0DEC" w:rsidRDefault="007C0FD5" w:rsidP="002C44D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2C44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92F27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7C0FD5" w:rsidRPr="008D0DEC" w14:paraId="6E7191E2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C0F81BB" w14:textId="77777777" w:rsidR="007C0FD5" w:rsidRPr="008D0DEC" w:rsidRDefault="007C0FD5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09F0D0DB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768926F0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C1006C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กลุ่มงานกิจการองค์กร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6A7CD09" w14:textId="62FD45FC" w:rsidR="007C0FD5" w:rsidRPr="008D0DEC" w:rsidRDefault="007C0FD5" w:rsidP="002C44D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2C44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92F27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7C0FD5" w:rsidRPr="008D0DEC" w14:paraId="323561C0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5F66D1C" w14:textId="77777777" w:rsidR="007C0FD5" w:rsidRPr="008D0DEC" w:rsidRDefault="007C0FD5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29C49521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7599D12D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C1006C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กลุ่มงานการเงินและบัญชี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8FAA269" w14:textId="461B4E7A" w:rsidR="007C0FD5" w:rsidRPr="008D0DEC" w:rsidRDefault="007C0FD5" w:rsidP="002C44D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2C44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92F27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7C0FD5" w:rsidRPr="008D0DEC" w14:paraId="74740913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4F3C0CA" w14:textId="77777777" w:rsidR="007C0FD5" w:rsidRPr="008D0DEC" w:rsidRDefault="007C0FD5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5637EE82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3AC5C4FF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ผู้ช่วยกรรมการผู้จัดการกลุ่มงานปฏิบัติงานและบำรุงรักษา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0234753" w14:textId="77777777" w:rsidR="007C0FD5" w:rsidRPr="008D0DEC" w:rsidRDefault="007C0FD5" w:rsidP="00A470E6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.</w:t>
            </w:r>
            <w:r w:rsidR="00A470E6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A470E6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7C0FD5" w:rsidRPr="008D0DEC" w14:paraId="26AC4A4A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228D1A83" w14:textId="77777777" w:rsidR="007C0FD5" w:rsidRPr="008D0DEC" w:rsidRDefault="007C0FD5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>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1A3EC9C4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5CF2430" w14:textId="77777777" w:rsidR="007C0FD5" w:rsidRPr="008D0DEC" w:rsidRDefault="007C0FD5" w:rsidP="00C1006C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C1006C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7C0FD5" w:rsidRPr="008D0DEC" w14:paraId="07BE9EAC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AAAAE4F" w14:textId="77777777" w:rsidR="007C0FD5" w:rsidRPr="008D0DEC" w:rsidRDefault="007C0FD5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นางสาวธีรตีพิศา เตวิชพศุตม์</w:t>
            </w:r>
            <w:r w:rsidR="00F56432" w:rsidRPr="008D0DEC">
              <w:rPr>
                <w:rFonts w:ascii="Cordia New" w:hAnsi="Cordia New"/>
                <w:sz w:val="24"/>
                <w:szCs w:val="24"/>
                <w:lang w:bidi="th-TH"/>
              </w:rPr>
              <w:t>*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</w:p>
          <w:p w14:paraId="40EDD3BB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EE08E43" w14:textId="77777777" w:rsidR="007C0FD5" w:rsidRPr="008D0DEC" w:rsidRDefault="007C0FD5" w:rsidP="00C1006C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อ้างถึงรายละเอียดของนางสาวธีรตีพิศา เตวิชพศุตม์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C1006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7C0FD5" w:rsidRPr="008D0DEC" w14:paraId="6550E55B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6D9E98D" w14:textId="77777777" w:rsidR="007C0FD5" w:rsidRPr="008D0DEC" w:rsidRDefault="007C0FD5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นายสมยศ อนันตประยูร</w:t>
            </w:r>
          </w:p>
          <w:p w14:paraId="372778A3" w14:textId="77777777" w:rsidR="007C0FD5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60E1A17C" w14:textId="5C2E9090" w:rsidR="00675F52" w:rsidRPr="008D0DEC" w:rsidRDefault="00675F52" w:rsidP="00675F52">
            <w:pPr>
              <w:pStyle w:val="Table1"/>
              <w:numPr>
                <w:ilvl w:val="0"/>
                <w:numId w:val="0"/>
              </w:numPr>
              <w:tabs>
                <w:tab w:val="left" w:pos="360"/>
                <w:tab w:val="left" w:pos="720"/>
              </w:tabs>
              <w:spacing w:after="40"/>
              <w:ind w:left="72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>
              <w:rPr>
                <w:rFonts w:ascii="Cordia New" w:hAnsi="Cordia New"/>
                <w:sz w:val="24"/>
                <w:szCs w:val="24"/>
                <w:lang w:bidi="th-TH"/>
              </w:rPr>
              <w:t>(</w:t>
            </w:r>
            <w:r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>ถึงแก่กรรม)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4AFCF507" w14:textId="77777777" w:rsidR="007C0FD5" w:rsidRPr="008D0DEC" w:rsidRDefault="007C0FD5" w:rsidP="007A24B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อ้างถึงรายละเอียดของนายสมยศ อนันตประยูร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7A24B2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</w:tr>
      <w:tr w:rsidR="007C0FD5" w:rsidRPr="008D0DEC" w14:paraId="7EC8AC7B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B7BCFC3" w14:textId="77777777" w:rsidR="007C0FD5" w:rsidRPr="008D0DEC" w:rsidRDefault="007C0FD5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นางสาวจรีพร จารุกรสกุล</w:t>
            </w:r>
          </w:p>
          <w:p w14:paraId="07DE67C6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A3FDB30" w14:textId="77777777" w:rsidR="007C0FD5" w:rsidRPr="008D0DEC" w:rsidRDefault="007C0FD5" w:rsidP="007A24B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อ้างถึงรายละเอียดของนางสาวจรีพร จารุกรสกุล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7A24B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7C0FD5" w:rsidRPr="008D0DEC" w14:paraId="2C1B2C7F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38DE830" w14:textId="77777777" w:rsidR="007C0FD5" w:rsidRPr="008D0DEC" w:rsidRDefault="007C0FD5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26115CDF" w14:textId="77777777" w:rsidR="007C0FD5" w:rsidRPr="008D0DEC" w:rsidRDefault="007C0FD5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F522D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</w:t>
            </w:r>
            <w:r w:rsidR="00F522DB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พาณิชย์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3248BFD" w14:textId="476F6329" w:rsidR="007C0FD5" w:rsidRPr="008D0DEC" w:rsidRDefault="007C0FD5" w:rsidP="007A24B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7A24B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92F27">
              <w:rPr>
                <w:rFonts w:ascii="Cordia New" w:hAnsi="Cordia New"/>
                <w:sz w:val="24"/>
                <w:szCs w:val="24"/>
                <w:lang w:val="en-US" w:bidi="th-TH"/>
              </w:rPr>
              <w:t>12</w:t>
            </w:r>
          </w:p>
        </w:tc>
      </w:tr>
    </w:tbl>
    <w:p w14:paraId="2986D7D6" w14:textId="77777777" w:rsidR="007C0FD5" w:rsidRPr="008D0DEC" w:rsidRDefault="007C0FD5" w:rsidP="007C0FD5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กรรมการหรือผู้บริหารที่บริษัทฯ แต่งตั้งให้ดำรงตำแหน่งกรรมการหรือผู้บริหารในบริษัทย่อย</w:t>
      </w:r>
    </w:p>
    <w:p w14:paraId="3512F31A" w14:textId="77777777" w:rsidR="007C0FD5" w:rsidRPr="008D0DEC" w:rsidRDefault="007C0FD5" w:rsidP="007C0FD5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3304F56D" w14:textId="77777777" w:rsidR="007C0FD5" w:rsidRPr="008D0DEC" w:rsidRDefault="007C0FD5" w:rsidP="007C0FD5">
      <w:pPr>
        <w:pStyle w:val="Schedule2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 w:hint="cs"/>
          <w:sz w:val="28"/>
          <w:cs/>
          <w:lang w:bidi="th-TH"/>
        </w:rPr>
        <w:t>และ</w:t>
      </w:r>
      <w:r w:rsidRPr="008D0DEC">
        <w:rPr>
          <w:rFonts w:ascii="Cordia New" w:hAnsi="Cordia New"/>
          <w:sz w:val="28"/>
          <w:cs/>
          <w:lang w:bidi="th-TH"/>
        </w:rPr>
        <w:t>ผู้บริหารของบริษัท กัลฟ์ ทีเอส</w:t>
      </w:r>
      <w:r w:rsidR="00001200" w:rsidRPr="008D0DEC">
        <w:rPr>
          <w:rFonts w:ascii="Cordia New" w:hAnsi="Cordia New"/>
          <w:sz w:val="28"/>
          <w:lang w:val="en-US" w:bidi="th-TH"/>
        </w:rPr>
        <w:t>1</w:t>
      </w:r>
      <w:r w:rsidRPr="008D0DEC">
        <w:rPr>
          <w:rFonts w:ascii="Cordia New" w:hAnsi="Cordia New"/>
          <w:sz w:val="28"/>
          <w:cs/>
          <w:lang w:bidi="th-TH"/>
        </w:rPr>
        <w:t xml:space="preserve">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450"/>
        <w:gridCol w:w="990"/>
        <w:gridCol w:w="2930"/>
        <w:gridCol w:w="1168"/>
        <w:gridCol w:w="1400"/>
        <w:gridCol w:w="1373"/>
        <w:gridCol w:w="1633"/>
        <w:gridCol w:w="1880"/>
      </w:tblGrid>
      <w:tr w:rsidR="00B8527A" w:rsidRPr="008D0DEC" w14:paraId="4F9010A0" w14:textId="77777777" w:rsidTr="00D50731">
        <w:trPr>
          <w:cantSplit/>
          <w:trHeight w:val="737"/>
          <w:tblHeader/>
        </w:trPr>
        <w:tc>
          <w:tcPr>
            <w:tcW w:w="2450" w:type="dxa"/>
            <w:vMerge w:val="restart"/>
            <w:shd w:val="clear" w:color="auto" w:fill="D9D9D9"/>
            <w:vAlign w:val="center"/>
          </w:tcPr>
          <w:p w14:paraId="60482D4A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990" w:type="dxa"/>
            <w:vMerge w:val="restart"/>
            <w:shd w:val="clear" w:color="auto" w:fill="D9D9D9"/>
            <w:vAlign w:val="center"/>
          </w:tcPr>
          <w:p w14:paraId="4BFE4FCA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2930" w:type="dxa"/>
            <w:vMerge w:val="restart"/>
            <w:shd w:val="clear" w:color="auto" w:fill="D9D9D9"/>
            <w:vAlign w:val="center"/>
          </w:tcPr>
          <w:p w14:paraId="7647E567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168" w:type="dxa"/>
            <w:vMerge w:val="restart"/>
            <w:shd w:val="clear" w:color="auto" w:fill="D9D9D9"/>
            <w:vAlign w:val="center"/>
          </w:tcPr>
          <w:p w14:paraId="3F388546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00" w:type="dxa"/>
            <w:vMerge w:val="restart"/>
            <w:shd w:val="clear" w:color="auto" w:fill="D9D9D9"/>
            <w:vAlign w:val="center"/>
          </w:tcPr>
          <w:p w14:paraId="765D94C9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4886" w:type="dxa"/>
            <w:gridSpan w:val="3"/>
            <w:shd w:val="clear" w:color="auto" w:fill="D9D9D9"/>
            <w:vAlign w:val="center"/>
          </w:tcPr>
          <w:p w14:paraId="7F21D25C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B8527A" w:rsidRPr="008D0DEC" w14:paraId="42BBA8CC" w14:textId="77777777" w:rsidTr="00D50731">
        <w:trPr>
          <w:cantSplit/>
          <w:trHeight w:val="737"/>
          <w:tblHeader/>
        </w:trPr>
        <w:tc>
          <w:tcPr>
            <w:tcW w:w="24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4DAB80B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5D369BE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293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8C7F82" w14:textId="77777777" w:rsidR="00B8527A" w:rsidRPr="008D0DEC" w:rsidRDefault="00B8527A" w:rsidP="009C6F9A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045DC4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0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8E033F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373" w:type="dxa"/>
            <w:shd w:val="clear" w:color="auto" w:fill="D9D9D9"/>
            <w:vAlign w:val="center"/>
          </w:tcPr>
          <w:p w14:paraId="401F2F99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633" w:type="dxa"/>
            <w:shd w:val="clear" w:color="auto" w:fill="D9D9D9"/>
            <w:vAlign w:val="center"/>
          </w:tcPr>
          <w:p w14:paraId="0771E4C4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880" w:type="dxa"/>
            <w:shd w:val="clear" w:color="auto" w:fill="D9D9D9"/>
            <w:vAlign w:val="center"/>
          </w:tcPr>
          <w:p w14:paraId="3761EC86" w14:textId="77777777" w:rsidR="00B8527A" w:rsidRPr="008D0DEC" w:rsidRDefault="00B8527A" w:rsidP="009C6F9A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B8527A" w:rsidRPr="008D0DEC" w14:paraId="20887B4A" w14:textId="77777777" w:rsidTr="00D50731">
        <w:trPr>
          <w:cantSplit/>
          <w:trHeight w:val="737"/>
        </w:trPr>
        <w:tc>
          <w:tcPr>
            <w:tcW w:w="2450" w:type="dxa"/>
            <w:shd w:val="clear" w:color="auto" w:fill="auto"/>
          </w:tcPr>
          <w:p w14:paraId="344764F7" w14:textId="77777777" w:rsidR="00B8527A" w:rsidRPr="008D0DEC" w:rsidRDefault="00B8527A" w:rsidP="000A3B06">
            <w:pPr>
              <w:pStyle w:val="Table1"/>
              <w:numPr>
                <w:ilvl w:val="0"/>
                <w:numId w:val="53"/>
              </w:numPr>
              <w:tabs>
                <w:tab w:val="clear" w:pos="680"/>
                <w:tab w:val="left" w:pos="247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*</w:t>
            </w:r>
          </w:p>
          <w:p w14:paraId="31F91CD1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  <w:p w14:paraId="3CD34389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กรรมการผู้จัดการ</w:t>
            </w:r>
          </w:p>
        </w:tc>
        <w:tc>
          <w:tcPr>
            <w:tcW w:w="11374" w:type="dxa"/>
            <w:gridSpan w:val="7"/>
            <w:shd w:val="clear" w:color="auto" w:fill="auto"/>
          </w:tcPr>
          <w:p w14:paraId="0FD2AECC" w14:textId="5BBFEC10" w:rsidR="00B8527A" w:rsidRPr="008D0DEC" w:rsidRDefault="00B8527A" w:rsidP="00782943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02699D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B8527A" w:rsidRPr="008D0DEC" w14:paraId="2AD37B53" w14:textId="77777777" w:rsidTr="00D50731">
        <w:trPr>
          <w:cantSplit/>
          <w:trHeight w:val="737"/>
        </w:trPr>
        <w:tc>
          <w:tcPr>
            <w:tcW w:w="2450" w:type="dxa"/>
            <w:shd w:val="clear" w:color="auto" w:fill="auto"/>
          </w:tcPr>
          <w:p w14:paraId="2EEE7BAF" w14:textId="77777777" w:rsidR="00B8527A" w:rsidRPr="008D0DEC" w:rsidRDefault="00B8527A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0E0BAC17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70D594B7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 กลุ่มงานกิจการองค์กร</w:t>
            </w:r>
          </w:p>
        </w:tc>
        <w:tc>
          <w:tcPr>
            <w:tcW w:w="11374" w:type="dxa"/>
            <w:gridSpan w:val="7"/>
            <w:shd w:val="clear" w:color="auto" w:fill="auto"/>
          </w:tcPr>
          <w:p w14:paraId="4CB730AF" w14:textId="2D5F2DA6" w:rsidR="00B8527A" w:rsidRPr="008D0DEC" w:rsidRDefault="00B8527A" w:rsidP="00782943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อ้างถึงรายละเอียดของนายบุญชัย ถิราติตามหัวข้อประวัติ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02699D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B8527A" w:rsidRPr="008D0DEC" w14:paraId="08963C3F" w14:textId="77777777" w:rsidTr="00D50731">
        <w:trPr>
          <w:cantSplit/>
          <w:trHeight w:val="737"/>
        </w:trPr>
        <w:tc>
          <w:tcPr>
            <w:tcW w:w="2450" w:type="dxa"/>
            <w:shd w:val="clear" w:color="auto" w:fill="auto"/>
          </w:tcPr>
          <w:p w14:paraId="0E2ED926" w14:textId="77777777" w:rsidR="00B8527A" w:rsidRPr="008D0DEC" w:rsidRDefault="00B8527A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364D50E9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4F25C6C5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 กลุ่มงานการเงินและบัญชี</w:t>
            </w:r>
          </w:p>
        </w:tc>
        <w:tc>
          <w:tcPr>
            <w:tcW w:w="11374" w:type="dxa"/>
            <w:gridSpan w:val="7"/>
            <w:shd w:val="clear" w:color="auto" w:fill="auto"/>
          </w:tcPr>
          <w:p w14:paraId="77476262" w14:textId="56A79DE0" w:rsidR="00B8527A" w:rsidRPr="008D0DEC" w:rsidRDefault="00B8527A" w:rsidP="00782943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02699D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B8527A" w:rsidRPr="008D0DEC" w14:paraId="03A9F164" w14:textId="77777777" w:rsidTr="00D50731">
        <w:trPr>
          <w:cantSplit/>
          <w:trHeight w:val="737"/>
        </w:trPr>
        <w:tc>
          <w:tcPr>
            <w:tcW w:w="2450" w:type="dxa"/>
            <w:shd w:val="clear" w:color="auto" w:fill="auto"/>
          </w:tcPr>
          <w:p w14:paraId="0691ED12" w14:textId="77777777" w:rsidR="00B8527A" w:rsidRPr="008D0DEC" w:rsidRDefault="00B8527A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27407726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6F27BBB4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 กลุ่มงานปฏิบัติงานและบำรุงรักษา</w:t>
            </w:r>
          </w:p>
        </w:tc>
        <w:tc>
          <w:tcPr>
            <w:tcW w:w="11374" w:type="dxa"/>
            <w:gridSpan w:val="7"/>
            <w:shd w:val="clear" w:color="auto" w:fill="auto"/>
          </w:tcPr>
          <w:p w14:paraId="6258CC7E" w14:textId="77777777" w:rsidR="00B8527A" w:rsidRPr="008D0DEC" w:rsidRDefault="00B8527A" w:rsidP="00AE14A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B8527A" w:rsidRPr="008D0DEC" w14:paraId="55FEE7CF" w14:textId="77777777" w:rsidTr="00D50731">
        <w:trPr>
          <w:cantSplit/>
          <w:trHeight w:val="737"/>
        </w:trPr>
        <w:tc>
          <w:tcPr>
            <w:tcW w:w="2450" w:type="dxa"/>
            <w:shd w:val="clear" w:color="auto" w:fill="auto"/>
          </w:tcPr>
          <w:p w14:paraId="299E4738" w14:textId="77777777" w:rsidR="00B8527A" w:rsidRPr="008D0DEC" w:rsidRDefault="00B8527A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>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381F0A88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74" w:type="dxa"/>
            <w:gridSpan w:val="7"/>
            <w:shd w:val="clear" w:color="auto" w:fill="auto"/>
          </w:tcPr>
          <w:p w14:paraId="19E3DF6C" w14:textId="77777777" w:rsidR="00B8527A" w:rsidRPr="008D0DEC" w:rsidRDefault="00B8527A" w:rsidP="00AE14A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B8527A" w:rsidRPr="008D0DEC" w14:paraId="6DEB97E0" w14:textId="77777777" w:rsidTr="00D50731">
        <w:trPr>
          <w:cantSplit/>
          <w:trHeight w:val="737"/>
        </w:trPr>
        <w:tc>
          <w:tcPr>
            <w:tcW w:w="2450" w:type="dxa"/>
            <w:shd w:val="clear" w:color="auto" w:fill="auto"/>
          </w:tcPr>
          <w:p w14:paraId="2F0FC52B" w14:textId="77777777" w:rsidR="005159F4" w:rsidRPr="008D0DEC" w:rsidRDefault="00B8527A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นางสาวธีรตีพิศา </w:t>
            </w:r>
          </w:p>
          <w:p w14:paraId="0B0BDBB7" w14:textId="77777777" w:rsidR="00B8527A" w:rsidRPr="008D0DEC" w:rsidRDefault="005159F4" w:rsidP="005159F4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337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B8527A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เตวิชพศุตม์</w:t>
            </w:r>
            <w:r w:rsidR="00B8527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0F8ADD5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74" w:type="dxa"/>
            <w:gridSpan w:val="7"/>
            <w:shd w:val="clear" w:color="auto" w:fill="auto"/>
          </w:tcPr>
          <w:p w14:paraId="3F31A09E" w14:textId="77777777" w:rsidR="00B8527A" w:rsidRPr="008D0DEC" w:rsidRDefault="00B8527A" w:rsidP="00AE14A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อ้างถึงรายละเอียดของนางสาวธีรตีพิศา เตวิชพศุตม์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B8527A" w:rsidRPr="008D0DEC" w14:paraId="0B9B6CC0" w14:textId="77777777" w:rsidTr="00D50731">
        <w:trPr>
          <w:cantSplit/>
          <w:trHeight w:val="737"/>
        </w:trPr>
        <w:tc>
          <w:tcPr>
            <w:tcW w:w="2450" w:type="dxa"/>
            <w:shd w:val="clear" w:color="auto" w:fill="auto"/>
          </w:tcPr>
          <w:p w14:paraId="022E5B59" w14:textId="77777777" w:rsidR="00B8527A" w:rsidRPr="008D0DEC" w:rsidRDefault="00B8527A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นายสมยศ อนันตประยูร</w:t>
            </w:r>
          </w:p>
          <w:p w14:paraId="47731942" w14:textId="20091550" w:rsidR="00675F52" w:rsidRPr="00675F52" w:rsidRDefault="00B8527A" w:rsidP="00675F52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  <w:r w:rsidR="00675F52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(ถึงแก่กรรม)</w:t>
            </w:r>
          </w:p>
        </w:tc>
        <w:tc>
          <w:tcPr>
            <w:tcW w:w="11374" w:type="dxa"/>
            <w:gridSpan w:val="7"/>
            <w:shd w:val="clear" w:color="auto" w:fill="auto"/>
          </w:tcPr>
          <w:p w14:paraId="259CCE19" w14:textId="77777777" w:rsidR="00B8527A" w:rsidRPr="008D0DEC" w:rsidRDefault="00B8527A" w:rsidP="00AE14A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อ้างถึงรายละเอียดของนายสมยศ อนันตประยูร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813993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</w:tr>
      <w:tr w:rsidR="00B8527A" w:rsidRPr="008D0DEC" w14:paraId="1F64B121" w14:textId="77777777" w:rsidTr="00D50731">
        <w:trPr>
          <w:cantSplit/>
          <w:trHeight w:val="737"/>
        </w:trPr>
        <w:tc>
          <w:tcPr>
            <w:tcW w:w="2450" w:type="dxa"/>
            <w:tcBorders>
              <w:bottom w:val="nil"/>
            </w:tcBorders>
            <w:shd w:val="clear" w:color="auto" w:fill="auto"/>
          </w:tcPr>
          <w:p w14:paraId="64A7C928" w14:textId="77777777" w:rsidR="00B8527A" w:rsidRPr="008D0DEC" w:rsidRDefault="00B8527A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นายวิเศษ จูงวัฒนา</w:t>
            </w:r>
          </w:p>
          <w:p w14:paraId="13DCE158" w14:textId="77777777" w:rsidR="00B8527A" w:rsidRPr="008D0DEC" w:rsidRDefault="00B8527A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BBDB055" w14:textId="0FE0E1AA" w:rsidR="00B8527A" w:rsidRPr="008D0DEC" w:rsidRDefault="0021276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2930" w:type="dxa"/>
            <w:tcBorders>
              <w:bottom w:val="nil"/>
            </w:tcBorders>
            <w:shd w:val="clear" w:color="auto" w:fill="auto"/>
          </w:tcPr>
          <w:p w14:paraId="57226BAB" w14:textId="77777777" w:rsidR="00B8527A" w:rsidRPr="008D0DEC" w:rsidRDefault="00B8527A" w:rsidP="00BC1245">
            <w:pPr>
              <w:pStyle w:val="CellBody"/>
              <w:numPr>
                <w:ilvl w:val="0"/>
                <w:numId w:val="77"/>
              </w:numPr>
              <w:tabs>
                <w:tab w:val="left" w:pos="318"/>
              </w:tabs>
              <w:spacing w:after="40"/>
              <w:ind w:left="318" w:hanging="285"/>
              <w:rPr>
                <w:rFonts w:ascii="Cordia New" w:hAnsi="Cordia New"/>
                <w:sz w:val="24"/>
                <w:szCs w:val="24"/>
                <w:rtl/>
                <w:cs/>
              </w:rPr>
            </w:pPr>
            <w:r w:rsidRPr="008D0DEC">
              <w:rPr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ปริญญาตรี วิศวกรรมศาสตร์บัณฑิต (สาขาเครื่องกล) จุฬาลงกรณ์มหาวิทยาลัย</w:t>
            </w:r>
          </w:p>
        </w:tc>
        <w:tc>
          <w:tcPr>
            <w:tcW w:w="1168" w:type="dxa"/>
            <w:tcBorders>
              <w:bottom w:val="nil"/>
            </w:tcBorders>
            <w:shd w:val="clear" w:color="auto" w:fill="auto"/>
          </w:tcPr>
          <w:p w14:paraId="5E896133" w14:textId="525AEFD1" w:rsidR="00B8527A" w:rsidRPr="008D0DEC" w:rsidRDefault="00C803BE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ไม่มี-</w:t>
            </w:r>
          </w:p>
        </w:tc>
        <w:tc>
          <w:tcPr>
            <w:tcW w:w="1400" w:type="dxa"/>
            <w:tcBorders>
              <w:bottom w:val="nil"/>
            </w:tcBorders>
            <w:shd w:val="clear" w:color="auto" w:fill="auto"/>
          </w:tcPr>
          <w:p w14:paraId="5762D8D0" w14:textId="263F6D91" w:rsidR="00B8527A" w:rsidRPr="008D0DEC" w:rsidRDefault="00C803BE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ไม่มี-</w:t>
            </w:r>
          </w:p>
        </w:tc>
        <w:tc>
          <w:tcPr>
            <w:tcW w:w="1373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6248400" w14:textId="77777777" w:rsidR="00B8527A" w:rsidRPr="008D0DEC" w:rsidRDefault="00B8527A" w:rsidP="00475D8C">
            <w:pPr>
              <w:jc w:val="center"/>
              <w:rPr>
                <w:rStyle w:val="st1"/>
                <w:rFonts w:ascii="Cordia New" w:eastAsia="Browall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  <w:p w14:paraId="41E89EB6" w14:textId="77777777" w:rsidR="00B8527A" w:rsidRPr="008D0DEC" w:rsidRDefault="00B8527A" w:rsidP="00475D8C">
            <w:pPr>
              <w:jc w:val="center"/>
              <w:rPr>
                <w:rFonts w:ascii="Cordia New" w:hAnsi="Cordia New"/>
                <w:sz w:val="24"/>
                <w:szCs w:val="24"/>
              </w:rPr>
            </w:pPr>
          </w:p>
          <w:p w14:paraId="141D7420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8FCB875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กรรมการ/ประธานเจ้าหน้าที่ฝ่ายบริหาร</w:t>
            </w:r>
          </w:p>
        </w:tc>
        <w:tc>
          <w:tcPr>
            <w:tcW w:w="188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23D2943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ดับบลิวเอชเอ ยูทิลิตี้ส์ แอนด์ พาวเวอร์ จำกัด (มหาชน)</w:t>
            </w:r>
          </w:p>
        </w:tc>
      </w:tr>
      <w:tr w:rsidR="00B8527A" w:rsidRPr="008D0DEC" w14:paraId="28A95B67" w14:textId="77777777" w:rsidTr="00F67DFB">
        <w:trPr>
          <w:cantSplit/>
          <w:trHeight w:val="97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74EC04E5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D84B117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068A886A" w14:textId="77777777" w:rsidR="00B8527A" w:rsidRPr="008D0DEC" w:rsidRDefault="00B8527A" w:rsidP="00BC1245">
            <w:pPr>
              <w:pStyle w:val="CellBody"/>
              <w:numPr>
                <w:ilvl w:val="0"/>
                <w:numId w:val="77"/>
              </w:numPr>
              <w:tabs>
                <w:tab w:val="left" w:pos="318"/>
              </w:tabs>
              <w:spacing w:after="40"/>
              <w:ind w:left="318" w:hanging="285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ปริญญาโท วิศวกรรมศาสตร์บัณฑิต (สาขาเครื่องกล) มหาวิทยาลัยแห่งรัฐมิสซูรี่ เมืองรอลล่า สหรัฐอเมริกา</w:t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0BA001CF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147217A0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8011C27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5DA20BDD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2CADF554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เอ็นเนอร์ยี่ จำกัด</w:t>
            </w:r>
          </w:p>
        </w:tc>
      </w:tr>
      <w:tr w:rsidR="00B8527A" w:rsidRPr="008D0DEC" w14:paraId="0EC7C918" w14:textId="77777777" w:rsidTr="00F67DFB">
        <w:trPr>
          <w:cantSplit/>
          <w:trHeight w:val="737"/>
        </w:trPr>
        <w:tc>
          <w:tcPr>
            <w:tcW w:w="24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2447A0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DC8A5B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B4BEF7" w14:textId="77777777" w:rsidR="00B8527A" w:rsidRPr="008D0DEC" w:rsidRDefault="00B8527A" w:rsidP="00BC1245">
            <w:pPr>
              <w:pStyle w:val="CellBody"/>
              <w:numPr>
                <w:ilvl w:val="0"/>
                <w:numId w:val="78"/>
              </w:numPr>
              <w:tabs>
                <w:tab w:val="left" w:pos="318"/>
              </w:tabs>
              <w:spacing w:after="40"/>
              <w:ind w:left="318" w:hanging="285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Director Certification Program </w:t>
            </w:r>
            <w:r w:rsidR="00BA5829"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(DCP)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รุ่น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189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สมาคมส่งเสริมสถาบันกรรมการบริษัทไทย 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0EF7F3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4B069C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4966A3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F35E7F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CFB77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เอ็นเนอร์ยี่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736ECE59" w14:textId="77777777" w:rsidTr="00F67DFB">
        <w:trPr>
          <w:cantSplit/>
          <w:trHeight w:val="737"/>
        </w:trPr>
        <w:tc>
          <w:tcPr>
            <w:tcW w:w="24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7A4E6D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1F619E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F0E92E" w14:textId="77777777" w:rsidR="00B8527A" w:rsidRPr="008D0DEC" w:rsidRDefault="00B8527A" w:rsidP="00BC1245">
            <w:pPr>
              <w:pStyle w:val="CellBody"/>
              <w:numPr>
                <w:ilvl w:val="0"/>
                <w:numId w:val="78"/>
              </w:numPr>
              <w:tabs>
                <w:tab w:val="left" w:pos="242"/>
                <w:tab w:val="left" w:pos="318"/>
              </w:tabs>
              <w:spacing w:after="40"/>
              <w:ind w:left="318" w:hanging="285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การพัฒนาและดำเนินธุรกิจปิโตรเลียม (</w:t>
            </w:r>
            <w:r w:rsidRPr="008D0DEC">
              <w:rPr>
                <w:rFonts w:ascii="Cordia New" w:hAnsi="Cordia New"/>
                <w:sz w:val="24"/>
                <w:szCs w:val="24"/>
              </w:rPr>
              <w:t>Petroleum Development and Operations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)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,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เมืองสตาวังเกอร์ นอร์เวย์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2E4A13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5DC95DE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6E2CC2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B7D06B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3465B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วอเตอร์ จำกัด</w:t>
            </w:r>
          </w:p>
        </w:tc>
      </w:tr>
      <w:tr w:rsidR="00B8527A" w:rsidRPr="008D0DEC" w14:paraId="7FD35FDF" w14:textId="77777777" w:rsidTr="00F67DFB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7CEF1C7F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C253130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39DD04C9" w14:textId="77777777" w:rsidR="00B8527A" w:rsidRPr="008D0DEC" w:rsidRDefault="00B8527A" w:rsidP="00BC1245">
            <w:pPr>
              <w:pStyle w:val="CellBody"/>
              <w:numPr>
                <w:ilvl w:val="0"/>
                <w:numId w:val="78"/>
              </w:numPr>
              <w:tabs>
                <w:tab w:val="left" w:pos="318"/>
              </w:tabs>
              <w:spacing w:after="40"/>
              <w:ind w:left="318" w:hanging="285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การบริหารกิจการพลังงานไฟฟ้า (</w:t>
            </w:r>
            <w:r w:rsidRPr="008D0DEC">
              <w:rPr>
                <w:rFonts w:ascii="Cordia New" w:hAnsi="Cordia New"/>
                <w:sz w:val="24"/>
                <w:szCs w:val="24"/>
              </w:rPr>
              <w:t>Management of Electric Power Utilities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)</w:t>
            </w:r>
            <w:r w:rsidRPr="008D0DEC">
              <w:rPr>
                <w:rFonts w:ascii="Cordia New" w:hAnsi="Cordia New"/>
                <w:sz w:val="24"/>
                <w:szCs w:val="24"/>
              </w:rPr>
              <w:t xml:space="preserve">,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กรุงสต็อคโฮม สวีเดน</w:t>
            </w:r>
            <w:r w:rsidRPr="008D0DEC">
              <w:rPr>
                <w:rFonts w:ascii="Cordia New" w:hAnsi="Cordia New"/>
                <w:sz w:val="24"/>
                <w:szCs w:val="24"/>
              </w:rPr>
              <w:tab/>
            </w: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6F0D60B8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6F445A8B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C526F53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71857B1F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28D14867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ชลบุรี คลีนเอ็นเนอร์ยี่ จำกัด</w:t>
            </w:r>
          </w:p>
        </w:tc>
      </w:tr>
      <w:tr w:rsidR="00B8527A" w:rsidRPr="008D0DEC" w14:paraId="44364C59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6B11E0A6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7E43D36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7A0D12A9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6291D9A0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1056AF43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688E5289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370150A0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487ED175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ระยอง คลีนเอ็นเนอร์ยี่ จำกัด</w:t>
            </w:r>
          </w:p>
        </w:tc>
      </w:tr>
      <w:tr w:rsidR="00B8527A" w:rsidRPr="008D0DEC" w14:paraId="22906FFD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721BB9D0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CB44558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1AD50049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7878B6A6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4A03FF1B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65E91F1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451189F1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4CE5AFA7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อีสเทิร์นซีบอร์ด คลีนเอ็นเนอร์ยี่ จำกัด</w:t>
            </w:r>
          </w:p>
        </w:tc>
      </w:tr>
      <w:tr w:rsidR="00B8527A" w:rsidRPr="008D0DEC" w14:paraId="47FA40AE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1A24F9FB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796C716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0E60539D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20745F7D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2B8013C1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6B82A8AE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0E8E05B0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797CE8C2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โกลว์ เหมราช วินด์ จำกัด</w:t>
            </w:r>
          </w:p>
        </w:tc>
      </w:tr>
      <w:tr w:rsidR="00B8527A" w:rsidRPr="008D0DEC" w14:paraId="043FC2AC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669023C2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2B8AD6E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41E23AA4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1EF06BB7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0860FF8F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0C38CDA5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7A35EB5C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01932003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เจพี เอ็นแอลแอล จำกัด</w:t>
            </w:r>
          </w:p>
        </w:tc>
      </w:tr>
      <w:tr w:rsidR="00B8527A" w:rsidRPr="008D0DEC" w14:paraId="7E6EE807" w14:textId="77777777" w:rsidTr="00D50731">
        <w:trPr>
          <w:cantSplit/>
          <w:trHeight w:val="394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1D1C0114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6620AE7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0A492809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3391907A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72605C6D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5C6C611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65A97FC5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3297A3AD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จำกัด</w:t>
            </w:r>
          </w:p>
        </w:tc>
      </w:tr>
      <w:tr w:rsidR="00B8527A" w:rsidRPr="008D0DEC" w14:paraId="34F447BB" w14:textId="77777777" w:rsidTr="00F67DFB">
        <w:trPr>
          <w:cantSplit/>
          <w:trHeight w:val="429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7FC85FFB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51721BC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23760563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01B96383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402B4313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6B9095E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13A94759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6022DFE5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4021D6FC" w14:textId="77777777" w:rsidTr="00F67DFB">
        <w:trPr>
          <w:cantSplit/>
          <w:trHeight w:val="434"/>
        </w:trPr>
        <w:tc>
          <w:tcPr>
            <w:tcW w:w="24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70AE39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D879A6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BFD74E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B3AAE0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EF732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DE5E5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97863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0C6F97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2534CE86" w14:textId="77777777" w:rsidTr="00F67DFB">
        <w:trPr>
          <w:cantSplit/>
          <w:trHeight w:val="412"/>
        </w:trPr>
        <w:tc>
          <w:tcPr>
            <w:tcW w:w="24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41674C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24C214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36294B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DB0CA6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0F8A0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ECECE11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C44801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0B226E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ทีเอส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44B94381" w14:textId="77777777" w:rsidTr="00F67DFB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75E3A831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9B864E0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7202AFA0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6C188D8D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04FB40F4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5F78551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73C24280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7E7E0CAD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เอ็นแอลแอล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B8527A" w:rsidRPr="008D0DEC" w14:paraId="157FC58D" w14:textId="77777777" w:rsidTr="00F67DFB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125F930B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798C50A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3ACC0BBE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40EB3C49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1B748235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FB3DBE1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12074286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3B8FC4DA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บี.กริม เพาเวอร์ (ดับบลิวเอชเอ)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B8527A" w:rsidRPr="008D0DEC" w14:paraId="22DE699E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61CA6A58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D5E8DAF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1F6E32A4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61997CAB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585083B6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3D9C3EC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743DF04D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0738A353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69C1F6AA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49868A4B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9744C6B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0DA4714D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789B54EF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7A165D57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4707D102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11EA240E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5E75D6E5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1491C1EC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5120D20A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326B441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2EDE0DA9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17BEE38A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112BE221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B8EB9EB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0D7F537A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68B22065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3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39E110BF" w14:textId="77777777" w:rsidTr="00CE5DFC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36C93E8C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1714318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5127DF70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01B39EDD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62E22939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9545E9B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54BE2431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1D7F5B5F" w14:textId="77777777" w:rsidR="00B8527A" w:rsidRPr="008D0DEC" w:rsidRDefault="00B8527A" w:rsidP="00423CA1">
            <w:pPr>
              <w:spacing w:before="40" w:after="40" w:line="216" w:lineRule="auto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427C5AE2" w14:textId="77777777" w:rsidTr="00CE5DFC">
        <w:trPr>
          <w:cantSplit/>
          <w:trHeight w:val="536"/>
        </w:trPr>
        <w:tc>
          <w:tcPr>
            <w:tcW w:w="24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4C42EF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B0929B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F51E99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A3A8B4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8BC20E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A06390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1841F0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657A1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5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0A942A01" w14:textId="77777777" w:rsidTr="00CE5DFC">
        <w:trPr>
          <w:cantSplit/>
          <w:trHeight w:val="430"/>
        </w:trPr>
        <w:tc>
          <w:tcPr>
            <w:tcW w:w="24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B76E11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306441E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6FE061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FFCCE5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643726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7A46AFE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A98955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0673C5" w14:textId="77777777" w:rsidR="00B8527A" w:rsidRPr="008D0DEC" w:rsidRDefault="00B8527A" w:rsidP="00423CA1">
            <w:pPr>
              <w:spacing w:before="40" w:after="40" w:line="216" w:lineRule="auto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7C95A014" w14:textId="77777777" w:rsidTr="00CE5DFC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711C2F3E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14D5748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6F1A4570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5DE6C32F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78DAD8AF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EB7A004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6582AFC3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619DC4D9" w14:textId="77777777" w:rsidR="00B8527A" w:rsidRPr="008D0DEC" w:rsidRDefault="00B8527A" w:rsidP="00423CA1">
            <w:pPr>
              <w:spacing w:before="40" w:after="40" w:line="216" w:lineRule="auto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8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4A60B8AE" w14:textId="77777777" w:rsidTr="00475D8C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132B2B03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A1DBC6C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61D26D20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60B1420F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0B4026B3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7194E0F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60D475A8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51B29090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475D8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3BC3B5C1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7B99D947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831727A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7C018B8E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6253D399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44E98F17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4F233E85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16225401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3DFD5C1E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BC3D39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2CACDDE1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5E207232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DC9D423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62DC12BD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2FC7B633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1BA59EB1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BC5AFD0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29F68B4A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724A6FB8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ดับบลิวเอชเอ </w:t>
            </w:r>
            <w:r w:rsidR="00BC3D39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กันกุล กรีนโซล่าร์รูฟ </w:t>
            </w:r>
            <w:r w:rsidR="00813993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17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69594786" w14:textId="77777777" w:rsidTr="00CE5DFC">
        <w:trPr>
          <w:cantSplit/>
          <w:trHeight w:val="538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7EC8DA46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A6AB1F4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6A39C7A9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45AD9F7F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30CCA3B4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5B0FEB1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62279F05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250C710A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เก็คโค่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–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วัน จำกัด</w:t>
            </w:r>
          </w:p>
        </w:tc>
      </w:tr>
      <w:tr w:rsidR="00B8527A" w:rsidRPr="008D0DEC" w14:paraId="555D9852" w14:textId="77777777" w:rsidTr="00CE5DFC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2119D70B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75B8208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0C986039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4CB0332A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1EA79E8A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1F79C42A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1D67434C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1D8D6B64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ห้วยเหาะไทย จำกัด</w:t>
            </w:r>
          </w:p>
        </w:tc>
      </w:tr>
      <w:tr w:rsidR="00B8527A" w:rsidRPr="008D0DEC" w14:paraId="219E0BEB" w14:textId="77777777" w:rsidTr="00CE5DFC">
        <w:trPr>
          <w:cantSplit/>
          <w:trHeight w:val="737"/>
        </w:trPr>
        <w:tc>
          <w:tcPr>
            <w:tcW w:w="24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A95616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584ABB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7BF61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B5B5BE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A1B21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FAA6A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96DC9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F5AA96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ห้วยเหาะเพาเวอร์ จำกัด</w:t>
            </w:r>
          </w:p>
        </w:tc>
      </w:tr>
      <w:tr w:rsidR="00B8527A" w:rsidRPr="008D0DEC" w14:paraId="3EDA9C40" w14:textId="77777777" w:rsidTr="00CE5DFC">
        <w:trPr>
          <w:cantSplit/>
          <w:trHeight w:val="737"/>
        </w:trPr>
        <w:tc>
          <w:tcPr>
            <w:tcW w:w="24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3BFE87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A057CF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558714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2BCCCE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CB9B4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CF113" w14:textId="77777777" w:rsidR="00B8527A" w:rsidRPr="008D0DEC" w:rsidRDefault="00B8527A" w:rsidP="00475D8C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AC96491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23FE2B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บีวี จำกัด</w:t>
            </w:r>
          </w:p>
        </w:tc>
      </w:tr>
      <w:tr w:rsidR="00B8527A" w:rsidRPr="008D0DEC" w14:paraId="6F6A6FC0" w14:textId="77777777" w:rsidTr="00CE5DFC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63A91AEA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97A70C7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1945601B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1584AF2C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1E40E9C7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3B553303" w14:textId="77777777" w:rsidR="00B8527A" w:rsidRPr="008D0DEC" w:rsidRDefault="00B8527A" w:rsidP="00BC3D39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4E92CB03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70831285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โซล่าร์ เคเคเอส จำกัด</w:t>
            </w:r>
          </w:p>
        </w:tc>
      </w:tr>
      <w:tr w:rsidR="00B8527A" w:rsidRPr="008D0DEC" w14:paraId="13D69D34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614E0744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lang w:bidi="th-TH"/>
              </w:rPr>
            </w:pPr>
          </w:p>
          <w:p w14:paraId="0979B8E9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DB78A21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253AD268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5CA69F05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7F2F6857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8C2D687" w14:textId="77777777" w:rsidR="00B8527A" w:rsidRPr="008D0DEC" w:rsidRDefault="00B8527A" w:rsidP="00BC3D39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45ACDBE0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137BEA42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โซล่าร์ ทีเอส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538EE975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2B598259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3EA5B7D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70C48500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3E2F52DA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388A46CB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2BCAAC2B" w14:textId="77777777" w:rsidR="00B8527A" w:rsidRPr="008D0DEC" w:rsidRDefault="00B8527A" w:rsidP="00BC3D39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ปัจจุบัน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193BBFF8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24405879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กัลฟ์ โซล่าร์ ทีเอส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45F445C1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2C9EFCA1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A4E7F22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6070229A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48EC5353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2D4567C7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5AAB01DA" w14:textId="77777777" w:rsidR="00B8527A" w:rsidRPr="008D0DEC" w:rsidRDefault="00B8527A" w:rsidP="00BC3D39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6D72E9C0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ผู้จัดการฝ่ายพัฒนาธุรกิจ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6C7E579E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โกลบอล เพาเวอร์ ชินเนอร์ยี่ จำกัด (มหาชน)</w:t>
            </w:r>
          </w:p>
        </w:tc>
      </w:tr>
      <w:tr w:rsidR="00B8527A" w:rsidRPr="008D0DEC" w14:paraId="035EA37A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4724D29B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AB067D0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0C8B78CC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5DA5E29B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3FF32C80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6EFEFC52" w14:textId="77777777" w:rsidR="00B8527A" w:rsidRPr="008D0DEC" w:rsidRDefault="00B8527A" w:rsidP="00BC3D39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4722BD1D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1ABDEDF6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ไซยะบุรี พาวเวอร์ จำกัด</w:t>
            </w:r>
          </w:p>
        </w:tc>
      </w:tr>
      <w:tr w:rsidR="00B8527A" w:rsidRPr="008D0DEC" w14:paraId="667C9EE2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60B24022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15336C3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6068AB95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2A8B5DAE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3F959AED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69655135" w14:textId="77777777" w:rsidR="00B8527A" w:rsidRPr="008D0DEC" w:rsidRDefault="00B8527A" w:rsidP="00BC3D39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6EE959A9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09218875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ไฟฟ้าน้ำลิก </w:t>
            </w:r>
            <w:r w:rsidR="000F3E61"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B8527A" w:rsidRPr="008D0DEC" w14:paraId="1EFE1DFC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  <w:bottom w:val="nil"/>
            </w:tcBorders>
            <w:shd w:val="clear" w:color="auto" w:fill="auto"/>
          </w:tcPr>
          <w:p w14:paraId="55E82EA6" w14:textId="77777777" w:rsidR="00B8527A" w:rsidRPr="008D0DEC" w:rsidRDefault="00B8527A" w:rsidP="00423CA1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7527B62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  <w:bottom w:val="nil"/>
            </w:tcBorders>
            <w:shd w:val="clear" w:color="auto" w:fill="auto"/>
          </w:tcPr>
          <w:p w14:paraId="425439B7" w14:textId="77777777" w:rsidR="00B8527A" w:rsidRPr="008D0DEC" w:rsidRDefault="00B8527A" w:rsidP="00423CA1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shd w:val="clear" w:color="auto" w:fill="auto"/>
          </w:tcPr>
          <w:p w14:paraId="3436F686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bottom w:val="nil"/>
            </w:tcBorders>
            <w:shd w:val="clear" w:color="auto" w:fill="auto"/>
          </w:tcPr>
          <w:p w14:paraId="3B9C52BD" w14:textId="77777777" w:rsidR="00B8527A" w:rsidRPr="008D0DEC" w:rsidRDefault="00B8527A" w:rsidP="00423CA1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shd w:val="clear" w:color="auto" w:fill="auto"/>
          </w:tcPr>
          <w:p w14:paraId="771EF140" w14:textId="77777777" w:rsidR="00B8527A" w:rsidRPr="008D0DEC" w:rsidRDefault="00B8527A" w:rsidP="00BC3D39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-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</w:p>
        </w:tc>
        <w:tc>
          <w:tcPr>
            <w:tcW w:w="1633" w:type="dxa"/>
            <w:tcBorders>
              <w:top w:val="nil"/>
              <w:bottom w:val="nil"/>
            </w:tcBorders>
            <w:shd w:val="clear" w:color="auto" w:fill="auto"/>
          </w:tcPr>
          <w:p w14:paraId="791A2739" w14:textId="77777777" w:rsidR="00B8527A" w:rsidRPr="008D0DEC" w:rsidRDefault="00B8527A" w:rsidP="00423CA1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880" w:type="dxa"/>
            <w:tcBorders>
              <w:top w:val="nil"/>
              <w:bottom w:val="nil"/>
            </w:tcBorders>
            <w:shd w:val="clear" w:color="auto" w:fill="auto"/>
          </w:tcPr>
          <w:p w14:paraId="7B5FA306" w14:textId="77777777" w:rsidR="00B8527A" w:rsidRPr="008D0DEC" w:rsidRDefault="00B8527A" w:rsidP="00423CA1">
            <w:pPr>
              <w:spacing w:before="40" w:after="40" w:line="216" w:lineRule="auto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นที ซินเนอร์ยี่ จำกัด</w:t>
            </w:r>
          </w:p>
        </w:tc>
      </w:tr>
      <w:tr w:rsidR="00BC2125" w:rsidRPr="008D0DEC" w14:paraId="0AE27756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</w:tcBorders>
            <w:shd w:val="clear" w:color="auto" w:fill="auto"/>
          </w:tcPr>
          <w:p w14:paraId="15D10951" w14:textId="77777777" w:rsidR="00BC2125" w:rsidRPr="008D0DEC" w:rsidRDefault="00BC2125" w:rsidP="00BC2125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F5F27D2" w14:textId="77777777" w:rsidR="00BC2125" w:rsidRPr="008D0DEC" w:rsidRDefault="00BC2125" w:rsidP="00BC2125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2930" w:type="dxa"/>
            <w:tcBorders>
              <w:top w:val="nil"/>
            </w:tcBorders>
            <w:shd w:val="clear" w:color="auto" w:fill="auto"/>
          </w:tcPr>
          <w:p w14:paraId="50874A07" w14:textId="77777777" w:rsidR="00BC2125" w:rsidRPr="008D0DEC" w:rsidRDefault="00BC2125" w:rsidP="00BC2125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nil"/>
            </w:tcBorders>
            <w:shd w:val="clear" w:color="auto" w:fill="auto"/>
          </w:tcPr>
          <w:p w14:paraId="712FC4DC" w14:textId="77777777" w:rsidR="00BC2125" w:rsidRPr="008D0DEC" w:rsidRDefault="00BC2125" w:rsidP="00BC2125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</w:tcBorders>
            <w:shd w:val="clear" w:color="auto" w:fill="auto"/>
          </w:tcPr>
          <w:p w14:paraId="50A00F5A" w14:textId="77777777" w:rsidR="00BC2125" w:rsidRPr="008D0DEC" w:rsidRDefault="00BC2125" w:rsidP="00BC2125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779CB09" w14:textId="77777777" w:rsidR="00BC2125" w:rsidRPr="008D0DEC" w:rsidRDefault="00BC2125" w:rsidP="00BC3D39">
            <w:pPr>
              <w:spacing w:before="40" w:after="40" w:line="216" w:lineRule="auto"/>
              <w:jc w:val="center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2554</w:t>
            </w:r>
            <w:r w:rsidR="001012C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</w:t>
            </w:r>
            <w:r w:rsidR="001012C4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33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66EDBDC" w14:textId="77777777" w:rsidR="00BC2125" w:rsidRPr="008D0DEC" w:rsidRDefault="00BC2125" w:rsidP="00BC2125">
            <w:pPr>
              <w:spacing w:before="40" w:after="40" w:line="216" w:lineRule="auto"/>
              <w:ind w:left="33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ผู้จัดการฝ่ายพัฒนาธุรกิจ-โครงการไฟฟ้า</w:t>
            </w:r>
          </w:p>
        </w:tc>
        <w:tc>
          <w:tcPr>
            <w:tcW w:w="188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5F53440" w14:textId="77777777" w:rsidR="00BC2125" w:rsidRPr="008D0DEC" w:rsidRDefault="00BC2125" w:rsidP="00BC2125">
            <w:pPr>
              <w:spacing w:before="40" w:after="40" w:line="216" w:lineRule="auto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>PTT International Company Limited</w:t>
            </w:r>
          </w:p>
        </w:tc>
      </w:tr>
      <w:tr w:rsidR="00D50731" w:rsidRPr="008D0DEC" w14:paraId="3ED87F1B" w14:textId="77777777" w:rsidTr="00D50731">
        <w:trPr>
          <w:cantSplit/>
          <w:trHeight w:val="737"/>
        </w:trPr>
        <w:tc>
          <w:tcPr>
            <w:tcW w:w="2450" w:type="dxa"/>
            <w:tcBorders>
              <w:top w:val="nil"/>
            </w:tcBorders>
            <w:shd w:val="clear" w:color="auto" w:fill="auto"/>
          </w:tcPr>
          <w:p w14:paraId="2D08C9ED" w14:textId="77777777" w:rsidR="00D50731" w:rsidRPr="008D0DEC" w:rsidRDefault="00D5073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>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45375EF7" w14:textId="03FDF0F6" w:rsidR="00D50731" w:rsidRPr="008D0DEC" w:rsidRDefault="00D50731" w:rsidP="00B374E2">
            <w:pPr>
              <w:pStyle w:val="Table1"/>
              <w:numPr>
                <w:ilvl w:val="0"/>
                <w:numId w:val="78"/>
              </w:numPr>
              <w:tabs>
                <w:tab w:val="left" w:pos="600"/>
              </w:tabs>
              <w:spacing w:after="40"/>
              <w:ind w:left="600" w:hanging="2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</w:t>
            </w:r>
            <w:r w:rsidR="00F23E42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มการผู้จัดการกลุ่มงานพาณิชย์</w:t>
            </w:r>
          </w:p>
        </w:tc>
        <w:tc>
          <w:tcPr>
            <w:tcW w:w="11374" w:type="dxa"/>
            <w:gridSpan w:val="7"/>
            <w:tcBorders>
              <w:top w:val="nil"/>
            </w:tcBorders>
            <w:shd w:val="clear" w:color="auto" w:fill="auto"/>
          </w:tcPr>
          <w:p w14:paraId="784309B6" w14:textId="760CB52E" w:rsidR="00D50731" w:rsidRPr="008D0DEC" w:rsidRDefault="00D50731" w:rsidP="00D50731">
            <w:pPr>
              <w:spacing w:before="40" w:after="40" w:line="216" w:lineRule="auto"/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ข้อ </w:t>
            </w:r>
            <w:r w:rsidR="0002699D">
              <w:rPr>
                <w:rFonts w:ascii="Cordia New" w:hAnsi="Cordia New"/>
                <w:sz w:val="24"/>
                <w:szCs w:val="24"/>
                <w:lang w:val="en-US" w:bidi="th-TH"/>
              </w:rPr>
              <w:t>12</w:t>
            </w:r>
          </w:p>
        </w:tc>
      </w:tr>
    </w:tbl>
    <w:p w14:paraId="12910F8B" w14:textId="77777777" w:rsidR="009C6F9A" w:rsidRPr="008D0DEC" w:rsidRDefault="007C0FD5">
      <w:pPr>
        <w:rPr>
          <w:rFonts w:ascii="Cordia New" w:hAnsi="Cordia New"/>
          <w:kern w:val="20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กรรมการหรือผู้บริหารที่บริษัทฯ แต่งตั้งให้ดำรงตำแหน่งกรรมการหรือผู้บริหารในบริษัทย่อย</w:t>
      </w:r>
      <w:r w:rsidR="009C6F9A" w:rsidRPr="008D0DEC">
        <w:rPr>
          <w:rFonts w:ascii="Cordia New" w:hAnsi="Cordia New"/>
          <w:sz w:val="28"/>
          <w:cs/>
          <w:lang w:bidi="th-TH"/>
        </w:rPr>
        <w:br w:type="page"/>
      </w:r>
    </w:p>
    <w:p w14:paraId="620E0E14" w14:textId="77777777" w:rsidR="000A258F" w:rsidRPr="008D0DEC" w:rsidRDefault="000A258F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ทีเอส</w:t>
      </w:r>
      <w:r w:rsidR="00001200" w:rsidRPr="008D0DEC">
        <w:rPr>
          <w:lang w:val="en-US" w:bidi="th-TH"/>
        </w:rPr>
        <w:t>3</w:t>
      </w:r>
      <w:r w:rsidRPr="008D0DEC">
        <w:rPr>
          <w:cs/>
          <w:lang w:bidi="th-TH"/>
        </w:rPr>
        <w:t xml:space="preserve">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0A258F" w:rsidRPr="008D0DEC" w14:paraId="3432AE01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503EF326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1A02E980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7CC48E2A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1B8EEA14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54B6CED1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042901B2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0A258F" w:rsidRPr="008D0DEC" w14:paraId="05EF8E98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4A39E0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9B143A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63C457" w14:textId="77777777" w:rsidR="000A258F" w:rsidRPr="008D0DEC" w:rsidRDefault="000A258F" w:rsidP="00DE694F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70448E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02B450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53CC016E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545FC4C8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790D151A" w14:textId="77777777" w:rsidR="000A258F" w:rsidRPr="008D0DEC" w:rsidRDefault="000A258F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0A258F" w:rsidRPr="008D0DEC" w14:paraId="6ECA1022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523E1258" w14:textId="77777777" w:rsidR="000A258F" w:rsidRPr="008D0DEC" w:rsidRDefault="000A258F" w:rsidP="000A3B06">
            <w:pPr>
              <w:pStyle w:val="Table1"/>
              <w:numPr>
                <w:ilvl w:val="0"/>
                <w:numId w:val="54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32528B7E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  <w:p w14:paraId="23BE2C3A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กรรมการผู้จัดการ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1B38389" w14:textId="7CD45580" w:rsidR="000A258F" w:rsidRPr="008D0DEC" w:rsidRDefault="000A258F" w:rsidP="00EB56D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EB56DB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B374E2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0A258F" w:rsidRPr="008D0DEC" w14:paraId="245FBE0D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58D9E1BC" w14:textId="77777777" w:rsidR="000A258F" w:rsidRPr="008D0DEC" w:rsidRDefault="000A258F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39B5CD07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0E875652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B3159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กลุ่มงานกิจการองค์กร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90733EB" w14:textId="4FBAC5ED" w:rsidR="000A258F" w:rsidRPr="008D0DEC" w:rsidRDefault="000A258F" w:rsidP="00EB56D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EB56D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B374E2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0A258F" w:rsidRPr="008D0DEC" w14:paraId="3A1182C0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80ABFFC" w14:textId="77777777" w:rsidR="000A258F" w:rsidRPr="008D0DEC" w:rsidRDefault="000A258F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1F73D00F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39019B0D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B3159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กลุ่มงานการเงินและบัญชี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DA62621" w14:textId="4C4BF7F9" w:rsidR="000A258F" w:rsidRPr="008D0DEC" w:rsidRDefault="000A258F" w:rsidP="00EB56D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E717CF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E717CF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EB56D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B374E2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0A258F" w:rsidRPr="008D0DEC" w14:paraId="53AE8F29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CD1D385" w14:textId="77777777" w:rsidR="000A258F" w:rsidRPr="008D0DEC" w:rsidRDefault="000A258F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28AC7201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7A9E5E49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B3159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กลุ่มงานปฏิบัติงานและบำรุงรักษา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8941321" w14:textId="77777777" w:rsidR="000A258F" w:rsidRPr="008D0DEC" w:rsidRDefault="000A258F" w:rsidP="00EB56D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.</w:t>
            </w:r>
            <w:r w:rsidR="00EB56D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EB56D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EB56D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0A258F" w:rsidRPr="008D0DEC" w14:paraId="0D572623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AB6FE3F" w14:textId="77777777" w:rsidR="000A258F" w:rsidRPr="008D0DEC" w:rsidRDefault="000A258F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>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09449560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723393A" w14:textId="77777777" w:rsidR="000A258F" w:rsidRPr="008D0DEC" w:rsidRDefault="000A258F" w:rsidP="00EB56D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E717CF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2652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EB56D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EB56D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0A258F" w:rsidRPr="008D0DEC" w14:paraId="00C4D3FD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35ECBCD" w14:textId="77777777" w:rsidR="000A258F" w:rsidRPr="008D0DEC" w:rsidRDefault="000A258F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นางสาวธีรตีพิศา เตวิชพศุตม์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46BD756D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6D4EBD66" w14:textId="77777777" w:rsidR="000A258F" w:rsidRPr="008D0DEC" w:rsidRDefault="000A258F" w:rsidP="00EB56D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อ้างถึงรายละเอียดของนางสาวธีรตีพิศา เตวิชพศุตม์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EB56D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EB56D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0A258F" w:rsidRPr="008D0DEC" w14:paraId="27084FE6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A0553F9" w14:textId="77777777" w:rsidR="000A258F" w:rsidRPr="008D0DEC" w:rsidRDefault="000A258F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นายสมยศ อนันตประยูร</w:t>
            </w:r>
          </w:p>
          <w:p w14:paraId="597340BD" w14:textId="0FD2DB60" w:rsidR="00A221E1" w:rsidRPr="008D0DEC" w:rsidRDefault="00A221E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  <w:r w:rsidR="00675F52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(ถึงแก่กรรม)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35876A5D" w14:textId="77777777" w:rsidR="000A258F" w:rsidRPr="008D0DEC" w:rsidRDefault="000A258F" w:rsidP="00EB56D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อ้างถึงรายละเอียดของนายสมยศ อนันตประยูร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EB56D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</w:tr>
      <w:tr w:rsidR="000A258F" w:rsidRPr="008D0DEC" w14:paraId="1257605C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4EDE36E" w14:textId="77777777" w:rsidR="000A258F" w:rsidRPr="008D0DEC" w:rsidRDefault="000A258F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นายวิเศษ จูงวัฒนา</w:t>
            </w:r>
          </w:p>
          <w:p w14:paraId="353AA145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5499149" w14:textId="77777777" w:rsidR="000A258F" w:rsidRPr="008D0DEC" w:rsidRDefault="000A258F" w:rsidP="00EE5751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อ้างถึงรายละเอียดของนายวิเศษ จูงวัฒนา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.8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EE575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EE575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0A258F" w:rsidRPr="008D0DEC" w14:paraId="11607E9B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D185DCC" w14:textId="77777777" w:rsidR="000A258F" w:rsidRPr="008D0DEC" w:rsidRDefault="000A258F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AD333AC" w14:textId="77777777" w:rsidR="000A258F" w:rsidRPr="008D0DEC" w:rsidRDefault="000A258F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ผู้ช่วยกรรมการผู้จัดการกลุ่มงาน</w:t>
            </w:r>
            <w:r w:rsidR="00B31595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พาณิชย์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43724226" w14:textId="720631CB" w:rsidR="000A258F" w:rsidRPr="008D0DEC" w:rsidRDefault="000A258F" w:rsidP="00EB56D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EB56D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B374E2">
              <w:rPr>
                <w:rFonts w:ascii="Cordia New" w:hAnsi="Cordia New"/>
                <w:sz w:val="24"/>
                <w:szCs w:val="24"/>
                <w:lang w:val="en-US" w:bidi="th-TH"/>
              </w:rPr>
              <w:t>12</w:t>
            </w:r>
          </w:p>
        </w:tc>
      </w:tr>
    </w:tbl>
    <w:p w14:paraId="3DE5A8C5" w14:textId="77777777" w:rsidR="000A258F" w:rsidRPr="008D0DEC" w:rsidRDefault="000A258F" w:rsidP="00795C4D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กรรมการหรือผู้บริหารที่บริษัทฯ แต่งตั้งให้ดำรงตำแหน่งกรรมการหรือผู้บริหารในบริษัทย่อย</w:t>
      </w:r>
    </w:p>
    <w:p w14:paraId="2E886AB4" w14:textId="77777777" w:rsidR="000A258F" w:rsidRPr="008D0DEC" w:rsidRDefault="000A258F" w:rsidP="000A258F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42724CC3" w14:textId="77777777" w:rsidR="00CA7C03" w:rsidRPr="008D0DEC" w:rsidRDefault="00CA7C03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ทีเอส</w:t>
      </w:r>
      <w:r w:rsidR="00001200" w:rsidRPr="008D0DEC">
        <w:rPr>
          <w:lang w:val="en-US" w:bidi="th-TH"/>
        </w:rPr>
        <w:t>4</w:t>
      </w:r>
      <w:r w:rsidRPr="008D0DEC">
        <w:rPr>
          <w:cs/>
          <w:lang w:bidi="th-TH"/>
        </w:rPr>
        <w:t xml:space="preserve">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CA7C03" w:rsidRPr="008D0DEC" w14:paraId="077F5C24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35F7B8B8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7B76498D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03F096D8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3FD7903F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4BC58811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7401E371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CA7C03" w:rsidRPr="008D0DEC" w14:paraId="601D02AA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FE8EBF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FB6FBAC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9E1B780" w14:textId="77777777" w:rsidR="00CA7C03" w:rsidRPr="008D0DEC" w:rsidRDefault="00CA7C03" w:rsidP="00DE694F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495DF4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A612D0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6E2C7FBE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3C2D861F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397F34E5" w14:textId="77777777" w:rsidR="00CA7C03" w:rsidRPr="008D0DEC" w:rsidRDefault="00CA7C03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CA7C03" w:rsidRPr="008D0DEC" w14:paraId="286EFC59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53FC2CEA" w14:textId="77777777" w:rsidR="00CA7C03" w:rsidRPr="008D0DEC" w:rsidRDefault="00CA7C03" w:rsidP="000A3B06">
            <w:pPr>
              <w:pStyle w:val="Table1"/>
              <w:numPr>
                <w:ilvl w:val="0"/>
                <w:numId w:val="55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0C540233" w14:textId="77777777" w:rsidR="00CA7C03" w:rsidRPr="008D0DEC" w:rsidRDefault="00CA7C03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DE5154E" w14:textId="2E275359" w:rsidR="00CA7C03" w:rsidRPr="008D0DEC" w:rsidRDefault="00CA7C03" w:rsidP="009F02AD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F02A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CA7C03" w:rsidRPr="008D0DEC" w14:paraId="62E7DBD0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4D39FD9" w14:textId="77777777" w:rsidR="00CA7C03" w:rsidRPr="008D0DEC" w:rsidRDefault="00CA7C03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05A8268C" w14:textId="77777777" w:rsidR="00CA7C03" w:rsidRPr="008D0DEC" w:rsidRDefault="00CA7C03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EDB6CC1" w14:textId="301A222F" w:rsidR="00CA7C03" w:rsidRPr="008D0DEC" w:rsidRDefault="00CA7C03" w:rsidP="009F02AD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F02A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CA7C03" w:rsidRPr="008D0DEC" w14:paraId="233ADC16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3E8A123" w14:textId="77777777" w:rsidR="00CA7C03" w:rsidRPr="008D0DEC" w:rsidRDefault="00CA7C03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3E7AAF1B" w14:textId="77777777" w:rsidR="00CA7C03" w:rsidRPr="008D0DEC" w:rsidRDefault="00CA7C03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39C6E29" w14:textId="4B794F6A" w:rsidR="00CA7C03" w:rsidRPr="008D0DEC" w:rsidRDefault="00CA7C03" w:rsidP="009F02AD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F02A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CA7C03" w:rsidRPr="008D0DEC" w14:paraId="2CB8F7C9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2419EC85" w14:textId="77777777" w:rsidR="00CA7C03" w:rsidRPr="008D0DEC" w:rsidRDefault="00CA7C03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11936A75" w14:textId="77777777" w:rsidR="00CA7C03" w:rsidRPr="008D0DEC" w:rsidRDefault="00CA7C03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F67D08F" w14:textId="77777777" w:rsidR="00CA7C03" w:rsidRPr="008D0DEC" w:rsidRDefault="00CA7C03" w:rsidP="009F02AD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.</w:t>
            </w:r>
            <w:r w:rsidR="009F02AD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F02A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F02AD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CA7C03" w:rsidRPr="008D0DEC" w14:paraId="5E95FB2C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F069AD5" w14:textId="77777777" w:rsidR="00CA7C03" w:rsidRPr="008D0DEC" w:rsidRDefault="00CA7C03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4B6EBBCA" w14:textId="77777777" w:rsidR="00CA7C03" w:rsidRPr="008D0DEC" w:rsidRDefault="00CA7C03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2270920" w14:textId="77777777" w:rsidR="00CA7C03" w:rsidRPr="008D0DEC" w:rsidRDefault="00CA7C03" w:rsidP="009F02AD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F02A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F02AD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CA7C03" w:rsidRPr="008D0DEC" w14:paraId="2922D68B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AD1AC37" w14:textId="77777777" w:rsidR="00CA7C03" w:rsidRPr="008D0DEC" w:rsidRDefault="00CA7C03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นางสาวธีรตีพิศา เตวิชพศุตม์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18C87CAB" w14:textId="77777777" w:rsidR="00CA7C03" w:rsidRPr="008D0DEC" w:rsidRDefault="00CA7C03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E6378EC" w14:textId="77777777" w:rsidR="00CA7C03" w:rsidRPr="008D0DEC" w:rsidRDefault="00CA7C03" w:rsidP="009F02AD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อ้างถึงรายละเอียดของนางสาวธีรตีพิศา เตวิชพศุตม์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F02A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F02AD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CA7C03" w:rsidRPr="008D0DEC" w14:paraId="23922807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88D600C" w14:textId="77777777" w:rsidR="00CA7C03" w:rsidRPr="008D0DEC" w:rsidRDefault="00CA7C03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นายวิเศษ จูงวัฒนา</w:t>
            </w:r>
          </w:p>
          <w:p w14:paraId="22AA8620" w14:textId="77777777" w:rsidR="00CA7C03" w:rsidRPr="008D0DEC" w:rsidRDefault="00CA7C03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2E84455" w14:textId="77777777" w:rsidR="00CA7C03" w:rsidRPr="008D0DEC" w:rsidRDefault="00CA7C03" w:rsidP="009F02AD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อ้างถึงรายละเอียดของนายวิเศษ จูงวัฒนา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.8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F02A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F02AD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B45AF1" w:rsidRPr="008D0DEC" w14:paraId="3B5ECF81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9166266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นางสาวจรีพร จารุกรสกุล</w:t>
            </w:r>
          </w:p>
          <w:p w14:paraId="2AC9A2F8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47DDB9D" w14:textId="77777777" w:rsidR="00B45AF1" w:rsidRPr="008D0DEC" w:rsidRDefault="00B45AF1" w:rsidP="009F02AD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อ้างถึงรายละเอียดของนางสาวจรีพร จารุกรสกุล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F02A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F02AD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</w:tbl>
    <w:p w14:paraId="3F4B6DEA" w14:textId="77FD98AE" w:rsidR="00B45AF1" w:rsidRPr="008D0DEC" w:rsidRDefault="00B45AF1" w:rsidP="00DE694F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4BC492FB" w14:textId="77777777" w:rsidR="00B45AF1" w:rsidRPr="008D0DEC" w:rsidRDefault="00B45AF1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>รายละเอียดเกี่ยวกับกรรมการ</w:t>
      </w:r>
      <w:r w:rsidR="00D802FE" w:rsidRPr="008D0DEC">
        <w:rPr>
          <w:rFonts w:hint="cs"/>
          <w:cs/>
          <w:lang w:bidi="th-TH"/>
        </w:rPr>
        <w:t xml:space="preserve">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เอ็นซี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B45AF1" w:rsidRPr="008D0DEC" w14:paraId="1D9D67AD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4F479361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07EDD52C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4A179FCC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075A3266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2A4C2C00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4740D7A3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B45AF1" w:rsidRPr="008D0DEC" w14:paraId="76AE6D2A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9F1B0F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DDE5AB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FC09515" w14:textId="77777777" w:rsidR="00B45AF1" w:rsidRPr="008D0DEC" w:rsidRDefault="00B45AF1" w:rsidP="00DE694F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2416CE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8B9DF3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18374733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1BB333CA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44D69211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B45AF1" w:rsidRPr="008D0DEC" w14:paraId="1A6F65F2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C9EE00B" w14:textId="77777777" w:rsidR="00B45AF1" w:rsidRPr="008D0DEC" w:rsidRDefault="00B45AF1" w:rsidP="000A3B06">
            <w:pPr>
              <w:pStyle w:val="Table1"/>
              <w:numPr>
                <w:ilvl w:val="0"/>
                <w:numId w:val="56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1605BC2C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510A3F8" w14:textId="192D18D3" w:rsidR="00B45AF1" w:rsidRPr="008D0DEC" w:rsidRDefault="00B45AF1" w:rsidP="009762CC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762C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B45AF1" w:rsidRPr="008D0DEC" w14:paraId="1328CAD4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EA6AA57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1AE192A4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AC3588C" w14:textId="68E26FEB" w:rsidR="00B45AF1" w:rsidRPr="008D0DEC" w:rsidRDefault="00B45AF1" w:rsidP="009762CC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762C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B45AF1" w:rsidRPr="008D0DEC" w14:paraId="412A69AF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EF9E3EF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73AA1526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EFA3E07" w14:textId="215957CA" w:rsidR="00B45AF1" w:rsidRPr="008D0DEC" w:rsidRDefault="00B45AF1" w:rsidP="009762CC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9762C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</w:tbl>
    <w:p w14:paraId="132541EF" w14:textId="5043C31D" w:rsidR="00B45AF1" w:rsidRPr="008D0DEC" w:rsidRDefault="00B45AF1" w:rsidP="00B45AF1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175F1BC2" w14:textId="77777777" w:rsidR="00B45AF1" w:rsidRPr="008D0DEC" w:rsidRDefault="00B45AF1">
      <w:pPr>
        <w:rPr>
          <w:rFonts w:ascii="Cordia New" w:hAnsi="Cordia New"/>
          <w:kern w:val="20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36B8A237" w14:textId="77777777" w:rsidR="00B45AF1" w:rsidRPr="008D0DEC" w:rsidRDefault="00B45AF1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เอ็นพีเอ็ม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B45AF1" w:rsidRPr="008D0DEC" w14:paraId="40E240D0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6433EF6B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3774DB1A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19063842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1EA8FE37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542D4D56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68FCAF69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B45AF1" w:rsidRPr="008D0DEC" w14:paraId="525ECE6C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2DD3418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244FF7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1C8900" w14:textId="77777777" w:rsidR="00B45AF1" w:rsidRPr="008D0DEC" w:rsidRDefault="00B45AF1" w:rsidP="00DE694F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C0AFC7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2412A0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41EB59D8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7CE28583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1928EED3" w14:textId="77777777" w:rsidR="00B45AF1" w:rsidRPr="008D0DEC" w:rsidRDefault="00B45AF1" w:rsidP="00DE694F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B45AF1" w:rsidRPr="008D0DEC" w14:paraId="5BA1A3A2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A21E0CD" w14:textId="77777777" w:rsidR="00B45AF1" w:rsidRPr="008D0DEC" w:rsidRDefault="00B45AF1" w:rsidP="000A3B06">
            <w:pPr>
              <w:pStyle w:val="Table1"/>
              <w:numPr>
                <w:ilvl w:val="0"/>
                <w:numId w:val="57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20B9CA9A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29E3D48" w14:textId="2C4884D0" w:rsidR="00B45AF1" w:rsidRPr="008D0DEC" w:rsidRDefault="00B45AF1" w:rsidP="0055062C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5062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B45AF1" w:rsidRPr="008D0DEC" w14:paraId="4576E032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30F6BB2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61A37071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61D84A7" w14:textId="704ADA56" w:rsidR="00B45AF1" w:rsidRPr="008D0DEC" w:rsidRDefault="00B45AF1" w:rsidP="0055062C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5062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B45AF1" w:rsidRPr="008D0DEC" w14:paraId="311E3844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C83BCB8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64EBE7E3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492BD1D8" w14:textId="756BD425" w:rsidR="00B45AF1" w:rsidRPr="008D0DEC" w:rsidRDefault="00B45AF1" w:rsidP="0055062C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5062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</w:tbl>
    <w:p w14:paraId="3AAECCA1" w14:textId="77777777" w:rsidR="00675F52" w:rsidRPr="008D0DEC" w:rsidRDefault="00675F52" w:rsidP="00675F52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0492D13E" w14:textId="77777777" w:rsidR="00B45AF1" w:rsidRPr="008D0DEC" w:rsidRDefault="00B45AF1" w:rsidP="00B45AF1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0F71F199" w14:textId="77777777" w:rsidR="00B45AF1" w:rsidRPr="008D0DEC" w:rsidRDefault="00B45AF1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เอ็นอาร์วี</w:t>
      </w:r>
      <w:r w:rsidR="00001200" w:rsidRPr="008D0DEC">
        <w:rPr>
          <w:lang w:val="en-US" w:bidi="th-TH"/>
        </w:rPr>
        <w:t>1</w:t>
      </w:r>
      <w:r w:rsidRPr="008D0DEC">
        <w:rPr>
          <w:cs/>
          <w:lang w:bidi="th-TH"/>
        </w:rPr>
        <w:t xml:space="preserve">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B45AF1" w:rsidRPr="008D0DEC" w14:paraId="01774FAF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214E254B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4DF97640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763A6471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392C322C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6F8D83D8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2307E8B6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B45AF1" w:rsidRPr="008D0DEC" w14:paraId="3D0ADFD0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389D93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0208A9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5133528" w14:textId="77777777" w:rsidR="00B45AF1" w:rsidRPr="008D0DEC" w:rsidRDefault="00B45AF1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EAF973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709A48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33DB660B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02E67C15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5F32DB10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B45AF1" w:rsidRPr="008D0DEC" w14:paraId="02110BCB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53907BA" w14:textId="77777777" w:rsidR="00B45AF1" w:rsidRPr="008D0DEC" w:rsidRDefault="00B45AF1" w:rsidP="000A3B06">
            <w:pPr>
              <w:pStyle w:val="Table1"/>
              <w:numPr>
                <w:ilvl w:val="0"/>
                <w:numId w:val="58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57EA4A41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22F77BA" w14:textId="3487665D" w:rsidR="00B45AF1" w:rsidRPr="008D0DEC" w:rsidRDefault="00B45AF1" w:rsidP="00737E63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737E63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B45AF1" w:rsidRPr="008D0DEC" w14:paraId="539B0AD8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2FE0977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46BE0634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300DFEC" w14:textId="61C56A7E" w:rsidR="00B45AF1" w:rsidRPr="008D0DEC" w:rsidRDefault="00B45AF1" w:rsidP="00737E63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737E63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B45AF1" w:rsidRPr="008D0DEC" w14:paraId="7ABC3BF6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DFBDD74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426BABF1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37B01FAF" w14:textId="2F36B182" w:rsidR="00B45AF1" w:rsidRPr="008D0DEC" w:rsidRDefault="00B45AF1" w:rsidP="00737E63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737E63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</w:tbl>
    <w:p w14:paraId="1F2AA58E" w14:textId="77777777" w:rsidR="00675F52" w:rsidRPr="008D0DEC" w:rsidRDefault="00675F52" w:rsidP="00675F52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3B7EA4C6" w14:textId="77777777" w:rsidR="00B45AF1" w:rsidRPr="008D0DEC" w:rsidRDefault="00B45AF1" w:rsidP="00B45AF1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048403F8" w14:textId="77777777" w:rsidR="00B45AF1" w:rsidRPr="008D0DEC" w:rsidRDefault="00B45AF1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เอ็นอาร์วี</w:t>
      </w:r>
      <w:r w:rsidR="00001200" w:rsidRPr="008D0DEC">
        <w:rPr>
          <w:lang w:val="en-US" w:bidi="th-TH"/>
        </w:rPr>
        <w:t>2</w:t>
      </w:r>
      <w:r w:rsidRPr="008D0DEC">
        <w:rPr>
          <w:cs/>
          <w:lang w:bidi="th-TH"/>
        </w:rPr>
        <w:t xml:space="preserve">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B45AF1" w:rsidRPr="008D0DEC" w14:paraId="19689069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5798F1DF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2183DB5E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5A837971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00D6CB28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4B3C6E9C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686C2F89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B45AF1" w:rsidRPr="008D0DEC" w14:paraId="050A35AA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78C65D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35EBCCB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7D9DE0" w14:textId="77777777" w:rsidR="00B45AF1" w:rsidRPr="008D0DEC" w:rsidRDefault="00B45AF1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1E63F5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ED6FB7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49E3A4C9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3D3593AD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4B6F39D3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B45AF1" w:rsidRPr="008D0DEC" w14:paraId="67329786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3B95E59" w14:textId="77777777" w:rsidR="00B45AF1" w:rsidRPr="008D0DEC" w:rsidRDefault="00B45AF1" w:rsidP="000A3B06">
            <w:pPr>
              <w:pStyle w:val="Table1"/>
              <w:numPr>
                <w:ilvl w:val="0"/>
                <w:numId w:val="59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296560E3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3142B550" w14:textId="2743A158" w:rsidR="00B45AF1" w:rsidRPr="008D0DEC" w:rsidRDefault="00B45AF1" w:rsidP="0023196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23196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B45AF1" w:rsidRPr="008D0DEC" w14:paraId="32FC0E72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AEBEB3D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67AC4ACA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7BE1A19" w14:textId="77C14E43" w:rsidR="00B45AF1" w:rsidRPr="008D0DEC" w:rsidRDefault="00B45AF1" w:rsidP="0023196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23196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B45AF1" w:rsidRPr="008D0DEC" w14:paraId="5385B7C9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AC2EB55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72CACD07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69288BBD" w14:textId="53EC3588" w:rsidR="00B45AF1" w:rsidRPr="008D0DEC" w:rsidRDefault="00B45AF1" w:rsidP="0023196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2C0B8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2C0B8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23196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</w:tbl>
    <w:p w14:paraId="24C6B299" w14:textId="77777777" w:rsidR="00675F52" w:rsidRPr="008D0DEC" w:rsidRDefault="00675F52" w:rsidP="00675F52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33018A72" w14:textId="77777777" w:rsidR="00B45AF1" w:rsidRPr="008D0DEC" w:rsidRDefault="00B45AF1" w:rsidP="00B45AF1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5D28F65A" w14:textId="77777777" w:rsidR="00B45AF1" w:rsidRPr="008D0DEC" w:rsidRDefault="00B45AF1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บีแอล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B45AF1" w:rsidRPr="008D0DEC" w14:paraId="7126277E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077FCAB8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4C909729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6203E113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49DE864B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78D2D6C4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4B861025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B45AF1" w:rsidRPr="008D0DEC" w14:paraId="35A57B34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C5F49F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466EAC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10A070" w14:textId="77777777" w:rsidR="00B45AF1" w:rsidRPr="008D0DEC" w:rsidRDefault="00B45AF1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E7CE5E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E4B248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68984E98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360C0046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05735C38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B45AF1" w:rsidRPr="008D0DEC" w14:paraId="1D7DABB6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28744FD6" w14:textId="77777777" w:rsidR="00B45AF1" w:rsidRPr="008D0DEC" w:rsidRDefault="00B45AF1" w:rsidP="000A3B06">
            <w:pPr>
              <w:pStyle w:val="Table1"/>
              <w:numPr>
                <w:ilvl w:val="0"/>
                <w:numId w:val="60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11278555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3432D762" w14:textId="72FECEEE" w:rsidR="00B45AF1" w:rsidRPr="008D0DEC" w:rsidRDefault="00B45AF1" w:rsidP="00CB6D5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อ้างถึงรายละเอียดของนางพรทิพา ชินเวชกิจวานิชย์ 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CB6D5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B45AF1" w:rsidRPr="008D0DEC" w14:paraId="22A86090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931282D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6DDF35FD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7271DA1" w14:textId="36DF0370" w:rsidR="00B45AF1" w:rsidRPr="008D0DEC" w:rsidRDefault="00B45AF1" w:rsidP="00CB6D5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อ้างถึงรายละเอียดของนายบุญชัย ถิราติตามหัวข้อประวัติ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</w:t>
            </w:r>
            <w:r w:rsidR="00CB6D5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B45AF1" w:rsidRPr="008D0DEC" w14:paraId="29B7F710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08D3B32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3524C08F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DFC0E28" w14:textId="77F26C82" w:rsidR="00B45AF1" w:rsidRPr="008D0DEC" w:rsidRDefault="00B45AF1" w:rsidP="00CB6D5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CB6D5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D82006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B45AF1" w:rsidRPr="008D0DEC" w14:paraId="14A7BA10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18DF52F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0E03D3C9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43E072FA" w14:textId="77777777" w:rsidR="00B45AF1" w:rsidRPr="008D0DEC" w:rsidRDefault="00B45AF1" w:rsidP="00CB6D5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.</w:t>
            </w:r>
            <w:r w:rsidR="00CB6D5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CB6D5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CB6D5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B45AF1" w:rsidRPr="008D0DEC" w14:paraId="45F70238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199B81B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01389172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2306747" w14:textId="77777777" w:rsidR="00B45AF1" w:rsidRPr="008D0DEC" w:rsidRDefault="00B45AF1" w:rsidP="00CB6D5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CB6D5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CB6D5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B45AF1" w:rsidRPr="008D0DEC" w14:paraId="5072AF52" w14:textId="77777777" w:rsidTr="000F3E61">
        <w:trPr>
          <w:cantSplit/>
          <w:trHeight w:val="737"/>
        </w:trPr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</w:tcPr>
          <w:p w14:paraId="301CED65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นางสาวธีรตีพิศา</w:t>
            </w:r>
            <w:r w:rsidR="00CB6D5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415D22" w:rsidRPr="008D0DEC">
              <w:rPr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เตวิชพศุตม์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0CC075E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E438C86" w14:textId="77777777" w:rsidR="00B45AF1" w:rsidRPr="008D0DEC" w:rsidRDefault="00B45AF1" w:rsidP="00CB6D5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อ้างถึงรายละเอียดของนางสาวธีรตีพิศา เตวิชพศุตม์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CB6D5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CB6D5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907960" w:rsidRPr="008D0DEC" w14:paraId="1E8319D5" w14:textId="77777777" w:rsidTr="000F3E61">
        <w:trPr>
          <w:cantSplit/>
          <w:trHeight w:val="737"/>
        </w:trPr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</w:tcPr>
          <w:p w14:paraId="5ABCB0EF" w14:textId="77777777" w:rsidR="00907960" w:rsidRPr="008D0DEC" w:rsidRDefault="00907960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นายทวิช เตชะนาวากุล</w:t>
            </w:r>
          </w:p>
          <w:p w14:paraId="13DC99FE" w14:textId="77777777" w:rsidR="00907960" w:rsidRPr="008D0DEC" w:rsidRDefault="00907960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14:paraId="110C5E99" w14:textId="413DF7DF" w:rsidR="00907960" w:rsidRPr="008D0DEC" w:rsidRDefault="00907960" w:rsidP="0079209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="0079209E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3050" w:type="dxa"/>
            <w:tcBorders>
              <w:bottom w:val="single" w:sz="4" w:space="0" w:color="auto"/>
            </w:tcBorders>
            <w:shd w:val="clear" w:color="auto" w:fill="auto"/>
          </w:tcPr>
          <w:p w14:paraId="2295C556" w14:textId="77777777" w:rsidR="00CE5DFC" w:rsidRPr="008D0DEC" w:rsidRDefault="00907960" w:rsidP="00BC1245">
            <w:pPr>
              <w:pStyle w:val="CellBody"/>
              <w:numPr>
                <w:ilvl w:val="0"/>
                <w:numId w:val="82"/>
              </w:numPr>
              <w:tabs>
                <w:tab w:val="left" w:pos="332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ปริญญาตรี บริหารธุรกิจ มหาวิทยาลัยคินกิ  ประเทศญี่ปุ่น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66C03F18" w14:textId="27863916" w:rsidR="00907960" w:rsidRPr="008D0DEC" w:rsidRDefault="00A7467F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0.012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7841672A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001FA23C" w14:textId="77777777" w:rsidR="00907960" w:rsidRPr="008D0DEC" w:rsidRDefault="00907960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ปัจจุบัน</w:t>
            </w:r>
          </w:p>
          <w:p w14:paraId="589F8188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7A391EEA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7C63DD6E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1E32D0DB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CE5DFC" w:rsidRPr="008D0DEC" w14:paraId="1561C6E6" w14:textId="77777777" w:rsidTr="000F3E61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82C3AB" w14:textId="77777777" w:rsidR="00CE5DFC" w:rsidRPr="008D0DEC" w:rsidRDefault="00CE5DFC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992EF2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AAB9C0" w14:textId="77777777" w:rsidR="00CE5DFC" w:rsidRPr="008D0DEC" w:rsidRDefault="000D7A99" w:rsidP="00BC1245">
            <w:pPr>
              <w:pStyle w:val="CellBody"/>
              <w:numPr>
                <w:ilvl w:val="0"/>
                <w:numId w:val="82"/>
              </w:numPr>
              <w:tabs>
                <w:tab w:val="left" w:pos="332"/>
                <w:tab w:val="left" w:pos="360"/>
                <w:tab w:val="left" w:pos="399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ประกาศนียบัตรหลักสูตรป้องกันราชอาณาจักร ภาครัฐรวมเอกชน รุ่นที่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366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วิทยาลัยป้องกันราชอาณาจักร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A4F1A9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D7CFF7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51FC0B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2559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EE625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100378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บีพี จำกัด</w:t>
            </w:r>
          </w:p>
        </w:tc>
      </w:tr>
      <w:tr w:rsidR="00CE5DFC" w:rsidRPr="008D0DEC" w14:paraId="7A879C17" w14:textId="77777777" w:rsidTr="000F3E61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31810C9" w14:textId="77777777" w:rsidR="00CE5DFC" w:rsidRPr="008D0DEC" w:rsidRDefault="00CE5DFC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D48E7CE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0F19C2E" w14:textId="77777777" w:rsidR="00CE5DFC" w:rsidRPr="008D0DEC" w:rsidRDefault="000D7A99" w:rsidP="00BC1245">
            <w:pPr>
              <w:pStyle w:val="CellBody"/>
              <w:numPr>
                <w:ilvl w:val="0"/>
                <w:numId w:val="82"/>
              </w:numPr>
              <w:tabs>
                <w:tab w:val="left" w:pos="332"/>
                <w:tab w:val="left" w:pos="360"/>
                <w:tab w:val="left" w:pos="399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Directors Accreditation Program (DAP)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0018274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4F66BA4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3C8C41B4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2560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>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ปัจจุบัน</w:t>
            </w:r>
          </w:p>
          <w:p w14:paraId="6BC16909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75E76585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492E84D8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18AB311B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อินเตอร์ ฟาร์อีสท์ เอ็นเนอร์ยี่ คอร์ปอเรชั่น จำกัด (มหาชน)</w:t>
            </w:r>
          </w:p>
        </w:tc>
      </w:tr>
      <w:tr w:rsidR="00CE5DFC" w:rsidRPr="008D0DEC" w14:paraId="55B5618E" w14:textId="77777777" w:rsidTr="000D7A99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F7C22E7" w14:textId="77777777" w:rsidR="00CE5DFC" w:rsidRPr="008D0DEC" w:rsidRDefault="00CE5DFC" w:rsidP="00BC3D39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853DE33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647FFBAE" w14:textId="77777777" w:rsidR="00CE5DFC" w:rsidRPr="008D0DEC" w:rsidRDefault="000D7A99" w:rsidP="00BC1245">
            <w:pPr>
              <w:pStyle w:val="CellBody"/>
              <w:numPr>
                <w:ilvl w:val="0"/>
                <w:numId w:val="82"/>
              </w:numPr>
              <w:tabs>
                <w:tab w:val="left" w:pos="332"/>
                <w:tab w:val="left" w:pos="360"/>
                <w:tab w:val="left" w:pos="399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Finance for Non Finance Directors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30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2549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สมาคมส่งเสริมสถาบันกรรมการบริษัทไทย</w:t>
            </w: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CE7220C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6A11E60C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4BB34355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2556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372B0014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ประธานกรรมการส่งเสริมกิจการ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07AEBDD6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สภามหาวิทยาลัยแม่ฟ้าหลวง</w:t>
            </w:r>
          </w:p>
        </w:tc>
      </w:tr>
      <w:tr w:rsidR="00CE5DFC" w:rsidRPr="008D0DEC" w14:paraId="737469AC" w14:textId="77777777" w:rsidTr="000D7A99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2A6C61E0" w14:textId="77777777" w:rsidR="00CE5DFC" w:rsidRPr="008D0DEC" w:rsidRDefault="00CE5DFC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1AF38753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B9B306E" w14:textId="77777777" w:rsidR="00CE5DFC" w:rsidRPr="008D0DEC" w:rsidRDefault="00CE5DFC" w:rsidP="00782AC1">
            <w:pPr>
              <w:pStyle w:val="CellBody"/>
              <w:tabs>
                <w:tab w:val="left" w:pos="332"/>
                <w:tab w:val="left" w:pos="360"/>
                <w:tab w:val="left" w:pos="399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B9DA50E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9D1F3A9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167D719D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–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657C57FE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ที่ปรึกษา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6E48A1CF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สมาคมนิคมอุตสาหกรรมไทยและพันธมิตร</w:t>
            </w:r>
          </w:p>
        </w:tc>
      </w:tr>
      <w:tr w:rsidR="00907960" w:rsidRPr="008D0DEC" w14:paraId="3C3326E1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5406E5D7" w14:textId="77777777" w:rsidR="00907960" w:rsidRPr="008D0DEC" w:rsidRDefault="00907960" w:rsidP="00BC3D39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7AC5AC6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A232677" w14:textId="77777777" w:rsidR="00907960" w:rsidRPr="008D0DEC" w:rsidRDefault="00907960" w:rsidP="00F67DFB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09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5187501D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4F193ACE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15F1DB9D" w14:textId="77777777" w:rsidR="00907960" w:rsidRPr="008D0DEC" w:rsidRDefault="00907960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 xml:space="preserve">-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7A82C34A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ประธานกรรมการบริหาร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058AE300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ไฮเทค กบินทร์ </w:t>
            </w:r>
            <w:r w:rsidR="00BC3D39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โลจิสติกส์ จำกัด</w:t>
            </w:r>
          </w:p>
        </w:tc>
      </w:tr>
      <w:tr w:rsidR="001604B0" w:rsidRPr="008D0DEC" w14:paraId="02209552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11676234" w14:textId="77777777" w:rsidR="001604B0" w:rsidRPr="008D0DEC" w:rsidRDefault="001604B0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462F1DE9" w14:textId="77777777" w:rsidR="001604B0" w:rsidRPr="008D0DEC" w:rsidRDefault="001604B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189B5641" w14:textId="77777777" w:rsidR="001604B0" w:rsidRPr="008D0DEC" w:rsidRDefault="001604B0" w:rsidP="00907960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09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1A48B097" w14:textId="77777777" w:rsidR="001604B0" w:rsidRPr="008D0DEC" w:rsidRDefault="001604B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71AB5470" w14:textId="77777777" w:rsidR="001604B0" w:rsidRPr="008D0DEC" w:rsidRDefault="001604B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54D346BF" w14:textId="77777777" w:rsidR="001604B0" w:rsidRPr="008D0DEC" w:rsidRDefault="00CE6EEC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484DE32E" w14:textId="77777777" w:rsidR="001604B0" w:rsidRPr="008D0DEC" w:rsidRDefault="001604B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6F1134B9" w14:textId="77777777" w:rsidR="001604B0" w:rsidRPr="008D0DEC" w:rsidRDefault="001604B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เอสเอ็มอี เอสเตท จำกัด</w:t>
            </w:r>
          </w:p>
        </w:tc>
      </w:tr>
      <w:tr w:rsidR="00907960" w:rsidRPr="008D0DEC" w14:paraId="60E23B39" w14:textId="77777777" w:rsidTr="000F3E61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370D24DC" w14:textId="77777777" w:rsidR="00907960" w:rsidRPr="008D0DEC" w:rsidRDefault="00907960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E4BDD00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0F6A01A6" w14:textId="77777777" w:rsidR="00907960" w:rsidRPr="008D0DEC" w:rsidRDefault="00907960" w:rsidP="00907960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09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70CDFD11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2972651F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249E1820" w14:textId="77777777" w:rsidR="00907960" w:rsidRPr="008D0DEC" w:rsidRDefault="00907960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2551 –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60105080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กรรมอิสระ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6CED2646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บริษัท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ทีพีไอ โพลีน จำกัด (มหาชน)</w:t>
            </w:r>
          </w:p>
        </w:tc>
      </w:tr>
      <w:tr w:rsidR="00907960" w:rsidRPr="008D0DEC" w14:paraId="37F386AA" w14:textId="77777777" w:rsidTr="000F3E61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6D3D8" w14:textId="77777777" w:rsidR="00907960" w:rsidRPr="008D0DEC" w:rsidRDefault="00907960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9F304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ECA95C" w14:textId="77777777" w:rsidR="00907960" w:rsidRPr="008D0DEC" w:rsidRDefault="00907960" w:rsidP="00907960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09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29FE26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7B578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C9A93E" w14:textId="77777777" w:rsidR="00907960" w:rsidRPr="008D0DEC" w:rsidRDefault="00907960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2542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6E7189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ประธานกรรมการบริหาร</w:t>
            </w:r>
          </w:p>
        </w:tc>
        <w:tc>
          <w:tcPr>
            <w:tcW w:w="19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066F95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</w:t>
            </w:r>
            <w:r w:rsidR="00747A3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ริษัท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ศูนย์เทคโนโลยีไฮเทคอยุธยา</w:t>
            </w:r>
            <w:r w:rsidR="00747A3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907960" w:rsidRPr="008D0DEC" w14:paraId="7E66834E" w14:textId="77777777" w:rsidTr="000F3E61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81F1F1" w14:textId="77777777" w:rsidR="00907960" w:rsidRPr="008D0DEC" w:rsidRDefault="00907960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2B5748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C04FDB" w14:textId="77777777" w:rsidR="00907960" w:rsidRPr="008D0DEC" w:rsidRDefault="00907960" w:rsidP="00907960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C45137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6C577E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652C34" w14:textId="77777777" w:rsidR="00907960" w:rsidRPr="008D0DEC" w:rsidRDefault="00907960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2533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ปัจจุบัน</w:t>
            </w:r>
          </w:p>
          <w:p w14:paraId="125D9FE9" w14:textId="77777777" w:rsidR="00907960" w:rsidRPr="008D0DEC" w:rsidRDefault="00907960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CC5908" w14:textId="77777777" w:rsidR="00907960" w:rsidRPr="008D0DEC" w:rsidRDefault="006129E1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ประธานกรรมการบริหาร</w:t>
            </w:r>
          </w:p>
          <w:p w14:paraId="368041E7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D0505" w14:textId="77777777" w:rsidR="00907960" w:rsidRPr="008D0DEC" w:rsidRDefault="00907960" w:rsidP="00782AC1">
            <w:pPr>
              <w:pStyle w:val="CellBody"/>
              <w:tabs>
                <w:tab w:val="left" w:pos="806"/>
                <w:tab w:val="center" w:pos="868"/>
              </w:tabs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ไทยอินดัสเตรียลเอสเตท จำกัด </w:t>
            </w:r>
          </w:p>
        </w:tc>
      </w:tr>
      <w:tr w:rsidR="00907960" w:rsidRPr="008D0DEC" w14:paraId="11359E0B" w14:textId="77777777" w:rsidTr="000F3E61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83628" w14:textId="77777777" w:rsidR="00907960" w:rsidRPr="008D0DEC" w:rsidRDefault="00907960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D268E2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0E8376" w14:textId="77777777" w:rsidR="00907960" w:rsidRPr="008D0DEC" w:rsidRDefault="00907960" w:rsidP="00907960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60" w:hanging="36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D62C24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685EF5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0FBCD7" w14:textId="77777777" w:rsidR="00907960" w:rsidRPr="008D0DEC" w:rsidRDefault="00907960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2526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CC43CB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กรรมการตรวจสอบ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/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กรรมการอิสระ</w:t>
            </w:r>
          </w:p>
        </w:tc>
        <w:tc>
          <w:tcPr>
            <w:tcW w:w="19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51ABB9" w14:textId="77777777" w:rsidR="00907960" w:rsidRPr="008D0DEC" w:rsidRDefault="00907960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 บางกอกสหประกันภัย จำกัด (มหาชน)</w:t>
            </w:r>
          </w:p>
        </w:tc>
      </w:tr>
      <w:tr w:rsidR="00CE5DFC" w:rsidRPr="008D0DEC" w14:paraId="18567C21" w14:textId="77777777" w:rsidTr="004F0E28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FCCA8F" w14:textId="77777777" w:rsidR="00CE5DFC" w:rsidRPr="008D0DEC" w:rsidRDefault="00CE5DFC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พลเอกสำเภา ชูศรี</w:t>
            </w:r>
          </w:p>
          <w:p w14:paraId="0CF3C37E" w14:textId="77777777" w:rsidR="00CE5DFC" w:rsidRPr="008D0DEC" w:rsidRDefault="00CE5DFC" w:rsidP="00BC1245">
            <w:pPr>
              <w:pStyle w:val="Table1"/>
              <w:numPr>
                <w:ilvl w:val="0"/>
                <w:numId w:val="73"/>
              </w:numPr>
              <w:tabs>
                <w:tab w:val="left" w:pos="697"/>
              </w:tabs>
              <w:spacing w:after="40"/>
              <w:ind w:left="697" w:hanging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F6FB1" w14:textId="015AF9F0" w:rsidR="00CE5DFC" w:rsidRPr="008D0DEC" w:rsidRDefault="00CE5DFC" w:rsidP="0079209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  <w:r w:rsidR="0079209E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305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8CDEF9" w14:textId="77777777" w:rsidR="00CE5DFC" w:rsidRPr="008D0DEC" w:rsidRDefault="00CE5DFC" w:rsidP="00BC1245">
            <w:pPr>
              <w:pStyle w:val="CellBody"/>
              <w:numPr>
                <w:ilvl w:val="0"/>
                <w:numId w:val="83"/>
              </w:numPr>
              <w:tabs>
                <w:tab w:val="left" w:pos="332"/>
                <w:tab w:val="left" w:pos="422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ปริญญาตรี ด้านการทหาร โรงเรียนนายร้อยพระจุลจอมเกล้า</w:t>
            </w:r>
          </w:p>
          <w:p w14:paraId="4852D218" w14:textId="77777777" w:rsidR="00CE5DFC" w:rsidRPr="008D0DEC" w:rsidRDefault="00CE5DFC" w:rsidP="00BC1245">
            <w:pPr>
              <w:pStyle w:val="CellBody"/>
              <w:numPr>
                <w:ilvl w:val="0"/>
                <w:numId w:val="83"/>
              </w:numPr>
              <w:tabs>
                <w:tab w:val="left" w:pos="332"/>
                <w:tab w:val="left" w:pos="422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โรงเรียนนายร้อยทหารบกแซงชีร์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br/>
              <w:t>(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Saint Cyr)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ประเทศฝรั่งเศส</w:t>
            </w:r>
          </w:p>
          <w:p w14:paraId="2C52C22E" w14:textId="77777777" w:rsidR="00CE5DFC" w:rsidRPr="008D0DEC" w:rsidRDefault="00CE5DFC" w:rsidP="00BC1245">
            <w:pPr>
              <w:pStyle w:val="CellBody"/>
              <w:numPr>
                <w:ilvl w:val="0"/>
                <w:numId w:val="83"/>
              </w:numPr>
              <w:tabs>
                <w:tab w:val="left" w:pos="332"/>
                <w:tab w:val="left" w:pos="422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โรงเรียนเสนาธิการทหารบก รุ่นที่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51</w:t>
            </w:r>
          </w:p>
          <w:p w14:paraId="7DF021EB" w14:textId="77777777" w:rsidR="00CE5DFC" w:rsidRPr="008D0DEC" w:rsidRDefault="00CE5DFC" w:rsidP="00BC1245">
            <w:pPr>
              <w:pStyle w:val="CellBody"/>
              <w:numPr>
                <w:ilvl w:val="0"/>
                <w:numId w:val="83"/>
              </w:numPr>
              <w:tabs>
                <w:tab w:val="left" w:pos="332"/>
                <w:tab w:val="left" w:pos="422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หลักสูตรการป้องกันราชอาณาจักรภาครัฐร่วมเอกชน รุ่นที่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วิทยาลัยป้องกันราชอาณาจักร</w:t>
            </w:r>
          </w:p>
          <w:p w14:paraId="005231F5" w14:textId="77777777" w:rsidR="00CE5DFC" w:rsidRPr="008D0DEC" w:rsidRDefault="00CE5DFC" w:rsidP="00BC1245">
            <w:pPr>
              <w:pStyle w:val="CellBody"/>
              <w:numPr>
                <w:ilvl w:val="0"/>
                <w:numId w:val="83"/>
              </w:numPr>
              <w:tabs>
                <w:tab w:val="left" w:pos="332"/>
                <w:tab w:val="left" w:pos="422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Directors Accreditation Program </w:t>
            </w:r>
            <w:r w:rsidR="00BA582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(DAP)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รุ่นที่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15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/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2547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สมาคมส่งเสริมสถาบันกรรมการ</w:t>
            </w:r>
            <w:r w:rsidR="00BA5829" w:rsidRPr="008D0DEC">
              <w:rPr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บริษัทไทย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532199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3CE11F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9531C2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A2D4F7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D0DA60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กัลฟ์ บีแอล จำกัด</w:t>
            </w:r>
          </w:p>
        </w:tc>
      </w:tr>
      <w:tr w:rsidR="00CE5DFC" w:rsidRPr="008D0DEC" w14:paraId="0C1DB3DF" w14:textId="77777777" w:rsidTr="004F0E2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8E4BD01" w14:textId="77777777" w:rsidR="00CE5DFC" w:rsidRPr="008D0DEC" w:rsidRDefault="00CE5DFC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0A339FFD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vMerge/>
            <w:shd w:val="clear" w:color="auto" w:fill="auto"/>
          </w:tcPr>
          <w:p w14:paraId="798D7177" w14:textId="77777777" w:rsidR="00CE5DFC" w:rsidRPr="008D0DEC" w:rsidRDefault="00CE5DFC" w:rsidP="00BC1245">
            <w:pPr>
              <w:pStyle w:val="CellBody"/>
              <w:numPr>
                <w:ilvl w:val="0"/>
                <w:numId w:val="83"/>
              </w:numPr>
              <w:tabs>
                <w:tab w:val="left" w:pos="332"/>
                <w:tab w:val="left" w:pos="422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4246EA27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3591A0D4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2ED3A382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347870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นายกสภามหาวิทยาลัย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FD1BBB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มหาวิทยาลัยแม่ฟ้าหลวง</w:t>
            </w:r>
          </w:p>
        </w:tc>
      </w:tr>
      <w:tr w:rsidR="00CE5DFC" w:rsidRPr="008D0DEC" w14:paraId="7267630D" w14:textId="77777777" w:rsidTr="004F0E2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6A8A2ACE" w14:textId="77777777" w:rsidR="00CE5DFC" w:rsidRPr="008D0DEC" w:rsidRDefault="00CE5DFC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19914E6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vMerge/>
            <w:shd w:val="clear" w:color="auto" w:fill="auto"/>
          </w:tcPr>
          <w:p w14:paraId="78C3A341" w14:textId="77777777" w:rsidR="00CE5DFC" w:rsidRPr="008D0DEC" w:rsidRDefault="00CE5DFC" w:rsidP="00BC1245">
            <w:pPr>
              <w:pStyle w:val="CellBody"/>
              <w:numPr>
                <w:ilvl w:val="0"/>
                <w:numId w:val="83"/>
              </w:numPr>
              <w:tabs>
                <w:tab w:val="left" w:pos="332"/>
                <w:tab w:val="left" w:pos="422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45ADD71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2CEDF006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3F1DE3F5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- 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EF64E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FC1967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ที ไอ พี เอส จำกัด</w:t>
            </w:r>
          </w:p>
        </w:tc>
      </w:tr>
      <w:tr w:rsidR="00CE5DFC" w:rsidRPr="008D0DEC" w14:paraId="3A9C1F53" w14:textId="77777777" w:rsidTr="004F0E28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034FD360" w14:textId="77777777" w:rsidR="00CE5DFC" w:rsidRPr="008D0DEC" w:rsidRDefault="00CE5DFC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97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86CC1D9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vMerge/>
            <w:shd w:val="clear" w:color="auto" w:fill="auto"/>
          </w:tcPr>
          <w:p w14:paraId="6F556F9B" w14:textId="77777777" w:rsidR="00CE5DFC" w:rsidRPr="008D0DEC" w:rsidRDefault="00CE5DFC" w:rsidP="00BC1245">
            <w:pPr>
              <w:pStyle w:val="CellBody"/>
              <w:numPr>
                <w:ilvl w:val="0"/>
                <w:numId w:val="83"/>
              </w:numPr>
              <w:tabs>
                <w:tab w:val="left" w:pos="332"/>
                <w:tab w:val="left" w:pos="422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3BA792FB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26BE82D3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</w:tcPr>
          <w:p w14:paraId="75AD91BF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2544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BD35F7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CBF5A8" w14:textId="77777777" w:rsidR="00CE5DFC" w:rsidRPr="008D0DEC" w:rsidRDefault="00CE5DFC" w:rsidP="0090796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ทศภาค จำกัด</w:t>
            </w:r>
          </w:p>
        </w:tc>
      </w:tr>
      <w:tr w:rsidR="00CE5DFC" w:rsidRPr="008D0DEC" w14:paraId="2D8F753D" w14:textId="77777777" w:rsidTr="000F3E61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A7F35" w14:textId="77777777" w:rsidR="00CE5DFC" w:rsidRPr="008D0DEC" w:rsidRDefault="00CE5DFC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97"/>
              <w:rPr>
                <w:rFonts w:ascii="Cordia New" w:hAnsi="Cordia New"/>
                <w:sz w:val="24"/>
                <w:szCs w:val="24"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9ED5BE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A7AAA6C" w14:textId="77777777" w:rsidR="00CE5DFC" w:rsidRPr="008D0DEC" w:rsidRDefault="00CE5DFC" w:rsidP="00BC1245">
            <w:pPr>
              <w:pStyle w:val="CellBody"/>
              <w:numPr>
                <w:ilvl w:val="0"/>
                <w:numId w:val="83"/>
              </w:numPr>
              <w:tabs>
                <w:tab w:val="left" w:pos="332"/>
                <w:tab w:val="left" w:pos="422"/>
              </w:tabs>
              <w:spacing w:after="40"/>
              <w:ind w:left="332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E8C741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30D02C" w14:textId="77777777" w:rsidR="00CE5DFC" w:rsidRPr="008D0DEC" w:rsidRDefault="00CE5DFC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EED5D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Style w:val="st1"/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510A1" w14:textId="77777777" w:rsidR="00CE5DFC" w:rsidRPr="008D0DEC" w:rsidRDefault="00CE5DFC" w:rsidP="00907960">
            <w:pPr>
              <w:pStyle w:val="CellBody"/>
              <w:spacing w:after="40"/>
              <w:rPr>
                <w:rStyle w:val="st1"/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D676" w14:textId="77777777" w:rsidR="00CE5DFC" w:rsidRPr="008D0DEC" w:rsidRDefault="00CE5DFC" w:rsidP="00907960">
            <w:pPr>
              <w:pStyle w:val="CellBody"/>
              <w:spacing w:after="40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บริษัท ไฮเทค กบินทร์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โลจิสติกส์ จำกัด</w:t>
            </w:r>
          </w:p>
        </w:tc>
      </w:tr>
      <w:tr w:rsidR="00907960" w:rsidRPr="008D0DEC" w14:paraId="2977E28D" w14:textId="77777777" w:rsidTr="000F3E61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916F1D" w14:textId="77777777" w:rsidR="00907960" w:rsidRPr="008D0DEC" w:rsidRDefault="00907960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609017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49333" w14:textId="77777777" w:rsidR="00907960" w:rsidRPr="008D0DEC" w:rsidRDefault="00907960" w:rsidP="00A62377">
            <w:pPr>
              <w:pStyle w:val="ListParagraph"/>
              <w:spacing w:before="40" w:after="40" w:line="216" w:lineRule="auto"/>
              <w:ind w:left="167"/>
              <w:rPr>
                <w:rFonts w:ascii="Cordia New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100B5B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907767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8417FFD" w14:textId="77777777" w:rsidR="00907960" w:rsidRPr="008D0DEC" w:rsidRDefault="00907960" w:rsidP="00907960">
            <w:pPr>
              <w:pStyle w:val="CellBody"/>
              <w:spacing w:after="40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2550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23D7D106" w14:textId="77777777" w:rsidR="005031AC" w:rsidRPr="008D0DEC" w:rsidRDefault="00907960" w:rsidP="00907960">
            <w:pPr>
              <w:pStyle w:val="CellBody"/>
              <w:spacing w:after="40"/>
              <w:rPr>
                <w:rStyle w:val="st1"/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ประธานกรรมการสรรหาและกำหนดค่าตอบแทน </w:t>
            </w:r>
          </w:p>
          <w:p w14:paraId="297A8AEE" w14:textId="77777777" w:rsidR="00907960" w:rsidRPr="008D0DEC" w:rsidRDefault="00907960" w:rsidP="00907960">
            <w:pPr>
              <w:pStyle w:val="CellBody"/>
              <w:spacing w:after="40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กรรมการบรรษัทภิบาลและบริหารความเสี่ยง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5D308554" w14:textId="77777777" w:rsidR="00907960" w:rsidRPr="008D0DEC" w:rsidRDefault="00907960" w:rsidP="00907960">
            <w:pPr>
              <w:pStyle w:val="CellBody"/>
              <w:spacing w:after="40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ทางด่วนกรุงเทพ จำกัด (มหาชน)</w:t>
            </w:r>
          </w:p>
        </w:tc>
      </w:tr>
      <w:tr w:rsidR="00907960" w:rsidRPr="008D0DEC" w14:paraId="637B684C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3AF870" w14:textId="77777777" w:rsidR="00907960" w:rsidRPr="008D0DEC" w:rsidRDefault="00907960" w:rsidP="00907960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9C9E3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A2E435" w14:textId="77777777" w:rsidR="00907960" w:rsidRPr="008D0DEC" w:rsidRDefault="00907960" w:rsidP="0090796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40" w:after="40" w:line="216" w:lineRule="auto"/>
              <w:ind w:left="167"/>
              <w:rPr>
                <w:rFonts w:ascii="Cordia New" w:eastAsia="Browallia New" w:hAnsi="Cordia New"/>
                <w:sz w:val="24"/>
                <w:szCs w:val="24"/>
                <w:rtl/>
                <w:cs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197776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891CF" w14:textId="77777777" w:rsidR="00907960" w:rsidRPr="008D0DEC" w:rsidRDefault="00907960" w:rsidP="00907960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CE5E8E" w14:textId="77777777" w:rsidR="00907960" w:rsidRPr="008D0DEC" w:rsidRDefault="00907960" w:rsidP="00907960">
            <w:pPr>
              <w:pStyle w:val="CellBody"/>
              <w:spacing w:after="40"/>
              <w:rPr>
                <w:rStyle w:val="st1"/>
                <w:rFonts w:ascii="Cordia New" w:hAnsi="Cordia New"/>
                <w:sz w:val="24"/>
                <w:szCs w:val="24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2547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</w:rPr>
              <w:t xml:space="preserve"> – 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0E72CD" w14:textId="77777777" w:rsidR="00907960" w:rsidRPr="008D0DEC" w:rsidRDefault="00907960" w:rsidP="005031AC">
            <w:pPr>
              <w:pStyle w:val="CellBody"/>
              <w:spacing w:after="40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 xml:space="preserve">กรรมการ </w:t>
            </w:r>
            <w:r w:rsidR="005031AC"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และ</w:t>
            </w: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กรรมการตรวจสอบ</w:t>
            </w:r>
          </w:p>
        </w:tc>
        <w:tc>
          <w:tcPr>
            <w:tcW w:w="195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7571988" w14:textId="77777777" w:rsidR="00907960" w:rsidRPr="008D0DEC" w:rsidRDefault="00907960" w:rsidP="00907960">
            <w:pPr>
              <w:pStyle w:val="CellBody"/>
              <w:spacing w:after="40"/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Style w:val="st1"/>
                <w:rFonts w:ascii="Cordia New" w:hAnsi="Cordia New"/>
                <w:sz w:val="24"/>
                <w:szCs w:val="24"/>
                <w:cs/>
                <w:lang w:bidi="th-TH"/>
              </w:rPr>
              <w:t>บริษัท ทางด่วนกรุงเทพ จำกัด (มหาชน)</w:t>
            </w:r>
          </w:p>
        </w:tc>
      </w:tr>
    </w:tbl>
    <w:p w14:paraId="57516948" w14:textId="77777777" w:rsidR="00675F52" w:rsidRPr="008D0DEC" w:rsidRDefault="00675F52" w:rsidP="00675F52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105D090C" w14:textId="77777777" w:rsidR="00F04D2C" w:rsidRPr="008D0DEC" w:rsidRDefault="00F04D2C">
      <w:pPr>
        <w:rPr>
          <w:rFonts w:ascii="Cordia New" w:hAnsi="Cordia New"/>
          <w:kern w:val="20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5C30D83D" w14:textId="77777777" w:rsidR="00B45AF1" w:rsidRPr="008D0DEC" w:rsidRDefault="00B45AF1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บีพี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B45AF1" w:rsidRPr="008D0DEC" w14:paraId="188A500C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58E495EB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54583894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577F684C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4DD0FFFA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65F907E3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1DB08927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B45AF1" w:rsidRPr="008D0DEC" w14:paraId="647530C0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2D9CA7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9DF604D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7E3533" w14:textId="77777777" w:rsidR="00B45AF1" w:rsidRPr="008D0DEC" w:rsidRDefault="00B45AF1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CBCD73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A95B296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7BF0D711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61779851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441B400E" w14:textId="77777777" w:rsidR="00B45AF1" w:rsidRPr="008D0DEC" w:rsidRDefault="00B45AF1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B45AF1" w:rsidRPr="008D0DEC" w14:paraId="1767D77D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EDC2384" w14:textId="77777777" w:rsidR="00B45AF1" w:rsidRPr="008D0DEC" w:rsidRDefault="00B45AF1" w:rsidP="000A3B06">
            <w:pPr>
              <w:pStyle w:val="Table1"/>
              <w:numPr>
                <w:ilvl w:val="0"/>
                <w:numId w:val="61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5E4B8320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1F24C5A" w14:textId="25D09D87" w:rsidR="00B45AF1" w:rsidRPr="008D0DEC" w:rsidRDefault="00B45AF1" w:rsidP="00F205D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อ้างถึงรายละเอียดของนางพรทิพา ชินเวชกิจวานิชย์ ตามหัวข้อประวัติ</w:t>
            </w:r>
            <w:r w:rsidR="00F205D9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F205D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.1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209A9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B45AF1" w:rsidRPr="008D0DEC" w14:paraId="2396BB57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5C29222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146CCCEA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CFDE714" w14:textId="5FCEDDAA" w:rsidR="00B45AF1" w:rsidRPr="008D0DEC" w:rsidRDefault="00B45AF1" w:rsidP="00F205D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อ้างถึงรายละเอียดของนายบุญชัย ถิราติตามหัวข้อประวัติ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209A9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B45AF1" w:rsidRPr="008D0DEC" w14:paraId="68AED791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89DC09C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06F30FDF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35B48068" w14:textId="1CB2E07B" w:rsidR="00B45AF1" w:rsidRPr="008D0DEC" w:rsidRDefault="00B45AF1" w:rsidP="00F205D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209A9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B45AF1" w:rsidRPr="008D0DEC" w14:paraId="5540DB0F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690C1F3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4A6D4CCF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E28909E" w14:textId="1093569D" w:rsidR="00B45AF1" w:rsidRPr="008D0DEC" w:rsidRDefault="00B45AF1" w:rsidP="00F209A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1.</w:t>
            </w:r>
            <w:r w:rsidR="00F209A9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205D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B45AF1" w:rsidRPr="008D0DEC" w14:paraId="61087A51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420AA3D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42FAD31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4141223" w14:textId="77777777" w:rsidR="00B45AF1" w:rsidRPr="008D0DEC" w:rsidRDefault="00B45AF1" w:rsidP="00F205D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205D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B45AF1" w:rsidRPr="008D0DEC" w14:paraId="5324617A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D4958B5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นางสาวธีรตีพิศา เตวิชพศุตม์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21DCE515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324D1B7D" w14:textId="77777777" w:rsidR="00B45AF1" w:rsidRPr="008D0DEC" w:rsidRDefault="00B45AF1" w:rsidP="00F205D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อ้างถึงรายละเอียดของนางสาวธีรตีพิศา เตวิชพศุตม์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205D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B45AF1" w:rsidRPr="008D0DEC" w14:paraId="5820C64B" w14:textId="77777777" w:rsidTr="000F3E61">
        <w:trPr>
          <w:cantSplit/>
          <w:trHeight w:val="737"/>
        </w:trPr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</w:tcPr>
          <w:p w14:paraId="35BC61B5" w14:textId="77777777" w:rsidR="00B45AF1" w:rsidRPr="008D0DEC" w:rsidRDefault="00B45AF1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นายทวิช เตชะนาวากุล</w:t>
            </w:r>
          </w:p>
          <w:p w14:paraId="16FD352C" w14:textId="77777777" w:rsidR="00B45AF1" w:rsidRPr="008D0DEC" w:rsidRDefault="00B45AF1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AED995A" w14:textId="77777777" w:rsidR="00B45AF1" w:rsidRPr="008D0DEC" w:rsidRDefault="00B45AF1" w:rsidP="00F205D9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อ้างถึงรายละเอียดของนายทวิช เตชะนาวากุล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1.</w:t>
            </w:r>
            <w:r w:rsidR="00F562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15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F205D9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205D9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</w:tr>
      <w:tr w:rsidR="00B65DC2" w:rsidRPr="008D0DEC" w14:paraId="21B1242B" w14:textId="77777777" w:rsidTr="000F3E61">
        <w:trPr>
          <w:cantSplit/>
        </w:trPr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</w:tcPr>
          <w:p w14:paraId="7C6418B7" w14:textId="77777777" w:rsidR="00B65DC2" w:rsidRPr="008D0DEC" w:rsidRDefault="00B65DC2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นายเทพฤทธิ์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เตชะนาวากุล</w:t>
            </w:r>
          </w:p>
          <w:p w14:paraId="27150CC8" w14:textId="77777777" w:rsidR="00B65DC2" w:rsidRPr="008D0DEC" w:rsidRDefault="00B65DC2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shd w:val="clear" w:color="auto" w:fill="auto"/>
          </w:tcPr>
          <w:p w14:paraId="6D982880" w14:textId="1A330A16" w:rsidR="00B65DC2" w:rsidRPr="008D0DEC" w:rsidRDefault="0079209E" w:rsidP="0079209E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35</w:t>
            </w:r>
          </w:p>
        </w:tc>
        <w:tc>
          <w:tcPr>
            <w:tcW w:w="3050" w:type="dxa"/>
            <w:tcBorders>
              <w:bottom w:val="single" w:sz="4" w:space="0" w:color="auto"/>
            </w:tcBorders>
            <w:shd w:val="clear" w:color="auto" w:fill="auto"/>
          </w:tcPr>
          <w:p w14:paraId="01569A29" w14:textId="77777777" w:rsidR="00B65DC2" w:rsidRPr="008D0DEC" w:rsidRDefault="00C34501" w:rsidP="00BC1245">
            <w:pPr>
              <w:pStyle w:val="CellBody"/>
              <w:numPr>
                <w:ilvl w:val="0"/>
                <w:numId w:val="84"/>
              </w:numPr>
              <w:tabs>
                <w:tab w:val="left" w:pos="318"/>
                <w:tab w:val="left" w:pos="360"/>
              </w:tabs>
              <w:spacing w:after="40"/>
              <w:ind w:left="318" w:hanging="346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บริหารธรุกิจบัณฑิต </w:t>
            </w:r>
            <w:r w:rsidR="00B65DC2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สาขาบริหารธุรกิจ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มหาวิทยาลัยเวสท์อิงค์แลนด์ (</w:t>
            </w:r>
            <w:r w:rsidR="00B65DC2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University of the West</w:t>
            </w:r>
            <w:r w:rsidR="00B65DC2"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</w:t>
            </w:r>
            <w:r w:rsidR="00B65DC2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of England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264BA7C" w14:textId="77777777" w:rsidR="00B65DC2" w:rsidRPr="008D0DEC" w:rsidRDefault="00B65DC2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ไม่มี-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</w:tcPr>
          <w:p w14:paraId="1D530B9B" w14:textId="77777777" w:rsidR="00B65DC2" w:rsidRPr="008D0DEC" w:rsidRDefault="00B65DC2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-ไม่มี-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15F0EF2F" w14:textId="77777777" w:rsidR="00B65DC2" w:rsidRPr="008D0DEC" w:rsidRDefault="00B65DC2" w:rsidP="00BC3D39">
            <w:pPr>
              <w:spacing w:before="40" w:after="40" w:line="216" w:lineRule="auto"/>
              <w:jc w:val="center"/>
              <w:rPr>
                <w:rFonts w:ascii="Cordia New" w:hAnsi="Cordia New"/>
                <w:kern w:val="20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lang w:val="en-US" w:bidi="th-TH"/>
              </w:rPr>
              <w:t>2559</w:t>
            </w: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kern w:val="20"/>
                <w:sz w:val="24"/>
                <w:szCs w:val="24"/>
                <w:lang w:val="en-US" w:bidi="th-TH"/>
              </w:rPr>
              <w:t>-</w:t>
            </w: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  <w:p w14:paraId="5714A88D" w14:textId="77777777" w:rsidR="00B65DC2" w:rsidRPr="008D0DEC" w:rsidRDefault="00B65DC2" w:rsidP="000F3E61">
            <w:pPr>
              <w:spacing w:before="40" w:after="40" w:line="216" w:lineRule="auto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</w:tcPr>
          <w:p w14:paraId="4E931831" w14:textId="77777777" w:rsidR="00B65DC2" w:rsidRPr="008D0DEC" w:rsidRDefault="00B65DC2" w:rsidP="00F04D2C">
            <w:pPr>
              <w:spacing w:before="40" w:after="40" w:line="216" w:lineRule="auto"/>
              <w:jc w:val="center"/>
              <w:rPr>
                <w:rFonts w:ascii="Cordia New" w:hAnsi="Cordia New"/>
                <w:kern w:val="20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>กรรมการ</w:t>
            </w:r>
          </w:p>
          <w:p w14:paraId="7C13EA03" w14:textId="77777777" w:rsidR="00B65DC2" w:rsidRPr="008D0DEC" w:rsidRDefault="00B65DC2" w:rsidP="00F04D2C">
            <w:pPr>
              <w:spacing w:before="40" w:after="40" w:line="216" w:lineRule="auto"/>
              <w:jc w:val="center"/>
              <w:rPr>
                <w:rFonts w:ascii="Cordia New" w:hAnsi="Cordia New"/>
                <w:kern w:val="20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52" w:type="dxa"/>
            <w:tcBorders>
              <w:bottom w:val="single" w:sz="4" w:space="0" w:color="auto"/>
            </w:tcBorders>
            <w:shd w:val="clear" w:color="auto" w:fill="auto"/>
          </w:tcPr>
          <w:p w14:paraId="2305699B" w14:textId="77777777" w:rsidR="00B65DC2" w:rsidRPr="008D0DEC" w:rsidRDefault="00384400" w:rsidP="006D4B02">
            <w:pPr>
              <w:spacing w:before="40" w:after="40" w:line="216" w:lineRule="auto"/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>บริษัท กัลฟ์ บีพี จำกัด</w:t>
            </w:r>
          </w:p>
        </w:tc>
      </w:tr>
      <w:tr w:rsidR="00384400" w:rsidRPr="008D0DEC" w14:paraId="6BAC1EDF" w14:textId="77777777" w:rsidTr="000F3E61">
        <w:trPr>
          <w:cantSplit/>
          <w:trHeight w:val="737"/>
        </w:trPr>
        <w:tc>
          <w:tcPr>
            <w:tcW w:w="25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C55CB1" w14:textId="77777777" w:rsidR="00384400" w:rsidRPr="008D0DEC" w:rsidRDefault="00384400" w:rsidP="00F04D2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81A852" w14:textId="77777777" w:rsidR="00384400" w:rsidRPr="008D0DEC" w:rsidRDefault="00384400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235092" w14:textId="77777777" w:rsidR="00384400" w:rsidRPr="008D0DEC" w:rsidRDefault="00384400" w:rsidP="00BC1245">
            <w:pPr>
              <w:pStyle w:val="ListParagraph"/>
              <w:numPr>
                <w:ilvl w:val="0"/>
                <w:numId w:val="84"/>
              </w:numPr>
              <w:tabs>
                <w:tab w:val="left" w:pos="360"/>
                <w:tab w:val="left" w:pos="422"/>
              </w:tabs>
              <w:spacing w:before="40" w:after="40" w:line="216" w:lineRule="auto"/>
              <w:ind w:left="422" w:hanging="450"/>
              <w:rPr>
                <w:rFonts w:ascii="Cordia New" w:hAnsi="Cordia New"/>
                <w:color w:val="FF0000"/>
                <w:kern w:val="20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="Cordia New" w:hAnsi="Cordia New"/>
                <w:kern w:val="20"/>
                <w:sz w:val="24"/>
                <w:szCs w:val="24"/>
                <w:lang w:val="en-US" w:bidi="th-TH"/>
              </w:rPr>
              <w:t>Omega Commercial  Loans to Business</w:t>
            </w:r>
          </w:p>
        </w:tc>
        <w:tc>
          <w:tcPr>
            <w:tcW w:w="120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D6B166" w14:textId="77777777" w:rsidR="00384400" w:rsidRPr="008D0DEC" w:rsidRDefault="00384400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609763" w14:textId="77777777" w:rsidR="00384400" w:rsidRPr="008D0DEC" w:rsidRDefault="00384400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9C51DC" w14:textId="77777777" w:rsidR="00384400" w:rsidRPr="008D0DEC" w:rsidRDefault="00C34501" w:rsidP="00BC3D39">
            <w:pPr>
              <w:spacing w:before="40" w:after="4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2557 </w:t>
            </w:r>
            <w:r w:rsidR="00384400"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- ปัจจุบัน</w:t>
            </w:r>
          </w:p>
          <w:p w14:paraId="5DFD34CC" w14:textId="77777777" w:rsidR="00384400" w:rsidRPr="008D0DEC" w:rsidRDefault="00384400" w:rsidP="00BC3D39">
            <w:pPr>
              <w:spacing w:before="40" w:after="40" w:line="216" w:lineRule="auto"/>
              <w:jc w:val="center"/>
              <w:rPr>
                <w:rFonts w:ascii="Cordia New" w:hAnsi="Cordia New"/>
                <w:kern w:val="20"/>
                <w:sz w:val="24"/>
                <w:szCs w:val="24"/>
                <w:lang w:val="en-US" w:bidi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DF58B7" w14:textId="77777777" w:rsidR="00384400" w:rsidRPr="008D0DEC" w:rsidRDefault="00384400" w:rsidP="00F04D2C">
            <w:pPr>
              <w:spacing w:before="40" w:after="40" w:line="216" w:lineRule="auto"/>
              <w:jc w:val="center"/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5B3FD1" w14:textId="77777777" w:rsidR="00384400" w:rsidRPr="008D0DEC" w:rsidRDefault="00384400" w:rsidP="006D4B02">
            <w:pPr>
              <w:spacing w:before="40" w:after="40" w:line="216" w:lineRule="auto"/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>บริษัท เอสเอ็มอี เอสเตท จำกัด</w:t>
            </w:r>
          </w:p>
        </w:tc>
      </w:tr>
      <w:tr w:rsidR="00384400" w:rsidRPr="008D0DEC" w14:paraId="6024CB61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45294B38" w14:textId="77777777" w:rsidR="00384400" w:rsidRPr="008D0DEC" w:rsidRDefault="00384400" w:rsidP="00F04D2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5C378712" w14:textId="77777777" w:rsidR="00384400" w:rsidRPr="008D0DEC" w:rsidRDefault="00384400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5945B4AC" w14:textId="77777777" w:rsidR="00384400" w:rsidRPr="008D0DEC" w:rsidRDefault="00384400" w:rsidP="00F04D2C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18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62312358" w14:textId="77777777" w:rsidR="00384400" w:rsidRPr="008D0DEC" w:rsidRDefault="00384400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225C049" w14:textId="77777777" w:rsidR="00384400" w:rsidRPr="008D0DEC" w:rsidRDefault="00384400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4D4E77C7" w14:textId="77777777" w:rsidR="00384400" w:rsidRPr="008D0DEC" w:rsidRDefault="00C34501" w:rsidP="00BC3D39">
            <w:pPr>
              <w:spacing w:before="40" w:after="4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2555 </w:t>
            </w:r>
            <w:r w:rsidR="00384400"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– ปัจจุบัน</w:t>
            </w:r>
          </w:p>
          <w:p w14:paraId="5655DD2A" w14:textId="77777777" w:rsidR="00384400" w:rsidRPr="008D0DEC" w:rsidRDefault="00384400" w:rsidP="00BC3D39">
            <w:pPr>
              <w:spacing w:before="40" w:after="40" w:line="216" w:lineRule="auto"/>
              <w:jc w:val="center"/>
              <w:rPr>
                <w:rFonts w:ascii="Cordia New" w:hAnsi="Cordia New"/>
                <w:kern w:val="20"/>
                <w:sz w:val="24"/>
                <w:szCs w:val="24"/>
                <w:lang w:val="en-US" w:bidi="th-TH"/>
              </w:rPr>
            </w:pPr>
          </w:p>
          <w:p w14:paraId="3712863A" w14:textId="77777777" w:rsidR="001604B0" w:rsidRPr="008D0DEC" w:rsidRDefault="001604B0" w:rsidP="00BC3D39">
            <w:pPr>
              <w:spacing w:before="40" w:after="40" w:line="216" w:lineRule="auto"/>
              <w:jc w:val="center"/>
              <w:rPr>
                <w:rFonts w:ascii="Cordia New" w:hAnsi="Cordia New"/>
                <w:kern w:val="20"/>
                <w:sz w:val="24"/>
                <w:szCs w:val="24"/>
                <w:lang w:val="en-US" w:bidi="th-TH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5CB41D1C" w14:textId="77777777" w:rsidR="00384400" w:rsidRPr="008D0DEC" w:rsidRDefault="00384400" w:rsidP="00F04D2C">
            <w:pPr>
              <w:spacing w:before="40" w:after="40" w:line="216" w:lineRule="auto"/>
              <w:jc w:val="center"/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04CDA44D" w14:textId="77777777" w:rsidR="00384400" w:rsidRPr="008D0DEC" w:rsidRDefault="00384400" w:rsidP="006D4B02">
            <w:pPr>
              <w:spacing w:before="40" w:after="40" w:line="216" w:lineRule="auto"/>
              <w:ind w:right="-136"/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>บริษัท ไทยอินดัสเตรียล เอสเตท จำกัด</w:t>
            </w:r>
          </w:p>
        </w:tc>
      </w:tr>
      <w:tr w:rsidR="00384400" w:rsidRPr="008D0DEC" w14:paraId="625EBDED" w14:textId="77777777" w:rsidTr="006D4B02">
        <w:trPr>
          <w:cantSplit/>
          <w:trHeight w:val="737"/>
        </w:trPr>
        <w:tc>
          <w:tcPr>
            <w:tcW w:w="2524" w:type="dxa"/>
            <w:tcBorders>
              <w:top w:val="nil"/>
              <w:bottom w:val="nil"/>
            </w:tcBorders>
            <w:shd w:val="clear" w:color="auto" w:fill="auto"/>
          </w:tcPr>
          <w:p w14:paraId="7E9B24EC" w14:textId="77777777" w:rsidR="00384400" w:rsidRPr="008D0DEC" w:rsidRDefault="00384400" w:rsidP="00F04D2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  <w:bottom w:val="nil"/>
            </w:tcBorders>
            <w:shd w:val="clear" w:color="auto" w:fill="auto"/>
          </w:tcPr>
          <w:p w14:paraId="20E46606" w14:textId="77777777" w:rsidR="00384400" w:rsidRPr="008D0DEC" w:rsidRDefault="00384400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  <w:bottom w:val="nil"/>
            </w:tcBorders>
            <w:shd w:val="clear" w:color="auto" w:fill="auto"/>
          </w:tcPr>
          <w:p w14:paraId="752ACA6B" w14:textId="77777777" w:rsidR="00384400" w:rsidRPr="008D0DEC" w:rsidRDefault="00384400" w:rsidP="00F04D2C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18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  <w:shd w:val="clear" w:color="auto" w:fill="auto"/>
          </w:tcPr>
          <w:p w14:paraId="05A46DB3" w14:textId="77777777" w:rsidR="00384400" w:rsidRPr="008D0DEC" w:rsidRDefault="00384400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  <w:shd w:val="clear" w:color="auto" w:fill="auto"/>
          </w:tcPr>
          <w:p w14:paraId="10112533" w14:textId="77777777" w:rsidR="00384400" w:rsidRPr="008D0DEC" w:rsidRDefault="00384400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  <w:bottom w:val="nil"/>
            </w:tcBorders>
            <w:shd w:val="clear" w:color="auto" w:fill="auto"/>
          </w:tcPr>
          <w:p w14:paraId="7CCCDFB4" w14:textId="77777777" w:rsidR="00384400" w:rsidRPr="008D0DEC" w:rsidRDefault="00C34501" w:rsidP="00BC3D39">
            <w:pPr>
              <w:spacing w:before="40" w:after="40" w:line="216" w:lineRule="auto"/>
              <w:jc w:val="center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2555 -</w:t>
            </w:r>
            <w:r w:rsidR="00384400"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 xml:space="preserve"> ปัจจุบัน</w:t>
            </w:r>
          </w:p>
        </w:tc>
        <w:tc>
          <w:tcPr>
            <w:tcW w:w="1700" w:type="dxa"/>
            <w:tcBorders>
              <w:top w:val="nil"/>
              <w:bottom w:val="nil"/>
            </w:tcBorders>
            <w:shd w:val="clear" w:color="auto" w:fill="auto"/>
          </w:tcPr>
          <w:p w14:paraId="5AAEF5D9" w14:textId="77777777" w:rsidR="00384400" w:rsidRPr="008D0DEC" w:rsidRDefault="00384400" w:rsidP="00F04D2C">
            <w:pPr>
              <w:spacing w:before="40" w:after="40" w:line="216" w:lineRule="auto"/>
              <w:jc w:val="center"/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  <w:bottom w:val="nil"/>
            </w:tcBorders>
            <w:shd w:val="clear" w:color="auto" w:fill="auto"/>
          </w:tcPr>
          <w:p w14:paraId="051A709C" w14:textId="77777777" w:rsidR="00384400" w:rsidRPr="008D0DEC" w:rsidRDefault="00384400" w:rsidP="00F04D2C">
            <w:pPr>
              <w:spacing w:before="40" w:after="40" w:line="216" w:lineRule="auto"/>
              <w:ind w:left="26"/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 xml:space="preserve">บริษัท ไฮเทค กบินทร์ </w:t>
            </w:r>
            <w:r w:rsidR="00BC3D39"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>โลจิสติกส์ จำกัด</w:t>
            </w:r>
          </w:p>
        </w:tc>
      </w:tr>
      <w:tr w:rsidR="006D4B02" w:rsidRPr="008D0DEC" w14:paraId="5AB95FC5" w14:textId="77777777" w:rsidTr="009B115C">
        <w:trPr>
          <w:cantSplit/>
          <w:trHeight w:val="737"/>
        </w:trPr>
        <w:tc>
          <w:tcPr>
            <w:tcW w:w="2524" w:type="dxa"/>
            <w:tcBorders>
              <w:top w:val="nil"/>
            </w:tcBorders>
            <w:shd w:val="clear" w:color="auto" w:fill="auto"/>
          </w:tcPr>
          <w:p w14:paraId="67A92235" w14:textId="77777777" w:rsidR="006D4B02" w:rsidRPr="008D0DEC" w:rsidRDefault="006D4B02" w:rsidP="00F04D2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36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tcBorders>
              <w:top w:val="nil"/>
            </w:tcBorders>
            <w:shd w:val="clear" w:color="auto" w:fill="auto"/>
          </w:tcPr>
          <w:p w14:paraId="5E9247C8" w14:textId="77777777" w:rsidR="006D4B02" w:rsidRPr="008D0DEC" w:rsidRDefault="006D4B02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</w:rPr>
            </w:pPr>
          </w:p>
        </w:tc>
        <w:tc>
          <w:tcPr>
            <w:tcW w:w="3050" w:type="dxa"/>
            <w:tcBorders>
              <w:top w:val="nil"/>
            </w:tcBorders>
            <w:shd w:val="clear" w:color="auto" w:fill="auto"/>
          </w:tcPr>
          <w:p w14:paraId="2CD8BF84" w14:textId="77777777" w:rsidR="006D4B02" w:rsidRPr="008D0DEC" w:rsidRDefault="006D4B02" w:rsidP="00F04D2C">
            <w:pPr>
              <w:pStyle w:val="CellBody"/>
              <w:tabs>
                <w:tab w:val="left" w:pos="360"/>
                <w:tab w:val="left" w:pos="720"/>
              </w:tabs>
              <w:spacing w:after="40"/>
              <w:ind w:left="318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6" w:type="dxa"/>
            <w:tcBorders>
              <w:top w:val="nil"/>
            </w:tcBorders>
            <w:shd w:val="clear" w:color="auto" w:fill="auto"/>
          </w:tcPr>
          <w:p w14:paraId="1237E819" w14:textId="77777777" w:rsidR="006D4B02" w:rsidRPr="008D0DEC" w:rsidRDefault="006D4B02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</w:p>
        </w:tc>
        <w:tc>
          <w:tcPr>
            <w:tcW w:w="1421" w:type="dxa"/>
            <w:tcBorders>
              <w:top w:val="nil"/>
            </w:tcBorders>
            <w:shd w:val="clear" w:color="auto" w:fill="auto"/>
          </w:tcPr>
          <w:p w14:paraId="05CFC2F4" w14:textId="77777777" w:rsidR="006D4B02" w:rsidRPr="008D0DEC" w:rsidRDefault="006D4B02" w:rsidP="00F04D2C">
            <w:pPr>
              <w:pStyle w:val="CellBody"/>
              <w:spacing w:after="40"/>
              <w:jc w:val="center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10" w:type="dxa"/>
            <w:tcBorders>
              <w:top w:val="nil"/>
            </w:tcBorders>
            <w:shd w:val="clear" w:color="auto" w:fill="auto"/>
          </w:tcPr>
          <w:p w14:paraId="0E76C324" w14:textId="77777777" w:rsidR="006D4B02" w:rsidRPr="008D0DEC" w:rsidRDefault="00A434D0" w:rsidP="00BC3D39">
            <w:pPr>
              <w:spacing w:before="40" w:after="40" w:line="216" w:lineRule="auto"/>
              <w:jc w:val="center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700" w:type="dxa"/>
            <w:tcBorders>
              <w:top w:val="nil"/>
            </w:tcBorders>
            <w:shd w:val="clear" w:color="auto" w:fill="auto"/>
          </w:tcPr>
          <w:p w14:paraId="7D28EDE7" w14:textId="77777777" w:rsidR="006D4B02" w:rsidRPr="008D0DEC" w:rsidRDefault="006D4B02" w:rsidP="00F04D2C">
            <w:pPr>
              <w:spacing w:before="40" w:after="40" w:line="216" w:lineRule="auto"/>
              <w:jc w:val="center"/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52" w:type="dxa"/>
            <w:tcBorders>
              <w:top w:val="nil"/>
            </w:tcBorders>
            <w:shd w:val="clear" w:color="auto" w:fill="auto"/>
          </w:tcPr>
          <w:p w14:paraId="263BAF1B" w14:textId="77777777" w:rsidR="006D4B02" w:rsidRPr="008D0DEC" w:rsidRDefault="006D4B02" w:rsidP="00F04D2C">
            <w:pPr>
              <w:spacing w:before="40" w:after="40" w:line="216" w:lineRule="auto"/>
              <w:ind w:left="26"/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kern w:val="20"/>
                <w:sz w:val="24"/>
                <w:szCs w:val="24"/>
                <w:cs/>
                <w:lang w:bidi="th-TH"/>
              </w:rPr>
              <w:t>สมาคมนิคมอุตสาหกรรมไทยและพันธมิตร</w:t>
            </w:r>
          </w:p>
        </w:tc>
      </w:tr>
    </w:tbl>
    <w:p w14:paraId="26F5BDE3" w14:textId="77777777" w:rsidR="00675F52" w:rsidRPr="008D0DEC" w:rsidRDefault="00675F52" w:rsidP="00675F52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3E0F8183" w14:textId="3D195883" w:rsidR="00675F52" w:rsidRDefault="00675F52" w:rsidP="00384400">
      <w:pPr>
        <w:pStyle w:val="Body"/>
        <w:rPr>
          <w:rFonts w:ascii="Cordia New" w:hAnsi="Cordia New"/>
          <w:sz w:val="28"/>
          <w:cs/>
          <w:lang w:bidi="th-TH"/>
        </w:rPr>
      </w:pPr>
    </w:p>
    <w:p w14:paraId="106574EE" w14:textId="77777777" w:rsidR="00F56234" w:rsidRPr="008D0DEC" w:rsidRDefault="00F56234" w:rsidP="00384400">
      <w:pPr>
        <w:pStyle w:val="Body"/>
        <w:rPr>
          <w:rFonts w:ascii="Cordia New" w:hAnsi="Cordia New"/>
          <w:sz w:val="28"/>
          <w:lang w:bidi="th-TH"/>
        </w:rPr>
      </w:pPr>
      <w:r w:rsidRPr="00675F52">
        <w:rPr>
          <w:cs/>
          <w:lang w:bidi="th-TH"/>
        </w:rPr>
        <w:br w:type="page"/>
      </w:r>
      <w:r w:rsidR="00FC561D" w:rsidRPr="008D0DEC">
        <w:rPr>
          <w:rFonts w:ascii="Cordia New" w:hAnsi="Cordia New"/>
          <w:sz w:val="28"/>
          <w:lang w:val="en-US" w:bidi="th-TH"/>
        </w:rPr>
        <w:lastRenderedPageBreak/>
        <w:t>1</w:t>
      </w:r>
      <w:r w:rsidR="00FC561D" w:rsidRPr="008D0DEC">
        <w:rPr>
          <w:rFonts w:ascii="Cordia New" w:hAnsi="Cordia New"/>
          <w:sz w:val="28"/>
          <w:lang w:bidi="th-TH"/>
        </w:rPr>
        <w:t>.</w:t>
      </w:r>
      <w:r w:rsidR="00FC561D" w:rsidRPr="008D0DEC">
        <w:rPr>
          <w:rFonts w:ascii="Cordia New" w:hAnsi="Cordia New"/>
          <w:sz w:val="28"/>
          <w:lang w:val="en-US" w:bidi="th-TH"/>
        </w:rPr>
        <w:t>17</w:t>
      </w:r>
      <w:r w:rsidR="00FC561D" w:rsidRPr="008D0DEC">
        <w:rPr>
          <w:rFonts w:ascii="Cordia New" w:hAnsi="Cordia New"/>
          <w:sz w:val="28"/>
          <w:lang w:bidi="th-TH"/>
        </w:rPr>
        <w:tab/>
      </w:r>
      <w:r w:rsidRPr="008D0DEC">
        <w:rPr>
          <w:rFonts w:ascii="Cordia New" w:hAnsi="Cordia New"/>
          <w:sz w:val="28"/>
          <w:cs/>
          <w:lang w:bidi="th-TH"/>
        </w:rPr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rFonts w:ascii="Cordia New" w:hAnsi="Cordia New"/>
          <w:sz w:val="28"/>
          <w:cs/>
          <w:lang w:bidi="th-TH"/>
        </w:rPr>
        <w:t>ผู้บริหารของบริษัท กัลฟ์ เอ็นแอลแอล</w:t>
      </w:r>
      <w:r w:rsidR="00FC561D" w:rsidRPr="008D0DEC">
        <w:rPr>
          <w:rFonts w:ascii="Cordia New" w:hAnsi="Cordia New"/>
          <w:sz w:val="28"/>
          <w:lang w:val="en-US" w:bidi="th-TH"/>
        </w:rPr>
        <w:t>2</w:t>
      </w:r>
      <w:r w:rsidRPr="008D0DEC">
        <w:rPr>
          <w:rFonts w:ascii="Cordia New" w:hAnsi="Cordia New"/>
          <w:sz w:val="28"/>
          <w:cs/>
          <w:lang w:bidi="th-TH"/>
        </w:rPr>
        <w:t xml:space="preserve">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F56234" w:rsidRPr="008D0DEC" w14:paraId="41867743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73E84385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307349B7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51DFC9D2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114E5D0D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06547472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71040025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F56234" w:rsidRPr="008D0DEC" w14:paraId="0AB730AD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E9A2DDD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DE6009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D17108F" w14:textId="77777777" w:rsidR="00F56234" w:rsidRPr="008D0DEC" w:rsidRDefault="00F56234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8E32F3D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E982993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6E7FD453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390171E2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077ABD27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F56234" w:rsidRPr="008D0DEC" w14:paraId="15E815DA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0D31678" w14:textId="77777777" w:rsidR="00F56234" w:rsidRPr="008D0DEC" w:rsidRDefault="00415D22" w:rsidP="000A3B06">
            <w:pPr>
              <w:pStyle w:val="Table1"/>
              <w:numPr>
                <w:ilvl w:val="0"/>
                <w:numId w:val="62"/>
              </w:numPr>
              <w:tabs>
                <w:tab w:val="clear" w:pos="680"/>
                <w:tab w:val="left" w:pos="341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</w:t>
            </w:r>
            <w:r w:rsidR="00F04D2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56234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ชินเวชกิจวานิชย์</w:t>
            </w:r>
            <w:r w:rsidR="00F56234" w:rsidRPr="008D0DEC">
              <w:rPr>
                <w:rFonts w:ascii="Cordia New" w:hAnsi="Cordia New"/>
                <w:sz w:val="24"/>
                <w:szCs w:val="24"/>
                <w:lang w:bidi="th-TH"/>
              </w:rPr>
              <w:t>*</w:t>
            </w:r>
          </w:p>
          <w:p w14:paraId="2D11C739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E149014" w14:textId="49A2D989" w:rsidR="00F56234" w:rsidRPr="008D0DEC" w:rsidRDefault="00F56234" w:rsidP="003657F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อ้างถึงรายละเอียดของนางพรทิพา ชินเวชกิจวานิชย์ ตามหัวข้อประวัติ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260938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7CCF84FB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39B03B9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6CEA742C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9779D03" w14:textId="10050465" w:rsidR="00F56234" w:rsidRPr="008D0DEC" w:rsidRDefault="00F56234" w:rsidP="003657F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อ้างถึงรายละเอียดของนายบุญชัย ถิราติตามหัวข้อประวัติ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260938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  <w:tr w:rsidR="00F56234" w:rsidRPr="008D0DEC" w14:paraId="2A0F45D4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02D8BFE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2E605E06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4203E259" w14:textId="7EE975F1" w:rsidR="00F56234" w:rsidRPr="008D0DEC" w:rsidRDefault="00F56234" w:rsidP="003657F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260938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F56234" w:rsidRPr="008D0DEC" w14:paraId="18B6C538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26F69329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5C7847C3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D65E2B4" w14:textId="77777777" w:rsidR="00F56234" w:rsidRPr="008D0DEC" w:rsidRDefault="00F56234" w:rsidP="003657F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1.</w:t>
            </w:r>
            <w:r w:rsidR="003657F2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3657F2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F56234" w:rsidRPr="008D0DEC" w14:paraId="607D79D2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6B8C72B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9BD7D95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587A97A" w14:textId="77777777" w:rsidR="00F56234" w:rsidRPr="008D0DEC" w:rsidRDefault="00F56234" w:rsidP="003657F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อ้างถึงรายละเอียดของนายจิรภัทร อาจละกะ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3657F2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F56234" w:rsidRPr="008D0DEC" w14:paraId="1DFB667E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8B75896" w14:textId="77777777" w:rsidR="00F56234" w:rsidRPr="008D0DEC" w:rsidRDefault="001F2AA8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นางสาวธีรตีพิศา</w:t>
            </w:r>
            <w:r w:rsidR="00F04D2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56234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เตวิชพศุตม์</w:t>
            </w:r>
            <w:r w:rsidR="00F562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3CCE5087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1F4234F" w14:textId="77777777" w:rsidR="00F56234" w:rsidRPr="008D0DEC" w:rsidRDefault="00F56234" w:rsidP="003657F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อ้างถึงรายละเอียดของนางสาวธีรตีพิศา เตวิชพศุตม์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3657F2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F56234" w:rsidRPr="008D0DEC" w14:paraId="0AB09533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5097AC9D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นางสาวจรีพร จารุกรสกุล</w:t>
            </w:r>
          </w:p>
          <w:p w14:paraId="65C5EFC1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58BAE74" w14:textId="77777777" w:rsidR="00F56234" w:rsidRPr="008D0DEC" w:rsidRDefault="00F56234" w:rsidP="003657F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อ้างถึงรายละเอียดของนางสาวจรีพร จารุกรสกุล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3657F2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4BB5113F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3587F26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นายวิเศษ จูงวัฒนา</w:t>
            </w:r>
          </w:p>
          <w:p w14:paraId="6512A26E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6EE36B2" w14:textId="77777777" w:rsidR="00F56234" w:rsidRPr="008D0DEC" w:rsidRDefault="00F56234" w:rsidP="003657F2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อ้างถึงรายละเอียดของนายวิเศษ จูงวัฒนา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1.8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3657F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3657F2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</w:tbl>
    <w:p w14:paraId="14C16F99" w14:textId="77777777" w:rsidR="00CA705D" w:rsidRPr="008D0DEC" w:rsidRDefault="00CA705D" w:rsidP="00CA705D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0F902543" w14:textId="77777777" w:rsidR="00F56234" w:rsidRPr="008D0DEC" w:rsidRDefault="00F56234" w:rsidP="00BC1245">
      <w:pPr>
        <w:pStyle w:val="Schedule2"/>
        <w:numPr>
          <w:ilvl w:val="1"/>
          <w:numId w:val="90"/>
        </w:numPr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rFonts w:ascii="Cordia New" w:hAnsi="Cordia New"/>
          <w:sz w:val="28"/>
          <w:cs/>
          <w:lang w:bidi="th-TH"/>
        </w:rPr>
        <w:t>ผู้บริหารของบริษัท กัลฟ์ โซล่าร์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ayout w:type="fixed"/>
        <w:tblLook w:val="04A0" w:firstRow="1" w:lastRow="0" w:firstColumn="1" w:lastColumn="0" w:noHBand="0" w:noVBand="1"/>
      </w:tblPr>
      <w:tblGrid>
        <w:gridCol w:w="2492"/>
        <w:gridCol w:w="766"/>
        <w:gridCol w:w="2857"/>
        <w:gridCol w:w="1350"/>
        <w:gridCol w:w="1350"/>
        <w:gridCol w:w="1418"/>
        <w:gridCol w:w="22"/>
        <w:gridCol w:w="1620"/>
        <w:gridCol w:w="1949"/>
      </w:tblGrid>
      <w:tr w:rsidR="00F56234" w:rsidRPr="008D0DEC" w14:paraId="5EE3595A" w14:textId="77777777" w:rsidTr="006C435C">
        <w:trPr>
          <w:cantSplit/>
          <w:trHeight w:val="737"/>
          <w:tblHeader/>
        </w:trPr>
        <w:tc>
          <w:tcPr>
            <w:tcW w:w="2492" w:type="dxa"/>
            <w:vMerge w:val="restart"/>
            <w:shd w:val="clear" w:color="auto" w:fill="D9D9D9"/>
            <w:vAlign w:val="center"/>
          </w:tcPr>
          <w:p w14:paraId="27F23603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766" w:type="dxa"/>
            <w:vMerge w:val="restart"/>
            <w:shd w:val="clear" w:color="auto" w:fill="D9D9D9"/>
            <w:vAlign w:val="center"/>
          </w:tcPr>
          <w:p w14:paraId="120ECD2F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2857" w:type="dxa"/>
            <w:vMerge w:val="restart"/>
            <w:shd w:val="clear" w:color="auto" w:fill="D9D9D9"/>
            <w:vAlign w:val="center"/>
          </w:tcPr>
          <w:p w14:paraId="5CE25179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350" w:type="dxa"/>
            <w:vMerge w:val="restart"/>
            <w:shd w:val="clear" w:color="auto" w:fill="D9D9D9"/>
            <w:vAlign w:val="center"/>
          </w:tcPr>
          <w:p w14:paraId="715C8125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50" w:type="dxa"/>
            <w:vMerge w:val="restart"/>
            <w:shd w:val="clear" w:color="auto" w:fill="D9D9D9"/>
            <w:vAlign w:val="center"/>
          </w:tcPr>
          <w:p w14:paraId="04D361C1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09" w:type="dxa"/>
            <w:gridSpan w:val="4"/>
            <w:shd w:val="clear" w:color="auto" w:fill="D9D9D9"/>
            <w:vAlign w:val="center"/>
          </w:tcPr>
          <w:p w14:paraId="3C59DF96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F56234" w:rsidRPr="008D0DEC" w14:paraId="7490022A" w14:textId="77777777" w:rsidTr="006C435C">
        <w:trPr>
          <w:cantSplit/>
          <w:trHeight w:val="737"/>
          <w:tblHeader/>
        </w:trPr>
        <w:tc>
          <w:tcPr>
            <w:tcW w:w="2492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E7C60F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A60AAA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285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F3CDBD" w14:textId="77777777" w:rsidR="00F56234" w:rsidRPr="008D0DEC" w:rsidRDefault="00F56234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28850E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85492C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/>
            <w:vAlign w:val="center"/>
          </w:tcPr>
          <w:p w14:paraId="3D54E3B8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642" w:type="dxa"/>
            <w:gridSpan w:val="2"/>
            <w:shd w:val="clear" w:color="auto" w:fill="D9D9D9"/>
            <w:vAlign w:val="center"/>
          </w:tcPr>
          <w:p w14:paraId="7CB0CF4D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49" w:type="dxa"/>
            <w:shd w:val="clear" w:color="auto" w:fill="D9D9D9"/>
            <w:vAlign w:val="center"/>
          </w:tcPr>
          <w:p w14:paraId="260DA56D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F56234" w:rsidRPr="008D0DEC" w14:paraId="73C4CCD7" w14:textId="77777777" w:rsidTr="00DC5C6A">
        <w:trPr>
          <w:cantSplit/>
          <w:trHeight w:val="737"/>
        </w:trPr>
        <w:tc>
          <w:tcPr>
            <w:tcW w:w="2492" w:type="dxa"/>
            <w:shd w:val="clear" w:color="auto" w:fill="auto"/>
          </w:tcPr>
          <w:p w14:paraId="53AFEE9B" w14:textId="77777777" w:rsidR="00F56234" w:rsidRPr="008D0DEC" w:rsidRDefault="00F56234" w:rsidP="000A3B06">
            <w:pPr>
              <w:pStyle w:val="Table1"/>
              <w:numPr>
                <w:ilvl w:val="0"/>
                <w:numId w:val="63"/>
              </w:numPr>
              <w:tabs>
                <w:tab w:val="clear" w:pos="680"/>
                <w:tab w:val="left" w:pos="341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*</w:t>
            </w:r>
          </w:p>
          <w:p w14:paraId="1F619923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32" w:type="dxa"/>
            <w:gridSpan w:val="8"/>
            <w:shd w:val="clear" w:color="auto" w:fill="auto"/>
          </w:tcPr>
          <w:p w14:paraId="7E3C8B9C" w14:textId="4CD42C29" w:rsidR="00F56234" w:rsidRPr="008D0DEC" w:rsidRDefault="00F56234" w:rsidP="006D12A3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อ้างถึงรายละเอียดของนางพรทิพา ชินเวชกิจวานิชย์ ตามหัวข้อประวัติ</w:t>
            </w:r>
            <w:r w:rsidR="006D12A3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6D12A3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260938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241F3EF2" w14:textId="77777777" w:rsidTr="00DC5C6A">
        <w:trPr>
          <w:cantSplit/>
          <w:trHeight w:val="737"/>
        </w:trPr>
        <w:tc>
          <w:tcPr>
            <w:tcW w:w="2492" w:type="dxa"/>
            <w:shd w:val="clear" w:color="auto" w:fill="auto"/>
          </w:tcPr>
          <w:p w14:paraId="5FF346F8" w14:textId="77777777" w:rsidR="00F56234" w:rsidRPr="008D0DEC" w:rsidRDefault="00F56234" w:rsidP="000A3B06">
            <w:pPr>
              <w:pStyle w:val="Table1"/>
              <w:numPr>
                <w:ilvl w:val="0"/>
                <w:numId w:val="63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12F68378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41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32" w:type="dxa"/>
            <w:gridSpan w:val="8"/>
            <w:shd w:val="clear" w:color="auto" w:fill="auto"/>
          </w:tcPr>
          <w:p w14:paraId="161E513D" w14:textId="1F27F37C" w:rsidR="00F56234" w:rsidRPr="008D0DEC" w:rsidRDefault="00F56234" w:rsidP="00BE071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BE071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BE071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260938">
              <w:rPr>
                <w:rFonts w:ascii="Cordia New" w:hAnsi="Cordia New"/>
                <w:sz w:val="24"/>
                <w:szCs w:val="24"/>
                <w:lang w:val="en-US" w:bidi="th-TH"/>
              </w:rPr>
              <w:t>12</w:t>
            </w:r>
          </w:p>
        </w:tc>
      </w:tr>
      <w:tr w:rsidR="00F56234" w:rsidRPr="008D0DEC" w14:paraId="6898FCBA" w14:textId="77777777" w:rsidTr="00DC5C6A">
        <w:trPr>
          <w:cantSplit/>
          <w:trHeight w:val="737"/>
        </w:trPr>
        <w:tc>
          <w:tcPr>
            <w:tcW w:w="2492" w:type="dxa"/>
            <w:shd w:val="clear" w:color="auto" w:fill="auto"/>
          </w:tcPr>
          <w:p w14:paraId="5DBE7CB7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6FC35829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32" w:type="dxa"/>
            <w:gridSpan w:val="8"/>
            <w:shd w:val="clear" w:color="auto" w:fill="auto"/>
          </w:tcPr>
          <w:p w14:paraId="341A1B60" w14:textId="5A4A6BB0" w:rsidR="00F56234" w:rsidRPr="008D0DEC" w:rsidRDefault="00F56234" w:rsidP="00BE071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BE071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BE071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260938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F56234" w:rsidRPr="008D0DEC" w14:paraId="65B53E4D" w14:textId="77777777" w:rsidTr="00DC5C6A">
        <w:trPr>
          <w:cantSplit/>
          <w:trHeight w:val="737"/>
        </w:trPr>
        <w:tc>
          <w:tcPr>
            <w:tcW w:w="2492" w:type="dxa"/>
            <w:shd w:val="clear" w:color="auto" w:fill="auto"/>
          </w:tcPr>
          <w:p w14:paraId="50245704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1D2B206D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32" w:type="dxa"/>
            <w:gridSpan w:val="8"/>
            <w:shd w:val="clear" w:color="auto" w:fill="auto"/>
          </w:tcPr>
          <w:p w14:paraId="1A87C5A0" w14:textId="77777777" w:rsidR="00F56234" w:rsidRPr="008D0DEC" w:rsidRDefault="00F56234" w:rsidP="001F65B4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BE071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1.</w:t>
            </w:r>
            <w:r w:rsidR="001F65B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BE071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BE071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F56234" w:rsidRPr="008D0DEC" w14:paraId="0B3BE2E6" w14:textId="77777777" w:rsidTr="006C435C">
        <w:trPr>
          <w:cantSplit/>
          <w:trHeight w:val="737"/>
        </w:trPr>
        <w:tc>
          <w:tcPr>
            <w:tcW w:w="2492" w:type="dxa"/>
            <w:tcBorders>
              <w:bottom w:val="single" w:sz="4" w:space="0" w:color="auto"/>
            </w:tcBorders>
            <w:shd w:val="clear" w:color="auto" w:fill="auto"/>
          </w:tcPr>
          <w:p w14:paraId="7523EC22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นายรวิ 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  <w:t>กูรมะโรหิต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7E26BE39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32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F5C83E0" w14:textId="77777777" w:rsidR="00F56234" w:rsidRPr="008D0DEC" w:rsidRDefault="00F56234" w:rsidP="001F65B4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อ้างถึงรายละเอียดของนายรวิ กูรมะโรหิต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1F65B4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1F65B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1F65B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1F65B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CE5DFC" w:rsidRPr="008D0DEC" w14:paraId="569156BC" w14:textId="77777777" w:rsidTr="000D7A99">
        <w:trPr>
          <w:cantSplit/>
          <w:trHeight w:val="737"/>
        </w:trPr>
        <w:tc>
          <w:tcPr>
            <w:tcW w:w="2492" w:type="dxa"/>
            <w:tcBorders>
              <w:bottom w:val="nil"/>
            </w:tcBorders>
            <w:shd w:val="clear" w:color="auto" w:fill="auto"/>
          </w:tcPr>
          <w:p w14:paraId="137C3FB7" w14:textId="77777777" w:rsidR="00CE5DFC" w:rsidRPr="008D0DEC" w:rsidRDefault="00CE5DFC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นายธนญ ตันติสุนทร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*</w:t>
            </w:r>
          </w:p>
          <w:p w14:paraId="20A4FEC3" w14:textId="77777777" w:rsidR="00CE5DFC" w:rsidRPr="008D0DEC" w:rsidRDefault="00CE5DFC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766" w:type="dxa"/>
            <w:tcBorders>
              <w:bottom w:val="nil"/>
            </w:tcBorders>
            <w:shd w:val="clear" w:color="auto" w:fill="auto"/>
          </w:tcPr>
          <w:p w14:paraId="74CE49EA" w14:textId="08F7D658" w:rsidR="00CE5DFC" w:rsidRPr="008D0DEC" w:rsidRDefault="009F4928" w:rsidP="009F4928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45</w:t>
            </w:r>
          </w:p>
        </w:tc>
        <w:tc>
          <w:tcPr>
            <w:tcW w:w="2857" w:type="dxa"/>
            <w:tcBorders>
              <w:bottom w:val="nil"/>
            </w:tcBorders>
            <w:shd w:val="clear" w:color="auto" w:fill="auto"/>
          </w:tcPr>
          <w:p w14:paraId="28F6965D" w14:textId="77777777" w:rsidR="00CE5DFC" w:rsidRPr="008D0DEC" w:rsidRDefault="00CE5DFC" w:rsidP="00BC1245">
            <w:pPr>
              <w:pStyle w:val="CellBody"/>
              <w:numPr>
                <w:ilvl w:val="0"/>
                <w:numId w:val="94"/>
              </w:numPr>
              <w:tabs>
                <w:tab w:val="left" w:pos="322"/>
              </w:tabs>
              <w:spacing w:after="60"/>
              <w:ind w:left="322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วิศวกรรมศาสตรบัณฑิต วิศวกรรมศาสตร์ จุฬาลงกรณ์มหาวิทยาลัย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6F3271C" w14:textId="55DE76DA" w:rsidR="00CE5DFC" w:rsidRPr="008D0DEC" w:rsidRDefault="00695D5A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0.099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09300EEE" w14:textId="77777777" w:rsidR="00CE5DFC" w:rsidRPr="008D0DEC" w:rsidRDefault="00CE5DF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ไม่มี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bottom w:val="nil"/>
            </w:tcBorders>
            <w:shd w:val="clear" w:color="auto" w:fill="auto"/>
          </w:tcPr>
          <w:p w14:paraId="13B964F4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20" w:type="dxa"/>
            <w:tcBorders>
              <w:bottom w:val="nil"/>
            </w:tcBorders>
            <w:shd w:val="clear" w:color="auto" w:fill="auto"/>
          </w:tcPr>
          <w:p w14:paraId="4A62A9B9" w14:textId="77777777" w:rsidR="00CE5DFC" w:rsidRPr="008D0DEC" w:rsidRDefault="00CE5DFC" w:rsidP="000D7A99">
            <w:pPr>
              <w:pStyle w:val="CellBody"/>
              <w:spacing w:after="6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ผู้ช่วยกรรมการผู้จัดการใหญ่ กลุ่มงานบริหารองค์กร</w:t>
            </w:r>
          </w:p>
        </w:tc>
        <w:tc>
          <w:tcPr>
            <w:tcW w:w="1949" w:type="dxa"/>
            <w:tcBorders>
              <w:bottom w:val="nil"/>
            </w:tcBorders>
            <w:shd w:val="clear" w:color="auto" w:fill="auto"/>
          </w:tcPr>
          <w:p w14:paraId="46160A2E" w14:textId="77777777" w:rsidR="00CE5DFC" w:rsidRPr="008D0DEC" w:rsidRDefault="00CE5DF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บริษัท กัลฟ์ เอ็นเนอร์จี </w:t>
            </w:r>
            <w:r w:rsidR="000F3E61"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br/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ดีเวลลอปเมนท์ จำกัด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(มหาชน)</w:t>
            </w:r>
          </w:p>
        </w:tc>
      </w:tr>
      <w:tr w:rsidR="00CE5DFC" w:rsidRPr="008D0DEC" w14:paraId="2829D227" w14:textId="77777777" w:rsidTr="000D7A99">
        <w:trPr>
          <w:cantSplit/>
          <w:trHeight w:val="737"/>
        </w:trPr>
        <w:tc>
          <w:tcPr>
            <w:tcW w:w="24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B943D7" w14:textId="77777777" w:rsidR="00CE5DFC" w:rsidRPr="008D0DEC" w:rsidRDefault="00CE5DF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C44E7" w14:textId="77777777" w:rsidR="00CE5DFC" w:rsidRPr="008D0DEC" w:rsidRDefault="00CE5DF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9C3BCB" w14:textId="77777777" w:rsidR="00CE5DFC" w:rsidRPr="008D0DEC" w:rsidRDefault="000D7A99" w:rsidP="00BC1245">
            <w:pPr>
              <w:pStyle w:val="CellBody"/>
              <w:numPr>
                <w:ilvl w:val="0"/>
                <w:numId w:val="94"/>
              </w:numPr>
              <w:tabs>
                <w:tab w:val="left" w:pos="322"/>
              </w:tabs>
              <w:spacing w:after="60"/>
              <w:ind w:left="322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บริหารธุรกิจมหาบัณฑิต มหาวิทยาลัยอเมริกา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(American University)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สหรัฐอเมริกา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AEA78B" w14:textId="77777777" w:rsidR="00CE5DFC" w:rsidRPr="008D0DEC" w:rsidRDefault="00CE5DF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5E86AB" w14:textId="77777777" w:rsidR="00CE5DFC" w:rsidRPr="008D0DEC" w:rsidRDefault="00CE5DF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611BAC" w14:textId="77777777" w:rsidR="00CE5DFC" w:rsidRPr="008D0DEC" w:rsidRDefault="00CE5DF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6F6F40" w14:textId="77777777" w:rsidR="00CE5DFC" w:rsidRPr="008D0DEC" w:rsidRDefault="00CE5DF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0BB4F4" w14:textId="77777777" w:rsidR="00CE5DFC" w:rsidRPr="008D0DEC" w:rsidRDefault="00CE5DF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โซล่าร์ จำกัด</w:t>
            </w:r>
          </w:p>
        </w:tc>
      </w:tr>
      <w:tr w:rsidR="000D7A99" w:rsidRPr="008D0DEC" w14:paraId="18BC5208" w14:textId="77777777" w:rsidTr="000D7A99">
        <w:trPr>
          <w:cantSplit/>
          <w:trHeight w:val="737"/>
        </w:trPr>
        <w:tc>
          <w:tcPr>
            <w:tcW w:w="24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6FF004" w14:textId="77777777" w:rsidR="000D7A99" w:rsidRPr="008D0DEC" w:rsidRDefault="000D7A99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57BF17" w14:textId="77777777" w:rsidR="000D7A99" w:rsidRPr="008D0DEC" w:rsidRDefault="000D7A99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4AB5F0" w14:textId="77777777" w:rsidR="000D7A99" w:rsidRPr="008D0DEC" w:rsidRDefault="000D7A99" w:rsidP="00BC1245">
            <w:pPr>
              <w:pStyle w:val="CellBody"/>
              <w:numPr>
                <w:ilvl w:val="0"/>
                <w:numId w:val="94"/>
              </w:numPr>
              <w:tabs>
                <w:tab w:val="left" w:pos="322"/>
              </w:tabs>
              <w:spacing w:after="40"/>
              <w:ind w:left="322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วิทยาศาสตร์มหาบัณฑิต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มหาวิทยาลัยนิวยอร์ก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New York University)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สหรัฐอเมริกา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329733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DF3F4B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8BE9D3" w14:textId="77777777" w:rsidR="000D7A99" w:rsidRPr="008D0DEC" w:rsidRDefault="000D7A99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A962BBA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863DF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โซล่าร์ บีวี จำกัด</w:t>
            </w:r>
          </w:p>
        </w:tc>
      </w:tr>
      <w:tr w:rsidR="000D7A99" w:rsidRPr="008D0DEC" w14:paraId="7B936AD7" w14:textId="77777777" w:rsidTr="000D7A99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0BA3C597" w14:textId="77777777" w:rsidR="000D7A99" w:rsidRPr="008D0DEC" w:rsidRDefault="000D7A99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24DFECAD" w14:textId="77777777" w:rsidR="000D7A99" w:rsidRPr="008D0DEC" w:rsidRDefault="000D7A99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3D8772E1" w14:textId="77777777" w:rsidR="000D7A99" w:rsidRPr="008D0DEC" w:rsidRDefault="000D7A99" w:rsidP="00BC1245">
            <w:pPr>
              <w:pStyle w:val="CellBody"/>
              <w:numPr>
                <w:ilvl w:val="0"/>
                <w:numId w:val="94"/>
              </w:numPr>
              <w:tabs>
                <w:tab w:val="left" w:pos="322"/>
              </w:tabs>
              <w:spacing w:after="40"/>
              <w:ind w:left="322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หลักสูตรการเมืองการปกครองในระบอบประชาธิปไตยสำหรับนักบริหารระดับสูง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สถาบันพระปกเกล้า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04EE6E6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DFCD222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162E41" w14:textId="77777777" w:rsidR="000D7A99" w:rsidRPr="008D0DEC" w:rsidRDefault="000D7A99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18F94D88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2F200CAF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="000F3E61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0D7A99" w:rsidRPr="008D0DEC" w14:paraId="7BF2EEC9" w14:textId="77777777" w:rsidTr="000D7A99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6176AF11" w14:textId="77777777" w:rsidR="000D7A99" w:rsidRPr="008D0DEC" w:rsidRDefault="000D7A99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21270DD9" w14:textId="77777777" w:rsidR="000D7A99" w:rsidRPr="008D0DEC" w:rsidRDefault="000D7A99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724AFC2B" w14:textId="77777777" w:rsidR="000D7A99" w:rsidRPr="008D0DEC" w:rsidRDefault="000D7A99" w:rsidP="00BC1245">
            <w:pPr>
              <w:pStyle w:val="CellBody"/>
              <w:numPr>
                <w:ilvl w:val="0"/>
                <w:numId w:val="94"/>
              </w:numPr>
              <w:tabs>
                <w:tab w:val="left" w:pos="322"/>
              </w:tabs>
              <w:spacing w:after="40"/>
              <w:ind w:left="322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หลักสูตรนักบริหารการยุติธรรม</w:t>
            </w:r>
            <w:r w:rsidR="000F3E61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br/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ทางปกครองระดับสูง รุ่นที่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="000F3E61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4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วิทยาลัยการยุติธรรมทางปกครอง ศาลปกครอง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1B9029E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1A6511F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82F76B" w14:textId="77777777" w:rsidR="000D7A99" w:rsidRPr="008D0DEC" w:rsidRDefault="000D7A99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7F5A7FBC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4DE35485" w14:textId="77777777" w:rsidR="000D7A99" w:rsidRPr="008D0DEC" w:rsidRDefault="000D7A99" w:rsidP="006C435C">
            <w:pPr>
              <w:spacing w:before="40" w:after="60" w:line="216" w:lineRule="auto"/>
              <w:rPr>
                <w:rFonts w:asciiTheme="minorBidi" w:hAnsiTheme="minorBidi" w:cstheme="minorBidi"/>
                <w:sz w:val="24"/>
                <w:szCs w:val="24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โซล่าร์ ทีเอส</w:t>
            </w:r>
            <w:r w:rsidR="000F3E61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  <w:p w14:paraId="252E4AA9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</w:tr>
      <w:tr w:rsidR="000D7A99" w:rsidRPr="008D0DEC" w14:paraId="23A45F9F" w14:textId="77777777" w:rsidTr="000D7A99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31BF9A78" w14:textId="77777777" w:rsidR="000D7A99" w:rsidRPr="008D0DEC" w:rsidRDefault="000D7A99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1E95B467" w14:textId="77777777" w:rsidR="000D7A99" w:rsidRPr="008D0DEC" w:rsidRDefault="000D7A99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70369FD8" w14:textId="77777777" w:rsidR="000D7A99" w:rsidRPr="008D0DEC" w:rsidRDefault="000D7A99" w:rsidP="00BC1245">
            <w:pPr>
              <w:pStyle w:val="CellBody"/>
              <w:numPr>
                <w:ilvl w:val="0"/>
                <w:numId w:val="94"/>
              </w:numPr>
              <w:tabs>
                <w:tab w:val="left" w:pos="322"/>
              </w:tabs>
              <w:spacing w:after="40"/>
              <w:ind w:left="322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หลักสูตรผู้บริหารระดับสูง (วตท.)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รุ่นที่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="000F3E61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21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สถาบันวิทยาการตลาดทุน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9F05CB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1AE4557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5A6F98A" w14:textId="77777777" w:rsidR="000D7A99" w:rsidRPr="008D0DEC" w:rsidRDefault="000D7A99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2557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1C0024C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3E24C4F2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โซล่าร์ เคเคเอส จำกัด</w:t>
            </w:r>
          </w:p>
        </w:tc>
      </w:tr>
      <w:tr w:rsidR="000D7A99" w:rsidRPr="008D0DEC" w14:paraId="0F42EFF5" w14:textId="77777777" w:rsidTr="000D7A99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73F509DC" w14:textId="77777777" w:rsidR="000D7A99" w:rsidRPr="008D0DEC" w:rsidRDefault="000D7A99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1A88387B" w14:textId="77777777" w:rsidR="000D7A99" w:rsidRPr="008D0DEC" w:rsidRDefault="000D7A99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76EB8E63" w14:textId="77777777" w:rsidR="000D7A99" w:rsidRPr="008D0DEC" w:rsidRDefault="000D7A99" w:rsidP="00BC1245">
            <w:pPr>
              <w:pStyle w:val="CellBody"/>
              <w:numPr>
                <w:ilvl w:val="0"/>
                <w:numId w:val="94"/>
              </w:numPr>
              <w:tabs>
                <w:tab w:val="left" w:pos="322"/>
              </w:tabs>
              <w:spacing w:after="40"/>
              <w:ind w:left="322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หลักสูตร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Director Certification Program (DCP)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รุ่นที่ </w:t>
            </w:r>
            <w:r w:rsidR="000F3E61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57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/>
              </w:rPr>
              <w:t>/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2548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 xml:space="preserve"> สมาคมส่งเสริมสถาบันกรรมการบริษัทไทย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5C265A6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DC26A8B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67E3D26" w14:textId="77777777" w:rsidR="000D7A99" w:rsidRPr="008D0DEC" w:rsidRDefault="000D7A99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>-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3FCAECD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2FCAB9B4" w14:textId="77777777" w:rsidR="000D7A99" w:rsidRPr="008D0DEC" w:rsidRDefault="000D7A99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ซีอาร์เอ็น จำกัด</w:t>
            </w:r>
          </w:p>
        </w:tc>
      </w:tr>
      <w:tr w:rsidR="006C435C" w:rsidRPr="008D0DEC" w14:paraId="36569774" w14:textId="77777777" w:rsidTr="000D7A99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15FC3B03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08708DA0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60F5FB0E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7AD304F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A2339F1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7293F7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5AA33429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4214E309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เคพี</w:t>
            </w:r>
            <w:r w:rsidR="000F3E61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6C435C" w:rsidRPr="008D0DEC" w14:paraId="6ADA21F8" w14:textId="77777777" w:rsidTr="000D7A99">
        <w:trPr>
          <w:cantSplit/>
          <w:trHeight w:val="737"/>
        </w:trPr>
        <w:tc>
          <w:tcPr>
            <w:tcW w:w="24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D060C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DCA16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9E6BA8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94F8AD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14ED3A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DD7E85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4B93DA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3DC61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เคพ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ี</w:t>
            </w:r>
            <w:r w:rsidR="000F3E61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จำกัด</w:t>
            </w:r>
          </w:p>
        </w:tc>
      </w:tr>
      <w:tr w:rsidR="006C435C" w:rsidRPr="008D0DEC" w14:paraId="6074810E" w14:textId="77777777" w:rsidTr="000D7A99">
        <w:trPr>
          <w:cantSplit/>
          <w:trHeight w:val="737"/>
        </w:trPr>
        <w:tc>
          <w:tcPr>
            <w:tcW w:w="24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5611CB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F56565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3FCCED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A5760A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AE4496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89F7FF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FBD2BF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D0AC74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ทีแอลซี จำกัด</w:t>
            </w:r>
          </w:p>
        </w:tc>
      </w:tr>
      <w:tr w:rsidR="006C435C" w:rsidRPr="008D0DEC" w14:paraId="067CD327" w14:textId="77777777" w:rsidTr="000D7A99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7087E8A6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28F5298F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60481329" w14:textId="77777777" w:rsidR="006C435C" w:rsidRPr="008D0DEC" w:rsidRDefault="006C435C" w:rsidP="000D7A99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813FF49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23562DE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1EC634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58A66D6A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03C06204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เอ็นเอ็นเค จำกัด</w:t>
            </w:r>
          </w:p>
        </w:tc>
      </w:tr>
      <w:tr w:rsidR="006C435C" w:rsidRPr="008D0DEC" w14:paraId="22A8A53D" w14:textId="77777777" w:rsidTr="006C435C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7DBD2C45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5D58609B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227EF8CC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C1B5F74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129F1EE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331CFE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20EBF479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170E8247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เอ็นแอลแอล จำกัด</w:t>
            </w:r>
          </w:p>
        </w:tc>
      </w:tr>
      <w:tr w:rsidR="006C435C" w:rsidRPr="008D0DEC" w14:paraId="162B37FD" w14:textId="77777777" w:rsidTr="006C435C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3AD7E346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0736C8EA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5BC677F2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7F46EEE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7508F82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89E290B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2558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46997B63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091F707E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เอ็นเค</w:t>
            </w:r>
            <w:r w:rsidR="000F3E61"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6C435C" w:rsidRPr="008D0DEC" w14:paraId="1124C4C8" w14:textId="77777777" w:rsidTr="006C435C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130FB0D1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5BFEF57A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5F1C21F5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54FAFA2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D11CED0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37F028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2555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–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2556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00050C45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5CB46F75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สปอร์ตส์ แมเนจเมนท์ จำกัด</w:t>
            </w:r>
          </w:p>
        </w:tc>
      </w:tr>
      <w:tr w:rsidR="006C435C" w:rsidRPr="008D0DEC" w14:paraId="337FBB2E" w14:textId="77777777" w:rsidTr="006C435C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4A9DF5DC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28EDE485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496495DC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D60711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7D9F177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F113759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2551</w:t>
            </w:r>
            <w:r w:rsidRPr="008D0DEC">
              <w:rPr>
                <w:rFonts w:asciiTheme="minorBidi" w:hAnsiTheme="minorBidi" w:cstheme="minorBidi"/>
                <w:sz w:val="24"/>
                <w:szCs w:val="24"/>
              </w:rPr>
              <w:t xml:space="preserve">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3285385C" w14:textId="77777777" w:rsidR="006C435C" w:rsidRPr="008D0DEC" w:rsidRDefault="006C435C" w:rsidP="00BC3D39">
            <w:pPr>
              <w:pStyle w:val="CellBody"/>
              <w:spacing w:after="40"/>
              <w:ind w:right="-131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ผู้ช่วยกรรมการ</w:t>
            </w:r>
            <w:r w:rsidR="00BC3D39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ผู้จัดการใหญ่ </w:t>
            </w:r>
            <w:r w:rsidR="00BC3D39"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br/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กลุ่มงานบริหารองค์กร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3BCFF1E5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กัลฟ์ เจพี จำกัด</w:t>
            </w:r>
          </w:p>
        </w:tc>
      </w:tr>
      <w:tr w:rsidR="006C435C" w:rsidRPr="008D0DEC" w14:paraId="41277C8D" w14:textId="77777777" w:rsidTr="006C435C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463C9725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1D7F5291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388F3C46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081ABA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3F62E7B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620784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2546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19C71CD6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06A9F4F8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ลานนารีซอร์สเซส จำกัด (มหาชน)</w:t>
            </w:r>
          </w:p>
        </w:tc>
      </w:tr>
      <w:tr w:rsidR="006C435C" w:rsidRPr="008D0DEC" w14:paraId="5196C51D" w14:textId="77777777" w:rsidTr="006C435C">
        <w:trPr>
          <w:cantSplit/>
          <w:trHeight w:val="737"/>
        </w:trPr>
        <w:tc>
          <w:tcPr>
            <w:tcW w:w="2492" w:type="dxa"/>
            <w:tcBorders>
              <w:top w:val="nil"/>
              <w:bottom w:val="nil"/>
            </w:tcBorders>
            <w:shd w:val="clear" w:color="auto" w:fill="auto"/>
          </w:tcPr>
          <w:p w14:paraId="22E1F861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  <w:bottom w:val="nil"/>
            </w:tcBorders>
            <w:shd w:val="clear" w:color="auto" w:fill="auto"/>
          </w:tcPr>
          <w:p w14:paraId="52025BD5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  <w:bottom w:val="nil"/>
            </w:tcBorders>
            <w:shd w:val="clear" w:color="auto" w:fill="auto"/>
          </w:tcPr>
          <w:p w14:paraId="3F89D5DE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25DE772C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28E9E6F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610528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2541 –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bottom w:val="nil"/>
            </w:tcBorders>
            <w:shd w:val="clear" w:color="auto" w:fill="auto"/>
          </w:tcPr>
          <w:p w14:paraId="690F9A88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  <w:bottom w:val="nil"/>
            </w:tcBorders>
            <w:shd w:val="clear" w:color="auto" w:fill="auto"/>
          </w:tcPr>
          <w:p w14:paraId="16A84CCB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สรรพกิจ เอส.เค. (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>1991</w:t>
            </w:r>
            <w:r w:rsidRPr="008D0DEC">
              <w:rPr>
                <w:rFonts w:asciiTheme="minorBidi" w:hAnsiTheme="minorBidi" w:cstheme="minorBidi"/>
                <w:sz w:val="24"/>
                <w:szCs w:val="24"/>
                <w:lang w:bidi="th-TH"/>
              </w:rPr>
              <w:t>)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 xml:space="preserve"> จำกัด</w:t>
            </w:r>
          </w:p>
        </w:tc>
      </w:tr>
      <w:tr w:rsidR="006C435C" w:rsidRPr="008D0DEC" w14:paraId="286A0644" w14:textId="77777777" w:rsidTr="006C435C">
        <w:trPr>
          <w:cantSplit/>
          <w:trHeight w:val="737"/>
        </w:trPr>
        <w:tc>
          <w:tcPr>
            <w:tcW w:w="2492" w:type="dxa"/>
            <w:tcBorders>
              <w:top w:val="nil"/>
            </w:tcBorders>
            <w:shd w:val="clear" w:color="auto" w:fill="auto"/>
          </w:tcPr>
          <w:p w14:paraId="2014BA4F" w14:textId="77777777" w:rsidR="006C435C" w:rsidRPr="008D0DEC" w:rsidRDefault="006C435C" w:rsidP="006C435C">
            <w:pPr>
              <w:pStyle w:val="Table1"/>
              <w:numPr>
                <w:ilvl w:val="0"/>
                <w:numId w:val="0"/>
              </w:numPr>
              <w:tabs>
                <w:tab w:val="left" w:pos="360"/>
              </w:tabs>
              <w:spacing w:after="40"/>
              <w:ind w:left="680" w:hanging="68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66" w:type="dxa"/>
            <w:tcBorders>
              <w:top w:val="nil"/>
            </w:tcBorders>
            <w:shd w:val="clear" w:color="auto" w:fill="auto"/>
          </w:tcPr>
          <w:p w14:paraId="563C3B32" w14:textId="77777777" w:rsidR="006C435C" w:rsidRPr="008D0DEC" w:rsidRDefault="006C435C" w:rsidP="006C435C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lang w:bidi="th-TH"/>
              </w:rPr>
            </w:pPr>
          </w:p>
        </w:tc>
        <w:tc>
          <w:tcPr>
            <w:tcW w:w="2857" w:type="dxa"/>
            <w:tcBorders>
              <w:top w:val="nil"/>
            </w:tcBorders>
            <w:shd w:val="clear" w:color="auto" w:fill="auto"/>
          </w:tcPr>
          <w:p w14:paraId="5FB7C67A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284623F1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25DDA46D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  <w:shd w:val="clear" w:color="auto" w:fill="auto"/>
          </w:tcPr>
          <w:p w14:paraId="42F9B533" w14:textId="77777777" w:rsidR="006C435C" w:rsidRPr="008D0DEC" w:rsidRDefault="006C435C" w:rsidP="00BC3D39">
            <w:pPr>
              <w:pStyle w:val="CellBody"/>
              <w:spacing w:after="40"/>
              <w:jc w:val="center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lang w:val="en-US" w:bidi="th-TH"/>
              </w:rPr>
              <w:t xml:space="preserve">2553 - </w:t>
            </w: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val="en-US" w:bidi="th-TH"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</w:tcBorders>
            <w:shd w:val="clear" w:color="auto" w:fill="auto"/>
          </w:tcPr>
          <w:p w14:paraId="00A949EF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949" w:type="dxa"/>
            <w:tcBorders>
              <w:top w:val="nil"/>
            </w:tcBorders>
            <w:shd w:val="clear" w:color="auto" w:fill="auto"/>
          </w:tcPr>
          <w:p w14:paraId="79861895" w14:textId="77777777" w:rsidR="006C435C" w:rsidRPr="008D0DEC" w:rsidRDefault="006C435C" w:rsidP="006C435C">
            <w:pPr>
              <w:pStyle w:val="CellBody"/>
              <w:spacing w:after="40"/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</w:pPr>
            <w:r w:rsidRPr="008D0DEC">
              <w:rPr>
                <w:rFonts w:asciiTheme="minorBidi" w:hAnsiTheme="minorBidi" w:cstheme="minorBidi"/>
                <w:sz w:val="24"/>
                <w:szCs w:val="24"/>
                <w:cs/>
                <w:lang w:bidi="th-TH"/>
              </w:rPr>
              <w:t>บริษัท สาริน พรอพเพอร์ตี้ จำกัด</w:t>
            </w:r>
          </w:p>
        </w:tc>
      </w:tr>
      <w:tr w:rsidR="006C435C" w:rsidRPr="008D0DEC" w14:paraId="5A02AD6E" w14:textId="77777777" w:rsidTr="00DC5C6A">
        <w:trPr>
          <w:cantSplit/>
          <w:trHeight w:val="737"/>
        </w:trPr>
        <w:tc>
          <w:tcPr>
            <w:tcW w:w="2492" w:type="dxa"/>
            <w:shd w:val="clear" w:color="auto" w:fill="auto"/>
          </w:tcPr>
          <w:p w14:paraId="067F2092" w14:textId="77777777" w:rsidR="006C435C" w:rsidRPr="008D0DEC" w:rsidRDefault="006C435C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>นายสมยศ อนันตประยูร</w:t>
            </w:r>
          </w:p>
          <w:p w14:paraId="5611278D" w14:textId="3EAB27AB" w:rsidR="006C435C" w:rsidRPr="008D0DEC" w:rsidRDefault="006C435C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  <w:r w:rsidR="00CA705D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(ถึงแก่กรรม)</w:t>
            </w:r>
          </w:p>
        </w:tc>
        <w:tc>
          <w:tcPr>
            <w:tcW w:w="11332" w:type="dxa"/>
            <w:gridSpan w:val="8"/>
            <w:shd w:val="clear" w:color="auto" w:fill="auto"/>
          </w:tcPr>
          <w:p w14:paraId="6B2733FF" w14:textId="77777777" w:rsidR="006C435C" w:rsidRPr="008D0DEC" w:rsidRDefault="006C435C" w:rsidP="00297C31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อ้างถึงรายละเอียดของนายสมยศ อนันตประยูร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297C31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297C3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297C3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297C3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</w:tr>
      <w:tr w:rsidR="006C435C" w:rsidRPr="008D0DEC" w14:paraId="59BA8E6A" w14:textId="77777777" w:rsidTr="00DC5C6A">
        <w:trPr>
          <w:cantSplit/>
          <w:trHeight w:val="737"/>
        </w:trPr>
        <w:tc>
          <w:tcPr>
            <w:tcW w:w="2492" w:type="dxa"/>
            <w:shd w:val="clear" w:color="auto" w:fill="auto"/>
          </w:tcPr>
          <w:p w14:paraId="33C42F1A" w14:textId="77777777" w:rsidR="006C435C" w:rsidRPr="008D0DEC" w:rsidRDefault="006C435C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นายวิเศษ จูงวัฒนา</w:t>
            </w:r>
          </w:p>
          <w:p w14:paraId="084FBFA2" w14:textId="77777777" w:rsidR="006C435C" w:rsidRPr="008D0DEC" w:rsidRDefault="006C435C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32" w:type="dxa"/>
            <w:gridSpan w:val="8"/>
            <w:shd w:val="clear" w:color="auto" w:fill="auto"/>
          </w:tcPr>
          <w:p w14:paraId="76774C64" w14:textId="77777777" w:rsidR="006C435C" w:rsidRPr="008D0DEC" w:rsidRDefault="006C435C" w:rsidP="00795A8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อ้างถึงรายละเอียดของนายวิเศษ จูงวัฒนา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795A8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1.8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795A8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795A8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</w:tbl>
    <w:p w14:paraId="196A400C" w14:textId="77777777" w:rsidR="00CA705D" w:rsidRPr="008D0DEC" w:rsidRDefault="00CA705D" w:rsidP="00CA705D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64F65C89" w14:textId="4F412358" w:rsidR="00F56234" w:rsidRPr="008D0DEC" w:rsidRDefault="00F56234" w:rsidP="00F04D2C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5A48E06A" w14:textId="77777777" w:rsidR="00F56234" w:rsidRPr="008D0DEC" w:rsidRDefault="00F56234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โซล่าร์ บีวี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F56234" w:rsidRPr="008D0DEC" w14:paraId="78478EAE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38D62AE2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0B37FAEB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7DA1C28A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41B118AD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420C7818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736802FD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F56234" w:rsidRPr="008D0DEC" w14:paraId="21E2D4BA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C39A344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3963DB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B8C804" w14:textId="77777777" w:rsidR="00F56234" w:rsidRPr="008D0DEC" w:rsidRDefault="00F56234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DDF3E0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2E1E1F1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3EA5C746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78DA9168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74093FD5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F56234" w:rsidRPr="008D0DEC" w14:paraId="41B2E6CB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607B146" w14:textId="77777777" w:rsidR="00F56234" w:rsidRPr="008D0DEC" w:rsidRDefault="00F56234" w:rsidP="000A3B06">
            <w:pPr>
              <w:pStyle w:val="Table1"/>
              <w:numPr>
                <w:ilvl w:val="0"/>
                <w:numId w:val="64"/>
              </w:numPr>
              <w:tabs>
                <w:tab w:val="clear" w:pos="680"/>
                <w:tab w:val="left" w:pos="341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40288BC4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  <w:p w14:paraId="6E86C706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  <w:t>กรรมการผู้จัดการ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438E35CE" w14:textId="08ADCF93" w:rsidR="00F56234" w:rsidRPr="008D0DEC" w:rsidRDefault="00F56234" w:rsidP="00D81A9F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อ้างถึงรายละเอียดของนางพรทิพา ชินเวชกิจวานิชย์ ตามหัวข้อประวัติ</w:t>
            </w:r>
            <w:r w:rsidR="00D81A9F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D81A9F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.1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D81A9F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A7FA4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7B5449BD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74CD41D" w14:textId="77777777" w:rsidR="00F56234" w:rsidRPr="008D0DEC" w:rsidRDefault="00F56234" w:rsidP="000A3B06">
            <w:pPr>
              <w:pStyle w:val="Table1"/>
              <w:numPr>
                <w:ilvl w:val="0"/>
                <w:numId w:val="63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นายรัฐพล ชื่นสมจิตต์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29721243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41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183350E2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41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F6643E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</w:t>
            </w:r>
            <w:r w:rsidR="00F6643E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พาณิชย์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3B2BEF4" w14:textId="54BC36D8" w:rsidR="00F56234" w:rsidRPr="008D0DEC" w:rsidRDefault="00F56234" w:rsidP="00AB6CCD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AB6CC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D81A9F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A7FA4">
              <w:rPr>
                <w:rFonts w:ascii="Cordia New" w:hAnsi="Cordia New"/>
                <w:sz w:val="24"/>
                <w:szCs w:val="24"/>
                <w:lang w:val="en-US" w:bidi="th-TH"/>
              </w:rPr>
              <w:t>12</w:t>
            </w:r>
          </w:p>
        </w:tc>
      </w:tr>
      <w:tr w:rsidR="00F56234" w:rsidRPr="008D0DEC" w14:paraId="76CA0656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B9DD337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นางสาวยุพาพิน </w:t>
            </w:r>
            <w:r w:rsidR="00F04D2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20BCD30D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06F96D1F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F6643E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กลุ่มงานการเงินและบัญชี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9DBF81C" w14:textId="5E4FE052" w:rsidR="00F56234" w:rsidRPr="008D0DEC" w:rsidRDefault="00F56234" w:rsidP="00AB6CCD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AB6CC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AB6CC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A7FA4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F56234" w:rsidRPr="008D0DEC" w14:paraId="0E64A13E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F620BFA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2F723DAE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4CB4F71B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F6643E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กลุ่มงานปฏิบัติงานและบำรุงรักษา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57897CE" w14:textId="77777777" w:rsidR="00F56234" w:rsidRPr="008D0DEC" w:rsidRDefault="00F56234" w:rsidP="00737BE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 xml:space="preserve">ตามหัวข้อประวัติ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737BE0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737BE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737BE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737BE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F56234" w:rsidRPr="008D0DEC" w14:paraId="0BB3BFBA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58A6E1D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 xml:space="preserve">นายรวิ 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  <w:t>กูรมะโรหิต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AAF16EA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A0EFAAE" w14:textId="77777777" w:rsidR="00F56234" w:rsidRPr="008D0DEC" w:rsidRDefault="00F56234" w:rsidP="00737BE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อ้างถึงรายละเอียดของนายรวิ กูรมะโรหิต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737BE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737BE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737BE0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737BE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737BE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737BE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F56234" w:rsidRPr="008D0DEC" w14:paraId="5BB915A1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9CF063C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นายธนญ ตันติสุนทร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62EE018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F57F0AE" w14:textId="77777777" w:rsidR="00F56234" w:rsidRPr="008D0DEC" w:rsidRDefault="00F56234" w:rsidP="00737BE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อ้างถึงรายละเอียดของนายธนญ ตันติสุนทร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737BE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737BE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737BE0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737BE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18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737BE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737BE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F56234" w:rsidRPr="008D0DEC" w14:paraId="4D11F7C8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67FBA32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นางสาวจรีพร จารุกรสกุล</w:t>
            </w:r>
          </w:p>
          <w:p w14:paraId="4D1701E8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6B0F0C9" w14:textId="77777777" w:rsidR="00F56234" w:rsidRPr="008D0DEC" w:rsidRDefault="00F56234" w:rsidP="00667171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อ้างถึงรายละเอียดของนางสาวจรีพร จารุกรสกุล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66717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66717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66717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0E91239E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55B864D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นายวิเศษ จูงวัฒนา</w:t>
            </w:r>
          </w:p>
          <w:p w14:paraId="633C1F39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486B317" w14:textId="77777777" w:rsidR="00F56234" w:rsidRPr="008D0DEC" w:rsidRDefault="00F56234" w:rsidP="00667171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อ้างถึงรายละเอียดของนายวิเศษ จูงวัฒนา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66717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1.8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66717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66717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3BC1E0F3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11028F5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="0046529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14002090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ผู้ช่วยกรรมการผู้จัดการกลุ่มงานกิจการองค์กร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63EDFAF8" w14:textId="08F3E17E" w:rsidR="00F56234" w:rsidRPr="008D0DEC" w:rsidRDefault="00F56234" w:rsidP="00667171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อ้างถึงรายละเอียดของนายบุญชัย ถิราติตามหัวข้อประวัติ</w:t>
            </w:r>
            <w:r w:rsidR="0066717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66717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667171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66717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667171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AA7FA4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</w:tbl>
    <w:p w14:paraId="17DF907D" w14:textId="77777777" w:rsidR="00F56234" w:rsidRPr="008D0DEC" w:rsidRDefault="00F56234" w:rsidP="00795C4D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กรรมการหรือผู้บริหารที่บริษัทฯ แต่งตั้งให้ดำรงตำแหน่งกรรมการหรือผู้บริหารในบริษัทย่อย</w:t>
      </w:r>
    </w:p>
    <w:p w14:paraId="76B6C673" w14:textId="77777777" w:rsidR="00F56234" w:rsidRPr="008D0DEC" w:rsidRDefault="00F56234" w:rsidP="00F56234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5CE82F13" w14:textId="77777777" w:rsidR="00F56234" w:rsidRPr="008D0DEC" w:rsidRDefault="00F56234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โซล่าร์ เคเคเอส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F56234" w:rsidRPr="008D0DEC" w14:paraId="39B1A2CB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5262CB23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3317D263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33EEDD2F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6DA816E8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6483C361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2DEB5F3E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F56234" w:rsidRPr="008D0DEC" w14:paraId="38E7DC4A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BF1458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37C6290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DE0C0C" w14:textId="77777777" w:rsidR="00F56234" w:rsidRPr="008D0DEC" w:rsidRDefault="00F56234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810B1D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B9440CF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618726FB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18EF4699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2E742623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F56234" w:rsidRPr="008D0DEC" w14:paraId="5D29C027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1FAD8FA" w14:textId="77777777" w:rsidR="00F56234" w:rsidRPr="008D0DEC" w:rsidRDefault="00F56234" w:rsidP="000A3B06">
            <w:pPr>
              <w:pStyle w:val="Table1"/>
              <w:numPr>
                <w:ilvl w:val="0"/>
                <w:numId w:val="65"/>
              </w:numPr>
              <w:tabs>
                <w:tab w:val="clear" w:pos="680"/>
                <w:tab w:val="left" w:pos="341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7F62BD57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  <w:p w14:paraId="0A06C099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  <w:t>กรรมการผู้จัดการ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40176926" w14:textId="361232F7" w:rsidR="00F56234" w:rsidRPr="008D0DEC" w:rsidRDefault="00F56234" w:rsidP="00536FC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อ้างถึงรายละเอียดของนางพรทิพา ชินเวชกิจวานิชย์ ตามหัวข้อประวัติ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838B2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3A86A343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25BD80D8" w14:textId="77777777" w:rsidR="00F56234" w:rsidRPr="008D0DEC" w:rsidRDefault="00F56234" w:rsidP="000A3B06">
            <w:pPr>
              <w:pStyle w:val="Table1"/>
              <w:numPr>
                <w:ilvl w:val="0"/>
                <w:numId w:val="63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นายรัฐพล ชื่นสมจิตต์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7204AECA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41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38B270CC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41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3844B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3844BD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กลุ่มงานพ</w:t>
            </w:r>
            <w:r w:rsidR="003844B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าณิชย์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309E0DDD" w14:textId="54170791" w:rsidR="00F56234" w:rsidRPr="008D0DEC" w:rsidRDefault="00F56234" w:rsidP="00536FC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838B2">
              <w:rPr>
                <w:rFonts w:ascii="Cordia New" w:hAnsi="Cordia New"/>
                <w:sz w:val="24"/>
                <w:szCs w:val="24"/>
                <w:lang w:val="en-US" w:bidi="th-TH"/>
              </w:rPr>
              <w:t>12</w:t>
            </w:r>
          </w:p>
        </w:tc>
      </w:tr>
      <w:tr w:rsidR="00F56234" w:rsidRPr="008D0DEC" w14:paraId="27FB15F1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5A322239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5057B93A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5069BBB6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3844B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กลุ่มงานการเงินและบัญชี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3532690" w14:textId="3DFEF749" w:rsidR="00F56234" w:rsidRPr="008D0DEC" w:rsidRDefault="00F56234" w:rsidP="00536FC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838B2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F56234" w:rsidRPr="008D0DEC" w14:paraId="636C2D13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68577CC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2951B543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3EA39140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3844B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กลุ่มงานปฏิบัติงานและบำรุงรักษา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40809C9" w14:textId="77777777" w:rsidR="00F56234" w:rsidRPr="008D0DEC" w:rsidRDefault="00F56234" w:rsidP="00536FC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1.</w:t>
            </w:r>
            <w:r w:rsidR="00536FC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36FC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F56234" w:rsidRPr="008D0DEC" w14:paraId="5559E0A7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80A0F90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 xml:space="preserve">นายรวิ 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  <w:t>กูรมะโรหิต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4503E31A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412C237A" w14:textId="77777777" w:rsidR="00F56234" w:rsidRPr="008D0DEC" w:rsidRDefault="00F56234" w:rsidP="00536FC0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อ้างถึงรายละเอียดของนายรวิ กูรมะโรหิต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36FC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536FC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36FC0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36FC0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F56234" w:rsidRPr="008D0DEC" w14:paraId="1D8518F1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40C3EA2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นายธนญ ตันติสุนทร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14CBB022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6530D5C0" w14:textId="77777777" w:rsidR="00F56234" w:rsidRPr="008D0DEC" w:rsidRDefault="00F56234" w:rsidP="00013955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อ้างถึงรายละเอียดของนายธนญ ตันติสุนทร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013955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013955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18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013955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F56234" w:rsidRPr="008D0DEC" w14:paraId="2DB7F5E6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61AA880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นางสาวจรีพร จารุกรสกุล</w:t>
            </w:r>
          </w:p>
          <w:p w14:paraId="17BEECE7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2930874" w14:textId="77777777" w:rsidR="00F56234" w:rsidRPr="008D0DEC" w:rsidRDefault="00F56234" w:rsidP="00013955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อ้างถึงรายละเอียดของนางสาวจรีพร จารุกรสกุล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013955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013955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013955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229E47B0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5615565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นายวิเศษ จูงวัฒนา</w:t>
            </w:r>
          </w:p>
          <w:p w14:paraId="0215B932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66E5ACE" w14:textId="77777777" w:rsidR="00F56234" w:rsidRPr="008D0DEC" w:rsidRDefault="00F56234" w:rsidP="00013955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อ้างถึงรายละเอียดของนายวิเศษ จูงวัฒนา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1.8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013955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61D04DDD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2D30F3EB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4A0A5510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3844B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กลุ่มงานกิจการองค์กร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096E26B9" w14:textId="48348CCA" w:rsidR="00F56234" w:rsidRPr="008D0DEC" w:rsidRDefault="00F56234" w:rsidP="00013955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อ้างถึงรายละเอียดของนายบุญชัย ถิราติตามหัวข้อประวัติ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013955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F838B2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</w:tbl>
    <w:p w14:paraId="0F47FC24" w14:textId="77777777" w:rsidR="00F56234" w:rsidRPr="008D0DEC" w:rsidRDefault="00F56234" w:rsidP="00F56234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กรรมการหรือผู้บริหารที่บริษัทฯ แต่งตั้งให้ดำรงตำแหน่งกรรมการหรือผู้บริหารในบริษัทย่อย</w:t>
      </w:r>
    </w:p>
    <w:p w14:paraId="57A0B749" w14:textId="77777777" w:rsidR="00F56234" w:rsidRPr="008D0DEC" w:rsidRDefault="00F56234" w:rsidP="00F56234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4BA44CED" w14:textId="77777777" w:rsidR="00F56234" w:rsidRPr="008D0DEC" w:rsidRDefault="00F56234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โซล่าร์ ทีเอส</w:t>
      </w:r>
      <w:r w:rsidR="00E72C57" w:rsidRPr="008D0DEC">
        <w:rPr>
          <w:lang w:val="en-US" w:bidi="th-TH"/>
        </w:rPr>
        <w:t>1</w:t>
      </w:r>
      <w:r w:rsidRPr="008D0DEC">
        <w:rPr>
          <w:cs/>
          <w:lang w:bidi="th-TH"/>
        </w:rPr>
        <w:t xml:space="preserve">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F56234" w:rsidRPr="008D0DEC" w14:paraId="30CEFDDB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7927FF07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0E6FB512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6E821B06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1053AAD2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74CCF4A8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75D2BDF9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F56234" w:rsidRPr="008D0DEC" w14:paraId="7551ACE9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ED92E7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296151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871925" w14:textId="77777777" w:rsidR="00F56234" w:rsidRPr="008D0DEC" w:rsidRDefault="00F56234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DC8D8A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2EAC98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30A0054F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05F86320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24FF6851" w14:textId="77777777" w:rsidR="00F56234" w:rsidRPr="008D0DEC" w:rsidRDefault="00F56234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F56234" w:rsidRPr="008D0DEC" w14:paraId="789EE490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59635D68" w14:textId="77777777" w:rsidR="00F56234" w:rsidRPr="008D0DEC" w:rsidRDefault="00F56234" w:rsidP="00BC1245">
            <w:pPr>
              <w:pStyle w:val="Table1"/>
              <w:numPr>
                <w:ilvl w:val="0"/>
                <w:numId w:val="95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540334DF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  <w:p w14:paraId="1A1043E7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  <w:t>กรรมการผู้จัดการ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D09B62D" w14:textId="73F5047E" w:rsidR="00F56234" w:rsidRPr="008D0DEC" w:rsidRDefault="00F56234" w:rsidP="008A355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อ้างถึงรายละเอียดของนางพรทิพา ชินเวชกิจวานิชย์ ตามหัวข้อประวัติ</w:t>
            </w:r>
            <w:r w:rsidR="008A355B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8A355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.1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8A355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3DFA1DC4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2B37136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นายรัฐพล ชื่นสมจิตต์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390AD2B3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41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6F41EBB4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41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ผู้ช่วยกรรมการผู้จัดการกลุ่มงานพ</w:t>
            </w:r>
            <w:r w:rsidR="00422907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าณิชย์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4EFC3E98" w14:textId="1663CED6" w:rsidR="00F56234" w:rsidRPr="008D0DEC" w:rsidRDefault="00F56234" w:rsidP="008A355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อ้างถึงรายละเอียดของนายรัฐพล ชื่นสมจิตต์</w:t>
            </w:r>
            <w:r w:rsidR="008A355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8A355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8A355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>12</w:t>
            </w:r>
          </w:p>
        </w:tc>
      </w:tr>
      <w:tr w:rsidR="00F56234" w:rsidRPr="008D0DEC" w14:paraId="3C4AB97E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F54CC28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33290036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46F9DDC0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422907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กลุ่มงานการเงินและบัญชี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ABCE92F" w14:textId="746B6A6F" w:rsidR="00F56234" w:rsidRPr="008D0DEC" w:rsidRDefault="00F56234" w:rsidP="008A355B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8A355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A355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8A355B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8A355B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8A355B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F56234" w:rsidRPr="008D0DEC" w14:paraId="359B1EF7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9BAF5B6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3470FFEA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6E1681B5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ผู้ช่วยกรรมการผู้จัดการกลุ่มงานปฏิบัติงานและบำรุงรักษา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07AE474" w14:textId="77777777" w:rsidR="00F56234" w:rsidRPr="008D0DEC" w:rsidRDefault="00F56234" w:rsidP="00802A34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F56234" w:rsidRPr="008D0DEC" w14:paraId="7D2EE99D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AFFC811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 xml:space="preserve">นายรวิ 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  <w:t>กูรมะโรหิต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1AB01F3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876B5F1" w14:textId="77777777" w:rsidR="00F56234" w:rsidRPr="008D0DEC" w:rsidRDefault="00F56234" w:rsidP="00802A34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อ้างถึงรายละเอียดของนายรวิ กูรมะโรหิต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F56234" w:rsidRPr="008D0DEC" w14:paraId="2F3837A9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BC53109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นายธนญ ตันติสุนทร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26F6E9A2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696DAAA4" w14:textId="77777777" w:rsidR="00F56234" w:rsidRPr="008D0DEC" w:rsidRDefault="00F56234" w:rsidP="00802A34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อ้างถึงรายละเอียดของนายธนญ ตันติสุนทร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18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F56234" w:rsidRPr="008D0DEC" w14:paraId="4C439CA4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ABC1F52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นายสมยศ อนันตประยูร</w:t>
            </w:r>
          </w:p>
          <w:p w14:paraId="3E0A46DC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B4D36FF" w14:textId="77777777" w:rsidR="00F56234" w:rsidRPr="008D0DEC" w:rsidRDefault="00F56234" w:rsidP="00802A34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อ้างถึงรายละเอียดของนายสมยศ อนันตประยูร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</w:tr>
      <w:tr w:rsidR="00F56234" w:rsidRPr="008D0DEC" w14:paraId="71809C7A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58DD2EC5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นายวิเศษ จูงวัฒนา</w:t>
            </w:r>
          </w:p>
          <w:p w14:paraId="38582AB0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96A63BA" w14:textId="77777777" w:rsidR="00F56234" w:rsidRPr="008D0DEC" w:rsidRDefault="00F56234" w:rsidP="00802A34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อ้างถึงรายละเอียดของนายวิเศษ จูงวัฒนา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1.8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802A34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F56234" w:rsidRPr="008D0DEC" w14:paraId="47E1AB23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DFFE037" w14:textId="77777777" w:rsidR="00F56234" w:rsidRPr="008D0DEC" w:rsidRDefault="00F56234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="00C73ADE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0C498D67" w14:textId="77777777" w:rsidR="00F56234" w:rsidRPr="008D0DEC" w:rsidRDefault="00F56234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422907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กลุ่มงานกิจการองค์กร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CC25FC9" w14:textId="57C46018" w:rsidR="00F56234" w:rsidRPr="008D0DEC" w:rsidRDefault="00F56234" w:rsidP="00802A34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อ้างถึงรายละเอียดของนายบุญชัย ถิราติตามหัวข้อประวัติ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802A34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</w:tbl>
    <w:p w14:paraId="376F4724" w14:textId="77777777" w:rsidR="004F329B" w:rsidRPr="008D0DEC" w:rsidRDefault="00F56234" w:rsidP="00F56234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กรรมการหรือผู้บริหารที่บริษัทฯ แต่งตั้งให้ดำรงตำแหน่งกรรมการหรือผู้บริหารในบริษัทย่อย</w:t>
      </w:r>
    </w:p>
    <w:p w14:paraId="4308F95C" w14:textId="77777777" w:rsidR="004F329B" w:rsidRPr="008D0DEC" w:rsidRDefault="004F329B" w:rsidP="004F329B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4A530AA0" w14:textId="77777777" w:rsidR="004F329B" w:rsidRPr="008D0DEC" w:rsidRDefault="004F329B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ผู้บริหารของบริษัท กัลฟ์ โซล่าร์ ทีเอส</w:t>
      </w:r>
      <w:r w:rsidR="00507FF0" w:rsidRPr="008D0DEC">
        <w:rPr>
          <w:lang w:val="en-US" w:bidi="th-TH"/>
        </w:rPr>
        <w:t>2</w:t>
      </w:r>
      <w:r w:rsidRPr="008D0DEC">
        <w:rPr>
          <w:cs/>
          <w:lang w:bidi="th-TH"/>
        </w:rPr>
        <w:t xml:space="preserve">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4F329B" w:rsidRPr="008D0DEC" w14:paraId="79C972EA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6ECB6B8C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0CE9C862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7FB90814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7877D51B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2837781A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73074AB2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4F329B" w:rsidRPr="008D0DEC" w14:paraId="46EF7244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4A7CB6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49F15C8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134DF4" w14:textId="77777777" w:rsidR="004F329B" w:rsidRPr="008D0DEC" w:rsidRDefault="004F329B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DA2819B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52C35E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381DBF7F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68483683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35603574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4F329B" w:rsidRPr="008D0DEC" w14:paraId="01E2718A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AFF6D59" w14:textId="77777777" w:rsidR="004F329B" w:rsidRPr="008D0DEC" w:rsidRDefault="004F329B" w:rsidP="00BC1245">
            <w:pPr>
              <w:pStyle w:val="Table1"/>
              <w:numPr>
                <w:ilvl w:val="0"/>
                <w:numId w:val="88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*</w:t>
            </w:r>
          </w:p>
          <w:p w14:paraId="6412D695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  <w:p w14:paraId="41BEF7A8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  <w:t>กรรมการผู้จัดการ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62FC697" w14:textId="5D2B4BF0" w:rsidR="004F329B" w:rsidRPr="008D0DEC" w:rsidRDefault="004F329B" w:rsidP="00564F8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อ้างถึงรายละเอียดของนางพรทิพา ชินเวชกิจวานิชย์ ตามหัวข้อประวัติ</w:t>
            </w:r>
            <w:r w:rsidR="00564F8A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="000F3E61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.1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4F329B" w:rsidRPr="008D0DEC" w14:paraId="59696D30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72A7713" w14:textId="77777777" w:rsidR="004F329B" w:rsidRPr="008D0DEC" w:rsidRDefault="004F329B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326F9BB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41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69476601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41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E8492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กลุ่มงานพ</w:t>
            </w:r>
            <w:r w:rsidR="00E8492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าณิชย์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32123DB" w14:textId="07587CA9" w:rsidR="004F329B" w:rsidRPr="008D0DEC" w:rsidRDefault="004F329B" w:rsidP="00564F8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>12</w:t>
            </w:r>
          </w:p>
        </w:tc>
      </w:tr>
      <w:tr w:rsidR="004F329B" w:rsidRPr="008D0DEC" w14:paraId="0FA96F56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3C8EA22E" w14:textId="77777777" w:rsidR="004F329B" w:rsidRPr="008D0DEC" w:rsidRDefault="004F329B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นางสาวยุพาพิน </w:t>
            </w:r>
            <w:r w:rsidR="00F04D2C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วังวิวัฒน์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>*</w:t>
            </w:r>
          </w:p>
          <w:p w14:paraId="46F08D16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15615EAF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E8492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กลุ่มงานการเงินและบัญชี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537A234F" w14:textId="08A02C35" w:rsidR="004F329B" w:rsidRPr="008D0DEC" w:rsidRDefault="004F329B" w:rsidP="00564F8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อ้างถึงรายละเอียดของนางสาวยุพาพิน วังวิวัฒน์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>11</w:t>
            </w:r>
          </w:p>
        </w:tc>
      </w:tr>
      <w:tr w:rsidR="004F329B" w:rsidRPr="008D0DEC" w14:paraId="06DA9FCC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7220DD5A" w14:textId="77777777" w:rsidR="004F329B" w:rsidRPr="008D0DEC" w:rsidRDefault="004F329B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นายโกย์ชัย ลิขิตานุสิทธิ์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71D8BEDA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  <w:p w14:paraId="231EA676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ผู้ช่วยกรรมการผู้จัดการกลุ่มงานปฏิบัติงานและ</w:t>
            </w:r>
            <w:r w:rsidR="00E8492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บำรุงรักษา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69E4BAAE" w14:textId="77777777" w:rsidR="004F329B" w:rsidRPr="008D0DEC" w:rsidRDefault="004F329B" w:rsidP="00564F8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อ้างถึงรายละเอียดของนายโกย์ชัย ลิขิตานุสิทธิ์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4</w:t>
            </w:r>
          </w:p>
        </w:tc>
      </w:tr>
      <w:tr w:rsidR="004F329B" w:rsidRPr="008D0DEC" w14:paraId="1283E791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C310EE2" w14:textId="77777777" w:rsidR="004F329B" w:rsidRPr="008D0DEC" w:rsidRDefault="004F329B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lastRenderedPageBreak/>
              <w:t xml:space="preserve">นายรวิ 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  <w:t>กูรมะโรหิต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5114A94D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20AFC777" w14:textId="77777777" w:rsidR="004F329B" w:rsidRPr="008D0DEC" w:rsidRDefault="004F329B" w:rsidP="00564F8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อ้างถึงรายละเอียดของนายรวิ กูรมะโรหิต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5</w:t>
            </w:r>
          </w:p>
        </w:tc>
      </w:tr>
      <w:tr w:rsidR="004F329B" w:rsidRPr="008D0DEC" w14:paraId="6DC0E940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69575627" w14:textId="77777777" w:rsidR="004F329B" w:rsidRPr="008D0DEC" w:rsidRDefault="004F329B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นายธนญ ตันติสุนทร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56910403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453CBDF" w14:textId="77777777" w:rsidR="004F329B" w:rsidRPr="008D0DEC" w:rsidRDefault="004F329B" w:rsidP="00564F8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อ้างถึงรายละเอียดของนายธนญ ตันติสุนทร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18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6</w:t>
            </w:r>
          </w:p>
        </w:tc>
      </w:tr>
      <w:tr w:rsidR="004F329B" w:rsidRPr="008D0DEC" w14:paraId="78F0EB92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1CC121C8" w14:textId="77777777" w:rsidR="004F329B" w:rsidRPr="008D0DEC" w:rsidRDefault="004F329B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นายสมยศ อนันตประยูร</w:t>
            </w:r>
          </w:p>
          <w:p w14:paraId="3839ADEE" w14:textId="095521C5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  <w:r w:rsidR="00916D2A">
              <w:rPr>
                <w:rFonts w:ascii="Cordia New" w:hAnsi="Cordia New" w:hint="cs"/>
                <w:sz w:val="24"/>
                <w:szCs w:val="24"/>
                <w:cs/>
                <w:lang w:bidi="th-TH"/>
              </w:rPr>
              <w:t xml:space="preserve"> (ถึงแก่กรรม)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17D246C0" w14:textId="77777777" w:rsidR="004F329B" w:rsidRPr="008D0DEC" w:rsidRDefault="004F329B" w:rsidP="00564F8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อ้างถึงรายละเอียดของนายสมยศ อนันตประยูร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1.6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7</w:t>
            </w:r>
          </w:p>
        </w:tc>
      </w:tr>
      <w:tr w:rsidR="004F329B" w:rsidRPr="008D0DEC" w14:paraId="3EBA3674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4D8A263E" w14:textId="77777777" w:rsidR="004F329B" w:rsidRPr="008D0DEC" w:rsidRDefault="004F329B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นายวิเศษ จูงวัฒนา</w:t>
            </w:r>
          </w:p>
          <w:p w14:paraId="47E9E912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39F3B7E" w14:textId="77777777" w:rsidR="004F329B" w:rsidRPr="008D0DEC" w:rsidRDefault="004F329B" w:rsidP="00564F8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อ้างถึงรายละเอียดของนายวิเศษ จูงวัฒนา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br/>
              <w:t>ตามหัวข้อประวัติ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1.8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8</w:t>
            </w:r>
          </w:p>
        </w:tc>
      </w:tr>
      <w:tr w:rsidR="004F329B" w:rsidRPr="008D0DEC" w14:paraId="32278074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8C7C65A" w14:textId="77777777" w:rsidR="004F329B" w:rsidRPr="008D0DEC" w:rsidRDefault="004F329B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นายบุญชัย ถิราติ</w:t>
            </w:r>
            <w:r w:rsidR="003A18D2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731125BC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ผู้ช่วยกรรมการผู้จัดการ</w:t>
            </w:r>
            <w:r w:rsidR="00E8492D"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กลุ่มงานกิจการองค์กร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73E1A297" w14:textId="243220B4" w:rsidR="004F329B" w:rsidRPr="008D0DEC" w:rsidRDefault="004F329B" w:rsidP="00564F8A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อ้างถึงรายละเอียดของนายบุญชัย ถิราติตามหัวข้อประวัติ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>.</w:t>
            </w:r>
            <w:r w:rsidR="00564F8A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1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ข้อ</w:t>
            </w:r>
            <w:r w:rsidR="00564F8A"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>9</w:t>
            </w:r>
          </w:p>
        </w:tc>
      </w:tr>
    </w:tbl>
    <w:p w14:paraId="3077B6E3" w14:textId="77777777" w:rsidR="004F329B" w:rsidRPr="008D0DEC" w:rsidRDefault="004F329B" w:rsidP="00F56234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กรรมการหรือผู้บริหารที่บริษัทฯ แต่งตั้งให้ดำรงตำแหน่งกรรมการหรือผู้บริหารในบริษัทย่อย</w:t>
      </w:r>
    </w:p>
    <w:p w14:paraId="7BAFE6A5" w14:textId="77777777" w:rsidR="004F329B" w:rsidRPr="008D0DEC" w:rsidRDefault="004F329B" w:rsidP="004F329B">
      <w:pPr>
        <w:pStyle w:val="Body"/>
        <w:rPr>
          <w:rFonts w:ascii="Cordia New" w:hAnsi="Cordia New"/>
          <w:sz w:val="28"/>
          <w:cs/>
          <w:lang w:bidi="th-TH"/>
        </w:rPr>
      </w:pPr>
      <w:r w:rsidRPr="008D0DEC">
        <w:rPr>
          <w:rFonts w:ascii="Cordia New" w:hAnsi="Cordia New"/>
          <w:sz w:val="28"/>
          <w:cs/>
          <w:lang w:bidi="th-TH"/>
        </w:rPr>
        <w:br w:type="page"/>
      </w:r>
    </w:p>
    <w:p w14:paraId="26305363" w14:textId="77777777" w:rsidR="004F329B" w:rsidRPr="008D0DEC" w:rsidRDefault="004F329B" w:rsidP="00D802FE">
      <w:pPr>
        <w:pStyle w:val="Schedule2"/>
        <w:rPr>
          <w:lang w:bidi="th-TH"/>
        </w:rPr>
      </w:pPr>
      <w:r w:rsidRPr="008D0DEC">
        <w:rPr>
          <w:cs/>
          <w:lang w:bidi="th-TH"/>
        </w:rPr>
        <w:lastRenderedPageBreak/>
        <w:t xml:space="preserve">รายละเอียดเกี่ยวกับกรรมการ </w:t>
      </w:r>
      <w:r w:rsidR="00D802FE" w:rsidRPr="008D0DEC">
        <w:rPr>
          <w:rFonts w:ascii="Cordia New" w:hAnsi="Cordia New"/>
          <w:sz w:val="28"/>
          <w:cs/>
          <w:lang w:bidi="th-TH"/>
        </w:rPr>
        <w:t>และ</w:t>
      </w:r>
      <w:r w:rsidRPr="008D0DEC">
        <w:rPr>
          <w:cs/>
          <w:lang w:bidi="th-TH"/>
        </w:rPr>
        <w:t>ผู้บริหารของ</w:t>
      </w:r>
      <w:r w:rsidR="000656DC" w:rsidRPr="008D0DEC">
        <w:rPr>
          <w:cs/>
          <w:lang w:bidi="th-TH"/>
        </w:rPr>
        <w:t>บริษัท กัลฟ์ จะนะ กรีน จำกัด</w:t>
      </w:r>
    </w:p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2524"/>
        <w:gridCol w:w="561"/>
        <w:gridCol w:w="3050"/>
        <w:gridCol w:w="1206"/>
        <w:gridCol w:w="1421"/>
        <w:gridCol w:w="1410"/>
        <w:gridCol w:w="1700"/>
        <w:gridCol w:w="1952"/>
      </w:tblGrid>
      <w:tr w:rsidR="004F329B" w:rsidRPr="008D0DEC" w14:paraId="57ED960F" w14:textId="77777777" w:rsidTr="00CB380D">
        <w:trPr>
          <w:cantSplit/>
          <w:trHeight w:val="737"/>
          <w:tblHeader/>
        </w:trPr>
        <w:tc>
          <w:tcPr>
            <w:tcW w:w="2524" w:type="dxa"/>
            <w:vMerge w:val="restart"/>
            <w:shd w:val="clear" w:color="auto" w:fill="D9D9D9"/>
            <w:vAlign w:val="center"/>
          </w:tcPr>
          <w:p w14:paraId="26FBB1CB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ชื่อ-สกุล/ ตำแหน่ง</w:t>
            </w:r>
          </w:p>
        </w:tc>
        <w:tc>
          <w:tcPr>
            <w:tcW w:w="561" w:type="dxa"/>
            <w:vMerge w:val="restart"/>
            <w:shd w:val="clear" w:color="auto" w:fill="D9D9D9"/>
            <w:vAlign w:val="center"/>
          </w:tcPr>
          <w:p w14:paraId="20E06E66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อายุ (ปี)</w:t>
            </w:r>
          </w:p>
        </w:tc>
        <w:tc>
          <w:tcPr>
            <w:tcW w:w="3050" w:type="dxa"/>
            <w:vMerge w:val="restart"/>
            <w:shd w:val="clear" w:color="auto" w:fill="D9D9D9"/>
            <w:vAlign w:val="center"/>
          </w:tcPr>
          <w:p w14:paraId="5CF7F4A1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คุณวุฒิทางการศึกษา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/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ประวัติอบรม</w:t>
            </w:r>
          </w:p>
        </w:tc>
        <w:tc>
          <w:tcPr>
            <w:tcW w:w="1206" w:type="dxa"/>
            <w:vMerge w:val="restart"/>
            <w:shd w:val="clear" w:color="auto" w:fill="D9D9D9"/>
            <w:vAlign w:val="center"/>
          </w:tcPr>
          <w:p w14:paraId="2F709975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สัดส่วนการถือหุ้นในบริษัท</w:t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lang w:bidi="th-TH"/>
              </w:rPr>
              <w:br/>
            </w: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421" w:type="dxa"/>
            <w:vMerge w:val="restart"/>
            <w:shd w:val="clear" w:color="auto" w:fill="D9D9D9"/>
            <w:vAlign w:val="center"/>
          </w:tcPr>
          <w:p w14:paraId="0DBBF699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ความสัมพันธ์ทางครอบครัวระหว่างกรรมการและผู้บริหาร</w:t>
            </w:r>
          </w:p>
        </w:tc>
        <w:tc>
          <w:tcPr>
            <w:tcW w:w="5062" w:type="dxa"/>
            <w:gridSpan w:val="3"/>
            <w:shd w:val="clear" w:color="auto" w:fill="D9D9D9"/>
            <w:vAlign w:val="center"/>
          </w:tcPr>
          <w:p w14:paraId="7EEFFDEE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ประสบการณ์ทำงาน</w:t>
            </w:r>
          </w:p>
        </w:tc>
      </w:tr>
      <w:tr w:rsidR="004F329B" w:rsidRPr="008D0DEC" w14:paraId="3270D3B2" w14:textId="77777777" w:rsidTr="00CB380D">
        <w:trPr>
          <w:cantSplit/>
          <w:trHeight w:val="737"/>
          <w:tblHeader/>
        </w:trPr>
        <w:tc>
          <w:tcPr>
            <w:tcW w:w="2524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0A2AE5E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6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081BBA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3050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1C5E4D" w14:textId="77777777" w:rsidR="004F329B" w:rsidRPr="008D0DEC" w:rsidRDefault="004F329B" w:rsidP="00F04D2C">
            <w:pPr>
              <w:pStyle w:val="CellHead"/>
              <w:spacing w:after="40"/>
              <w:jc w:val="thaiDistribute"/>
              <w:rPr>
                <w:rFonts w:ascii="Cordia New" w:hAnsi="Cordia New"/>
                <w:b w:val="0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5A7E80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21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B3B5C3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D9D9D9"/>
            <w:vAlign w:val="center"/>
          </w:tcPr>
          <w:p w14:paraId="2450DBB3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ช่วงเวลา</w:t>
            </w:r>
          </w:p>
        </w:tc>
        <w:tc>
          <w:tcPr>
            <w:tcW w:w="1700" w:type="dxa"/>
            <w:shd w:val="clear" w:color="auto" w:fill="D9D9D9"/>
            <w:vAlign w:val="center"/>
          </w:tcPr>
          <w:p w14:paraId="4D091E0B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ตำแหน่ง</w:t>
            </w:r>
          </w:p>
        </w:tc>
        <w:tc>
          <w:tcPr>
            <w:tcW w:w="1952" w:type="dxa"/>
            <w:shd w:val="clear" w:color="auto" w:fill="D9D9D9"/>
            <w:vAlign w:val="center"/>
          </w:tcPr>
          <w:p w14:paraId="71D278CA" w14:textId="77777777" w:rsidR="004F329B" w:rsidRPr="008D0DEC" w:rsidRDefault="004F329B" w:rsidP="00F04D2C">
            <w:pPr>
              <w:pStyle w:val="CellHead"/>
              <w:spacing w:after="40"/>
              <w:jc w:val="center"/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b w:val="0"/>
                <w:bCs/>
                <w:sz w:val="24"/>
                <w:szCs w:val="24"/>
                <w:cs/>
                <w:lang w:bidi="th-TH"/>
              </w:rPr>
              <w:t>ชื่อหน่วยงาน/ บริษัท/ ประเภทธุรกิจ</w:t>
            </w:r>
          </w:p>
        </w:tc>
      </w:tr>
      <w:tr w:rsidR="004F329B" w:rsidRPr="008D0DEC" w14:paraId="5DBDD3A7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2D762650" w14:textId="77777777" w:rsidR="004F329B" w:rsidRPr="008D0DEC" w:rsidRDefault="004F329B" w:rsidP="000A3B06">
            <w:pPr>
              <w:pStyle w:val="Table1"/>
              <w:numPr>
                <w:ilvl w:val="0"/>
                <w:numId w:val="67"/>
              </w:numPr>
              <w:tabs>
                <w:tab w:val="clear" w:pos="680"/>
                <w:tab w:val="left" w:pos="341"/>
              </w:tabs>
              <w:spacing w:after="40"/>
              <w:ind w:left="360" w:hanging="36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นางพรทิพา ชินเวชกิจวานิชย์</w:t>
            </w:r>
            <w:r w:rsidRPr="008D0DEC">
              <w:rPr>
                <w:rFonts w:ascii="Cordia New" w:hAnsi="Cordia New"/>
                <w:sz w:val="24"/>
                <w:szCs w:val="24"/>
                <w:lang w:bidi="th-TH"/>
              </w:rPr>
              <w:t xml:space="preserve"> *</w:t>
            </w:r>
          </w:p>
          <w:p w14:paraId="28A88BF4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ประธานกรรมการ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650DCEA7" w14:textId="0E82791D" w:rsidR="004F329B" w:rsidRPr="008D0DEC" w:rsidRDefault="004F329B" w:rsidP="006B51EF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อ้างถึงรายละเอียดของนางพรทิพา ชินเวชกิจวานิชย์ ตามหัวข้อประวัติ</w:t>
            </w:r>
            <w:r w:rsidR="006B51EF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ข้อ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8</w:t>
            </w:r>
          </w:p>
        </w:tc>
      </w:tr>
      <w:tr w:rsidR="004F329B" w:rsidRPr="008D0DEC" w14:paraId="504BDF5F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566D9897" w14:textId="77777777" w:rsidR="004F329B" w:rsidRPr="008D0DEC" w:rsidRDefault="004F329B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41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นายรัฐพล ชื่นสมจิตต์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4583BA69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41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69933B03" w14:textId="0C0EC44F" w:rsidR="004F329B" w:rsidRPr="008D0DEC" w:rsidRDefault="004F329B" w:rsidP="006B51EF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อ้างถึงรายละเอียดของนายรัฐพล ชื่นสมจิตต์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>ตามหัวข้อประวัติ</w:t>
            </w:r>
            <w:r w:rsidR="006B51EF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1.1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ข้อ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12</w:t>
            </w:r>
          </w:p>
        </w:tc>
      </w:tr>
      <w:tr w:rsidR="004F329B" w:rsidRPr="008D0DEC" w14:paraId="2AB36B8A" w14:textId="77777777" w:rsidTr="00CB380D">
        <w:trPr>
          <w:cantSplit/>
          <w:trHeight w:val="737"/>
        </w:trPr>
        <w:tc>
          <w:tcPr>
            <w:tcW w:w="2524" w:type="dxa"/>
            <w:shd w:val="clear" w:color="auto" w:fill="auto"/>
          </w:tcPr>
          <w:p w14:paraId="09C50DF7" w14:textId="77777777" w:rsidR="004F329B" w:rsidRPr="008D0DEC" w:rsidRDefault="004F329B" w:rsidP="000A3B06">
            <w:pPr>
              <w:pStyle w:val="Table1"/>
              <w:numPr>
                <w:ilvl w:val="0"/>
                <w:numId w:val="47"/>
              </w:numPr>
              <w:tabs>
                <w:tab w:val="clear" w:pos="680"/>
                <w:tab w:val="left" w:pos="360"/>
              </w:tabs>
              <w:spacing w:after="40"/>
              <w:rPr>
                <w:rFonts w:ascii="Cordia New" w:hAnsi="Cordia New"/>
                <w:sz w:val="24"/>
                <w:szCs w:val="24"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 xml:space="preserve">นายรวิ 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cs/>
                <w:lang w:bidi="th-TH"/>
              </w:rPr>
              <w:t>กูรมะโรหิต</w:t>
            </w:r>
            <w:r w:rsidRPr="008D0DEC">
              <w:rPr>
                <w:rFonts w:ascii="Cordia New" w:hAnsi="Cord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>*</w:t>
            </w:r>
          </w:p>
          <w:p w14:paraId="67B57706" w14:textId="77777777" w:rsidR="004F329B" w:rsidRPr="008D0DEC" w:rsidRDefault="004F329B" w:rsidP="000A3B06">
            <w:pPr>
              <w:pStyle w:val="Table1"/>
              <w:numPr>
                <w:ilvl w:val="0"/>
                <w:numId w:val="45"/>
              </w:numPr>
              <w:tabs>
                <w:tab w:val="left" w:pos="360"/>
                <w:tab w:val="left" w:pos="720"/>
              </w:tabs>
              <w:spacing w:after="40"/>
              <w:rPr>
                <w:rFonts w:ascii="Cordia New" w:hAnsi="Cordia New"/>
                <w:sz w:val="24"/>
                <w:szCs w:val="24"/>
                <w:cs/>
                <w:lang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bidi="th-TH"/>
              </w:rPr>
              <w:t>กรรมการ</w:t>
            </w:r>
          </w:p>
        </w:tc>
        <w:tc>
          <w:tcPr>
            <w:tcW w:w="11300" w:type="dxa"/>
            <w:gridSpan w:val="7"/>
            <w:shd w:val="clear" w:color="auto" w:fill="auto"/>
          </w:tcPr>
          <w:p w14:paraId="37A40728" w14:textId="043C85BE" w:rsidR="004F329B" w:rsidRPr="008D0DEC" w:rsidRDefault="004F329B" w:rsidP="006B51EF">
            <w:pPr>
              <w:pStyle w:val="CellBody"/>
              <w:spacing w:after="40"/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</w:pP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อ้างถึงรายละเอียดของนายรวิ กูรมะโรหิต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br/>
              <w:t>ตามหัวข้อประวัติ</w:t>
            </w:r>
            <w:r w:rsidR="006B51EF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="009310E1">
              <w:rPr>
                <w:rFonts w:ascii="Cordia New" w:hAnsi="Cordia New"/>
                <w:sz w:val="24"/>
                <w:szCs w:val="24"/>
                <w:lang w:val="en-US" w:bidi="th-TH"/>
              </w:rPr>
              <w:t>1.5</w:t>
            </w:r>
            <w:r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</w:t>
            </w:r>
            <w:r w:rsidRPr="008D0DEC">
              <w:rPr>
                <w:rFonts w:ascii="Cordia New" w:hAnsi="Cordia New"/>
                <w:sz w:val="24"/>
                <w:szCs w:val="24"/>
                <w:cs/>
                <w:lang w:val="en-US" w:bidi="th-TH"/>
              </w:rPr>
              <w:t>ข้อ</w:t>
            </w:r>
            <w:r w:rsidR="006B51EF" w:rsidRPr="008D0DEC">
              <w:rPr>
                <w:rFonts w:ascii="Cordia New" w:hAnsi="Cordia New"/>
                <w:sz w:val="24"/>
                <w:szCs w:val="24"/>
                <w:lang w:val="en-US" w:bidi="th-TH"/>
              </w:rPr>
              <w:t xml:space="preserve"> 5</w:t>
            </w:r>
          </w:p>
        </w:tc>
      </w:tr>
    </w:tbl>
    <w:p w14:paraId="1F8534C2" w14:textId="5458A441" w:rsidR="00263C1D" w:rsidRDefault="00916D2A" w:rsidP="00570794">
      <w:pPr>
        <w:pStyle w:val="Schedule2"/>
        <w:numPr>
          <w:ilvl w:val="0"/>
          <w:numId w:val="0"/>
        </w:numPr>
        <w:jc w:val="thaiDistribute"/>
        <w:rPr>
          <w:rFonts w:ascii="Cordia New" w:hAnsi="Cordia New"/>
          <w:sz w:val="28"/>
          <w:lang w:bidi="th-TH"/>
        </w:rPr>
      </w:pPr>
      <w:r w:rsidRPr="008D0DEC">
        <w:rPr>
          <w:rFonts w:ascii="Cordia New" w:hAnsi="Cordia New"/>
          <w:sz w:val="28"/>
          <w:lang w:bidi="th-TH"/>
        </w:rPr>
        <w:t xml:space="preserve">* </w:t>
      </w:r>
      <w:r w:rsidRPr="008D0DEC">
        <w:rPr>
          <w:rFonts w:ascii="Cordia New" w:hAnsi="Cordia New"/>
          <w:sz w:val="28"/>
          <w:cs/>
          <w:lang w:bidi="th-TH"/>
        </w:rPr>
        <w:t>กรรมการที่บริษัทฯ แต่งตั้งให้ดำรงตำแหน่งกรรมการในบริษัทย่อย</w:t>
      </w:r>
    </w:p>
    <w:p w14:paraId="2E21EA9A" w14:textId="77777777" w:rsidR="000C7007" w:rsidRDefault="000C7007" w:rsidP="00570794">
      <w:pPr>
        <w:pStyle w:val="Schedule2"/>
        <w:numPr>
          <w:ilvl w:val="0"/>
          <w:numId w:val="0"/>
        </w:numPr>
        <w:jc w:val="thaiDistribute"/>
        <w:rPr>
          <w:rFonts w:ascii="Cordia New" w:hAnsi="Cordia New" w:hint="cs"/>
          <w:sz w:val="28"/>
          <w:cs/>
          <w:lang w:bidi="th-TH"/>
        </w:rPr>
      </w:pPr>
      <w:bookmarkStart w:id="1" w:name="_GoBack"/>
      <w:bookmarkEnd w:id="1"/>
    </w:p>
    <w:sectPr w:rsidR="000C7007" w:rsidSect="000C7007">
      <w:headerReference w:type="first" r:id="rId15"/>
      <w:pgSz w:w="16839" w:h="11907" w:orient="landscape" w:code="9"/>
      <w:pgMar w:top="1588" w:right="1701" w:bottom="1588" w:left="1304" w:header="766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F6204" w14:textId="77777777" w:rsidR="00596FBB" w:rsidRDefault="00596FBB">
      <w:r>
        <w:separator/>
      </w:r>
    </w:p>
  </w:endnote>
  <w:endnote w:type="continuationSeparator" w:id="0">
    <w:p w14:paraId="758E603A" w14:textId="77777777" w:rsidR="00596FBB" w:rsidRDefault="00596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等线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5239AB" w14:textId="5A66FEE5" w:rsidR="008D0DEC" w:rsidRPr="00276117" w:rsidRDefault="008D0DEC" w:rsidP="00EB2E9C">
    <w:pPr>
      <w:pBdr>
        <w:top w:val="single" w:sz="12" w:space="18" w:color="auto"/>
      </w:pBdr>
      <w:spacing w:before="40" w:after="140" w:line="216" w:lineRule="auto"/>
      <w:jc w:val="right"/>
      <w:rPr>
        <w:rFonts w:ascii="Cordia New"/>
        <w:kern w:val="16"/>
        <w:sz w:val="26"/>
        <w:szCs w:val="26"/>
        <w:lang w:bidi="th-TH"/>
      </w:rPr>
    </w:pPr>
    <w:r w:rsidRPr="001246A8">
      <w:rPr>
        <w:rFonts w:asciiTheme="minorBidi" w:hAnsiTheme="minorBidi" w:cstheme="minorBidi"/>
        <w:sz w:val="26"/>
        <w:szCs w:val="26"/>
      </w:rPr>
      <w:t>……………………………………..</w:t>
    </w:r>
    <w:r w:rsidRPr="001246A8">
      <w:rPr>
        <w:rFonts w:asciiTheme="minorBidi" w:hAnsiTheme="minorBidi" w:cstheme="minorBidi"/>
        <w:sz w:val="26"/>
        <w:szCs w:val="26"/>
        <w:cs/>
        <w:lang w:bidi="th-TH"/>
      </w:rPr>
      <w:t>รับรองความถูกต้อง</w:t>
    </w:r>
    <w:r w:rsidRPr="001246A8">
      <w:rPr>
        <w:rFonts w:asciiTheme="minorBidi" w:hAnsiTheme="minorBidi" w:cstheme="minorBidi"/>
        <w:kern w:val="16"/>
        <w:sz w:val="26"/>
        <w:szCs w:val="26"/>
        <w:cs/>
        <w:lang w:bidi="th-TH"/>
      </w:rPr>
      <w:t xml:space="preserve">  เอกสารแนบ </w:t>
    </w:r>
    <w:r w:rsidRPr="001246A8">
      <w:rPr>
        <w:rFonts w:asciiTheme="minorBidi" w:hAnsiTheme="minorBidi" w:cstheme="minorBidi"/>
        <w:kern w:val="16"/>
        <w:sz w:val="26"/>
        <w:szCs w:val="26"/>
        <w:lang w:val="en-US" w:bidi="th-TH"/>
      </w:rPr>
      <w:t>1</w:t>
    </w:r>
    <w:r w:rsidRPr="001246A8">
      <w:rPr>
        <w:rFonts w:asciiTheme="minorBidi" w:hAnsiTheme="minorBidi" w:cstheme="minorBidi"/>
        <w:kern w:val="16"/>
        <w:sz w:val="26"/>
        <w:szCs w:val="26"/>
        <w:cs/>
        <w:lang w:bidi="th-TH"/>
      </w:rPr>
      <w:t xml:space="preserve"> หน้า</w:t>
    </w:r>
    <w:r w:rsidRPr="00725E62">
      <w:rPr>
        <w:rFonts w:ascii="Cordia New" w:hint="cs"/>
        <w:kern w:val="16"/>
        <w:sz w:val="26"/>
        <w:szCs w:val="26"/>
        <w:cs/>
        <w:lang w:bidi="th-TH"/>
      </w:rPr>
      <w:t xml:space="preserve"> </w:t>
    </w:r>
    <w:r w:rsidRPr="00725E62">
      <w:rPr>
        <w:rFonts w:ascii="Cordia New"/>
        <w:kern w:val="16"/>
        <w:sz w:val="26"/>
        <w:szCs w:val="26"/>
      </w:rPr>
      <w:fldChar w:fldCharType="begin"/>
    </w:r>
    <w:r w:rsidRPr="00725E62">
      <w:rPr>
        <w:rFonts w:ascii="Cordia New"/>
        <w:kern w:val="16"/>
        <w:sz w:val="26"/>
        <w:szCs w:val="26"/>
        <w:lang w:bidi="th-TH"/>
      </w:rPr>
      <w:instrText xml:space="preserve"> PAGE </w:instrText>
    </w:r>
    <w:r w:rsidRPr="00725E62">
      <w:rPr>
        <w:rFonts w:ascii="Cordia New"/>
        <w:kern w:val="16"/>
        <w:sz w:val="26"/>
        <w:szCs w:val="26"/>
      </w:rPr>
      <w:fldChar w:fldCharType="separate"/>
    </w:r>
    <w:r w:rsidR="000C7007">
      <w:rPr>
        <w:rFonts w:ascii="Cordia New"/>
        <w:noProof/>
        <w:kern w:val="16"/>
        <w:sz w:val="26"/>
        <w:szCs w:val="26"/>
        <w:lang w:bidi="th-TH"/>
      </w:rPr>
      <w:t>305</w:t>
    </w:r>
    <w:r w:rsidRPr="00725E62">
      <w:rPr>
        <w:rFonts w:ascii="Cordia New"/>
        <w:kern w:val="16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632EA" w14:textId="77777777" w:rsidR="008D0DEC" w:rsidRDefault="008D0DEC" w:rsidP="00EB2E9C">
    <w:pPr>
      <w:pBdr>
        <w:top w:val="single" w:sz="12" w:space="1" w:color="auto"/>
      </w:pBdr>
      <w:spacing w:before="40" w:after="140" w:line="216" w:lineRule="auto"/>
      <w:rPr>
        <w:rFonts w:asciiTheme="minorBidi" w:hAnsiTheme="minorBidi" w:cstheme="minorBidi"/>
        <w:sz w:val="26"/>
        <w:szCs w:val="26"/>
      </w:rPr>
    </w:pPr>
  </w:p>
  <w:p w14:paraId="26B534B9" w14:textId="42DDE9A6" w:rsidR="008D0DEC" w:rsidRPr="001246A8" w:rsidRDefault="008D0DEC" w:rsidP="001246A8">
    <w:pPr>
      <w:pBdr>
        <w:top w:val="single" w:sz="12" w:space="1" w:color="auto"/>
      </w:pBdr>
      <w:spacing w:before="40" w:after="140" w:line="216" w:lineRule="auto"/>
      <w:jc w:val="right"/>
      <w:rPr>
        <w:rFonts w:asciiTheme="minorBidi" w:hAnsiTheme="minorBidi" w:cstheme="minorBidi"/>
        <w:kern w:val="16"/>
        <w:sz w:val="26"/>
        <w:szCs w:val="26"/>
        <w:lang w:bidi="th-TH"/>
      </w:rPr>
    </w:pPr>
    <w:r w:rsidRPr="001246A8">
      <w:rPr>
        <w:rFonts w:asciiTheme="minorBidi" w:hAnsiTheme="minorBidi" w:cstheme="minorBidi"/>
        <w:sz w:val="26"/>
        <w:szCs w:val="26"/>
      </w:rPr>
      <w:t>……………………………………..</w:t>
    </w:r>
    <w:r w:rsidRPr="001246A8">
      <w:rPr>
        <w:rFonts w:asciiTheme="minorBidi" w:hAnsiTheme="minorBidi" w:cstheme="minorBidi"/>
        <w:sz w:val="26"/>
        <w:szCs w:val="26"/>
        <w:cs/>
        <w:lang w:bidi="th-TH"/>
      </w:rPr>
      <w:t>รับรองความถูกต้อง</w:t>
    </w:r>
    <w:r w:rsidRPr="001246A8">
      <w:rPr>
        <w:rFonts w:asciiTheme="minorBidi" w:hAnsiTheme="minorBidi" w:cstheme="minorBidi"/>
        <w:kern w:val="16"/>
        <w:sz w:val="26"/>
        <w:szCs w:val="26"/>
        <w:cs/>
        <w:lang w:bidi="th-TH"/>
      </w:rPr>
      <w:t xml:space="preserve">  เอกสารแนบ </w:t>
    </w:r>
    <w:r w:rsidRPr="001246A8">
      <w:rPr>
        <w:rFonts w:asciiTheme="minorBidi" w:hAnsiTheme="minorBidi" w:cstheme="minorBidi"/>
        <w:kern w:val="16"/>
        <w:sz w:val="26"/>
        <w:szCs w:val="26"/>
        <w:lang w:val="en-US" w:bidi="th-TH"/>
      </w:rPr>
      <w:t>1</w:t>
    </w:r>
    <w:r w:rsidRPr="001246A8">
      <w:rPr>
        <w:rFonts w:asciiTheme="minorBidi" w:hAnsiTheme="minorBidi" w:cstheme="minorBidi"/>
        <w:kern w:val="16"/>
        <w:sz w:val="26"/>
        <w:szCs w:val="26"/>
        <w:cs/>
        <w:lang w:bidi="th-TH"/>
      </w:rPr>
      <w:t xml:space="preserve"> หน้า </w:t>
    </w:r>
    <w:r w:rsidRPr="001246A8">
      <w:rPr>
        <w:rFonts w:asciiTheme="minorBidi" w:hAnsiTheme="minorBidi" w:cstheme="minorBidi"/>
        <w:kern w:val="16"/>
        <w:sz w:val="26"/>
        <w:szCs w:val="26"/>
      </w:rPr>
      <w:fldChar w:fldCharType="begin"/>
    </w:r>
    <w:r w:rsidRPr="001246A8">
      <w:rPr>
        <w:rFonts w:asciiTheme="minorBidi" w:hAnsiTheme="minorBidi" w:cstheme="minorBidi"/>
        <w:kern w:val="16"/>
        <w:sz w:val="26"/>
        <w:szCs w:val="26"/>
        <w:lang w:bidi="th-TH"/>
      </w:rPr>
      <w:instrText xml:space="preserve"> PAGE </w:instrText>
    </w:r>
    <w:r w:rsidRPr="001246A8">
      <w:rPr>
        <w:rFonts w:asciiTheme="minorBidi" w:hAnsiTheme="minorBidi" w:cstheme="minorBidi"/>
        <w:kern w:val="16"/>
        <w:sz w:val="26"/>
        <w:szCs w:val="26"/>
      </w:rPr>
      <w:fldChar w:fldCharType="separate"/>
    </w:r>
    <w:r w:rsidR="000C7007">
      <w:rPr>
        <w:rFonts w:asciiTheme="minorBidi" w:hAnsiTheme="minorBidi" w:cstheme="minorBidi"/>
        <w:noProof/>
        <w:kern w:val="16"/>
        <w:sz w:val="26"/>
        <w:szCs w:val="26"/>
        <w:lang w:bidi="th-TH"/>
      </w:rPr>
      <w:t>194</w:t>
    </w:r>
    <w:r w:rsidRPr="001246A8">
      <w:rPr>
        <w:rFonts w:asciiTheme="minorBidi" w:hAnsiTheme="minorBidi" w:cstheme="minorBidi"/>
        <w:kern w:val="16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CCE87" w14:textId="77777777" w:rsidR="00596FBB" w:rsidRDefault="00596FBB">
      <w:r>
        <w:separator/>
      </w:r>
    </w:p>
  </w:footnote>
  <w:footnote w:type="continuationSeparator" w:id="0">
    <w:p w14:paraId="2C4EB1C6" w14:textId="77777777" w:rsidR="00596FBB" w:rsidRDefault="00596F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CAF49" w14:textId="77777777" w:rsidR="008D0DEC" w:rsidRPr="00635F6C" w:rsidRDefault="008D0DEC" w:rsidP="00816E47">
    <w:pPr>
      <w:pBdr>
        <w:bottom w:val="thinThickSmallGap" w:sz="12" w:space="1" w:color="auto"/>
      </w:pBdr>
      <w:tabs>
        <w:tab w:val="left" w:pos="4770"/>
        <w:tab w:val="right" w:pos="12960"/>
      </w:tabs>
      <w:spacing w:after="120" w:line="264" w:lineRule="auto"/>
      <w:rPr>
        <w:rFonts w:ascii="Cordia New" w:hAnsi="Cordia New"/>
        <w:snapToGrid w:val="0"/>
        <w:sz w:val="28"/>
        <w:lang w:eastAsia="th-TH" w:bidi="th-TH"/>
      </w:rPr>
    </w:pPr>
    <w:r>
      <w:rPr>
        <w:noProof/>
        <w:lang w:val="en-US" w:eastAsia="en-US" w:bidi="th-TH"/>
      </w:rPr>
      <w:drawing>
        <wp:anchor distT="0" distB="0" distL="114300" distR="114300" simplePos="0" relativeHeight="251684864" behindDoc="1" locked="0" layoutInCell="1" allowOverlap="1" wp14:anchorId="6E1FD75B" wp14:editId="5695BA5D">
          <wp:simplePos x="0" y="0"/>
          <wp:positionH relativeFrom="column">
            <wp:posOffset>8271789</wp:posOffset>
          </wp:positionH>
          <wp:positionV relativeFrom="paragraph">
            <wp:posOffset>0</wp:posOffset>
          </wp:positionV>
          <wp:extent cx="626110" cy="225425"/>
          <wp:effectExtent l="0" t="0" r="2540" b="317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110" cy="225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482D">
      <w:rPr>
        <w:rFonts w:ascii="Cordia New" w:hAnsi="Cordia New"/>
        <w:noProof/>
        <w:sz w:val="28"/>
        <w:cs/>
        <w:lang w:bidi="th-TH"/>
      </w:rPr>
      <w:t>เอกสารแนบ</w:t>
    </w:r>
    <w:r w:rsidRPr="006A482D">
      <w:rPr>
        <w:rFonts w:ascii="Cordia New" w:hAnsi="Cordia New"/>
        <w:snapToGrid w:val="0"/>
        <w:sz w:val="28"/>
        <w:cs/>
        <w:lang w:val="en-US" w:eastAsia="th-TH" w:bidi="th-TH"/>
      </w:rPr>
      <w:t xml:space="preserve"> </w:t>
    </w:r>
    <w:r w:rsidRPr="006A482D">
      <w:rPr>
        <w:rFonts w:ascii="Cordia New" w:hAnsi="Cordia New"/>
        <w:snapToGrid w:val="0"/>
        <w:sz w:val="28"/>
        <w:cs/>
        <w:lang w:val="en-US" w:eastAsia="th-TH" w:bidi="th-TH"/>
      </w:rPr>
      <w:tab/>
    </w:r>
    <w:r>
      <w:rPr>
        <w:rFonts w:ascii="Cordia New" w:hAnsi="Cordia New"/>
        <w:snapToGrid w:val="0"/>
        <w:sz w:val="28"/>
        <w:lang w:val="en-US" w:eastAsia="th-TH" w:bidi="th-TH"/>
      </w:rPr>
      <w:tab/>
    </w:r>
    <w:r w:rsidRPr="006A482D">
      <w:rPr>
        <w:rFonts w:ascii="Cordia New" w:hAnsi="Cordia New"/>
        <w:sz w:val="28"/>
        <w:cs/>
        <w:lang w:eastAsia="en-US" w:bidi="th-TH"/>
      </w:rPr>
      <w:t xml:space="preserve">บริษัท กัลฟ์ เอ็นเนอร์จี ดีเวลลอปเมนท์ </w:t>
    </w:r>
    <w:r w:rsidRPr="006A482D">
      <w:rPr>
        <w:rFonts w:ascii="Cordia New" w:hAnsi="Cordia New"/>
        <w:sz w:val="28"/>
        <w:cs/>
        <w:lang w:val="en-US" w:eastAsia="en-US" w:bidi="th-TH"/>
      </w:rPr>
      <w:t xml:space="preserve">จำกัด </w:t>
    </w:r>
    <w:r w:rsidRPr="006A482D">
      <w:rPr>
        <w:rFonts w:ascii="Cordia New" w:hAnsi="Cordia New"/>
        <w:sz w:val="28"/>
        <w:lang w:val="en-US" w:eastAsia="en-US" w:bidi="th-TH"/>
      </w:rPr>
      <w:t>(</w:t>
    </w:r>
    <w:r w:rsidRPr="006A482D">
      <w:rPr>
        <w:rFonts w:ascii="Cordia New" w:hAnsi="Cordia New"/>
        <w:sz w:val="28"/>
        <w:cs/>
        <w:lang w:val="en-US" w:eastAsia="en-US" w:bidi="th-TH"/>
      </w:rPr>
      <w:t>มหาชน</w:t>
    </w:r>
    <w:r w:rsidRPr="006A482D">
      <w:rPr>
        <w:rFonts w:ascii="Cordia New" w:hAnsi="Cordia New"/>
        <w:sz w:val="28"/>
        <w:lang w:val="en-US" w:eastAsia="en-US" w:bidi="th-TH"/>
      </w:rPr>
      <w:t>)</w:t>
    </w:r>
    <w:r w:rsidRPr="00B4501E">
      <w:rPr>
        <w:noProof/>
        <w:lang w:bidi="th-TH"/>
      </w:rPr>
      <w:t xml:space="preserve"> </w:t>
    </w:r>
  </w:p>
  <w:p w14:paraId="740D7927" w14:textId="77777777" w:rsidR="008D0DEC" w:rsidRPr="004800B8" w:rsidRDefault="008D0DEC">
    <w:pPr>
      <w:pStyle w:val="Header"/>
      <w:rPr>
        <w:lang w:val="en-US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61754" w14:textId="5F6C7C43" w:rsidR="008D0DEC" w:rsidRPr="00635F6C" w:rsidRDefault="008D0DEC" w:rsidP="00816E47">
    <w:pPr>
      <w:pBdr>
        <w:bottom w:val="thinThickSmallGap" w:sz="12" w:space="1" w:color="auto"/>
      </w:pBdr>
      <w:tabs>
        <w:tab w:val="left" w:pos="4770"/>
        <w:tab w:val="right" w:pos="13032"/>
      </w:tabs>
      <w:spacing w:after="120" w:line="264" w:lineRule="auto"/>
      <w:rPr>
        <w:rFonts w:ascii="Cordia New" w:hAnsi="Cordia New"/>
        <w:snapToGrid w:val="0"/>
        <w:sz w:val="28"/>
        <w:lang w:eastAsia="th-TH" w:bidi="th-TH"/>
      </w:rPr>
    </w:pPr>
    <w:r>
      <w:rPr>
        <w:noProof/>
        <w:lang w:val="en-US" w:eastAsia="en-US" w:bidi="th-TH"/>
      </w:rPr>
      <w:drawing>
        <wp:anchor distT="0" distB="0" distL="114300" distR="114300" simplePos="0" relativeHeight="251680768" behindDoc="1" locked="0" layoutInCell="1" allowOverlap="1" wp14:anchorId="29882E65" wp14:editId="6868A15F">
          <wp:simplePos x="0" y="0"/>
          <wp:positionH relativeFrom="column">
            <wp:posOffset>8329930</wp:posOffset>
          </wp:positionH>
          <wp:positionV relativeFrom="paragraph">
            <wp:posOffset>-33020</wp:posOffset>
          </wp:positionV>
          <wp:extent cx="626110" cy="225425"/>
          <wp:effectExtent l="0" t="0" r="2540" b="3175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110" cy="225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482D">
      <w:rPr>
        <w:rFonts w:ascii="Cordia New" w:hAnsi="Cordia New"/>
        <w:noProof/>
        <w:sz w:val="28"/>
        <w:cs/>
        <w:lang w:bidi="th-TH"/>
      </w:rPr>
      <w:t>เอกสารแนบ</w:t>
    </w:r>
    <w:r w:rsidR="00894D85">
      <w:rPr>
        <w:rFonts w:ascii="Cordia New" w:hAnsi="Cordia New" w:hint="cs"/>
        <w:snapToGrid w:val="0"/>
        <w:sz w:val="28"/>
        <w:cs/>
        <w:lang w:val="en-US" w:eastAsia="th-TH" w:bidi="th-TH"/>
      </w:rPr>
      <w:t xml:space="preserve"> </w:t>
    </w:r>
    <w:r w:rsidR="00894D85">
      <w:rPr>
        <w:rFonts w:ascii="Cordia New" w:hAnsi="Cordia New"/>
        <w:snapToGrid w:val="0"/>
        <w:sz w:val="28"/>
        <w:lang w:val="en-US" w:eastAsia="th-TH" w:bidi="th-TH"/>
      </w:rPr>
      <w:t>1</w:t>
    </w:r>
    <w:r w:rsidRPr="006A482D">
      <w:rPr>
        <w:rFonts w:ascii="Cordia New" w:hAnsi="Cordia New"/>
        <w:snapToGrid w:val="0"/>
        <w:sz w:val="28"/>
        <w:cs/>
        <w:lang w:val="en-US" w:eastAsia="th-TH" w:bidi="th-TH"/>
      </w:rPr>
      <w:t xml:space="preserve"> </w:t>
    </w:r>
    <w:r w:rsidRPr="006A482D">
      <w:rPr>
        <w:rFonts w:ascii="Cordia New" w:hAnsi="Cordia New"/>
        <w:snapToGrid w:val="0"/>
        <w:sz w:val="28"/>
        <w:cs/>
        <w:lang w:val="en-US" w:eastAsia="th-TH" w:bidi="th-TH"/>
      </w:rPr>
      <w:tab/>
    </w:r>
    <w:r>
      <w:rPr>
        <w:rFonts w:ascii="Cordia New" w:hAnsi="Cordia New"/>
        <w:snapToGrid w:val="0"/>
        <w:sz w:val="28"/>
        <w:lang w:val="en-US" w:eastAsia="th-TH" w:bidi="th-TH"/>
      </w:rPr>
      <w:tab/>
    </w:r>
    <w:r w:rsidRPr="006A482D">
      <w:rPr>
        <w:rFonts w:ascii="Cordia New" w:hAnsi="Cordia New"/>
        <w:sz w:val="28"/>
        <w:cs/>
        <w:lang w:eastAsia="en-US" w:bidi="th-TH"/>
      </w:rPr>
      <w:t xml:space="preserve">บริษัท กัลฟ์ เอ็นเนอร์จี ดีเวลลอปเมนท์ </w:t>
    </w:r>
    <w:r w:rsidRPr="006A482D">
      <w:rPr>
        <w:rFonts w:ascii="Cordia New" w:hAnsi="Cordia New"/>
        <w:sz w:val="28"/>
        <w:cs/>
        <w:lang w:val="en-US" w:eastAsia="en-US" w:bidi="th-TH"/>
      </w:rPr>
      <w:t xml:space="preserve">จำกัด </w:t>
    </w:r>
    <w:r w:rsidRPr="006A482D">
      <w:rPr>
        <w:rFonts w:ascii="Cordia New" w:hAnsi="Cordia New"/>
        <w:sz w:val="28"/>
        <w:lang w:val="en-US" w:eastAsia="en-US" w:bidi="th-TH"/>
      </w:rPr>
      <w:t>(</w:t>
    </w:r>
    <w:r w:rsidRPr="006A482D">
      <w:rPr>
        <w:rFonts w:ascii="Cordia New" w:hAnsi="Cordia New"/>
        <w:sz w:val="28"/>
        <w:cs/>
        <w:lang w:val="en-US" w:eastAsia="en-US" w:bidi="th-TH"/>
      </w:rPr>
      <w:t>มหาชน</w:t>
    </w:r>
    <w:r w:rsidRPr="006A482D">
      <w:rPr>
        <w:rFonts w:ascii="Cordia New" w:hAnsi="Cordia New"/>
        <w:sz w:val="28"/>
        <w:lang w:val="en-US" w:eastAsia="en-US" w:bidi="th-TH"/>
      </w:rPr>
      <w:t>)</w:t>
    </w:r>
    <w:r w:rsidRPr="00B4501E">
      <w:rPr>
        <w:noProof/>
        <w:lang w:bidi="th-TH"/>
      </w:rPr>
      <w:t xml:space="preserve"> </w:t>
    </w:r>
  </w:p>
  <w:p w14:paraId="13E9E270" w14:textId="77777777" w:rsidR="008D0DEC" w:rsidRPr="004800B8" w:rsidRDefault="008D0DE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EF4C9" w14:textId="77777777" w:rsidR="008D0DEC" w:rsidRPr="00635F6C" w:rsidRDefault="008D0DEC" w:rsidP="00816E47">
    <w:pPr>
      <w:pBdr>
        <w:bottom w:val="thinThickSmallGap" w:sz="12" w:space="1" w:color="auto"/>
      </w:pBdr>
      <w:tabs>
        <w:tab w:val="left" w:pos="4770"/>
        <w:tab w:val="right" w:pos="20160"/>
      </w:tabs>
      <w:spacing w:after="120" w:line="264" w:lineRule="auto"/>
      <w:ind w:right="-71"/>
      <w:rPr>
        <w:rFonts w:ascii="Cordia New" w:hAnsi="Cordia New"/>
        <w:snapToGrid w:val="0"/>
        <w:sz w:val="28"/>
        <w:lang w:eastAsia="th-TH" w:bidi="th-TH"/>
      </w:rPr>
    </w:pPr>
    <w:r>
      <w:rPr>
        <w:noProof/>
        <w:lang w:val="en-US" w:eastAsia="en-US" w:bidi="th-TH"/>
      </w:rPr>
      <w:drawing>
        <wp:anchor distT="0" distB="0" distL="114300" distR="114300" simplePos="0" relativeHeight="251686912" behindDoc="1" locked="0" layoutInCell="1" allowOverlap="1" wp14:anchorId="6E1FD75B" wp14:editId="5695BA5D">
          <wp:simplePos x="0" y="0"/>
          <wp:positionH relativeFrom="column">
            <wp:posOffset>12827232</wp:posOffset>
          </wp:positionH>
          <wp:positionV relativeFrom="paragraph">
            <wp:posOffset>-635</wp:posOffset>
          </wp:positionV>
          <wp:extent cx="626110" cy="225425"/>
          <wp:effectExtent l="0" t="0" r="2540" b="317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110" cy="225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482D">
      <w:rPr>
        <w:rFonts w:ascii="Cordia New" w:hAnsi="Cordia New"/>
        <w:noProof/>
        <w:sz w:val="28"/>
        <w:cs/>
        <w:lang w:bidi="th-TH"/>
      </w:rPr>
      <w:t>เอกสารแนบ</w:t>
    </w:r>
    <w:r w:rsidRPr="006A482D">
      <w:rPr>
        <w:rFonts w:ascii="Cordia New" w:hAnsi="Cordia New"/>
        <w:snapToGrid w:val="0"/>
        <w:sz w:val="28"/>
        <w:cs/>
        <w:lang w:val="en-US" w:eastAsia="th-TH" w:bidi="th-TH"/>
      </w:rPr>
      <w:t xml:space="preserve"> </w:t>
    </w:r>
    <w:r w:rsidRPr="006A482D">
      <w:rPr>
        <w:rFonts w:ascii="Cordia New" w:hAnsi="Cordia New"/>
        <w:snapToGrid w:val="0"/>
        <w:sz w:val="28"/>
        <w:cs/>
        <w:lang w:val="en-US" w:eastAsia="th-TH" w:bidi="th-TH"/>
      </w:rPr>
      <w:tab/>
    </w:r>
    <w:r>
      <w:rPr>
        <w:rFonts w:ascii="Cordia New" w:hAnsi="Cordia New"/>
        <w:snapToGrid w:val="0"/>
        <w:sz w:val="28"/>
        <w:lang w:val="en-US" w:eastAsia="th-TH" w:bidi="th-TH"/>
      </w:rPr>
      <w:tab/>
    </w:r>
    <w:r w:rsidRPr="006A482D">
      <w:rPr>
        <w:rFonts w:ascii="Cordia New" w:hAnsi="Cordia New"/>
        <w:sz w:val="28"/>
        <w:cs/>
        <w:lang w:eastAsia="en-US" w:bidi="th-TH"/>
      </w:rPr>
      <w:t xml:space="preserve">บริษัท กัลฟ์ เอ็นเนอร์จี ดีเวลลอปเมนท์ </w:t>
    </w:r>
    <w:r w:rsidRPr="006A482D">
      <w:rPr>
        <w:rFonts w:ascii="Cordia New" w:hAnsi="Cordia New"/>
        <w:sz w:val="28"/>
        <w:cs/>
        <w:lang w:val="en-US" w:eastAsia="en-US" w:bidi="th-TH"/>
      </w:rPr>
      <w:t xml:space="preserve">จำกัด </w:t>
    </w:r>
    <w:r w:rsidRPr="006A482D">
      <w:rPr>
        <w:rFonts w:ascii="Cordia New" w:hAnsi="Cordia New"/>
        <w:sz w:val="28"/>
        <w:lang w:val="en-US" w:eastAsia="en-US" w:bidi="th-TH"/>
      </w:rPr>
      <w:t>(</w:t>
    </w:r>
    <w:r w:rsidRPr="006A482D">
      <w:rPr>
        <w:rFonts w:ascii="Cordia New" w:hAnsi="Cordia New"/>
        <w:sz w:val="28"/>
        <w:cs/>
        <w:lang w:val="en-US" w:eastAsia="en-US" w:bidi="th-TH"/>
      </w:rPr>
      <w:t>มหาชน</w:t>
    </w:r>
    <w:r w:rsidRPr="006A482D">
      <w:rPr>
        <w:rFonts w:ascii="Cordia New" w:hAnsi="Cordia New"/>
        <w:sz w:val="28"/>
        <w:lang w:val="en-US" w:eastAsia="en-US" w:bidi="th-TH"/>
      </w:rPr>
      <w:t>)</w:t>
    </w:r>
  </w:p>
  <w:p w14:paraId="3F61BB94" w14:textId="77777777" w:rsidR="008D0DEC" w:rsidRPr="004800B8" w:rsidRDefault="008D0DEC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E66A1"/>
    <w:multiLevelType w:val="multilevel"/>
    <w:tmpl w:val="D3B203FE"/>
    <w:lvl w:ilvl="0">
      <w:start w:val="1"/>
      <w:numFmt w:val="upperLetter"/>
      <w:pStyle w:val="UCAlpha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B329BC"/>
    <w:multiLevelType w:val="hybridMultilevel"/>
    <w:tmpl w:val="822A16A4"/>
    <w:lvl w:ilvl="0" w:tplc="837EED7E">
      <w:numFmt w:val="bullet"/>
      <w:lvlText w:val="-"/>
      <w:lvlJc w:val="left"/>
      <w:pPr>
        <w:ind w:left="108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A4DF2"/>
    <w:multiLevelType w:val="hybridMultilevel"/>
    <w:tmpl w:val="FE7A4042"/>
    <w:lvl w:ilvl="0" w:tplc="84622E66">
      <w:numFmt w:val="bullet"/>
      <w:lvlText w:val="-"/>
      <w:lvlJc w:val="left"/>
      <w:pPr>
        <w:ind w:left="1037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">
    <w:nsid w:val="0C48645C"/>
    <w:multiLevelType w:val="multilevel"/>
    <w:tmpl w:val="588086B8"/>
    <w:lvl w:ilvl="0">
      <w:start w:val="1"/>
      <w:numFmt w:val="decimal"/>
      <w:pStyle w:val="Parties"/>
      <w:lvlText w:val="(%1)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4323D"/>
    <w:multiLevelType w:val="multilevel"/>
    <w:tmpl w:val="9D66DE14"/>
    <w:lvl w:ilvl="0">
      <w:start w:val="1"/>
      <w:numFmt w:val="decimal"/>
      <w:pStyle w:val="Schedule1"/>
      <w:lvlText w:val="%1"/>
      <w:lvlJc w:val="left"/>
      <w:pPr>
        <w:tabs>
          <w:tab w:val="num" w:pos="680"/>
        </w:tabs>
        <w:ind w:left="680" w:hanging="680"/>
      </w:pPr>
      <w:rPr>
        <w:rFonts w:ascii="Cordia New" w:hAnsi="Cordia New" w:cs="Cordia New" w:hint="default"/>
        <w:b w:val="0"/>
        <w:bCs/>
        <w:i w:val="0"/>
        <w:sz w:val="28"/>
        <w:szCs w:val="28"/>
      </w:rPr>
    </w:lvl>
    <w:lvl w:ilvl="1">
      <w:start w:val="1"/>
      <w:numFmt w:val="decimal"/>
      <w:pStyle w:val="Schedule2"/>
      <w:lvlText w:val="%1.%2"/>
      <w:lvlJc w:val="left"/>
      <w:pPr>
        <w:tabs>
          <w:tab w:val="num" w:pos="680"/>
        </w:tabs>
        <w:ind w:left="680" w:hanging="680"/>
      </w:pPr>
      <w:rPr>
        <w:rFonts w:ascii="Cordia New" w:hAnsi="Cordia New" w:cs="Cordia New" w:hint="default"/>
        <w:b w:val="0"/>
        <w:bCs/>
        <w:i w:val="0"/>
        <w:sz w:val="28"/>
        <w:szCs w:val="28"/>
        <w:lang w:bidi="th-TH"/>
      </w:rPr>
    </w:lvl>
    <w:lvl w:ilvl="2">
      <w:start w:val="1"/>
      <w:numFmt w:val="decimal"/>
      <w:pStyle w:val="Schedule3"/>
      <w:lvlText w:val="%1.%2.%3"/>
      <w:lvlJc w:val="left"/>
      <w:pPr>
        <w:tabs>
          <w:tab w:val="num" w:pos="1361"/>
        </w:tabs>
        <w:ind w:left="1361" w:hanging="681"/>
      </w:pPr>
      <w:rPr>
        <w:rFonts w:ascii="Cordia New" w:hAnsi="Cordia New" w:cs="Cordia New" w:hint="default"/>
        <w:b/>
        <w:i w:val="0"/>
        <w:sz w:val="28"/>
        <w:szCs w:val="28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Schedule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Schedule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5">
    <w:nsid w:val="116B7A43"/>
    <w:multiLevelType w:val="multilevel"/>
    <w:tmpl w:val="ACD877A8"/>
    <w:lvl w:ilvl="0">
      <w:start w:val="1"/>
      <w:numFmt w:val="decimal"/>
      <w:pStyle w:val="Table1"/>
      <w:lvlText w:val="%1"/>
      <w:lvlJc w:val="left"/>
      <w:pPr>
        <w:tabs>
          <w:tab w:val="num" w:pos="680"/>
        </w:tabs>
        <w:ind w:left="680" w:hanging="680"/>
      </w:pPr>
      <w:rPr>
        <w:rFonts w:ascii="Cordia New" w:hAnsi="Cordia New" w:cs="Cordia New" w:hint="default"/>
        <w:b w:val="0"/>
        <w:bCs/>
        <w:i w:val="0"/>
        <w:sz w:val="28"/>
        <w:szCs w:val="28"/>
      </w:rPr>
    </w:lvl>
    <w:lvl w:ilvl="1">
      <w:start w:val="1"/>
      <w:numFmt w:val="decimal"/>
      <w:pStyle w:val="Table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Table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17"/>
      </w:rPr>
    </w:lvl>
    <w:lvl w:ilvl="3">
      <w:start w:val="1"/>
      <w:numFmt w:val="lowerRoman"/>
      <w:pStyle w:val="Table4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Letter"/>
      <w:pStyle w:val="Table5"/>
      <w:lvlText w:val="(%5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upperRoman"/>
      <w:pStyle w:val="Table6"/>
      <w:lvlText w:val="(%6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0521"/>
        </w:tabs>
        <w:ind w:left="30161" w:firstLine="0"/>
      </w:pPr>
      <w:rPr>
        <w:rFonts w:hint="default"/>
      </w:rPr>
    </w:lvl>
  </w:abstractNum>
  <w:abstractNum w:abstractNumId="6">
    <w:nsid w:val="11B635CF"/>
    <w:multiLevelType w:val="hybridMultilevel"/>
    <w:tmpl w:val="0394BD48"/>
    <w:lvl w:ilvl="0" w:tplc="E29AEB30">
      <w:numFmt w:val="bullet"/>
      <w:lvlText w:val="-"/>
      <w:lvlJc w:val="left"/>
      <w:pPr>
        <w:ind w:left="678" w:hanging="360"/>
      </w:pPr>
      <w:rPr>
        <w:rFonts w:ascii="FreesiaUPC" w:eastAsia="Cordia New" w:hAnsi="FreesiaUPC" w:cs="FreesiaUPC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7">
    <w:nsid w:val="134749AF"/>
    <w:multiLevelType w:val="hybridMultilevel"/>
    <w:tmpl w:val="60921D1C"/>
    <w:lvl w:ilvl="0" w:tplc="837EED7E">
      <w:numFmt w:val="bullet"/>
      <w:lvlText w:val="-"/>
      <w:lvlJc w:val="left"/>
      <w:pPr>
        <w:ind w:left="1204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abstractNum w:abstractNumId="8">
    <w:nsid w:val="141069A5"/>
    <w:multiLevelType w:val="hybridMultilevel"/>
    <w:tmpl w:val="B9D22EEA"/>
    <w:lvl w:ilvl="0" w:tplc="B09032AC">
      <w:start w:val="1"/>
      <w:numFmt w:val="bullet"/>
      <w:lvlText w:val="-"/>
      <w:lvlJc w:val="left"/>
      <w:pPr>
        <w:ind w:left="497" w:hanging="360"/>
      </w:pPr>
      <w:rPr>
        <w:rFonts w:ascii="Cordia New" w:hAnsi="Cordia New" w:cs="DilleniaUPC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2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7" w:hanging="360"/>
      </w:pPr>
      <w:rPr>
        <w:rFonts w:ascii="Wingdings" w:hAnsi="Wingdings" w:hint="default"/>
      </w:rPr>
    </w:lvl>
  </w:abstractNum>
  <w:abstractNum w:abstractNumId="9">
    <w:nsid w:val="173574CD"/>
    <w:multiLevelType w:val="singleLevel"/>
    <w:tmpl w:val="B8484E1E"/>
    <w:lvl w:ilvl="0">
      <w:start w:val="1"/>
      <w:numFmt w:val="lowerLetter"/>
      <w:pStyle w:val="alpha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 w:val="0"/>
        <w:i w:val="0"/>
        <w:sz w:val="20"/>
      </w:rPr>
    </w:lvl>
  </w:abstractNum>
  <w:abstractNum w:abstractNumId="10">
    <w:nsid w:val="17484E99"/>
    <w:multiLevelType w:val="multilevel"/>
    <w:tmpl w:val="20026A22"/>
    <w:lvl w:ilvl="0">
      <w:start w:val="1"/>
      <w:numFmt w:val="bullet"/>
      <w:pStyle w:val="bullet1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B93933"/>
    <w:multiLevelType w:val="hybridMultilevel"/>
    <w:tmpl w:val="4836B292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D63335"/>
    <w:multiLevelType w:val="hybridMultilevel"/>
    <w:tmpl w:val="4F8ABD70"/>
    <w:lvl w:ilvl="0" w:tplc="F3F4668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crosiaUPC" w:hAnsi="EucrosiaUPC" w:cs="Eucros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086"/>
        </w:tabs>
        <w:ind w:left="10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6"/>
        </w:tabs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6"/>
        </w:tabs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6"/>
        </w:tabs>
        <w:ind w:left="32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6"/>
        </w:tabs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6"/>
        </w:tabs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6"/>
        </w:tabs>
        <w:ind w:left="54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6"/>
        </w:tabs>
        <w:ind w:left="6126" w:hanging="360"/>
      </w:pPr>
      <w:rPr>
        <w:rFonts w:ascii="Wingdings" w:hAnsi="Wingdings" w:hint="default"/>
      </w:rPr>
    </w:lvl>
  </w:abstractNum>
  <w:abstractNum w:abstractNumId="13">
    <w:nsid w:val="17FA0E9C"/>
    <w:multiLevelType w:val="multilevel"/>
    <w:tmpl w:val="867A946A"/>
    <w:lvl w:ilvl="0">
      <w:start w:val="1"/>
      <w:numFmt w:val="bullet"/>
      <w:pStyle w:val="bullet6"/>
      <w:lvlText w:val="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8176F70"/>
    <w:multiLevelType w:val="multilevel"/>
    <w:tmpl w:val="6338D5DE"/>
    <w:lvl w:ilvl="0">
      <w:start w:val="1"/>
      <w:numFmt w:val="bullet"/>
      <w:lvlRestart w:val="0"/>
      <w:pStyle w:val="dashbullet6"/>
      <w:lvlText w:val=""/>
      <w:lvlJc w:val="left"/>
      <w:pPr>
        <w:tabs>
          <w:tab w:val="num" w:pos="3969"/>
        </w:tabs>
        <w:ind w:left="3969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81E78DA"/>
    <w:multiLevelType w:val="hybridMultilevel"/>
    <w:tmpl w:val="A9F81F92"/>
    <w:lvl w:ilvl="0" w:tplc="84622E66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532A58"/>
    <w:multiLevelType w:val="hybridMultilevel"/>
    <w:tmpl w:val="63646D9A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F708B8"/>
    <w:multiLevelType w:val="multilevel"/>
    <w:tmpl w:val="F3E6797C"/>
    <w:lvl w:ilvl="0">
      <w:start w:val="1"/>
      <w:numFmt w:val="upperRoman"/>
      <w:pStyle w:val="UCRoman1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3971282"/>
    <w:multiLevelType w:val="multilevel"/>
    <w:tmpl w:val="EF566198"/>
    <w:lvl w:ilvl="0">
      <w:start w:val="1"/>
      <w:numFmt w:val="upperLetter"/>
      <w:pStyle w:val="UCAlpha4"/>
      <w:lvlText w:val="%1.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4D958FD"/>
    <w:multiLevelType w:val="multilevel"/>
    <w:tmpl w:val="32BEEFDA"/>
    <w:lvl w:ilvl="0">
      <w:start w:val="1"/>
      <w:numFmt w:val="bullet"/>
      <w:pStyle w:val="bullet3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5A732CC"/>
    <w:multiLevelType w:val="multilevel"/>
    <w:tmpl w:val="50483CFA"/>
    <w:styleLink w:val="engage"/>
    <w:lvl w:ilvl="0">
      <w:start w:val="1"/>
      <w:numFmt w:val="decimal"/>
      <w:pStyle w:val="engageL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1">
      <w:start w:val="1"/>
      <w:numFmt w:val="decimal"/>
      <w:pStyle w:val="engageL2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13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794"/>
      </w:pPr>
      <w:rPr>
        <w:rFonts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1">
    <w:nsid w:val="25E6172F"/>
    <w:multiLevelType w:val="singleLevel"/>
    <w:tmpl w:val="3D1CB4BE"/>
    <w:lvl w:ilvl="0">
      <w:start w:val="1"/>
      <w:numFmt w:val="lowerLetter"/>
      <w:pStyle w:val="Ta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22">
    <w:nsid w:val="289E5D89"/>
    <w:multiLevelType w:val="hybridMultilevel"/>
    <w:tmpl w:val="ECBA6146"/>
    <w:lvl w:ilvl="0" w:tplc="84622E66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AEC5FC6"/>
    <w:multiLevelType w:val="hybridMultilevel"/>
    <w:tmpl w:val="F65CC674"/>
    <w:lvl w:ilvl="0" w:tplc="84622E66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252447"/>
    <w:multiLevelType w:val="multilevel"/>
    <w:tmpl w:val="09B0033E"/>
    <w:lvl w:ilvl="0">
      <w:start w:val="1"/>
      <w:numFmt w:val="bullet"/>
      <w:pStyle w:val="bullet2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4705D16"/>
    <w:multiLevelType w:val="singleLevel"/>
    <w:tmpl w:val="4B880D0C"/>
    <w:lvl w:ilvl="0">
      <w:start w:val="1"/>
      <w:numFmt w:val="lowerLetter"/>
      <w:pStyle w:val="alpha3"/>
      <w:lvlText w:val="(%1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26">
    <w:nsid w:val="34A5631E"/>
    <w:multiLevelType w:val="multilevel"/>
    <w:tmpl w:val="C1B827B6"/>
    <w:lvl w:ilvl="0">
      <w:start w:val="1"/>
      <w:numFmt w:val="upperLetter"/>
      <w:pStyle w:val="UCAlpha2"/>
      <w:lvlText w:val="%1.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7487439"/>
    <w:multiLevelType w:val="hybridMultilevel"/>
    <w:tmpl w:val="73DA16E4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E21890"/>
    <w:multiLevelType w:val="multilevel"/>
    <w:tmpl w:val="BC8614FC"/>
    <w:lvl w:ilvl="0">
      <w:start w:val="1"/>
      <w:numFmt w:val="decimal"/>
      <w:pStyle w:val="TC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1">
      <w:start w:val="1"/>
      <w:numFmt w:val="lowerLetter"/>
      <w:pStyle w:val="TCLevel2"/>
      <w:lvlText w:val="(%2)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</w:rPr>
    </w:lvl>
    <w:lvl w:ilvl="2">
      <w:start w:val="1"/>
      <w:numFmt w:val="lowerRoman"/>
      <w:pStyle w:val="TCLevel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upperLetter"/>
      <w:pStyle w:val="TCLevel4"/>
      <w:lvlText w:val="(%4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ascii="MS Mincho" w:eastAsia="MS Mincho" w:hAnsi="MS Mincho" w:hint="eastAsia"/>
        <w:b w:val="0"/>
        <w:i w:val="0"/>
        <w:sz w:val="20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>
    <w:nsid w:val="386006ED"/>
    <w:multiLevelType w:val="singleLevel"/>
    <w:tmpl w:val="0F98B702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30">
    <w:nsid w:val="387C2708"/>
    <w:multiLevelType w:val="hybridMultilevel"/>
    <w:tmpl w:val="29A4C62E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EBD2A5E"/>
    <w:multiLevelType w:val="multilevel"/>
    <w:tmpl w:val="AC0CD916"/>
    <w:lvl w:ilvl="0">
      <w:start w:val="1"/>
      <w:numFmt w:val="bullet"/>
      <w:lvlRestart w:val="0"/>
      <w:pStyle w:val="dashbullet1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FBC403A"/>
    <w:multiLevelType w:val="multilevel"/>
    <w:tmpl w:val="727EBCD4"/>
    <w:lvl w:ilvl="0">
      <w:start w:val="1"/>
      <w:numFmt w:val="upperLetter"/>
      <w:pStyle w:val="UCAlpha5"/>
      <w:lvlText w:val="%1.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2C36564"/>
    <w:multiLevelType w:val="hybridMultilevel"/>
    <w:tmpl w:val="3DF085F4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2476DC"/>
    <w:multiLevelType w:val="multilevel"/>
    <w:tmpl w:val="8586D7F4"/>
    <w:lvl w:ilvl="0">
      <w:start w:val="1"/>
      <w:numFmt w:val="bullet"/>
      <w:lvlRestart w:val="0"/>
      <w:pStyle w:val="dashbullet3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A6142A0"/>
    <w:multiLevelType w:val="hybridMultilevel"/>
    <w:tmpl w:val="56740F7E"/>
    <w:lvl w:ilvl="0" w:tplc="D09C9DA0">
      <w:start w:val="1"/>
      <w:numFmt w:val="bullet"/>
      <w:lvlText w:val="-"/>
      <w:lvlJc w:val="left"/>
      <w:pPr>
        <w:ind w:left="16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906E2C">
      <w:start w:val="1"/>
      <w:numFmt w:val="bullet"/>
      <w:lvlText w:val="o"/>
      <w:lvlJc w:val="left"/>
      <w:pPr>
        <w:ind w:left="88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785982">
      <w:start w:val="1"/>
      <w:numFmt w:val="bullet"/>
      <w:lvlText w:val="▪"/>
      <w:lvlJc w:val="left"/>
      <w:pPr>
        <w:ind w:left="1607" w:hanging="1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5B0CC0A">
      <w:start w:val="1"/>
      <w:numFmt w:val="bullet"/>
      <w:lvlText w:val="•"/>
      <w:lvlJc w:val="left"/>
      <w:pPr>
        <w:ind w:left="232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7F43168">
      <w:start w:val="1"/>
      <w:numFmt w:val="bullet"/>
      <w:lvlText w:val="o"/>
      <w:lvlJc w:val="left"/>
      <w:pPr>
        <w:ind w:left="304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F0AFFE">
      <w:start w:val="1"/>
      <w:numFmt w:val="bullet"/>
      <w:lvlText w:val="▪"/>
      <w:lvlJc w:val="left"/>
      <w:pPr>
        <w:ind w:left="3767" w:hanging="1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6D6D48A">
      <w:start w:val="1"/>
      <w:numFmt w:val="bullet"/>
      <w:lvlText w:val="•"/>
      <w:lvlJc w:val="left"/>
      <w:pPr>
        <w:ind w:left="448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4F606D8">
      <w:start w:val="1"/>
      <w:numFmt w:val="bullet"/>
      <w:lvlText w:val="o"/>
      <w:lvlJc w:val="left"/>
      <w:pPr>
        <w:ind w:left="5207" w:hanging="167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3BC527C">
      <w:start w:val="1"/>
      <w:numFmt w:val="bullet"/>
      <w:lvlText w:val="▪"/>
      <w:lvlJc w:val="left"/>
      <w:pPr>
        <w:ind w:left="5927" w:hanging="1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6">
    <w:nsid w:val="4C54691A"/>
    <w:multiLevelType w:val="hybridMultilevel"/>
    <w:tmpl w:val="D196F746"/>
    <w:lvl w:ilvl="0" w:tplc="837EED7E">
      <w:numFmt w:val="bullet"/>
      <w:lvlText w:val="-"/>
      <w:lvlJc w:val="left"/>
      <w:pPr>
        <w:ind w:left="108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4D347763"/>
    <w:multiLevelType w:val="multilevel"/>
    <w:tmpl w:val="50483CFA"/>
    <w:numStyleLink w:val="engage"/>
  </w:abstractNum>
  <w:abstractNum w:abstractNumId="38">
    <w:nsid w:val="4E6D7BFA"/>
    <w:multiLevelType w:val="singleLevel"/>
    <w:tmpl w:val="CA0257E0"/>
    <w:lvl w:ilvl="0">
      <w:start w:val="1"/>
      <w:numFmt w:val="lowerLetter"/>
      <w:pStyle w:val="alpha5"/>
      <w:lvlText w:val="(%1)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 w:val="0"/>
        <w:i w:val="0"/>
        <w:sz w:val="20"/>
      </w:rPr>
    </w:lvl>
  </w:abstractNum>
  <w:abstractNum w:abstractNumId="39">
    <w:nsid w:val="512A7C3C"/>
    <w:multiLevelType w:val="singleLevel"/>
    <w:tmpl w:val="CAE8B146"/>
    <w:lvl w:ilvl="0">
      <w:start w:val="1"/>
      <w:numFmt w:val="lowerLetter"/>
      <w:pStyle w:val="alpha1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40">
    <w:nsid w:val="51421573"/>
    <w:multiLevelType w:val="multilevel"/>
    <w:tmpl w:val="37400C94"/>
    <w:lvl w:ilvl="0">
      <w:start w:val="1"/>
      <w:numFmt w:val="bullet"/>
      <w:lvlRestart w:val="0"/>
      <w:pStyle w:val="dashbullet5"/>
      <w:lvlText w:val="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20B4043"/>
    <w:multiLevelType w:val="hybridMultilevel"/>
    <w:tmpl w:val="97EA71F6"/>
    <w:lvl w:ilvl="0" w:tplc="A0FED75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24B4970"/>
    <w:multiLevelType w:val="hybridMultilevel"/>
    <w:tmpl w:val="357413FC"/>
    <w:lvl w:ilvl="0" w:tplc="189A12F4">
      <w:start w:val="1"/>
      <w:numFmt w:val="bullet"/>
      <w:lvlText w:val="-"/>
      <w:lvlJc w:val="left"/>
      <w:pPr>
        <w:ind w:left="17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FBC1446">
      <w:start w:val="1"/>
      <w:numFmt w:val="bullet"/>
      <w:lvlText w:val="o"/>
      <w:lvlJc w:val="left"/>
      <w:pPr>
        <w:ind w:left="89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CE8326">
      <w:start w:val="1"/>
      <w:numFmt w:val="bullet"/>
      <w:lvlText w:val="▪"/>
      <w:lvlJc w:val="left"/>
      <w:pPr>
        <w:ind w:left="1615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59EF0CE">
      <w:start w:val="1"/>
      <w:numFmt w:val="bullet"/>
      <w:lvlText w:val="•"/>
      <w:lvlJc w:val="left"/>
      <w:pPr>
        <w:ind w:left="233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B4492B8">
      <w:start w:val="1"/>
      <w:numFmt w:val="bullet"/>
      <w:lvlText w:val="o"/>
      <w:lvlJc w:val="left"/>
      <w:pPr>
        <w:ind w:left="305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B222928">
      <w:start w:val="1"/>
      <w:numFmt w:val="bullet"/>
      <w:lvlText w:val="▪"/>
      <w:lvlJc w:val="left"/>
      <w:pPr>
        <w:ind w:left="3775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EC26FCE">
      <w:start w:val="1"/>
      <w:numFmt w:val="bullet"/>
      <w:lvlText w:val="•"/>
      <w:lvlJc w:val="left"/>
      <w:pPr>
        <w:ind w:left="449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C862B34">
      <w:start w:val="1"/>
      <w:numFmt w:val="bullet"/>
      <w:lvlText w:val="o"/>
      <w:lvlJc w:val="left"/>
      <w:pPr>
        <w:ind w:left="5215" w:hanging="142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6FCDC26">
      <w:start w:val="1"/>
      <w:numFmt w:val="bullet"/>
      <w:lvlText w:val="▪"/>
      <w:lvlJc w:val="left"/>
      <w:pPr>
        <w:ind w:left="5935" w:hanging="14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>
    <w:nsid w:val="525F4573"/>
    <w:multiLevelType w:val="multilevel"/>
    <w:tmpl w:val="C0DE7A18"/>
    <w:lvl w:ilvl="0">
      <w:start w:val="1"/>
      <w:numFmt w:val="bullet"/>
      <w:lvlRestart w:val="0"/>
      <w:pStyle w:val="dashbullet4"/>
      <w:lvlText w:val="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52D3238A"/>
    <w:multiLevelType w:val="hybridMultilevel"/>
    <w:tmpl w:val="2DFEC3C8"/>
    <w:lvl w:ilvl="0" w:tplc="D09C9DA0">
      <w:start w:val="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2EB5A60"/>
    <w:multiLevelType w:val="hybridMultilevel"/>
    <w:tmpl w:val="CA4A267C"/>
    <w:lvl w:ilvl="0" w:tplc="D09C9DA0">
      <w:start w:val="1"/>
      <w:numFmt w:val="bullet"/>
      <w:lvlText w:val="-"/>
      <w:lvlJc w:val="left"/>
      <w:pPr>
        <w:ind w:left="1037" w:hanging="360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6">
    <w:nsid w:val="53B17CF4"/>
    <w:multiLevelType w:val="multilevel"/>
    <w:tmpl w:val="B0F40B8E"/>
    <w:lvl w:ilvl="0">
      <w:start w:val="1"/>
      <w:numFmt w:val="bullet"/>
      <w:lvlRestart w:val="0"/>
      <w:pStyle w:val="dashbullet2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00005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542B4AA5"/>
    <w:multiLevelType w:val="hybridMultilevel"/>
    <w:tmpl w:val="C9F06F7E"/>
    <w:lvl w:ilvl="0" w:tplc="84622E66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46D0F8F"/>
    <w:multiLevelType w:val="hybridMultilevel"/>
    <w:tmpl w:val="36F009D6"/>
    <w:lvl w:ilvl="0" w:tplc="837EED7E">
      <w:numFmt w:val="bullet"/>
      <w:lvlText w:val="-"/>
      <w:lvlJc w:val="left"/>
      <w:pPr>
        <w:ind w:left="72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50314C5"/>
    <w:multiLevelType w:val="hybridMultilevel"/>
    <w:tmpl w:val="5686B6A6"/>
    <w:lvl w:ilvl="0" w:tplc="D09C9DA0">
      <w:start w:val="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5F728E2"/>
    <w:multiLevelType w:val="multilevel"/>
    <w:tmpl w:val="1D8A9BD6"/>
    <w:lvl w:ilvl="0">
      <w:start w:val="1"/>
      <w:numFmt w:val="upperRoman"/>
      <w:pStyle w:val="UCRoman2"/>
      <w:lvlText w:val="%1.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6E26FEF"/>
    <w:multiLevelType w:val="singleLevel"/>
    <w:tmpl w:val="E76CA894"/>
    <w:lvl w:ilvl="0">
      <w:start w:val="1"/>
      <w:numFmt w:val="lowerRoman"/>
      <w:pStyle w:val="roman4"/>
      <w:lvlText w:val="(%1)"/>
      <w:lvlJc w:val="left"/>
      <w:pPr>
        <w:tabs>
          <w:tab w:val="num" w:pos="2608"/>
        </w:tabs>
        <w:ind w:left="2608" w:hanging="567"/>
      </w:pPr>
      <w:rPr>
        <w:rFonts w:ascii="Arial" w:hAnsi="Arial" w:hint="default"/>
        <w:b w:val="0"/>
        <w:i w:val="0"/>
        <w:sz w:val="20"/>
      </w:rPr>
    </w:lvl>
  </w:abstractNum>
  <w:abstractNum w:abstractNumId="52">
    <w:nsid w:val="58A56CDE"/>
    <w:multiLevelType w:val="multilevel"/>
    <w:tmpl w:val="C3E838F6"/>
    <w:lvl w:ilvl="0">
      <w:start w:val="1"/>
      <w:numFmt w:val="bullet"/>
      <w:pStyle w:val="bullet4"/>
      <w:lvlText w:val=""/>
      <w:lvlJc w:val="left"/>
      <w:pPr>
        <w:tabs>
          <w:tab w:val="num" w:pos="2608"/>
        </w:tabs>
        <w:ind w:left="2608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AF711EC"/>
    <w:multiLevelType w:val="singleLevel"/>
    <w:tmpl w:val="6CD6DF96"/>
    <w:lvl w:ilvl="0">
      <w:start w:val="1"/>
      <w:numFmt w:val="lowerRoman"/>
      <w:pStyle w:val="roman1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54">
    <w:nsid w:val="5CEB6542"/>
    <w:multiLevelType w:val="hybridMultilevel"/>
    <w:tmpl w:val="643473DE"/>
    <w:lvl w:ilvl="0" w:tplc="947A8508">
      <w:start w:val="1"/>
      <w:numFmt w:val="bullet"/>
      <w:lvlText w:val="-"/>
      <w:lvlJc w:val="left"/>
      <w:pPr>
        <w:ind w:left="720" w:hanging="360"/>
      </w:pPr>
      <w:rPr>
        <w:rFonts w:ascii="EucrosiaUPC" w:hAnsi="EucrosiaUPC" w:cs="Eucros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D194207"/>
    <w:multiLevelType w:val="multilevel"/>
    <w:tmpl w:val="E3864CA4"/>
    <w:lvl w:ilvl="0">
      <w:start w:val="1"/>
      <w:numFmt w:val="decimal"/>
      <w:pStyle w:val="ScheduleHeading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3"/>
      </w:rPr>
    </w:lvl>
    <w:lvl w:ilvl="1">
      <w:start w:val="1"/>
      <w:numFmt w:val="upperRoman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/>
        <w:sz w:val="23"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3">
      <w:start w:val="1"/>
      <w:numFmt w:val="decimal"/>
      <w:lvlText w:val="%3.%4"/>
      <w:lvlJc w:val="left"/>
      <w:pPr>
        <w:tabs>
          <w:tab w:val="num" w:pos="624"/>
        </w:tabs>
        <w:ind w:left="624" w:hanging="624"/>
      </w:pPr>
      <w:rPr>
        <w:rFonts w:ascii="Helvetica" w:hAnsi="Helvetica" w:hint="default"/>
        <w:b w:val="0"/>
        <w:i w:val="0"/>
        <w:sz w:val="20"/>
      </w:rPr>
    </w:lvl>
    <w:lvl w:ilvl="4">
      <w:start w:val="1"/>
      <w:numFmt w:val="lowerLetter"/>
      <w:lvlText w:val="(%5)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lowerRoman"/>
      <w:lvlText w:val="(%6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6">
      <w:start w:val="1"/>
      <w:numFmt w:val="lowerLetter"/>
      <w:lvlText w:val="(%7)"/>
      <w:lvlJc w:val="left"/>
      <w:pPr>
        <w:tabs>
          <w:tab w:val="num" w:pos="1361"/>
        </w:tabs>
        <w:ind w:left="1361" w:hanging="737"/>
      </w:pPr>
      <w:rPr>
        <w:rFonts w:ascii="Arial" w:hAnsi="Arial" w:hint="default"/>
        <w:b w:val="0"/>
        <w:i w:val="0"/>
        <w:sz w:val="20"/>
      </w:rPr>
    </w:lvl>
    <w:lvl w:ilvl="7">
      <w:start w:val="1"/>
      <w:numFmt w:val="lowerRoman"/>
      <w:lvlText w:val="(%8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  <w:lvl w:ilvl="8">
      <w:start w:val="1"/>
      <w:numFmt w:val="upperLetter"/>
      <w:lvlText w:val="(%9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56">
    <w:nsid w:val="5FCB4379"/>
    <w:multiLevelType w:val="multilevel"/>
    <w:tmpl w:val="4F86461C"/>
    <w:lvl w:ilvl="0">
      <w:start w:val="1"/>
      <w:numFmt w:val="upperLetter"/>
      <w:pStyle w:val="Recitals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62215270"/>
    <w:multiLevelType w:val="singleLevel"/>
    <w:tmpl w:val="1C380CB2"/>
    <w:lvl w:ilvl="0">
      <w:start w:val="1"/>
      <w:numFmt w:val="lowerRoman"/>
      <w:pStyle w:val="roman3"/>
      <w:lvlText w:val="(%1)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 w:val="0"/>
        <w:i w:val="0"/>
        <w:sz w:val="20"/>
      </w:rPr>
    </w:lvl>
  </w:abstractNum>
  <w:abstractNum w:abstractNumId="58">
    <w:nsid w:val="64C47EA1"/>
    <w:multiLevelType w:val="singleLevel"/>
    <w:tmpl w:val="588EC908"/>
    <w:lvl w:ilvl="0">
      <w:start w:val="1"/>
      <w:numFmt w:val="lowerRoman"/>
      <w:pStyle w:val="Tableroman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</w:abstractNum>
  <w:abstractNum w:abstractNumId="59">
    <w:nsid w:val="650C3F23"/>
    <w:multiLevelType w:val="hybridMultilevel"/>
    <w:tmpl w:val="C6F8C92E"/>
    <w:lvl w:ilvl="0" w:tplc="E8E64434">
      <w:start w:val="1"/>
      <w:numFmt w:val="bullet"/>
      <w:lvlText w:val="-"/>
      <w:lvlJc w:val="left"/>
      <w:pPr>
        <w:ind w:left="1080" w:hanging="360"/>
      </w:pPr>
      <w:rPr>
        <w:rFonts w:ascii="CordiaUPC" w:hAnsi="Cord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>
    <w:nsid w:val="6643771E"/>
    <w:multiLevelType w:val="hybridMultilevel"/>
    <w:tmpl w:val="0636AA9E"/>
    <w:lvl w:ilvl="0" w:tplc="837EED7E">
      <w:numFmt w:val="bullet"/>
      <w:lvlText w:val="-"/>
      <w:lvlJc w:val="left"/>
      <w:pPr>
        <w:ind w:left="88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1">
    <w:nsid w:val="68F12995"/>
    <w:multiLevelType w:val="hybridMultilevel"/>
    <w:tmpl w:val="FC98F6B6"/>
    <w:lvl w:ilvl="0" w:tplc="D09C9DA0">
      <w:start w:val="1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A7F67AA"/>
    <w:multiLevelType w:val="multilevel"/>
    <w:tmpl w:val="5FE68390"/>
    <w:lvl w:ilvl="0">
      <w:start w:val="1"/>
      <w:numFmt w:val="upperLetter"/>
      <w:pStyle w:val="UCAlpha3"/>
      <w:lvlText w:val="%1."/>
      <w:lvlJc w:val="left"/>
      <w:pPr>
        <w:tabs>
          <w:tab w:val="num" w:pos="2041"/>
        </w:tabs>
        <w:ind w:left="2041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B1D1232"/>
    <w:multiLevelType w:val="multilevel"/>
    <w:tmpl w:val="EB12CC66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1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361"/>
        </w:tabs>
        <w:ind w:left="1361" w:hanging="681"/>
      </w:pPr>
      <w:rPr>
        <w:rFonts w:hint="default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64">
    <w:nsid w:val="6B502D22"/>
    <w:multiLevelType w:val="multilevel"/>
    <w:tmpl w:val="8D5698DC"/>
    <w:lvl w:ilvl="0">
      <w:start w:val="27"/>
      <w:numFmt w:val="lowerLetter"/>
      <w:pStyle w:val="doublealpha"/>
      <w:lvlText w:val="(%1)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BEA4D3C"/>
    <w:multiLevelType w:val="multilevel"/>
    <w:tmpl w:val="885A6224"/>
    <w:lvl w:ilvl="0">
      <w:start w:val="1"/>
      <w:numFmt w:val="upperLetter"/>
      <w:pStyle w:val="UCAlpha6"/>
      <w:lvlText w:val="%1.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C5255B9"/>
    <w:multiLevelType w:val="singleLevel"/>
    <w:tmpl w:val="33C8FA28"/>
    <w:lvl w:ilvl="0">
      <w:start w:val="1"/>
      <w:numFmt w:val="lowerRoman"/>
      <w:pStyle w:val="roman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67">
    <w:nsid w:val="7169173D"/>
    <w:multiLevelType w:val="singleLevel"/>
    <w:tmpl w:val="2C04197C"/>
    <w:lvl w:ilvl="0">
      <w:start w:val="1"/>
      <w:numFmt w:val="lowerLetter"/>
      <w:pStyle w:val="alpha2"/>
      <w:lvlText w:val="(%1)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 w:val="0"/>
        <w:i w:val="0"/>
        <w:sz w:val="20"/>
      </w:rPr>
    </w:lvl>
  </w:abstractNum>
  <w:abstractNum w:abstractNumId="68">
    <w:nsid w:val="73455C00"/>
    <w:multiLevelType w:val="singleLevel"/>
    <w:tmpl w:val="818C5664"/>
    <w:lvl w:ilvl="0">
      <w:start w:val="1"/>
      <w:numFmt w:val="lowerRoman"/>
      <w:pStyle w:val="roman5"/>
      <w:lvlText w:val="(%1)"/>
      <w:lvlJc w:val="left"/>
      <w:pPr>
        <w:tabs>
          <w:tab w:val="num" w:pos="3288"/>
        </w:tabs>
        <w:ind w:left="3288" w:hanging="680"/>
      </w:pPr>
      <w:rPr>
        <w:rFonts w:ascii="Arial" w:hAnsi="Arial" w:hint="default"/>
        <w:b w:val="0"/>
        <w:i w:val="0"/>
        <w:sz w:val="20"/>
      </w:rPr>
    </w:lvl>
  </w:abstractNum>
  <w:abstractNum w:abstractNumId="69">
    <w:nsid w:val="74A94C20"/>
    <w:multiLevelType w:val="hybridMultilevel"/>
    <w:tmpl w:val="3550CDFC"/>
    <w:lvl w:ilvl="0" w:tplc="837EED7E">
      <w:numFmt w:val="bullet"/>
      <w:lvlText w:val="-"/>
      <w:lvlJc w:val="left"/>
      <w:pPr>
        <w:ind w:left="1080" w:hanging="360"/>
      </w:pPr>
      <w:rPr>
        <w:rFonts w:ascii="FreesiaUPC" w:eastAsia="Cordia New" w:hAnsi="FreesiaUPC" w:cs="Freesi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>
    <w:nsid w:val="76E57AD9"/>
    <w:multiLevelType w:val="hybridMultilevel"/>
    <w:tmpl w:val="CB34407A"/>
    <w:lvl w:ilvl="0" w:tplc="E8E64434">
      <w:start w:val="1"/>
      <w:numFmt w:val="bullet"/>
      <w:lvlText w:val="-"/>
      <w:lvlJc w:val="left"/>
      <w:pPr>
        <w:ind w:left="360" w:hanging="360"/>
      </w:pPr>
      <w:rPr>
        <w:rFonts w:ascii="CordiaUPC" w:hAnsi="CordiaUPC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85A5B88"/>
    <w:multiLevelType w:val="singleLevel"/>
    <w:tmpl w:val="5964AB86"/>
    <w:lvl w:ilvl="0">
      <w:start w:val="1"/>
      <w:numFmt w:val="lowerRoman"/>
      <w:pStyle w:val="roman2"/>
      <w:lvlText w:val="(%1)"/>
      <w:lvlJc w:val="left"/>
      <w:pPr>
        <w:tabs>
          <w:tab w:val="num" w:pos="1361"/>
        </w:tabs>
        <w:ind w:left="1361" w:hanging="681"/>
      </w:pPr>
      <w:rPr>
        <w:rFonts w:ascii="Arial" w:hAnsi="Arial" w:hint="default"/>
        <w:b w:val="0"/>
        <w:i w:val="0"/>
        <w:sz w:val="20"/>
      </w:rPr>
    </w:lvl>
  </w:abstractNum>
  <w:abstractNum w:abstractNumId="72">
    <w:nsid w:val="7BE859CD"/>
    <w:multiLevelType w:val="multilevel"/>
    <w:tmpl w:val="5EA8E7C0"/>
    <w:lvl w:ilvl="0">
      <w:start w:val="1"/>
      <w:numFmt w:val="bullet"/>
      <w:pStyle w:val="bullet5"/>
      <w:lvlText w:val=""/>
      <w:lvlJc w:val="left"/>
      <w:pPr>
        <w:tabs>
          <w:tab w:val="num" w:pos="3288"/>
        </w:tabs>
        <w:ind w:left="3288" w:hanging="68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7C094531"/>
    <w:multiLevelType w:val="hybridMultilevel"/>
    <w:tmpl w:val="A3EC2904"/>
    <w:lvl w:ilvl="0" w:tplc="84622E66">
      <w:numFmt w:val="bullet"/>
      <w:lvlText w:val="-"/>
      <w:lvlJc w:val="left"/>
      <w:pPr>
        <w:ind w:left="720" w:hanging="360"/>
      </w:pPr>
      <w:rPr>
        <w:rFonts w:asciiTheme="minorBidi" w:eastAsia="Times New Roman" w:hAnsiTheme="minorBidi" w:cstheme="minorBidi" w:hint="default"/>
        <w:sz w:val="28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C62109D"/>
    <w:multiLevelType w:val="hybridMultilevel"/>
    <w:tmpl w:val="37A887B4"/>
    <w:lvl w:ilvl="0" w:tplc="A0FED75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E986357"/>
    <w:multiLevelType w:val="hybridMultilevel"/>
    <w:tmpl w:val="5ECAC6DC"/>
    <w:lvl w:ilvl="0" w:tplc="A0FED75C"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>
    <w:nsid w:val="7ED04878"/>
    <w:multiLevelType w:val="multilevel"/>
    <w:tmpl w:val="BEE2940C"/>
    <w:lvl w:ilvl="0">
      <w:start w:val="1"/>
      <w:numFmt w:val="decimal"/>
      <w:lvlRestart w:val="0"/>
      <w:pStyle w:val="ListNumbers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67"/>
  </w:num>
  <w:num w:numId="3">
    <w:abstractNumId w:val="25"/>
  </w:num>
  <w:num w:numId="4">
    <w:abstractNumId w:val="9"/>
  </w:num>
  <w:num w:numId="5">
    <w:abstractNumId w:val="38"/>
  </w:num>
  <w:num w:numId="6">
    <w:abstractNumId w:val="29"/>
  </w:num>
  <w:num w:numId="7">
    <w:abstractNumId w:val="10"/>
  </w:num>
  <w:num w:numId="8">
    <w:abstractNumId w:val="24"/>
  </w:num>
  <w:num w:numId="9">
    <w:abstractNumId w:val="19"/>
  </w:num>
  <w:num w:numId="10">
    <w:abstractNumId w:val="52"/>
  </w:num>
  <w:num w:numId="11">
    <w:abstractNumId w:val="72"/>
  </w:num>
  <w:num w:numId="12">
    <w:abstractNumId w:val="13"/>
  </w:num>
  <w:num w:numId="13">
    <w:abstractNumId w:val="31"/>
  </w:num>
  <w:num w:numId="14">
    <w:abstractNumId w:val="46"/>
  </w:num>
  <w:num w:numId="15">
    <w:abstractNumId w:val="34"/>
  </w:num>
  <w:num w:numId="16">
    <w:abstractNumId w:val="43"/>
  </w:num>
  <w:num w:numId="17">
    <w:abstractNumId w:val="40"/>
  </w:num>
  <w:num w:numId="18">
    <w:abstractNumId w:val="14"/>
  </w:num>
  <w:num w:numId="19">
    <w:abstractNumId w:val="64"/>
  </w:num>
  <w:num w:numId="20">
    <w:abstractNumId w:val="63"/>
  </w:num>
  <w:num w:numId="21">
    <w:abstractNumId w:val="76"/>
  </w:num>
  <w:num w:numId="22">
    <w:abstractNumId w:val="3"/>
  </w:num>
  <w:num w:numId="23">
    <w:abstractNumId w:val="56"/>
  </w:num>
  <w:num w:numId="24">
    <w:abstractNumId w:val="53"/>
  </w:num>
  <w:num w:numId="25">
    <w:abstractNumId w:val="71"/>
  </w:num>
  <w:num w:numId="26">
    <w:abstractNumId w:val="57"/>
  </w:num>
  <w:num w:numId="27">
    <w:abstractNumId w:val="51"/>
  </w:num>
  <w:num w:numId="28">
    <w:abstractNumId w:val="68"/>
  </w:num>
  <w:num w:numId="29">
    <w:abstractNumId w:val="66"/>
  </w:num>
  <w:num w:numId="30">
    <w:abstractNumId w:val="28"/>
  </w:num>
  <w:num w:numId="31">
    <w:abstractNumId w:val="21"/>
  </w:num>
  <w:num w:numId="32">
    <w:abstractNumId w:val="58"/>
  </w:num>
  <w:num w:numId="33">
    <w:abstractNumId w:val="0"/>
  </w:num>
  <w:num w:numId="34">
    <w:abstractNumId w:val="26"/>
  </w:num>
  <w:num w:numId="35">
    <w:abstractNumId w:val="62"/>
  </w:num>
  <w:num w:numId="36">
    <w:abstractNumId w:val="18"/>
  </w:num>
  <w:num w:numId="37">
    <w:abstractNumId w:val="32"/>
  </w:num>
  <w:num w:numId="38">
    <w:abstractNumId w:val="65"/>
  </w:num>
  <w:num w:numId="39">
    <w:abstractNumId w:val="17"/>
  </w:num>
  <w:num w:numId="40">
    <w:abstractNumId w:val="50"/>
  </w:num>
  <w:num w:numId="41">
    <w:abstractNumId w:val="55"/>
  </w:num>
  <w:num w:numId="42">
    <w:abstractNumId w:val="4"/>
  </w:num>
  <w:num w:numId="43">
    <w:abstractNumId w:val="20"/>
  </w:num>
  <w:num w:numId="44">
    <w:abstractNumId w:val="37"/>
  </w:num>
  <w:num w:numId="45">
    <w:abstractNumId w:val="41"/>
  </w:num>
  <w:num w:numId="46">
    <w:abstractNumId w:val="22"/>
  </w:num>
  <w:num w:numId="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5"/>
  </w:num>
  <w:num w:numId="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"/>
  </w:num>
  <w:num w:numId="69">
    <w:abstractNumId w:val="11"/>
  </w:num>
  <w:num w:numId="70">
    <w:abstractNumId w:val="60"/>
  </w:num>
  <w:num w:numId="71">
    <w:abstractNumId w:val="27"/>
  </w:num>
  <w:num w:numId="72">
    <w:abstractNumId w:val="69"/>
  </w:num>
  <w:num w:numId="73">
    <w:abstractNumId w:val="35"/>
  </w:num>
  <w:num w:numId="74">
    <w:abstractNumId w:val="49"/>
  </w:num>
  <w:num w:numId="75">
    <w:abstractNumId w:val="44"/>
  </w:num>
  <w:num w:numId="76">
    <w:abstractNumId w:val="45"/>
  </w:num>
  <w:num w:numId="77">
    <w:abstractNumId w:val="42"/>
  </w:num>
  <w:num w:numId="78">
    <w:abstractNumId w:val="74"/>
  </w:num>
  <w:num w:numId="79">
    <w:abstractNumId w:val="44"/>
  </w:num>
  <w:num w:numId="80">
    <w:abstractNumId w:val="36"/>
  </w:num>
  <w:num w:numId="81">
    <w:abstractNumId w:val="33"/>
  </w:num>
  <w:num w:numId="82">
    <w:abstractNumId w:val="16"/>
  </w:num>
  <w:num w:numId="83">
    <w:abstractNumId w:val="48"/>
  </w:num>
  <w:num w:numId="84">
    <w:abstractNumId w:val="6"/>
  </w:num>
  <w:num w:numId="85">
    <w:abstractNumId w:val="1"/>
  </w:num>
  <w:num w:numId="86">
    <w:abstractNumId w:val="30"/>
  </w:num>
  <w:num w:numId="87">
    <w:abstractNumId w:val="23"/>
  </w:num>
  <w:num w:numId="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75"/>
  </w:num>
  <w:num w:numId="90">
    <w:abstractNumId w:val="4"/>
    <w:lvlOverride w:ilvl="0">
      <w:startOverride w:val="1"/>
    </w:lvlOverride>
    <w:lvlOverride w:ilvl="1">
      <w:startOverride w:val="1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"/>
  </w:num>
  <w:num w:numId="92">
    <w:abstractNumId w:val="73"/>
  </w:num>
  <w:num w:numId="93">
    <w:abstractNumId w:val="2"/>
  </w:num>
  <w:num w:numId="94">
    <w:abstractNumId w:val="61"/>
  </w:num>
  <w:num w:numId="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7"/>
  </w:num>
  <w:num w:numId="97">
    <w:abstractNumId w:val="54"/>
  </w:num>
  <w:num w:numId="98">
    <w:abstractNumId w:val="12"/>
  </w:num>
  <w:num w:numId="99">
    <w:abstractNumId w:val="8"/>
  </w:num>
  <w:num w:numId="100">
    <w:abstractNumId w:val="59"/>
  </w:num>
  <w:num w:numId="101">
    <w:abstractNumId w:val="70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hideSpellingErrors/>
  <w:hideGrammaticalError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stylePaneSortMethod w:val="0000"/>
  <w:doNotTrackMoves/>
  <w:doNotTrackFormatting/>
  <w:defaultTabStop w:val="67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TMS_BusinessUnitID" w:val="LinklatersThailand"/>
    <w:docVar w:name="TMS_CultureID" w:val="English-UK"/>
    <w:docVar w:name="TMS_OfficeID" w:val="Bangkok"/>
  </w:docVars>
  <w:rsids>
    <w:rsidRoot w:val="005D10D1"/>
    <w:rsid w:val="00001200"/>
    <w:rsid w:val="00001689"/>
    <w:rsid w:val="000022F8"/>
    <w:rsid w:val="00003A07"/>
    <w:rsid w:val="00006062"/>
    <w:rsid w:val="000062D6"/>
    <w:rsid w:val="0000793A"/>
    <w:rsid w:val="000079AF"/>
    <w:rsid w:val="00007E6E"/>
    <w:rsid w:val="00007F25"/>
    <w:rsid w:val="00010123"/>
    <w:rsid w:val="000135EF"/>
    <w:rsid w:val="00013955"/>
    <w:rsid w:val="00014549"/>
    <w:rsid w:val="00014E6A"/>
    <w:rsid w:val="00015D3B"/>
    <w:rsid w:val="000178E1"/>
    <w:rsid w:val="00021846"/>
    <w:rsid w:val="00022235"/>
    <w:rsid w:val="000235EF"/>
    <w:rsid w:val="0002472F"/>
    <w:rsid w:val="0002699D"/>
    <w:rsid w:val="00030AFB"/>
    <w:rsid w:val="00031C7B"/>
    <w:rsid w:val="00032A51"/>
    <w:rsid w:val="00032CD9"/>
    <w:rsid w:val="00032DF3"/>
    <w:rsid w:val="00033D8D"/>
    <w:rsid w:val="00040E9A"/>
    <w:rsid w:val="0004360C"/>
    <w:rsid w:val="000436FC"/>
    <w:rsid w:val="00043AFC"/>
    <w:rsid w:val="00043EF4"/>
    <w:rsid w:val="00046A0F"/>
    <w:rsid w:val="00050E42"/>
    <w:rsid w:val="00053619"/>
    <w:rsid w:val="000570F2"/>
    <w:rsid w:val="00057613"/>
    <w:rsid w:val="00057E7A"/>
    <w:rsid w:val="00060163"/>
    <w:rsid w:val="00060488"/>
    <w:rsid w:val="00064051"/>
    <w:rsid w:val="00064B90"/>
    <w:rsid w:val="000656DC"/>
    <w:rsid w:val="000658CD"/>
    <w:rsid w:val="00066560"/>
    <w:rsid w:val="0006687A"/>
    <w:rsid w:val="000706B9"/>
    <w:rsid w:val="00070DFA"/>
    <w:rsid w:val="0007287E"/>
    <w:rsid w:val="00073A79"/>
    <w:rsid w:val="00074212"/>
    <w:rsid w:val="000746C0"/>
    <w:rsid w:val="00081DC7"/>
    <w:rsid w:val="00081EFD"/>
    <w:rsid w:val="00082B04"/>
    <w:rsid w:val="00087DA3"/>
    <w:rsid w:val="00090B7E"/>
    <w:rsid w:val="000931B2"/>
    <w:rsid w:val="00093490"/>
    <w:rsid w:val="0009597B"/>
    <w:rsid w:val="000968E9"/>
    <w:rsid w:val="00097071"/>
    <w:rsid w:val="000A0154"/>
    <w:rsid w:val="000A258F"/>
    <w:rsid w:val="000A33EA"/>
    <w:rsid w:val="000A3B06"/>
    <w:rsid w:val="000A4E97"/>
    <w:rsid w:val="000A5182"/>
    <w:rsid w:val="000A5D6B"/>
    <w:rsid w:val="000B0C78"/>
    <w:rsid w:val="000B3C7C"/>
    <w:rsid w:val="000B40A3"/>
    <w:rsid w:val="000B782F"/>
    <w:rsid w:val="000C17D7"/>
    <w:rsid w:val="000C315E"/>
    <w:rsid w:val="000C3B97"/>
    <w:rsid w:val="000C45B4"/>
    <w:rsid w:val="000C4C17"/>
    <w:rsid w:val="000C589D"/>
    <w:rsid w:val="000C7007"/>
    <w:rsid w:val="000C70AD"/>
    <w:rsid w:val="000C7F80"/>
    <w:rsid w:val="000D00CE"/>
    <w:rsid w:val="000D02D3"/>
    <w:rsid w:val="000D180C"/>
    <w:rsid w:val="000D2647"/>
    <w:rsid w:val="000D332C"/>
    <w:rsid w:val="000D5311"/>
    <w:rsid w:val="000D68CB"/>
    <w:rsid w:val="000D7A99"/>
    <w:rsid w:val="000D7B29"/>
    <w:rsid w:val="000E0194"/>
    <w:rsid w:val="000E33AE"/>
    <w:rsid w:val="000E4FED"/>
    <w:rsid w:val="000E605B"/>
    <w:rsid w:val="000E6686"/>
    <w:rsid w:val="000E6C28"/>
    <w:rsid w:val="000E6CAB"/>
    <w:rsid w:val="000E6F20"/>
    <w:rsid w:val="000F00C1"/>
    <w:rsid w:val="000F3E61"/>
    <w:rsid w:val="000F7704"/>
    <w:rsid w:val="000F7D98"/>
    <w:rsid w:val="00100271"/>
    <w:rsid w:val="00100B0D"/>
    <w:rsid w:val="001012C4"/>
    <w:rsid w:val="00102142"/>
    <w:rsid w:val="00106CAB"/>
    <w:rsid w:val="00106F7B"/>
    <w:rsid w:val="00113761"/>
    <w:rsid w:val="00113EF1"/>
    <w:rsid w:val="00113FB8"/>
    <w:rsid w:val="00115418"/>
    <w:rsid w:val="0011657F"/>
    <w:rsid w:val="00116812"/>
    <w:rsid w:val="001218B7"/>
    <w:rsid w:val="001219A8"/>
    <w:rsid w:val="00122044"/>
    <w:rsid w:val="00123FDA"/>
    <w:rsid w:val="001246A8"/>
    <w:rsid w:val="00124B91"/>
    <w:rsid w:val="001310EF"/>
    <w:rsid w:val="00133276"/>
    <w:rsid w:val="001340FF"/>
    <w:rsid w:val="0013423C"/>
    <w:rsid w:val="001343DD"/>
    <w:rsid w:val="00141AF6"/>
    <w:rsid w:val="00141FBE"/>
    <w:rsid w:val="0014232F"/>
    <w:rsid w:val="00142DAC"/>
    <w:rsid w:val="00151B2E"/>
    <w:rsid w:val="00152BE7"/>
    <w:rsid w:val="001604B0"/>
    <w:rsid w:val="00160A3C"/>
    <w:rsid w:val="00170FD1"/>
    <w:rsid w:val="00171A42"/>
    <w:rsid w:val="00174AD9"/>
    <w:rsid w:val="00176967"/>
    <w:rsid w:val="0018056C"/>
    <w:rsid w:val="00180C91"/>
    <w:rsid w:val="0018202D"/>
    <w:rsid w:val="00183127"/>
    <w:rsid w:val="00191D06"/>
    <w:rsid w:val="0019321E"/>
    <w:rsid w:val="00193F2D"/>
    <w:rsid w:val="001951FA"/>
    <w:rsid w:val="00195EFD"/>
    <w:rsid w:val="001965A1"/>
    <w:rsid w:val="00196BA3"/>
    <w:rsid w:val="001971C5"/>
    <w:rsid w:val="001A0D68"/>
    <w:rsid w:val="001A1D6B"/>
    <w:rsid w:val="001A3FBD"/>
    <w:rsid w:val="001A6A27"/>
    <w:rsid w:val="001A73B2"/>
    <w:rsid w:val="001A760B"/>
    <w:rsid w:val="001B0FD0"/>
    <w:rsid w:val="001B200B"/>
    <w:rsid w:val="001B255B"/>
    <w:rsid w:val="001B2790"/>
    <w:rsid w:val="001B524C"/>
    <w:rsid w:val="001B6D92"/>
    <w:rsid w:val="001C1549"/>
    <w:rsid w:val="001C29D4"/>
    <w:rsid w:val="001C2A6B"/>
    <w:rsid w:val="001C6191"/>
    <w:rsid w:val="001C7CE1"/>
    <w:rsid w:val="001D064B"/>
    <w:rsid w:val="001D1A08"/>
    <w:rsid w:val="001D36E3"/>
    <w:rsid w:val="001D51E4"/>
    <w:rsid w:val="001D5A32"/>
    <w:rsid w:val="001E1CFB"/>
    <w:rsid w:val="001E4167"/>
    <w:rsid w:val="001E53DD"/>
    <w:rsid w:val="001E67E1"/>
    <w:rsid w:val="001E6836"/>
    <w:rsid w:val="001F0DC3"/>
    <w:rsid w:val="001F2AA8"/>
    <w:rsid w:val="001F41A6"/>
    <w:rsid w:val="001F65B4"/>
    <w:rsid w:val="001F76D2"/>
    <w:rsid w:val="001F7734"/>
    <w:rsid w:val="001F7B8E"/>
    <w:rsid w:val="00201172"/>
    <w:rsid w:val="00206BDB"/>
    <w:rsid w:val="00206CEA"/>
    <w:rsid w:val="00206D77"/>
    <w:rsid w:val="00207E30"/>
    <w:rsid w:val="0021276A"/>
    <w:rsid w:val="0021332F"/>
    <w:rsid w:val="00215337"/>
    <w:rsid w:val="00216A2A"/>
    <w:rsid w:val="00220CCF"/>
    <w:rsid w:val="002214F4"/>
    <w:rsid w:val="00222254"/>
    <w:rsid w:val="0022242F"/>
    <w:rsid w:val="0022411E"/>
    <w:rsid w:val="0022431A"/>
    <w:rsid w:val="0022497C"/>
    <w:rsid w:val="00226B2E"/>
    <w:rsid w:val="00226E34"/>
    <w:rsid w:val="0023196A"/>
    <w:rsid w:val="002325EF"/>
    <w:rsid w:val="0023341D"/>
    <w:rsid w:val="002338F7"/>
    <w:rsid w:val="00234185"/>
    <w:rsid w:val="00235D83"/>
    <w:rsid w:val="002408F7"/>
    <w:rsid w:val="00240DCC"/>
    <w:rsid w:val="00247043"/>
    <w:rsid w:val="00247044"/>
    <w:rsid w:val="00247F62"/>
    <w:rsid w:val="00250444"/>
    <w:rsid w:val="00251D95"/>
    <w:rsid w:val="00255791"/>
    <w:rsid w:val="00256DCD"/>
    <w:rsid w:val="00260858"/>
    <w:rsid w:val="00260938"/>
    <w:rsid w:val="00260DBE"/>
    <w:rsid w:val="00261DD7"/>
    <w:rsid w:val="00263C1D"/>
    <w:rsid w:val="00264121"/>
    <w:rsid w:val="00266359"/>
    <w:rsid w:val="00271D5F"/>
    <w:rsid w:val="00274EDB"/>
    <w:rsid w:val="00275DCF"/>
    <w:rsid w:val="00276117"/>
    <w:rsid w:val="00276A26"/>
    <w:rsid w:val="0027781F"/>
    <w:rsid w:val="0027785F"/>
    <w:rsid w:val="00284CAA"/>
    <w:rsid w:val="00285174"/>
    <w:rsid w:val="00285954"/>
    <w:rsid w:val="00286229"/>
    <w:rsid w:val="00290DE7"/>
    <w:rsid w:val="0029165E"/>
    <w:rsid w:val="00294104"/>
    <w:rsid w:val="00295A85"/>
    <w:rsid w:val="00296248"/>
    <w:rsid w:val="00297C31"/>
    <w:rsid w:val="002A2C98"/>
    <w:rsid w:val="002A39BA"/>
    <w:rsid w:val="002A47D6"/>
    <w:rsid w:val="002A4835"/>
    <w:rsid w:val="002A4A4B"/>
    <w:rsid w:val="002A547E"/>
    <w:rsid w:val="002B45B9"/>
    <w:rsid w:val="002C0B8B"/>
    <w:rsid w:val="002C1145"/>
    <w:rsid w:val="002C3BD2"/>
    <w:rsid w:val="002C44D9"/>
    <w:rsid w:val="002C610E"/>
    <w:rsid w:val="002C6370"/>
    <w:rsid w:val="002C75EE"/>
    <w:rsid w:val="002C7991"/>
    <w:rsid w:val="002D1DAD"/>
    <w:rsid w:val="002D3BE7"/>
    <w:rsid w:val="002D6A88"/>
    <w:rsid w:val="002D6ACF"/>
    <w:rsid w:val="002D6C01"/>
    <w:rsid w:val="002D6E55"/>
    <w:rsid w:val="002E1DA0"/>
    <w:rsid w:val="002E36BF"/>
    <w:rsid w:val="002E4E21"/>
    <w:rsid w:val="002E734F"/>
    <w:rsid w:val="002F0CD1"/>
    <w:rsid w:val="002F0E00"/>
    <w:rsid w:val="002F1D8B"/>
    <w:rsid w:val="002F287F"/>
    <w:rsid w:val="002F5F5C"/>
    <w:rsid w:val="002F6316"/>
    <w:rsid w:val="003015BC"/>
    <w:rsid w:val="00303CC0"/>
    <w:rsid w:val="00305286"/>
    <w:rsid w:val="00305DC9"/>
    <w:rsid w:val="00306591"/>
    <w:rsid w:val="0031059C"/>
    <w:rsid w:val="003109BE"/>
    <w:rsid w:val="00310E9F"/>
    <w:rsid w:val="003125D3"/>
    <w:rsid w:val="003138B0"/>
    <w:rsid w:val="00315E31"/>
    <w:rsid w:val="003223EE"/>
    <w:rsid w:val="00324D08"/>
    <w:rsid w:val="00327DC1"/>
    <w:rsid w:val="003308F4"/>
    <w:rsid w:val="00331679"/>
    <w:rsid w:val="00331D49"/>
    <w:rsid w:val="00332FEC"/>
    <w:rsid w:val="0033357B"/>
    <w:rsid w:val="00341805"/>
    <w:rsid w:val="003421C6"/>
    <w:rsid w:val="0034264E"/>
    <w:rsid w:val="00343329"/>
    <w:rsid w:val="00343585"/>
    <w:rsid w:val="003458A4"/>
    <w:rsid w:val="003466CA"/>
    <w:rsid w:val="00347544"/>
    <w:rsid w:val="00352494"/>
    <w:rsid w:val="0035477A"/>
    <w:rsid w:val="00355A70"/>
    <w:rsid w:val="00356905"/>
    <w:rsid w:val="0036050D"/>
    <w:rsid w:val="003611B3"/>
    <w:rsid w:val="00361E4C"/>
    <w:rsid w:val="00362689"/>
    <w:rsid w:val="003629F0"/>
    <w:rsid w:val="00362B05"/>
    <w:rsid w:val="003638A4"/>
    <w:rsid w:val="0036466C"/>
    <w:rsid w:val="003657F2"/>
    <w:rsid w:val="00366FA9"/>
    <w:rsid w:val="00370AE6"/>
    <w:rsid w:val="003731B7"/>
    <w:rsid w:val="00373827"/>
    <w:rsid w:val="003748FC"/>
    <w:rsid w:val="00376198"/>
    <w:rsid w:val="003817F1"/>
    <w:rsid w:val="00381B94"/>
    <w:rsid w:val="00384400"/>
    <w:rsid w:val="003844BD"/>
    <w:rsid w:val="003853A0"/>
    <w:rsid w:val="0038715E"/>
    <w:rsid w:val="003925A5"/>
    <w:rsid w:val="003942A2"/>
    <w:rsid w:val="003954FB"/>
    <w:rsid w:val="00396F8B"/>
    <w:rsid w:val="00397941"/>
    <w:rsid w:val="003A18D2"/>
    <w:rsid w:val="003A6103"/>
    <w:rsid w:val="003A78A3"/>
    <w:rsid w:val="003B0353"/>
    <w:rsid w:val="003B098D"/>
    <w:rsid w:val="003B3057"/>
    <w:rsid w:val="003B43E0"/>
    <w:rsid w:val="003B57A5"/>
    <w:rsid w:val="003B7E05"/>
    <w:rsid w:val="003C5624"/>
    <w:rsid w:val="003C5E67"/>
    <w:rsid w:val="003C73D0"/>
    <w:rsid w:val="003D0488"/>
    <w:rsid w:val="003D0802"/>
    <w:rsid w:val="003D2035"/>
    <w:rsid w:val="003D5B97"/>
    <w:rsid w:val="003D5C1C"/>
    <w:rsid w:val="003D5E57"/>
    <w:rsid w:val="003D6401"/>
    <w:rsid w:val="003D6A51"/>
    <w:rsid w:val="003E5106"/>
    <w:rsid w:val="003E65BC"/>
    <w:rsid w:val="003E67D0"/>
    <w:rsid w:val="003E7747"/>
    <w:rsid w:val="003E7E2E"/>
    <w:rsid w:val="003F2B97"/>
    <w:rsid w:val="003F2EE7"/>
    <w:rsid w:val="003F5078"/>
    <w:rsid w:val="003F5605"/>
    <w:rsid w:val="00401FD3"/>
    <w:rsid w:val="00404A84"/>
    <w:rsid w:val="00405378"/>
    <w:rsid w:val="00405F8E"/>
    <w:rsid w:val="00406E83"/>
    <w:rsid w:val="00410DC2"/>
    <w:rsid w:val="00411838"/>
    <w:rsid w:val="004127B5"/>
    <w:rsid w:val="00413DB1"/>
    <w:rsid w:val="00413F47"/>
    <w:rsid w:val="004159E6"/>
    <w:rsid w:val="00415D22"/>
    <w:rsid w:val="00416264"/>
    <w:rsid w:val="00416D15"/>
    <w:rsid w:val="00420434"/>
    <w:rsid w:val="00420570"/>
    <w:rsid w:val="00421752"/>
    <w:rsid w:val="00421B8D"/>
    <w:rsid w:val="00422668"/>
    <w:rsid w:val="004226EC"/>
    <w:rsid w:val="00422907"/>
    <w:rsid w:val="00422D15"/>
    <w:rsid w:val="00423CA1"/>
    <w:rsid w:val="00434624"/>
    <w:rsid w:val="0043463B"/>
    <w:rsid w:val="004349BD"/>
    <w:rsid w:val="00434F8E"/>
    <w:rsid w:val="00434FE5"/>
    <w:rsid w:val="004379D0"/>
    <w:rsid w:val="00440282"/>
    <w:rsid w:val="00440721"/>
    <w:rsid w:val="00440AB8"/>
    <w:rsid w:val="004435BD"/>
    <w:rsid w:val="004437B4"/>
    <w:rsid w:val="004443E0"/>
    <w:rsid w:val="0044742B"/>
    <w:rsid w:val="00450AAA"/>
    <w:rsid w:val="00450FC8"/>
    <w:rsid w:val="00451869"/>
    <w:rsid w:val="00452264"/>
    <w:rsid w:val="004523CF"/>
    <w:rsid w:val="00453AD1"/>
    <w:rsid w:val="00454831"/>
    <w:rsid w:val="00455968"/>
    <w:rsid w:val="00456D43"/>
    <w:rsid w:val="00457541"/>
    <w:rsid w:val="00457573"/>
    <w:rsid w:val="00460E12"/>
    <w:rsid w:val="00461ACE"/>
    <w:rsid w:val="004622DC"/>
    <w:rsid w:val="004625C3"/>
    <w:rsid w:val="004632B3"/>
    <w:rsid w:val="0046473E"/>
    <w:rsid w:val="00464D57"/>
    <w:rsid w:val="00465290"/>
    <w:rsid w:val="004678E6"/>
    <w:rsid w:val="004702BC"/>
    <w:rsid w:val="00471CF9"/>
    <w:rsid w:val="004723DD"/>
    <w:rsid w:val="00475D8C"/>
    <w:rsid w:val="004764A1"/>
    <w:rsid w:val="004800B8"/>
    <w:rsid w:val="00480430"/>
    <w:rsid w:val="00482CE3"/>
    <w:rsid w:val="00483BD8"/>
    <w:rsid w:val="00483D23"/>
    <w:rsid w:val="00486A4B"/>
    <w:rsid w:val="0048717B"/>
    <w:rsid w:val="00487283"/>
    <w:rsid w:val="004911E8"/>
    <w:rsid w:val="004925A7"/>
    <w:rsid w:val="00492864"/>
    <w:rsid w:val="00494838"/>
    <w:rsid w:val="00495993"/>
    <w:rsid w:val="0049657A"/>
    <w:rsid w:val="00496C62"/>
    <w:rsid w:val="004A55B0"/>
    <w:rsid w:val="004A5636"/>
    <w:rsid w:val="004A7456"/>
    <w:rsid w:val="004A7A16"/>
    <w:rsid w:val="004B0B13"/>
    <w:rsid w:val="004B0EFA"/>
    <w:rsid w:val="004B3DDF"/>
    <w:rsid w:val="004B4C6C"/>
    <w:rsid w:val="004B6D8F"/>
    <w:rsid w:val="004C00D5"/>
    <w:rsid w:val="004C13B2"/>
    <w:rsid w:val="004C5694"/>
    <w:rsid w:val="004C5978"/>
    <w:rsid w:val="004C673A"/>
    <w:rsid w:val="004C70A4"/>
    <w:rsid w:val="004D0347"/>
    <w:rsid w:val="004D24FF"/>
    <w:rsid w:val="004D31FF"/>
    <w:rsid w:val="004D43EA"/>
    <w:rsid w:val="004D4BDF"/>
    <w:rsid w:val="004D4E05"/>
    <w:rsid w:val="004D5222"/>
    <w:rsid w:val="004D5821"/>
    <w:rsid w:val="004D6954"/>
    <w:rsid w:val="004D732D"/>
    <w:rsid w:val="004E3B7F"/>
    <w:rsid w:val="004E4DD1"/>
    <w:rsid w:val="004E538C"/>
    <w:rsid w:val="004E6979"/>
    <w:rsid w:val="004E6F58"/>
    <w:rsid w:val="004F0E28"/>
    <w:rsid w:val="004F2A39"/>
    <w:rsid w:val="004F329B"/>
    <w:rsid w:val="004F5549"/>
    <w:rsid w:val="004F5BE8"/>
    <w:rsid w:val="004F666C"/>
    <w:rsid w:val="004F68CF"/>
    <w:rsid w:val="004F6E46"/>
    <w:rsid w:val="004F7C52"/>
    <w:rsid w:val="005015E9"/>
    <w:rsid w:val="005026C2"/>
    <w:rsid w:val="005031AC"/>
    <w:rsid w:val="00503D92"/>
    <w:rsid w:val="0050468F"/>
    <w:rsid w:val="00507FF0"/>
    <w:rsid w:val="00510F72"/>
    <w:rsid w:val="0051512B"/>
    <w:rsid w:val="0051530E"/>
    <w:rsid w:val="005159F4"/>
    <w:rsid w:val="005166CD"/>
    <w:rsid w:val="0051769A"/>
    <w:rsid w:val="00520994"/>
    <w:rsid w:val="00520ABE"/>
    <w:rsid w:val="005229B9"/>
    <w:rsid w:val="00522F81"/>
    <w:rsid w:val="00524171"/>
    <w:rsid w:val="005243EE"/>
    <w:rsid w:val="005245AC"/>
    <w:rsid w:val="00524A7D"/>
    <w:rsid w:val="00526DDB"/>
    <w:rsid w:val="005274DE"/>
    <w:rsid w:val="005278B5"/>
    <w:rsid w:val="00530DF9"/>
    <w:rsid w:val="0053176A"/>
    <w:rsid w:val="0053188E"/>
    <w:rsid w:val="005339CD"/>
    <w:rsid w:val="005347E9"/>
    <w:rsid w:val="00536F0A"/>
    <w:rsid w:val="00536FC0"/>
    <w:rsid w:val="005407A8"/>
    <w:rsid w:val="00543720"/>
    <w:rsid w:val="0055062C"/>
    <w:rsid w:val="00550A67"/>
    <w:rsid w:val="0055387F"/>
    <w:rsid w:val="005568B9"/>
    <w:rsid w:val="00563EDA"/>
    <w:rsid w:val="005646F3"/>
    <w:rsid w:val="00564F8A"/>
    <w:rsid w:val="00566929"/>
    <w:rsid w:val="00566C26"/>
    <w:rsid w:val="00570794"/>
    <w:rsid w:val="0057344D"/>
    <w:rsid w:val="00574131"/>
    <w:rsid w:val="0057626C"/>
    <w:rsid w:val="00581584"/>
    <w:rsid w:val="00581995"/>
    <w:rsid w:val="005819D0"/>
    <w:rsid w:val="00583972"/>
    <w:rsid w:val="00584653"/>
    <w:rsid w:val="00584ED5"/>
    <w:rsid w:val="00590D96"/>
    <w:rsid w:val="00592855"/>
    <w:rsid w:val="005969C8"/>
    <w:rsid w:val="00596FBB"/>
    <w:rsid w:val="005A1EDE"/>
    <w:rsid w:val="005A1FD7"/>
    <w:rsid w:val="005A27C5"/>
    <w:rsid w:val="005A4959"/>
    <w:rsid w:val="005A4CCB"/>
    <w:rsid w:val="005A4ECE"/>
    <w:rsid w:val="005A73B1"/>
    <w:rsid w:val="005B077A"/>
    <w:rsid w:val="005B11BB"/>
    <w:rsid w:val="005B136E"/>
    <w:rsid w:val="005B3D48"/>
    <w:rsid w:val="005B4294"/>
    <w:rsid w:val="005B49CF"/>
    <w:rsid w:val="005B5EE4"/>
    <w:rsid w:val="005B7049"/>
    <w:rsid w:val="005B75A1"/>
    <w:rsid w:val="005B75FA"/>
    <w:rsid w:val="005B79EE"/>
    <w:rsid w:val="005C0117"/>
    <w:rsid w:val="005C104D"/>
    <w:rsid w:val="005C1119"/>
    <w:rsid w:val="005C5047"/>
    <w:rsid w:val="005C66EB"/>
    <w:rsid w:val="005C69A4"/>
    <w:rsid w:val="005D0016"/>
    <w:rsid w:val="005D10D1"/>
    <w:rsid w:val="005D25D6"/>
    <w:rsid w:val="005D2ADE"/>
    <w:rsid w:val="005D67B1"/>
    <w:rsid w:val="005D6A31"/>
    <w:rsid w:val="005D6AF6"/>
    <w:rsid w:val="005D7121"/>
    <w:rsid w:val="005D7466"/>
    <w:rsid w:val="005D7D63"/>
    <w:rsid w:val="005E0338"/>
    <w:rsid w:val="005E2072"/>
    <w:rsid w:val="005E2E62"/>
    <w:rsid w:val="005E450C"/>
    <w:rsid w:val="005E50BC"/>
    <w:rsid w:val="005F070C"/>
    <w:rsid w:val="005F0DE1"/>
    <w:rsid w:val="005F1740"/>
    <w:rsid w:val="005F1928"/>
    <w:rsid w:val="005F5D71"/>
    <w:rsid w:val="00600BE5"/>
    <w:rsid w:val="0060104A"/>
    <w:rsid w:val="0060145E"/>
    <w:rsid w:val="00601D42"/>
    <w:rsid w:val="006030EA"/>
    <w:rsid w:val="006044E4"/>
    <w:rsid w:val="006060C4"/>
    <w:rsid w:val="00606876"/>
    <w:rsid w:val="00606906"/>
    <w:rsid w:val="00606AED"/>
    <w:rsid w:val="006126AB"/>
    <w:rsid w:val="006129E1"/>
    <w:rsid w:val="00612EB3"/>
    <w:rsid w:val="006147C7"/>
    <w:rsid w:val="00615268"/>
    <w:rsid w:val="006154C5"/>
    <w:rsid w:val="00615DE8"/>
    <w:rsid w:val="00615E9B"/>
    <w:rsid w:val="00615FF8"/>
    <w:rsid w:val="00616D18"/>
    <w:rsid w:val="006172D0"/>
    <w:rsid w:val="006237B0"/>
    <w:rsid w:val="00623ED5"/>
    <w:rsid w:val="00626198"/>
    <w:rsid w:val="006301CB"/>
    <w:rsid w:val="00630E00"/>
    <w:rsid w:val="00631DB3"/>
    <w:rsid w:val="00634A0A"/>
    <w:rsid w:val="00635F6C"/>
    <w:rsid w:val="00636196"/>
    <w:rsid w:val="00636463"/>
    <w:rsid w:val="00637020"/>
    <w:rsid w:val="00637DFF"/>
    <w:rsid w:val="00640157"/>
    <w:rsid w:val="00642B39"/>
    <w:rsid w:val="0064633F"/>
    <w:rsid w:val="00650485"/>
    <w:rsid w:val="006519F7"/>
    <w:rsid w:val="00660AF9"/>
    <w:rsid w:val="00663222"/>
    <w:rsid w:val="00664453"/>
    <w:rsid w:val="00667171"/>
    <w:rsid w:val="0067275D"/>
    <w:rsid w:val="006733F1"/>
    <w:rsid w:val="0067431D"/>
    <w:rsid w:val="00674B5F"/>
    <w:rsid w:val="00675F52"/>
    <w:rsid w:val="00677285"/>
    <w:rsid w:val="0068109B"/>
    <w:rsid w:val="006818D6"/>
    <w:rsid w:val="0068358A"/>
    <w:rsid w:val="00683C8B"/>
    <w:rsid w:val="00685AE3"/>
    <w:rsid w:val="00686090"/>
    <w:rsid w:val="00687D21"/>
    <w:rsid w:val="0069125B"/>
    <w:rsid w:val="00691914"/>
    <w:rsid w:val="0069313A"/>
    <w:rsid w:val="00693694"/>
    <w:rsid w:val="00693920"/>
    <w:rsid w:val="00693C1E"/>
    <w:rsid w:val="00694DB1"/>
    <w:rsid w:val="00695D5A"/>
    <w:rsid w:val="006961DB"/>
    <w:rsid w:val="006A2382"/>
    <w:rsid w:val="006A3BF8"/>
    <w:rsid w:val="006A4ECA"/>
    <w:rsid w:val="006A5504"/>
    <w:rsid w:val="006A71D3"/>
    <w:rsid w:val="006A7433"/>
    <w:rsid w:val="006A76C1"/>
    <w:rsid w:val="006B2948"/>
    <w:rsid w:val="006B4F59"/>
    <w:rsid w:val="006B51EF"/>
    <w:rsid w:val="006B678F"/>
    <w:rsid w:val="006B6D8B"/>
    <w:rsid w:val="006B70DD"/>
    <w:rsid w:val="006C18CB"/>
    <w:rsid w:val="006C1EE1"/>
    <w:rsid w:val="006C3A96"/>
    <w:rsid w:val="006C412F"/>
    <w:rsid w:val="006C4338"/>
    <w:rsid w:val="006C435C"/>
    <w:rsid w:val="006C5FBB"/>
    <w:rsid w:val="006C6F04"/>
    <w:rsid w:val="006D0C9B"/>
    <w:rsid w:val="006D0F77"/>
    <w:rsid w:val="006D12A3"/>
    <w:rsid w:val="006D40E9"/>
    <w:rsid w:val="006D4B02"/>
    <w:rsid w:val="006D69B4"/>
    <w:rsid w:val="006D719E"/>
    <w:rsid w:val="006E118C"/>
    <w:rsid w:val="006E1B56"/>
    <w:rsid w:val="006E5C95"/>
    <w:rsid w:val="006E7125"/>
    <w:rsid w:val="006F161E"/>
    <w:rsid w:val="006F3B6E"/>
    <w:rsid w:val="006F45B0"/>
    <w:rsid w:val="006F5CF9"/>
    <w:rsid w:val="006F7B7E"/>
    <w:rsid w:val="006F7DD6"/>
    <w:rsid w:val="00700026"/>
    <w:rsid w:val="00700BB2"/>
    <w:rsid w:val="00700BE7"/>
    <w:rsid w:val="007020D0"/>
    <w:rsid w:val="00705541"/>
    <w:rsid w:val="007106F9"/>
    <w:rsid w:val="0071231A"/>
    <w:rsid w:val="00712506"/>
    <w:rsid w:val="00713A13"/>
    <w:rsid w:val="00715888"/>
    <w:rsid w:val="00715E5F"/>
    <w:rsid w:val="00724241"/>
    <w:rsid w:val="0072651F"/>
    <w:rsid w:val="00726583"/>
    <w:rsid w:val="00733941"/>
    <w:rsid w:val="00737BE0"/>
    <w:rsid w:val="00737E63"/>
    <w:rsid w:val="00744EFB"/>
    <w:rsid w:val="007467B4"/>
    <w:rsid w:val="00747A3D"/>
    <w:rsid w:val="00750BE5"/>
    <w:rsid w:val="007512DE"/>
    <w:rsid w:val="007513DF"/>
    <w:rsid w:val="007522B0"/>
    <w:rsid w:val="00752610"/>
    <w:rsid w:val="00754CD5"/>
    <w:rsid w:val="0075622C"/>
    <w:rsid w:val="00756829"/>
    <w:rsid w:val="0075753C"/>
    <w:rsid w:val="0076214B"/>
    <w:rsid w:val="00763236"/>
    <w:rsid w:val="00766C9C"/>
    <w:rsid w:val="00766FA7"/>
    <w:rsid w:val="007672EE"/>
    <w:rsid w:val="00770F74"/>
    <w:rsid w:val="00775803"/>
    <w:rsid w:val="00775924"/>
    <w:rsid w:val="00777DB6"/>
    <w:rsid w:val="00780A8F"/>
    <w:rsid w:val="00782943"/>
    <w:rsid w:val="00782AC1"/>
    <w:rsid w:val="00783A45"/>
    <w:rsid w:val="0078464D"/>
    <w:rsid w:val="007853A1"/>
    <w:rsid w:val="00786835"/>
    <w:rsid w:val="0079209E"/>
    <w:rsid w:val="00793BC4"/>
    <w:rsid w:val="00795A8B"/>
    <w:rsid w:val="00795BFE"/>
    <w:rsid w:val="00795C4D"/>
    <w:rsid w:val="00796003"/>
    <w:rsid w:val="00796846"/>
    <w:rsid w:val="007A2284"/>
    <w:rsid w:val="007A24B2"/>
    <w:rsid w:val="007A2802"/>
    <w:rsid w:val="007A398B"/>
    <w:rsid w:val="007A3C7C"/>
    <w:rsid w:val="007A548B"/>
    <w:rsid w:val="007A55B6"/>
    <w:rsid w:val="007B4656"/>
    <w:rsid w:val="007B56AF"/>
    <w:rsid w:val="007B5802"/>
    <w:rsid w:val="007B5A12"/>
    <w:rsid w:val="007B5EF5"/>
    <w:rsid w:val="007C0A8A"/>
    <w:rsid w:val="007C0FD5"/>
    <w:rsid w:val="007C2245"/>
    <w:rsid w:val="007C2A67"/>
    <w:rsid w:val="007C35A4"/>
    <w:rsid w:val="007C4358"/>
    <w:rsid w:val="007C53A8"/>
    <w:rsid w:val="007C6722"/>
    <w:rsid w:val="007C7355"/>
    <w:rsid w:val="007C7FC4"/>
    <w:rsid w:val="007D0530"/>
    <w:rsid w:val="007D267D"/>
    <w:rsid w:val="007D28BB"/>
    <w:rsid w:val="007D32CF"/>
    <w:rsid w:val="007E08CA"/>
    <w:rsid w:val="007E1C10"/>
    <w:rsid w:val="007E6B7A"/>
    <w:rsid w:val="007E76CC"/>
    <w:rsid w:val="007E76F6"/>
    <w:rsid w:val="007E7AC3"/>
    <w:rsid w:val="007E7EB7"/>
    <w:rsid w:val="007F240D"/>
    <w:rsid w:val="007F28A6"/>
    <w:rsid w:val="007F3DD2"/>
    <w:rsid w:val="007F3F44"/>
    <w:rsid w:val="007F5535"/>
    <w:rsid w:val="007F575A"/>
    <w:rsid w:val="008003EA"/>
    <w:rsid w:val="008011C3"/>
    <w:rsid w:val="008019A6"/>
    <w:rsid w:val="00802A34"/>
    <w:rsid w:val="00806A5C"/>
    <w:rsid w:val="00807F6D"/>
    <w:rsid w:val="008118AB"/>
    <w:rsid w:val="00811CF1"/>
    <w:rsid w:val="00811D79"/>
    <w:rsid w:val="00811D7F"/>
    <w:rsid w:val="00813993"/>
    <w:rsid w:val="008147A5"/>
    <w:rsid w:val="00816E47"/>
    <w:rsid w:val="00817035"/>
    <w:rsid w:val="0082205B"/>
    <w:rsid w:val="00823E06"/>
    <w:rsid w:val="0082495A"/>
    <w:rsid w:val="00826524"/>
    <w:rsid w:val="008268EA"/>
    <w:rsid w:val="00826F93"/>
    <w:rsid w:val="008301A4"/>
    <w:rsid w:val="008324C4"/>
    <w:rsid w:val="0083305D"/>
    <w:rsid w:val="00833DA0"/>
    <w:rsid w:val="00837FC4"/>
    <w:rsid w:val="00843527"/>
    <w:rsid w:val="0084388C"/>
    <w:rsid w:val="00845E41"/>
    <w:rsid w:val="0085332B"/>
    <w:rsid w:val="008615CE"/>
    <w:rsid w:val="00863758"/>
    <w:rsid w:val="00864870"/>
    <w:rsid w:val="0086608C"/>
    <w:rsid w:val="00870F57"/>
    <w:rsid w:val="00872252"/>
    <w:rsid w:val="0087349C"/>
    <w:rsid w:val="008736E6"/>
    <w:rsid w:val="00876745"/>
    <w:rsid w:val="008803AA"/>
    <w:rsid w:val="00881C68"/>
    <w:rsid w:val="00881DD1"/>
    <w:rsid w:val="00883D90"/>
    <w:rsid w:val="00885D44"/>
    <w:rsid w:val="00887FCD"/>
    <w:rsid w:val="00893825"/>
    <w:rsid w:val="008940F7"/>
    <w:rsid w:val="00894D85"/>
    <w:rsid w:val="00895358"/>
    <w:rsid w:val="008A355B"/>
    <w:rsid w:val="008A40EE"/>
    <w:rsid w:val="008A659C"/>
    <w:rsid w:val="008B03C3"/>
    <w:rsid w:val="008B19A7"/>
    <w:rsid w:val="008B2D5D"/>
    <w:rsid w:val="008C03E6"/>
    <w:rsid w:val="008C22C2"/>
    <w:rsid w:val="008C2B03"/>
    <w:rsid w:val="008C378B"/>
    <w:rsid w:val="008C4EC3"/>
    <w:rsid w:val="008C643C"/>
    <w:rsid w:val="008C75EB"/>
    <w:rsid w:val="008C7624"/>
    <w:rsid w:val="008C7927"/>
    <w:rsid w:val="008D0DEC"/>
    <w:rsid w:val="008D12D8"/>
    <w:rsid w:val="008D29D7"/>
    <w:rsid w:val="008D4B1F"/>
    <w:rsid w:val="008D50D5"/>
    <w:rsid w:val="008D558E"/>
    <w:rsid w:val="008E25C0"/>
    <w:rsid w:val="008E581D"/>
    <w:rsid w:val="008E6BC4"/>
    <w:rsid w:val="008E7166"/>
    <w:rsid w:val="008F0031"/>
    <w:rsid w:val="008F0218"/>
    <w:rsid w:val="008F1FDE"/>
    <w:rsid w:val="008F2A15"/>
    <w:rsid w:val="008F3937"/>
    <w:rsid w:val="008F475C"/>
    <w:rsid w:val="008F621F"/>
    <w:rsid w:val="008F7468"/>
    <w:rsid w:val="00900024"/>
    <w:rsid w:val="00902096"/>
    <w:rsid w:val="00903B60"/>
    <w:rsid w:val="00903F78"/>
    <w:rsid w:val="009045EF"/>
    <w:rsid w:val="00905E00"/>
    <w:rsid w:val="00907960"/>
    <w:rsid w:val="00907CA8"/>
    <w:rsid w:val="00910D22"/>
    <w:rsid w:val="00913BD9"/>
    <w:rsid w:val="00915E7D"/>
    <w:rsid w:val="0091621E"/>
    <w:rsid w:val="00916D2A"/>
    <w:rsid w:val="0092246F"/>
    <w:rsid w:val="009242C0"/>
    <w:rsid w:val="009310E1"/>
    <w:rsid w:val="009313C2"/>
    <w:rsid w:val="00932DA7"/>
    <w:rsid w:val="00933451"/>
    <w:rsid w:val="00934C57"/>
    <w:rsid w:val="00940366"/>
    <w:rsid w:val="00940423"/>
    <w:rsid w:val="00942518"/>
    <w:rsid w:val="00945A77"/>
    <w:rsid w:val="009461E4"/>
    <w:rsid w:val="00947035"/>
    <w:rsid w:val="00947AA6"/>
    <w:rsid w:val="00950E15"/>
    <w:rsid w:val="0095173F"/>
    <w:rsid w:val="00952780"/>
    <w:rsid w:val="00952C38"/>
    <w:rsid w:val="009543D6"/>
    <w:rsid w:val="00955FE2"/>
    <w:rsid w:val="009612C4"/>
    <w:rsid w:val="00962B40"/>
    <w:rsid w:val="00963C0D"/>
    <w:rsid w:val="00963F1D"/>
    <w:rsid w:val="00966E9F"/>
    <w:rsid w:val="00970DC2"/>
    <w:rsid w:val="0097119A"/>
    <w:rsid w:val="009737B7"/>
    <w:rsid w:val="009752E9"/>
    <w:rsid w:val="009762CC"/>
    <w:rsid w:val="0098104D"/>
    <w:rsid w:val="009817A7"/>
    <w:rsid w:val="00982046"/>
    <w:rsid w:val="00982120"/>
    <w:rsid w:val="0098258D"/>
    <w:rsid w:val="00982986"/>
    <w:rsid w:val="0098420A"/>
    <w:rsid w:val="00986332"/>
    <w:rsid w:val="00987696"/>
    <w:rsid w:val="00987D09"/>
    <w:rsid w:val="00991BDB"/>
    <w:rsid w:val="00993959"/>
    <w:rsid w:val="009956D5"/>
    <w:rsid w:val="00995D27"/>
    <w:rsid w:val="009A24A6"/>
    <w:rsid w:val="009A29AC"/>
    <w:rsid w:val="009A4647"/>
    <w:rsid w:val="009A4CEF"/>
    <w:rsid w:val="009A56E7"/>
    <w:rsid w:val="009B070B"/>
    <w:rsid w:val="009B115C"/>
    <w:rsid w:val="009B2F42"/>
    <w:rsid w:val="009B3E2A"/>
    <w:rsid w:val="009B53DD"/>
    <w:rsid w:val="009C03E0"/>
    <w:rsid w:val="009C11D9"/>
    <w:rsid w:val="009C3AB2"/>
    <w:rsid w:val="009C6DFC"/>
    <w:rsid w:val="009C6F9A"/>
    <w:rsid w:val="009C7CF7"/>
    <w:rsid w:val="009C7D85"/>
    <w:rsid w:val="009D14D7"/>
    <w:rsid w:val="009D2BF6"/>
    <w:rsid w:val="009D3554"/>
    <w:rsid w:val="009E0185"/>
    <w:rsid w:val="009E08E8"/>
    <w:rsid w:val="009E2274"/>
    <w:rsid w:val="009E5D08"/>
    <w:rsid w:val="009E682B"/>
    <w:rsid w:val="009E682C"/>
    <w:rsid w:val="009E727C"/>
    <w:rsid w:val="009E7D76"/>
    <w:rsid w:val="009F01F5"/>
    <w:rsid w:val="009F02AD"/>
    <w:rsid w:val="009F0861"/>
    <w:rsid w:val="009F16A5"/>
    <w:rsid w:val="009F207F"/>
    <w:rsid w:val="009F385D"/>
    <w:rsid w:val="009F4928"/>
    <w:rsid w:val="009F4D84"/>
    <w:rsid w:val="009F52C8"/>
    <w:rsid w:val="009F7621"/>
    <w:rsid w:val="009F7A15"/>
    <w:rsid w:val="00A00ABC"/>
    <w:rsid w:val="00A01DFC"/>
    <w:rsid w:val="00A03F33"/>
    <w:rsid w:val="00A061C9"/>
    <w:rsid w:val="00A07D74"/>
    <w:rsid w:val="00A10A1E"/>
    <w:rsid w:val="00A11F6D"/>
    <w:rsid w:val="00A121B3"/>
    <w:rsid w:val="00A13DA4"/>
    <w:rsid w:val="00A141AE"/>
    <w:rsid w:val="00A221E1"/>
    <w:rsid w:val="00A22B83"/>
    <w:rsid w:val="00A236D3"/>
    <w:rsid w:val="00A2525C"/>
    <w:rsid w:val="00A30249"/>
    <w:rsid w:val="00A34DB7"/>
    <w:rsid w:val="00A363BD"/>
    <w:rsid w:val="00A376AC"/>
    <w:rsid w:val="00A42695"/>
    <w:rsid w:val="00A434D0"/>
    <w:rsid w:val="00A4648F"/>
    <w:rsid w:val="00A46507"/>
    <w:rsid w:val="00A470E6"/>
    <w:rsid w:val="00A50398"/>
    <w:rsid w:val="00A51E41"/>
    <w:rsid w:val="00A528E7"/>
    <w:rsid w:val="00A52BBF"/>
    <w:rsid w:val="00A52EEC"/>
    <w:rsid w:val="00A53363"/>
    <w:rsid w:val="00A5678F"/>
    <w:rsid w:val="00A575F5"/>
    <w:rsid w:val="00A600EC"/>
    <w:rsid w:val="00A607C8"/>
    <w:rsid w:val="00A60E4F"/>
    <w:rsid w:val="00A6157F"/>
    <w:rsid w:val="00A61B48"/>
    <w:rsid w:val="00A62377"/>
    <w:rsid w:val="00A63715"/>
    <w:rsid w:val="00A652A1"/>
    <w:rsid w:val="00A708D2"/>
    <w:rsid w:val="00A714E7"/>
    <w:rsid w:val="00A7467F"/>
    <w:rsid w:val="00A75E71"/>
    <w:rsid w:val="00A7748E"/>
    <w:rsid w:val="00A779A1"/>
    <w:rsid w:val="00A81090"/>
    <w:rsid w:val="00A82226"/>
    <w:rsid w:val="00A828DD"/>
    <w:rsid w:val="00A82967"/>
    <w:rsid w:val="00A86541"/>
    <w:rsid w:val="00A875B4"/>
    <w:rsid w:val="00A87A4F"/>
    <w:rsid w:val="00A90AC8"/>
    <w:rsid w:val="00A92C60"/>
    <w:rsid w:val="00A92F27"/>
    <w:rsid w:val="00A941A5"/>
    <w:rsid w:val="00A96A95"/>
    <w:rsid w:val="00A96CB4"/>
    <w:rsid w:val="00AA09A3"/>
    <w:rsid w:val="00AA3E1E"/>
    <w:rsid w:val="00AA4E1F"/>
    <w:rsid w:val="00AA78D8"/>
    <w:rsid w:val="00AA7D1B"/>
    <w:rsid w:val="00AA7FA4"/>
    <w:rsid w:val="00AB2A46"/>
    <w:rsid w:val="00AB5030"/>
    <w:rsid w:val="00AB51F7"/>
    <w:rsid w:val="00AB6CCD"/>
    <w:rsid w:val="00AB7276"/>
    <w:rsid w:val="00AC0C0A"/>
    <w:rsid w:val="00AC37F8"/>
    <w:rsid w:val="00AC4725"/>
    <w:rsid w:val="00AC5D59"/>
    <w:rsid w:val="00AC72A6"/>
    <w:rsid w:val="00AD0C45"/>
    <w:rsid w:val="00AD2032"/>
    <w:rsid w:val="00AD27F6"/>
    <w:rsid w:val="00AD511E"/>
    <w:rsid w:val="00AE06D5"/>
    <w:rsid w:val="00AE14A2"/>
    <w:rsid w:val="00AE2F37"/>
    <w:rsid w:val="00AE487F"/>
    <w:rsid w:val="00AE5046"/>
    <w:rsid w:val="00AE6C34"/>
    <w:rsid w:val="00AE6FB5"/>
    <w:rsid w:val="00AF4F4D"/>
    <w:rsid w:val="00AF52D6"/>
    <w:rsid w:val="00AF64CE"/>
    <w:rsid w:val="00B0154B"/>
    <w:rsid w:val="00B01A2D"/>
    <w:rsid w:val="00B045C9"/>
    <w:rsid w:val="00B0470F"/>
    <w:rsid w:val="00B04A41"/>
    <w:rsid w:val="00B06369"/>
    <w:rsid w:val="00B07D64"/>
    <w:rsid w:val="00B163D1"/>
    <w:rsid w:val="00B1660E"/>
    <w:rsid w:val="00B201AE"/>
    <w:rsid w:val="00B21EFD"/>
    <w:rsid w:val="00B246E4"/>
    <w:rsid w:val="00B26724"/>
    <w:rsid w:val="00B26AFA"/>
    <w:rsid w:val="00B309C1"/>
    <w:rsid w:val="00B31595"/>
    <w:rsid w:val="00B31E02"/>
    <w:rsid w:val="00B3340F"/>
    <w:rsid w:val="00B33848"/>
    <w:rsid w:val="00B33B60"/>
    <w:rsid w:val="00B3499F"/>
    <w:rsid w:val="00B35447"/>
    <w:rsid w:val="00B35C7E"/>
    <w:rsid w:val="00B36E84"/>
    <w:rsid w:val="00B37085"/>
    <w:rsid w:val="00B374E2"/>
    <w:rsid w:val="00B37F5C"/>
    <w:rsid w:val="00B43644"/>
    <w:rsid w:val="00B441DB"/>
    <w:rsid w:val="00B4501E"/>
    <w:rsid w:val="00B45AF1"/>
    <w:rsid w:val="00B46076"/>
    <w:rsid w:val="00B46A1F"/>
    <w:rsid w:val="00B5042F"/>
    <w:rsid w:val="00B50CA7"/>
    <w:rsid w:val="00B51CDF"/>
    <w:rsid w:val="00B5388C"/>
    <w:rsid w:val="00B538A1"/>
    <w:rsid w:val="00B53CDF"/>
    <w:rsid w:val="00B562E2"/>
    <w:rsid w:val="00B56A28"/>
    <w:rsid w:val="00B56F3B"/>
    <w:rsid w:val="00B62884"/>
    <w:rsid w:val="00B632A5"/>
    <w:rsid w:val="00B63CD3"/>
    <w:rsid w:val="00B65DC2"/>
    <w:rsid w:val="00B668E1"/>
    <w:rsid w:val="00B7082A"/>
    <w:rsid w:val="00B709B5"/>
    <w:rsid w:val="00B74F09"/>
    <w:rsid w:val="00B7661D"/>
    <w:rsid w:val="00B84C8D"/>
    <w:rsid w:val="00B84C8F"/>
    <w:rsid w:val="00B8527A"/>
    <w:rsid w:val="00B86D42"/>
    <w:rsid w:val="00B87C40"/>
    <w:rsid w:val="00B87EA1"/>
    <w:rsid w:val="00B90734"/>
    <w:rsid w:val="00B90F06"/>
    <w:rsid w:val="00B91334"/>
    <w:rsid w:val="00B92378"/>
    <w:rsid w:val="00B93F12"/>
    <w:rsid w:val="00B963FC"/>
    <w:rsid w:val="00B96680"/>
    <w:rsid w:val="00BA1132"/>
    <w:rsid w:val="00BA263A"/>
    <w:rsid w:val="00BA2AC3"/>
    <w:rsid w:val="00BA44F0"/>
    <w:rsid w:val="00BA5829"/>
    <w:rsid w:val="00BA5F19"/>
    <w:rsid w:val="00BA7940"/>
    <w:rsid w:val="00BB0FAA"/>
    <w:rsid w:val="00BB1DC5"/>
    <w:rsid w:val="00BB3955"/>
    <w:rsid w:val="00BB5225"/>
    <w:rsid w:val="00BB563E"/>
    <w:rsid w:val="00BB6D5C"/>
    <w:rsid w:val="00BC1245"/>
    <w:rsid w:val="00BC2125"/>
    <w:rsid w:val="00BC341D"/>
    <w:rsid w:val="00BC3D39"/>
    <w:rsid w:val="00BC3D4A"/>
    <w:rsid w:val="00BC4C4C"/>
    <w:rsid w:val="00BC5AC1"/>
    <w:rsid w:val="00BC6AC5"/>
    <w:rsid w:val="00BD1575"/>
    <w:rsid w:val="00BD2D5F"/>
    <w:rsid w:val="00BD7138"/>
    <w:rsid w:val="00BE071A"/>
    <w:rsid w:val="00BE1BC6"/>
    <w:rsid w:val="00BE34EE"/>
    <w:rsid w:val="00BE4094"/>
    <w:rsid w:val="00BE766E"/>
    <w:rsid w:val="00BF1CE6"/>
    <w:rsid w:val="00BF25BE"/>
    <w:rsid w:val="00BF3664"/>
    <w:rsid w:val="00BF4CA5"/>
    <w:rsid w:val="00BF6047"/>
    <w:rsid w:val="00BF6739"/>
    <w:rsid w:val="00BF6EF0"/>
    <w:rsid w:val="00C0013A"/>
    <w:rsid w:val="00C00FB2"/>
    <w:rsid w:val="00C017A8"/>
    <w:rsid w:val="00C04205"/>
    <w:rsid w:val="00C0491E"/>
    <w:rsid w:val="00C06607"/>
    <w:rsid w:val="00C077BC"/>
    <w:rsid w:val="00C07EB0"/>
    <w:rsid w:val="00C1006C"/>
    <w:rsid w:val="00C10BB6"/>
    <w:rsid w:val="00C15D1D"/>
    <w:rsid w:val="00C21ED9"/>
    <w:rsid w:val="00C2397D"/>
    <w:rsid w:val="00C240FC"/>
    <w:rsid w:val="00C25FAC"/>
    <w:rsid w:val="00C27663"/>
    <w:rsid w:val="00C27BC5"/>
    <w:rsid w:val="00C33CD6"/>
    <w:rsid w:val="00C34501"/>
    <w:rsid w:val="00C35D07"/>
    <w:rsid w:val="00C37DBF"/>
    <w:rsid w:val="00C41CF0"/>
    <w:rsid w:val="00C420D2"/>
    <w:rsid w:val="00C44661"/>
    <w:rsid w:val="00C46226"/>
    <w:rsid w:val="00C46476"/>
    <w:rsid w:val="00C47438"/>
    <w:rsid w:val="00C51796"/>
    <w:rsid w:val="00C5226B"/>
    <w:rsid w:val="00C55275"/>
    <w:rsid w:val="00C556DA"/>
    <w:rsid w:val="00C56488"/>
    <w:rsid w:val="00C638CC"/>
    <w:rsid w:val="00C63D2E"/>
    <w:rsid w:val="00C664F3"/>
    <w:rsid w:val="00C73478"/>
    <w:rsid w:val="00C73ADE"/>
    <w:rsid w:val="00C73BFB"/>
    <w:rsid w:val="00C73DB2"/>
    <w:rsid w:val="00C73EEC"/>
    <w:rsid w:val="00C741BC"/>
    <w:rsid w:val="00C74E39"/>
    <w:rsid w:val="00C7546F"/>
    <w:rsid w:val="00C75C19"/>
    <w:rsid w:val="00C77A29"/>
    <w:rsid w:val="00C803BE"/>
    <w:rsid w:val="00C8074E"/>
    <w:rsid w:val="00C80ECE"/>
    <w:rsid w:val="00C81A43"/>
    <w:rsid w:val="00C824FC"/>
    <w:rsid w:val="00C82EB5"/>
    <w:rsid w:val="00C8302F"/>
    <w:rsid w:val="00C830FA"/>
    <w:rsid w:val="00C83D34"/>
    <w:rsid w:val="00C84535"/>
    <w:rsid w:val="00C8622C"/>
    <w:rsid w:val="00C9015B"/>
    <w:rsid w:val="00CA16A8"/>
    <w:rsid w:val="00CA62AB"/>
    <w:rsid w:val="00CA705D"/>
    <w:rsid w:val="00CA74E2"/>
    <w:rsid w:val="00CA7C03"/>
    <w:rsid w:val="00CB147F"/>
    <w:rsid w:val="00CB2D9D"/>
    <w:rsid w:val="00CB3751"/>
    <w:rsid w:val="00CB380D"/>
    <w:rsid w:val="00CB5C53"/>
    <w:rsid w:val="00CB6D59"/>
    <w:rsid w:val="00CC22C0"/>
    <w:rsid w:val="00CC7C32"/>
    <w:rsid w:val="00CD0DAB"/>
    <w:rsid w:val="00CD142C"/>
    <w:rsid w:val="00CD2FE2"/>
    <w:rsid w:val="00CD71B5"/>
    <w:rsid w:val="00CD7819"/>
    <w:rsid w:val="00CD7B71"/>
    <w:rsid w:val="00CD7E35"/>
    <w:rsid w:val="00CE02C4"/>
    <w:rsid w:val="00CE0B0D"/>
    <w:rsid w:val="00CE0F38"/>
    <w:rsid w:val="00CE13A1"/>
    <w:rsid w:val="00CE3523"/>
    <w:rsid w:val="00CE36CB"/>
    <w:rsid w:val="00CE38FD"/>
    <w:rsid w:val="00CE4912"/>
    <w:rsid w:val="00CE4DC7"/>
    <w:rsid w:val="00CE5DFC"/>
    <w:rsid w:val="00CE65C5"/>
    <w:rsid w:val="00CE6EEC"/>
    <w:rsid w:val="00CF0D50"/>
    <w:rsid w:val="00CF18A5"/>
    <w:rsid w:val="00CF22A2"/>
    <w:rsid w:val="00CF26EE"/>
    <w:rsid w:val="00CF2F3B"/>
    <w:rsid w:val="00CF5096"/>
    <w:rsid w:val="00CF5C25"/>
    <w:rsid w:val="00CF6714"/>
    <w:rsid w:val="00CF6B7A"/>
    <w:rsid w:val="00D038D5"/>
    <w:rsid w:val="00D047CE"/>
    <w:rsid w:val="00D05955"/>
    <w:rsid w:val="00D05BA7"/>
    <w:rsid w:val="00D070A0"/>
    <w:rsid w:val="00D129FB"/>
    <w:rsid w:val="00D133F2"/>
    <w:rsid w:val="00D13B6A"/>
    <w:rsid w:val="00D1789A"/>
    <w:rsid w:val="00D2056A"/>
    <w:rsid w:val="00D21BF0"/>
    <w:rsid w:val="00D24E68"/>
    <w:rsid w:val="00D25168"/>
    <w:rsid w:val="00D300EF"/>
    <w:rsid w:val="00D317B1"/>
    <w:rsid w:val="00D3311E"/>
    <w:rsid w:val="00D36B92"/>
    <w:rsid w:val="00D40449"/>
    <w:rsid w:val="00D41962"/>
    <w:rsid w:val="00D41D5C"/>
    <w:rsid w:val="00D463DA"/>
    <w:rsid w:val="00D474B3"/>
    <w:rsid w:val="00D50672"/>
    <w:rsid w:val="00D50731"/>
    <w:rsid w:val="00D5284F"/>
    <w:rsid w:val="00D60C45"/>
    <w:rsid w:val="00D64E10"/>
    <w:rsid w:val="00D652DD"/>
    <w:rsid w:val="00D65A9D"/>
    <w:rsid w:val="00D6614B"/>
    <w:rsid w:val="00D702F5"/>
    <w:rsid w:val="00D72DD8"/>
    <w:rsid w:val="00D73068"/>
    <w:rsid w:val="00D73189"/>
    <w:rsid w:val="00D73AAD"/>
    <w:rsid w:val="00D7555C"/>
    <w:rsid w:val="00D75C65"/>
    <w:rsid w:val="00D802FE"/>
    <w:rsid w:val="00D81998"/>
    <w:rsid w:val="00D81A9F"/>
    <w:rsid w:val="00D81CAC"/>
    <w:rsid w:val="00D82006"/>
    <w:rsid w:val="00D82D2D"/>
    <w:rsid w:val="00D83D07"/>
    <w:rsid w:val="00D86BB1"/>
    <w:rsid w:val="00D86E07"/>
    <w:rsid w:val="00D900B3"/>
    <w:rsid w:val="00D92D3F"/>
    <w:rsid w:val="00D93CF1"/>
    <w:rsid w:val="00D95DC9"/>
    <w:rsid w:val="00D95E9C"/>
    <w:rsid w:val="00DA2378"/>
    <w:rsid w:val="00DA5B97"/>
    <w:rsid w:val="00DA71BF"/>
    <w:rsid w:val="00DB11CB"/>
    <w:rsid w:val="00DB19C6"/>
    <w:rsid w:val="00DB1C58"/>
    <w:rsid w:val="00DB3BDC"/>
    <w:rsid w:val="00DB61BB"/>
    <w:rsid w:val="00DB62A7"/>
    <w:rsid w:val="00DB68B8"/>
    <w:rsid w:val="00DC18FB"/>
    <w:rsid w:val="00DC5282"/>
    <w:rsid w:val="00DC5C6A"/>
    <w:rsid w:val="00DD2408"/>
    <w:rsid w:val="00DD35B4"/>
    <w:rsid w:val="00DD397F"/>
    <w:rsid w:val="00DD4698"/>
    <w:rsid w:val="00DD5F98"/>
    <w:rsid w:val="00DE28B1"/>
    <w:rsid w:val="00DE2A19"/>
    <w:rsid w:val="00DE51D3"/>
    <w:rsid w:val="00DE5A81"/>
    <w:rsid w:val="00DE5C1E"/>
    <w:rsid w:val="00DE684D"/>
    <w:rsid w:val="00DE694F"/>
    <w:rsid w:val="00DF0BC2"/>
    <w:rsid w:val="00DF1B83"/>
    <w:rsid w:val="00DF27BE"/>
    <w:rsid w:val="00DF5789"/>
    <w:rsid w:val="00DF7601"/>
    <w:rsid w:val="00E00F8B"/>
    <w:rsid w:val="00E0377F"/>
    <w:rsid w:val="00E051BE"/>
    <w:rsid w:val="00E06355"/>
    <w:rsid w:val="00E06AEC"/>
    <w:rsid w:val="00E118C5"/>
    <w:rsid w:val="00E124C6"/>
    <w:rsid w:val="00E127A3"/>
    <w:rsid w:val="00E15DF9"/>
    <w:rsid w:val="00E221AD"/>
    <w:rsid w:val="00E248BF"/>
    <w:rsid w:val="00E271D2"/>
    <w:rsid w:val="00E309E0"/>
    <w:rsid w:val="00E3132D"/>
    <w:rsid w:val="00E336CE"/>
    <w:rsid w:val="00E33CA4"/>
    <w:rsid w:val="00E343F3"/>
    <w:rsid w:val="00E34455"/>
    <w:rsid w:val="00E41987"/>
    <w:rsid w:val="00E4324D"/>
    <w:rsid w:val="00E44450"/>
    <w:rsid w:val="00E44746"/>
    <w:rsid w:val="00E453BE"/>
    <w:rsid w:val="00E46A06"/>
    <w:rsid w:val="00E46E45"/>
    <w:rsid w:val="00E47DF5"/>
    <w:rsid w:val="00E50F44"/>
    <w:rsid w:val="00E5155C"/>
    <w:rsid w:val="00E527EA"/>
    <w:rsid w:val="00E60D22"/>
    <w:rsid w:val="00E61100"/>
    <w:rsid w:val="00E619E2"/>
    <w:rsid w:val="00E61C2A"/>
    <w:rsid w:val="00E65C36"/>
    <w:rsid w:val="00E717CF"/>
    <w:rsid w:val="00E7199C"/>
    <w:rsid w:val="00E71DD3"/>
    <w:rsid w:val="00E724BD"/>
    <w:rsid w:val="00E72C57"/>
    <w:rsid w:val="00E73D35"/>
    <w:rsid w:val="00E74BC8"/>
    <w:rsid w:val="00E74D37"/>
    <w:rsid w:val="00E75E9F"/>
    <w:rsid w:val="00E76E6A"/>
    <w:rsid w:val="00E774D7"/>
    <w:rsid w:val="00E778B3"/>
    <w:rsid w:val="00E8083A"/>
    <w:rsid w:val="00E8492D"/>
    <w:rsid w:val="00E90DA5"/>
    <w:rsid w:val="00E91DCC"/>
    <w:rsid w:val="00EA1014"/>
    <w:rsid w:val="00EA1326"/>
    <w:rsid w:val="00EA4689"/>
    <w:rsid w:val="00EA5791"/>
    <w:rsid w:val="00EA6DD7"/>
    <w:rsid w:val="00EB114E"/>
    <w:rsid w:val="00EB11B5"/>
    <w:rsid w:val="00EB1216"/>
    <w:rsid w:val="00EB2E9C"/>
    <w:rsid w:val="00EB3203"/>
    <w:rsid w:val="00EB56DB"/>
    <w:rsid w:val="00EB7660"/>
    <w:rsid w:val="00EC0910"/>
    <w:rsid w:val="00EC1F06"/>
    <w:rsid w:val="00EC361D"/>
    <w:rsid w:val="00EC3C5C"/>
    <w:rsid w:val="00EC7578"/>
    <w:rsid w:val="00EC7B68"/>
    <w:rsid w:val="00ED045D"/>
    <w:rsid w:val="00ED104E"/>
    <w:rsid w:val="00ED4A74"/>
    <w:rsid w:val="00ED50C8"/>
    <w:rsid w:val="00EE0AF7"/>
    <w:rsid w:val="00EE1C2E"/>
    <w:rsid w:val="00EE22C8"/>
    <w:rsid w:val="00EE3855"/>
    <w:rsid w:val="00EE5751"/>
    <w:rsid w:val="00EF00CA"/>
    <w:rsid w:val="00EF0AFB"/>
    <w:rsid w:val="00EF42E8"/>
    <w:rsid w:val="00EF5437"/>
    <w:rsid w:val="00EF5D96"/>
    <w:rsid w:val="00F010F5"/>
    <w:rsid w:val="00F02A78"/>
    <w:rsid w:val="00F030AE"/>
    <w:rsid w:val="00F0384E"/>
    <w:rsid w:val="00F04D2C"/>
    <w:rsid w:val="00F06653"/>
    <w:rsid w:val="00F07861"/>
    <w:rsid w:val="00F1045B"/>
    <w:rsid w:val="00F11B6B"/>
    <w:rsid w:val="00F1269E"/>
    <w:rsid w:val="00F1305B"/>
    <w:rsid w:val="00F17DF6"/>
    <w:rsid w:val="00F205D9"/>
    <w:rsid w:val="00F209A9"/>
    <w:rsid w:val="00F23E42"/>
    <w:rsid w:val="00F2618A"/>
    <w:rsid w:val="00F33F7F"/>
    <w:rsid w:val="00F348AF"/>
    <w:rsid w:val="00F348E0"/>
    <w:rsid w:val="00F37B82"/>
    <w:rsid w:val="00F37DE4"/>
    <w:rsid w:val="00F400FC"/>
    <w:rsid w:val="00F4061F"/>
    <w:rsid w:val="00F40AD3"/>
    <w:rsid w:val="00F41205"/>
    <w:rsid w:val="00F456B3"/>
    <w:rsid w:val="00F47A24"/>
    <w:rsid w:val="00F504A9"/>
    <w:rsid w:val="00F506C1"/>
    <w:rsid w:val="00F50985"/>
    <w:rsid w:val="00F522DB"/>
    <w:rsid w:val="00F5429B"/>
    <w:rsid w:val="00F55737"/>
    <w:rsid w:val="00F56234"/>
    <w:rsid w:val="00F56432"/>
    <w:rsid w:val="00F569B6"/>
    <w:rsid w:val="00F56CFA"/>
    <w:rsid w:val="00F57A0F"/>
    <w:rsid w:val="00F600B2"/>
    <w:rsid w:val="00F60953"/>
    <w:rsid w:val="00F6113E"/>
    <w:rsid w:val="00F614E3"/>
    <w:rsid w:val="00F63DC7"/>
    <w:rsid w:val="00F643E6"/>
    <w:rsid w:val="00F653D6"/>
    <w:rsid w:val="00F6643E"/>
    <w:rsid w:val="00F67DFB"/>
    <w:rsid w:val="00F72F5A"/>
    <w:rsid w:val="00F7471A"/>
    <w:rsid w:val="00F75917"/>
    <w:rsid w:val="00F77052"/>
    <w:rsid w:val="00F814CA"/>
    <w:rsid w:val="00F82122"/>
    <w:rsid w:val="00F838B2"/>
    <w:rsid w:val="00F851A3"/>
    <w:rsid w:val="00F90AAB"/>
    <w:rsid w:val="00F9193C"/>
    <w:rsid w:val="00F92DEA"/>
    <w:rsid w:val="00F939F0"/>
    <w:rsid w:val="00F9462B"/>
    <w:rsid w:val="00FA11F2"/>
    <w:rsid w:val="00FA3DF4"/>
    <w:rsid w:val="00FA5247"/>
    <w:rsid w:val="00FB0BF9"/>
    <w:rsid w:val="00FB2207"/>
    <w:rsid w:val="00FB50A0"/>
    <w:rsid w:val="00FB653E"/>
    <w:rsid w:val="00FB7CD6"/>
    <w:rsid w:val="00FC0554"/>
    <w:rsid w:val="00FC11A8"/>
    <w:rsid w:val="00FC125B"/>
    <w:rsid w:val="00FC21A8"/>
    <w:rsid w:val="00FC2D1C"/>
    <w:rsid w:val="00FC3B08"/>
    <w:rsid w:val="00FC4994"/>
    <w:rsid w:val="00FC4E01"/>
    <w:rsid w:val="00FC561D"/>
    <w:rsid w:val="00FC5F16"/>
    <w:rsid w:val="00FC6DF9"/>
    <w:rsid w:val="00FC70F8"/>
    <w:rsid w:val="00FD4883"/>
    <w:rsid w:val="00FD5611"/>
    <w:rsid w:val="00FD690C"/>
    <w:rsid w:val="00FD6BE2"/>
    <w:rsid w:val="00FE30D7"/>
    <w:rsid w:val="00FE38FA"/>
    <w:rsid w:val="00FE3EB3"/>
    <w:rsid w:val="00FE42EC"/>
    <w:rsid w:val="00FE4A04"/>
    <w:rsid w:val="00FE5280"/>
    <w:rsid w:val="00FE5A35"/>
    <w:rsid w:val="00FE5E42"/>
    <w:rsid w:val="00FE68B5"/>
    <w:rsid w:val="00FE6B93"/>
    <w:rsid w:val="00FF04CE"/>
    <w:rsid w:val="00FF1FF1"/>
    <w:rsid w:val="00FF3683"/>
    <w:rsid w:val="00FF443D"/>
    <w:rsid w:val="00FF46C4"/>
    <w:rsid w:val="00FF4711"/>
    <w:rsid w:val="00FF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84AF6"/>
  <w15:docId w15:val="{CE9C8F8D-AB55-4019-985F-3CE6820F2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234"/>
    <w:rPr>
      <w:rFonts w:ascii="Arial" w:hAnsi="Arial" w:cs="Cordia New"/>
      <w:szCs w:val="28"/>
      <w:lang w:val="en-GB" w:eastAsia="en-GB" w:bidi="ar-SA"/>
    </w:rPr>
  </w:style>
  <w:style w:type="paragraph" w:styleId="Heading1">
    <w:name w:val="heading 1"/>
    <w:basedOn w:val="Normal"/>
    <w:next w:val="Normal"/>
    <w:qFormat/>
    <w:rsid w:val="00097071"/>
    <w:pPr>
      <w:spacing w:before="40" w:after="140" w:line="216" w:lineRule="auto"/>
      <w:outlineLvl w:val="0"/>
    </w:pPr>
    <w:rPr>
      <w:bCs/>
    </w:rPr>
  </w:style>
  <w:style w:type="paragraph" w:styleId="Heading2">
    <w:name w:val="heading 2"/>
    <w:basedOn w:val="Normal"/>
    <w:next w:val="Normal"/>
    <w:qFormat/>
    <w:rsid w:val="00097071"/>
    <w:pPr>
      <w:spacing w:before="40" w:after="140" w:line="216" w:lineRule="auto"/>
      <w:outlineLvl w:val="1"/>
    </w:pPr>
    <w:rPr>
      <w:bCs/>
      <w:iCs/>
    </w:rPr>
  </w:style>
  <w:style w:type="paragraph" w:styleId="Heading3">
    <w:name w:val="heading 3"/>
    <w:basedOn w:val="Normal"/>
    <w:next w:val="Normal"/>
    <w:qFormat/>
    <w:rsid w:val="00097071"/>
    <w:pPr>
      <w:spacing w:before="40" w:after="140" w:line="216" w:lineRule="auto"/>
      <w:outlineLvl w:val="2"/>
    </w:pPr>
    <w:rPr>
      <w:bCs/>
    </w:rPr>
  </w:style>
  <w:style w:type="paragraph" w:styleId="Heading4">
    <w:name w:val="heading 4"/>
    <w:basedOn w:val="Normal"/>
    <w:next w:val="Normal"/>
    <w:qFormat/>
    <w:rsid w:val="00097071"/>
    <w:pPr>
      <w:spacing w:before="40" w:after="140" w:line="216" w:lineRule="auto"/>
      <w:outlineLvl w:val="3"/>
    </w:pPr>
    <w:rPr>
      <w:bCs/>
    </w:rPr>
  </w:style>
  <w:style w:type="paragraph" w:styleId="Heading5">
    <w:name w:val="heading 5"/>
    <w:basedOn w:val="Normal"/>
    <w:next w:val="Normal"/>
    <w:qFormat/>
    <w:rsid w:val="00097071"/>
    <w:pPr>
      <w:spacing w:before="40" w:after="140" w:line="216" w:lineRule="auto"/>
      <w:outlineLvl w:val="4"/>
    </w:pPr>
    <w:rPr>
      <w:bCs/>
      <w:iCs/>
    </w:rPr>
  </w:style>
  <w:style w:type="paragraph" w:styleId="Heading6">
    <w:name w:val="heading 6"/>
    <w:basedOn w:val="Normal"/>
    <w:next w:val="Normal"/>
    <w:qFormat/>
    <w:rsid w:val="00097071"/>
    <w:pPr>
      <w:spacing w:before="40" w:after="140" w:line="216" w:lineRule="auto"/>
      <w:outlineLvl w:val="5"/>
    </w:pPr>
    <w:rPr>
      <w:bCs/>
    </w:rPr>
  </w:style>
  <w:style w:type="paragraph" w:styleId="Heading7">
    <w:name w:val="heading 7"/>
    <w:basedOn w:val="Normal"/>
    <w:next w:val="Normal"/>
    <w:qFormat/>
    <w:rsid w:val="00097071"/>
    <w:pPr>
      <w:spacing w:before="40" w:after="140" w:line="216" w:lineRule="auto"/>
      <w:outlineLvl w:val="6"/>
    </w:pPr>
  </w:style>
  <w:style w:type="paragraph" w:styleId="Heading8">
    <w:name w:val="heading 8"/>
    <w:basedOn w:val="Normal"/>
    <w:next w:val="Normal"/>
    <w:qFormat/>
    <w:rsid w:val="00097071"/>
    <w:pPr>
      <w:spacing w:before="40" w:after="140" w:line="216" w:lineRule="auto"/>
      <w:outlineLvl w:val="7"/>
    </w:pPr>
    <w:rPr>
      <w:iCs/>
    </w:rPr>
  </w:style>
  <w:style w:type="paragraph" w:styleId="Heading9">
    <w:name w:val="heading 9"/>
    <w:basedOn w:val="Normal"/>
    <w:next w:val="Normal"/>
    <w:qFormat/>
    <w:rsid w:val="00097071"/>
    <w:pPr>
      <w:spacing w:before="40" w:after="140" w:line="216" w:lineRule="auto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097071"/>
    <w:pPr>
      <w:spacing w:before="40" w:after="140" w:line="216" w:lineRule="auto"/>
      <w:jc w:val="both"/>
    </w:pPr>
    <w:rPr>
      <w:kern w:val="20"/>
    </w:rPr>
  </w:style>
  <w:style w:type="paragraph" w:customStyle="1" w:styleId="Body1">
    <w:name w:val="Body 1"/>
    <w:basedOn w:val="Normal"/>
    <w:rsid w:val="00097071"/>
    <w:pPr>
      <w:spacing w:before="40" w:after="140" w:line="216" w:lineRule="auto"/>
      <w:ind w:left="680"/>
      <w:jc w:val="both"/>
    </w:pPr>
    <w:rPr>
      <w:kern w:val="20"/>
    </w:rPr>
  </w:style>
  <w:style w:type="paragraph" w:customStyle="1" w:styleId="Body2">
    <w:name w:val="Body 2"/>
    <w:basedOn w:val="Normal"/>
    <w:rsid w:val="00097071"/>
    <w:pPr>
      <w:spacing w:before="40" w:after="140" w:line="216" w:lineRule="auto"/>
      <w:ind w:left="680"/>
      <w:jc w:val="both"/>
    </w:pPr>
    <w:rPr>
      <w:kern w:val="20"/>
    </w:rPr>
  </w:style>
  <w:style w:type="paragraph" w:customStyle="1" w:styleId="Body3">
    <w:name w:val="Body 3"/>
    <w:basedOn w:val="Normal"/>
    <w:rsid w:val="00097071"/>
    <w:pPr>
      <w:spacing w:before="40" w:after="140" w:line="216" w:lineRule="auto"/>
      <w:ind w:left="1361"/>
      <w:jc w:val="both"/>
    </w:pPr>
    <w:rPr>
      <w:kern w:val="20"/>
    </w:rPr>
  </w:style>
  <w:style w:type="paragraph" w:customStyle="1" w:styleId="Body4">
    <w:name w:val="Body 4"/>
    <w:basedOn w:val="Normal"/>
    <w:rsid w:val="00097071"/>
    <w:pPr>
      <w:spacing w:before="40" w:after="140" w:line="216" w:lineRule="auto"/>
      <w:ind w:left="2041"/>
      <w:jc w:val="both"/>
    </w:pPr>
    <w:rPr>
      <w:kern w:val="20"/>
    </w:rPr>
  </w:style>
  <w:style w:type="paragraph" w:customStyle="1" w:styleId="Body5">
    <w:name w:val="Body 5"/>
    <w:basedOn w:val="Normal"/>
    <w:rsid w:val="00097071"/>
    <w:pPr>
      <w:spacing w:before="40" w:after="140" w:line="216" w:lineRule="auto"/>
      <w:ind w:left="2608"/>
      <w:jc w:val="both"/>
    </w:pPr>
    <w:rPr>
      <w:kern w:val="20"/>
    </w:rPr>
  </w:style>
  <w:style w:type="paragraph" w:customStyle="1" w:styleId="Body6">
    <w:name w:val="Body 6"/>
    <w:basedOn w:val="Normal"/>
    <w:rsid w:val="00097071"/>
    <w:pPr>
      <w:spacing w:before="40" w:after="140" w:line="216" w:lineRule="auto"/>
      <w:ind w:left="3288"/>
      <w:jc w:val="both"/>
    </w:pPr>
    <w:rPr>
      <w:kern w:val="20"/>
    </w:rPr>
  </w:style>
  <w:style w:type="paragraph" w:customStyle="1" w:styleId="Level1">
    <w:name w:val="Level 1"/>
    <w:basedOn w:val="Normal"/>
    <w:next w:val="Body1"/>
    <w:rsid w:val="00097071"/>
    <w:pPr>
      <w:keepNext/>
      <w:numPr>
        <w:numId w:val="20"/>
      </w:numPr>
      <w:tabs>
        <w:tab w:val="clear" w:pos="680"/>
      </w:tabs>
      <w:spacing w:before="40" w:after="140" w:line="290" w:lineRule="auto"/>
      <w:jc w:val="both"/>
      <w:outlineLvl w:val="0"/>
    </w:pPr>
    <w:rPr>
      <w:b/>
      <w:bCs/>
      <w:kern w:val="20"/>
      <w:sz w:val="22"/>
      <w:szCs w:val="32"/>
    </w:rPr>
  </w:style>
  <w:style w:type="paragraph" w:customStyle="1" w:styleId="Level2">
    <w:name w:val="Level 2"/>
    <w:basedOn w:val="Normal"/>
    <w:next w:val="Body2"/>
    <w:rsid w:val="00ED4A74"/>
    <w:pPr>
      <w:keepNext/>
      <w:numPr>
        <w:ilvl w:val="1"/>
        <w:numId w:val="20"/>
      </w:numPr>
      <w:tabs>
        <w:tab w:val="clear" w:pos="680"/>
      </w:tabs>
      <w:spacing w:before="40" w:after="140" w:line="290" w:lineRule="auto"/>
      <w:jc w:val="both"/>
      <w:outlineLvl w:val="1"/>
    </w:pPr>
    <w:rPr>
      <w:b/>
      <w:bCs/>
      <w:kern w:val="20"/>
      <w:sz w:val="21"/>
      <w:szCs w:val="31"/>
    </w:rPr>
  </w:style>
  <w:style w:type="paragraph" w:customStyle="1" w:styleId="Level3">
    <w:name w:val="Level 3"/>
    <w:basedOn w:val="Normal"/>
    <w:rsid w:val="00ED4A74"/>
    <w:pPr>
      <w:numPr>
        <w:ilvl w:val="2"/>
        <w:numId w:val="20"/>
      </w:numPr>
      <w:tabs>
        <w:tab w:val="clear" w:pos="1361"/>
      </w:tabs>
      <w:spacing w:before="40" w:after="140" w:line="290" w:lineRule="auto"/>
      <w:ind w:hanging="680"/>
      <w:jc w:val="both"/>
      <w:outlineLvl w:val="2"/>
    </w:pPr>
    <w:rPr>
      <w:kern w:val="20"/>
    </w:rPr>
  </w:style>
  <w:style w:type="paragraph" w:customStyle="1" w:styleId="Level4">
    <w:name w:val="Level 4"/>
    <w:basedOn w:val="Normal"/>
    <w:rsid w:val="00ED4A74"/>
    <w:pPr>
      <w:numPr>
        <w:ilvl w:val="3"/>
        <w:numId w:val="20"/>
      </w:numPr>
      <w:tabs>
        <w:tab w:val="clear" w:pos="2041"/>
      </w:tabs>
      <w:spacing w:after="140" w:line="290" w:lineRule="auto"/>
      <w:jc w:val="both"/>
      <w:outlineLvl w:val="3"/>
    </w:pPr>
    <w:rPr>
      <w:kern w:val="20"/>
    </w:rPr>
  </w:style>
  <w:style w:type="paragraph" w:customStyle="1" w:styleId="Level5">
    <w:name w:val="Level 5"/>
    <w:basedOn w:val="Normal"/>
    <w:rsid w:val="00ED4A74"/>
    <w:pPr>
      <w:numPr>
        <w:ilvl w:val="4"/>
        <w:numId w:val="20"/>
      </w:numPr>
      <w:tabs>
        <w:tab w:val="clear" w:pos="2608"/>
      </w:tabs>
      <w:spacing w:after="140" w:line="290" w:lineRule="auto"/>
      <w:jc w:val="both"/>
      <w:outlineLvl w:val="4"/>
    </w:pPr>
    <w:rPr>
      <w:kern w:val="20"/>
    </w:rPr>
  </w:style>
  <w:style w:type="paragraph" w:customStyle="1" w:styleId="Level6">
    <w:name w:val="Level 6"/>
    <w:basedOn w:val="Normal"/>
    <w:rsid w:val="00ED4A74"/>
    <w:pPr>
      <w:numPr>
        <w:ilvl w:val="5"/>
        <w:numId w:val="20"/>
      </w:numPr>
      <w:tabs>
        <w:tab w:val="clear" w:pos="3288"/>
      </w:tabs>
      <w:spacing w:after="140" w:line="290" w:lineRule="auto"/>
      <w:jc w:val="both"/>
      <w:outlineLvl w:val="5"/>
    </w:pPr>
    <w:rPr>
      <w:kern w:val="20"/>
    </w:rPr>
  </w:style>
  <w:style w:type="paragraph" w:customStyle="1" w:styleId="Parties">
    <w:name w:val="Parties"/>
    <w:basedOn w:val="Normal"/>
    <w:rsid w:val="00097071"/>
    <w:pPr>
      <w:numPr>
        <w:numId w:val="22"/>
      </w:numPr>
      <w:spacing w:before="40" w:after="140" w:line="216" w:lineRule="auto"/>
      <w:jc w:val="both"/>
    </w:pPr>
    <w:rPr>
      <w:kern w:val="20"/>
    </w:rPr>
  </w:style>
  <w:style w:type="paragraph" w:customStyle="1" w:styleId="Recitals">
    <w:name w:val="Recitals"/>
    <w:basedOn w:val="Normal"/>
    <w:rsid w:val="00097071"/>
    <w:pPr>
      <w:numPr>
        <w:numId w:val="23"/>
      </w:numPr>
      <w:spacing w:before="40" w:after="140" w:line="216" w:lineRule="auto"/>
      <w:jc w:val="both"/>
    </w:pPr>
    <w:rPr>
      <w:kern w:val="20"/>
    </w:rPr>
  </w:style>
  <w:style w:type="paragraph" w:customStyle="1" w:styleId="alpha1">
    <w:name w:val="alpha 1"/>
    <w:basedOn w:val="Normal"/>
    <w:rsid w:val="00097071"/>
    <w:pPr>
      <w:numPr>
        <w:numId w:val="1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alpha2">
    <w:name w:val="alpha 2"/>
    <w:basedOn w:val="Normal"/>
    <w:rsid w:val="00097071"/>
    <w:pPr>
      <w:numPr>
        <w:numId w:val="2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alpha3">
    <w:name w:val="alpha 3"/>
    <w:basedOn w:val="Normal"/>
    <w:rsid w:val="00097071"/>
    <w:pPr>
      <w:numPr>
        <w:numId w:val="3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alpha4">
    <w:name w:val="alpha 4"/>
    <w:basedOn w:val="Normal"/>
    <w:rsid w:val="00097071"/>
    <w:pPr>
      <w:numPr>
        <w:numId w:val="4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alpha5">
    <w:name w:val="alpha 5"/>
    <w:basedOn w:val="Normal"/>
    <w:rsid w:val="00097071"/>
    <w:pPr>
      <w:numPr>
        <w:numId w:val="5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alpha6">
    <w:name w:val="alpha 6"/>
    <w:basedOn w:val="Normal"/>
    <w:rsid w:val="00097071"/>
    <w:pPr>
      <w:numPr>
        <w:numId w:val="6"/>
      </w:numPr>
      <w:spacing w:before="40" w:after="140" w:line="216" w:lineRule="auto"/>
      <w:jc w:val="both"/>
      <w:outlineLvl w:val="5"/>
    </w:pPr>
    <w:rPr>
      <w:kern w:val="20"/>
    </w:rPr>
  </w:style>
  <w:style w:type="paragraph" w:customStyle="1" w:styleId="bullet1">
    <w:name w:val="bullet 1"/>
    <w:basedOn w:val="Normal"/>
    <w:rsid w:val="00097071"/>
    <w:pPr>
      <w:numPr>
        <w:numId w:val="7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bullet2">
    <w:name w:val="bullet 2"/>
    <w:basedOn w:val="Normal"/>
    <w:rsid w:val="00097071"/>
    <w:pPr>
      <w:numPr>
        <w:numId w:val="8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bullet3">
    <w:name w:val="bullet 3"/>
    <w:basedOn w:val="Normal"/>
    <w:rsid w:val="00097071"/>
    <w:pPr>
      <w:numPr>
        <w:numId w:val="9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bullet4">
    <w:name w:val="bullet 4"/>
    <w:basedOn w:val="Normal"/>
    <w:rsid w:val="00097071"/>
    <w:pPr>
      <w:numPr>
        <w:numId w:val="10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bullet5">
    <w:name w:val="bullet 5"/>
    <w:basedOn w:val="Normal"/>
    <w:rsid w:val="00097071"/>
    <w:pPr>
      <w:numPr>
        <w:numId w:val="11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bullet6">
    <w:name w:val="bullet 6"/>
    <w:basedOn w:val="Normal"/>
    <w:rsid w:val="00097071"/>
    <w:pPr>
      <w:numPr>
        <w:numId w:val="12"/>
      </w:numPr>
      <w:spacing w:before="40" w:after="140" w:line="216" w:lineRule="auto"/>
      <w:jc w:val="both"/>
      <w:outlineLvl w:val="5"/>
    </w:pPr>
    <w:rPr>
      <w:kern w:val="20"/>
    </w:rPr>
  </w:style>
  <w:style w:type="paragraph" w:customStyle="1" w:styleId="roman1">
    <w:name w:val="roman 1"/>
    <w:basedOn w:val="Normal"/>
    <w:rsid w:val="00097071"/>
    <w:pPr>
      <w:numPr>
        <w:numId w:val="24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roman2">
    <w:name w:val="roman 2"/>
    <w:basedOn w:val="Normal"/>
    <w:rsid w:val="00097071"/>
    <w:pPr>
      <w:numPr>
        <w:numId w:val="25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roman3">
    <w:name w:val="roman 3"/>
    <w:basedOn w:val="Normal"/>
    <w:rsid w:val="00097071"/>
    <w:pPr>
      <w:numPr>
        <w:numId w:val="26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roman4">
    <w:name w:val="roman 4"/>
    <w:basedOn w:val="Normal"/>
    <w:rsid w:val="00097071"/>
    <w:pPr>
      <w:numPr>
        <w:numId w:val="27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roman5">
    <w:name w:val="roman 5"/>
    <w:basedOn w:val="Normal"/>
    <w:rsid w:val="00097071"/>
    <w:pPr>
      <w:numPr>
        <w:numId w:val="28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roman6">
    <w:name w:val="roman 6"/>
    <w:basedOn w:val="Normal"/>
    <w:rsid w:val="00097071"/>
    <w:pPr>
      <w:numPr>
        <w:numId w:val="29"/>
      </w:numPr>
      <w:spacing w:before="40" w:after="140" w:line="216" w:lineRule="auto"/>
      <w:jc w:val="both"/>
      <w:outlineLvl w:val="5"/>
    </w:pPr>
    <w:rPr>
      <w:kern w:val="20"/>
    </w:rPr>
  </w:style>
  <w:style w:type="paragraph" w:customStyle="1" w:styleId="CellHead">
    <w:name w:val="CellHead"/>
    <w:basedOn w:val="Normal"/>
    <w:rsid w:val="00097071"/>
    <w:pPr>
      <w:keepNext/>
      <w:spacing w:before="40" w:after="140" w:line="216" w:lineRule="auto"/>
    </w:pPr>
    <w:rPr>
      <w:b/>
      <w:kern w:val="20"/>
    </w:rPr>
  </w:style>
  <w:style w:type="paragraph" w:styleId="Title">
    <w:name w:val="Title"/>
    <w:basedOn w:val="Normal"/>
    <w:next w:val="Body"/>
    <w:qFormat/>
    <w:rsid w:val="00097071"/>
    <w:pPr>
      <w:keepNext/>
      <w:spacing w:after="360" w:line="216" w:lineRule="auto"/>
      <w:jc w:val="both"/>
      <w:outlineLvl w:val="0"/>
    </w:pPr>
    <w:rPr>
      <w:b/>
      <w:bCs/>
      <w:kern w:val="28"/>
      <w:sz w:val="25"/>
      <w:szCs w:val="36"/>
    </w:rPr>
  </w:style>
  <w:style w:type="paragraph" w:customStyle="1" w:styleId="Head1">
    <w:name w:val="Head 1"/>
    <w:basedOn w:val="Normal"/>
    <w:next w:val="Body1"/>
    <w:rsid w:val="00097071"/>
    <w:pPr>
      <w:keepNext/>
      <w:spacing w:before="40" w:after="140" w:line="216" w:lineRule="auto"/>
      <w:ind w:left="680"/>
      <w:jc w:val="both"/>
      <w:outlineLvl w:val="0"/>
    </w:pPr>
    <w:rPr>
      <w:b/>
      <w:kern w:val="22"/>
      <w:sz w:val="22"/>
    </w:rPr>
  </w:style>
  <w:style w:type="paragraph" w:customStyle="1" w:styleId="Head2">
    <w:name w:val="Head 2"/>
    <w:basedOn w:val="Normal"/>
    <w:next w:val="Body3"/>
    <w:rsid w:val="00097071"/>
    <w:pPr>
      <w:keepNext/>
      <w:spacing w:before="40" w:after="140" w:line="216" w:lineRule="auto"/>
      <w:ind w:left="1361"/>
      <w:jc w:val="both"/>
      <w:outlineLvl w:val="1"/>
    </w:pPr>
    <w:rPr>
      <w:b/>
      <w:kern w:val="21"/>
      <w:sz w:val="21"/>
    </w:rPr>
  </w:style>
  <w:style w:type="paragraph" w:customStyle="1" w:styleId="Head3">
    <w:name w:val="Head 3"/>
    <w:basedOn w:val="Normal"/>
    <w:next w:val="Body4"/>
    <w:rsid w:val="00097071"/>
    <w:pPr>
      <w:keepNext/>
      <w:spacing w:before="40" w:after="140" w:line="216" w:lineRule="auto"/>
      <w:ind w:left="2041"/>
      <w:jc w:val="both"/>
      <w:outlineLvl w:val="2"/>
    </w:pPr>
    <w:rPr>
      <w:b/>
      <w:kern w:val="20"/>
    </w:rPr>
  </w:style>
  <w:style w:type="paragraph" w:customStyle="1" w:styleId="SubHead">
    <w:name w:val="SubHead"/>
    <w:basedOn w:val="Normal"/>
    <w:next w:val="Body"/>
    <w:rsid w:val="00097071"/>
    <w:pPr>
      <w:keepNext/>
      <w:spacing w:after="240" w:line="216" w:lineRule="auto"/>
      <w:jc w:val="both"/>
      <w:outlineLvl w:val="0"/>
    </w:pPr>
    <w:rPr>
      <w:b/>
      <w:bCs/>
      <w:kern w:val="21"/>
      <w:sz w:val="21"/>
      <w:szCs w:val="34"/>
    </w:rPr>
  </w:style>
  <w:style w:type="paragraph" w:customStyle="1" w:styleId="SchedApps">
    <w:name w:val="Sched/Apps"/>
    <w:basedOn w:val="Normal"/>
    <w:next w:val="Body"/>
    <w:rsid w:val="00097071"/>
    <w:pPr>
      <w:keepNext/>
      <w:pageBreakBefore/>
      <w:spacing w:before="40" w:after="140" w:line="216" w:lineRule="auto"/>
      <w:jc w:val="center"/>
      <w:outlineLvl w:val="3"/>
    </w:pPr>
    <w:rPr>
      <w:b/>
      <w:kern w:val="23"/>
      <w:sz w:val="23"/>
    </w:rPr>
  </w:style>
  <w:style w:type="paragraph" w:customStyle="1" w:styleId="Schedule1">
    <w:name w:val="Schedule 1"/>
    <w:basedOn w:val="Normal"/>
    <w:rsid w:val="00AF64CE"/>
    <w:pPr>
      <w:numPr>
        <w:numId w:val="42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Schedule2">
    <w:name w:val="Schedule 2"/>
    <w:basedOn w:val="Normal"/>
    <w:rsid w:val="00AF64CE"/>
    <w:pPr>
      <w:numPr>
        <w:ilvl w:val="1"/>
        <w:numId w:val="42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Schedule3">
    <w:name w:val="Schedule 3"/>
    <w:basedOn w:val="Normal"/>
    <w:rsid w:val="00AF64CE"/>
    <w:pPr>
      <w:numPr>
        <w:ilvl w:val="2"/>
        <w:numId w:val="42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Schedule4">
    <w:name w:val="Schedule 4"/>
    <w:basedOn w:val="Normal"/>
    <w:rsid w:val="00AF64CE"/>
    <w:pPr>
      <w:numPr>
        <w:ilvl w:val="3"/>
        <w:numId w:val="42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Schedule5">
    <w:name w:val="Schedule 5"/>
    <w:basedOn w:val="Normal"/>
    <w:rsid w:val="00AF64CE"/>
    <w:pPr>
      <w:numPr>
        <w:ilvl w:val="4"/>
        <w:numId w:val="42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Schedule6">
    <w:name w:val="Schedule 6"/>
    <w:basedOn w:val="Normal"/>
    <w:rsid w:val="00AF64CE"/>
    <w:pPr>
      <w:numPr>
        <w:ilvl w:val="5"/>
        <w:numId w:val="42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TCLevel1">
    <w:name w:val="T+C Level 1"/>
    <w:basedOn w:val="Normal"/>
    <w:next w:val="TCLevel2"/>
    <w:rsid w:val="00097071"/>
    <w:pPr>
      <w:keepNext/>
      <w:numPr>
        <w:numId w:val="30"/>
      </w:numPr>
      <w:spacing w:before="40" w:after="140" w:line="216" w:lineRule="auto"/>
      <w:jc w:val="both"/>
      <w:outlineLvl w:val="0"/>
    </w:pPr>
    <w:rPr>
      <w:b/>
      <w:kern w:val="20"/>
    </w:rPr>
  </w:style>
  <w:style w:type="paragraph" w:customStyle="1" w:styleId="TCLevel2">
    <w:name w:val="T+C Level 2"/>
    <w:basedOn w:val="Normal"/>
    <w:rsid w:val="00097071"/>
    <w:pPr>
      <w:numPr>
        <w:ilvl w:val="1"/>
        <w:numId w:val="30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TCLevel3">
    <w:name w:val="T+C Level 3"/>
    <w:basedOn w:val="Normal"/>
    <w:rsid w:val="00097071"/>
    <w:pPr>
      <w:numPr>
        <w:ilvl w:val="2"/>
        <w:numId w:val="30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TCLevel4">
    <w:name w:val="T+C Level 4"/>
    <w:basedOn w:val="Normal"/>
    <w:rsid w:val="00097071"/>
    <w:pPr>
      <w:numPr>
        <w:ilvl w:val="3"/>
        <w:numId w:val="30"/>
      </w:numPr>
      <w:spacing w:before="40" w:after="140" w:line="216" w:lineRule="auto"/>
      <w:jc w:val="both"/>
      <w:outlineLvl w:val="3"/>
    </w:pPr>
    <w:rPr>
      <w:kern w:val="20"/>
    </w:rPr>
  </w:style>
  <w:style w:type="paragraph" w:styleId="Date">
    <w:name w:val="Date"/>
    <w:basedOn w:val="Normal"/>
    <w:next w:val="Normal"/>
    <w:rsid w:val="00097071"/>
    <w:pPr>
      <w:spacing w:before="40" w:after="140" w:line="216" w:lineRule="auto"/>
    </w:pPr>
  </w:style>
  <w:style w:type="paragraph" w:customStyle="1" w:styleId="DocExCode">
    <w:name w:val="DocExCode"/>
    <w:basedOn w:val="Normal"/>
    <w:rsid w:val="00097071"/>
    <w:pPr>
      <w:pBdr>
        <w:top w:val="single" w:sz="4" w:space="1" w:color="auto"/>
      </w:pBdr>
    </w:pPr>
    <w:rPr>
      <w:kern w:val="20"/>
      <w:sz w:val="16"/>
    </w:rPr>
  </w:style>
  <w:style w:type="paragraph" w:customStyle="1" w:styleId="DocExCode-NoLine">
    <w:name w:val="DocExCode - No Line"/>
    <w:basedOn w:val="DocExCode"/>
    <w:rsid w:val="00097071"/>
    <w:pPr>
      <w:pBdr>
        <w:top w:val="none" w:sz="0" w:space="0" w:color="auto"/>
      </w:pBdr>
      <w:spacing w:before="40" w:after="140" w:line="216" w:lineRule="auto"/>
    </w:pPr>
  </w:style>
  <w:style w:type="paragraph" w:customStyle="1" w:styleId="DocumentMap">
    <w:name w:val="DocumentMap"/>
    <w:basedOn w:val="Normal"/>
    <w:rsid w:val="00097071"/>
    <w:pPr>
      <w:spacing w:before="40" w:after="140" w:line="216" w:lineRule="auto"/>
    </w:pPr>
  </w:style>
  <w:style w:type="paragraph" w:styleId="Footer">
    <w:name w:val="footer"/>
    <w:basedOn w:val="Normal"/>
    <w:rsid w:val="00097071"/>
    <w:pPr>
      <w:spacing w:before="40" w:after="140" w:line="216" w:lineRule="auto"/>
      <w:jc w:val="both"/>
    </w:pPr>
    <w:rPr>
      <w:kern w:val="16"/>
      <w:sz w:val="16"/>
    </w:rPr>
  </w:style>
  <w:style w:type="character" w:styleId="FootnoteReference">
    <w:name w:val="footnote reference"/>
    <w:rsid w:val="00097071"/>
    <w:rPr>
      <w:rFonts w:ascii="Arial" w:hAnsi="Arial"/>
      <w:kern w:val="2"/>
      <w:vertAlign w:val="superscript"/>
    </w:rPr>
  </w:style>
  <w:style w:type="paragraph" w:styleId="FootnoteText">
    <w:name w:val="footnote text"/>
    <w:basedOn w:val="Normal"/>
    <w:rsid w:val="00097071"/>
    <w:pPr>
      <w:keepLines/>
      <w:tabs>
        <w:tab w:val="left" w:pos="227"/>
      </w:tabs>
      <w:spacing w:before="40" w:after="140" w:line="216" w:lineRule="auto"/>
      <w:ind w:left="227" w:hanging="227"/>
      <w:jc w:val="both"/>
    </w:pPr>
    <w:rPr>
      <w:kern w:val="20"/>
      <w:sz w:val="16"/>
    </w:rPr>
  </w:style>
  <w:style w:type="paragraph" w:styleId="Header">
    <w:name w:val="header"/>
    <w:basedOn w:val="Normal"/>
    <w:rsid w:val="00097071"/>
    <w:pPr>
      <w:tabs>
        <w:tab w:val="center" w:pos="4366"/>
        <w:tab w:val="right" w:pos="8732"/>
      </w:tabs>
      <w:spacing w:before="40" w:after="140" w:line="216" w:lineRule="auto"/>
    </w:pPr>
    <w:rPr>
      <w:kern w:val="20"/>
    </w:rPr>
  </w:style>
  <w:style w:type="paragraph" w:customStyle="1" w:styleId="Level7">
    <w:name w:val="Level 7"/>
    <w:basedOn w:val="Normal"/>
    <w:rsid w:val="00ED4A74"/>
    <w:pPr>
      <w:numPr>
        <w:ilvl w:val="6"/>
        <w:numId w:val="20"/>
      </w:numPr>
      <w:spacing w:before="40" w:after="140" w:line="216" w:lineRule="auto"/>
      <w:jc w:val="both"/>
      <w:outlineLvl w:val="6"/>
    </w:pPr>
    <w:rPr>
      <w:kern w:val="20"/>
    </w:rPr>
  </w:style>
  <w:style w:type="paragraph" w:customStyle="1" w:styleId="Level8">
    <w:name w:val="Level 8"/>
    <w:basedOn w:val="Normal"/>
    <w:rsid w:val="00ED4A74"/>
    <w:pPr>
      <w:numPr>
        <w:ilvl w:val="7"/>
        <w:numId w:val="20"/>
      </w:numPr>
      <w:spacing w:before="40" w:after="140" w:line="216" w:lineRule="auto"/>
      <w:jc w:val="both"/>
      <w:outlineLvl w:val="7"/>
    </w:pPr>
    <w:rPr>
      <w:kern w:val="20"/>
    </w:rPr>
  </w:style>
  <w:style w:type="paragraph" w:customStyle="1" w:styleId="Level9">
    <w:name w:val="Level 9"/>
    <w:basedOn w:val="Normal"/>
    <w:rsid w:val="00ED4A74"/>
    <w:pPr>
      <w:numPr>
        <w:ilvl w:val="8"/>
        <w:numId w:val="20"/>
      </w:numPr>
      <w:spacing w:before="40" w:after="140" w:line="216" w:lineRule="auto"/>
      <w:jc w:val="both"/>
      <w:outlineLvl w:val="8"/>
    </w:pPr>
    <w:rPr>
      <w:kern w:val="20"/>
    </w:rPr>
  </w:style>
  <w:style w:type="character" w:styleId="PageNumber">
    <w:name w:val="page number"/>
    <w:rsid w:val="00097071"/>
    <w:rPr>
      <w:rFonts w:ascii="Arial" w:hAnsi="Arial"/>
      <w:sz w:val="20"/>
    </w:rPr>
  </w:style>
  <w:style w:type="paragraph" w:customStyle="1" w:styleId="Table1">
    <w:name w:val="Table 1"/>
    <w:basedOn w:val="Normal"/>
    <w:rsid w:val="00097071"/>
    <w:pPr>
      <w:numPr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2">
    <w:name w:val="Table 2"/>
    <w:basedOn w:val="Normal"/>
    <w:rsid w:val="00097071"/>
    <w:pPr>
      <w:numPr>
        <w:ilvl w:val="1"/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3">
    <w:name w:val="Table 3"/>
    <w:basedOn w:val="Normal"/>
    <w:rsid w:val="00097071"/>
    <w:pPr>
      <w:numPr>
        <w:ilvl w:val="2"/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4">
    <w:name w:val="Table 4"/>
    <w:basedOn w:val="Normal"/>
    <w:rsid w:val="00097071"/>
    <w:pPr>
      <w:numPr>
        <w:ilvl w:val="3"/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5">
    <w:name w:val="Table 5"/>
    <w:basedOn w:val="Normal"/>
    <w:rsid w:val="00097071"/>
    <w:pPr>
      <w:numPr>
        <w:ilvl w:val="4"/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6">
    <w:name w:val="Table 6"/>
    <w:basedOn w:val="Normal"/>
    <w:rsid w:val="00097071"/>
    <w:pPr>
      <w:numPr>
        <w:ilvl w:val="5"/>
        <w:numId w:val="66"/>
      </w:numPr>
      <w:spacing w:before="40" w:after="140" w:line="216" w:lineRule="auto"/>
      <w:outlineLvl w:val="0"/>
    </w:pPr>
    <w:rPr>
      <w:kern w:val="20"/>
    </w:rPr>
  </w:style>
  <w:style w:type="paragraph" w:customStyle="1" w:styleId="Tablealpha">
    <w:name w:val="Table alpha"/>
    <w:basedOn w:val="CellBody"/>
    <w:rsid w:val="00097071"/>
    <w:pPr>
      <w:numPr>
        <w:numId w:val="31"/>
      </w:numPr>
    </w:pPr>
  </w:style>
  <w:style w:type="paragraph" w:customStyle="1" w:styleId="Tablebullet">
    <w:name w:val="Table bullet"/>
    <w:basedOn w:val="Normal"/>
    <w:rsid w:val="00097071"/>
    <w:pPr>
      <w:spacing w:before="40" w:after="140" w:line="216" w:lineRule="auto"/>
    </w:pPr>
    <w:rPr>
      <w:kern w:val="20"/>
    </w:rPr>
  </w:style>
  <w:style w:type="paragraph" w:customStyle="1" w:styleId="Tableroman">
    <w:name w:val="Table roman"/>
    <w:basedOn w:val="CellBody"/>
    <w:rsid w:val="00097071"/>
    <w:pPr>
      <w:numPr>
        <w:numId w:val="32"/>
      </w:numPr>
    </w:pPr>
  </w:style>
  <w:style w:type="paragraph" w:customStyle="1" w:styleId="zFSand">
    <w:name w:val="zFSand"/>
    <w:basedOn w:val="Normal"/>
    <w:next w:val="zFSco-names"/>
    <w:rsid w:val="00097071"/>
    <w:pPr>
      <w:spacing w:line="290" w:lineRule="auto"/>
      <w:jc w:val="center"/>
    </w:pPr>
    <w:rPr>
      <w:rFonts w:eastAsia="SimSun"/>
      <w:kern w:val="20"/>
    </w:rPr>
  </w:style>
  <w:style w:type="paragraph" w:customStyle="1" w:styleId="zFSco-names">
    <w:name w:val="zFSco-names"/>
    <w:basedOn w:val="Normal"/>
    <w:next w:val="zFSand"/>
    <w:rsid w:val="00097071"/>
    <w:pPr>
      <w:spacing w:before="120" w:after="120" w:line="290" w:lineRule="auto"/>
      <w:jc w:val="center"/>
    </w:pPr>
    <w:rPr>
      <w:rFonts w:eastAsia="SimSun"/>
      <w:kern w:val="24"/>
      <w:sz w:val="24"/>
      <w:szCs w:val="36"/>
    </w:rPr>
  </w:style>
  <w:style w:type="paragraph" w:customStyle="1" w:styleId="zFSDate">
    <w:name w:val="zFSDate"/>
    <w:basedOn w:val="Normal"/>
    <w:rsid w:val="00097071"/>
    <w:pPr>
      <w:spacing w:line="290" w:lineRule="auto"/>
      <w:jc w:val="center"/>
    </w:pPr>
    <w:rPr>
      <w:kern w:val="20"/>
    </w:rPr>
  </w:style>
  <w:style w:type="character" w:styleId="Hyperlink">
    <w:name w:val="Hyperlink"/>
    <w:rsid w:val="00097071"/>
    <w:rPr>
      <w:color w:val="AF005F"/>
      <w:u w:val="none"/>
    </w:rPr>
  </w:style>
  <w:style w:type="paragraph" w:customStyle="1" w:styleId="zFSFooter">
    <w:name w:val="zFSFooter"/>
    <w:basedOn w:val="Normal"/>
    <w:rsid w:val="00097071"/>
    <w:pPr>
      <w:tabs>
        <w:tab w:val="left" w:pos="6521"/>
      </w:tabs>
      <w:spacing w:after="40"/>
      <w:ind w:left="-108"/>
    </w:pPr>
    <w:rPr>
      <w:sz w:val="16"/>
    </w:rPr>
  </w:style>
  <w:style w:type="paragraph" w:customStyle="1" w:styleId="zFSNarrative">
    <w:name w:val="zFSNarrative"/>
    <w:basedOn w:val="Normal"/>
    <w:rsid w:val="00097071"/>
    <w:pPr>
      <w:spacing w:before="120" w:after="120" w:line="290" w:lineRule="auto"/>
      <w:jc w:val="center"/>
    </w:pPr>
    <w:rPr>
      <w:rFonts w:eastAsia="SimSun"/>
      <w:kern w:val="20"/>
    </w:rPr>
  </w:style>
  <w:style w:type="paragraph" w:customStyle="1" w:styleId="zFSTitle">
    <w:name w:val="zFSTitle"/>
    <w:basedOn w:val="Normal"/>
    <w:next w:val="zFSNarrative"/>
    <w:rsid w:val="00097071"/>
    <w:pPr>
      <w:keepNext/>
      <w:spacing w:before="240" w:after="120" w:line="290" w:lineRule="auto"/>
      <w:jc w:val="center"/>
    </w:pPr>
    <w:rPr>
      <w:rFonts w:eastAsia="SimSun"/>
      <w:sz w:val="28"/>
    </w:rPr>
  </w:style>
  <w:style w:type="character" w:styleId="EndnoteReference">
    <w:name w:val="endnote reference"/>
    <w:rsid w:val="00097071"/>
    <w:rPr>
      <w:rFonts w:ascii="Arial" w:hAnsi="Arial"/>
      <w:vertAlign w:val="superscript"/>
    </w:rPr>
  </w:style>
  <w:style w:type="paragraph" w:styleId="EndnoteText">
    <w:name w:val="endnote text"/>
    <w:basedOn w:val="Normal"/>
    <w:rsid w:val="00D41D5C"/>
    <w:pPr>
      <w:tabs>
        <w:tab w:val="left" w:pos="227"/>
      </w:tabs>
      <w:spacing w:before="40" w:after="140" w:line="216" w:lineRule="auto"/>
      <w:ind w:left="227" w:hanging="227"/>
      <w:jc w:val="both"/>
    </w:pPr>
    <w:rPr>
      <w:kern w:val="20"/>
      <w:sz w:val="16"/>
    </w:rPr>
  </w:style>
  <w:style w:type="paragraph" w:customStyle="1" w:styleId="Head">
    <w:name w:val="Head"/>
    <w:basedOn w:val="Normal"/>
    <w:next w:val="Body"/>
    <w:rsid w:val="00097071"/>
    <w:pPr>
      <w:keepNext/>
      <w:spacing w:after="240" w:line="216" w:lineRule="auto"/>
      <w:jc w:val="both"/>
      <w:outlineLvl w:val="0"/>
    </w:pPr>
    <w:rPr>
      <w:b/>
      <w:bCs/>
      <w:kern w:val="23"/>
      <w:sz w:val="23"/>
      <w:szCs w:val="35"/>
    </w:rPr>
  </w:style>
  <w:style w:type="paragraph" w:styleId="TableofAuthorities">
    <w:name w:val="table of authorities"/>
    <w:basedOn w:val="Normal"/>
    <w:next w:val="Normal"/>
    <w:rsid w:val="00097071"/>
    <w:pPr>
      <w:spacing w:before="40" w:after="140" w:line="216" w:lineRule="auto"/>
      <w:ind w:left="200" w:hanging="200"/>
    </w:pPr>
  </w:style>
  <w:style w:type="paragraph" w:customStyle="1" w:styleId="CellBody">
    <w:name w:val="CellBody"/>
    <w:basedOn w:val="Normal"/>
    <w:rsid w:val="00097071"/>
    <w:pPr>
      <w:spacing w:before="40" w:after="140" w:line="216" w:lineRule="auto"/>
    </w:pPr>
    <w:rPr>
      <w:kern w:val="20"/>
    </w:rPr>
  </w:style>
  <w:style w:type="paragraph" w:customStyle="1" w:styleId="zSFRef">
    <w:name w:val="zSFRef"/>
    <w:basedOn w:val="Normal"/>
    <w:rsid w:val="00097071"/>
    <w:rPr>
      <w:rFonts w:eastAsia="SimSun"/>
      <w:kern w:val="16"/>
      <w:sz w:val="16"/>
    </w:rPr>
  </w:style>
  <w:style w:type="paragraph" w:customStyle="1" w:styleId="UCAlpha1">
    <w:name w:val="UCAlpha 1"/>
    <w:basedOn w:val="Normal"/>
    <w:rsid w:val="00097071"/>
    <w:pPr>
      <w:numPr>
        <w:numId w:val="33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UCAlpha2">
    <w:name w:val="UCAlpha 2"/>
    <w:basedOn w:val="Normal"/>
    <w:rsid w:val="00097071"/>
    <w:pPr>
      <w:numPr>
        <w:numId w:val="34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UCAlpha3">
    <w:name w:val="UCAlpha 3"/>
    <w:basedOn w:val="Normal"/>
    <w:rsid w:val="00097071"/>
    <w:pPr>
      <w:numPr>
        <w:numId w:val="35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UCAlpha4">
    <w:name w:val="UCAlpha 4"/>
    <w:basedOn w:val="Normal"/>
    <w:rsid w:val="00097071"/>
    <w:pPr>
      <w:numPr>
        <w:numId w:val="36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UCAlpha5">
    <w:name w:val="UCAlpha 5"/>
    <w:basedOn w:val="Normal"/>
    <w:rsid w:val="00097071"/>
    <w:pPr>
      <w:numPr>
        <w:numId w:val="37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UCAlpha6">
    <w:name w:val="UCAlpha 6"/>
    <w:basedOn w:val="Normal"/>
    <w:rsid w:val="00097071"/>
    <w:pPr>
      <w:numPr>
        <w:numId w:val="38"/>
      </w:numPr>
      <w:spacing w:before="40" w:after="140" w:line="216" w:lineRule="auto"/>
      <w:jc w:val="both"/>
      <w:outlineLvl w:val="5"/>
    </w:pPr>
    <w:rPr>
      <w:kern w:val="20"/>
    </w:rPr>
  </w:style>
  <w:style w:type="paragraph" w:customStyle="1" w:styleId="UCRoman1">
    <w:name w:val="UCRoman 1"/>
    <w:basedOn w:val="Normal"/>
    <w:rsid w:val="00097071"/>
    <w:pPr>
      <w:numPr>
        <w:numId w:val="39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UCRoman2">
    <w:name w:val="UCRoman 2"/>
    <w:basedOn w:val="Normal"/>
    <w:rsid w:val="00097071"/>
    <w:pPr>
      <w:numPr>
        <w:numId w:val="40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doublealpha">
    <w:name w:val="double alpha"/>
    <w:basedOn w:val="Normal"/>
    <w:rsid w:val="00097071"/>
    <w:pPr>
      <w:numPr>
        <w:numId w:val="19"/>
      </w:numPr>
      <w:spacing w:before="40" w:after="140" w:line="216" w:lineRule="auto"/>
      <w:jc w:val="both"/>
    </w:pPr>
    <w:rPr>
      <w:kern w:val="20"/>
    </w:rPr>
  </w:style>
  <w:style w:type="paragraph" w:customStyle="1" w:styleId="ListNumbers">
    <w:name w:val="List Numbers"/>
    <w:basedOn w:val="Normal"/>
    <w:rsid w:val="00097071"/>
    <w:pPr>
      <w:numPr>
        <w:numId w:val="21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dashbullet1">
    <w:name w:val="dash bullet 1"/>
    <w:basedOn w:val="Normal"/>
    <w:rsid w:val="00097071"/>
    <w:pPr>
      <w:numPr>
        <w:numId w:val="13"/>
      </w:numPr>
      <w:spacing w:before="40" w:after="140" w:line="216" w:lineRule="auto"/>
      <w:jc w:val="both"/>
      <w:outlineLvl w:val="0"/>
    </w:pPr>
    <w:rPr>
      <w:kern w:val="20"/>
    </w:rPr>
  </w:style>
  <w:style w:type="paragraph" w:customStyle="1" w:styleId="dashbullet2">
    <w:name w:val="dash bullet 2"/>
    <w:basedOn w:val="Normal"/>
    <w:rsid w:val="00097071"/>
    <w:pPr>
      <w:numPr>
        <w:numId w:val="14"/>
      </w:numPr>
      <w:spacing w:before="40" w:after="140" w:line="216" w:lineRule="auto"/>
      <w:jc w:val="both"/>
      <w:outlineLvl w:val="1"/>
    </w:pPr>
    <w:rPr>
      <w:kern w:val="20"/>
    </w:rPr>
  </w:style>
  <w:style w:type="paragraph" w:customStyle="1" w:styleId="dashbullet3">
    <w:name w:val="dash bullet 3"/>
    <w:basedOn w:val="Normal"/>
    <w:rsid w:val="00097071"/>
    <w:pPr>
      <w:numPr>
        <w:numId w:val="15"/>
      </w:numPr>
      <w:spacing w:before="40" w:after="140" w:line="216" w:lineRule="auto"/>
      <w:jc w:val="both"/>
      <w:outlineLvl w:val="2"/>
    </w:pPr>
    <w:rPr>
      <w:kern w:val="20"/>
    </w:rPr>
  </w:style>
  <w:style w:type="paragraph" w:customStyle="1" w:styleId="dashbullet4">
    <w:name w:val="dash bullet 4"/>
    <w:basedOn w:val="Normal"/>
    <w:rsid w:val="00097071"/>
    <w:pPr>
      <w:numPr>
        <w:numId w:val="16"/>
      </w:numPr>
      <w:spacing w:before="40" w:after="140" w:line="216" w:lineRule="auto"/>
      <w:jc w:val="both"/>
      <w:outlineLvl w:val="3"/>
    </w:pPr>
    <w:rPr>
      <w:kern w:val="20"/>
    </w:rPr>
  </w:style>
  <w:style w:type="paragraph" w:customStyle="1" w:styleId="dashbullet5">
    <w:name w:val="dash bullet 5"/>
    <w:basedOn w:val="Normal"/>
    <w:rsid w:val="00097071"/>
    <w:pPr>
      <w:numPr>
        <w:numId w:val="17"/>
      </w:numPr>
      <w:spacing w:before="40" w:after="140" w:line="216" w:lineRule="auto"/>
      <w:jc w:val="both"/>
      <w:outlineLvl w:val="4"/>
    </w:pPr>
    <w:rPr>
      <w:kern w:val="20"/>
    </w:rPr>
  </w:style>
  <w:style w:type="paragraph" w:customStyle="1" w:styleId="dashbullet6">
    <w:name w:val="dash bullet 6"/>
    <w:basedOn w:val="Normal"/>
    <w:rsid w:val="00097071"/>
    <w:pPr>
      <w:numPr>
        <w:numId w:val="18"/>
      </w:numPr>
      <w:spacing w:before="40" w:after="140" w:line="216" w:lineRule="auto"/>
      <w:jc w:val="both"/>
      <w:outlineLvl w:val="5"/>
    </w:pPr>
    <w:rPr>
      <w:kern w:val="20"/>
    </w:rPr>
  </w:style>
  <w:style w:type="paragraph" w:customStyle="1" w:styleId="zFSAddress">
    <w:name w:val="zFSAddress"/>
    <w:basedOn w:val="Normal"/>
    <w:rsid w:val="00097071"/>
    <w:pPr>
      <w:spacing w:line="290" w:lineRule="auto"/>
    </w:pPr>
    <w:rPr>
      <w:kern w:val="16"/>
      <w:sz w:val="16"/>
    </w:rPr>
  </w:style>
  <w:style w:type="paragraph" w:customStyle="1" w:styleId="zFSDescription">
    <w:name w:val="zFSDescription"/>
    <w:basedOn w:val="zFSDate"/>
    <w:rsid w:val="00097071"/>
    <w:rPr>
      <w:rFonts w:eastAsia="SimSun"/>
      <w:i/>
      <w:caps/>
    </w:rPr>
  </w:style>
  <w:style w:type="paragraph" w:customStyle="1" w:styleId="zFSDraft">
    <w:name w:val="zFSDraft"/>
    <w:basedOn w:val="Normal"/>
    <w:rsid w:val="00097071"/>
    <w:pPr>
      <w:spacing w:line="290" w:lineRule="auto"/>
    </w:pPr>
    <w:rPr>
      <w:kern w:val="20"/>
    </w:rPr>
  </w:style>
  <w:style w:type="paragraph" w:customStyle="1" w:styleId="zFSFax">
    <w:name w:val="zFSFax"/>
    <w:basedOn w:val="Normal"/>
    <w:rsid w:val="00097071"/>
    <w:rPr>
      <w:kern w:val="16"/>
      <w:sz w:val="16"/>
    </w:rPr>
  </w:style>
  <w:style w:type="paragraph" w:customStyle="1" w:styleId="zFSNameofDoc">
    <w:name w:val="zFSNameofDoc"/>
    <w:basedOn w:val="Normal"/>
    <w:rsid w:val="00097071"/>
    <w:pPr>
      <w:spacing w:before="300" w:after="400" w:line="290" w:lineRule="auto"/>
      <w:jc w:val="center"/>
    </w:pPr>
    <w:rPr>
      <w:rFonts w:eastAsia="SimSun"/>
      <w:caps/>
    </w:rPr>
  </w:style>
  <w:style w:type="paragraph" w:customStyle="1" w:styleId="zFSTel">
    <w:name w:val="zFSTel"/>
    <w:basedOn w:val="Normal"/>
    <w:rsid w:val="00097071"/>
    <w:pPr>
      <w:spacing w:before="120"/>
    </w:pPr>
    <w:rPr>
      <w:kern w:val="16"/>
      <w:sz w:val="16"/>
    </w:rPr>
  </w:style>
  <w:style w:type="paragraph" w:customStyle="1" w:styleId="zFSAmount">
    <w:name w:val="zFSAmount"/>
    <w:basedOn w:val="Normal"/>
    <w:rsid w:val="00097071"/>
    <w:pPr>
      <w:spacing w:before="800" w:line="290" w:lineRule="auto"/>
      <w:jc w:val="center"/>
    </w:pPr>
    <w:rPr>
      <w:i/>
    </w:rPr>
  </w:style>
  <w:style w:type="character" w:styleId="FollowedHyperlink">
    <w:name w:val="FollowedHyperlink"/>
    <w:rsid w:val="00097071"/>
    <w:rPr>
      <w:color w:val="AF005F"/>
      <w:u w:val="none"/>
    </w:rPr>
  </w:style>
  <w:style w:type="character" w:customStyle="1" w:styleId="zTokyoLogoCaption">
    <w:name w:val="zTokyoLogoCaption"/>
    <w:rsid w:val="00097071"/>
    <w:rPr>
      <w:rFonts w:ascii="MS Mincho" w:eastAsia="MS Mincho"/>
      <w:noProof/>
      <w:sz w:val="13"/>
    </w:rPr>
  </w:style>
  <w:style w:type="paragraph" w:customStyle="1" w:styleId="zFSAddress2">
    <w:name w:val="zFSAddress2"/>
    <w:basedOn w:val="Normal"/>
    <w:rsid w:val="00097071"/>
    <w:pPr>
      <w:spacing w:line="290" w:lineRule="auto"/>
      <w:outlineLvl w:val="1"/>
    </w:pPr>
    <w:rPr>
      <w:kern w:val="16"/>
      <w:sz w:val="16"/>
    </w:rPr>
  </w:style>
  <w:style w:type="character" w:customStyle="1" w:styleId="zTokyoLogoCaption2">
    <w:name w:val="zTokyoLogoCaption2"/>
    <w:rsid w:val="00097071"/>
    <w:rPr>
      <w:rFonts w:ascii="MS Mincho" w:eastAsia="MS Mincho"/>
      <w:noProof/>
      <w:sz w:val="16"/>
    </w:rPr>
  </w:style>
  <w:style w:type="paragraph" w:styleId="TOC1">
    <w:name w:val="toc 1"/>
    <w:basedOn w:val="Normal"/>
    <w:next w:val="Body"/>
    <w:rsid w:val="003E67D0"/>
    <w:pPr>
      <w:spacing w:before="40" w:after="140" w:line="216" w:lineRule="auto"/>
    </w:pPr>
    <w:rPr>
      <w:kern w:val="20"/>
    </w:rPr>
  </w:style>
  <w:style w:type="paragraph" w:styleId="TOC2">
    <w:name w:val="toc 2"/>
    <w:basedOn w:val="Normal"/>
    <w:next w:val="Body"/>
    <w:rsid w:val="003E67D0"/>
    <w:pPr>
      <w:spacing w:before="40" w:after="140" w:line="216" w:lineRule="auto"/>
    </w:pPr>
    <w:rPr>
      <w:kern w:val="20"/>
    </w:rPr>
  </w:style>
  <w:style w:type="paragraph" w:styleId="TOC3">
    <w:name w:val="toc 3"/>
    <w:basedOn w:val="Normal"/>
    <w:next w:val="Body"/>
    <w:rsid w:val="003E67D0"/>
    <w:pPr>
      <w:spacing w:before="40" w:after="140" w:line="216" w:lineRule="auto"/>
      <w:ind w:left="680"/>
    </w:pPr>
    <w:rPr>
      <w:kern w:val="20"/>
    </w:rPr>
  </w:style>
  <w:style w:type="paragraph" w:styleId="TOC4">
    <w:name w:val="toc 4"/>
    <w:basedOn w:val="Normal"/>
    <w:next w:val="Body"/>
    <w:rsid w:val="003E67D0"/>
    <w:pPr>
      <w:spacing w:before="40" w:after="140" w:line="216" w:lineRule="auto"/>
      <w:ind w:left="680"/>
    </w:pPr>
    <w:rPr>
      <w:kern w:val="20"/>
    </w:rPr>
  </w:style>
  <w:style w:type="paragraph" w:styleId="TOC5">
    <w:name w:val="toc 5"/>
    <w:basedOn w:val="Normal"/>
    <w:next w:val="Body"/>
    <w:rsid w:val="003E67D0"/>
    <w:pPr>
      <w:spacing w:before="40" w:after="140" w:line="216" w:lineRule="auto"/>
    </w:pPr>
  </w:style>
  <w:style w:type="paragraph" w:styleId="TOC6">
    <w:name w:val="toc 6"/>
    <w:basedOn w:val="Normal"/>
    <w:next w:val="Body"/>
    <w:rsid w:val="003E67D0"/>
    <w:pPr>
      <w:spacing w:before="40" w:after="140" w:line="216" w:lineRule="auto"/>
    </w:pPr>
  </w:style>
  <w:style w:type="paragraph" w:styleId="TOC7">
    <w:name w:val="toc 7"/>
    <w:basedOn w:val="Normal"/>
    <w:next w:val="Body"/>
    <w:rsid w:val="003E67D0"/>
    <w:pPr>
      <w:spacing w:before="40" w:after="140" w:line="216" w:lineRule="auto"/>
    </w:pPr>
  </w:style>
  <w:style w:type="paragraph" w:styleId="TOC8">
    <w:name w:val="toc 8"/>
    <w:basedOn w:val="Normal"/>
    <w:next w:val="Body"/>
    <w:rsid w:val="003E67D0"/>
    <w:pPr>
      <w:spacing w:before="40" w:after="140" w:line="216" w:lineRule="auto"/>
    </w:pPr>
  </w:style>
  <w:style w:type="paragraph" w:styleId="TOC9">
    <w:name w:val="toc 9"/>
    <w:basedOn w:val="Normal"/>
    <w:next w:val="Body"/>
    <w:rsid w:val="003E67D0"/>
    <w:pPr>
      <w:spacing w:before="40" w:after="140" w:line="216" w:lineRule="auto"/>
    </w:pPr>
  </w:style>
  <w:style w:type="paragraph" w:customStyle="1" w:styleId="ScheduleHeading">
    <w:name w:val="Schedule Heading"/>
    <w:basedOn w:val="Body"/>
    <w:next w:val="Body"/>
    <w:rsid w:val="00F82122"/>
    <w:pPr>
      <w:keepNext/>
      <w:pageBreakBefore/>
      <w:numPr>
        <w:numId w:val="41"/>
      </w:numPr>
      <w:jc w:val="center"/>
      <w:outlineLvl w:val="3"/>
    </w:pPr>
    <w:rPr>
      <w:b/>
      <w:kern w:val="23"/>
      <w:sz w:val="23"/>
      <w:lang w:eastAsia="en-US"/>
    </w:rPr>
  </w:style>
  <w:style w:type="numbering" w:customStyle="1" w:styleId="engage">
    <w:name w:val="engage"/>
    <w:uiPriority w:val="99"/>
    <w:rsid w:val="00BC341D"/>
    <w:pPr>
      <w:numPr>
        <w:numId w:val="43"/>
      </w:numPr>
    </w:pPr>
  </w:style>
  <w:style w:type="paragraph" w:customStyle="1" w:styleId="engageBody">
    <w:name w:val="engage_Body"/>
    <w:basedOn w:val="Normal"/>
    <w:qFormat/>
    <w:rsid w:val="00A34DB7"/>
    <w:pPr>
      <w:spacing w:before="40" w:after="140" w:line="216" w:lineRule="auto"/>
      <w:jc w:val="both"/>
    </w:pPr>
    <w:rPr>
      <w:sz w:val="13"/>
      <w:lang w:eastAsia="en-US"/>
    </w:rPr>
  </w:style>
  <w:style w:type="paragraph" w:customStyle="1" w:styleId="engageL1">
    <w:name w:val="engage_L1"/>
    <w:basedOn w:val="Normal"/>
    <w:rsid w:val="00BC341D"/>
    <w:pPr>
      <w:keepNext/>
      <w:numPr>
        <w:numId w:val="44"/>
      </w:numPr>
      <w:spacing w:before="40" w:after="140" w:line="216" w:lineRule="auto"/>
    </w:pPr>
    <w:rPr>
      <w:b/>
      <w:bCs/>
      <w:sz w:val="13"/>
      <w:lang w:eastAsia="en-US"/>
    </w:rPr>
  </w:style>
  <w:style w:type="paragraph" w:customStyle="1" w:styleId="engageL2">
    <w:name w:val="engage_L2"/>
    <w:basedOn w:val="Normal"/>
    <w:qFormat/>
    <w:rsid w:val="00BC341D"/>
    <w:pPr>
      <w:numPr>
        <w:ilvl w:val="1"/>
        <w:numId w:val="44"/>
      </w:numPr>
      <w:spacing w:before="40" w:after="140" w:line="216" w:lineRule="auto"/>
      <w:jc w:val="both"/>
    </w:pPr>
    <w:rPr>
      <w:sz w:val="13"/>
      <w:lang w:eastAsia="en-US"/>
    </w:rPr>
  </w:style>
  <w:style w:type="paragraph" w:customStyle="1" w:styleId="engageTitle">
    <w:name w:val="engage_Title"/>
    <w:basedOn w:val="Normal"/>
    <w:next w:val="engageBody"/>
    <w:rsid w:val="00A34DB7"/>
    <w:pPr>
      <w:spacing w:before="40" w:after="140" w:line="216" w:lineRule="auto"/>
      <w:jc w:val="center"/>
    </w:pPr>
    <w:rPr>
      <w:b/>
      <w:lang w:eastAsia="en-US"/>
    </w:rPr>
  </w:style>
  <w:style w:type="table" w:styleId="TableGrid">
    <w:name w:val="Table Grid"/>
    <w:basedOn w:val="TableNormal"/>
    <w:rsid w:val="005D1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007E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007E6E"/>
    <w:rPr>
      <w:rFonts w:ascii="Segoe UI" w:hAnsi="Segoe UI" w:cs="Segoe UI"/>
      <w:sz w:val="18"/>
      <w:szCs w:val="18"/>
    </w:rPr>
  </w:style>
  <w:style w:type="character" w:styleId="CommentReference">
    <w:name w:val="annotation reference"/>
    <w:semiHidden/>
    <w:unhideWhenUsed/>
    <w:rsid w:val="00CB5C5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B5C53"/>
    <w:rPr>
      <w:szCs w:val="20"/>
    </w:rPr>
  </w:style>
  <w:style w:type="character" w:customStyle="1" w:styleId="CommentTextChar">
    <w:name w:val="Comment Text Char"/>
    <w:link w:val="CommentText"/>
    <w:semiHidden/>
    <w:rsid w:val="00CB5C53"/>
    <w:rPr>
      <w:rFonts w:ascii="Arial" w:hAnsi="Arial" w:cs="Cordia Ne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5C53"/>
    <w:rPr>
      <w:b/>
      <w:bCs/>
    </w:rPr>
  </w:style>
  <w:style w:type="character" w:customStyle="1" w:styleId="CommentSubjectChar">
    <w:name w:val="Comment Subject Char"/>
    <w:link w:val="CommentSubject"/>
    <w:semiHidden/>
    <w:rsid w:val="00CB5C53"/>
    <w:rPr>
      <w:rFonts w:ascii="Arial" w:hAnsi="Arial" w:cs="Cordia New"/>
      <w:b/>
      <w:bCs/>
    </w:rPr>
  </w:style>
  <w:style w:type="character" w:customStyle="1" w:styleId="st1">
    <w:name w:val="st1"/>
    <w:rsid w:val="005B077A"/>
  </w:style>
  <w:style w:type="paragraph" w:styleId="ListParagraph">
    <w:name w:val="List Paragraph"/>
    <w:basedOn w:val="Normal"/>
    <w:uiPriority w:val="34"/>
    <w:qFormat/>
    <w:rsid w:val="000D3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irmwide\HouseSty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06FB9237DC894E9E833955AE0E3A6C" ma:contentTypeVersion="1" ma:contentTypeDescription="Create a new document." ma:contentTypeScope="" ma:versionID="d35148ba083f5a508982c039da527ae5">
  <xsd:schema xmlns:xsd="http://www.w3.org/2001/XMLSchema" xmlns:xs="http://www.w3.org/2001/XMLSchema" xmlns:p="http://schemas.microsoft.com/office/2006/metadata/properties" xmlns:ns2="59444c7e-ff9c-4e71-a1ff-e8367690e021" targetNamespace="http://schemas.microsoft.com/office/2006/metadata/properties" ma:root="true" ma:fieldsID="65210b2a5f8efd8eb7af85733c7f0930" ns2:_="">
    <xsd:import namespace="59444c7e-ff9c-4e71-a1ff-e8367690e02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44c7e-ff9c-4e71-a1ff-e8367690e02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Doc N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F5572-2D9F-424D-9AA7-211ED727C0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2C85B9-34E5-43A4-9D01-502C5908BC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F71DBF-F30C-46B2-9792-EDFF22459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444c7e-ff9c-4e71-a1ff-e8367690e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FB8768-69D6-4B07-AA6D-BE3F7E452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HouseStyle</Template>
  <TotalTime>62</TotalTime>
  <Pages>113</Pages>
  <Words>12216</Words>
  <Characters>69637</Characters>
  <Application>Microsoft Office Word</Application>
  <DocSecurity>0</DocSecurity>
  <Lines>580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HouseStyle</vt:lpstr>
    </vt:vector>
  </TitlesOfParts>
  <Company/>
  <LinksUpToDate>false</LinksUpToDate>
  <CharactersWithSpaces>81690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HouseStyle</dc:title>
  <dc:creator>Any Authorised User</dc:creator>
  <cp:lastModifiedBy>Chotika Tubklyo</cp:lastModifiedBy>
  <cp:revision>26</cp:revision>
  <cp:lastPrinted>2018-04-02T04:26:00Z</cp:lastPrinted>
  <dcterms:created xsi:type="dcterms:W3CDTF">2018-04-02T05:04:00Z</dcterms:created>
  <dcterms:modified xsi:type="dcterms:W3CDTF">2018-04-02T06:09:00Z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/>
  </property>
  <property fmtid="{D5CDD505-2E9C-101B-9397-08002B2CF9AE}" pid="3" name="Document Number">
    <vt:lpwstr/>
  </property>
  <property fmtid="{D5CDD505-2E9C-101B-9397-08002B2CF9AE}" pid="4" name="Last Modified">
    <vt:lpwstr/>
  </property>
  <property fmtid="{D5CDD505-2E9C-101B-9397-08002B2CF9AE}" pid="5" name="Template Version">
    <vt:lpwstr>R.160</vt:lpwstr>
  </property>
  <property fmtid="{D5CDD505-2E9C-101B-9397-08002B2CF9AE}" pid="6" name="CoverPage">
    <vt:lpwstr>No</vt:lpwstr>
  </property>
  <property fmtid="{D5CDD505-2E9C-101B-9397-08002B2CF9AE}" pid="7" name="Language">
    <vt:lpwstr>English (U.K.)</vt:lpwstr>
  </property>
  <property fmtid="{D5CDD505-2E9C-101B-9397-08002B2CF9AE}" pid="8" name="PaperSize">
    <vt:lpwstr>A4</vt:lpwstr>
  </property>
  <property fmtid="{D5CDD505-2E9C-101B-9397-08002B2CF9AE}" pid="9" name="Landscape">
    <vt:lpwstr>Yes</vt:lpwstr>
  </property>
  <property fmtid="{D5CDD505-2E9C-101B-9397-08002B2CF9AE}" pid="10" name="HouseStyle">
    <vt:lpwstr>2</vt:lpwstr>
  </property>
  <property fmtid="{D5CDD505-2E9C-101B-9397-08002B2CF9AE}" pid="11" name="HSChanged">
    <vt:lpwstr>No</vt:lpwstr>
  </property>
  <property fmtid="{D5CDD505-2E9C-101B-9397-08002B2CF9AE}" pid="12" name="HeadPara">
    <vt:i4>2</vt:i4>
  </property>
  <property fmtid="{D5CDD505-2E9C-101B-9397-08002B2CF9AE}" pid="13" name="TOCInsert">
    <vt:lpwstr>Yes</vt:lpwstr>
  </property>
  <property fmtid="{D5CDD505-2E9C-101B-9397-08002B2CF9AE}" pid="14" name="TOCString">
    <vt:lpwstr> </vt:lpwstr>
  </property>
  <property fmtid="{D5CDD505-2E9C-101B-9397-08002B2CF9AE}" pid="15" name="TOCBold">
    <vt:lpwstr>Yes</vt:lpwstr>
  </property>
  <property fmtid="{D5CDD505-2E9C-101B-9397-08002B2CF9AE}" pid="16" name="Chinese">
    <vt:lpwstr>No</vt:lpwstr>
  </property>
  <property fmtid="{D5CDD505-2E9C-101B-9397-08002B2CF9AE}" pid="17" name="Lineleader">
    <vt:lpwstr>No</vt:lpwstr>
  </property>
  <property fmtid="{D5CDD505-2E9C-101B-9397-08002B2CF9AE}" pid="18" name="Client Code">
    <vt:lpwstr/>
  </property>
  <property fmtid="{D5CDD505-2E9C-101B-9397-08002B2CF9AE}" pid="19" name="DEDocumentLocation">
    <vt:lpwstr>C:\Users\spingsut\Desktop\Gabriel - OC &amp; Prospectus\Gabriel - Form 69-1 (Effective 14-11-17)\Form 69-1 (unencrypted)\Copy of 69-1_Attachment 1_List of Directors and Executives.docx</vt:lpwstr>
  </property>
  <property fmtid="{D5CDD505-2E9C-101B-9397-08002B2CF9AE}" pid="20" name="Matter Number">
    <vt:lpwstr/>
  </property>
  <property fmtid="{D5CDD505-2E9C-101B-9397-08002B2CF9AE}" pid="21" name="Mode">
    <vt:lpwstr>Export</vt:lpwstr>
  </property>
  <property fmtid="{D5CDD505-2E9C-101B-9397-08002B2CF9AE}" pid="22" name="ContentTypeId">
    <vt:lpwstr>0x010100B306FB9237DC894E9E833955AE0E3A6C</vt:lpwstr>
  </property>
  <property fmtid="{D5CDD505-2E9C-101B-9397-08002B2CF9AE}" pid="23" name="ObjectID">
    <vt:lpwstr/>
  </property>
</Properties>
</file>