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441C3" w14:textId="77777777" w:rsidR="00C24F5B" w:rsidRDefault="00C24F5B" w:rsidP="00C24F5B">
      <w:pPr>
        <w:tabs>
          <w:tab w:val="left" w:pos="2160"/>
        </w:tabs>
        <w:jc w:val="center"/>
        <w:rPr>
          <w:rFonts w:asciiTheme="minorBidi" w:hAnsiTheme="minorBidi" w:cstheme="minorBidi"/>
          <w:b/>
          <w:bCs/>
          <w:sz w:val="28"/>
          <w:lang w:val="en-US" w:eastAsia="en-US" w:bidi="th-TH"/>
        </w:rPr>
      </w:pPr>
      <w:r>
        <w:rPr>
          <w:rFonts w:asciiTheme="minorBidi" w:hAnsiTheme="minorBidi" w:cstheme="minorBidi"/>
          <w:b/>
          <w:bCs/>
          <w:sz w:val="28"/>
          <w:cs/>
          <w:lang w:bidi="th-TH"/>
        </w:rPr>
        <w:t xml:space="preserve">เอกสารแนบ </w:t>
      </w:r>
      <w:r>
        <w:rPr>
          <w:rFonts w:asciiTheme="minorBidi" w:hAnsiTheme="minorBidi" w:cstheme="minorBidi"/>
          <w:b/>
          <w:bCs/>
          <w:sz w:val="28"/>
          <w:rtl/>
          <w:cs/>
        </w:rPr>
        <w:t>2</w:t>
      </w:r>
    </w:p>
    <w:p w14:paraId="5445BD6F" w14:textId="41186BFC" w:rsidR="00795C4D" w:rsidRPr="00C24F5B" w:rsidRDefault="00C24F5B" w:rsidP="00C24F5B">
      <w:pPr>
        <w:tabs>
          <w:tab w:val="left" w:pos="2160"/>
        </w:tabs>
        <w:jc w:val="center"/>
        <w:rPr>
          <w:rFonts w:asciiTheme="minorBidi" w:hAnsiTheme="minorBidi" w:cstheme="minorBidi"/>
          <w:b/>
          <w:bCs/>
          <w:sz w:val="28"/>
        </w:rPr>
      </w:pPr>
      <w:r w:rsidRPr="00921E8E">
        <w:rPr>
          <w:rFonts w:asciiTheme="minorBidi" w:hAnsiTheme="minorBidi" w:cstheme="minorBidi"/>
          <w:b/>
          <w:bCs/>
          <w:sz w:val="28"/>
          <w:cs/>
          <w:lang w:bidi="th-TH"/>
        </w:rPr>
        <w:t>รายละเอียดเกี่ยวกับ</w:t>
      </w:r>
      <w:r w:rsidR="00EE267C" w:rsidRPr="00921E8E">
        <w:rPr>
          <w:b/>
          <w:bCs/>
          <w:cs/>
          <w:lang w:bidi="th-TH"/>
        </w:rPr>
        <w:t>กรรมการของ</w:t>
      </w:r>
      <w:r w:rsidR="0046473E" w:rsidRPr="00921E8E">
        <w:rPr>
          <w:b/>
          <w:bCs/>
          <w:cs/>
          <w:lang w:bidi="th-TH"/>
        </w:rPr>
        <w:t>บริษัทย่อย และบริษัทร่วม</w:t>
      </w:r>
    </w:p>
    <w:tbl>
      <w:tblPr>
        <w:tblW w:w="22464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1"/>
        <w:gridCol w:w="450"/>
        <w:gridCol w:w="486"/>
        <w:gridCol w:w="459"/>
        <w:gridCol w:w="495"/>
        <w:gridCol w:w="558"/>
        <w:gridCol w:w="540"/>
        <w:gridCol w:w="558"/>
        <w:gridCol w:w="414"/>
        <w:gridCol w:w="477"/>
        <w:gridCol w:w="450"/>
        <w:gridCol w:w="459"/>
        <w:gridCol w:w="441"/>
        <w:gridCol w:w="441"/>
        <w:gridCol w:w="513"/>
        <w:gridCol w:w="405"/>
        <w:gridCol w:w="441"/>
        <w:gridCol w:w="423"/>
        <w:gridCol w:w="477"/>
        <w:gridCol w:w="441"/>
        <w:gridCol w:w="522"/>
        <w:gridCol w:w="432"/>
        <w:gridCol w:w="441"/>
        <w:gridCol w:w="531"/>
        <w:gridCol w:w="558"/>
        <w:gridCol w:w="612"/>
        <w:gridCol w:w="603"/>
        <w:gridCol w:w="414"/>
        <w:gridCol w:w="549"/>
        <w:gridCol w:w="801"/>
        <w:gridCol w:w="423"/>
        <w:gridCol w:w="414"/>
        <w:gridCol w:w="423"/>
        <w:gridCol w:w="477"/>
        <w:gridCol w:w="450"/>
        <w:gridCol w:w="504"/>
        <w:gridCol w:w="522"/>
        <w:gridCol w:w="540"/>
        <w:gridCol w:w="450"/>
        <w:gridCol w:w="495"/>
        <w:gridCol w:w="747"/>
        <w:gridCol w:w="495"/>
        <w:gridCol w:w="482"/>
      </w:tblGrid>
      <w:tr w:rsidR="00A575F5" w:rsidRPr="00F939F0" w14:paraId="0A5D6F93" w14:textId="77777777" w:rsidTr="00CB380D">
        <w:tc>
          <w:tcPr>
            <w:tcW w:w="1651" w:type="dxa"/>
            <w:vMerge w:val="restart"/>
            <w:shd w:val="clear" w:color="auto" w:fill="C0C0C0"/>
            <w:vAlign w:val="center"/>
          </w:tcPr>
          <w:p w14:paraId="128125B1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Cs w:val="20"/>
                <w:cs/>
                <w:lang w:bidi="th-TH"/>
              </w:rPr>
            </w:pPr>
            <w:r w:rsidRPr="00CB380D">
              <w:rPr>
                <w:rFonts w:ascii="Cordia New" w:hAnsi="Cordia New"/>
                <w:b w:val="0"/>
                <w:bCs/>
                <w:szCs w:val="20"/>
                <w:cs/>
                <w:lang w:bidi="th-TH"/>
              </w:rPr>
              <w:t>รายชื่อ</w:t>
            </w:r>
          </w:p>
        </w:tc>
        <w:tc>
          <w:tcPr>
            <w:tcW w:w="450" w:type="dxa"/>
            <w:vMerge w:val="restart"/>
            <w:shd w:val="clear" w:color="auto" w:fill="C0C0C0"/>
            <w:vAlign w:val="center"/>
          </w:tcPr>
          <w:p w14:paraId="7F8FAD05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  <w:lang w:val="en-US"/>
              </w:rPr>
            </w:pPr>
            <w:r w:rsidRPr="00CB380D">
              <w:rPr>
                <w:rFonts w:ascii="Cordia New" w:hAnsi="Cordia New"/>
                <w:sz w:val="16"/>
                <w:szCs w:val="16"/>
                <w:lang w:val="en-US"/>
              </w:rPr>
              <w:t>GED</w:t>
            </w:r>
          </w:p>
        </w:tc>
        <w:tc>
          <w:tcPr>
            <w:tcW w:w="13941" w:type="dxa"/>
            <w:gridSpan w:val="28"/>
            <w:shd w:val="clear" w:color="auto" w:fill="C0C0C0"/>
            <w:vAlign w:val="center"/>
          </w:tcPr>
          <w:p w14:paraId="45EDA216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b w:val="0"/>
                <w:bCs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6422" w:type="dxa"/>
            <w:gridSpan w:val="13"/>
            <w:shd w:val="clear" w:color="auto" w:fill="C0C0C0"/>
            <w:vAlign w:val="center"/>
          </w:tcPr>
          <w:p w14:paraId="486FF6D7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  <w:cs/>
                <w:lang w:bidi="th-TH"/>
              </w:rPr>
              <w:t>บริษัทร่วม</w:t>
            </w:r>
          </w:p>
        </w:tc>
      </w:tr>
      <w:tr w:rsidR="00C22372" w:rsidRPr="00F939F0" w14:paraId="1D5641DC" w14:textId="77777777" w:rsidTr="00CB380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left w:w="10" w:type="dxa"/>
            <w:right w:w="10" w:type="dxa"/>
          </w:tblCellMar>
        </w:tblPrEx>
        <w:trPr>
          <w:trHeight w:val="182"/>
        </w:trPr>
        <w:tc>
          <w:tcPr>
            <w:tcW w:w="577" w:type="dxa"/>
            <w:vMerge/>
            <w:shd w:val="clear" w:color="auto" w:fill="C0C0C0"/>
            <w:vAlign w:val="center"/>
          </w:tcPr>
          <w:p w14:paraId="3D8E093C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</w:p>
        </w:tc>
        <w:tc>
          <w:tcPr>
            <w:tcW w:w="157" w:type="dxa"/>
            <w:vMerge/>
            <w:shd w:val="clear" w:color="auto" w:fill="C0C0C0"/>
            <w:vAlign w:val="center"/>
          </w:tcPr>
          <w:p w14:paraId="0D050A6F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shd w:val="clear" w:color="auto" w:fill="C0C0C0"/>
            <w:vAlign w:val="center"/>
          </w:tcPr>
          <w:p w14:paraId="156DEA51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GMP</w:t>
            </w:r>
          </w:p>
        </w:tc>
        <w:tc>
          <w:tcPr>
            <w:tcW w:w="160" w:type="dxa"/>
            <w:shd w:val="clear" w:color="auto" w:fill="C0C0C0"/>
            <w:vAlign w:val="center"/>
          </w:tcPr>
          <w:p w14:paraId="34C2DC6D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GNC</w:t>
            </w:r>
          </w:p>
        </w:tc>
        <w:tc>
          <w:tcPr>
            <w:tcW w:w="173" w:type="dxa"/>
            <w:shd w:val="clear" w:color="auto" w:fill="C0C0C0"/>
            <w:vAlign w:val="center"/>
          </w:tcPr>
          <w:p w14:paraId="328F0183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GNRV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95" w:type="dxa"/>
            <w:shd w:val="clear" w:color="auto" w:fill="C0C0C0"/>
            <w:vAlign w:val="center"/>
          </w:tcPr>
          <w:p w14:paraId="3339D61B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GNRV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89" w:type="dxa"/>
            <w:shd w:val="clear" w:color="auto" w:fill="C0C0C0"/>
            <w:vAlign w:val="center"/>
          </w:tcPr>
          <w:p w14:paraId="4CD7A9A4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GNPM</w:t>
            </w:r>
          </w:p>
        </w:tc>
        <w:tc>
          <w:tcPr>
            <w:tcW w:w="195" w:type="dxa"/>
            <w:shd w:val="clear" w:color="auto" w:fill="C0C0C0"/>
            <w:vAlign w:val="center"/>
          </w:tcPr>
          <w:p w14:paraId="0893DEA2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GNLLL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44" w:type="dxa"/>
            <w:shd w:val="clear" w:color="auto" w:fill="C0C0C0"/>
            <w:vAlign w:val="center"/>
          </w:tcPr>
          <w:p w14:paraId="2BD0AF77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GBL</w:t>
            </w:r>
          </w:p>
        </w:tc>
        <w:tc>
          <w:tcPr>
            <w:tcW w:w="166" w:type="dxa"/>
            <w:shd w:val="clear" w:color="auto" w:fill="C0C0C0"/>
            <w:vAlign w:val="center"/>
          </w:tcPr>
          <w:p w14:paraId="7FE82E0F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GBP</w:t>
            </w:r>
          </w:p>
        </w:tc>
        <w:tc>
          <w:tcPr>
            <w:tcW w:w="157" w:type="dxa"/>
            <w:shd w:val="clear" w:color="auto" w:fill="C0C0C0"/>
            <w:vAlign w:val="center"/>
          </w:tcPr>
          <w:p w14:paraId="093C00BF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GTS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60" w:type="dxa"/>
            <w:shd w:val="clear" w:color="auto" w:fill="C0C0C0"/>
            <w:vAlign w:val="center"/>
          </w:tcPr>
          <w:p w14:paraId="5DF54646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GTS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54" w:type="dxa"/>
            <w:shd w:val="clear" w:color="auto" w:fill="C0C0C0"/>
            <w:vAlign w:val="center"/>
          </w:tcPr>
          <w:p w14:paraId="2595CFB0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GTS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54" w:type="dxa"/>
            <w:shd w:val="clear" w:color="auto" w:fill="C0C0C0"/>
            <w:vAlign w:val="center"/>
          </w:tcPr>
          <w:p w14:paraId="7F4D47C2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GTS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79" w:type="dxa"/>
            <w:shd w:val="clear" w:color="auto" w:fill="C0C0C0"/>
            <w:vAlign w:val="center"/>
          </w:tcPr>
          <w:p w14:paraId="52C6DFDA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GVTP</w:t>
            </w:r>
          </w:p>
        </w:tc>
        <w:tc>
          <w:tcPr>
            <w:tcW w:w="141" w:type="dxa"/>
            <w:shd w:val="clear" w:color="auto" w:fill="C0C0C0"/>
            <w:vAlign w:val="center"/>
          </w:tcPr>
          <w:p w14:paraId="32868A22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IPD</w:t>
            </w:r>
          </w:p>
        </w:tc>
        <w:tc>
          <w:tcPr>
            <w:tcW w:w="154" w:type="dxa"/>
            <w:shd w:val="clear" w:color="auto" w:fill="C0C0C0"/>
            <w:vAlign w:val="center"/>
          </w:tcPr>
          <w:p w14:paraId="6E6E0F51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Gulf SRC</w:t>
            </w:r>
          </w:p>
        </w:tc>
        <w:tc>
          <w:tcPr>
            <w:tcW w:w="148" w:type="dxa"/>
            <w:shd w:val="clear" w:color="auto" w:fill="C0C0C0"/>
            <w:vAlign w:val="center"/>
          </w:tcPr>
          <w:p w14:paraId="0F4E95E2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Gulf PD</w:t>
            </w:r>
          </w:p>
        </w:tc>
        <w:tc>
          <w:tcPr>
            <w:tcW w:w="166" w:type="dxa"/>
            <w:shd w:val="clear" w:color="auto" w:fill="C0C0C0"/>
            <w:vAlign w:val="center"/>
          </w:tcPr>
          <w:p w14:paraId="54D8B187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Gulf Solar</w:t>
            </w:r>
          </w:p>
        </w:tc>
        <w:tc>
          <w:tcPr>
            <w:tcW w:w="154" w:type="dxa"/>
            <w:shd w:val="clear" w:color="auto" w:fill="C0C0C0"/>
            <w:vAlign w:val="center"/>
          </w:tcPr>
          <w:p w14:paraId="181F6B40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</w:t>
            </w:r>
            <w:r w:rsidR="00EC0910">
              <w:rPr>
                <w:rFonts w:ascii="Cordia New" w:hAnsi="Cordia New"/>
                <w:sz w:val="16"/>
                <w:szCs w:val="16"/>
              </w:rPr>
              <w:t>S</w:t>
            </w:r>
            <w:r w:rsidRPr="00CB380D">
              <w:rPr>
                <w:rFonts w:ascii="Cordia New" w:hAnsi="Cordia New"/>
                <w:sz w:val="16"/>
                <w:szCs w:val="16"/>
              </w:rPr>
              <w:t>BV</w:t>
            </w:r>
          </w:p>
        </w:tc>
        <w:tc>
          <w:tcPr>
            <w:tcW w:w="182" w:type="dxa"/>
            <w:shd w:val="clear" w:color="auto" w:fill="C0C0C0"/>
            <w:vAlign w:val="center"/>
          </w:tcPr>
          <w:p w14:paraId="08623C9D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</w:t>
            </w:r>
            <w:r w:rsidR="00EC0910">
              <w:rPr>
                <w:rFonts w:ascii="Cordia New" w:hAnsi="Cordia New"/>
                <w:sz w:val="16"/>
                <w:szCs w:val="16"/>
              </w:rPr>
              <w:t>S</w:t>
            </w:r>
            <w:r w:rsidRPr="00CB380D">
              <w:rPr>
                <w:rFonts w:ascii="Cordia New" w:hAnsi="Cordia New"/>
                <w:sz w:val="16"/>
                <w:szCs w:val="16"/>
              </w:rPr>
              <w:t>KKS</w:t>
            </w:r>
          </w:p>
        </w:tc>
        <w:tc>
          <w:tcPr>
            <w:tcW w:w="151" w:type="dxa"/>
            <w:shd w:val="clear" w:color="auto" w:fill="C0C0C0"/>
            <w:vAlign w:val="center"/>
          </w:tcPr>
          <w:p w14:paraId="3BBBF5A7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</w:t>
            </w:r>
            <w:r w:rsidR="00EC0910">
              <w:rPr>
                <w:rFonts w:ascii="Cordia New" w:hAnsi="Cordia New"/>
                <w:sz w:val="16"/>
                <w:szCs w:val="16"/>
              </w:rPr>
              <w:t>S</w:t>
            </w:r>
            <w:r w:rsidRPr="00CB380D">
              <w:rPr>
                <w:rFonts w:ascii="Cordia New" w:hAnsi="Cordia New"/>
                <w:sz w:val="16"/>
                <w:szCs w:val="16"/>
              </w:rPr>
              <w:t>TS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54" w:type="dxa"/>
            <w:shd w:val="clear" w:color="auto" w:fill="C0C0C0"/>
            <w:vAlign w:val="center"/>
          </w:tcPr>
          <w:p w14:paraId="34CBDE5C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</w:t>
            </w:r>
            <w:r w:rsidR="00EC0910">
              <w:rPr>
                <w:rFonts w:ascii="Cordia New" w:hAnsi="Cordia New"/>
                <w:sz w:val="16"/>
                <w:szCs w:val="16"/>
              </w:rPr>
              <w:t>S</w:t>
            </w:r>
            <w:r w:rsidRPr="00CB380D">
              <w:rPr>
                <w:rFonts w:ascii="Cordia New" w:hAnsi="Cordia New"/>
                <w:sz w:val="16"/>
                <w:szCs w:val="16"/>
              </w:rPr>
              <w:t>TS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85" w:type="dxa"/>
            <w:shd w:val="clear" w:color="auto" w:fill="C0C0C0"/>
            <w:vAlign w:val="center"/>
          </w:tcPr>
          <w:p w14:paraId="0C1E4F55" w14:textId="77777777" w:rsidR="00A575F5" w:rsidRPr="00CB380D" w:rsidRDefault="00B90734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>
              <w:rPr>
                <w:rFonts w:ascii="Cordia New" w:hAnsi="Cordia New"/>
                <w:sz w:val="16"/>
                <w:szCs w:val="16"/>
              </w:rPr>
              <w:t>GCG</w:t>
            </w:r>
          </w:p>
        </w:tc>
        <w:tc>
          <w:tcPr>
            <w:tcW w:w="195" w:type="dxa"/>
            <w:shd w:val="clear" w:color="auto" w:fill="C0C0C0"/>
            <w:vAlign w:val="center"/>
          </w:tcPr>
          <w:p w14:paraId="01D6368A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 xml:space="preserve">Gulf </w:t>
            </w:r>
            <w:proofErr w:type="spellStart"/>
            <w:r w:rsidRPr="00CB380D">
              <w:rPr>
                <w:rFonts w:ascii="Cordia New" w:hAnsi="Cordia New"/>
                <w:sz w:val="16"/>
                <w:szCs w:val="16"/>
              </w:rPr>
              <w:t>Pattani</w:t>
            </w:r>
            <w:proofErr w:type="spellEnd"/>
            <w:r w:rsidRPr="00CB380D">
              <w:rPr>
                <w:rFonts w:ascii="Cordia New" w:hAnsi="Cordia New"/>
                <w:sz w:val="16"/>
                <w:szCs w:val="16"/>
              </w:rPr>
              <w:t xml:space="preserve"> Green</w:t>
            </w:r>
          </w:p>
        </w:tc>
        <w:tc>
          <w:tcPr>
            <w:tcW w:w="214" w:type="dxa"/>
            <w:shd w:val="clear" w:color="auto" w:fill="C0C0C0"/>
            <w:vAlign w:val="center"/>
          </w:tcPr>
          <w:p w14:paraId="11F70AA0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SBY Biomass</w:t>
            </w:r>
          </w:p>
        </w:tc>
        <w:tc>
          <w:tcPr>
            <w:tcW w:w="211" w:type="dxa"/>
            <w:shd w:val="clear" w:color="auto" w:fill="C0C0C0"/>
            <w:vAlign w:val="center"/>
          </w:tcPr>
          <w:p w14:paraId="4D5F6256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proofErr w:type="spellStart"/>
            <w:r w:rsidRPr="00CB380D">
              <w:rPr>
                <w:rFonts w:ascii="Cordia New" w:hAnsi="Cordia New"/>
                <w:sz w:val="16"/>
                <w:szCs w:val="16"/>
              </w:rPr>
              <w:t>Thepha</w:t>
            </w:r>
            <w:proofErr w:type="spellEnd"/>
            <w:r w:rsidRPr="00CB380D">
              <w:rPr>
                <w:rFonts w:ascii="Cordia New" w:hAnsi="Cordia New"/>
                <w:sz w:val="16"/>
                <w:szCs w:val="16"/>
              </w:rPr>
              <w:t xml:space="preserve"> Clean Energy</w:t>
            </w:r>
          </w:p>
        </w:tc>
        <w:tc>
          <w:tcPr>
            <w:tcW w:w="144" w:type="dxa"/>
            <w:shd w:val="clear" w:color="auto" w:fill="C0C0C0"/>
            <w:vAlign w:val="center"/>
          </w:tcPr>
          <w:p w14:paraId="5F4C4F49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Gulf HK</w:t>
            </w:r>
          </w:p>
        </w:tc>
        <w:tc>
          <w:tcPr>
            <w:tcW w:w="192" w:type="dxa"/>
            <w:shd w:val="clear" w:color="auto" w:fill="C0C0C0"/>
            <w:vAlign w:val="center"/>
          </w:tcPr>
          <w:p w14:paraId="0D8A9FC1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proofErr w:type="spellStart"/>
            <w:r w:rsidRPr="00CB380D">
              <w:rPr>
                <w:rFonts w:ascii="Cordia New" w:hAnsi="Cordia New"/>
                <w:sz w:val="16"/>
                <w:szCs w:val="16"/>
              </w:rPr>
              <w:t>Kolpos</w:t>
            </w:r>
            <w:proofErr w:type="spellEnd"/>
            <w:r w:rsidRPr="00CB380D">
              <w:rPr>
                <w:rFonts w:ascii="Cordia New" w:hAnsi="Cordia New"/>
                <w:sz w:val="16"/>
                <w:szCs w:val="16"/>
              </w:rPr>
              <w:t xml:space="preserve"> (SG)</w:t>
            </w:r>
          </w:p>
        </w:tc>
        <w:tc>
          <w:tcPr>
            <w:tcW w:w="280" w:type="dxa"/>
            <w:shd w:val="clear" w:color="auto" w:fill="C0C0C0"/>
            <w:vAlign w:val="center"/>
          </w:tcPr>
          <w:p w14:paraId="1A1F68BC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Gulf International Holding (SG)</w:t>
            </w:r>
          </w:p>
        </w:tc>
        <w:tc>
          <w:tcPr>
            <w:tcW w:w="148" w:type="dxa"/>
            <w:shd w:val="clear" w:color="auto" w:fill="C0C0C0"/>
            <w:vAlign w:val="center"/>
          </w:tcPr>
          <w:p w14:paraId="4201C1EC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GJP</w:t>
            </w:r>
          </w:p>
        </w:tc>
        <w:tc>
          <w:tcPr>
            <w:tcW w:w="144" w:type="dxa"/>
            <w:shd w:val="clear" w:color="auto" w:fill="C0C0C0"/>
            <w:vAlign w:val="center"/>
          </w:tcPr>
          <w:p w14:paraId="58795B77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Gulf JP UT</w:t>
            </w:r>
          </w:p>
        </w:tc>
        <w:tc>
          <w:tcPr>
            <w:tcW w:w="148" w:type="dxa"/>
            <w:shd w:val="clear" w:color="auto" w:fill="C0C0C0"/>
            <w:vAlign w:val="center"/>
          </w:tcPr>
          <w:p w14:paraId="42B6D12D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Gulf JP NS</w:t>
            </w:r>
          </w:p>
        </w:tc>
        <w:tc>
          <w:tcPr>
            <w:tcW w:w="166" w:type="dxa"/>
            <w:shd w:val="clear" w:color="auto" w:fill="C0C0C0"/>
            <w:vAlign w:val="center"/>
          </w:tcPr>
          <w:p w14:paraId="7A83893B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GKP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57" w:type="dxa"/>
            <w:shd w:val="clear" w:color="auto" w:fill="C0C0C0"/>
            <w:vAlign w:val="center"/>
          </w:tcPr>
          <w:p w14:paraId="23348D21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GKP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6" w:type="dxa"/>
            <w:shd w:val="clear" w:color="auto" w:fill="C0C0C0"/>
            <w:vAlign w:val="center"/>
          </w:tcPr>
          <w:p w14:paraId="3216E5A9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GTLC</w:t>
            </w:r>
          </w:p>
        </w:tc>
        <w:tc>
          <w:tcPr>
            <w:tcW w:w="182" w:type="dxa"/>
            <w:shd w:val="clear" w:color="auto" w:fill="C0C0C0"/>
            <w:vAlign w:val="center"/>
          </w:tcPr>
          <w:p w14:paraId="3375407D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GNNK</w:t>
            </w:r>
          </w:p>
        </w:tc>
        <w:tc>
          <w:tcPr>
            <w:tcW w:w="189" w:type="dxa"/>
            <w:shd w:val="clear" w:color="auto" w:fill="C0C0C0"/>
            <w:vAlign w:val="center"/>
          </w:tcPr>
          <w:p w14:paraId="3437C8D0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GCRN</w:t>
            </w:r>
          </w:p>
        </w:tc>
        <w:tc>
          <w:tcPr>
            <w:tcW w:w="157" w:type="dxa"/>
            <w:shd w:val="clear" w:color="auto" w:fill="C0C0C0"/>
            <w:vAlign w:val="center"/>
          </w:tcPr>
          <w:p w14:paraId="5B1F9F63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GNK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73" w:type="dxa"/>
            <w:shd w:val="clear" w:color="auto" w:fill="C0C0C0"/>
            <w:vAlign w:val="center"/>
          </w:tcPr>
          <w:p w14:paraId="67329246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GNLL</w:t>
            </w:r>
          </w:p>
        </w:tc>
        <w:tc>
          <w:tcPr>
            <w:tcW w:w="261" w:type="dxa"/>
            <w:shd w:val="clear" w:color="auto" w:fill="C0C0C0"/>
            <w:vAlign w:val="center"/>
          </w:tcPr>
          <w:p w14:paraId="1A226432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</w:rPr>
              <w:t>Gulf WHA MA Natural Gas Distribution</w:t>
            </w:r>
          </w:p>
        </w:tc>
        <w:tc>
          <w:tcPr>
            <w:tcW w:w="173" w:type="dxa"/>
            <w:shd w:val="clear" w:color="auto" w:fill="C0C0C0"/>
          </w:tcPr>
          <w:p w14:paraId="346A80B2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  <w:lang w:val="en-US" w:bidi="th-TH"/>
              </w:rPr>
            </w:pPr>
            <w:r w:rsidRPr="00CB380D">
              <w:rPr>
                <w:rFonts w:ascii="Cordia New" w:hAnsi="Cordia New"/>
                <w:sz w:val="16"/>
                <w:szCs w:val="16"/>
                <w:lang w:val="en-US" w:bidi="th-TH"/>
              </w:rPr>
              <w:t>WHA NGD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168" w:type="dxa"/>
            <w:shd w:val="clear" w:color="auto" w:fill="C0C0C0"/>
          </w:tcPr>
          <w:p w14:paraId="74D7FEC8" w14:textId="77777777" w:rsidR="00A575F5" w:rsidRPr="00CB380D" w:rsidRDefault="00A575F5" w:rsidP="00F04D2C">
            <w:pPr>
              <w:pStyle w:val="CellHead"/>
              <w:spacing w:after="40"/>
              <w:jc w:val="center"/>
              <w:rPr>
                <w:rFonts w:ascii="Cordia New" w:hAnsi="Cordia New"/>
                <w:sz w:val="16"/>
                <w:szCs w:val="16"/>
              </w:rPr>
            </w:pPr>
            <w:r w:rsidRPr="00CB380D">
              <w:rPr>
                <w:rFonts w:ascii="Cordia New" w:hAnsi="Cordia New"/>
                <w:sz w:val="16"/>
                <w:szCs w:val="16"/>
                <w:lang w:val="en-US" w:bidi="th-TH"/>
              </w:rPr>
              <w:t>WHA NGD</w:t>
            </w:r>
            <w:r w:rsidRPr="000F3E61">
              <w:rPr>
                <w:rFonts w:ascii="Cordia New" w:hAnsi="Cordia New"/>
                <w:sz w:val="16"/>
                <w:szCs w:val="16"/>
                <w:lang w:val="en-US" w:bidi="th-TH"/>
              </w:rPr>
              <w:t>4</w:t>
            </w:r>
          </w:p>
        </w:tc>
      </w:tr>
      <w:tr w:rsidR="004702BC" w:rsidRPr="00F939F0" w14:paraId="04FC3872" w14:textId="77777777" w:rsidTr="00CB380D">
        <w:tc>
          <w:tcPr>
            <w:tcW w:w="1651" w:type="dxa"/>
            <w:shd w:val="clear" w:color="auto" w:fill="auto"/>
          </w:tcPr>
          <w:p w14:paraId="11294A80" w14:textId="157B7E6B" w:rsidR="009C11D9" w:rsidRPr="00CB380D" w:rsidRDefault="009C11D9" w:rsidP="00F04D2C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นายวิเศษ</w:t>
            </w:r>
            <w:r w:rsidR="00DC0D40">
              <w:rPr>
                <w:rFonts w:ascii="Cordia New" w:hAnsi="Cordia New"/>
                <w:sz w:val="22"/>
                <w:szCs w:val="22"/>
                <w:lang w:bidi="th-TH"/>
              </w:rPr>
              <w:t xml:space="preserve"> </w:t>
            </w:r>
            <w:r w:rsidRPr="00CB380D">
              <w:rPr>
                <w:rFonts w:ascii="Cordia New" w:hAnsi="Cordia New"/>
                <w:sz w:val="22"/>
                <w:szCs w:val="22"/>
              </w:rPr>
              <w:br/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จูภิบาล</w:t>
            </w:r>
          </w:p>
        </w:tc>
        <w:tc>
          <w:tcPr>
            <w:tcW w:w="450" w:type="dxa"/>
            <w:shd w:val="clear" w:color="auto" w:fill="auto"/>
          </w:tcPr>
          <w:p w14:paraId="781BBF1A" w14:textId="77777777" w:rsidR="009C11D9" w:rsidRPr="00CB380D" w:rsidRDefault="00007E6E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CB380D">
              <w:rPr>
                <w:rFonts w:ascii="Cordia New" w:hAnsi="Cordia New"/>
                <w:sz w:val="24"/>
                <w:szCs w:val="24"/>
                <w:lang w:val="en-US" w:bidi="th-TH"/>
              </w:rPr>
              <w:t>X</w:t>
            </w:r>
            <w:r w:rsidRPr="00CB380D">
              <w:rPr>
                <w:rFonts w:ascii="Cordia New" w:hAnsi="Cordia New"/>
                <w:sz w:val="24"/>
                <w:szCs w:val="24"/>
                <w:lang w:val="en-US" w:bidi="th-TH"/>
              </w:rPr>
              <w:br/>
              <w:t>///</w:t>
            </w:r>
          </w:p>
        </w:tc>
        <w:tc>
          <w:tcPr>
            <w:tcW w:w="486" w:type="dxa"/>
            <w:shd w:val="clear" w:color="auto" w:fill="auto"/>
          </w:tcPr>
          <w:p w14:paraId="5B7F47E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3CF61B5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4883E22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06889EB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23D4EB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450258F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061CC1D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18445BF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118837C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31D046C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1E37FB5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64B1F12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197E2A8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18318AE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3FAB8DC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336BB3EF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45E2B61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257030C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5C0CF4E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32" w:type="dxa"/>
            <w:shd w:val="clear" w:color="auto" w:fill="auto"/>
          </w:tcPr>
          <w:p w14:paraId="781BFFE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6534634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14:paraId="25D0B30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52708AB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4285E49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259F86D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7403D37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9" w:type="dxa"/>
            <w:shd w:val="clear" w:color="auto" w:fill="auto"/>
          </w:tcPr>
          <w:p w14:paraId="51D490B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14:paraId="62C17D1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33E90B23" w14:textId="77777777" w:rsidR="009C11D9" w:rsidRPr="00CB380D" w:rsidRDefault="000A33EA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  <w:lang w:val="en-US" w:bidi="th-TH"/>
              </w:rPr>
              <w:t>X</w:t>
            </w:r>
            <w:r w:rsidRPr="00CB380D">
              <w:rPr>
                <w:rFonts w:ascii="Cordia New" w:hAnsi="Cordia New"/>
                <w:sz w:val="24"/>
                <w:szCs w:val="24"/>
                <w:lang w:val="en-US" w:bidi="th-TH"/>
              </w:rPr>
              <w:br/>
              <w:t>///</w:t>
            </w:r>
          </w:p>
        </w:tc>
        <w:tc>
          <w:tcPr>
            <w:tcW w:w="414" w:type="dxa"/>
            <w:shd w:val="clear" w:color="auto" w:fill="auto"/>
          </w:tcPr>
          <w:p w14:paraId="0E5D1C8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251B2BB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1E692E2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441C4EC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14:paraId="0D0631F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41B84B4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62D3F4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20E282FB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2CC7A36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01D3DC6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37BAB07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10115BD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4702BC" w:rsidRPr="00F939F0" w14:paraId="11A02098" w14:textId="77777777" w:rsidTr="00CB380D">
        <w:tc>
          <w:tcPr>
            <w:tcW w:w="1651" w:type="dxa"/>
            <w:shd w:val="clear" w:color="auto" w:fill="auto"/>
          </w:tcPr>
          <w:p w14:paraId="5B0E26E2" w14:textId="77777777" w:rsidR="009C11D9" w:rsidRPr="00CB380D" w:rsidRDefault="009C11D9" w:rsidP="00F04D2C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นายเกษม สนิทวงศ์</w:t>
            </w:r>
            <w:r w:rsidRPr="00CB380D">
              <w:rPr>
                <w:rFonts w:ascii="Cordia New" w:hAnsi="Cordia New"/>
                <w:sz w:val="22"/>
                <w:szCs w:val="22"/>
              </w:rPr>
              <w:br/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ณ อยุธยา</w:t>
            </w:r>
          </w:p>
        </w:tc>
        <w:tc>
          <w:tcPr>
            <w:tcW w:w="450" w:type="dxa"/>
            <w:shd w:val="clear" w:color="auto" w:fill="auto"/>
          </w:tcPr>
          <w:p w14:paraId="48F69227" w14:textId="77777777" w:rsidR="009C11D9" w:rsidRPr="00CB380D" w:rsidRDefault="00007E6E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///</w:t>
            </w:r>
            <w:r w:rsidRPr="00CB380D">
              <w:rPr>
                <w:rFonts w:ascii="Cordia New" w:hAnsi="Cordia New"/>
                <w:sz w:val="24"/>
                <w:szCs w:val="24"/>
              </w:rPr>
              <w:br/>
              <w:t>IV</w:t>
            </w:r>
          </w:p>
        </w:tc>
        <w:tc>
          <w:tcPr>
            <w:tcW w:w="486" w:type="dxa"/>
            <w:shd w:val="clear" w:color="auto" w:fill="auto"/>
          </w:tcPr>
          <w:p w14:paraId="3651CB2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7AEB104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26DC325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6884C0A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7E06AB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076BAFD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4945F3D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1BA8816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2A7947C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09C269D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026335D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3314958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37B9268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5507C24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25B5620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3A7E9BE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262EF1D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71FF81B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721F47E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32" w:type="dxa"/>
            <w:shd w:val="clear" w:color="auto" w:fill="auto"/>
          </w:tcPr>
          <w:p w14:paraId="35174D3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59F9925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14:paraId="566FF44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1FFA945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6B18C96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30F4714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2CAA956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9" w:type="dxa"/>
            <w:shd w:val="clear" w:color="auto" w:fill="auto"/>
          </w:tcPr>
          <w:p w14:paraId="273327E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14:paraId="708E905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28439DF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450FD01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0AAEE78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72F4484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2086CFA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14:paraId="6ED7E73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6BCD3A3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B3FFE5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210C404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6E0A5E8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1EDA05A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2D1723E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BC8CE5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4702BC" w:rsidRPr="00F939F0" w14:paraId="44B2C0EA" w14:textId="77777777" w:rsidTr="00CB380D">
        <w:tc>
          <w:tcPr>
            <w:tcW w:w="1651" w:type="dxa"/>
            <w:shd w:val="clear" w:color="auto" w:fill="auto"/>
          </w:tcPr>
          <w:p w14:paraId="470F23FC" w14:textId="77777777" w:rsidR="009C11D9" w:rsidRPr="00CB380D" w:rsidRDefault="009C11D9" w:rsidP="00F04D2C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นายวินิจ</w:t>
            </w:r>
            <w:r w:rsidRPr="00CB380D">
              <w:rPr>
                <w:rFonts w:ascii="Cordia New" w:hAnsi="Cordia New"/>
                <w:sz w:val="22"/>
                <w:szCs w:val="22"/>
              </w:rPr>
              <w:br/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แตงน้อย</w:t>
            </w:r>
          </w:p>
        </w:tc>
        <w:tc>
          <w:tcPr>
            <w:tcW w:w="450" w:type="dxa"/>
            <w:shd w:val="clear" w:color="auto" w:fill="auto"/>
          </w:tcPr>
          <w:p w14:paraId="2AE4604D" w14:textId="77777777" w:rsidR="009C11D9" w:rsidRPr="00CB380D" w:rsidRDefault="00007E6E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///</w:t>
            </w:r>
            <w:r w:rsidRPr="00CB380D">
              <w:rPr>
                <w:rFonts w:ascii="Cordia New" w:hAnsi="Cordia New"/>
                <w:sz w:val="24"/>
                <w:szCs w:val="24"/>
              </w:rPr>
              <w:br/>
              <w:t>V</w:t>
            </w:r>
          </w:p>
        </w:tc>
        <w:tc>
          <w:tcPr>
            <w:tcW w:w="486" w:type="dxa"/>
            <w:shd w:val="clear" w:color="auto" w:fill="auto"/>
          </w:tcPr>
          <w:p w14:paraId="164F371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7800AA3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4C8F09C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2676CC4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68736A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7C48785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033E5D8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0A95EFE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3521938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6424FF9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7A6D395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4B3E016B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24C949E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5924E93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781331E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136E45B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0875F67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307D23C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4BD2360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32" w:type="dxa"/>
            <w:shd w:val="clear" w:color="auto" w:fill="auto"/>
          </w:tcPr>
          <w:p w14:paraId="5A6F6EE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7FFD7A6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14:paraId="3A4D213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3BFF777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52971D8B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0A554D5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0585C9E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9" w:type="dxa"/>
            <w:shd w:val="clear" w:color="auto" w:fill="auto"/>
          </w:tcPr>
          <w:p w14:paraId="789F194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14:paraId="0A989BE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1BA16C8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1ACDEDD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692AD0D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2A9A794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032AB8D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14:paraId="1900C34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4D4F573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7D228E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5478282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20A8E19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09E3490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6F747B7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2B13E5F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4702BC" w:rsidRPr="00F939F0" w14:paraId="5724DD14" w14:textId="77777777" w:rsidTr="00CB380D">
        <w:tc>
          <w:tcPr>
            <w:tcW w:w="1651" w:type="dxa"/>
            <w:shd w:val="clear" w:color="auto" w:fill="auto"/>
          </w:tcPr>
          <w:p w14:paraId="189FBB42" w14:textId="77777777" w:rsidR="009C11D9" w:rsidRPr="00CB380D" w:rsidRDefault="009C11D9" w:rsidP="00F04D2C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นายสันติ</w:t>
            </w:r>
            <w:r w:rsidRPr="00CB380D">
              <w:rPr>
                <w:rFonts w:ascii="Cordia New" w:hAnsi="Cordia New"/>
                <w:sz w:val="22"/>
                <w:szCs w:val="22"/>
              </w:rPr>
              <w:br/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บุญประคับ</w:t>
            </w:r>
          </w:p>
        </w:tc>
        <w:tc>
          <w:tcPr>
            <w:tcW w:w="450" w:type="dxa"/>
            <w:shd w:val="clear" w:color="auto" w:fill="auto"/>
          </w:tcPr>
          <w:p w14:paraId="42DF9C2F" w14:textId="77777777" w:rsidR="009C11D9" w:rsidRPr="00CB380D" w:rsidRDefault="00007E6E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///</w:t>
            </w:r>
          </w:p>
        </w:tc>
        <w:tc>
          <w:tcPr>
            <w:tcW w:w="486" w:type="dxa"/>
            <w:shd w:val="clear" w:color="auto" w:fill="auto"/>
          </w:tcPr>
          <w:p w14:paraId="17777C5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5DE8B63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43A456AB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129DB86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7B8694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08AB165F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2685E4A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79A084BF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1E117D3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1FFC603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30033C2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072668E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679402A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343656C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23ABB3D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0D1DE9C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4F9E98D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125A3B4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2AA033EF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32" w:type="dxa"/>
            <w:shd w:val="clear" w:color="auto" w:fill="auto"/>
          </w:tcPr>
          <w:p w14:paraId="5EF5334F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7FBE559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14:paraId="43E626F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6F70E87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5992A27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696FF15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068B953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9" w:type="dxa"/>
            <w:shd w:val="clear" w:color="auto" w:fill="auto"/>
          </w:tcPr>
          <w:p w14:paraId="33E73DD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14:paraId="493B133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7A5C860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4A8EE06F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6644E22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7BA4FE9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03C7831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14:paraId="17FD68B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6FA7206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991F24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6F0904FB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4810F40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D6E076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111F055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E1C84F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4702BC" w:rsidRPr="00F939F0" w14:paraId="412A0581" w14:textId="77777777" w:rsidTr="00CB380D">
        <w:tc>
          <w:tcPr>
            <w:tcW w:w="1651" w:type="dxa"/>
            <w:shd w:val="clear" w:color="auto" w:fill="auto"/>
          </w:tcPr>
          <w:p w14:paraId="3C4225B4" w14:textId="77777777" w:rsidR="009C11D9" w:rsidRPr="00CB380D" w:rsidRDefault="009C11D9" w:rsidP="00F04D2C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ดร. รวีพร</w:t>
            </w:r>
            <w:r w:rsidRPr="00CB380D">
              <w:rPr>
                <w:rFonts w:ascii="Cordia New" w:hAnsi="Cordia New"/>
                <w:sz w:val="22"/>
                <w:szCs w:val="22"/>
              </w:rPr>
              <w:br/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คูหิรัญ</w:t>
            </w:r>
          </w:p>
        </w:tc>
        <w:tc>
          <w:tcPr>
            <w:tcW w:w="450" w:type="dxa"/>
            <w:shd w:val="clear" w:color="auto" w:fill="auto"/>
          </w:tcPr>
          <w:p w14:paraId="50AD3146" w14:textId="77777777" w:rsidR="009C11D9" w:rsidRPr="00CB380D" w:rsidRDefault="00007E6E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///</w:t>
            </w:r>
            <w:r w:rsidRPr="00CB380D">
              <w:rPr>
                <w:rFonts w:ascii="Cordia New" w:hAnsi="Cordia New"/>
                <w:sz w:val="24"/>
                <w:szCs w:val="24"/>
              </w:rPr>
              <w:br/>
              <w:t>V</w:t>
            </w:r>
          </w:p>
        </w:tc>
        <w:tc>
          <w:tcPr>
            <w:tcW w:w="486" w:type="dxa"/>
            <w:shd w:val="clear" w:color="auto" w:fill="auto"/>
          </w:tcPr>
          <w:p w14:paraId="1F481DD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2CAD07D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0513657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5427E78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9E9544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2753BAE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523715B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26485AA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40CB993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5DC1517B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5C5FC39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60E00F0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0EADC48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3B595D5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6E5E947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3D728C7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6E83BF8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4F5728AF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5DC0939F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32" w:type="dxa"/>
            <w:shd w:val="clear" w:color="auto" w:fill="auto"/>
          </w:tcPr>
          <w:p w14:paraId="3FEC10A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5E46D07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14:paraId="5DB87F9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0A0357D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3D4E7FD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078C458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2B54631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9" w:type="dxa"/>
            <w:shd w:val="clear" w:color="auto" w:fill="auto"/>
          </w:tcPr>
          <w:p w14:paraId="5F6A971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14:paraId="173415F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443C7EA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5FD47EA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760C85C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5975998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0F8EE54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14:paraId="77FE681F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75ED683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2FC4090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0E9B45E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75D5B27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222D641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42668C5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7323D83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FE4A04" w:rsidRPr="00F939F0" w14:paraId="4E2FA052" w14:textId="77777777" w:rsidTr="00CB380D">
        <w:tc>
          <w:tcPr>
            <w:tcW w:w="1651" w:type="dxa"/>
            <w:shd w:val="clear" w:color="auto" w:fill="auto"/>
          </w:tcPr>
          <w:p w14:paraId="0421EBC6" w14:textId="77777777" w:rsidR="00FE4A04" w:rsidRPr="00CB380D" w:rsidRDefault="00FE4A04" w:rsidP="00F04D2C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  <w:cs/>
                <w:lang w:bidi="th-TH"/>
              </w:rPr>
            </w:pPr>
            <w:r>
              <w:rPr>
                <w:rFonts w:ascii="Cordia New" w:hAnsi="Cordia New" w:hint="cs"/>
                <w:sz w:val="22"/>
                <w:szCs w:val="22"/>
                <w:cs/>
                <w:lang w:bidi="th-TH"/>
              </w:rPr>
              <w:t>นายสมหมาย</w:t>
            </w:r>
            <w:r>
              <w:rPr>
                <w:rFonts w:ascii="Cordia New" w:hAnsi="Cordia New"/>
                <w:sz w:val="22"/>
                <w:szCs w:val="22"/>
                <w:cs/>
                <w:lang w:bidi="th-TH"/>
              </w:rPr>
              <w:br/>
            </w:r>
            <w:r>
              <w:rPr>
                <w:rFonts w:ascii="Cordia New" w:hAnsi="Cordia New" w:hint="cs"/>
                <w:sz w:val="22"/>
                <w:szCs w:val="22"/>
                <w:cs/>
                <w:lang w:bidi="th-TH"/>
              </w:rPr>
              <w:t>ภาษี</w:t>
            </w:r>
          </w:p>
        </w:tc>
        <w:tc>
          <w:tcPr>
            <w:tcW w:w="450" w:type="dxa"/>
            <w:shd w:val="clear" w:color="auto" w:fill="auto"/>
          </w:tcPr>
          <w:p w14:paraId="245ED077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///</w:t>
            </w:r>
            <w:r w:rsidRPr="00CB380D">
              <w:rPr>
                <w:rFonts w:ascii="Cordia New" w:hAnsi="Cordia New"/>
                <w:sz w:val="24"/>
                <w:szCs w:val="24"/>
              </w:rPr>
              <w:br/>
              <w:t>V</w:t>
            </w:r>
          </w:p>
        </w:tc>
        <w:tc>
          <w:tcPr>
            <w:tcW w:w="486" w:type="dxa"/>
            <w:shd w:val="clear" w:color="auto" w:fill="auto"/>
          </w:tcPr>
          <w:p w14:paraId="64702E49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3EAC842E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7B57B47F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6EB45988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7DB97BE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5E5905B3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183C8E47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662B02FF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1B1EDC3C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09F3BD58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66B3A0BF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142AC00B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471614C0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3526F0C7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31EFD2C4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58758630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2FA9C93D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1F99EEEC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6F6F8B54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32" w:type="dxa"/>
            <w:shd w:val="clear" w:color="auto" w:fill="auto"/>
          </w:tcPr>
          <w:p w14:paraId="25410D2E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4BA35455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14:paraId="53E72AAD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665D1AF8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1CE07A0E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6AB73C61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12945884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9" w:type="dxa"/>
            <w:shd w:val="clear" w:color="auto" w:fill="auto"/>
          </w:tcPr>
          <w:p w14:paraId="60147C6B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14:paraId="0CF6051E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552F071F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08310516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5B9CC1C8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27C2F69E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7D7BC085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14:paraId="0F95A634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7B15E457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1E5DA70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39F9C5D7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3E27AA10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12B4034E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1EEF727F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3083D96" w14:textId="77777777" w:rsidR="00FE4A04" w:rsidRPr="00CB380D" w:rsidRDefault="00FE4A04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4702BC" w:rsidRPr="00F939F0" w14:paraId="1EABCA3A" w14:textId="77777777" w:rsidTr="00CB380D">
        <w:tc>
          <w:tcPr>
            <w:tcW w:w="1651" w:type="dxa"/>
            <w:shd w:val="clear" w:color="auto" w:fill="auto"/>
          </w:tcPr>
          <w:p w14:paraId="14265B29" w14:textId="77777777" w:rsidR="009C11D9" w:rsidRPr="00CB380D" w:rsidRDefault="009C11D9" w:rsidP="00F04D2C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นายสารัชถ์</w:t>
            </w:r>
            <w:r w:rsidRPr="00CB380D">
              <w:rPr>
                <w:rFonts w:ascii="Cordia New" w:hAnsi="Cordia New"/>
                <w:sz w:val="22"/>
                <w:szCs w:val="22"/>
                <w:lang w:bidi="th-TH"/>
              </w:rPr>
              <w:br/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รัตนาวะดี</w:t>
            </w:r>
          </w:p>
        </w:tc>
        <w:tc>
          <w:tcPr>
            <w:tcW w:w="450" w:type="dxa"/>
            <w:shd w:val="clear" w:color="auto" w:fill="auto"/>
          </w:tcPr>
          <w:p w14:paraId="1E83E08E" w14:textId="77777777" w:rsidR="009C11D9" w:rsidRPr="00CB380D" w:rsidRDefault="00007E6E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</w:t>
            </w:r>
            <w:r w:rsidRPr="00CB380D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86" w:type="dxa"/>
            <w:shd w:val="clear" w:color="auto" w:fill="auto"/>
          </w:tcPr>
          <w:p w14:paraId="444A64F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750FB56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76AF760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444EDDC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209E036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68F5CC3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38A8BB4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3C25E72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1521211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32FEBD4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71B1264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3416AD4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6501CF2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1175405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5A3251C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57770E29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0D672BD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4A089A23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470E06CF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32" w:type="dxa"/>
            <w:shd w:val="clear" w:color="auto" w:fill="auto"/>
          </w:tcPr>
          <w:p w14:paraId="002801B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19D6FDD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14:paraId="67D4B63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66600C8B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0DCE205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37BC70E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5343C440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9" w:type="dxa"/>
            <w:shd w:val="clear" w:color="auto" w:fill="auto"/>
          </w:tcPr>
          <w:p w14:paraId="69CCBAE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14:paraId="6E2AAF64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7697851D" w14:textId="77777777" w:rsidR="009C11D9" w:rsidRDefault="000A33EA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  <w:p w14:paraId="2DDA980E" w14:textId="53439349" w:rsidR="000A33EA" w:rsidRPr="00CB380D" w:rsidRDefault="000A33EA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360827EE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71F09CF1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36C1AE55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3F49B232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14:paraId="0945EE4D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5AD3B40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6AF136B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0588A84C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66AD1677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1943CF8A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597DA1B8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43B1FFB6" w14:textId="77777777" w:rsidR="009C11D9" w:rsidRPr="00CB380D" w:rsidRDefault="009C11D9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BB563E" w:rsidRPr="00F939F0" w14:paraId="40A63BD1" w14:textId="77777777" w:rsidTr="00CB380D">
        <w:tc>
          <w:tcPr>
            <w:tcW w:w="1651" w:type="dxa"/>
            <w:shd w:val="clear" w:color="auto" w:fill="auto"/>
          </w:tcPr>
          <w:p w14:paraId="3F79D622" w14:textId="77777777" w:rsidR="00BB563E" w:rsidRPr="00CB380D" w:rsidRDefault="00BB563E" w:rsidP="00BB563E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นางพรทิพา</w:t>
            </w:r>
            <w:r w:rsidRPr="00CB380D">
              <w:rPr>
                <w:rFonts w:ascii="Cordia New" w:hAnsi="Cordia New"/>
                <w:sz w:val="22"/>
                <w:szCs w:val="22"/>
                <w:lang w:bidi="th-TH"/>
              </w:rPr>
              <w:br/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ชินเวชกิจวานิชย์</w:t>
            </w:r>
          </w:p>
        </w:tc>
        <w:tc>
          <w:tcPr>
            <w:tcW w:w="450" w:type="dxa"/>
            <w:shd w:val="clear" w:color="auto" w:fill="auto"/>
          </w:tcPr>
          <w:p w14:paraId="40189FA2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</w:t>
            </w:r>
            <w:r w:rsidRPr="00CB380D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86" w:type="dxa"/>
            <w:shd w:val="clear" w:color="auto" w:fill="auto"/>
          </w:tcPr>
          <w:p w14:paraId="0BB0D60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59" w:type="dxa"/>
            <w:shd w:val="clear" w:color="auto" w:fill="auto"/>
          </w:tcPr>
          <w:p w14:paraId="0AF09AE8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X</w:t>
            </w:r>
          </w:p>
          <w:p w14:paraId="1A10A683" w14:textId="01ECEBF8" w:rsidR="00DB61BB" w:rsidRPr="00CB380D" w:rsidRDefault="00DB61B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0BD0B7C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558" w:type="dxa"/>
            <w:shd w:val="clear" w:color="auto" w:fill="auto"/>
          </w:tcPr>
          <w:p w14:paraId="6125F127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07A14C0C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558" w:type="dxa"/>
            <w:shd w:val="clear" w:color="auto" w:fill="auto"/>
          </w:tcPr>
          <w:p w14:paraId="51EF2AE5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14" w:type="dxa"/>
            <w:shd w:val="clear" w:color="auto" w:fill="auto"/>
          </w:tcPr>
          <w:p w14:paraId="3F84087A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</w:p>
          <w:p w14:paraId="5F4D786B" w14:textId="4FB10E1C" w:rsidR="00DB61BB" w:rsidRPr="00343585" w:rsidRDefault="00DB61B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1E122719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</w:p>
          <w:p w14:paraId="3A1189EC" w14:textId="2CC3E1F4" w:rsidR="00DB61BB" w:rsidRPr="00343585" w:rsidRDefault="00DB61B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4DE4EF89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59" w:type="dxa"/>
            <w:shd w:val="clear" w:color="auto" w:fill="auto"/>
          </w:tcPr>
          <w:p w14:paraId="62C63B93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41" w:type="dxa"/>
            <w:shd w:val="clear" w:color="auto" w:fill="auto"/>
          </w:tcPr>
          <w:p w14:paraId="69E86A50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41" w:type="dxa"/>
            <w:shd w:val="clear" w:color="auto" w:fill="auto"/>
          </w:tcPr>
          <w:p w14:paraId="52BB0CDF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</w:p>
          <w:p w14:paraId="14437F31" w14:textId="6C579E1A" w:rsidR="00DB61BB" w:rsidRPr="00343585" w:rsidRDefault="00DB61B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7C734580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05" w:type="dxa"/>
            <w:shd w:val="clear" w:color="auto" w:fill="auto"/>
          </w:tcPr>
          <w:p w14:paraId="6D3E435F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41" w:type="dxa"/>
            <w:shd w:val="clear" w:color="auto" w:fill="auto"/>
          </w:tcPr>
          <w:p w14:paraId="08AB87BB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23" w:type="dxa"/>
            <w:shd w:val="clear" w:color="auto" w:fill="auto"/>
          </w:tcPr>
          <w:p w14:paraId="3782B9EC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</w:tcPr>
          <w:p w14:paraId="2D2353EC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41" w:type="dxa"/>
            <w:shd w:val="clear" w:color="auto" w:fill="auto"/>
          </w:tcPr>
          <w:p w14:paraId="3F575F9F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522" w:type="dxa"/>
            <w:shd w:val="clear" w:color="auto" w:fill="auto"/>
          </w:tcPr>
          <w:p w14:paraId="15FC3D44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32" w:type="dxa"/>
            <w:shd w:val="clear" w:color="auto" w:fill="auto"/>
          </w:tcPr>
          <w:p w14:paraId="08C71FC4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41" w:type="dxa"/>
            <w:shd w:val="clear" w:color="auto" w:fill="auto"/>
          </w:tcPr>
          <w:p w14:paraId="5A1A4F4F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X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531" w:type="dxa"/>
            <w:shd w:val="clear" w:color="auto" w:fill="auto"/>
          </w:tcPr>
          <w:p w14:paraId="3E6170E0" w14:textId="77777777" w:rsidR="00BB563E" w:rsidRPr="008F475C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F475C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558" w:type="dxa"/>
            <w:shd w:val="clear" w:color="auto" w:fill="auto"/>
          </w:tcPr>
          <w:p w14:paraId="3B341FC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F475C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612" w:type="dxa"/>
            <w:shd w:val="clear" w:color="auto" w:fill="auto"/>
          </w:tcPr>
          <w:p w14:paraId="59B436C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F475C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603" w:type="dxa"/>
            <w:shd w:val="clear" w:color="auto" w:fill="auto"/>
          </w:tcPr>
          <w:p w14:paraId="71A5C16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F475C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14" w:type="dxa"/>
            <w:shd w:val="clear" w:color="auto" w:fill="auto"/>
          </w:tcPr>
          <w:p w14:paraId="7EF8D80A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251D95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549" w:type="dxa"/>
            <w:shd w:val="clear" w:color="auto" w:fill="auto"/>
          </w:tcPr>
          <w:p w14:paraId="2B84F92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251D95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801" w:type="dxa"/>
            <w:shd w:val="clear" w:color="auto" w:fill="auto"/>
          </w:tcPr>
          <w:p w14:paraId="27585C2A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251D95"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23" w:type="dxa"/>
            <w:shd w:val="clear" w:color="auto" w:fill="auto"/>
          </w:tcPr>
          <w:p w14:paraId="03D473CE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  <w:p w14:paraId="086B505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14" w:type="dxa"/>
            <w:shd w:val="clear" w:color="auto" w:fill="auto"/>
          </w:tcPr>
          <w:p w14:paraId="17F53342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23" w:type="dxa"/>
            <w:shd w:val="clear" w:color="auto" w:fill="auto"/>
          </w:tcPr>
          <w:p w14:paraId="34BC19C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</w:tcPr>
          <w:p w14:paraId="2F36E1D5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50" w:type="dxa"/>
            <w:shd w:val="clear" w:color="auto" w:fill="auto"/>
          </w:tcPr>
          <w:p w14:paraId="678274BB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504" w:type="dxa"/>
            <w:shd w:val="clear" w:color="auto" w:fill="auto"/>
          </w:tcPr>
          <w:p w14:paraId="12C5074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522" w:type="dxa"/>
            <w:shd w:val="clear" w:color="auto" w:fill="auto"/>
          </w:tcPr>
          <w:p w14:paraId="2BB5AE86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540" w:type="dxa"/>
            <w:shd w:val="clear" w:color="auto" w:fill="auto"/>
          </w:tcPr>
          <w:p w14:paraId="73F52231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50" w:type="dxa"/>
            <w:shd w:val="clear" w:color="auto" w:fill="auto"/>
          </w:tcPr>
          <w:p w14:paraId="1E2DB80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495" w:type="dxa"/>
            <w:shd w:val="clear" w:color="auto" w:fill="auto"/>
          </w:tcPr>
          <w:p w14:paraId="5AF897C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X</w:t>
            </w:r>
          </w:p>
        </w:tc>
        <w:tc>
          <w:tcPr>
            <w:tcW w:w="747" w:type="dxa"/>
            <w:shd w:val="clear" w:color="auto" w:fill="auto"/>
          </w:tcPr>
          <w:p w14:paraId="0DE303C9" w14:textId="77777777" w:rsidR="00BB563E" w:rsidRPr="00CB380D" w:rsidRDefault="00DB11C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95" w:type="dxa"/>
            <w:shd w:val="clear" w:color="auto" w:fill="auto"/>
          </w:tcPr>
          <w:p w14:paraId="5914F7BB" w14:textId="77777777" w:rsidR="00BB563E" w:rsidRPr="00CB380D" w:rsidRDefault="00DB11C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82" w:type="dxa"/>
            <w:shd w:val="clear" w:color="auto" w:fill="auto"/>
          </w:tcPr>
          <w:p w14:paraId="1470A63D" w14:textId="77777777" w:rsidR="00BB563E" w:rsidRPr="00CB380D" w:rsidRDefault="00DB11C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</w:tr>
      <w:tr w:rsidR="00BB563E" w:rsidRPr="00F939F0" w14:paraId="4C31A249" w14:textId="77777777" w:rsidTr="00CB380D">
        <w:tc>
          <w:tcPr>
            <w:tcW w:w="1651" w:type="dxa"/>
            <w:shd w:val="clear" w:color="auto" w:fill="auto"/>
          </w:tcPr>
          <w:p w14:paraId="4451899B" w14:textId="77777777" w:rsidR="00BB563E" w:rsidRPr="00CB380D" w:rsidRDefault="00BB563E" w:rsidP="00BB563E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นายบุญชัย</w:t>
            </w:r>
            <w:r w:rsidRPr="00CB380D">
              <w:rPr>
                <w:rFonts w:ascii="Cordia New" w:hAnsi="Cordia New"/>
                <w:sz w:val="22"/>
                <w:szCs w:val="22"/>
              </w:rPr>
              <w:br/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ถิราติ</w:t>
            </w:r>
          </w:p>
        </w:tc>
        <w:tc>
          <w:tcPr>
            <w:tcW w:w="450" w:type="dxa"/>
            <w:shd w:val="clear" w:color="auto" w:fill="auto"/>
          </w:tcPr>
          <w:p w14:paraId="0718E07F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</w:t>
            </w:r>
          </w:p>
          <w:p w14:paraId="60690BCD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86" w:type="dxa"/>
            <w:shd w:val="clear" w:color="auto" w:fill="auto"/>
          </w:tcPr>
          <w:p w14:paraId="38F6A2F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59" w:type="dxa"/>
            <w:shd w:val="clear" w:color="auto" w:fill="auto"/>
          </w:tcPr>
          <w:p w14:paraId="28D8335B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</w:t>
            </w:r>
          </w:p>
          <w:p w14:paraId="68D7DD36" w14:textId="2C9DBD35" w:rsidR="00DB61BB" w:rsidRPr="00CB380D" w:rsidRDefault="00DB61B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3C4E52E2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58" w:type="dxa"/>
            <w:shd w:val="clear" w:color="auto" w:fill="auto"/>
          </w:tcPr>
          <w:p w14:paraId="23CE8204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40" w:type="dxa"/>
            <w:shd w:val="clear" w:color="auto" w:fill="auto"/>
          </w:tcPr>
          <w:p w14:paraId="445EAC18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58" w:type="dxa"/>
            <w:shd w:val="clear" w:color="auto" w:fill="auto"/>
          </w:tcPr>
          <w:p w14:paraId="7EFCE9FC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14" w:type="dxa"/>
            <w:shd w:val="clear" w:color="auto" w:fill="auto"/>
          </w:tcPr>
          <w:p w14:paraId="00E7953C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  <w:p w14:paraId="47A95D83" w14:textId="2F8FA520" w:rsidR="00DB61BB" w:rsidRPr="00343585" w:rsidRDefault="00DB61B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07B98853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  <w:p w14:paraId="477532E5" w14:textId="3B69B8D6" w:rsidR="00DB61BB" w:rsidRPr="00343585" w:rsidRDefault="00DB61BB" w:rsidP="00DB61BB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762E5FE4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59" w:type="dxa"/>
            <w:shd w:val="clear" w:color="auto" w:fill="auto"/>
          </w:tcPr>
          <w:p w14:paraId="6C21B2D3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41" w:type="dxa"/>
            <w:shd w:val="clear" w:color="auto" w:fill="auto"/>
          </w:tcPr>
          <w:p w14:paraId="63D63260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41" w:type="dxa"/>
            <w:shd w:val="clear" w:color="auto" w:fill="auto"/>
          </w:tcPr>
          <w:p w14:paraId="294D075C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  <w:p w14:paraId="2B57721B" w14:textId="0D02EADA" w:rsidR="00DB61BB" w:rsidRPr="00343585" w:rsidRDefault="00DB61B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54C1387E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05" w:type="dxa"/>
            <w:shd w:val="clear" w:color="auto" w:fill="auto"/>
          </w:tcPr>
          <w:p w14:paraId="13A12CF1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41" w:type="dxa"/>
            <w:shd w:val="clear" w:color="auto" w:fill="auto"/>
          </w:tcPr>
          <w:p w14:paraId="2945D3FF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23" w:type="dxa"/>
            <w:shd w:val="clear" w:color="auto" w:fill="auto"/>
          </w:tcPr>
          <w:p w14:paraId="76E2AB2F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77" w:type="dxa"/>
            <w:shd w:val="clear" w:color="auto" w:fill="auto"/>
          </w:tcPr>
          <w:p w14:paraId="70CE2A33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3035D7BF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522" w:type="dxa"/>
            <w:shd w:val="clear" w:color="auto" w:fill="auto"/>
          </w:tcPr>
          <w:p w14:paraId="1CA27F8C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32" w:type="dxa"/>
            <w:shd w:val="clear" w:color="auto" w:fill="auto"/>
          </w:tcPr>
          <w:p w14:paraId="2103EA70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41" w:type="dxa"/>
            <w:shd w:val="clear" w:color="auto" w:fill="auto"/>
          </w:tcPr>
          <w:p w14:paraId="2E459697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531" w:type="dxa"/>
            <w:shd w:val="clear" w:color="auto" w:fill="auto"/>
          </w:tcPr>
          <w:p w14:paraId="3EAEF8C5" w14:textId="77777777" w:rsidR="00BB563E" w:rsidRPr="008F475C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598A7635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2FE5A486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17E5774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591DCD6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49" w:type="dxa"/>
            <w:shd w:val="clear" w:color="auto" w:fill="auto"/>
          </w:tcPr>
          <w:p w14:paraId="675D2CB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801" w:type="dxa"/>
            <w:shd w:val="clear" w:color="auto" w:fill="auto"/>
          </w:tcPr>
          <w:p w14:paraId="7C88B1C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23192EE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14" w:type="dxa"/>
            <w:shd w:val="clear" w:color="auto" w:fill="auto"/>
          </w:tcPr>
          <w:p w14:paraId="182A423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23" w:type="dxa"/>
            <w:shd w:val="clear" w:color="auto" w:fill="auto"/>
          </w:tcPr>
          <w:p w14:paraId="283C1FF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77" w:type="dxa"/>
            <w:shd w:val="clear" w:color="auto" w:fill="auto"/>
          </w:tcPr>
          <w:p w14:paraId="25A204BE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50" w:type="dxa"/>
            <w:shd w:val="clear" w:color="auto" w:fill="auto"/>
          </w:tcPr>
          <w:p w14:paraId="539CBC9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04" w:type="dxa"/>
            <w:shd w:val="clear" w:color="auto" w:fill="auto"/>
          </w:tcPr>
          <w:p w14:paraId="3EFC0FAD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22" w:type="dxa"/>
            <w:shd w:val="clear" w:color="auto" w:fill="auto"/>
          </w:tcPr>
          <w:p w14:paraId="66F22E5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40" w:type="dxa"/>
            <w:shd w:val="clear" w:color="auto" w:fill="auto"/>
          </w:tcPr>
          <w:p w14:paraId="73E9DA22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50" w:type="dxa"/>
            <w:shd w:val="clear" w:color="auto" w:fill="auto"/>
          </w:tcPr>
          <w:p w14:paraId="6D625292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95" w:type="dxa"/>
            <w:shd w:val="clear" w:color="auto" w:fill="auto"/>
          </w:tcPr>
          <w:p w14:paraId="70068D91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747" w:type="dxa"/>
            <w:shd w:val="clear" w:color="auto" w:fill="auto"/>
          </w:tcPr>
          <w:p w14:paraId="4671EE7C" w14:textId="77777777" w:rsidR="00BB563E" w:rsidRPr="00CB380D" w:rsidRDefault="00DB11C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95" w:type="dxa"/>
            <w:shd w:val="clear" w:color="auto" w:fill="auto"/>
          </w:tcPr>
          <w:p w14:paraId="1BD6D9CD" w14:textId="77777777" w:rsidR="00BB563E" w:rsidRPr="00CB380D" w:rsidRDefault="00DB11C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82" w:type="dxa"/>
            <w:shd w:val="clear" w:color="auto" w:fill="auto"/>
          </w:tcPr>
          <w:p w14:paraId="1C6E3D48" w14:textId="77777777" w:rsidR="00BB563E" w:rsidRPr="00CB380D" w:rsidRDefault="00DB11C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</w:tr>
      <w:tr w:rsidR="00BB563E" w:rsidRPr="00F939F0" w14:paraId="336822AE" w14:textId="77777777" w:rsidTr="00CB380D">
        <w:tc>
          <w:tcPr>
            <w:tcW w:w="1651" w:type="dxa"/>
            <w:shd w:val="clear" w:color="auto" w:fill="auto"/>
          </w:tcPr>
          <w:p w14:paraId="272BAE07" w14:textId="77777777" w:rsidR="00BB563E" w:rsidRPr="00CB380D" w:rsidRDefault="00BB563E" w:rsidP="00BB563E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นางโชติกุล</w:t>
            </w:r>
            <w:r w:rsidRPr="00CB380D">
              <w:rPr>
                <w:rFonts w:ascii="Cordia New" w:hAnsi="Cordia New"/>
                <w:sz w:val="22"/>
                <w:szCs w:val="22"/>
                <w:lang w:bidi="th-TH"/>
              </w:rPr>
              <w:br/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สุขภิรมย์เกษม</w:t>
            </w:r>
          </w:p>
        </w:tc>
        <w:tc>
          <w:tcPr>
            <w:tcW w:w="450" w:type="dxa"/>
            <w:shd w:val="clear" w:color="auto" w:fill="auto"/>
          </w:tcPr>
          <w:p w14:paraId="51BFFE6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86" w:type="dxa"/>
            <w:shd w:val="clear" w:color="auto" w:fill="auto"/>
          </w:tcPr>
          <w:p w14:paraId="4D8FE101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23B7BB8E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5AA3086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3B86651C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2DE1A928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45233008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71F68E33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1ABA3EEE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760CE26F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6757C272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2CCB6EA6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1360AAFA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7E8BF609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5A6AA078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479AF655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1EE8F372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69D02AB6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72038133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0B806FC0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32" w:type="dxa"/>
            <w:shd w:val="clear" w:color="auto" w:fill="auto"/>
          </w:tcPr>
          <w:p w14:paraId="594BD3B8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4D0611CF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14:paraId="7CE6157A" w14:textId="77777777" w:rsidR="00BB563E" w:rsidRPr="008F475C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21D2DD0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317580F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03E0C15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6066295B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9" w:type="dxa"/>
            <w:shd w:val="clear" w:color="auto" w:fill="auto"/>
          </w:tcPr>
          <w:p w14:paraId="4A4D607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14:paraId="157AE8B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273D5C8A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7813E13D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2DB4C976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0BA187B7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4EE034C5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14:paraId="0A5559BD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076057EB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61984F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6C0E290E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7649E29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0B859E7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201DAB61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D4461C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BB563E" w:rsidRPr="00F939F0" w14:paraId="0130A432" w14:textId="77777777" w:rsidTr="00CB380D">
        <w:tc>
          <w:tcPr>
            <w:tcW w:w="1651" w:type="dxa"/>
            <w:shd w:val="clear" w:color="auto" w:fill="auto"/>
          </w:tcPr>
          <w:p w14:paraId="3D072BB4" w14:textId="77777777" w:rsidR="00BB563E" w:rsidRPr="00CB380D" w:rsidRDefault="00BB563E" w:rsidP="00BB563E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  <w:cs/>
                <w:lang w:bidi="th-TH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นายรัฐพล</w:t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br/>
              <w:t>ชื่นสมจิตต์</w:t>
            </w:r>
          </w:p>
        </w:tc>
        <w:tc>
          <w:tcPr>
            <w:tcW w:w="450" w:type="dxa"/>
            <w:shd w:val="clear" w:color="auto" w:fill="auto"/>
          </w:tcPr>
          <w:p w14:paraId="57245E9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86" w:type="dxa"/>
            <w:shd w:val="clear" w:color="auto" w:fill="auto"/>
          </w:tcPr>
          <w:p w14:paraId="294DF4FE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59" w:type="dxa"/>
            <w:shd w:val="clear" w:color="auto" w:fill="auto"/>
          </w:tcPr>
          <w:p w14:paraId="2EBC6CD8" w14:textId="62981D5D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0DA879A2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134EE331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46E9023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309C778A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7DA2C764" w14:textId="6F7069EB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68C8347F" w14:textId="3055230E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6392DF00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59" w:type="dxa"/>
            <w:shd w:val="clear" w:color="auto" w:fill="auto"/>
          </w:tcPr>
          <w:p w14:paraId="1481EE4D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41" w:type="dxa"/>
            <w:shd w:val="clear" w:color="auto" w:fill="auto"/>
          </w:tcPr>
          <w:p w14:paraId="579FB7A5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41" w:type="dxa"/>
            <w:shd w:val="clear" w:color="auto" w:fill="auto"/>
          </w:tcPr>
          <w:p w14:paraId="25550D35" w14:textId="3BD8D21D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4AE8830B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05" w:type="dxa"/>
            <w:shd w:val="clear" w:color="auto" w:fill="auto"/>
          </w:tcPr>
          <w:p w14:paraId="54F82033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4DF8313F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45862D3B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47820720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41" w:type="dxa"/>
            <w:shd w:val="clear" w:color="auto" w:fill="auto"/>
          </w:tcPr>
          <w:p w14:paraId="62583688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522" w:type="dxa"/>
            <w:shd w:val="clear" w:color="auto" w:fill="auto"/>
          </w:tcPr>
          <w:p w14:paraId="6D30EC6D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32" w:type="dxa"/>
            <w:shd w:val="clear" w:color="auto" w:fill="auto"/>
          </w:tcPr>
          <w:p w14:paraId="08EAF674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41" w:type="dxa"/>
            <w:shd w:val="clear" w:color="auto" w:fill="auto"/>
          </w:tcPr>
          <w:p w14:paraId="38FD8680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531" w:type="dxa"/>
            <w:shd w:val="clear" w:color="auto" w:fill="auto"/>
          </w:tcPr>
          <w:p w14:paraId="711DA57A" w14:textId="77777777" w:rsidR="00BB563E" w:rsidRPr="008F475C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F475C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58" w:type="dxa"/>
            <w:shd w:val="clear" w:color="auto" w:fill="auto"/>
          </w:tcPr>
          <w:p w14:paraId="19623661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F475C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612" w:type="dxa"/>
            <w:shd w:val="clear" w:color="auto" w:fill="auto"/>
          </w:tcPr>
          <w:p w14:paraId="67CCE0DB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F475C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603" w:type="dxa"/>
            <w:shd w:val="clear" w:color="auto" w:fill="auto"/>
          </w:tcPr>
          <w:p w14:paraId="39DB258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F475C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14" w:type="dxa"/>
            <w:shd w:val="clear" w:color="auto" w:fill="auto"/>
          </w:tcPr>
          <w:p w14:paraId="273C4C9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49" w:type="dxa"/>
            <w:shd w:val="clear" w:color="auto" w:fill="auto"/>
          </w:tcPr>
          <w:p w14:paraId="4F5329CD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801" w:type="dxa"/>
            <w:shd w:val="clear" w:color="auto" w:fill="auto"/>
          </w:tcPr>
          <w:p w14:paraId="44777B5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23" w:type="dxa"/>
            <w:shd w:val="clear" w:color="auto" w:fill="auto"/>
          </w:tcPr>
          <w:p w14:paraId="36C442C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14" w:type="dxa"/>
            <w:shd w:val="clear" w:color="auto" w:fill="auto"/>
          </w:tcPr>
          <w:p w14:paraId="2241A0C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4AC1FB1D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0ECB54F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29864704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14:paraId="1F5F3767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22DD20D1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840C6D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0818386A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2438F0F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3781A90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043EFF5D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7FD749A1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BB563E" w:rsidRPr="00F939F0" w14:paraId="54E8099E" w14:textId="77777777" w:rsidTr="00CB380D">
        <w:tc>
          <w:tcPr>
            <w:tcW w:w="1651" w:type="dxa"/>
            <w:shd w:val="clear" w:color="auto" w:fill="auto"/>
          </w:tcPr>
          <w:p w14:paraId="4217CBA2" w14:textId="77777777" w:rsidR="00BB563E" w:rsidRPr="00CB380D" w:rsidRDefault="00BB563E" w:rsidP="00BB563E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  <w:lang w:bidi="th-TH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นางสาวยุพาพิน</w:t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br/>
              <w:t>วังวิวัฒน์</w:t>
            </w:r>
          </w:p>
        </w:tc>
        <w:tc>
          <w:tcPr>
            <w:tcW w:w="450" w:type="dxa"/>
            <w:shd w:val="clear" w:color="auto" w:fill="auto"/>
          </w:tcPr>
          <w:p w14:paraId="25EBEBE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86" w:type="dxa"/>
            <w:shd w:val="clear" w:color="auto" w:fill="auto"/>
          </w:tcPr>
          <w:p w14:paraId="66C5F15B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59" w:type="dxa"/>
            <w:shd w:val="clear" w:color="auto" w:fill="auto"/>
          </w:tcPr>
          <w:p w14:paraId="2BDF220D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</w:t>
            </w:r>
          </w:p>
          <w:p w14:paraId="52C9143D" w14:textId="27182713" w:rsidR="00DB61BB" w:rsidRPr="00CB380D" w:rsidRDefault="00DB61B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071A3C62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58" w:type="dxa"/>
            <w:shd w:val="clear" w:color="auto" w:fill="auto"/>
          </w:tcPr>
          <w:p w14:paraId="148B3560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40" w:type="dxa"/>
            <w:shd w:val="clear" w:color="auto" w:fill="auto"/>
          </w:tcPr>
          <w:p w14:paraId="3B8B5913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58" w:type="dxa"/>
            <w:shd w:val="clear" w:color="auto" w:fill="auto"/>
          </w:tcPr>
          <w:p w14:paraId="6BE50664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14" w:type="dxa"/>
            <w:shd w:val="clear" w:color="auto" w:fill="auto"/>
          </w:tcPr>
          <w:p w14:paraId="5BC5D333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  <w:p w14:paraId="4C331806" w14:textId="4742B2A6" w:rsidR="00DB61BB" w:rsidRPr="00343585" w:rsidRDefault="00DB61B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3B40B230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  <w:p w14:paraId="5F2D7505" w14:textId="423F6A0E" w:rsidR="00DB61BB" w:rsidRPr="00343585" w:rsidRDefault="00DB61B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6DEF2EA9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59" w:type="dxa"/>
            <w:shd w:val="clear" w:color="auto" w:fill="auto"/>
          </w:tcPr>
          <w:p w14:paraId="0BDDEE2D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41" w:type="dxa"/>
            <w:shd w:val="clear" w:color="auto" w:fill="auto"/>
          </w:tcPr>
          <w:p w14:paraId="5C06F3A9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41" w:type="dxa"/>
            <w:shd w:val="clear" w:color="auto" w:fill="auto"/>
          </w:tcPr>
          <w:p w14:paraId="7F67712D" w14:textId="77777777" w:rsidR="00BB563E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  <w:p w14:paraId="11BE86E5" w14:textId="788C4C4C" w:rsidR="00DB61BB" w:rsidRPr="00343585" w:rsidRDefault="00DB61B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5549B344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05" w:type="dxa"/>
            <w:shd w:val="clear" w:color="auto" w:fill="auto"/>
          </w:tcPr>
          <w:p w14:paraId="076F1AC3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4C626343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7586D28F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5048B441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41" w:type="dxa"/>
            <w:shd w:val="clear" w:color="auto" w:fill="auto"/>
          </w:tcPr>
          <w:p w14:paraId="103808A5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522" w:type="dxa"/>
            <w:shd w:val="clear" w:color="auto" w:fill="auto"/>
          </w:tcPr>
          <w:p w14:paraId="50B04C0D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32" w:type="dxa"/>
            <w:shd w:val="clear" w:color="auto" w:fill="auto"/>
          </w:tcPr>
          <w:p w14:paraId="16626BB6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441" w:type="dxa"/>
            <w:shd w:val="clear" w:color="auto" w:fill="auto"/>
          </w:tcPr>
          <w:p w14:paraId="58CAE88D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343585">
              <w:rPr>
                <w:rFonts w:ascii="Cordia New" w:hAnsi="Cordia New"/>
                <w:sz w:val="24"/>
                <w:szCs w:val="24"/>
              </w:rPr>
              <w:t>/</w:t>
            </w:r>
            <w:r w:rsidRPr="00343585">
              <w:rPr>
                <w:rFonts w:ascii="Cordia New" w:hAnsi="Cordia New"/>
                <w:sz w:val="24"/>
                <w:szCs w:val="24"/>
              </w:rPr>
              <w:br/>
              <w:t>//</w:t>
            </w:r>
          </w:p>
        </w:tc>
        <w:tc>
          <w:tcPr>
            <w:tcW w:w="531" w:type="dxa"/>
            <w:shd w:val="clear" w:color="auto" w:fill="auto"/>
          </w:tcPr>
          <w:p w14:paraId="7B485557" w14:textId="77777777" w:rsidR="00BB563E" w:rsidRPr="00343585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color w:val="0000CC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20FEEEEE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6F20F1E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5DED3C21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712898B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49" w:type="dxa"/>
            <w:shd w:val="clear" w:color="auto" w:fill="auto"/>
          </w:tcPr>
          <w:p w14:paraId="3D77F02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801" w:type="dxa"/>
            <w:shd w:val="clear" w:color="auto" w:fill="auto"/>
          </w:tcPr>
          <w:p w14:paraId="3D443D2A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23" w:type="dxa"/>
            <w:shd w:val="clear" w:color="auto" w:fill="auto"/>
          </w:tcPr>
          <w:p w14:paraId="7DEB54E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14" w:type="dxa"/>
            <w:shd w:val="clear" w:color="auto" w:fill="auto"/>
          </w:tcPr>
          <w:p w14:paraId="48257AF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23" w:type="dxa"/>
            <w:shd w:val="clear" w:color="auto" w:fill="auto"/>
          </w:tcPr>
          <w:p w14:paraId="60EBF7A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77" w:type="dxa"/>
            <w:shd w:val="clear" w:color="auto" w:fill="auto"/>
          </w:tcPr>
          <w:p w14:paraId="5787AC6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50" w:type="dxa"/>
            <w:shd w:val="clear" w:color="auto" w:fill="auto"/>
          </w:tcPr>
          <w:p w14:paraId="0AEE1895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04" w:type="dxa"/>
            <w:shd w:val="clear" w:color="auto" w:fill="auto"/>
          </w:tcPr>
          <w:p w14:paraId="6B31B6D6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22" w:type="dxa"/>
            <w:shd w:val="clear" w:color="auto" w:fill="auto"/>
          </w:tcPr>
          <w:p w14:paraId="6D401E1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540" w:type="dxa"/>
            <w:shd w:val="clear" w:color="auto" w:fill="auto"/>
          </w:tcPr>
          <w:p w14:paraId="4FD00771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50" w:type="dxa"/>
            <w:shd w:val="clear" w:color="auto" w:fill="auto"/>
          </w:tcPr>
          <w:p w14:paraId="7ABA49D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95" w:type="dxa"/>
            <w:shd w:val="clear" w:color="auto" w:fill="auto"/>
          </w:tcPr>
          <w:p w14:paraId="57AFF4D4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747" w:type="dxa"/>
            <w:shd w:val="clear" w:color="auto" w:fill="auto"/>
          </w:tcPr>
          <w:p w14:paraId="1450518B" w14:textId="77777777" w:rsidR="00BB563E" w:rsidRPr="00CB380D" w:rsidRDefault="00DB11C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95" w:type="dxa"/>
            <w:shd w:val="clear" w:color="auto" w:fill="auto"/>
          </w:tcPr>
          <w:p w14:paraId="685503E1" w14:textId="77777777" w:rsidR="00BB563E" w:rsidRPr="00CB380D" w:rsidRDefault="00DB11CB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  <w:tc>
          <w:tcPr>
            <w:tcW w:w="482" w:type="dxa"/>
            <w:shd w:val="clear" w:color="auto" w:fill="auto"/>
          </w:tcPr>
          <w:p w14:paraId="2082CC65" w14:textId="77777777" w:rsidR="00BB563E" w:rsidRPr="00CB380D" w:rsidRDefault="00DB11CB" w:rsidP="008615C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>
              <w:rPr>
                <w:rFonts w:ascii="Cordia New" w:hAnsi="Cordia New"/>
                <w:sz w:val="24"/>
                <w:szCs w:val="24"/>
              </w:rPr>
              <w:t>/</w:t>
            </w:r>
          </w:p>
        </w:tc>
      </w:tr>
      <w:tr w:rsidR="00BB563E" w:rsidRPr="00F939F0" w14:paraId="792ED57E" w14:textId="77777777" w:rsidTr="00CB380D">
        <w:tc>
          <w:tcPr>
            <w:tcW w:w="1651" w:type="dxa"/>
            <w:shd w:val="clear" w:color="auto" w:fill="auto"/>
          </w:tcPr>
          <w:p w14:paraId="64C5E4D0" w14:textId="77777777" w:rsidR="00BB563E" w:rsidRPr="00CB380D" w:rsidRDefault="00BB563E" w:rsidP="00BB563E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  <w:lang w:bidi="th-TH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นางสาวบังอร</w:t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br/>
              <w:t>สุทธิพัฒนกิจ</w:t>
            </w:r>
          </w:p>
        </w:tc>
        <w:tc>
          <w:tcPr>
            <w:tcW w:w="450" w:type="dxa"/>
            <w:shd w:val="clear" w:color="auto" w:fill="auto"/>
          </w:tcPr>
          <w:p w14:paraId="16E7E76A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86" w:type="dxa"/>
            <w:shd w:val="clear" w:color="auto" w:fill="auto"/>
          </w:tcPr>
          <w:p w14:paraId="59A59DE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41A7A34D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57308887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7BF28EC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235CBCDE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37C6504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4E01FC5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3D3AAC4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0EF05114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3463169A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5866DD7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7D4B4864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4C25119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452007F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78DDBD0E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6DAAC2B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4AFDA1DA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7F37164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7F5E0205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32" w:type="dxa"/>
            <w:shd w:val="clear" w:color="auto" w:fill="auto"/>
          </w:tcPr>
          <w:p w14:paraId="5480796B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5FBEE49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14:paraId="39549C8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7E066DF6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57B5850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69BD57C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1FDC446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9" w:type="dxa"/>
            <w:shd w:val="clear" w:color="auto" w:fill="auto"/>
          </w:tcPr>
          <w:p w14:paraId="60391395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14:paraId="08B1381D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11C2631D" w14:textId="77777777" w:rsidR="00BB563E" w:rsidRPr="00C44661" w:rsidRDefault="00C44661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44661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14" w:type="dxa"/>
            <w:shd w:val="clear" w:color="auto" w:fill="auto"/>
          </w:tcPr>
          <w:p w14:paraId="69611A5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4D3B538A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7800C53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509B11B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14:paraId="68039CFA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6DAA1A8E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1C99D77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1EAABD04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172213AE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1159A9CB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37D39156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4A7B59B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BB563E" w:rsidRPr="00F939F0" w14:paraId="55F24F13" w14:textId="77777777" w:rsidTr="00CB380D">
        <w:tc>
          <w:tcPr>
            <w:tcW w:w="1651" w:type="dxa"/>
            <w:shd w:val="clear" w:color="auto" w:fill="auto"/>
          </w:tcPr>
          <w:p w14:paraId="14C12C33" w14:textId="77777777" w:rsidR="00BB563E" w:rsidRPr="00CB380D" w:rsidRDefault="00BB563E" w:rsidP="00BB563E">
            <w:pPr>
              <w:pStyle w:val="CellBody"/>
              <w:spacing w:after="40"/>
              <w:rPr>
                <w:rFonts w:ascii="Cordia New" w:hAnsi="Cordia New"/>
                <w:sz w:val="22"/>
                <w:szCs w:val="22"/>
                <w:cs/>
                <w:lang w:bidi="th-TH"/>
              </w:rPr>
            </w:pP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t>นางสุกัญญา</w:t>
            </w:r>
            <w:r w:rsidRPr="00CB380D">
              <w:rPr>
                <w:rFonts w:ascii="Cordia New" w:hAnsi="Cordia New"/>
                <w:sz w:val="22"/>
                <w:szCs w:val="22"/>
                <w:cs/>
                <w:lang w:bidi="th-TH"/>
              </w:rPr>
              <w:br/>
              <w:t>วรกุลลัฎฐานีย์</w:t>
            </w:r>
          </w:p>
        </w:tc>
        <w:tc>
          <w:tcPr>
            <w:tcW w:w="450" w:type="dxa"/>
            <w:shd w:val="clear" w:color="auto" w:fill="auto"/>
          </w:tcPr>
          <w:p w14:paraId="51C969E2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B380D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86" w:type="dxa"/>
            <w:shd w:val="clear" w:color="auto" w:fill="auto"/>
          </w:tcPr>
          <w:p w14:paraId="36EFD646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29FC06B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449B22D4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0E93F244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CC1C69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10ED397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77C19E0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59D88E05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63CD2C0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14:paraId="512017E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57422507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1F936027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13" w:type="dxa"/>
            <w:shd w:val="clear" w:color="auto" w:fill="auto"/>
          </w:tcPr>
          <w:p w14:paraId="73DC6D24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6A53E806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2FF92864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048F41A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06D53A92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3D34A34B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27694D30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32" w:type="dxa"/>
            <w:shd w:val="clear" w:color="auto" w:fill="auto"/>
          </w:tcPr>
          <w:p w14:paraId="0DC2F53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auto"/>
          </w:tcPr>
          <w:p w14:paraId="0B462376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14:paraId="1CCB2F9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</w:tcPr>
          <w:p w14:paraId="39EDD03B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735A447E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6902868A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20F04436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9" w:type="dxa"/>
            <w:shd w:val="clear" w:color="auto" w:fill="auto"/>
          </w:tcPr>
          <w:p w14:paraId="3C758A8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</w:tcPr>
          <w:p w14:paraId="0451599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3FE757FD" w14:textId="77777777" w:rsidR="00BB563E" w:rsidRPr="00C44661" w:rsidRDefault="00C44661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C44661">
              <w:rPr>
                <w:rFonts w:ascii="Cordia New" w:hAnsi="Cordia New"/>
                <w:sz w:val="24"/>
                <w:szCs w:val="24"/>
              </w:rPr>
              <w:t>//</w:t>
            </w:r>
          </w:p>
        </w:tc>
        <w:tc>
          <w:tcPr>
            <w:tcW w:w="414" w:type="dxa"/>
            <w:shd w:val="clear" w:color="auto" w:fill="auto"/>
          </w:tcPr>
          <w:p w14:paraId="2927661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</w:tcPr>
          <w:p w14:paraId="678470B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</w:tcPr>
          <w:p w14:paraId="5EE63AE8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416EC939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14:paraId="522A5B9C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14:paraId="3E094996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558D823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3C68659F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0C0F535D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2FDDF04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20617A31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6996631" w14:textId="77777777" w:rsidR="00BB563E" w:rsidRPr="00CB380D" w:rsidRDefault="00BB563E" w:rsidP="00BB563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</w:tbl>
    <w:p w14:paraId="4BD06D9C" w14:textId="77777777" w:rsidR="00263C1D" w:rsidRPr="00F939F0" w:rsidRDefault="00A575F5" w:rsidP="0086608C">
      <w:pPr>
        <w:pStyle w:val="Body2"/>
        <w:tabs>
          <w:tab w:val="left" w:pos="1800"/>
        </w:tabs>
        <w:spacing w:after="0"/>
        <w:jc w:val="left"/>
        <w:rPr>
          <w:rFonts w:ascii="Cordia New" w:hAnsi="Cordia New"/>
          <w:sz w:val="24"/>
          <w:szCs w:val="24"/>
          <w:lang w:bidi="th-TH"/>
        </w:rPr>
      </w:pPr>
      <w:r w:rsidRPr="00F939F0">
        <w:rPr>
          <w:rFonts w:ascii="Cordia New" w:hAnsi="Cordia New"/>
          <w:sz w:val="24"/>
          <w:szCs w:val="24"/>
          <w:cs/>
          <w:lang w:bidi="th-TH"/>
        </w:rPr>
        <w:t>หมายเหตุ</w:t>
      </w:r>
      <w:r w:rsidRPr="00F939F0">
        <w:rPr>
          <w:rFonts w:ascii="Cordia New" w:hAnsi="Cordia New"/>
          <w:sz w:val="24"/>
          <w:szCs w:val="24"/>
          <w:lang w:bidi="th-TH"/>
        </w:rPr>
        <w:t>:</w:t>
      </w:r>
      <w:r w:rsidRPr="00F939F0">
        <w:rPr>
          <w:rFonts w:ascii="Cordia New" w:hAnsi="Cordia New"/>
          <w:sz w:val="24"/>
          <w:szCs w:val="24"/>
          <w:cs/>
          <w:lang w:bidi="th-TH"/>
        </w:rPr>
        <w:tab/>
      </w:r>
      <w:r w:rsidRPr="00F939F0">
        <w:rPr>
          <w:rFonts w:ascii="Cordia New" w:hAnsi="Cordia New"/>
          <w:sz w:val="24"/>
          <w:szCs w:val="24"/>
          <w:lang w:bidi="th-TH"/>
        </w:rPr>
        <w:t>X</w:t>
      </w:r>
      <w:r w:rsidRPr="00F939F0">
        <w:rPr>
          <w:rFonts w:ascii="Cordia New" w:hAnsi="Cordia New"/>
          <w:sz w:val="24"/>
          <w:szCs w:val="24"/>
          <w:cs/>
          <w:lang w:bidi="th-TH"/>
        </w:rPr>
        <w:tab/>
      </w:r>
      <w:r w:rsidRPr="00F939F0">
        <w:rPr>
          <w:rFonts w:ascii="Cordia New" w:hAnsi="Cordia New"/>
          <w:sz w:val="24"/>
          <w:szCs w:val="24"/>
          <w:lang w:bidi="th-TH"/>
        </w:rPr>
        <w:t xml:space="preserve">= </w:t>
      </w:r>
      <w:r w:rsidRPr="00F939F0">
        <w:rPr>
          <w:rFonts w:ascii="Cordia New" w:hAnsi="Cordia New"/>
          <w:sz w:val="24"/>
          <w:szCs w:val="24"/>
          <w:cs/>
          <w:lang w:bidi="th-TH"/>
        </w:rPr>
        <w:t>ประธานกรรมการ</w:t>
      </w:r>
    </w:p>
    <w:p w14:paraId="1609CE1E" w14:textId="77777777" w:rsidR="00A575F5" w:rsidRPr="00F939F0" w:rsidRDefault="00A575F5" w:rsidP="0086608C">
      <w:pPr>
        <w:pStyle w:val="Body2"/>
        <w:tabs>
          <w:tab w:val="left" w:pos="1800"/>
        </w:tabs>
        <w:spacing w:after="0"/>
        <w:ind w:left="1800"/>
        <w:jc w:val="left"/>
        <w:rPr>
          <w:rFonts w:ascii="Cordia New" w:hAnsi="Cordia New"/>
          <w:sz w:val="24"/>
          <w:szCs w:val="24"/>
          <w:lang w:bidi="th-TH"/>
        </w:rPr>
      </w:pPr>
      <w:r w:rsidRPr="00F939F0">
        <w:rPr>
          <w:rFonts w:ascii="Cordia New" w:hAnsi="Cordia New"/>
          <w:sz w:val="24"/>
          <w:szCs w:val="24"/>
          <w:cs/>
          <w:lang w:bidi="th-TH"/>
        </w:rPr>
        <w:t>/</w:t>
      </w:r>
      <w:r w:rsidRPr="00F939F0">
        <w:rPr>
          <w:rFonts w:ascii="Cordia New" w:hAnsi="Cordia New"/>
          <w:sz w:val="24"/>
          <w:szCs w:val="24"/>
          <w:cs/>
          <w:lang w:bidi="th-TH"/>
        </w:rPr>
        <w:tab/>
      </w:r>
      <w:r w:rsidRPr="00F939F0">
        <w:rPr>
          <w:rFonts w:ascii="Cordia New" w:hAnsi="Cordia New"/>
          <w:sz w:val="24"/>
          <w:szCs w:val="24"/>
          <w:lang w:bidi="th-TH"/>
        </w:rPr>
        <w:t>=</w:t>
      </w:r>
      <w:r w:rsidRPr="00F939F0">
        <w:rPr>
          <w:rFonts w:ascii="Cordia New" w:hAnsi="Cordia New"/>
          <w:sz w:val="24"/>
          <w:szCs w:val="24"/>
          <w:cs/>
          <w:lang w:bidi="th-TH"/>
        </w:rPr>
        <w:t xml:space="preserve"> กรรมการ</w:t>
      </w:r>
    </w:p>
    <w:p w14:paraId="11352394" w14:textId="77777777" w:rsidR="00A575F5" w:rsidRPr="00F939F0" w:rsidRDefault="00A575F5" w:rsidP="0086608C">
      <w:pPr>
        <w:pStyle w:val="Body2"/>
        <w:tabs>
          <w:tab w:val="left" w:pos="1800"/>
        </w:tabs>
        <w:spacing w:after="0"/>
        <w:ind w:left="1800"/>
        <w:jc w:val="left"/>
        <w:rPr>
          <w:rFonts w:ascii="Cordia New" w:hAnsi="Cordia New"/>
          <w:sz w:val="24"/>
          <w:szCs w:val="24"/>
          <w:lang w:bidi="th-TH"/>
        </w:rPr>
      </w:pPr>
      <w:r w:rsidRPr="00F939F0">
        <w:rPr>
          <w:rFonts w:ascii="Cordia New" w:hAnsi="Cordia New"/>
          <w:sz w:val="24"/>
          <w:szCs w:val="24"/>
          <w:cs/>
          <w:lang w:bidi="th-TH"/>
        </w:rPr>
        <w:t>//</w:t>
      </w:r>
      <w:r w:rsidRPr="00F939F0">
        <w:rPr>
          <w:rFonts w:ascii="Cordia New" w:hAnsi="Cordia New"/>
          <w:sz w:val="24"/>
          <w:szCs w:val="24"/>
          <w:cs/>
          <w:lang w:bidi="th-TH"/>
        </w:rPr>
        <w:tab/>
        <w:t>ผู้บริหาร</w:t>
      </w:r>
    </w:p>
    <w:p w14:paraId="3EA28D9A" w14:textId="77777777" w:rsidR="00A575F5" w:rsidRPr="00F939F0" w:rsidRDefault="00A575F5" w:rsidP="0086608C">
      <w:pPr>
        <w:pStyle w:val="Body2"/>
        <w:tabs>
          <w:tab w:val="left" w:pos="1800"/>
        </w:tabs>
        <w:spacing w:after="0"/>
        <w:ind w:left="1800"/>
        <w:jc w:val="left"/>
        <w:rPr>
          <w:rFonts w:ascii="Cordia New" w:hAnsi="Cordia New"/>
          <w:sz w:val="24"/>
          <w:szCs w:val="24"/>
          <w:cs/>
          <w:lang w:bidi="th-TH"/>
        </w:rPr>
      </w:pPr>
      <w:r w:rsidRPr="00F939F0">
        <w:rPr>
          <w:rFonts w:ascii="Cordia New" w:hAnsi="Cordia New"/>
          <w:sz w:val="24"/>
          <w:szCs w:val="24"/>
          <w:cs/>
          <w:lang w:bidi="th-TH"/>
        </w:rPr>
        <w:t>///</w:t>
      </w:r>
      <w:r w:rsidRPr="00F939F0">
        <w:rPr>
          <w:rFonts w:ascii="Cordia New" w:hAnsi="Cordia New"/>
          <w:sz w:val="24"/>
          <w:szCs w:val="24"/>
          <w:cs/>
          <w:lang w:bidi="th-TH"/>
        </w:rPr>
        <w:tab/>
      </w:r>
      <w:r w:rsidR="00A07D74" w:rsidRPr="00F939F0">
        <w:rPr>
          <w:rFonts w:ascii="Cordia New" w:hAnsi="Cordia New"/>
          <w:sz w:val="24"/>
          <w:szCs w:val="24"/>
          <w:lang w:bidi="th-TH"/>
        </w:rPr>
        <w:t>=</w:t>
      </w:r>
      <w:r w:rsidR="00A07D74" w:rsidRPr="00F939F0">
        <w:rPr>
          <w:rFonts w:ascii="Cordia New" w:hAnsi="Cordia New"/>
          <w:sz w:val="24"/>
          <w:szCs w:val="24"/>
          <w:cs/>
          <w:lang w:bidi="th-TH"/>
        </w:rPr>
        <w:t xml:space="preserve"> กรรมการอิสระ</w:t>
      </w:r>
    </w:p>
    <w:p w14:paraId="7D1F268E" w14:textId="77777777" w:rsidR="00A07D74" w:rsidRPr="00F939F0" w:rsidRDefault="0086608C" w:rsidP="0086608C">
      <w:pPr>
        <w:pStyle w:val="Body2"/>
        <w:tabs>
          <w:tab w:val="left" w:pos="1800"/>
        </w:tabs>
        <w:spacing w:after="0"/>
        <w:ind w:left="1800"/>
        <w:jc w:val="left"/>
        <w:rPr>
          <w:rFonts w:ascii="Cordia New" w:hAnsi="Cordia New"/>
          <w:sz w:val="24"/>
          <w:szCs w:val="24"/>
          <w:lang w:val="en-US" w:bidi="th-TH"/>
        </w:rPr>
      </w:pPr>
      <w:r w:rsidRPr="00F939F0">
        <w:rPr>
          <w:rFonts w:ascii="Cordia New" w:hAnsi="Cordia New"/>
          <w:sz w:val="24"/>
          <w:szCs w:val="24"/>
          <w:lang w:val="en-US" w:bidi="th-TH"/>
        </w:rPr>
        <w:t>IV</w:t>
      </w:r>
      <w:r w:rsidRPr="00F939F0">
        <w:rPr>
          <w:rFonts w:ascii="Cordia New" w:hAnsi="Cordia New"/>
          <w:sz w:val="24"/>
          <w:szCs w:val="24"/>
          <w:lang w:val="en-US" w:bidi="th-TH"/>
        </w:rPr>
        <w:tab/>
        <w:t>=</w:t>
      </w:r>
      <w:r w:rsidRPr="00F939F0">
        <w:rPr>
          <w:rFonts w:ascii="Cordia New" w:hAnsi="Cordia New"/>
          <w:sz w:val="24"/>
          <w:szCs w:val="24"/>
          <w:cs/>
          <w:lang w:val="en-US" w:bidi="th-TH"/>
        </w:rPr>
        <w:t xml:space="preserve"> ประธานกรรมการตรวจสอบ</w:t>
      </w:r>
    </w:p>
    <w:p w14:paraId="2F171F15" w14:textId="77777777" w:rsidR="0086608C" w:rsidRPr="00F939F0" w:rsidRDefault="0086608C" w:rsidP="0086608C">
      <w:pPr>
        <w:pStyle w:val="Body2"/>
        <w:tabs>
          <w:tab w:val="left" w:pos="1800"/>
        </w:tabs>
        <w:spacing w:after="0"/>
        <w:ind w:left="1800"/>
        <w:jc w:val="left"/>
        <w:rPr>
          <w:rFonts w:ascii="Cordia New" w:hAnsi="Cordia New"/>
          <w:sz w:val="24"/>
          <w:szCs w:val="24"/>
          <w:cs/>
          <w:lang w:bidi="th-TH"/>
        </w:rPr>
      </w:pPr>
      <w:r w:rsidRPr="00F939F0">
        <w:rPr>
          <w:rFonts w:ascii="Cordia New" w:hAnsi="Cordia New"/>
          <w:sz w:val="24"/>
          <w:szCs w:val="24"/>
          <w:lang w:val="en-US" w:bidi="th-TH"/>
        </w:rPr>
        <w:t>V</w:t>
      </w:r>
      <w:r w:rsidRPr="00F939F0">
        <w:rPr>
          <w:rFonts w:ascii="Cordia New" w:hAnsi="Cordia New"/>
          <w:sz w:val="24"/>
          <w:szCs w:val="24"/>
          <w:lang w:val="en-US" w:bidi="th-TH"/>
        </w:rPr>
        <w:tab/>
        <w:t>=</w:t>
      </w:r>
      <w:r w:rsidRPr="00F939F0">
        <w:rPr>
          <w:rFonts w:ascii="Cordia New" w:hAnsi="Cordia New"/>
          <w:sz w:val="24"/>
          <w:szCs w:val="24"/>
          <w:cs/>
          <w:lang w:val="en-US" w:bidi="th-TH"/>
        </w:rPr>
        <w:t>กรรมการตรวจสอบ</w:t>
      </w:r>
    </w:p>
    <w:sectPr w:rsidR="0086608C" w:rsidRPr="00F939F0" w:rsidSect="009318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23818" w:h="16834" w:orient="landscape" w:code="8"/>
      <w:pgMar w:top="1584" w:right="1699" w:bottom="1530" w:left="1310" w:header="763" w:footer="475" w:gutter="0"/>
      <w:pgNumType w:start="30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B9AC1" w14:textId="77777777" w:rsidR="00AD583C" w:rsidRDefault="00AD583C">
      <w:r>
        <w:separator/>
      </w:r>
    </w:p>
  </w:endnote>
  <w:endnote w:type="continuationSeparator" w:id="0">
    <w:p w14:paraId="75B0E26D" w14:textId="77777777" w:rsidR="00AD583C" w:rsidRDefault="00AD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23FD1" w14:textId="77777777" w:rsidR="00C22372" w:rsidRDefault="00C223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1E372" w14:textId="77777777" w:rsidR="00C22372" w:rsidRDefault="00C223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kern w:val="16"/>
        <w:sz w:val="16"/>
      </w:rPr>
      <w:id w:val="-1509984414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067AABCE" w14:textId="1E412715" w:rsidR="00931896" w:rsidRPr="00931896" w:rsidRDefault="00931896" w:rsidP="00931896">
        <w:pPr>
          <w:pStyle w:val="Header"/>
          <w:rPr>
            <w:lang w:val="en-US"/>
          </w:rPr>
        </w:pPr>
      </w:p>
      <w:p w14:paraId="2B1DB0DD" w14:textId="77777777" w:rsidR="00931896" w:rsidRPr="00931896" w:rsidRDefault="00931896" w:rsidP="00931896">
        <w:pPr>
          <w:pBdr>
            <w:top w:val="single" w:sz="12" w:space="1" w:color="auto"/>
          </w:pBdr>
          <w:spacing w:before="40" w:after="140" w:line="216" w:lineRule="auto"/>
          <w:rPr>
            <w:rFonts w:asciiTheme="minorBidi" w:hAnsiTheme="minorBidi" w:cstheme="minorBidi"/>
            <w:sz w:val="26"/>
            <w:szCs w:val="26"/>
            <w:lang w:val="en-US"/>
          </w:rPr>
        </w:pPr>
      </w:p>
      <w:p w14:paraId="5D6ED52F" w14:textId="4EB0F607" w:rsidR="00CC3DD2" w:rsidRPr="00931896" w:rsidRDefault="00931896" w:rsidP="00931896">
        <w:pPr>
          <w:pStyle w:val="Footer"/>
          <w:jc w:val="right"/>
          <w:rPr>
            <w:rFonts w:asciiTheme="minorBidi" w:hAnsiTheme="minorBidi" w:cstheme="minorBidi"/>
            <w:sz w:val="26"/>
            <w:szCs w:val="26"/>
          </w:rPr>
        </w:pPr>
        <w:r w:rsidRPr="00931896">
          <w:rPr>
            <w:rFonts w:asciiTheme="minorBidi" w:hAnsiTheme="minorBidi" w:cstheme="minorBidi"/>
            <w:sz w:val="26"/>
            <w:szCs w:val="26"/>
          </w:rPr>
          <w:t>……………………………………..</w:t>
        </w:r>
        <w:proofErr w:type="gramStart"/>
        <w:r w:rsidRPr="00931896">
          <w:rPr>
            <w:rFonts w:asciiTheme="minorBidi" w:hAnsiTheme="minorBidi" w:cstheme="minorBidi"/>
            <w:sz w:val="26"/>
            <w:szCs w:val="26"/>
            <w:cs/>
            <w:lang w:bidi="th-TH"/>
          </w:rPr>
          <w:t>รับรองความถูกต้อง  เอกสารแนบ</w:t>
        </w:r>
        <w:proofErr w:type="gramEnd"/>
        <w:r w:rsidRPr="00931896">
          <w:rPr>
            <w:rFonts w:asciiTheme="minorBidi" w:hAnsiTheme="minorBidi" w:cstheme="minorBidi"/>
            <w:sz w:val="26"/>
            <w:szCs w:val="26"/>
            <w:cs/>
            <w:lang w:bidi="th-TH"/>
          </w:rPr>
          <w:t xml:space="preserve"> </w:t>
        </w:r>
        <w:r w:rsidRPr="00931896">
          <w:rPr>
            <w:rFonts w:asciiTheme="minorBidi" w:hAnsiTheme="minorBidi" w:cstheme="minorBidi"/>
            <w:sz w:val="26"/>
            <w:szCs w:val="26"/>
            <w:lang w:val="en-US" w:bidi="th-TH"/>
          </w:rPr>
          <w:t>1</w:t>
        </w:r>
        <w:r w:rsidRPr="00931896">
          <w:rPr>
            <w:rFonts w:asciiTheme="minorBidi" w:hAnsiTheme="minorBidi" w:cstheme="minorBidi"/>
            <w:sz w:val="26"/>
            <w:szCs w:val="26"/>
            <w:cs/>
            <w:lang w:bidi="th-TH"/>
          </w:rPr>
          <w:t xml:space="preserve"> หน้า </w:t>
        </w:r>
        <w:r w:rsidRPr="00931896">
          <w:rPr>
            <w:rFonts w:asciiTheme="minorBidi" w:hAnsiTheme="minorBidi" w:cstheme="minorBidi"/>
            <w:sz w:val="26"/>
            <w:szCs w:val="26"/>
          </w:rPr>
          <w:fldChar w:fldCharType="begin"/>
        </w:r>
        <w:r w:rsidRPr="00931896">
          <w:rPr>
            <w:rFonts w:asciiTheme="minorBidi" w:hAnsiTheme="minorBidi" w:cstheme="minorBidi"/>
            <w:sz w:val="26"/>
            <w:szCs w:val="26"/>
          </w:rPr>
          <w:instrText xml:space="preserve"> PAGE   \* MERGEFORMAT </w:instrText>
        </w:r>
        <w:r w:rsidRPr="00931896">
          <w:rPr>
            <w:rFonts w:asciiTheme="minorBidi" w:hAnsiTheme="minorBidi" w:cstheme="minorBidi"/>
            <w:sz w:val="26"/>
            <w:szCs w:val="26"/>
          </w:rPr>
          <w:fldChar w:fldCharType="separate"/>
        </w:r>
        <w:r w:rsidR="00C22372">
          <w:rPr>
            <w:rFonts w:asciiTheme="minorBidi" w:hAnsiTheme="minorBidi" w:cstheme="minorBidi"/>
            <w:noProof/>
            <w:sz w:val="26"/>
            <w:szCs w:val="26"/>
          </w:rPr>
          <w:t>306</w:t>
        </w:r>
        <w:r w:rsidRPr="00931896">
          <w:rPr>
            <w:rFonts w:asciiTheme="minorBidi" w:hAnsiTheme="minorBidi" w:cstheme="min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E329F" w14:textId="77777777" w:rsidR="00AD583C" w:rsidRDefault="00AD583C">
      <w:r>
        <w:separator/>
      </w:r>
    </w:p>
  </w:footnote>
  <w:footnote w:type="continuationSeparator" w:id="0">
    <w:p w14:paraId="72AC1972" w14:textId="77777777" w:rsidR="00AD583C" w:rsidRDefault="00AD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81E07" w14:textId="77777777" w:rsidR="00C22372" w:rsidRDefault="00C223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DCF0D" w14:textId="77777777" w:rsidR="00C22372" w:rsidRDefault="00C223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1BB94" w14:textId="7BE82CD2" w:rsidR="00CE4912" w:rsidRPr="00931896" w:rsidRDefault="00CE4912" w:rsidP="00931896">
    <w:pPr>
      <w:pBdr>
        <w:bottom w:val="thinThickSmallGap" w:sz="12" w:space="1" w:color="auto"/>
      </w:pBdr>
      <w:tabs>
        <w:tab w:val="left" w:pos="4770"/>
        <w:tab w:val="right" w:pos="20160"/>
      </w:tabs>
      <w:spacing w:after="120" w:line="264" w:lineRule="auto"/>
      <w:ind w:right="-71"/>
      <w:rPr>
        <w:rFonts w:ascii="Cordia New" w:hAnsi="Cordia New"/>
        <w:snapToGrid w:val="0"/>
        <w:sz w:val="28"/>
        <w:lang w:eastAsia="th-TH" w:bidi="th-TH"/>
      </w:rPr>
    </w:pPr>
    <w:r>
      <w:rPr>
        <w:noProof/>
        <w:lang w:val="en-US" w:eastAsia="en-US" w:bidi="th-TH"/>
      </w:rPr>
      <w:drawing>
        <wp:anchor distT="0" distB="0" distL="114300" distR="114300" simplePos="0" relativeHeight="251686912" behindDoc="1" locked="0" layoutInCell="1" allowOverlap="1" wp14:anchorId="6E1FD75B" wp14:editId="5695BA5D">
          <wp:simplePos x="0" y="0"/>
          <wp:positionH relativeFrom="column">
            <wp:posOffset>12827232</wp:posOffset>
          </wp:positionH>
          <wp:positionV relativeFrom="paragraph">
            <wp:posOffset>-635</wp:posOffset>
          </wp:positionV>
          <wp:extent cx="626110" cy="225425"/>
          <wp:effectExtent l="0" t="0" r="2540" b="317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110" cy="225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482D">
      <w:rPr>
        <w:rFonts w:ascii="Cordia New" w:hAnsi="Cordia New"/>
        <w:noProof/>
        <w:sz w:val="28"/>
        <w:cs/>
        <w:lang w:bidi="th-TH"/>
      </w:rPr>
      <w:t>เอกสารแนบ</w:t>
    </w:r>
    <w:r w:rsidRPr="006A482D">
      <w:rPr>
        <w:rFonts w:ascii="Cordia New" w:hAnsi="Cordia New"/>
        <w:snapToGrid w:val="0"/>
        <w:sz w:val="28"/>
        <w:cs/>
        <w:lang w:val="en-US" w:eastAsia="th-TH" w:bidi="th-TH"/>
      </w:rPr>
      <w:t xml:space="preserve"> </w:t>
    </w:r>
    <w:r w:rsidR="00C22372">
      <w:rPr>
        <w:rFonts w:ascii="Cordia New" w:hAnsi="Cordia New" w:hint="cs"/>
        <w:snapToGrid w:val="0"/>
        <w:sz w:val="28"/>
        <w:cs/>
        <w:lang w:val="en-US" w:eastAsia="th-TH" w:bidi="th-TH"/>
      </w:rPr>
      <w:t xml:space="preserve"> </w:t>
    </w:r>
    <w:r w:rsidR="00C22372">
      <w:rPr>
        <w:rFonts w:ascii="Cordia New" w:hAnsi="Cordia New"/>
        <w:snapToGrid w:val="0"/>
        <w:sz w:val="28"/>
        <w:lang w:val="en-US" w:eastAsia="th-TH" w:bidi="th-TH"/>
      </w:rPr>
      <w:t>2</w:t>
    </w:r>
    <w:bookmarkStart w:id="0" w:name="_GoBack"/>
    <w:bookmarkEnd w:id="0"/>
    <w:r w:rsidRPr="006A482D">
      <w:rPr>
        <w:rFonts w:ascii="Cordia New" w:hAnsi="Cordia New"/>
        <w:snapToGrid w:val="0"/>
        <w:sz w:val="28"/>
        <w:cs/>
        <w:lang w:val="en-US" w:eastAsia="th-TH" w:bidi="th-TH"/>
      </w:rPr>
      <w:tab/>
    </w:r>
    <w:r>
      <w:rPr>
        <w:rFonts w:ascii="Cordia New" w:hAnsi="Cordia New"/>
        <w:snapToGrid w:val="0"/>
        <w:sz w:val="28"/>
        <w:lang w:val="en-US" w:eastAsia="th-TH" w:bidi="th-TH"/>
      </w:rPr>
      <w:tab/>
    </w:r>
    <w:r w:rsidRPr="006A482D">
      <w:rPr>
        <w:rFonts w:ascii="Cordia New" w:hAnsi="Cordia New"/>
        <w:sz w:val="28"/>
        <w:cs/>
        <w:lang w:eastAsia="en-US" w:bidi="th-TH"/>
      </w:rPr>
      <w:t xml:space="preserve">บริษัท กัลฟ์ เอ็นเนอร์จี ดีเวลลอปเมนท์ </w:t>
    </w:r>
    <w:r w:rsidRPr="006A482D">
      <w:rPr>
        <w:rFonts w:ascii="Cordia New" w:hAnsi="Cordia New"/>
        <w:sz w:val="28"/>
        <w:cs/>
        <w:lang w:val="en-US" w:eastAsia="en-US" w:bidi="th-TH"/>
      </w:rPr>
      <w:t xml:space="preserve">จำกัด </w:t>
    </w:r>
    <w:r w:rsidRPr="006A482D">
      <w:rPr>
        <w:rFonts w:ascii="Cordia New" w:hAnsi="Cordia New"/>
        <w:sz w:val="28"/>
        <w:lang w:val="en-US" w:eastAsia="en-US" w:bidi="th-TH"/>
      </w:rPr>
      <w:t>(</w:t>
    </w:r>
    <w:r w:rsidRPr="006A482D">
      <w:rPr>
        <w:rFonts w:ascii="Cordia New" w:hAnsi="Cordia New"/>
        <w:sz w:val="28"/>
        <w:cs/>
        <w:lang w:val="en-US" w:eastAsia="en-US" w:bidi="th-TH"/>
      </w:rPr>
      <w:t>มหาชน</w:t>
    </w:r>
    <w:r w:rsidRPr="006A482D">
      <w:rPr>
        <w:rFonts w:ascii="Cordia New" w:hAnsi="Cordia New"/>
        <w:sz w:val="28"/>
        <w:lang w:val="en-US" w:eastAsia="en-US" w:bidi="th-TH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66A1"/>
    <w:multiLevelType w:val="multilevel"/>
    <w:tmpl w:val="D3B203FE"/>
    <w:lvl w:ilvl="0">
      <w:start w:val="1"/>
      <w:numFmt w:val="upperLetter"/>
      <w:pStyle w:val="UCAlpha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B329BC"/>
    <w:multiLevelType w:val="hybridMultilevel"/>
    <w:tmpl w:val="822A16A4"/>
    <w:lvl w:ilvl="0" w:tplc="837EED7E">
      <w:numFmt w:val="bullet"/>
      <w:lvlText w:val="-"/>
      <w:lvlJc w:val="left"/>
      <w:pPr>
        <w:ind w:left="108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A4DF2"/>
    <w:multiLevelType w:val="hybridMultilevel"/>
    <w:tmpl w:val="FE7A4042"/>
    <w:lvl w:ilvl="0" w:tplc="84622E66">
      <w:numFmt w:val="bullet"/>
      <w:lvlText w:val="-"/>
      <w:lvlJc w:val="left"/>
      <w:pPr>
        <w:ind w:left="1037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0C48645C"/>
    <w:multiLevelType w:val="multilevel"/>
    <w:tmpl w:val="588086B8"/>
    <w:lvl w:ilvl="0">
      <w:start w:val="1"/>
      <w:numFmt w:val="decimal"/>
      <w:pStyle w:val="Parties"/>
      <w:lvlText w:val="(%1)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4323D"/>
    <w:multiLevelType w:val="multilevel"/>
    <w:tmpl w:val="9D66DE14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rFonts w:ascii="Cordia New" w:hAnsi="Cordia New" w:cs="Cordia New" w:hint="default"/>
        <w:b w:val="0"/>
        <w:bCs/>
        <w:i w:val="0"/>
        <w:sz w:val="28"/>
        <w:szCs w:val="28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rFonts w:ascii="Cordia New" w:hAnsi="Cordia New" w:cs="Cordia New" w:hint="default"/>
        <w:b w:val="0"/>
        <w:bCs/>
        <w:i w:val="0"/>
        <w:sz w:val="28"/>
        <w:szCs w:val="28"/>
        <w:lang w:bidi="th-TH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rFonts w:ascii="Cordia New" w:hAnsi="Cordia New" w:cs="Cordia New" w:hint="default"/>
        <w:b/>
        <w:i w:val="0"/>
        <w:sz w:val="28"/>
        <w:szCs w:val="28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>
    <w:nsid w:val="116B7A43"/>
    <w:multiLevelType w:val="multilevel"/>
    <w:tmpl w:val="ACD877A8"/>
    <w:lvl w:ilvl="0">
      <w:start w:val="1"/>
      <w:numFmt w:val="decimal"/>
      <w:pStyle w:val="Table1"/>
      <w:lvlText w:val="%1"/>
      <w:lvlJc w:val="left"/>
      <w:pPr>
        <w:tabs>
          <w:tab w:val="num" w:pos="680"/>
        </w:tabs>
        <w:ind w:left="680" w:hanging="680"/>
      </w:pPr>
      <w:rPr>
        <w:rFonts w:ascii="Cordia New" w:hAnsi="Cordia New" w:cs="Cordia New" w:hint="default"/>
        <w:b w:val="0"/>
        <w:bCs/>
        <w:i w:val="0"/>
        <w:sz w:val="28"/>
        <w:szCs w:val="28"/>
      </w:rPr>
    </w:lvl>
    <w:lvl w:ilvl="1">
      <w:start w:val="1"/>
      <w:numFmt w:val="decimal"/>
      <w:pStyle w:val="Tab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6">
    <w:nsid w:val="11B635CF"/>
    <w:multiLevelType w:val="hybridMultilevel"/>
    <w:tmpl w:val="0394BD48"/>
    <w:lvl w:ilvl="0" w:tplc="E29AEB30">
      <w:numFmt w:val="bullet"/>
      <w:lvlText w:val="-"/>
      <w:lvlJc w:val="left"/>
      <w:pPr>
        <w:ind w:left="678" w:hanging="360"/>
      </w:pPr>
      <w:rPr>
        <w:rFonts w:ascii="FreesiaUPC" w:eastAsia="Cordia New" w:hAnsi="FreesiaUPC" w:cs="FreesiaUPC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7">
    <w:nsid w:val="134749AF"/>
    <w:multiLevelType w:val="hybridMultilevel"/>
    <w:tmpl w:val="60921D1C"/>
    <w:lvl w:ilvl="0" w:tplc="837EED7E">
      <w:numFmt w:val="bullet"/>
      <w:lvlText w:val="-"/>
      <w:lvlJc w:val="left"/>
      <w:pPr>
        <w:ind w:left="1204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8">
    <w:nsid w:val="141069A5"/>
    <w:multiLevelType w:val="hybridMultilevel"/>
    <w:tmpl w:val="B9D22EEA"/>
    <w:lvl w:ilvl="0" w:tplc="B09032AC">
      <w:start w:val="1"/>
      <w:numFmt w:val="bullet"/>
      <w:lvlText w:val="-"/>
      <w:lvlJc w:val="left"/>
      <w:pPr>
        <w:ind w:left="497" w:hanging="360"/>
      </w:pPr>
      <w:rPr>
        <w:rFonts w:ascii="Cordia New" w:hAnsi="Cordia New" w:cs="DilleniaUPC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7" w:hanging="360"/>
      </w:pPr>
      <w:rPr>
        <w:rFonts w:ascii="Wingdings" w:hAnsi="Wingdings" w:hint="default"/>
      </w:rPr>
    </w:lvl>
  </w:abstractNum>
  <w:abstractNum w:abstractNumId="9">
    <w:nsid w:val="173574CD"/>
    <w:multiLevelType w:val="singleLevel"/>
    <w:tmpl w:val="B8484E1E"/>
    <w:lvl w:ilvl="0">
      <w:start w:val="1"/>
      <w:numFmt w:val="lowerLetter"/>
      <w:pStyle w:val="alpha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 w:val="0"/>
        <w:i w:val="0"/>
        <w:sz w:val="20"/>
      </w:rPr>
    </w:lvl>
  </w:abstractNum>
  <w:abstractNum w:abstractNumId="10">
    <w:nsid w:val="17484E99"/>
    <w:multiLevelType w:val="multilevel"/>
    <w:tmpl w:val="20026A22"/>
    <w:lvl w:ilvl="0">
      <w:start w:val="1"/>
      <w:numFmt w:val="bullet"/>
      <w:pStyle w:val="bullet1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B93933"/>
    <w:multiLevelType w:val="hybridMultilevel"/>
    <w:tmpl w:val="4836B292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D63335"/>
    <w:multiLevelType w:val="hybridMultilevel"/>
    <w:tmpl w:val="4F8ABD70"/>
    <w:lvl w:ilvl="0" w:tplc="F3F466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crosiaUPC" w:hAnsi="EucrosiaUPC" w:cs="Eucros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086"/>
        </w:tabs>
        <w:ind w:left="10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13">
    <w:nsid w:val="17FA0E9C"/>
    <w:multiLevelType w:val="multilevel"/>
    <w:tmpl w:val="867A946A"/>
    <w:lvl w:ilvl="0">
      <w:start w:val="1"/>
      <w:numFmt w:val="bullet"/>
      <w:pStyle w:val="bullet6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8176F70"/>
    <w:multiLevelType w:val="multilevel"/>
    <w:tmpl w:val="6338D5DE"/>
    <w:lvl w:ilvl="0">
      <w:start w:val="1"/>
      <w:numFmt w:val="bullet"/>
      <w:lvlRestart w:val="0"/>
      <w:pStyle w:val="dashbullet6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81E78DA"/>
    <w:multiLevelType w:val="hybridMultilevel"/>
    <w:tmpl w:val="A9F81F92"/>
    <w:lvl w:ilvl="0" w:tplc="84622E66"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532A58"/>
    <w:multiLevelType w:val="hybridMultilevel"/>
    <w:tmpl w:val="63646D9A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F708B8"/>
    <w:multiLevelType w:val="multilevel"/>
    <w:tmpl w:val="F3E6797C"/>
    <w:lvl w:ilvl="0">
      <w:start w:val="1"/>
      <w:numFmt w:val="upperRoman"/>
      <w:pStyle w:val="UCRoman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3971282"/>
    <w:multiLevelType w:val="multilevel"/>
    <w:tmpl w:val="EF566198"/>
    <w:lvl w:ilvl="0">
      <w:start w:val="1"/>
      <w:numFmt w:val="upperLetter"/>
      <w:pStyle w:val="UCAlpha4"/>
      <w:lvlText w:val="%1.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D958FD"/>
    <w:multiLevelType w:val="multilevel"/>
    <w:tmpl w:val="32BEEFDA"/>
    <w:lvl w:ilvl="0">
      <w:start w:val="1"/>
      <w:numFmt w:val="bullet"/>
      <w:pStyle w:val="bullet3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5A732CC"/>
    <w:multiLevelType w:val="multilevel"/>
    <w:tmpl w:val="50483CFA"/>
    <w:styleLink w:val="engage"/>
    <w:lvl w:ilvl="0">
      <w:start w:val="1"/>
      <w:numFmt w:val="decimal"/>
      <w:pStyle w:val="engageL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1">
      <w:start w:val="1"/>
      <w:numFmt w:val="decimal"/>
      <w:pStyle w:val="engageL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>
    <w:nsid w:val="25E6172F"/>
    <w:multiLevelType w:val="singleLevel"/>
    <w:tmpl w:val="3D1CB4BE"/>
    <w:lvl w:ilvl="0">
      <w:start w:val="1"/>
      <w:numFmt w:val="lowerLetter"/>
      <w:pStyle w:val="Ta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22">
    <w:nsid w:val="289E5D89"/>
    <w:multiLevelType w:val="hybridMultilevel"/>
    <w:tmpl w:val="ECBA6146"/>
    <w:lvl w:ilvl="0" w:tplc="84622E66"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EC5FC6"/>
    <w:multiLevelType w:val="hybridMultilevel"/>
    <w:tmpl w:val="F65CC674"/>
    <w:lvl w:ilvl="0" w:tplc="84622E66"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4705D16"/>
    <w:multiLevelType w:val="singleLevel"/>
    <w:tmpl w:val="4B880D0C"/>
    <w:lvl w:ilvl="0">
      <w:start w:val="1"/>
      <w:numFmt w:val="lowerLetter"/>
      <w:pStyle w:val="alpha3"/>
      <w:lvlText w:val="(%1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26">
    <w:nsid w:val="34A5631E"/>
    <w:multiLevelType w:val="multilevel"/>
    <w:tmpl w:val="C1B827B6"/>
    <w:lvl w:ilvl="0">
      <w:start w:val="1"/>
      <w:numFmt w:val="upperLetter"/>
      <w:pStyle w:val="UCAlpha2"/>
      <w:lvlText w:val="%1.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487439"/>
    <w:multiLevelType w:val="hybridMultilevel"/>
    <w:tmpl w:val="73DA16E4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E21890"/>
    <w:multiLevelType w:val="multilevel"/>
    <w:tmpl w:val="BC8614FC"/>
    <w:lvl w:ilvl="0">
      <w:start w:val="1"/>
      <w:numFmt w:val="decimal"/>
      <w:pStyle w:val="TC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>
    <w:nsid w:val="386006ED"/>
    <w:multiLevelType w:val="singleLevel"/>
    <w:tmpl w:val="0F98B702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30">
    <w:nsid w:val="387C2708"/>
    <w:multiLevelType w:val="hybridMultilevel"/>
    <w:tmpl w:val="29A4C62E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BD2A5E"/>
    <w:multiLevelType w:val="multilevel"/>
    <w:tmpl w:val="AC0CD916"/>
    <w:lvl w:ilvl="0">
      <w:start w:val="1"/>
      <w:numFmt w:val="bullet"/>
      <w:lvlRestart w:val="0"/>
      <w:pStyle w:val="dashbullet1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FBC403A"/>
    <w:multiLevelType w:val="multilevel"/>
    <w:tmpl w:val="727EBCD4"/>
    <w:lvl w:ilvl="0">
      <w:start w:val="1"/>
      <w:numFmt w:val="upperLetter"/>
      <w:pStyle w:val="UCAlpha5"/>
      <w:lvlText w:val="%1.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C36564"/>
    <w:multiLevelType w:val="hybridMultilevel"/>
    <w:tmpl w:val="3DF085F4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32476DC"/>
    <w:multiLevelType w:val="multilevel"/>
    <w:tmpl w:val="8586D7F4"/>
    <w:lvl w:ilvl="0">
      <w:start w:val="1"/>
      <w:numFmt w:val="bullet"/>
      <w:lvlRestart w:val="0"/>
      <w:pStyle w:val="dashbullet3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A6142A0"/>
    <w:multiLevelType w:val="hybridMultilevel"/>
    <w:tmpl w:val="56740F7E"/>
    <w:lvl w:ilvl="0" w:tplc="D09C9DA0">
      <w:start w:val="1"/>
      <w:numFmt w:val="bullet"/>
      <w:lvlText w:val="-"/>
      <w:lvlJc w:val="left"/>
      <w:pPr>
        <w:ind w:left="16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906E2C">
      <w:start w:val="1"/>
      <w:numFmt w:val="bullet"/>
      <w:lvlText w:val="o"/>
      <w:lvlJc w:val="left"/>
      <w:pPr>
        <w:ind w:left="88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785982">
      <w:start w:val="1"/>
      <w:numFmt w:val="bullet"/>
      <w:lvlText w:val="▪"/>
      <w:lvlJc w:val="left"/>
      <w:pPr>
        <w:ind w:left="1607" w:hanging="1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5B0CC0A">
      <w:start w:val="1"/>
      <w:numFmt w:val="bullet"/>
      <w:lvlText w:val="•"/>
      <w:lvlJc w:val="left"/>
      <w:pPr>
        <w:ind w:left="232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7F43168">
      <w:start w:val="1"/>
      <w:numFmt w:val="bullet"/>
      <w:lvlText w:val="o"/>
      <w:lvlJc w:val="left"/>
      <w:pPr>
        <w:ind w:left="304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F0AFFE">
      <w:start w:val="1"/>
      <w:numFmt w:val="bullet"/>
      <w:lvlText w:val="▪"/>
      <w:lvlJc w:val="left"/>
      <w:pPr>
        <w:ind w:left="3767" w:hanging="1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D6D48A">
      <w:start w:val="1"/>
      <w:numFmt w:val="bullet"/>
      <w:lvlText w:val="•"/>
      <w:lvlJc w:val="left"/>
      <w:pPr>
        <w:ind w:left="448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4F606D8">
      <w:start w:val="1"/>
      <w:numFmt w:val="bullet"/>
      <w:lvlText w:val="o"/>
      <w:lvlJc w:val="left"/>
      <w:pPr>
        <w:ind w:left="520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3BC527C">
      <w:start w:val="1"/>
      <w:numFmt w:val="bullet"/>
      <w:lvlText w:val="▪"/>
      <w:lvlJc w:val="left"/>
      <w:pPr>
        <w:ind w:left="5927" w:hanging="1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4C54691A"/>
    <w:multiLevelType w:val="hybridMultilevel"/>
    <w:tmpl w:val="D196F746"/>
    <w:lvl w:ilvl="0" w:tplc="837EED7E">
      <w:numFmt w:val="bullet"/>
      <w:lvlText w:val="-"/>
      <w:lvlJc w:val="left"/>
      <w:pPr>
        <w:ind w:left="108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4D347763"/>
    <w:multiLevelType w:val="multilevel"/>
    <w:tmpl w:val="50483CFA"/>
    <w:numStyleLink w:val="engage"/>
  </w:abstractNum>
  <w:abstractNum w:abstractNumId="38">
    <w:nsid w:val="4E6D7BFA"/>
    <w:multiLevelType w:val="singleLevel"/>
    <w:tmpl w:val="CA0257E0"/>
    <w:lvl w:ilvl="0">
      <w:start w:val="1"/>
      <w:numFmt w:val="lowerLetter"/>
      <w:pStyle w:val="alpha5"/>
      <w:lvlText w:val="(%1)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 w:val="0"/>
        <w:i w:val="0"/>
        <w:sz w:val="20"/>
      </w:rPr>
    </w:lvl>
  </w:abstractNum>
  <w:abstractNum w:abstractNumId="39">
    <w:nsid w:val="512A7C3C"/>
    <w:multiLevelType w:val="singleLevel"/>
    <w:tmpl w:val="CAE8B146"/>
    <w:lvl w:ilvl="0">
      <w:start w:val="1"/>
      <w:numFmt w:val="lowerLetter"/>
      <w:pStyle w:val="alpha1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40">
    <w:nsid w:val="51421573"/>
    <w:multiLevelType w:val="multilevel"/>
    <w:tmpl w:val="37400C94"/>
    <w:lvl w:ilvl="0">
      <w:start w:val="1"/>
      <w:numFmt w:val="bullet"/>
      <w:lvlRestart w:val="0"/>
      <w:pStyle w:val="dashbullet5"/>
      <w:lvlText w:val="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20B4043"/>
    <w:multiLevelType w:val="hybridMultilevel"/>
    <w:tmpl w:val="97EA71F6"/>
    <w:lvl w:ilvl="0" w:tplc="A0FED75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24B4970"/>
    <w:multiLevelType w:val="hybridMultilevel"/>
    <w:tmpl w:val="357413FC"/>
    <w:lvl w:ilvl="0" w:tplc="189A12F4">
      <w:start w:val="1"/>
      <w:numFmt w:val="bullet"/>
      <w:lvlText w:val="-"/>
      <w:lvlJc w:val="left"/>
      <w:pPr>
        <w:ind w:left="17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BC1446">
      <w:start w:val="1"/>
      <w:numFmt w:val="bullet"/>
      <w:lvlText w:val="o"/>
      <w:lvlJc w:val="left"/>
      <w:pPr>
        <w:ind w:left="89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CE8326">
      <w:start w:val="1"/>
      <w:numFmt w:val="bullet"/>
      <w:lvlText w:val="▪"/>
      <w:lvlJc w:val="left"/>
      <w:pPr>
        <w:ind w:left="1615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59EF0CE">
      <w:start w:val="1"/>
      <w:numFmt w:val="bullet"/>
      <w:lvlText w:val="•"/>
      <w:lvlJc w:val="left"/>
      <w:pPr>
        <w:ind w:left="233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B4492B8">
      <w:start w:val="1"/>
      <w:numFmt w:val="bullet"/>
      <w:lvlText w:val="o"/>
      <w:lvlJc w:val="left"/>
      <w:pPr>
        <w:ind w:left="305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B222928">
      <w:start w:val="1"/>
      <w:numFmt w:val="bullet"/>
      <w:lvlText w:val="▪"/>
      <w:lvlJc w:val="left"/>
      <w:pPr>
        <w:ind w:left="3775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EC26FCE">
      <w:start w:val="1"/>
      <w:numFmt w:val="bullet"/>
      <w:lvlText w:val="•"/>
      <w:lvlJc w:val="left"/>
      <w:pPr>
        <w:ind w:left="449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C862B34">
      <w:start w:val="1"/>
      <w:numFmt w:val="bullet"/>
      <w:lvlText w:val="o"/>
      <w:lvlJc w:val="left"/>
      <w:pPr>
        <w:ind w:left="521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6FCDC26">
      <w:start w:val="1"/>
      <w:numFmt w:val="bullet"/>
      <w:lvlText w:val="▪"/>
      <w:lvlJc w:val="left"/>
      <w:pPr>
        <w:ind w:left="5935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>
    <w:nsid w:val="525F4573"/>
    <w:multiLevelType w:val="multilevel"/>
    <w:tmpl w:val="C0DE7A18"/>
    <w:lvl w:ilvl="0">
      <w:start w:val="1"/>
      <w:numFmt w:val="bullet"/>
      <w:lvlRestart w:val="0"/>
      <w:pStyle w:val="dashbullet4"/>
      <w:lvlText w:val="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2D3238A"/>
    <w:multiLevelType w:val="hybridMultilevel"/>
    <w:tmpl w:val="2DFEC3C8"/>
    <w:lvl w:ilvl="0" w:tplc="D09C9DA0">
      <w:start w:val="1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2EB5A60"/>
    <w:multiLevelType w:val="hybridMultilevel"/>
    <w:tmpl w:val="CA4A267C"/>
    <w:lvl w:ilvl="0" w:tplc="D09C9DA0">
      <w:start w:val="1"/>
      <w:numFmt w:val="bullet"/>
      <w:lvlText w:val="-"/>
      <w:lvlJc w:val="left"/>
      <w:pPr>
        <w:ind w:left="1037" w:hanging="360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6">
    <w:nsid w:val="53B17CF4"/>
    <w:multiLevelType w:val="multilevel"/>
    <w:tmpl w:val="B0F40B8E"/>
    <w:lvl w:ilvl="0">
      <w:start w:val="1"/>
      <w:numFmt w:val="bullet"/>
      <w:lvlRestart w:val="0"/>
      <w:pStyle w:val="dashbullet2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42B4AA5"/>
    <w:multiLevelType w:val="hybridMultilevel"/>
    <w:tmpl w:val="C9F06F7E"/>
    <w:lvl w:ilvl="0" w:tplc="84622E66"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46D0F8F"/>
    <w:multiLevelType w:val="hybridMultilevel"/>
    <w:tmpl w:val="36F009D6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50314C5"/>
    <w:multiLevelType w:val="hybridMultilevel"/>
    <w:tmpl w:val="5686B6A6"/>
    <w:lvl w:ilvl="0" w:tplc="D09C9DA0">
      <w:start w:val="1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5F728E2"/>
    <w:multiLevelType w:val="multilevel"/>
    <w:tmpl w:val="1D8A9BD6"/>
    <w:lvl w:ilvl="0">
      <w:start w:val="1"/>
      <w:numFmt w:val="upperRoman"/>
      <w:pStyle w:val="UCRoman2"/>
      <w:lvlText w:val="%1.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6E26FEF"/>
    <w:multiLevelType w:val="singleLevel"/>
    <w:tmpl w:val="E76CA894"/>
    <w:lvl w:ilvl="0">
      <w:start w:val="1"/>
      <w:numFmt w:val="lowerRoman"/>
      <w:pStyle w:val="roman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 w:val="0"/>
        <w:i w:val="0"/>
        <w:sz w:val="20"/>
      </w:rPr>
    </w:lvl>
  </w:abstractNum>
  <w:abstractNum w:abstractNumId="52">
    <w:nsid w:val="58A56CDE"/>
    <w:multiLevelType w:val="multilevel"/>
    <w:tmpl w:val="C3E838F6"/>
    <w:lvl w:ilvl="0">
      <w:start w:val="1"/>
      <w:numFmt w:val="bullet"/>
      <w:pStyle w:val="bullet4"/>
      <w:lvlText w:val="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AF711EC"/>
    <w:multiLevelType w:val="singleLevel"/>
    <w:tmpl w:val="6CD6DF96"/>
    <w:lvl w:ilvl="0">
      <w:start w:val="1"/>
      <w:numFmt w:val="lowerRoman"/>
      <w:pStyle w:val="roman1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54">
    <w:nsid w:val="5CEB6542"/>
    <w:multiLevelType w:val="hybridMultilevel"/>
    <w:tmpl w:val="643473DE"/>
    <w:lvl w:ilvl="0" w:tplc="947A8508">
      <w:start w:val="1"/>
      <w:numFmt w:val="bullet"/>
      <w:lvlText w:val="-"/>
      <w:lvlJc w:val="left"/>
      <w:pPr>
        <w:ind w:left="720" w:hanging="360"/>
      </w:pPr>
      <w:rPr>
        <w:rFonts w:ascii="EucrosiaUPC" w:hAnsi="EucrosiaUPC" w:cs="Eucros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D194207"/>
    <w:multiLevelType w:val="multilevel"/>
    <w:tmpl w:val="E3864CA4"/>
    <w:lvl w:ilvl="0">
      <w:start w:val="1"/>
      <w:numFmt w:val="decimal"/>
      <w:pStyle w:val="ScheduleHeading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3"/>
      </w:rPr>
    </w:lvl>
    <w:lvl w:ilvl="1">
      <w:start w:val="1"/>
      <w:numFmt w:val="upperRoman"/>
      <w:suff w:val="nothing"/>
      <w:lvlText w:val="Part %2"/>
      <w:lvlJc w:val="left"/>
      <w:pPr>
        <w:ind w:left="0" w:firstLine="0"/>
      </w:pPr>
      <w:rPr>
        <w:rFonts w:ascii="Arial" w:hAnsi="Arial" w:hint="default"/>
        <w:b/>
        <w:i w:val="0"/>
        <w:caps/>
        <w:sz w:val="23"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3">
      <w:start w:val="1"/>
      <w:numFmt w:val="decimal"/>
      <w:lvlText w:val="%3.%4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lowerLetter"/>
      <w:lvlText w:val="(%7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upperLetter"/>
      <w:lvlText w:val="(%9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56">
    <w:nsid w:val="5FCB4379"/>
    <w:multiLevelType w:val="multilevel"/>
    <w:tmpl w:val="4F86461C"/>
    <w:lvl w:ilvl="0">
      <w:start w:val="1"/>
      <w:numFmt w:val="upperLetter"/>
      <w:pStyle w:val="Recitals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2215270"/>
    <w:multiLevelType w:val="singleLevel"/>
    <w:tmpl w:val="1C380CB2"/>
    <w:lvl w:ilvl="0">
      <w:start w:val="1"/>
      <w:numFmt w:val="lowerRoman"/>
      <w:pStyle w:val="roman3"/>
      <w:lvlText w:val="(%1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58">
    <w:nsid w:val="64C47EA1"/>
    <w:multiLevelType w:val="singleLevel"/>
    <w:tmpl w:val="588EC908"/>
    <w:lvl w:ilvl="0">
      <w:start w:val="1"/>
      <w:numFmt w:val="lowerRoman"/>
      <w:pStyle w:val="Tableroman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59">
    <w:nsid w:val="650C3F23"/>
    <w:multiLevelType w:val="hybridMultilevel"/>
    <w:tmpl w:val="C6F8C92E"/>
    <w:lvl w:ilvl="0" w:tplc="E8E64434">
      <w:start w:val="1"/>
      <w:numFmt w:val="bullet"/>
      <w:lvlText w:val="-"/>
      <w:lvlJc w:val="left"/>
      <w:pPr>
        <w:ind w:left="1080" w:hanging="360"/>
      </w:pPr>
      <w:rPr>
        <w:rFonts w:ascii="CordiaUPC" w:hAnsi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6643771E"/>
    <w:multiLevelType w:val="hybridMultilevel"/>
    <w:tmpl w:val="0636AA9E"/>
    <w:lvl w:ilvl="0" w:tplc="837EED7E">
      <w:numFmt w:val="bullet"/>
      <w:lvlText w:val="-"/>
      <w:lvlJc w:val="left"/>
      <w:pPr>
        <w:ind w:left="88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1">
    <w:nsid w:val="68F12995"/>
    <w:multiLevelType w:val="hybridMultilevel"/>
    <w:tmpl w:val="FC98F6B6"/>
    <w:lvl w:ilvl="0" w:tplc="D09C9DA0">
      <w:start w:val="1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A7F67AA"/>
    <w:multiLevelType w:val="multilevel"/>
    <w:tmpl w:val="5FE68390"/>
    <w:lvl w:ilvl="0">
      <w:start w:val="1"/>
      <w:numFmt w:val="upperLetter"/>
      <w:pStyle w:val="UCAlpha3"/>
      <w:lvlText w:val="%1.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1D1232"/>
    <w:multiLevelType w:val="multilevel"/>
    <w:tmpl w:val="EB12CC66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64">
    <w:nsid w:val="6B502D22"/>
    <w:multiLevelType w:val="multilevel"/>
    <w:tmpl w:val="8D5698DC"/>
    <w:lvl w:ilvl="0">
      <w:start w:val="27"/>
      <w:numFmt w:val="lowerLetter"/>
      <w:pStyle w:val="dou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BEA4D3C"/>
    <w:multiLevelType w:val="multilevel"/>
    <w:tmpl w:val="885A6224"/>
    <w:lvl w:ilvl="0">
      <w:start w:val="1"/>
      <w:numFmt w:val="upperLetter"/>
      <w:pStyle w:val="UCAlpha6"/>
      <w:lvlText w:val="%1.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C5255B9"/>
    <w:multiLevelType w:val="singleLevel"/>
    <w:tmpl w:val="33C8FA28"/>
    <w:lvl w:ilvl="0">
      <w:start w:val="1"/>
      <w:numFmt w:val="lowerRoman"/>
      <w:pStyle w:val="roman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67">
    <w:nsid w:val="7169173D"/>
    <w:multiLevelType w:val="singleLevel"/>
    <w:tmpl w:val="2C04197C"/>
    <w:lvl w:ilvl="0">
      <w:start w:val="1"/>
      <w:numFmt w:val="lowerLetter"/>
      <w:pStyle w:val="alpha2"/>
      <w:lvlText w:val="(%1)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 w:val="0"/>
        <w:i w:val="0"/>
        <w:sz w:val="20"/>
      </w:rPr>
    </w:lvl>
  </w:abstractNum>
  <w:abstractNum w:abstractNumId="68">
    <w:nsid w:val="73455C00"/>
    <w:multiLevelType w:val="singleLevel"/>
    <w:tmpl w:val="818C5664"/>
    <w:lvl w:ilvl="0">
      <w:start w:val="1"/>
      <w:numFmt w:val="lowerRoman"/>
      <w:pStyle w:val="roman5"/>
      <w:lvlText w:val="(%1)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 w:val="0"/>
        <w:i w:val="0"/>
        <w:sz w:val="20"/>
      </w:rPr>
    </w:lvl>
  </w:abstractNum>
  <w:abstractNum w:abstractNumId="69">
    <w:nsid w:val="74A94C20"/>
    <w:multiLevelType w:val="hybridMultilevel"/>
    <w:tmpl w:val="3550CDFC"/>
    <w:lvl w:ilvl="0" w:tplc="837EED7E">
      <w:numFmt w:val="bullet"/>
      <w:lvlText w:val="-"/>
      <w:lvlJc w:val="left"/>
      <w:pPr>
        <w:ind w:left="108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6E57AD9"/>
    <w:multiLevelType w:val="hybridMultilevel"/>
    <w:tmpl w:val="CB34407A"/>
    <w:lvl w:ilvl="0" w:tplc="E8E64434">
      <w:start w:val="1"/>
      <w:numFmt w:val="bullet"/>
      <w:lvlText w:val="-"/>
      <w:lvlJc w:val="left"/>
      <w:pPr>
        <w:ind w:left="360" w:hanging="360"/>
      </w:pPr>
      <w:rPr>
        <w:rFonts w:ascii="CordiaUPC" w:hAnsi="CordiaUPC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85A5B88"/>
    <w:multiLevelType w:val="singleLevel"/>
    <w:tmpl w:val="5964AB86"/>
    <w:lvl w:ilvl="0">
      <w:start w:val="1"/>
      <w:numFmt w:val="lowerRoman"/>
      <w:pStyle w:val="roman2"/>
      <w:lvlText w:val="(%1)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 w:val="0"/>
        <w:i w:val="0"/>
        <w:sz w:val="20"/>
      </w:rPr>
    </w:lvl>
  </w:abstractNum>
  <w:abstractNum w:abstractNumId="72">
    <w:nsid w:val="7BE859CD"/>
    <w:multiLevelType w:val="multilevel"/>
    <w:tmpl w:val="5EA8E7C0"/>
    <w:lvl w:ilvl="0">
      <w:start w:val="1"/>
      <w:numFmt w:val="bullet"/>
      <w:pStyle w:val="bullet5"/>
      <w:lvlText w:val="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C094531"/>
    <w:multiLevelType w:val="hybridMultilevel"/>
    <w:tmpl w:val="A3EC2904"/>
    <w:lvl w:ilvl="0" w:tplc="84622E66"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C62109D"/>
    <w:multiLevelType w:val="hybridMultilevel"/>
    <w:tmpl w:val="37A887B4"/>
    <w:lvl w:ilvl="0" w:tplc="A0FED75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E986357"/>
    <w:multiLevelType w:val="hybridMultilevel"/>
    <w:tmpl w:val="5ECAC6DC"/>
    <w:lvl w:ilvl="0" w:tplc="A0FED75C"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>
    <w:nsid w:val="7ED04878"/>
    <w:multiLevelType w:val="multilevel"/>
    <w:tmpl w:val="BEE2940C"/>
    <w:lvl w:ilvl="0">
      <w:start w:val="1"/>
      <w:numFmt w:val="decimal"/>
      <w:lvlRestart w:val="0"/>
      <w:pStyle w:val="ListNumbers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67"/>
  </w:num>
  <w:num w:numId="3">
    <w:abstractNumId w:val="25"/>
  </w:num>
  <w:num w:numId="4">
    <w:abstractNumId w:val="9"/>
  </w:num>
  <w:num w:numId="5">
    <w:abstractNumId w:val="38"/>
  </w:num>
  <w:num w:numId="6">
    <w:abstractNumId w:val="29"/>
  </w:num>
  <w:num w:numId="7">
    <w:abstractNumId w:val="10"/>
  </w:num>
  <w:num w:numId="8">
    <w:abstractNumId w:val="24"/>
  </w:num>
  <w:num w:numId="9">
    <w:abstractNumId w:val="19"/>
  </w:num>
  <w:num w:numId="10">
    <w:abstractNumId w:val="52"/>
  </w:num>
  <w:num w:numId="11">
    <w:abstractNumId w:val="72"/>
  </w:num>
  <w:num w:numId="12">
    <w:abstractNumId w:val="13"/>
  </w:num>
  <w:num w:numId="13">
    <w:abstractNumId w:val="31"/>
  </w:num>
  <w:num w:numId="14">
    <w:abstractNumId w:val="46"/>
  </w:num>
  <w:num w:numId="15">
    <w:abstractNumId w:val="34"/>
  </w:num>
  <w:num w:numId="16">
    <w:abstractNumId w:val="43"/>
  </w:num>
  <w:num w:numId="17">
    <w:abstractNumId w:val="40"/>
  </w:num>
  <w:num w:numId="18">
    <w:abstractNumId w:val="14"/>
  </w:num>
  <w:num w:numId="19">
    <w:abstractNumId w:val="64"/>
  </w:num>
  <w:num w:numId="20">
    <w:abstractNumId w:val="63"/>
  </w:num>
  <w:num w:numId="21">
    <w:abstractNumId w:val="76"/>
  </w:num>
  <w:num w:numId="22">
    <w:abstractNumId w:val="3"/>
  </w:num>
  <w:num w:numId="23">
    <w:abstractNumId w:val="56"/>
  </w:num>
  <w:num w:numId="24">
    <w:abstractNumId w:val="53"/>
  </w:num>
  <w:num w:numId="25">
    <w:abstractNumId w:val="71"/>
  </w:num>
  <w:num w:numId="26">
    <w:abstractNumId w:val="57"/>
  </w:num>
  <w:num w:numId="27">
    <w:abstractNumId w:val="51"/>
  </w:num>
  <w:num w:numId="28">
    <w:abstractNumId w:val="68"/>
  </w:num>
  <w:num w:numId="29">
    <w:abstractNumId w:val="66"/>
  </w:num>
  <w:num w:numId="30">
    <w:abstractNumId w:val="28"/>
  </w:num>
  <w:num w:numId="31">
    <w:abstractNumId w:val="21"/>
  </w:num>
  <w:num w:numId="32">
    <w:abstractNumId w:val="58"/>
  </w:num>
  <w:num w:numId="33">
    <w:abstractNumId w:val="0"/>
  </w:num>
  <w:num w:numId="34">
    <w:abstractNumId w:val="26"/>
  </w:num>
  <w:num w:numId="35">
    <w:abstractNumId w:val="62"/>
  </w:num>
  <w:num w:numId="36">
    <w:abstractNumId w:val="18"/>
  </w:num>
  <w:num w:numId="37">
    <w:abstractNumId w:val="32"/>
  </w:num>
  <w:num w:numId="38">
    <w:abstractNumId w:val="65"/>
  </w:num>
  <w:num w:numId="39">
    <w:abstractNumId w:val="17"/>
  </w:num>
  <w:num w:numId="40">
    <w:abstractNumId w:val="50"/>
  </w:num>
  <w:num w:numId="41">
    <w:abstractNumId w:val="55"/>
  </w:num>
  <w:num w:numId="42">
    <w:abstractNumId w:val="4"/>
  </w:num>
  <w:num w:numId="43">
    <w:abstractNumId w:val="20"/>
  </w:num>
  <w:num w:numId="44">
    <w:abstractNumId w:val="37"/>
  </w:num>
  <w:num w:numId="45">
    <w:abstractNumId w:val="41"/>
  </w:num>
  <w:num w:numId="46">
    <w:abstractNumId w:val="22"/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"/>
  </w:num>
  <w:num w:numId="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"/>
  </w:num>
  <w:num w:numId="69">
    <w:abstractNumId w:val="11"/>
  </w:num>
  <w:num w:numId="70">
    <w:abstractNumId w:val="60"/>
  </w:num>
  <w:num w:numId="71">
    <w:abstractNumId w:val="27"/>
  </w:num>
  <w:num w:numId="72">
    <w:abstractNumId w:val="69"/>
  </w:num>
  <w:num w:numId="73">
    <w:abstractNumId w:val="35"/>
  </w:num>
  <w:num w:numId="74">
    <w:abstractNumId w:val="49"/>
  </w:num>
  <w:num w:numId="75">
    <w:abstractNumId w:val="44"/>
  </w:num>
  <w:num w:numId="76">
    <w:abstractNumId w:val="45"/>
  </w:num>
  <w:num w:numId="77">
    <w:abstractNumId w:val="42"/>
  </w:num>
  <w:num w:numId="78">
    <w:abstractNumId w:val="74"/>
  </w:num>
  <w:num w:numId="79">
    <w:abstractNumId w:val="44"/>
  </w:num>
  <w:num w:numId="80">
    <w:abstractNumId w:val="36"/>
  </w:num>
  <w:num w:numId="81">
    <w:abstractNumId w:val="33"/>
  </w:num>
  <w:num w:numId="82">
    <w:abstractNumId w:val="16"/>
  </w:num>
  <w:num w:numId="83">
    <w:abstractNumId w:val="48"/>
  </w:num>
  <w:num w:numId="84">
    <w:abstractNumId w:val="6"/>
  </w:num>
  <w:num w:numId="85">
    <w:abstractNumId w:val="1"/>
  </w:num>
  <w:num w:numId="86">
    <w:abstractNumId w:val="30"/>
  </w:num>
  <w:num w:numId="87">
    <w:abstractNumId w:val="23"/>
  </w:num>
  <w:num w:numId="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5"/>
  </w:num>
  <w:num w:numId="90">
    <w:abstractNumId w:val="4"/>
    <w:lvlOverride w:ilvl="0">
      <w:startOverride w:val="1"/>
    </w:lvlOverride>
    <w:lvlOverride w:ilvl="1">
      <w:startOverride w:val="1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"/>
  </w:num>
  <w:num w:numId="92">
    <w:abstractNumId w:val="73"/>
  </w:num>
  <w:num w:numId="93">
    <w:abstractNumId w:val="2"/>
  </w:num>
  <w:num w:numId="94">
    <w:abstractNumId w:val="61"/>
  </w:num>
  <w:num w:numId="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7"/>
  </w:num>
  <w:num w:numId="97">
    <w:abstractNumId w:val="54"/>
  </w:num>
  <w:num w:numId="98">
    <w:abstractNumId w:val="12"/>
  </w:num>
  <w:num w:numId="99">
    <w:abstractNumId w:val="8"/>
  </w:num>
  <w:num w:numId="100">
    <w:abstractNumId w:val="59"/>
  </w:num>
  <w:num w:numId="101">
    <w:abstractNumId w:val="70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hideGrammaticalError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oNotTrackMoves/>
  <w:doNotTrackFormatting/>
  <w:defaultTabStop w:val="67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MS_BusinessUnitID" w:val="LinklatersThailand"/>
    <w:docVar w:name="TMS_CultureID" w:val="English-UK"/>
    <w:docVar w:name="TMS_OfficeID" w:val="Bangkok"/>
  </w:docVars>
  <w:rsids>
    <w:rsidRoot w:val="005D10D1"/>
    <w:rsid w:val="00001200"/>
    <w:rsid w:val="00001689"/>
    <w:rsid w:val="000022F8"/>
    <w:rsid w:val="00003A07"/>
    <w:rsid w:val="00006062"/>
    <w:rsid w:val="000062D6"/>
    <w:rsid w:val="0000793A"/>
    <w:rsid w:val="000079AF"/>
    <w:rsid w:val="00007E6E"/>
    <w:rsid w:val="00010123"/>
    <w:rsid w:val="000135EF"/>
    <w:rsid w:val="00013955"/>
    <w:rsid w:val="00014549"/>
    <w:rsid w:val="00014E6A"/>
    <w:rsid w:val="00015D3B"/>
    <w:rsid w:val="000178E1"/>
    <w:rsid w:val="00021846"/>
    <w:rsid w:val="00022235"/>
    <w:rsid w:val="000235EF"/>
    <w:rsid w:val="0002472F"/>
    <w:rsid w:val="00030AFB"/>
    <w:rsid w:val="00031C7B"/>
    <w:rsid w:val="00032A51"/>
    <w:rsid w:val="00032CD9"/>
    <w:rsid w:val="00032DF3"/>
    <w:rsid w:val="00033D8D"/>
    <w:rsid w:val="00040E9A"/>
    <w:rsid w:val="0004360C"/>
    <w:rsid w:val="000436FC"/>
    <w:rsid w:val="00043AFC"/>
    <w:rsid w:val="00043EF4"/>
    <w:rsid w:val="00046A0F"/>
    <w:rsid w:val="00050E42"/>
    <w:rsid w:val="00053619"/>
    <w:rsid w:val="000570F2"/>
    <w:rsid w:val="00057613"/>
    <w:rsid w:val="00057E7A"/>
    <w:rsid w:val="00060163"/>
    <w:rsid w:val="00060488"/>
    <w:rsid w:val="00064051"/>
    <w:rsid w:val="00064B90"/>
    <w:rsid w:val="000656DC"/>
    <w:rsid w:val="000658CD"/>
    <w:rsid w:val="00066560"/>
    <w:rsid w:val="0006687A"/>
    <w:rsid w:val="000706B9"/>
    <w:rsid w:val="00070DFA"/>
    <w:rsid w:val="0007287E"/>
    <w:rsid w:val="00073A79"/>
    <w:rsid w:val="00074212"/>
    <w:rsid w:val="000746C0"/>
    <w:rsid w:val="00081DC7"/>
    <w:rsid w:val="00082B04"/>
    <w:rsid w:val="00087DA3"/>
    <w:rsid w:val="00090B7E"/>
    <w:rsid w:val="000931B2"/>
    <w:rsid w:val="00093490"/>
    <w:rsid w:val="0009597B"/>
    <w:rsid w:val="000968E9"/>
    <w:rsid w:val="00097071"/>
    <w:rsid w:val="000A0154"/>
    <w:rsid w:val="000A258F"/>
    <w:rsid w:val="000A33EA"/>
    <w:rsid w:val="000A3B06"/>
    <w:rsid w:val="000A4E97"/>
    <w:rsid w:val="000A5182"/>
    <w:rsid w:val="000A5D6B"/>
    <w:rsid w:val="000B0C78"/>
    <w:rsid w:val="000B3C7C"/>
    <w:rsid w:val="000B40A3"/>
    <w:rsid w:val="000B782F"/>
    <w:rsid w:val="000C17D7"/>
    <w:rsid w:val="000C315E"/>
    <w:rsid w:val="000C3B97"/>
    <w:rsid w:val="000C45B4"/>
    <w:rsid w:val="000C4C17"/>
    <w:rsid w:val="000C589D"/>
    <w:rsid w:val="000C70AD"/>
    <w:rsid w:val="000C7F80"/>
    <w:rsid w:val="000D00CE"/>
    <w:rsid w:val="000D02D3"/>
    <w:rsid w:val="000D180C"/>
    <w:rsid w:val="000D2647"/>
    <w:rsid w:val="000D332C"/>
    <w:rsid w:val="000D5311"/>
    <w:rsid w:val="000D68CB"/>
    <w:rsid w:val="000D7A99"/>
    <w:rsid w:val="000D7B29"/>
    <w:rsid w:val="000E0194"/>
    <w:rsid w:val="000E33AE"/>
    <w:rsid w:val="000E4FED"/>
    <w:rsid w:val="000E605B"/>
    <w:rsid w:val="000E6686"/>
    <w:rsid w:val="000E6C28"/>
    <w:rsid w:val="000E6CAB"/>
    <w:rsid w:val="000E6F20"/>
    <w:rsid w:val="000F00C1"/>
    <w:rsid w:val="000F3E61"/>
    <w:rsid w:val="000F7704"/>
    <w:rsid w:val="000F7D98"/>
    <w:rsid w:val="00100271"/>
    <w:rsid w:val="00100B0D"/>
    <w:rsid w:val="001012C4"/>
    <w:rsid w:val="00102142"/>
    <w:rsid w:val="00106CAB"/>
    <w:rsid w:val="00106F7B"/>
    <w:rsid w:val="00113761"/>
    <w:rsid w:val="00113EF1"/>
    <w:rsid w:val="00113FB8"/>
    <w:rsid w:val="00115418"/>
    <w:rsid w:val="0011657F"/>
    <w:rsid w:val="001218B7"/>
    <w:rsid w:val="001219A8"/>
    <w:rsid w:val="00122044"/>
    <w:rsid w:val="00123FDA"/>
    <w:rsid w:val="00124B91"/>
    <w:rsid w:val="001310EF"/>
    <w:rsid w:val="00133276"/>
    <w:rsid w:val="001340FF"/>
    <w:rsid w:val="0013423C"/>
    <w:rsid w:val="001343DD"/>
    <w:rsid w:val="00141AF6"/>
    <w:rsid w:val="00141FBE"/>
    <w:rsid w:val="0014232F"/>
    <w:rsid w:val="00142DAC"/>
    <w:rsid w:val="00151158"/>
    <w:rsid w:val="00151B2E"/>
    <w:rsid w:val="00152BE7"/>
    <w:rsid w:val="001604B0"/>
    <w:rsid w:val="00160A3C"/>
    <w:rsid w:val="00170FD1"/>
    <w:rsid w:val="00171A42"/>
    <w:rsid w:val="00174AD9"/>
    <w:rsid w:val="00176967"/>
    <w:rsid w:val="0018056C"/>
    <w:rsid w:val="00180C91"/>
    <w:rsid w:val="0018202D"/>
    <w:rsid w:val="00183127"/>
    <w:rsid w:val="00191D06"/>
    <w:rsid w:val="0019321E"/>
    <w:rsid w:val="00193F2D"/>
    <w:rsid w:val="001951FA"/>
    <w:rsid w:val="00195EFD"/>
    <w:rsid w:val="001965A1"/>
    <w:rsid w:val="00196BA3"/>
    <w:rsid w:val="001971C5"/>
    <w:rsid w:val="001A0D68"/>
    <w:rsid w:val="001A1D6B"/>
    <w:rsid w:val="001A3FBD"/>
    <w:rsid w:val="001A6A27"/>
    <w:rsid w:val="001A73B2"/>
    <w:rsid w:val="001A760B"/>
    <w:rsid w:val="001B0FD0"/>
    <w:rsid w:val="001B200B"/>
    <w:rsid w:val="001B255B"/>
    <w:rsid w:val="001B2790"/>
    <w:rsid w:val="001B524C"/>
    <w:rsid w:val="001B6D92"/>
    <w:rsid w:val="001C1549"/>
    <w:rsid w:val="001C29D4"/>
    <w:rsid w:val="001C2A6B"/>
    <w:rsid w:val="001C6191"/>
    <w:rsid w:val="001C7CE1"/>
    <w:rsid w:val="001D064B"/>
    <w:rsid w:val="001D1A08"/>
    <w:rsid w:val="001D36E3"/>
    <w:rsid w:val="001D51E4"/>
    <w:rsid w:val="001D5A32"/>
    <w:rsid w:val="001E1CFB"/>
    <w:rsid w:val="001E4167"/>
    <w:rsid w:val="001E53DD"/>
    <w:rsid w:val="001E67E1"/>
    <w:rsid w:val="001E6836"/>
    <w:rsid w:val="001F0DC3"/>
    <w:rsid w:val="001F2AA8"/>
    <w:rsid w:val="001F41A6"/>
    <w:rsid w:val="001F65B4"/>
    <w:rsid w:val="001F76D2"/>
    <w:rsid w:val="001F7734"/>
    <w:rsid w:val="001F7B8E"/>
    <w:rsid w:val="00201172"/>
    <w:rsid w:val="00206BDB"/>
    <w:rsid w:val="00206CEA"/>
    <w:rsid w:val="00206D77"/>
    <w:rsid w:val="00207E30"/>
    <w:rsid w:val="0021276A"/>
    <w:rsid w:val="0021332F"/>
    <w:rsid w:val="00215337"/>
    <w:rsid w:val="00216A2A"/>
    <w:rsid w:val="00220CCF"/>
    <w:rsid w:val="002214F4"/>
    <w:rsid w:val="00222254"/>
    <w:rsid w:val="002223D7"/>
    <w:rsid w:val="0022242F"/>
    <w:rsid w:val="0022411E"/>
    <w:rsid w:val="0022431A"/>
    <w:rsid w:val="0022497C"/>
    <w:rsid w:val="00226B2E"/>
    <w:rsid w:val="00226E34"/>
    <w:rsid w:val="0023196A"/>
    <w:rsid w:val="002325EF"/>
    <w:rsid w:val="0023341D"/>
    <w:rsid w:val="002338F7"/>
    <w:rsid w:val="00234185"/>
    <w:rsid w:val="00235D83"/>
    <w:rsid w:val="002408F7"/>
    <w:rsid w:val="00240DCC"/>
    <w:rsid w:val="00247043"/>
    <w:rsid w:val="00247044"/>
    <w:rsid w:val="00247F62"/>
    <w:rsid w:val="00250444"/>
    <w:rsid w:val="00251D95"/>
    <w:rsid w:val="00255791"/>
    <w:rsid w:val="00256DCD"/>
    <w:rsid w:val="00260858"/>
    <w:rsid w:val="00260DBE"/>
    <w:rsid w:val="00261DD7"/>
    <w:rsid w:val="00263C1D"/>
    <w:rsid w:val="00264121"/>
    <w:rsid w:val="00266359"/>
    <w:rsid w:val="00271D5F"/>
    <w:rsid w:val="00274EDB"/>
    <w:rsid w:val="00275DCF"/>
    <w:rsid w:val="00276117"/>
    <w:rsid w:val="00276A26"/>
    <w:rsid w:val="0027781F"/>
    <w:rsid w:val="0027785F"/>
    <w:rsid w:val="00284CAA"/>
    <w:rsid w:val="00285174"/>
    <w:rsid w:val="00285954"/>
    <w:rsid w:val="00286229"/>
    <w:rsid w:val="00290DE7"/>
    <w:rsid w:val="0029165E"/>
    <w:rsid w:val="00294104"/>
    <w:rsid w:val="00295A85"/>
    <w:rsid w:val="00296248"/>
    <w:rsid w:val="00297C31"/>
    <w:rsid w:val="002A2C98"/>
    <w:rsid w:val="002A39BA"/>
    <w:rsid w:val="002A47D6"/>
    <w:rsid w:val="002A4835"/>
    <w:rsid w:val="002A4A4B"/>
    <w:rsid w:val="002A547E"/>
    <w:rsid w:val="002B45B9"/>
    <w:rsid w:val="002C0B8B"/>
    <w:rsid w:val="002C1145"/>
    <w:rsid w:val="002C3BD2"/>
    <w:rsid w:val="002C44D9"/>
    <w:rsid w:val="002C610E"/>
    <w:rsid w:val="002C6370"/>
    <w:rsid w:val="002C75EE"/>
    <w:rsid w:val="002C7991"/>
    <w:rsid w:val="002D1DAD"/>
    <w:rsid w:val="002D3BE7"/>
    <w:rsid w:val="002D6A88"/>
    <w:rsid w:val="002D6ACF"/>
    <w:rsid w:val="002D6C01"/>
    <w:rsid w:val="002D6E55"/>
    <w:rsid w:val="002E1DA0"/>
    <w:rsid w:val="002E36BF"/>
    <w:rsid w:val="002E4E21"/>
    <w:rsid w:val="002E734F"/>
    <w:rsid w:val="002F0CD1"/>
    <w:rsid w:val="002F0E00"/>
    <w:rsid w:val="002F1D8B"/>
    <w:rsid w:val="002F287F"/>
    <w:rsid w:val="002F5F5C"/>
    <w:rsid w:val="002F6316"/>
    <w:rsid w:val="003015BC"/>
    <w:rsid w:val="00303CC0"/>
    <w:rsid w:val="00305286"/>
    <w:rsid w:val="00305DC9"/>
    <w:rsid w:val="00306591"/>
    <w:rsid w:val="0031059C"/>
    <w:rsid w:val="003109BE"/>
    <w:rsid w:val="00310E9F"/>
    <w:rsid w:val="003125D3"/>
    <w:rsid w:val="003138B0"/>
    <w:rsid w:val="00315E31"/>
    <w:rsid w:val="003223EE"/>
    <w:rsid w:val="00324D08"/>
    <w:rsid w:val="00327DC1"/>
    <w:rsid w:val="003308F4"/>
    <w:rsid w:val="00331679"/>
    <w:rsid w:val="00331D49"/>
    <w:rsid w:val="00332FEC"/>
    <w:rsid w:val="0033357B"/>
    <w:rsid w:val="00341805"/>
    <w:rsid w:val="003421C6"/>
    <w:rsid w:val="00343329"/>
    <w:rsid w:val="00343585"/>
    <w:rsid w:val="003458A4"/>
    <w:rsid w:val="003466CA"/>
    <w:rsid w:val="00347544"/>
    <w:rsid w:val="00352494"/>
    <w:rsid w:val="0035477A"/>
    <w:rsid w:val="00355A70"/>
    <w:rsid w:val="00356905"/>
    <w:rsid w:val="0036050D"/>
    <w:rsid w:val="003611B3"/>
    <w:rsid w:val="00361E4C"/>
    <w:rsid w:val="00362689"/>
    <w:rsid w:val="003629F0"/>
    <w:rsid w:val="00362B05"/>
    <w:rsid w:val="003638A4"/>
    <w:rsid w:val="0036466C"/>
    <w:rsid w:val="003657F2"/>
    <w:rsid w:val="00366FA9"/>
    <w:rsid w:val="00370AE6"/>
    <w:rsid w:val="003731B7"/>
    <w:rsid w:val="00373827"/>
    <w:rsid w:val="003748FC"/>
    <w:rsid w:val="00376198"/>
    <w:rsid w:val="003817F1"/>
    <w:rsid w:val="00381B94"/>
    <w:rsid w:val="00384400"/>
    <w:rsid w:val="003844BD"/>
    <w:rsid w:val="003853A0"/>
    <w:rsid w:val="0038715E"/>
    <w:rsid w:val="003925A5"/>
    <w:rsid w:val="003942A2"/>
    <w:rsid w:val="00396F8B"/>
    <w:rsid w:val="00397941"/>
    <w:rsid w:val="003A18D2"/>
    <w:rsid w:val="003A6103"/>
    <w:rsid w:val="003A78A3"/>
    <w:rsid w:val="003B0353"/>
    <w:rsid w:val="003B098D"/>
    <w:rsid w:val="003B3057"/>
    <w:rsid w:val="003B43E0"/>
    <w:rsid w:val="003B57A5"/>
    <w:rsid w:val="003B7E05"/>
    <w:rsid w:val="003C5624"/>
    <w:rsid w:val="003C5E67"/>
    <w:rsid w:val="003C73D0"/>
    <w:rsid w:val="003D0488"/>
    <w:rsid w:val="003D0802"/>
    <w:rsid w:val="003D2035"/>
    <w:rsid w:val="003D5B97"/>
    <w:rsid w:val="003D5C1C"/>
    <w:rsid w:val="003D5E57"/>
    <w:rsid w:val="003D6401"/>
    <w:rsid w:val="003D6A51"/>
    <w:rsid w:val="003E5106"/>
    <w:rsid w:val="003E65BC"/>
    <w:rsid w:val="003E67D0"/>
    <w:rsid w:val="003E7747"/>
    <w:rsid w:val="003E7E2E"/>
    <w:rsid w:val="003F2B97"/>
    <w:rsid w:val="003F2EE7"/>
    <w:rsid w:val="003F5078"/>
    <w:rsid w:val="003F5605"/>
    <w:rsid w:val="00401FD3"/>
    <w:rsid w:val="00404A84"/>
    <w:rsid w:val="00405378"/>
    <w:rsid w:val="00405F8E"/>
    <w:rsid w:val="00406E83"/>
    <w:rsid w:val="00410DC2"/>
    <w:rsid w:val="00411838"/>
    <w:rsid w:val="004127B5"/>
    <w:rsid w:val="00412FD8"/>
    <w:rsid w:val="00413DB1"/>
    <w:rsid w:val="00413F47"/>
    <w:rsid w:val="004159E6"/>
    <w:rsid w:val="00415D22"/>
    <w:rsid w:val="00416264"/>
    <w:rsid w:val="00416D15"/>
    <w:rsid w:val="00420434"/>
    <w:rsid w:val="00420570"/>
    <w:rsid w:val="00421752"/>
    <w:rsid w:val="00421B8D"/>
    <w:rsid w:val="00422668"/>
    <w:rsid w:val="004226EC"/>
    <w:rsid w:val="00422907"/>
    <w:rsid w:val="00422D15"/>
    <w:rsid w:val="00423CA1"/>
    <w:rsid w:val="00434624"/>
    <w:rsid w:val="0043463B"/>
    <w:rsid w:val="004349BD"/>
    <w:rsid w:val="00434F8E"/>
    <w:rsid w:val="00434FE5"/>
    <w:rsid w:val="004379D0"/>
    <w:rsid w:val="00440282"/>
    <w:rsid w:val="00440721"/>
    <w:rsid w:val="00440AB8"/>
    <w:rsid w:val="004435BD"/>
    <w:rsid w:val="004437B4"/>
    <w:rsid w:val="0044742B"/>
    <w:rsid w:val="00450AAA"/>
    <w:rsid w:val="00450FC8"/>
    <w:rsid w:val="00451869"/>
    <w:rsid w:val="00452264"/>
    <w:rsid w:val="004523CF"/>
    <w:rsid w:val="00453AD1"/>
    <w:rsid w:val="00454831"/>
    <w:rsid w:val="00455968"/>
    <w:rsid w:val="00456D43"/>
    <w:rsid w:val="00457573"/>
    <w:rsid w:val="00460E12"/>
    <w:rsid w:val="00461ACE"/>
    <w:rsid w:val="004622DC"/>
    <w:rsid w:val="004625C3"/>
    <w:rsid w:val="004632B3"/>
    <w:rsid w:val="0046473E"/>
    <w:rsid w:val="00464D57"/>
    <w:rsid w:val="00465290"/>
    <w:rsid w:val="004678E6"/>
    <w:rsid w:val="004702BC"/>
    <w:rsid w:val="00471CF9"/>
    <w:rsid w:val="004723DD"/>
    <w:rsid w:val="00475D8C"/>
    <w:rsid w:val="004764A1"/>
    <w:rsid w:val="004800B8"/>
    <w:rsid w:val="00480430"/>
    <w:rsid w:val="00482CE3"/>
    <w:rsid w:val="00483BD8"/>
    <w:rsid w:val="00483D23"/>
    <w:rsid w:val="00486A4B"/>
    <w:rsid w:val="0048717B"/>
    <w:rsid w:val="00487283"/>
    <w:rsid w:val="004911E8"/>
    <w:rsid w:val="004925A7"/>
    <w:rsid w:val="00492864"/>
    <w:rsid w:val="00494838"/>
    <w:rsid w:val="00495993"/>
    <w:rsid w:val="0049657A"/>
    <w:rsid w:val="00496C62"/>
    <w:rsid w:val="004A55B0"/>
    <w:rsid w:val="004A5636"/>
    <w:rsid w:val="004A7456"/>
    <w:rsid w:val="004A7A16"/>
    <w:rsid w:val="004B0EFA"/>
    <w:rsid w:val="004B3DDF"/>
    <w:rsid w:val="004B4C6C"/>
    <w:rsid w:val="004B6D8F"/>
    <w:rsid w:val="004C00D5"/>
    <w:rsid w:val="004C13B2"/>
    <w:rsid w:val="004C5694"/>
    <w:rsid w:val="004C5978"/>
    <w:rsid w:val="004C673A"/>
    <w:rsid w:val="004C70A4"/>
    <w:rsid w:val="004D0347"/>
    <w:rsid w:val="004D24FF"/>
    <w:rsid w:val="004D31FF"/>
    <w:rsid w:val="004D43EA"/>
    <w:rsid w:val="004D4BDF"/>
    <w:rsid w:val="004D4E05"/>
    <w:rsid w:val="004D5222"/>
    <w:rsid w:val="004D5821"/>
    <w:rsid w:val="004D6954"/>
    <w:rsid w:val="004D732D"/>
    <w:rsid w:val="004E3B7F"/>
    <w:rsid w:val="004E4DD1"/>
    <w:rsid w:val="004E538C"/>
    <w:rsid w:val="004E6979"/>
    <w:rsid w:val="004E6F58"/>
    <w:rsid w:val="004F0E28"/>
    <w:rsid w:val="004F2A39"/>
    <w:rsid w:val="004F329B"/>
    <w:rsid w:val="004F5549"/>
    <w:rsid w:val="004F5BE8"/>
    <w:rsid w:val="004F666C"/>
    <w:rsid w:val="004F6E46"/>
    <w:rsid w:val="004F7C52"/>
    <w:rsid w:val="005015E9"/>
    <w:rsid w:val="005026C2"/>
    <w:rsid w:val="005031AC"/>
    <w:rsid w:val="0050468F"/>
    <w:rsid w:val="00507FF0"/>
    <w:rsid w:val="00510F72"/>
    <w:rsid w:val="0051512B"/>
    <w:rsid w:val="0051530E"/>
    <w:rsid w:val="005159F4"/>
    <w:rsid w:val="005166CD"/>
    <w:rsid w:val="0051769A"/>
    <w:rsid w:val="00520994"/>
    <w:rsid w:val="00520ABE"/>
    <w:rsid w:val="00522F81"/>
    <w:rsid w:val="00524171"/>
    <w:rsid w:val="005243EE"/>
    <w:rsid w:val="005245AC"/>
    <w:rsid w:val="00524A7D"/>
    <w:rsid w:val="00526DDB"/>
    <w:rsid w:val="005274DE"/>
    <w:rsid w:val="005278B5"/>
    <w:rsid w:val="00530DF9"/>
    <w:rsid w:val="0053176A"/>
    <w:rsid w:val="0053188E"/>
    <w:rsid w:val="005339CD"/>
    <w:rsid w:val="005347E9"/>
    <w:rsid w:val="00536F0A"/>
    <w:rsid w:val="00536FC0"/>
    <w:rsid w:val="005407A8"/>
    <w:rsid w:val="00543720"/>
    <w:rsid w:val="0055062C"/>
    <w:rsid w:val="00550A67"/>
    <w:rsid w:val="0055387F"/>
    <w:rsid w:val="005568B9"/>
    <w:rsid w:val="00563EDA"/>
    <w:rsid w:val="005646F3"/>
    <w:rsid w:val="00564F8A"/>
    <w:rsid w:val="00566929"/>
    <w:rsid w:val="00566C26"/>
    <w:rsid w:val="0057344D"/>
    <w:rsid w:val="00574131"/>
    <w:rsid w:val="0057626C"/>
    <w:rsid w:val="00581584"/>
    <w:rsid w:val="00581995"/>
    <w:rsid w:val="005819D0"/>
    <w:rsid w:val="00583972"/>
    <w:rsid w:val="00584653"/>
    <w:rsid w:val="00584ED5"/>
    <w:rsid w:val="00590D96"/>
    <w:rsid w:val="00592855"/>
    <w:rsid w:val="005969C8"/>
    <w:rsid w:val="005A1EDE"/>
    <w:rsid w:val="005A1FD7"/>
    <w:rsid w:val="005A27C5"/>
    <w:rsid w:val="005A4959"/>
    <w:rsid w:val="005A4CCB"/>
    <w:rsid w:val="005A4ECE"/>
    <w:rsid w:val="005A73B1"/>
    <w:rsid w:val="005B077A"/>
    <w:rsid w:val="005B11BB"/>
    <w:rsid w:val="005B136E"/>
    <w:rsid w:val="005B3D48"/>
    <w:rsid w:val="005B4294"/>
    <w:rsid w:val="005B49CF"/>
    <w:rsid w:val="005B5EE4"/>
    <w:rsid w:val="005B7049"/>
    <w:rsid w:val="005B75A1"/>
    <w:rsid w:val="005B75FA"/>
    <w:rsid w:val="005B79EE"/>
    <w:rsid w:val="005C0117"/>
    <w:rsid w:val="005C104D"/>
    <w:rsid w:val="005C1119"/>
    <w:rsid w:val="005C5047"/>
    <w:rsid w:val="005C66EB"/>
    <w:rsid w:val="005C69A4"/>
    <w:rsid w:val="005D0016"/>
    <w:rsid w:val="005D10D1"/>
    <w:rsid w:val="005D25D6"/>
    <w:rsid w:val="005D2ADE"/>
    <w:rsid w:val="005D67B1"/>
    <w:rsid w:val="005D6A31"/>
    <w:rsid w:val="005D6AF6"/>
    <w:rsid w:val="005D7121"/>
    <w:rsid w:val="005D7466"/>
    <w:rsid w:val="005D7D63"/>
    <w:rsid w:val="005E0338"/>
    <w:rsid w:val="005E2072"/>
    <w:rsid w:val="005E2E62"/>
    <w:rsid w:val="005E450C"/>
    <w:rsid w:val="005F070C"/>
    <w:rsid w:val="005F0DE1"/>
    <w:rsid w:val="005F1549"/>
    <w:rsid w:val="005F1740"/>
    <w:rsid w:val="005F1928"/>
    <w:rsid w:val="005F5D71"/>
    <w:rsid w:val="00600BE5"/>
    <w:rsid w:val="0060104A"/>
    <w:rsid w:val="0060145E"/>
    <w:rsid w:val="00601D42"/>
    <w:rsid w:val="006030EA"/>
    <w:rsid w:val="006044E4"/>
    <w:rsid w:val="006060C4"/>
    <w:rsid w:val="00606876"/>
    <w:rsid w:val="00606906"/>
    <w:rsid w:val="00606AED"/>
    <w:rsid w:val="006126AB"/>
    <w:rsid w:val="006129E1"/>
    <w:rsid w:val="00612EB3"/>
    <w:rsid w:val="006147C7"/>
    <w:rsid w:val="00615268"/>
    <w:rsid w:val="006154C5"/>
    <w:rsid w:val="00615DE8"/>
    <w:rsid w:val="00615E9B"/>
    <w:rsid w:val="00615FF8"/>
    <w:rsid w:val="00616D18"/>
    <w:rsid w:val="006172D0"/>
    <w:rsid w:val="006237B0"/>
    <w:rsid w:val="00623ED5"/>
    <w:rsid w:val="00626198"/>
    <w:rsid w:val="006301CB"/>
    <w:rsid w:val="00630E00"/>
    <w:rsid w:val="00631DB3"/>
    <w:rsid w:val="00634A0A"/>
    <w:rsid w:val="00635F6C"/>
    <w:rsid w:val="00636196"/>
    <w:rsid w:val="00636463"/>
    <w:rsid w:val="00637020"/>
    <w:rsid w:val="00637DFF"/>
    <w:rsid w:val="00640157"/>
    <w:rsid w:val="00642B39"/>
    <w:rsid w:val="0064633F"/>
    <w:rsid w:val="00650485"/>
    <w:rsid w:val="006519F7"/>
    <w:rsid w:val="00660AF9"/>
    <w:rsid w:val="00663222"/>
    <w:rsid w:val="00664453"/>
    <w:rsid w:val="00667171"/>
    <w:rsid w:val="0067275D"/>
    <w:rsid w:val="006733F1"/>
    <w:rsid w:val="00674B5F"/>
    <w:rsid w:val="00677285"/>
    <w:rsid w:val="0068109B"/>
    <w:rsid w:val="006818D6"/>
    <w:rsid w:val="0068358A"/>
    <w:rsid w:val="00683C8B"/>
    <w:rsid w:val="00685AE3"/>
    <w:rsid w:val="00686090"/>
    <w:rsid w:val="00687D21"/>
    <w:rsid w:val="0069125B"/>
    <w:rsid w:val="00691914"/>
    <w:rsid w:val="0069313A"/>
    <w:rsid w:val="00693694"/>
    <w:rsid w:val="00693920"/>
    <w:rsid w:val="00693C1E"/>
    <w:rsid w:val="00694DB1"/>
    <w:rsid w:val="006961DB"/>
    <w:rsid w:val="006A2382"/>
    <w:rsid w:val="006A3BF8"/>
    <w:rsid w:val="006A4ECA"/>
    <w:rsid w:val="006A5504"/>
    <w:rsid w:val="006A71D3"/>
    <w:rsid w:val="006A7433"/>
    <w:rsid w:val="006A76C1"/>
    <w:rsid w:val="006B2948"/>
    <w:rsid w:val="006B4F59"/>
    <w:rsid w:val="006B51EF"/>
    <w:rsid w:val="006B678F"/>
    <w:rsid w:val="006B6D8B"/>
    <w:rsid w:val="006B70DD"/>
    <w:rsid w:val="006C18CB"/>
    <w:rsid w:val="006C1EE1"/>
    <w:rsid w:val="006C3A96"/>
    <w:rsid w:val="006C412F"/>
    <w:rsid w:val="006C4338"/>
    <w:rsid w:val="006C435C"/>
    <w:rsid w:val="006C5FBB"/>
    <w:rsid w:val="006C6F04"/>
    <w:rsid w:val="006D0C9B"/>
    <w:rsid w:val="006D0F77"/>
    <w:rsid w:val="006D12A3"/>
    <w:rsid w:val="006D40E9"/>
    <w:rsid w:val="006D4B02"/>
    <w:rsid w:val="006D69B4"/>
    <w:rsid w:val="006D719E"/>
    <w:rsid w:val="006E118C"/>
    <w:rsid w:val="006E1B56"/>
    <w:rsid w:val="006E5C95"/>
    <w:rsid w:val="006E7125"/>
    <w:rsid w:val="006F161E"/>
    <w:rsid w:val="006F3B6E"/>
    <w:rsid w:val="006F45B0"/>
    <w:rsid w:val="006F5CF9"/>
    <w:rsid w:val="006F7B7E"/>
    <w:rsid w:val="006F7DD6"/>
    <w:rsid w:val="00700026"/>
    <w:rsid w:val="00700BB2"/>
    <w:rsid w:val="00700BE7"/>
    <w:rsid w:val="007020D0"/>
    <w:rsid w:val="00705541"/>
    <w:rsid w:val="007106F9"/>
    <w:rsid w:val="0071231A"/>
    <w:rsid w:val="00712506"/>
    <w:rsid w:val="00713A13"/>
    <w:rsid w:val="00715888"/>
    <w:rsid w:val="00715E5F"/>
    <w:rsid w:val="00724241"/>
    <w:rsid w:val="0072651F"/>
    <w:rsid w:val="00726583"/>
    <w:rsid w:val="00733941"/>
    <w:rsid w:val="00737BE0"/>
    <w:rsid w:val="00737E63"/>
    <w:rsid w:val="00744EFB"/>
    <w:rsid w:val="007467B4"/>
    <w:rsid w:val="00747A3D"/>
    <w:rsid w:val="00750BE5"/>
    <w:rsid w:val="007512DE"/>
    <w:rsid w:val="007513DF"/>
    <w:rsid w:val="007522B0"/>
    <w:rsid w:val="00752610"/>
    <w:rsid w:val="0075622C"/>
    <w:rsid w:val="00756829"/>
    <w:rsid w:val="0075753C"/>
    <w:rsid w:val="0076214B"/>
    <w:rsid w:val="00763236"/>
    <w:rsid w:val="00766C9C"/>
    <w:rsid w:val="00766FA7"/>
    <w:rsid w:val="007672EE"/>
    <w:rsid w:val="00775803"/>
    <w:rsid w:val="00775924"/>
    <w:rsid w:val="00777DB6"/>
    <w:rsid w:val="00780A8F"/>
    <w:rsid w:val="00782943"/>
    <w:rsid w:val="00782AC1"/>
    <w:rsid w:val="00783A45"/>
    <w:rsid w:val="0078464D"/>
    <w:rsid w:val="007853A1"/>
    <w:rsid w:val="00786835"/>
    <w:rsid w:val="0079209E"/>
    <w:rsid w:val="00793BC4"/>
    <w:rsid w:val="00795A8B"/>
    <w:rsid w:val="00795BFE"/>
    <w:rsid w:val="00795C4D"/>
    <w:rsid w:val="00796003"/>
    <w:rsid w:val="00796846"/>
    <w:rsid w:val="007A2284"/>
    <w:rsid w:val="007A24B2"/>
    <w:rsid w:val="007A2802"/>
    <w:rsid w:val="007A398B"/>
    <w:rsid w:val="007A3C7C"/>
    <w:rsid w:val="007A548B"/>
    <w:rsid w:val="007A55B6"/>
    <w:rsid w:val="007B4656"/>
    <w:rsid w:val="007B56AF"/>
    <w:rsid w:val="007B5802"/>
    <w:rsid w:val="007B5A12"/>
    <w:rsid w:val="007B5EF5"/>
    <w:rsid w:val="007C0A8A"/>
    <w:rsid w:val="007C0FD5"/>
    <w:rsid w:val="007C2245"/>
    <w:rsid w:val="007C2A67"/>
    <w:rsid w:val="007C35A4"/>
    <w:rsid w:val="007C4358"/>
    <w:rsid w:val="007C53A8"/>
    <w:rsid w:val="007C6722"/>
    <w:rsid w:val="007C7FC4"/>
    <w:rsid w:val="007D0530"/>
    <w:rsid w:val="007D267D"/>
    <w:rsid w:val="007D28BB"/>
    <w:rsid w:val="007D32CF"/>
    <w:rsid w:val="007E08CA"/>
    <w:rsid w:val="007E1C10"/>
    <w:rsid w:val="007E6B7A"/>
    <w:rsid w:val="007E76CC"/>
    <w:rsid w:val="007E76F6"/>
    <w:rsid w:val="007E7AC3"/>
    <w:rsid w:val="007E7EB7"/>
    <w:rsid w:val="007F240D"/>
    <w:rsid w:val="007F28A6"/>
    <w:rsid w:val="007F3DD2"/>
    <w:rsid w:val="007F3F44"/>
    <w:rsid w:val="007F5535"/>
    <w:rsid w:val="007F575A"/>
    <w:rsid w:val="008003EA"/>
    <w:rsid w:val="008011C3"/>
    <w:rsid w:val="008019A6"/>
    <w:rsid w:val="00802A34"/>
    <w:rsid w:val="00806A5C"/>
    <w:rsid w:val="00807F6D"/>
    <w:rsid w:val="008118AB"/>
    <w:rsid w:val="00811CF1"/>
    <w:rsid w:val="00811D79"/>
    <w:rsid w:val="00811D7F"/>
    <w:rsid w:val="00813993"/>
    <w:rsid w:val="008147A5"/>
    <w:rsid w:val="00816E47"/>
    <w:rsid w:val="00817035"/>
    <w:rsid w:val="0082205B"/>
    <w:rsid w:val="00823E06"/>
    <w:rsid w:val="008247A9"/>
    <w:rsid w:val="0082495A"/>
    <w:rsid w:val="00826524"/>
    <w:rsid w:val="008268EA"/>
    <w:rsid w:val="00826F93"/>
    <w:rsid w:val="008301A4"/>
    <w:rsid w:val="008324C4"/>
    <w:rsid w:val="0083305D"/>
    <w:rsid w:val="00833DA0"/>
    <w:rsid w:val="00837FC4"/>
    <w:rsid w:val="00843527"/>
    <w:rsid w:val="0084388C"/>
    <w:rsid w:val="00845E41"/>
    <w:rsid w:val="0085332B"/>
    <w:rsid w:val="008615CE"/>
    <w:rsid w:val="00863758"/>
    <w:rsid w:val="00864870"/>
    <w:rsid w:val="0086608C"/>
    <w:rsid w:val="00870F57"/>
    <w:rsid w:val="00872252"/>
    <w:rsid w:val="0087349C"/>
    <w:rsid w:val="008736E6"/>
    <w:rsid w:val="00876745"/>
    <w:rsid w:val="008803AA"/>
    <w:rsid w:val="00881C68"/>
    <w:rsid w:val="00881DD1"/>
    <w:rsid w:val="00883D90"/>
    <w:rsid w:val="00885D44"/>
    <w:rsid w:val="00887FCD"/>
    <w:rsid w:val="00893825"/>
    <w:rsid w:val="008940F7"/>
    <w:rsid w:val="00895358"/>
    <w:rsid w:val="008A355B"/>
    <w:rsid w:val="008A40EE"/>
    <w:rsid w:val="008A659C"/>
    <w:rsid w:val="008B03C3"/>
    <w:rsid w:val="008B19A7"/>
    <w:rsid w:val="008B2D5D"/>
    <w:rsid w:val="008C03E6"/>
    <w:rsid w:val="008C22C2"/>
    <w:rsid w:val="008C2B03"/>
    <w:rsid w:val="008C378B"/>
    <w:rsid w:val="008C4EC3"/>
    <w:rsid w:val="008C643C"/>
    <w:rsid w:val="008C75EB"/>
    <w:rsid w:val="008C7624"/>
    <w:rsid w:val="008C7927"/>
    <w:rsid w:val="008D12D8"/>
    <w:rsid w:val="008D29D7"/>
    <w:rsid w:val="008D4B1F"/>
    <w:rsid w:val="008D50D5"/>
    <w:rsid w:val="008D558E"/>
    <w:rsid w:val="008E25C0"/>
    <w:rsid w:val="008E581D"/>
    <w:rsid w:val="008E6BC4"/>
    <w:rsid w:val="008E7166"/>
    <w:rsid w:val="008F0031"/>
    <w:rsid w:val="008F0218"/>
    <w:rsid w:val="008F1FDE"/>
    <w:rsid w:val="008F2A15"/>
    <w:rsid w:val="008F3937"/>
    <w:rsid w:val="008F475C"/>
    <w:rsid w:val="008F621F"/>
    <w:rsid w:val="008F7468"/>
    <w:rsid w:val="00902096"/>
    <w:rsid w:val="00903B60"/>
    <w:rsid w:val="00903F78"/>
    <w:rsid w:val="009045EF"/>
    <w:rsid w:val="00905E00"/>
    <w:rsid w:val="00907960"/>
    <w:rsid w:val="00907CA8"/>
    <w:rsid w:val="00910D22"/>
    <w:rsid w:val="009136E9"/>
    <w:rsid w:val="00913BD9"/>
    <w:rsid w:val="00915E7D"/>
    <w:rsid w:val="0091621E"/>
    <w:rsid w:val="00921E8E"/>
    <w:rsid w:val="0092246F"/>
    <w:rsid w:val="009242C0"/>
    <w:rsid w:val="009313C2"/>
    <w:rsid w:val="00931896"/>
    <w:rsid w:val="00932DA7"/>
    <w:rsid w:val="00934C57"/>
    <w:rsid w:val="00940366"/>
    <w:rsid w:val="00940423"/>
    <w:rsid w:val="00942518"/>
    <w:rsid w:val="00945A77"/>
    <w:rsid w:val="009461E4"/>
    <w:rsid w:val="00947035"/>
    <w:rsid w:val="00947AA6"/>
    <w:rsid w:val="00950E15"/>
    <w:rsid w:val="0095173F"/>
    <w:rsid w:val="00952780"/>
    <w:rsid w:val="00952C38"/>
    <w:rsid w:val="009543D6"/>
    <w:rsid w:val="00955FE2"/>
    <w:rsid w:val="009612C4"/>
    <w:rsid w:val="00962B40"/>
    <w:rsid w:val="00963C0D"/>
    <w:rsid w:val="00963F1D"/>
    <w:rsid w:val="00966E9F"/>
    <w:rsid w:val="00970DC2"/>
    <w:rsid w:val="0097119A"/>
    <w:rsid w:val="009737B7"/>
    <w:rsid w:val="009752E9"/>
    <w:rsid w:val="009762CC"/>
    <w:rsid w:val="0098104D"/>
    <w:rsid w:val="009817A7"/>
    <w:rsid w:val="00982046"/>
    <w:rsid w:val="00982120"/>
    <w:rsid w:val="0098258D"/>
    <w:rsid w:val="00982986"/>
    <w:rsid w:val="0098420A"/>
    <w:rsid w:val="00986332"/>
    <w:rsid w:val="00987696"/>
    <w:rsid w:val="00987D09"/>
    <w:rsid w:val="00991BDB"/>
    <w:rsid w:val="009956D5"/>
    <w:rsid w:val="00995D27"/>
    <w:rsid w:val="009A1585"/>
    <w:rsid w:val="009A24A6"/>
    <w:rsid w:val="009A29AC"/>
    <w:rsid w:val="009A4647"/>
    <w:rsid w:val="009A4CEF"/>
    <w:rsid w:val="009A56E7"/>
    <w:rsid w:val="009B070B"/>
    <w:rsid w:val="009B115C"/>
    <w:rsid w:val="009B2F42"/>
    <w:rsid w:val="009B3E2A"/>
    <w:rsid w:val="009B53DD"/>
    <w:rsid w:val="009C03E0"/>
    <w:rsid w:val="009C11D9"/>
    <w:rsid w:val="009C3AB2"/>
    <w:rsid w:val="009C6DFC"/>
    <w:rsid w:val="009C6F9A"/>
    <w:rsid w:val="009C7CF7"/>
    <w:rsid w:val="009C7D85"/>
    <w:rsid w:val="009D14D7"/>
    <w:rsid w:val="009D2BF6"/>
    <w:rsid w:val="009D3554"/>
    <w:rsid w:val="009E0185"/>
    <w:rsid w:val="009E08E8"/>
    <w:rsid w:val="009E2274"/>
    <w:rsid w:val="009E5D08"/>
    <w:rsid w:val="009E682B"/>
    <w:rsid w:val="009E682C"/>
    <w:rsid w:val="009E727C"/>
    <w:rsid w:val="009E7D76"/>
    <w:rsid w:val="009F01F5"/>
    <w:rsid w:val="009F02AD"/>
    <w:rsid w:val="009F0861"/>
    <w:rsid w:val="009F16A5"/>
    <w:rsid w:val="009F207F"/>
    <w:rsid w:val="009F385D"/>
    <w:rsid w:val="009F4928"/>
    <w:rsid w:val="009F4D84"/>
    <w:rsid w:val="009F52C8"/>
    <w:rsid w:val="009F7621"/>
    <w:rsid w:val="00A00ABC"/>
    <w:rsid w:val="00A01DFC"/>
    <w:rsid w:val="00A03F33"/>
    <w:rsid w:val="00A061C9"/>
    <w:rsid w:val="00A07D74"/>
    <w:rsid w:val="00A10A1E"/>
    <w:rsid w:val="00A11F6D"/>
    <w:rsid w:val="00A121B3"/>
    <w:rsid w:val="00A13DA4"/>
    <w:rsid w:val="00A141AE"/>
    <w:rsid w:val="00A221E1"/>
    <w:rsid w:val="00A22B83"/>
    <w:rsid w:val="00A236D3"/>
    <w:rsid w:val="00A2525C"/>
    <w:rsid w:val="00A30249"/>
    <w:rsid w:val="00A34DB7"/>
    <w:rsid w:val="00A363BD"/>
    <w:rsid w:val="00A376AC"/>
    <w:rsid w:val="00A42695"/>
    <w:rsid w:val="00A434D0"/>
    <w:rsid w:val="00A4648F"/>
    <w:rsid w:val="00A46507"/>
    <w:rsid w:val="00A470E6"/>
    <w:rsid w:val="00A50398"/>
    <w:rsid w:val="00A51E41"/>
    <w:rsid w:val="00A528E7"/>
    <w:rsid w:val="00A52BBF"/>
    <w:rsid w:val="00A52EEC"/>
    <w:rsid w:val="00A53363"/>
    <w:rsid w:val="00A5678F"/>
    <w:rsid w:val="00A575F5"/>
    <w:rsid w:val="00A600EC"/>
    <w:rsid w:val="00A607C8"/>
    <w:rsid w:val="00A60E4F"/>
    <w:rsid w:val="00A6157F"/>
    <w:rsid w:val="00A61B48"/>
    <w:rsid w:val="00A62377"/>
    <w:rsid w:val="00A63715"/>
    <w:rsid w:val="00A652A1"/>
    <w:rsid w:val="00A708D2"/>
    <w:rsid w:val="00A714E7"/>
    <w:rsid w:val="00A75E71"/>
    <w:rsid w:val="00A7748E"/>
    <w:rsid w:val="00A779A1"/>
    <w:rsid w:val="00A81090"/>
    <w:rsid w:val="00A828DD"/>
    <w:rsid w:val="00A82967"/>
    <w:rsid w:val="00A86541"/>
    <w:rsid w:val="00A875B4"/>
    <w:rsid w:val="00A87A4F"/>
    <w:rsid w:val="00A90AC8"/>
    <w:rsid w:val="00A92C60"/>
    <w:rsid w:val="00A941A5"/>
    <w:rsid w:val="00A96A95"/>
    <w:rsid w:val="00A96CB4"/>
    <w:rsid w:val="00AA09A3"/>
    <w:rsid w:val="00AA3E1E"/>
    <w:rsid w:val="00AA4E1F"/>
    <w:rsid w:val="00AA78D8"/>
    <w:rsid w:val="00AA7D1B"/>
    <w:rsid w:val="00AB2A46"/>
    <w:rsid w:val="00AB5030"/>
    <w:rsid w:val="00AB51F7"/>
    <w:rsid w:val="00AB6CCD"/>
    <w:rsid w:val="00AB7276"/>
    <w:rsid w:val="00AC37F8"/>
    <w:rsid w:val="00AC4725"/>
    <w:rsid w:val="00AC5D59"/>
    <w:rsid w:val="00AC72A6"/>
    <w:rsid w:val="00AD0C45"/>
    <w:rsid w:val="00AD2032"/>
    <w:rsid w:val="00AD27F6"/>
    <w:rsid w:val="00AD511E"/>
    <w:rsid w:val="00AD583C"/>
    <w:rsid w:val="00AE06D5"/>
    <w:rsid w:val="00AE14A2"/>
    <w:rsid w:val="00AE2F37"/>
    <w:rsid w:val="00AE487F"/>
    <w:rsid w:val="00AE5046"/>
    <w:rsid w:val="00AE6C34"/>
    <w:rsid w:val="00AE6FB5"/>
    <w:rsid w:val="00AE712C"/>
    <w:rsid w:val="00AF4F4D"/>
    <w:rsid w:val="00AF52D6"/>
    <w:rsid w:val="00AF64CE"/>
    <w:rsid w:val="00B0154B"/>
    <w:rsid w:val="00B01A2D"/>
    <w:rsid w:val="00B045C9"/>
    <w:rsid w:val="00B0470F"/>
    <w:rsid w:val="00B04A41"/>
    <w:rsid w:val="00B06369"/>
    <w:rsid w:val="00B07D64"/>
    <w:rsid w:val="00B163D1"/>
    <w:rsid w:val="00B1660E"/>
    <w:rsid w:val="00B201AE"/>
    <w:rsid w:val="00B21EFD"/>
    <w:rsid w:val="00B246E4"/>
    <w:rsid w:val="00B26724"/>
    <w:rsid w:val="00B26AFA"/>
    <w:rsid w:val="00B31595"/>
    <w:rsid w:val="00B31E02"/>
    <w:rsid w:val="00B3340F"/>
    <w:rsid w:val="00B33848"/>
    <w:rsid w:val="00B33B60"/>
    <w:rsid w:val="00B3499F"/>
    <w:rsid w:val="00B35447"/>
    <w:rsid w:val="00B35C7E"/>
    <w:rsid w:val="00B36E84"/>
    <w:rsid w:val="00B37085"/>
    <w:rsid w:val="00B37F5C"/>
    <w:rsid w:val="00B43644"/>
    <w:rsid w:val="00B441DB"/>
    <w:rsid w:val="00B4501E"/>
    <w:rsid w:val="00B45AF1"/>
    <w:rsid w:val="00B46076"/>
    <w:rsid w:val="00B46A1F"/>
    <w:rsid w:val="00B5042F"/>
    <w:rsid w:val="00B50CA7"/>
    <w:rsid w:val="00B51CDF"/>
    <w:rsid w:val="00B5388C"/>
    <w:rsid w:val="00B538A1"/>
    <w:rsid w:val="00B53CDF"/>
    <w:rsid w:val="00B562E2"/>
    <w:rsid w:val="00B56A28"/>
    <w:rsid w:val="00B56F3B"/>
    <w:rsid w:val="00B62884"/>
    <w:rsid w:val="00B632A5"/>
    <w:rsid w:val="00B63CD3"/>
    <w:rsid w:val="00B65DC2"/>
    <w:rsid w:val="00B668E1"/>
    <w:rsid w:val="00B7082A"/>
    <w:rsid w:val="00B709B5"/>
    <w:rsid w:val="00B74F09"/>
    <w:rsid w:val="00B7661D"/>
    <w:rsid w:val="00B84C8D"/>
    <w:rsid w:val="00B84C8F"/>
    <w:rsid w:val="00B8527A"/>
    <w:rsid w:val="00B86D42"/>
    <w:rsid w:val="00B87C40"/>
    <w:rsid w:val="00B87EA1"/>
    <w:rsid w:val="00B90734"/>
    <w:rsid w:val="00B90F06"/>
    <w:rsid w:val="00B91334"/>
    <w:rsid w:val="00B92378"/>
    <w:rsid w:val="00B93F12"/>
    <w:rsid w:val="00B963FC"/>
    <w:rsid w:val="00B96680"/>
    <w:rsid w:val="00BA1132"/>
    <w:rsid w:val="00BA263A"/>
    <w:rsid w:val="00BA2AC3"/>
    <w:rsid w:val="00BA44F0"/>
    <w:rsid w:val="00BA5829"/>
    <w:rsid w:val="00BA5F19"/>
    <w:rsid w:val="00BA7940"/>
    <w:rsid w:val="00BB0FAA"/>
    <w:rsid w:val="00BB1DC5"/>
    <w:rsid w:val="00BB3955"/>
    <w:rsid w:val="00BB5225"/>
    <w:rsid w:val="00BB563E"/>
    <w:rsid w:val="00BB6D5C"/>
    <w:rsid w:val="00BC1245"/>
    <w:rsid w:val="00BC2125"/>
    <w:rsid w:val="00BC341D"/>
    <w:rsid w:val="00BC3D39"/>
    <w:rsid w:val="00BC3D4A"/>
    <w:rsid w:val="00BC4C4C"/>
    <w:rsid w:val="00BC5AC1"/>
    <w:rsid w:val="00BC6AC5"/>
    <w:rsid w:val="00BD1575"/>
    <w:rsid w:val="00BD2D5F"/>
    <w:rsid w:val="00BD7138"/>
    <w:rsid w:val="00BE071A"/>
    <w:rsid w:val="00BE1BC6"/>
    <w:rsid w:val="00BE34EE"/>
    <w:rsid w:val="00BE4094"/>
    <w:rsid w:val="00BE766E"/>
    <w:rsid w:val="00BF1CE6"/>
    <w:rsid w:val="00BF25BE"/>
    <w:rsid w:val="00BF3664"/>
    <w:rsid w:val="00BF4CA5"/>
    <w:rsid w:val="00BF6047"/>
    <w:rsid w:val="00BF6739"/>
    <w:rsid w:val="00BF6EF0"/>
    <w:rsid w:val="00C0013A"/>
    <w:rsid w:val="00C00FB2"/>
    <w:rsid w:val="00C017A8"/>
    <w:rsid w:val="00C04205"/>
    <w:rsid w:val="00C0491E"/>
    <w:rsid w:val="00C06607"/>
    <w:rsid w:val="00C077BC"/>
    <w:rsid w:val="00C07EB0"/>
    <w:rsid w:val="00C1006C"/>
    <w:rsid w:val="00C10BB6"/>
    <w:rsid w:val="00C15D1D"/>
    <w:rsid w:val="00C21ED9"/>
    <w:rsid w:val="00C22372"/>
    <w:rsid w:val="00C2397D"/>
    <w:rsid w:val="00C240FC"/>
    <w:rsid w:val="00C24F5B"/>
    <w:rsid w:val="00C25FAC"/>
    <w:rsid w:val="00C27663"/>
    <w:rsid w:val="00C27BC5"/>
    <w:rsid w:val="00C33CD6"/>
    <w:rsid w:val="00C34501"/>
    <w:rsid w:val="00C35D07"/>
    <w:rsid w:val="00C37DBF"/>
    <w:rsid w:val="00C41CF0"/>
    <w:rsid w:val="00C420D2"/>
    <w:rsid w:val="00C44661"/>
    <w:rsid w:val="00C46226"/>
    <w:rsid w:val="00C46476"/>
    <w:rsid w:val="00C47438"/>
    <w:rsid w:val="00C51796"/>
    <w:rsid w:val="00C5226B"/>
    <w:rsid w:val="00C55275"/>
    <w:rsid w:val="00C556DA"/>
    <w:rsid w:val="00C56488"/>
    <w:rsid w:val="00C638CC"/>
    <w:rsid w:val="00C63D2E"/>
    <w:rsid w:val="00C664F3"/>
    <w:rsid w:val="00C73478"/>
    <w:rsid w:val="00C73ADE"/>
    <w:rsid w:val="00C73BFB"/>
    <w:rsid w:val="00C73DB2"/>
    <w:rsid w:val="00C73EEC"/>
    <w:rsid w:val="00C741BC"/>
    <w:rsid w:val="00C74E39"/>
    <w:rsid w:val="00C7546F"/>
    <w:rsid w:val="00C75C19"/>
    <w:rsid w:val="00C77A29"/>
    <w:rsid w:val="00C8074E"/>
    <w:rsid w:val="00C80ECE"/>
    <w:rsid w:val="00C81A43"/>
    <w:rsid w:val="00C824FC"/>
    <w:rsid w:val="00C82EB5"/>
    <w:rsid w:val="00C8302F"/>
    <w:rsid w:val="00C830FA"/>
    <w:rsid w:val="00C83D34"/>
    <w:rsid w:val="00C84535"/>
    <w:rsid w:val="00C8622C"/>
    <w:rsid w:val="00C9015B"/>
    <w:rsid w:val="00CA16A8"/>
    <w:rsid w:val="00CA62AB"/>
    <w:rsid w:val="00CA74E2"/>
    <w:rsid w:val="00CA7C03"/>
    <w:rsid w:val="00CB147F"/>
    <w:rsid w:val="00CB2D9D"/>
    <w:rsid w:val="00CB3751"/>
    <w:rsid w:val="00CB380D"/>
    <w:rsid w:val="00CB5C53"/>
    <w:rsid w:val="00CB6D59"/>
    <w:rsid w:val="00CC22C0"/>
    <w:rsid w:val="00CC3DD2"/>
    <w:rsid w:val="00CC7C32"/>
    <w:rsid w:val="00CD0DAB"/>
    <w:rsid w:val="00CD142C"/>
    <w:rsid w:val="00CD2FE2"/>
    <w:rsid w:val="00CD71B5"/>
    <w:rsid w:val="00CD7819"/>
    <w:rsid w:val="00CD7B71"/>
    <w:rsid w:val="00CD7E35"/>
    <w:rsid w:val="00CE02C4"/>
    <w:rsid w:val="00CE0B0D"/>
    <w:rsid w:val="00CE0F38"/>
    <w:rsid w:val="00CE13A1"/>
    <w:rsid w:val="00CE3523"/>
    <w:rsid w:val="00CE36CB"/>
    <w:rsid w:val="00CE38FD"/>
    <w:rsid w:val="00CE4912"/>
    <w:rsid w:val="00CE4DC7"/>
    <w:rsid w:val="00CE5DFC"/>
    <w:rsid w:val="00CE65C5"/>
    <w:rsid w:val="00CE6EEC"/>
    <w:rsid w:val="00CF0D50"/>
    <w:rsid w:val="00CF18A5"/>
    <w:rsid w:val="00CF22A2"/>
    <w:rsid w:val="00CF26EE"/>
    <w:rsid w:val="00CF2F3B"/>
    <w:rsid w:val="00CF5096"/>
    <w:rsid w:val="00CF5C25"/>
    <w:rsid w:val="00CF6714"/>
    <w:rsid w:val="00CF6B7A"/>
    <w:rsid w:val="00D038D5"/>
    <w:rsid w:val="00D047CE"/>
    <w:rsid w:val="00D05955"/>
    <w:rsid w:val="00D05BA7"/>
    <w:rsid w:val="00D070A0"/>
    <w:rsid w:val="00D129FB"/>
    <w:rsid w:val="00D133F2"/>
    <w:rsid w:val="00D13B6A"/>
    <w:rsid w:val="00D1789A"/>
    <w:rsid w:val="00D2056A"/>
    <w:rsid w:val="00D21BF0"/>
    <w:rsid w:val="00D24E68"/>
    <w:rsid w:val="00D25168"/>
    <w:rsid w:val="00D300EF"/>
    <w:rsid w:val="00D317B1"/>
    <w:rsid w:val="00D3311E"/>
    <w:rsid w:val="00D36B92"/>
    <w:rsid w:val="00D40449"/>
    <w:rsid w:val="00D41962"/>
    <w:rsid w:val="00D41D5C"/>
    <w:rsid w:val="00D463DA"/>
    <w:rsid w:val="00D474B3"/>
    <w:rsid w:val="00D50672"/>
    <w:rsid w:val="00D50731"/>
    <w:rsid w:val="00D5284F"/>
    <w:rsid w:val="00D60C45"/>
    <w:rsid w:val="00D64E10"/>
    <w:rsid w:val="00D652DD"/>
    <w:rsid w:val="00D65A9D"/>
    <w:rsid w:val="00D6614B"/>
    <w:rsid w:val="00D70134"/>
    <w:rsid w:val="00D702F5"/>
    <w:rsid w:val="00D72DD8"/>
    <w:rsid w:val="00D73068"/>
    <w:rsid w:val="00D73189"/>
    <w:rsid w:val="00D73AAD"/>
    <w:rsid w:val="00D7555C"/>
    <w:rsid w:val="00D75C65"/>
    <w:rsid w:val="00D802FE"/>
    <w:rsid w:val="00D81998"/>
    <w:rsid w:val="00D81A9F"/>
    <w:rsid w:val="00D81CAC"/>
    <w:rsid w:val="00D82D2D"/>
    <w:rsid w:val="00D83D07"/>
    <w:rsid w:val="00D86BB1"/>
    <w:rsid w:val="00D86E07"/>
    <w:rsid w:val="00D900B3"/>
    <w:rsid w:val="00D92D3F"/>
    <w:rsid w:val="00D93CF1"/>
    <w:rsid w:val="00D95DC9"/>
    <w:rsid w:val="00D95E9C"/>
    <w:rsid w:val="00DA2378"/>
    <w:rsid w:val="00DA5B97"/>
    <w:rsid w:val="00DA71BF"/>
    <w:rsid w:val="00DB11CB"/>
    <w:rsid w:val="00DB19C6"/>
    <w:rsid w:val="00DB1C58"/>
    <w:rsid w:val="00DB3BDC"/>
    <w:rsid w:val="00DB61BB"/>
    <w:rsid w:val="00DB62A7"/>
    <w:rsid w:val="00DB68B8"/>
    <w:rsid w:val="00DC0D40"/>
    <w:rsid w:val="00DC18FB"/>
    <w:rsid w:val="00DC5282"/>
    <w:rsid w:val="00DC5C6A"/>
    <w:rsid w:val="00DD2408"/>
    <w:rsid w:val="00DD35B4"/>
    <w:rsid w:val="00DD397F"/>
    <w:rsid w:val="00DD4698"/>
    <w:rsid w:val="00DD4A0B"/>
    <w:rsid w:val="00DD5F98"/>
    <w:rsid w:val="00DE28B1"/>
    <w:rsid w:val="00DE2A19"/>
    <w:rsid w:val="00DE51D3"/>
    <w:rsid w:val="00DE5A81"/>
    <w:rsid w:val="00DE5C1E"/>
    <w:rsid w:val="00DE684D"/>
    <w:rsid w:val="00DE694F"/>
    <w:rsid w:val="00DF0BC2"/>
    <w:rsid w:val="00DF1B83"/>
    <w:rsid w:val="00DF27BE"/>
    <w:rsid w:val="00DF5789"/>
    <w:rsid w:val="00DF7601"/>
    <w:rsid w:val="00E00F8B"/>
    <w:rsid w:val="00E0377F"/>
    <w:rsid w:val="00E051BE"/>
    <w:rsid w:val="00E06355"/>
    <w:rsid w:val="00E118C5"/>
    <w:rsid w:val="00E124C6"/>
    <w:rsid w:val="00E127A3"/>
    <w:rsid w:val="00E15DF9"/>
    <w:rsid w:val="00E221AD"/>
    <w:rsid w:val="00E248BF"/>
    <w:rsid w:val="00E271D2"/>
    <w:rsid w:val="00E309E0"/>
    <w:rsid w:val="00E3132D"/>
    <w:rsid w:val="00E336CE"/>
    <w:rsid w:val="00E33CA4"/>
    <w:rsid w:val="00E343F3"/>
    <w:rsid w:val="00E34455"/>
    <w:rsid w:val="00E41987"/>
    <w:rsid w:val="00E4324D"/>
    <w:rsid w:val="00E44450"/>
    <w:rsid w:val="00E44746"/>
    <w:rsid w:val="00E453BE"/>
    <w:rsid w:val="00E46A06"/>
    <w:rsid w:val="00E46E45"/>
    <w:rsid w:val="00E47DF5"/>
    <w:rsid w:val="00E50F44"/>
    <w:rsid w:val="00E5155C"/>
    <w:rsid w:val="00E527EA"/>
    <w:rsid w:val="00E60D22"/>
    <w:rsid w:val="00E61100"/>
    <w:rsid w:val="00E619E2"/>
    <w:rsid w:val="00E61C2A"/>
    <w:rsid w:val="00E65C36"/>
    <w:rsid w:val="00E717CF"/>
    <w:rsid w:val="00E7199C"/>
    <w:rsid w:val="00E71DD3"/>
    <w:rsid w:val="00E724BD"/>
    <w:rsid w:val="00E72C57"/>
    <w:rsid w:val="00E73D35"/>
    <w:rsid w:val="00E74BC8"/>
    <w:rsid w:val="00E74D37"/>
    <w:rsid w:val="00E75E9F"/>
    <w:rsid w:val="00E76E6A"/>
    <w:rsid w:val="00E774D7"/>
    <w:rsid w:val="00E778B3"/>
    <w:rsid w:val="00E8083A"/>
    <w:rsid w:val="00E8492D"/>
    <w:rsid w:val="00E90DA5"/>
    <w:rsid w:val="00E91DCC"/>
    <w:rsid w:val="00EA1014"/>
    <w:rsid w:val="00EA1326"/>
    <w:rsid w:val="00EA4689"/>
    <w:rsid w:val="00EA5791"/>
    <w:rsid w:val="00EA6DD7"/>
    <w:rsid w:val="00EB114E"/>
    <w:rsid w:val="00EB11B5"/>
    <w:rsid w:val="00EB1216"/>
    <w:rsid w:val="00EB3203"/>
    <w:rsid w:val="00EB56DB"/>
    <w:rsid w:val="00EB7660"/>
    <w:rsid w:val="00EC0910"/>
    <w:rsid w:val="00EC1F06"/>
    <w:rsid w:val="00EC361D"/>
    <w:rsid w:val="00EC3C5C"/>
    <w:rsid w:val="00EC7578"/>
    <w:rsid w:val="00ED045D"/>
    <w:rsid w:val="00ED104E"/>
    <w:rsid w:val="00ED4A74"/>
    <w:rsid w:val="00ED50C8"/>
    <w:rsid w:val="00EE0AF7"/>
    <w:rsid w:val="00EE1C2E"/>
    <w:rsid w:val="00EE22C8"/>
    <w:rsid w:val="00EE267C"/>
    <w:rsid w:val="00EE3855"/>
    <w:rsid w:val="00EE5751"/>
    <w:rsid w:val="00EF00CA"/>
    <w:rsid w:val="00EF0AFB"/>
    <w:rsid w:val="00EF42E8"/>
    <w:rsid w:val="00EF5437"/>
    <w:rsid w:val="00EF5D96"/>
    <w:rsid w:val="00F010F5"/>
    <w:rsid w:val="00F02A78"/>
    <w:rsid w:val="00F030AE"/>
    <w:rsid w:val="00F0384E"/>
    <w:rsid w:val="00F04D2C"/>
    <w:rsid w:val="00F06653"/>
    <w:rsid w:val="00F07861"/>
    <w:rsid w:val="00F1045B"/>
    <w:rsid w:val="00F11B6B"/>
    <w:rsid w:val="00F1269E"/>
    <w:rsid w:val="00F1305B"/>
    <w:rsid w:val="00F17DF6"/>
    <w:rsid w:val="00F205D9"/>
    <w:rsid w:val="00F23E42"/>
    <w:rsid w:val="00F2618A"/>
    <w:rsid w:val="00F33F7F"/>
    <w:rsid w:val="00F348AF"/>
    <w:rsid w:val="00F348E0"/>
    <w:rsid w:val="00F37B82"/>
    <w:rsid w:val="00F37DE4"/>
    <w:rsid w:val="00F400FC"/>
    <w:rsid w:val="00F4061F"/>
    <w:rsid w:val="00F40AD3"/>
    <w:rsid w:val="00F41205"/>
    <w:rsid w:val="00F456B3"/>
    <w:rsid w:val="00F47A24"/>
    <w:rsid w:val="00F504A9"/>
    <w:rsid w:val="00F506C1"/>
    <w:rsid w:val="00F50985"/>
    <w:rsid w:val="00F522DB"/>
    <w:rsid w:val="00F5429B"/>
    <w:rsid w:val="00F55737"/>
    <w:rsid w:val="00F56234"/>
    <w:rsid w:val="00F56432"/>
    <w:rsid w:val="00F569B6"/>
    <w:rsid w:val="00F56CFA"/>
    <w:rsid w:val="00F57A0F"/>
    <w:rsid w:val="00F600B2"/>
    <w:rsid w:val="00F60953"/>
    <w:rsid w:val="00F6113E"/>
    <w:rsid w:val="00F614E3"/>
    <w:rsid w:val="00F63DC7"/>
    <w:rsid w:val="00F643E6"/>
    <w:rsid w:val="00F653D6"/>
    <w:rsid w:val="00F6643E"/>
    <w:rsid w:val="00F67DFB"/>
    <w:rsid w:val="00F72F5A"/>
    <w:rsid w:val="00F7471A"/>
    <w:rsid w:val="00F75917"/>
    <w:rsid w:val="00F77052"/>
    <w:rsid w:val="00F814CA"/>
    <w:rsid w:val="00F82122"/>
    <w:rsid w:val="00F851A3"/>
    <w:rsid w:val="00F90AAB"/>
    <w:rsid w:val="00F9193C"/>
    <w:rsid w:val="00F92DEA"/>
    <w:rsid w:val="00F939F0"/>
    <w:rsid w:val="00F9462B"/>
    <w:rsid w:val="00FA11F2"/>
    <w:rsid w:val="00FA3DF4"/>
    <w:rsid w:val="00FA5247"/>
    <w:rsid w:val="00FB0BF9"/>
    <w:rsid w:val="00FB2207"/>
    <w:rsid w:val="00FB50A0"/>
    <w:rsid w:val="00FB653E"/>
    <w:rsid w:val="00FB7CD6"/>
    <w:rsid w:val="00FC0554"/>
    <w:rsid w:val="00FC11A8"/>
    <w:rsid w:val="00FC125B"/>
    <w:rsid w:val="00FC21A8"/>
    <w:rsid w:val="00FC2D1C"/>
    <w:rsid w:val="00FC3B08"/>
    <w:rsid w:val="00FC4994"/>
    <w:rsid w:val="00FC4E01"/>
    <w:rsid w:val="00FC561D"/>
    <w:rsid w:val="00FC5F16"/>
    <w:rsid w:val="00FC6DF9"/>
    <w:rsid w:val="00FC70F8"/>
    <w:rsid w:val="00FD4883"/>
    <w:rsid w:val="00FD5611"/>
    <w:rsid w:val="00FD690C"/>
    <w:rsid w:val="00FD6BE2"/>
    <w:rsid w:val="00FE30D7"/>
    <w:rsid w:val="00FE38FA"/>
    <w:rsid w:val="00FE3EB3"/>
    <w:rsid w:val="00FE42EC"/>
    <w:rsid w:val="00FE4A04"/>
    <w:rsid w:val="00FE5280"/>
    <w:rsid w:val="00FE5A35"/>
    <w:rsid w:val="00FE5E42"/>
    <w:rsid w:val="00FE68B5"/>
    <w:rsid w:val="00FE6B93"/>
    <w:rsid w:val="00FF04CE"/>
    <w:rsid w:val="00FF1FF1"/>
    <w:rsid w:val="00FF3683"/>
    <w:rsid w:val="00FF443D"/>
    <w:rsid w:val="00FF46C4"/>
    <w:rsid w:val="00FF4711"/>
    <w:rsid w:val="00F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84AF6"/>
  <w15:docId w15:val="{CE9C8F8D-AB55-4019-985F-3CE6820F2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234"/>
    <w:rPr>
      <w:rFonts w:ascii="Arial" w:hAnsi="Arial" w:cs="Cordia New"/>
      <w:szCs w:val="28"/>
      <w:lang w:val="en-GB" w:eastAsia="en-GB" w:bidi="ar-SA"/>
    </w:rPr>
  </w:style>
  <w:style w:type="paragraph" w:styleId="Heading1">
    <w:name w:val="heading 1"/>
    <w:basedOn w:val="Normal"/>
    <w:next w:val="Normal"/>
    <w:qFormat/>
    <w:rsid w:val="00097071"/>
    <w:pPr>
      <w:spacing w:before="40" w:after="140" w:line="216" w:lineRule="auto"/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097071"/>
    <w:pPr>
      <w:spacing w:before="40" w:after="140" w:line="216" w:lineRule="auto"/>
      <w:outlineLvl w:val="1"/>
    </w:pPr>
    <w:rPr>
      <w:bCs/>
      <w:iCs/>
    </w:rPr>
  </w:style>
  <w:style w:type="paragraph" w:styleId="Heading3">
    <w:name w:val="heading 3"/>
    <w:basedOn w:val="Normal"/>
    <w:next w:val="Normal"/>
    <w:qFormat/>
    <w:rsid w:val="00097071"/>
    <w:pPr>
      <w:spacing w:before="40" w:after="140" w:line="216" w:lineRule="auto"/>
      <w:outlineLvl w:val="2"/>
    </w:pPr>
    <w:rPr>
      <w:bCs/>
    </w:rPr>
  </w:style>
  <w:style w:type="paragraph" w:styleId="Heading4">
    <w:name w:val="heading 4"/>
    <w:basedOn w:val="Normal"/>
    <w:next w:val="Normal"/>
    <w:qFormat/>
    <w:rsid w:val="00097071"/>
    <w:pPr>
      <w:spacing w:before="40" w:after="140" w:line="216" w:lineRule="auto"/>
      <w:outlineLvl w:val="3"/>
    </w:pPr>
    <w:rPr>
      <w:bCs/>
    </w:rPr>
  </w:style>
  <w:style w:type="paragraph" w:styleId="Heading5">
    <w:name w:val="heading 5"/>
    <w:basedOn w:val="Normal"/>
    <w:next w:val="Normal"/>
    <w:qFormat/>
    <w:rsid w:val="00097071"/>
    <w:pPr>
      <w:spacing w:before="40" w:after="140" w:line="216" w:lineRule="auto"/>
      <w:outlineLvl w:val="4"/>
    </w:pPr>
    <w:rPr>
      <w:bCs/>
      <w:iCs/>
    </w:rPr>
  </w:style>
  <w:style w:type="paragraph" w:styleId="Heading6">
    <w:name w:val="heading 6"/>
    <w:basedOn w:val="Normal"/>
    <w:next w:val="Normal"/>
    <w:qFormat/>
    <w:rsid w:val="00097071"/>
    <w:pPr>
      <w:spacing w:before="40" w:after="140" w:line="216" w:lineRule="auto"/>
      <w:outlineLvl w:val="5"/>
    </w:pPr>
    <w:rPr>
      <w:bCs/>
    </w:rPr>
  </w:style>
  <w:style w:type="paragraph" w:styleId="Heading7">
    <w:name w:val="heading 7"/>
    <w:basedOn w:val="Normal"/>
    <w:next w:val="Normal"/>
    <w:qFormat/>
    <w:rsid w:val="00097071"/>
    <w:pPr>
      <w:spacing w:before="40" w:after="140" w:line="216" w:lineRule="auto"/>
      <w:outlineLvl w:val="6"/>
    </w:pPr>
  </w:style>
  <w:style w:type="paragraph" w:styleId="Heading8">
    <w:name w:val="heading 8"/>
    <w:basedOn w:val="Normal"/>
    <w:next w:val="Normal"/>
    <w:qFormat/>
    <w:rsid w:val="00097071"/>
    <w:pPr>
      <w:spacing w:before="40" w:after="140" w:line="216" w:lineRule="auto"/>
      <w:outlineLvl w:val="7"/>
    </w:pPr>
    <w:rPr>
      <w:iCs/>
    </w:rPr>
  </w:style>
  <w:style w:type="paragraph" w:styleId="Heading9">
    <w:name w:val="heading 9"/>
    <w:basedOn w:val="Normal"/>
    <w:next w:val="Normal"/>
    <w:qFormat/>
    <w:rsid w:val="00097071"/>
    <w:pPr>
      <w:spacing w:before="40" w:after="140" w:line="216" w:lineRule="auto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097071"/>
    <w:pPr>
      <w:spacing w:before="40" w:after="140" w:line="216" w:lineRule="auto"/>
      <w:jc w:val="both"/>
    </w:pPr>
    <w:rPr>
      <w:kern w:val="20"/>
    </w:rPr>
  </w:style>
  <w:style w:type="paragraph" w:customStyle="1" w:styleId="Body1">
    <w:name w:val="Body 1"/>
    <w:basedOn w:val="Normal"/>
    <w:rsid w:val="00097071"/>
    <w:pPr>
      <w:spacing w:before="40" w:after="140" w:line="216" w:lineRule="auto"/>
      <w:ind w:left="680"/>
      <w:jc w:val="both"/>
    </w:pPr>
    <w:rPr>
      <w:kern w:val="20"/>
    </w:rPr>
  </w:style>
  <w:style w:type="paragraph" w:customStyle="1" w:styleId="Body2">
    <w:name w:val="Body 2"/>
    <w:basedOn w:val="Normal"/>
    <w:rsid w:val="00097071"/>
    <w:pPr>
      <w:spacing w:before="40" w:after="140" w:line="216" w:lineRule="auto"/>
      <w:ind w:left="680"/>
      <w:jc w:val="both"/>
    </w:pPr>
    <w:rPr>
      <w:kern w:val="20"/>
    </w:rPr>
  </w:style>
  <w:style w:type="paragraph" w:customStyle="1" w:styleId="Body3">
    <w:name w:val="Body 3"/>
    <w:basedOn w:val="Normal"/>
    <w:rsid w:val="00097071"/>
    <w:pPr>
      <w:spacing w:before="40" w:after="140" w:line="216" w:lineRule="auto"/>
      <w:ind w:left="1361"/>
      <w:jc w:val="both"/>
    </w:pPr>
    <w:rPr>
      <w:kern w:val="20"/>
    </w:rPr>
  </w:style>
  <w:style w:type="paragraph" w:customStyle="1" w:styleId="Body4">
    <w:name w:val="Body 4"/>
    <w:basedOn w:val="Normal"/>
    <w:rsid w:val="00097071"/>
    <w:pPr>
      <w:spacing w:before="40" w:after="140" w:line="216" w:lineRule="auto"/>
      <w:ind w:left="2041"/>
      <w:jc w:val="both"/>
    </w:pPr>
    <w:rPr>
      <w:kern w:val="20"/>
    </w:rPr>
  </w:style>
  <w:style w:type="paragraph" w:customStyle="1" w:styleId="Body5">
    <w:name w:val="Body 5"/>
    <w:basedOn w:val="Normal"/>
    <w:rsid w:val="00097071"/>
    <w:pPr>
      <w:spacing w:before="40" w:after="140" w:line="216" w:lineRule="auto"/>
      <w:ind w:left="2608"/>
      <w:jc w:val="both"/>
    </w:pPr>
    <w:rPr>
      <w:kern w:val="20"/>
    </w:rPr>
  </w:style>
  <w:style w:type="paragraph" w:customStyle="1" w:styleId="Body6">
    <w:name w:val="Body 6"/>
    <w:basedOn w:val="Normal"/>
    <w:rsid w:val="00097071"/>
    <w:pPr>
      <w:spacing w:before="40" w:after="140" w:line="216" w:lineRule="auto"/>
      <w:ind w:left="3288"/>
      <w:jc w:val="both"/>
    </w:pPr>
    <w:rPr>
      <w:kern w:val="20"/>
    </w:rPr>
  </w:style>
  <w:style w:type="paragraph" w:customStyle="1" w:styleId="Level1">
    <w:name w:val="Level 1"/>
    <w:basedOn w:val="Normal"/>
    <w:next w:val="Body1"/>
    <w:rsid w:val="00097071"/>
    <w:pPr>
      <w:keepNext/>
      <w:numPr>
        <w:numId w:val="20"/>
      </w:numPr>
      <w:tabs>
        <w:tab w:val="clear" w:pos="680"/>
      </w:tabs>
      <w:spacing w:before="40" w:after="140" w:line="290" w:lineRule="auto"/>
      <w:jc w:val="both"/>
      <w:outlineLvl w:val="0"/>
    </w:pPr>
    <w:rPr>
      <w:b/>
      <w:bCs/>
      <w:kern w:val="20"/>
      <w:sz w:val="22"/>
      <w:szCs w:val="32"/>
    </w:rPr>
  </w:style>
  <w:style w:type="paragraph" w:customStyle="1" w:styleId="Level2">
    <w:name w:val="Level 2"/>
    <w:basedOn w:val="Normal"/>
    <w:next w:val="Body2"/>
    <w:rsid w:val="00ED4A74"/>
    <w:pPr>
      <w:keepNext/>
      <w:numPr>
        <w:ilvl w:val="1"/>
        <w:numId w:val="20"/>
      </w:numPr>
      <w:tabs>
        <w:tab w:val="clear" w:pos="680"/>
      </w:tabs>
      <w:spacing w:before="40" w:after="140" w:line="290" w:lineRule="auto"/>
      <w:jc w:val="both"/>
      <w:outlineLvl w:val="1"/>
    </w:pPr>
    <w:rPr>
      <w:b/>
      <w:bCs/>
      <w:kern w:val="20"/>
      <w:sz w:val="21"/>
      <w:szCs w:val="31"/>
    </w:rPr>
  </w:style>
  <w:style w:type="paragraph" w:customStyle="1" w:styleId="Level3">
    <w:name w:val="Level 3"/>
    <w:basedOn w:val="Normal"/>
    <w:rsid w:val="00ED4A74"/>
    <w:pPr>
      <w:numPr>
        <w:ilvl w:val="2"/>
        <w:numId w:val="20"/>
      </w:numPr>
      <w:tabs>
        <w:tab w:val="clear" w:pos="1361"/>
      </w:tabs>
      <w:spacing w:before="40" w:after="140" w:line="290" w:lineRule="auto"/>
      <w:ind w:hanging="680"/>
      <w:jc w:val="both"/>
      <w:outlineLvl w:val="2"/>
    </w:pPr>
    <w:rPr>
      <w:kern w:val="20"/>
    </w:rPr>
  </w:style>
  <w:style w:type="paragraph" w:customStyle="1" w:styleId="Level4">
    <w:name w:val="Level 4"/>
    <w:basedOn w:val="Normal"/>
    <w:rsid w:val="00ED4A74"/>
    <w:pPr>
      <w:numPr>
        <w:ilvl w:val="3"/>
        <w:numId w:val="20"/>
      </w:numPr>
      <w:tabs>
        <w:tab w:val="clear" w:pos="2041"/>
      </w:tabs>
      <w:spacing w:after="140" w:line="290" w:lineRule="auto"/>
      <w:jc w:val="both"/>
      <w:outlineLvl w:val="3"/>
    </w:pPr>
    <w:rPr>
      <w:kern w:val="20"/>
    </w:rPr>
  </w:style>
  <w:style w:type="paragraph" w:customStyle="1" w:styleId="Level5">
    <w:name w:val="Level 5"/>
    <w:basedOn w:val="Normal"/>
    <w:rsid w:val="00ED4A74"/>
    <w:pPr>
      <w:numPr>
        <w:ilvl w:val="4"/>
        <w:numId w:val="20"/>
      </w:numPr>
      <w:tabs>
        <w:tab w:val="clear" w:pos="2608"/>
      </w:tabs>
      <w:spacing w:after="140" w:line="290" w:lineRule="auto"/>
      <w:jc w:val="both"/>
      <w:outlineLvl w:val="4"/>
    </w:pPr>
    <w:rPr>
      <w:kern w:val="20"/>
    </w:rPr>
  </w:style>
  <w:style w:type="paragraph" w:customStyle="1" w:styleId="Level6">
    <w:name w:val="Level 6"/>
    <w:basedOn w:val="Normal"/>
    <w:rsid w:val="00ED4A74"/>
    <w:pPr>
      <w:numPr>
        <w:ilvl w:val="5"/>
        <w:numId w:val="20"/>
      </w:numPr>
      <w:tabs>
        <w:tab w:val="clear" w:pos="3288"/>
      </w:tabs>
      <w:spacing w:after="140" w:line="290" w:lineRule="auto"/>
      <w:jc w:val="both"/>
      <w:outlineLvl w:val="5"/>
    </w:pPr>
    <w:rPr>
      <w:kern w:val="20"/>
    </w:rPr>
  </w:style>
  <w:style w:type="paragraph" w:customStyle="1" w:styleId="Parties">
    <w:name w:val="Parties"/>
    <w:basedOn w:val="Normal"/>
    <w:rsid w:val="00097071"/>
    <w:pPr>
      <w:numPr>
        <w:numId w:val="22"/>
      </w:numPr>
      <w:spacing w:before="40" w:after="140" w:line="216" w:lineRule="auto"/>
      <w:jc w:val="both"/>
    </w:pPr>
    <w:rPr>
      <w:kern w:val="20"/>
    </w:rPr>
  </w:style>
  <w:style w:type="paragraph" w:customStyle="1" w:styleId="Recitals">
    <w:name w:val="Recitals"/>
    <w:basedOn w:val="Normal"/>
    <w:rsid w:val="00097071"/>
    <w:pPr>
      <w:numPr>
        <w:numId w:val="23"/>
      </w:numPr>
      <w:spacing w:before="40" w:after="140" w:line="216" w:lineRule="auto"/>
      <w:jc w:val="both"/>
    </w:pPr>
    <w:rPr>
      <w:kern w:val="20"/>
    </w:rPr>
  </w:style>
  <w:style w:type="paragraph" w:customStyle="1" w:styleId="alpha1">
    <w:name w:val="alpha 1"/>
    <w:basedOn w:val="Normal"/>
    <w:rsid w:val="00097071"/>
    <w:pPr>
      <w:numPr>
        <w:numId w:val="1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alpha2">
    <w:name w:val="alpha 2"/>
    <w:basedOn w:val="Normal"/>
    <w:rsid w:val="00097071"/>
    <w:pPr>
      <w:numPr>
        <w:numId w:val="2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alpha3">
    <w:name w:val="alpha 3"/>
    <w:basedOn w:val="Normal"/>
    <w:rsid w:val="00097071"/>
    <w:pPr>
      <w:numPr>
        <w:numId w:val="3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alpha4">
    <w:name w:val="alpha 4"/>
    <w:basedOn w:val="Normal"/>
    <w:rsid w:val="00097071"/>
    <w:pPr>
      <w:numPr>
        <w:numId w:val="4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alpha5">
    <w:name w:val="alpha 5"/>
    <w:basedOn w:val="Normal"/>
    <w:rsid w:val="00097071"/>
    <w:pPr>
      <w:numPr>
        <w:numId w:val="5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alpha6">
    <w:name w:val="alpha 6"/>
    <w:basedOn w:val="Normal"/>
    <w:rsid w:val="00097071"/>
    <w:pPr>
      <w:numPr>
        <w:numId w:val="6"/>
      </w:numPr>
      <w:spacing w:before="40" w:after="140" w:line="216" w:lineRule="auto"/>
      <w:jc w:val="both"/>
      <w:outlineLvl w:val="5"/>
    </w:pPr>
    <w:rPr>
      <w:kern w:val="20"/>
    </w:rPr>
  </w:style>
  <w:style w:type="paragraph" w:customStyle="1" w:styleId="bullet1">
    <w:name w:val="bullet 1"/>
    <w:basedOn w:val="Normal"/>
    <w:rsid w:val="00097071"/>
    <w:pPr>
      <w:numPr>
        <w:numId w:val="7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bullet2">
    <w:name w:val="bullet 2"/>
    <w:basedOn w:val="Normal"/>
    <w:rsid w:val="00097071"/>
    <w:pPr>
      <w:numPr>
        <w:numId w:val="8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bullet3">
    <w:name w:val="bullet 3"/>
    <w:basedOn w:val="Normal"/>
    <w:rsid w:val="00097071"/>
    <w:pPr>
      <w:numPr>
        <w:numId w:val="9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bullet4">
    <w:name w:val="bullet 4"/>
    <w:basedOn w:val="Normal"/>
    <w:rsid w:val="00097071"/>
    <w:pPr>
      <w:numPr>
        <w:numId w:val="10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bullet5">
    <w:name w:val="bullet 5"/>
    <w:basedOn w:val="Normal"/>
    <w:rsid w:val="00097071"/>
    <w:pPr>
      <w:numPr>
        <w:numId w:val="11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bullet6">
    <w:name w:val="bullet 6"/>
    <w:basedOn w:val="Normal"/>
    <w:rsid w:val="00097071"/>
    <w:pPr>
      <w:numPr>
        <w:numId w:val="12"/>
      </w:numPr>
      <w:spacing w:before="40" w:after="140" w:line="216" w:lineRule="auto"/>
      <w:jc w:val="both"/>
      <w:outlineLvl w:val="5"/>
    </w:pPr>
    <w:rPr>
      <w:kern w:val="20"/>
    </w:rPr>
  </w:style>
  <w:style w:type="paragraph" w:customStyle="1" w:styleId="roman1">
    <w:name w:val="roman 1"/>
    <w:basedOn w:val="Normal"/>
    <w:rsid w:val="00097071"/>
    <w:pPr>
      <w:numPr>
        <w:numId w:val="24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roman2">
    <w:name w:val="roman 2"/>
    <w:basedOn w:val="Normal"/>
    <w:rsid w:val="00097071"/>
    <w:pPr>
      <w:numPr>
        <w:numId w:val="25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roman3">
    <w:name w:val="roman 3"/>
    <w:basedOn w:val="Normal"/>
    <w:rsid w:val="00097071"/>
    <w:pPr>
      <w:numPr>
        <w:numId w:val="26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roman4">
    <w:name w:val="roman 4"/>
    <w:basedOn w:val="Normal"/>
    <w:rsid w:val="00097071"/>
    <w:pPr>
      <w:numPr>
        <w:numId w:val="27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roman5">
    <w:name w:val="roman 5"/>
    <w:basedOn w:val="Normal"/>
    <w:rsid w:val="00097071"/>
    <w:pPr>
      <w:numPr>
        <w:numId w:val="28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roman6">
    <w:name w:val="roman 6"/>
    <w:basedOn w:val="Normal"/>
    <w:rsid w:val="00097071"/>
    <w:pPr>
      <w:numPr>
        <w:numId w:val="29"/>
      </w:numPr>
      <w:spacing w:before="40" w:after="140" w:line="216" w:lineRule="auto"/>
      <w:jc w:val="both"/>
      <w:outlineLvl w:val="5"/>
    </w:pPr>
    <w:rPr>
      <w:kern w:val="20"/>
    </w:rPr>
  </w:style>
  <w:style w:type="paragraph" w:customStyle="1" w:styleId="CellHead">
    <w:name w:val="CellHead"/>
    <w:basedOn w:val="Normal"/>
    <w:rsid w:val="00097071"/>
    <w:pPr>
      <w:keepNext/>
      <w:spacing w:before="40" w:after="140" w:line="216" w:lineRule="auto"/>
    </w:pPr>
    <w:rPr>
      <w:b/>
      <w:kern w:val="20"/>
    </w:rPr>
  </w:style>
  <w:style w:type="paragraph" w:styleId="Title">
    <w:name w:val="Title"/>
    <w:basedOn w:val="Normal"/>
    <w:next w:val="Body"/>
    <w:qFormat/>
    <w:rsid w:val="00097071"/>
    <w:pPr>
      <w:keepNext/>
      <w:spacing w:after="360" w:line="216" w:lineRule="auto"/>
      <w:jc w:val="both"/>
      <w:outlineLvl w:val="0"/>
    </w:pPr>
    <w:rPr>
      <w:b/>
      <w:bCs/>
      <w:kern w:val="28"/>
      <w:sz w:val="25"/>
      <w:szCs w:val="36"/>
    </w:rPr>
  </w:style>
  <w:style w:type="paragraph" w:customStyle="1" w:styleId="Head1">
    <w:name w:val="Head 1"/>
    <w:basedOn w:val="Normal"/>
    <w:next w:val="Body1"/>
    <w:rsid w:val="00097071"/>
    <w:pPr>
      <w:keepNext/>
      <w:spacing w:before="40" w:after="140" w:line="216" w:lineRule="auto"/>
      <w:ind w:left="680"/>
      <w:jc w:val="both"/>
      <w:outlineLvl w:val="0"/>
    </w:pPr>
    <w:rPr>
      <w:b/>
      <w:kern w:val="22"/>
      <w:sz w:val="22"/>
    </w:rPr>
  </w:style>
  <w:style w:type="paragraph" w:customStyle="1" w:styleId="Head2">
    <w:name w:val="Head 2"/>
    <w:basedOn w:val="Normal"/>
    <w:next w:val="Body3"/>
    <w:rsid w:val="00097071"/>
    <w:pPr>
      <w:keepNext/>
      <w:spacing w:before="40" w:after="140" w:line="216" w:lineRule="auto"/>
      <w:ind w:left="1361"/>
      <w:jc w:val="both"/>
      <w:outlineLvl w:val="1"/>
    </w:pPr>
    <w:rPr>
      <w:b/>
      <w:kern w:val="21"/>
      <w:sz w:val="21"/>
    </w:rPr>
  </w:style>
  <w:style w:type="paragraph" w:customStyle="1" w:styleId="Head3">
    <w:name w:val="Head 3"/>
    <w:basedOn w:val="Normal"/>
    <w:next w:val="Body4"/>
    <w:rsid w:val="00097071"/>
    <w:pPr>
      <w:keepNext/>
      <w:spacing w:before="40" w:after="140" w:line="216" w:lineRule="auto"/>
      <w:ind w:left="2041"/>
      <w:jc w:val="both"/>
      <w:outlineLvl w:val="2"/>
    </w:pPr>
    <w:rPr>
      <w:b/>
      <w:kern w:val="20"/>
    </w:rPr>
  </w:style>
  <w:style w:type="paragraph" w:customStyle="1" w:styleId="SubHead">
    <w:name w:val="SubHead"/>
    <w:basedOn w:val="Normal"/>
    <w:next w:val="Body"/>
    <w:rsid w:val="00097071"/>
    <w:pPr>
      <w:keepNext/>
      <w:spacing w:after="240" w:line="216" w:lineRule="auto"/>
      <w:jc w:val="both"/>
      <w:outlineLvl w:val="0"/>
    </w:pPr>
    <w:rPr>
      <w:b/>
      <w:bCs/>
      <w:kern w:val="21"/>
      <w:sz w:val="21"/>
      <w:szCs w:val="34"/>
    </w:rPr>
  </w:style>
  <w:style w:type="paragraph" w:customStyle="1" w:styleId="SchedApps">
    <w:name w:val="Sched/Apps"/>
    <w:basedOn w:val="Normal"/>
    <w:next w:val="Body"/>
    <w:rsid w:val="00097071"/>
    <w:pPr>
      <w:keepNext/>
      <w:pageBreakBefore/>
      <w:spacing w:before="40" w:after="140" w:line="216" w:lineRule="auto"/>
      <w:jc w:val="center"/>
      <w:outlineLvl w:val="3"/>
    </w:pPr>
    <w:rPr>
      <w:b/>
      <w:kern w:val="23"/>
      <w:sz w:val="23"/>
    </w:rPr>
  </w:style>
  <w:style w:type="paragraph" w:customStyle="1" w:styleId="Schedule1">
    <w:name w:val="Schedule 1"/>
    <w:basedOn w:val="Normal"/>
    <w:rsid w:val="00AF64CE"/>
    <w:pPr>
      <w:numPr>
        <w:numId w:val="42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Schedule2">
    <w:name w:val="Schedule 2"/>
    <w:basedOn w:val="Normal"/>
    <w:rsid w:val="00AF64CE"/>
    <w:pPr>
      <w:numPr>
        <w:ilvl w:val="1"/>
        <w:numId w:val="42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Schedule3">
    <w:name w:val="Schedule 3"/>
    <w:basedOn w:val="Normal"/>
    <w:rsid w:val="00AF64CE"/>
    <w:pPr>
      <w:numPr>
        <w:ilvl w:val="2"/>
        <w:numId w:val="42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Schedule4">
    <w:name w:val="Schedule 4"/>
    <w:basedOn w:val="Normal"/>
    <w:rsid w:val="00AF64CE"/>
    <w:pPr>
      <w:numPr>
        <w:ilvl w:val="3"/>
        <w:numId w:val="42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Schedule5">
    <w:name w:val="Schedule 5"/>
    <w:basedOn w:val="Normal"/>
    <w:rsid w:val="00AF64CE"/>
    <w:pPr>
      <w:numPr>
        <w:ilvl w:val="4"/>
        <w:numId w:val="42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Schedule6">
    <w:name w:val="Schedule 6"/>
    <w:basedOn w:val="Normal"/>
    <w:rsid w:val="00AF64CE"/>
    <w:pPr>
      <w:numPr>
        <w:ilvl w:val="5"/>
        <w:numId w:val="42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TCLevel1">
    <w:name w:val="T+C Level 1"/>
    <w:basedOn w:val="Normal"/>
    <w:next w:val="TCLevel2"/>
    <w:rsid w:val="00097071"/>
    <w:pPr>
      <w:keepNext/>
      <w:numPr>
        <w:numId w:val="30"/>
      </w:numPr>
      <w:spacing w:before="40" w:after="140" w:line="216" w:lineRule="auto"/>
      <w:jc w:val="both"/>
      <w:outlineLvl w:val="0"/>
    </w:pPr>
    <w:rPr>
      <w:b/>
      <w:kern w:val="20"/>
    </w:rPr>
  </w:style>
  <w:style w:type="paragraph" w:customStyle="1" w:styleId="TCLevel2">
    <w:name w:val="T+C Level 2"/>
    <w:basedOn w:val="Normal"/>
    <w:rsid w:val="00097071"/>
    <w:pPr>
      <w:numPr>
        <w:ilvl w:val="1"/>
        <w:numId w:val="30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TCLevel3">
    <w:name w:val="T+C Level 3"/>
    <w:basedOn w:val="Normal"/>
    <w:rsid w:val="00097071"/>
    <w:pPr>
      <w:numPr>
        <w:ilvl w:val="2"/>
        <w:numId w:val="30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TCLevel4">
    <w:name w:val="T+C Level 4"/>
    <w:basedOn w:val="Normal"/>
    <w:rsid w:val="00097071"/>
    <w:pPr>
      <w:numPr>
        <w:ilvl w:val="3"/>
        <w:numId w:val="30"/>
      </w:numPr>
      <w:spacing w:before="40" w:after="140" w:line="216" w:lineRule="auto"/>
      <w:jc w:val="both"/>
      <w:outlineLvl w:val="3"/>
    </w:pPr>
    <w:rPr>
      <w:kern w:val="20"/>
    </w:rPr>
  </w:style>
  <w:style w:type="paragraph" w:styleId="Date">
    <w:name w:val="Date"/>
    <w:basedOn w:val="Normal"/>
    <w:next w:val="Normal"/>
    <w:rsid w:val="00097071"/>
    <w:pPr>
      <w:spacing w:before="40" w:after="140" w:line="216" w:lineRule="auto"/>
    </w:pPr>
  </w:style>
  <w:style w:type="paragraph" w:customStyle="1" w:styleId="DocExCode">
    <w:name w:val="DocExCode"/>
    <w:basedOn w:val="Normal"/>
    <w:rsid w:val="00097071"/>
    <w:pPr>
      <w:pBdr>
        <w:top w:val="single" w:sz="4" w:space="1" w:color="auto"/>
      </w:pBdr>
    </w:pPr>
    <w:rPr>
      <w:kern w:val="20"/>
      <w:sz w:val="16"/>
    </w:rPr>
  </w:style>
  <w:style w:type="paragraph" w:customStyle="1" w:styleId="DocExCode-NoLine">
    <w:name w:val="DocExCode - No Line"/>
    <w:basedOn w:val="DocExCode"/>
    <w:rsid w:val="00097071"/>
    <w:pPr>
      <w:pBdr>
        <w:top w:val="none" w:sz="0" w:space="0" w:color="auto"/>
      </w:pBdr>
      <w:spacing w:before="40" w:after="140" w:line="216" w:lineRule="auto"/>
    </w:pPr>
  </w:style>
  <w:style w:type="paragraph" w:customStyle="1" w:styleId="DocumentMap">
    <w:name w:val="DocumentMap"/>
    <w:basedOn w:val="Normal"/>
    <w:rsid w:val="00097071"/>
    <w:pPr>
      <w:spacing w:before="40" w:after="140" w:line="216" w:lineRule="auto"/>
    </w:pPr>
  </w:style>
  <w:style w:type="paragraph" w:styleId="Footer">
    <w:name w:val="footer"/>
    <w:basedOn w:val="Normal"/>
    <w:link w:val="FooterChar"/>
    <w:uiPriority w:val="99"/>
    <w:rsid w:val="00097071"/>
    <w:pPr>
      <w:spacing w:before="40" w:after="140" w:line="216" w:lineRule="auto"/>
      <w:jc w:val="both"/>
    </w:pPr>
    <w:rPr>
      <w:kern w:val="16"/>
      <w:sz w:val="16"/>
    </w:rPr>
  </w:style>
  <w:style w:type="character" w:styleId="FootnoteReference">
    <w:name w:val="footnote reference"/>
    <w:rsid w:val="00097071"/>
    <w:rPr>
      <w:rFonts w:ascii="Arial" w:hAnsi="Arial"/>
      <w:kern w:val="2"/>
      <w:vertAlign w:val="superscript"/>
    </w:rPr>
  </w:style>
  <w:style w:type="paragraph" w:styleId="FootnoteText">
    <w:name w:val="footnote text"/>
    <w:basedOn w:val="Normal"/>
    <w:rsid w:val="00097071"/>
    <w:pPr>
      <w:keepLines/>
      <w:tabs>
        <w:tab w:val="left" w:pos="227"/>
      </w:tabs>
      <w:spacing w:before="40" w:after="140" w:line="216" w:lineRule="auto"/>
      <w:ind w:left="227" w:hanging="227"/>
      <w:jc w:val="both"/>
    </w:pPr>
    <w:rPr>
      <w:kern w:val="20"/>
      <w:sz w:val="16"/>
    </w:rPr>
  </w:style>
  <w:style w:type="paragraph" w:styleId="Header">
    <w:name w:val="header"/>
    <w:basedOn w:val="Normal"/>
    <w:rsid w:val="00097071"/>
    <w:pPr>
      <w:tabs>
        <w:tab w:val="center" w:pos="4366"/>
        <w:tab w:val="right" w:pos="8732"/>
      </w:tabs>
      <w:spacing w:before="40" w:after="140" w:line="216" w:lineRule="auto"/>
    </w:pPr>
    <w:rPr>
      <w:kern w:val="20"/>
    </w:rPr>
  </w:style>
  <w:style w:type="paragraph" w:customStyle="1" w:styleId="Level7">
    <w:name w:val="Level 7"/>
    <w:basedOn w:val="Normal"/>
    <w:rsid w:val="00ED4A74"/>
    <w:pPr>
      <w:numPr>
        <w:ilvl w:val="6"/>
        <w:numId w:val="20"/>
      </w:numPr>
      <w:spacing w:before="40" w:after="140" w:line="216" w:lineRule="auto"/>
      <w:jc w:val="both"/>
      <w:outlineLvl w:val="6"/>
    </w:pPr>
    <w:rPr>
      <w:kern w:val="20"/>
    </w:rPr>
  </w:style>
  <w:style w:type="paragraph" w:customStyle="1" w:styleId="Level8">
    <w:name w:val="Level 8"/>
    <w:basedOn w:val="Normal"/>
    <w:rsid w:val="00ED4A74"/>
    <w:pPr>
      <w:numPr>
        <w:ilvl w:val="7"/>
        <w:numId w:val="20"/>
      </w:numPr>
      <w:spacing w:before="40" w:after="140" w:line="216" w:lineRule="auto"/>
      <w:jc w:val="both"/>
      <w:outlineLvl w:val="7"/>
    </w:pPr>
    <w:rPr>
      <w:kern w:val="20"/>
    </w:rPr>
  </w:style>
  <w:style w:type="paragraph" w:customStyle="1" w:styleId="Level9">
    <w:name w:val="Level 9"/>
    <w:basedOn w:val="Normal"/>
    <w:rsid w:val="00ED4A74"/>
    <w:pPr>
      <w:numPr>
        <w:ilvl w:val="8"/>
        <w:numId w:val="20"/>
      </w:numPr>
      <w:spacing w:before="40" w:after="140" w:line="216" w:lineRule="auto"/>
      <w:jc w:val="both"/>
      <w:outlineLvl w:val="8"/>
    </w:pPr>
    <w:rPr>
      <w:kern w:val="20"/>
    </w:rPr>
  </w:style>
  <w:style w:type="character" w:styleId="PageNumber">
    <w:name w:val="page number"/>
    <w:rsid w:val="00097071"/>
    <w:rPr>
      <w:rFonts w:ascii="Arial" w:hAnsi="Arial"/>
      <w:sz w:val="20"/>
    </w:rPr>
  </w:style>
  <w:style w:type="paragraph" w:customStyle="1" w:styleId="Table1">
    <w:name w:val="Table 1"/>
    <w:basedOn w:val="Normal"/>
    <w:rsid w:val="00097071"/>
    <w:pPr>
      <w:numPr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2">
    <w:name w:val="Table 2"/>
    <w:basedOn w:val="Normal"/>
    <w:rsid w:val="00097071"/>
    <w:pPr>
      <w:numPr>
        <w:ilvl w:val="1"/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3">
    <w:name w:val="Table 3"/>
    <w:basedOn w:val="Normal"/>
    <w:rsid w:val="00097071"/>
    <w:pPr>
      <w:numPr>
        <w:ilvl w:val="2"/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4">
    <w:name w:val="Table 4"/>
    <w:basedOn w:val="Normal"/>
    <w:rsid w:val="00097071"/>
    <w:pPr>
      <w:numPr>
        <w:ilvl w:val="3"/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5">
    <w:name w:val="Table 5"/>
    <w:basedOn w:val="Normal"/>
    <w:rsid w:val="00097071"/>
    <w:pPr>
      <w:numPr>
        <w:ilvl w:val="4"/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6">
    <w:name w:val="Table 6"/>
    <w:basedOn w:val="Normal"/>
    <w:rsid w:val="00097071"/>
    <w:pPr>
      <w:numPr>
        <w:ilvl w:val="5"/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alpha">
    <w:name w:val="Table alpha"/>
    <w:basedOn w:val="CellBody"/>
    <w:rsid w:val="00097071"/>
    <w:pPr>
      <w:numPr>
        <w:numId w:val="31"/>
      </w:numPr>
    </w:pPr>
  </w:style>
  <w:style w:type="paragraph" w:customStyle="1" w:styleId="Tablebullet">
    <w:name w:val="Table bullet"/>
    <w:basedOn w:val="Normal"/>
    <w:rsid w:val="00097071"/>
    <w:pPr>
      <w:spacing w:before="40" w:after="140" w:line="216" w:lineRule="auto"/>
    </w:pPr>
    <w:rPr>
      <w:kern w:val="20"/>
    </w:rPr>
  </w:style>
  <w:style w:type="paragraph" w:customStyle="1" w:styleId="Tableroman">
    <w:name w:val="Table roman"/>
    <w:basedOn w:val="CellBody"/>
    <w:rsid w:val="00097071"/>
    <w:pPr>
      <w:numPr>
        <w:numId w:val="32"/>
      </w:numPr>
    </w:pPr>
  </w:style>
  <w:style w:type="paragraph" w:customStyle="1" w:styleId="zFSand">
    <w:name w:val="zFSand"/>
    <w:basedOn w:val="Normal"/>
    <w:next w:val="zFSco-names"/>
    <w:rsid w:val="00097071"/>
    <w:pPr>
      <w:spacing w:line="290" w:lineRule="auto"/>
      <w:jc w:val="center"/>
    </w:pPr>
    <w:rPr>
      <w:rFonts w:eastAsia="SimSun"/>
      <w:kern w:val="20"/>
    </w:rPr>
  </w:style>
  <w:style w:type="paragraph" w:customStyle="1" w:styleId="zFSco-names">
    <w:name w:val="zFSco-names"/>
    <w:basedOn w:val="Normal"/>
    <w:next w:val="zFSand"/>
    <w:rsid w:val="00097071"/>
    <w:pPr>
      <w:spacing w:before="120" w:after="120" w:line="290" w:lineRule="auto"/>
      <w:jc w:val="center"/>
    </w:pPr>
    <w:rPr>
      <w:rFonts w:eastAsia="SimSun"/>
      <w:kern w:val="24"/>
      <w:sz w:val="24"/>
      <w:szCs w:val="36"/>
    </w:rPr>
  </w:style>
  <w:style w:type="paragraph" w:customStyle="1" w:styleId="zFSDate">
    <w:name w:val="zFSDate"/>
    <w:basedOn w:val="Normal"/>
    <w:rsid w:val="00097071"/>
    <w:pPr>
      <w:spacing w:line="290" w:lineRule="auto"/>
      <w:jc w:val="center"/>
    </w:pPr>
    <w:rPr>
      <w:kern w:val="20"/>
    </w:rPr>
  </w:style>
  <w:style w:type="character" w:styleId="Hyperlink">
    <w:name w:val="Hyperlink"/>
    <w:rsid w:val="00097071"/>
    <w:rPr>
      <w:color w:val="AF005F"/>
      <w:u w:val="none"/>
    </w:rPr>
  </w:style>
  <w:style w:type="paragraph" w:customStyle="1" w:styleId="zFSFooter">
    <w:name w:val="zFSFooter"/>
    <w:basedOn w:val="Normal"/>
    <w:rsid w:val="00097071"/>
    <w:pPr>
      <w:tabs>
        <w:tab w:val="left" w:pos="6521"/>
      </w:tabs>
      <w:spacing w:after="40"/>
      <w:ind w:left="-108"/>
    </w:pPr>
    <w:rPr>
      <w:sz w:val="16"/>
    </w:rPr>
  </w:style>
  <w:style w:type="paragraph" w:customStyle="1" w:styleId="zFSNarrative">
    <w:name w:val="zFSNarrative"/>
    <w:basedOn w:val="Normal"/>
    <w:rsid w:val="00097071"/>
    <w:pPr>
      <w:spacing w:before="120" w:after="120" w:line="290" w:lineRule="auto"/>
      <w:jc w:val="center"/>
    </w:pPr>
    <w:rPr>
      <w:rFonts w:eastAsia="SimSun"/>
      <w:kern w:val="20"/>
    </w:rPr>
  </w:style>
  <w:style w:type="paragraph" w:customStyle="1" w:styleId="zFSTitle">
    <w:name w:val="zFSTitle"/>
    <w:basedOn w:val="Normal"/>
    <w:next w:val="zFSNarrative"/>
    <w:rsid w:val="00097071"/>
    <w:pPr>
      <w:keepNext/>
      <w:spacing w:before="240" w:after="120" w:line="290" w:lineRule="auto"/>
      <w:jc w:val="center"/>
    </w:pPr>
    <w:rPr>
      <w:rFonts w:eastAsia="SimSun"/>
      <w:sz w:val="28"/>
    </w:rPr>
  </w:style>
  <w:style w:type="character" w:styleId="EndnoteReference">
    <w:name w:val="endnote reference"/>
    <w:rsid w:val="00097071"/>
    <w:rPr>
      <w:rFonts w:ascii="Arial" w:hAnsi="Arial"/>
      <w:vertAlign w:val="superscript"/>
    </w:rPr>
  </w:style>
  <w:style w:type="paragraph" w:styleId="EndnoteText">
    <w:name w:val="endnote text"/>
    <w:basedOn w:val="Normal"/>
    <w:rsid w:val="00D41D5C"/>
    <w:pPr>
      <w:tabs>
        <w:tab w:val="left" w:pos="227"/>
      </w:tabs>
      <w:spacing w:before="40" w:after="140" w:line="216" w:lineRule="auto"/>
      <w:ind w:left="227" w:hanging="227"/>
      <w:jc w:val="both"/>
    </w:pPr>
    <w:rPr>
      <w:kern w:val="20"/>
      <w:sz w:val="16"/>
    </w:rPr>
  </w:style>
  <w:style w:type="paragraph" w:customStyle="1" w:styleId="Head">
    <w:name w:val="Head"/>
    <w:basedOn w:val="Normal"/>
    <w:next w:val="Body"/>
    <w:rsid w:val="00097071"/>
    <w:pPr>
      <w:keepNext/>
      <w:spacing w:after="240" w:line="216" w:lineRule="auto"/>
      <w:jc w:val="both"/>
      <w:outlineLvl w:val="0"/>
    </w:pPr>
    <w:rPr>
      <w:b/>
      <w:bCs/>
      <w:kern w:val="23"/>
      <w:sz w:val="23"/>
      <w:szCs w:val="35"/>
    </w:rPr>
  </w:style>
  <w:style w:type="paragraph" w:styleId="TableofAuthorities">
    <w:name w:val="table of authorities"/>
    <w:basedOn w:val="Normal"/>
    <w:next w:val="Normal"/>
    <w:rsid w:val="00097071"/>
    <w:pPr>
      <w:spacing w:before="40" w:after="140" w:line="216" w:lineRule="auto"/>
      <w:ind w:left="200" w:hanging="200"/>
    </w:pPr>
  </w:style>
  <w:style w:type="paragraph" w:customStyle="1" w:styleId="CellBody">
    <w:name w:val="CellBody"/>
    <w:basedOn w:val="Normal"/>
    <w:rsid w:val="00097071"/>
    <w:pPr>
      <w:spacing w:before="40" w:after="140" w:line="216" w:lineRule="auto"/>
    </w:pPr>
    <w:rPr>
      <w:kern w:val="20"/>
    </w:rPr>
  </w:style>
  <w:style w:type="paragraph" w:customStyle="1" w:styleId="zSFRef">
    <w:name w:val="zSFRef"/>
    <w:basedOn w:val="Normal"/>
    <w:rsid w:val="00097071"/>
    <w:rPr>
      <w:rFonts w:eastAsia="SimSun"/>
      <w:kern w:val="16"/>
      <w:sz w:val="16"/>
    </w:rPr>
  </w:style>
  <w:style w:type="paragraph" w:customStyle="1" w:styleId="UCAlpha1">
    <w:name w:val="UCAlpha 1"/>
    <w:basedOn w:val="Normal"/>
    <w:rsid w:val="00097071"/>
    <w:pPr>
      <w:numPr>
        <w:numId w:val="33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UCAlpha2">
    <w:name w:val="UCAlpha 2"/>
    <w:basedOn w:val="Normal"/>
    <w:rsid w:val="00097071"/>
    <w:pPr>
      <w:numPr>
        <w:numId w:val="34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UCAlpha3">
    <w:name w:val="UCAlpha 3"/>
    <w:basedOn w:val="Normal"/>
    <w:rsid w:val="00097071"/>
    <w:pPr>
      <w:numPr>
        <w:numId w:val="35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UCAlpha4">
    <w:name w:val="UCAlpha 4"/>
    <w:basedOn w:val="Normal"/>
    <w:rsid w:val="00097071"/>
    <w:pPr>
      <w:numPr>
        <w:numId w:val="36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UCAlpha5">
    <w:name w:val="UCAlpha 5"/>
    <w:basedOn w:val="Normal"/>
    <w:rsid w:val="00097071"/>
    <w:pPr>
      <w:numPr>
        <w:numId w:val="37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UCAlpha6">
    <w:name w:val="UCAlpha 6"/>
    <w:basedOn w:val="Normal"/>
    <w:rsid w:val="00097071"/>
    <w:pPr>
      <w:numPr>
        <w:numId w:val="38"/>
      </w:numPr>
      <w:spacing w:before="40" w:after="140" w:line="216" w:lineRule="auto"/>
      <w:jc w:val="both"/>
      <w:outlineLvl w:val="5"/>
    </w:pPr>
    <w:rPr>
      <w:kern w:val="20"/>
    </w:rPr>
  </w:style>
  <w:style w:type="paragraph" w:customStyle="1" w:styleId="UCRoman1">
    <w:name w:val="UCRoman 1"/>
    <w:basedOn w:val="Normal"/>
    <w:rsid w:val="00097071"/>
    <w:pPr>
      <w:numPr>
        <w:numId w:val="39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UCRoman2">
    <w:name w:val="UCRoman 2"/>
    <w:basedOn w:val="Normal"/>
    <w:rsid w:val="00097071"/>
    <w:pPr>
      <w:numPr>
        <w:numId w:val="40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doublealpha">
    <w:name w:val="double alpha"/>
    <w:basedOn w:val="Normal"/>
    <w:rsid w:val="00097071"/>
    <w:pPr>
      <w:numPr>
        <w:numId w:val="19"/>
      </w:numPr>
      <w:spacing w:before="40" w:after="140" w:line="216" w:lineRule="auto"/>
      <w:jc w:val="both"/>
    </w:pPr>
    <w:rPr>
      <w:kern w:val="20"/>
    </w:rPr>
  </w:style>
  <w:style w:type="paragraph" w:customStyle="1" w:styleId="ListNumbers">
    <w:name w:val="List Numbers"/>
    <w:basedOn w:val="Normal"/>
    <w:rsid w:val="00097071"/>
    <w:pPr>
      <w:numPr>
        <w:numId w:val="21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dashbullet1">
    <w:name w:val="dash bullet 1"/>
    <w:basedOn w:val="Normal"/>
    <w:rsid w:val="00097071"/>
    <w:pPr>
      <w:numPr>
        <w:numId w:val="13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dashbullet2">
    <w:name w:val="dash bullet 2"/>
    <w:basedOn w:val="Normal"/>
    <w:rsid w:val="00097071"/>
    <w:pPr>
      <w:numPr>
        <w:numId w:val="14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dashbullet3">
    <w:name w:val="dash bullet 3"/>
    <w:basedOn w:val="Normal"/>
    <w:rsid w:val="00097071"/>
    <w:pPr>
      <w:numPr>
        <w:numId w:val="15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dashbullet4">
    <w:name w:val="dash bullet 4"/>
    <w:basedOn w:val="Normal"/>
    <w:rsid w:val="00097071"/>
    <w:pPr>
      <w:numPr>
        <w:numId w:val="16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dashbullet5">
    <w:name w:val="dash bullet 5"/>
    <w:basedOn w:val="Normal"/>
    <w:rsid w:val="00097071"/>
    <w:pPr>
      <w:numPr>
        <w:numId w:val="17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dashbullet6">
    <w:name w:val="dash bullet 6"/>
    <w:basedOn w:val="Normal"/>
    <w:rsid w:val="00097071"/>
    <w:pPr>
      <w:numPr>
        <w:numId w:val="18"/>
      </w:numPr>
      <w:spacing w:before="40" w:after="140" w:line="216" w:lineRule="auto"/>
      <w:jc w:val="both"/>
      <w:outlineLvl w:val="5"/>
    </w:pPr>
    <w:rPr>
      <w:kern w:val="20"/>
    </w:rPr>
  </w:style>
  <w:style w:type="paragraph" w:customStyle="1" w:styleId="zFSAddress">
    <w:name w:val="zFSAddress"/>
    <w:basedOn w:val="Normal"/>
    <w:rsid w:val="00097071"/>
    <w:pPr>
      <w:spacing w:line="290" w:lineRule="auto"/>
    </w:pPr>
    <w:rPr>
      <w:kern w:val="16"/>
      <w:sz w:val="16"/>
    </w:rPr>
  </w:style>
  <w:style w:type="paragraph" w:customStyle="1" w:styleId="zFSDescription">
    <w:name w:val="zFSDescription"/>
    <w:basedOn w:val="zFSDate"/>
    <w:rsid w:val="00097071"/>
    <w:rPr>
      <w:rFonts w:eastAsia="SimSun"/>
      <w:i/>
      <w:caps/>
    </w:rPr>
  </w:style>
  <w:style w:type="paragraph" w:customStyle="1" w:styleId="zFSDraft">
    <w:name w:val="zFSDraft"/>
    <w:basedOn w:val="Normal"/>
    <w:rsid w:val="00097071"/>
    <w:pPr>
      <w:spacing w:line="290" w:lineRule="auto"/>
    </w:pPr>
    <w:rPr>
      <w:kern w:val="20"/>
    </w:rPr>
  </w:style>
  <w:style w:type="paragraph" w:customStyle="1" w:styleId="zFSFax">
    <w:name w:val="zFSFax"/>
    <w:basedOn w:val="Normal"/>
    <w:rsid w:val="00097071"/>
    <w:rPr>
      <w:kern w:val="16"/>
      <w:sz w:val="16"/>
    </w:rPr>
  </w:style>
  <w:style w:type="paragraph" w:customStyle="1" w:styleId="zFSNameofDoc">
    <w:name w:val="zFSNameofDoc"/>
    <w:basedOn w:val="Normal"/>
    <w:rsid w:val="00097071"/>
    <w:pPr>
      <w:spacing w:before="300" w:after="400" w:line="290" w:lineRule="auto"/>
      <w:jc w:val="center"/>
    </w:pPr>
    <w:rPr>
      <w:rFonts w:eastAsia="SimSun"/>
      <w:caps/>
    </w:rPr>
  </w:style>
  <w:style w:type="paragraph" w:customStyle="1" w:styleId="zFSTel">
    <w:name w:val="zFSTel"/>
    <w:basedOn w:val="Normal"/>
    <w:rsid w:val="00097071"/>
    <w:pPr>
      <w:spacing w:before="120"/>
    </w:pPr>
    <w:rPr>
      <w:kern w:val="16"/>
      <w:sz w:val="16"/>
    </w:rPr>
  </w:style>
  <w:style w:type="paragraph" w:customStyle="1" w:styleId="zFSAmount">
    <w:name w:val="zFSAmount"/>
    <w:basedOn w:val="Normal"/>
    <w:rsid w:val="00097071"/>
    <w:pPr>
      <w:spacing w:before="800" w:line="290" w:lineRule="auto"/>
      <w:jc w:val="center"/>
    </w:pPr>
    <w:rPr>
      <w:i/>
    </w:rPr>
  </w:style>
  <w:style w:type="character" w:styleId="FollowedHyperlink">
    <w:name w:val="FollowedHyperlink"/>
    <w:rsid w:val="00097071"/>
    <w:rPr>
      <w:color w:val="AF005F"/>
      <w:u w:val="none"/>
    </w:rPr>
  </w:style>
  <w:style w:type="character" w:customStyle="1" w:styleId="zTokyoLogoCaption">
    <w:name w:val="zTokyoLogoCaption"/>
    <w:rsid w:val="00097071"/>
    <w:rPr>
      <w:rFonts w:ascii="MS Mincho" w:eastAsia="MS Mincho"/>
      <w:noProof/>
      <w:sz w:val="13"/>
    </w:rPr>
  </w:style>
  <w:style w:type="paragraph" w:customStyle="1" w:styleId="zFSAddress2">
    <w:name w:val="zFSAddress2"/>
    <w:basedOn w:val="Normal"/>
    <w:rsid w:val="00097071"/>
    <w:pPr>
      <w:spacing w:line="290" w:lineRule="auto"/>
      <w:outlineLvl w:val="1"/>
    </w:pPr>
    <w:rPr>
      <w:kern w:val="16"/>
      <w:sz w:val="16"/>
    </w:rPr>
  </w:style>
  <w:style w:type="character" w:customStyle="1" w:styleId="zTokyoLogoCaption2">
    <w:name w:val="zTokyoLogoCaption2"/>
    <w:rsid w:val="00097071"/>
    <w:rPr>
      <w:rFonts w:ascii="MS Mincho" w:eastAsia="MS Mincho"/>
      <w:noProof/>
      <w:sz w:val="16"/>
    </w:rPr>
  </w:style>
  <w:style w:type="paragraph" w:styleId="TOC1">
    <w:name w:val="toc 1"/>
    <w:basedOn w:val="Normal"/>
    <w:next w:val="Body"/>
    <w:rsid w:val="003E67D0"/>
    <w:pPr>
      <w:spacing w:before="40" w:after="140" w:line="216" w:lineRule="auto"/>
    </w:pPr>
    <w:rPr>
      <w:kern w:val="20"/>
    </w:rPr>
  </w:style>
  <w:style w:type="paragraph" w:styleId="TOC2">
    <w:name w:val="toc 2"/>
    <w:basedOn w:val="Normal"/>
    <w:next w:val="Body"/>
    <w:rsid w:val="003E67D0"/>
    <w:pPr>
      <w:spacing w:before="40" w:after="140" w:line="216" w:lineRule="auto"/>
    </w:pPr>
    <w:rPr>
      <w:kern w:val="20"/>
    </w:rPr>
  </w:style>
  <w:style w:type="paragraph" w:styleId="TOC3">
    <w:name w:val="toc 3"/>
    <w:basedOn w:val="Normal"/>
    <w:next w:val="Body"/>
    <w:rsid w:val="003E67D0"/>
    <w:pPr>
      <w:spacing w:before="40" w:after="140" w:line="216" w:lineRule="auto"/>
      <w:ind w:left="680"/>
    </w:pPr>
    <w:rPr>
      <w:kern w:val="20"/>
    </w:rPr>
  </w:style>
  <w:style w:type="paragraph" w:styleId="TOC4">
    <w:name w:val="toc 4"/>
    <w:basedOn w:val="Normal"/>
    <w:next w:val="Body"/>
    <w:rsid w:val="003E67D0"/>
    <w:pPr>
      <w:spacing w:before="40" w:after="140" w:line="216" w:lineRule="auto"/>
      <w:ind w:left="680"/>
    </w:pPr>
    <w:rPr>
      <w:kern w:val="20"/>
    </w:rPr>
  </w:style>
  <w:style w:type="paragraph" w:styleId="TOC5">
    <w:name w:val="toc 5"/>
    <w:basedOn w:val="Normal"/>
    <w:next w:val="Body"/>
    <w:rsid w:val="003E67D0"/>
    <w:pPr>
      <w:spacing w:before="40" w:after="140" w:line="216" w:lineRule="auto"/>
    </w:pPr>
  </w:style>
  <w:style w:type="paragraph" w:styleId="TOC6">
    <w:name w:val="toc 6"/>
    <w:basedOn w:val="Normal"/>
    <w:next w:val="Body"/>
    <w:rsid w:val="003E67D0"/>
    <w:pPr>
      <w:spacing w:before="40" w:after="140" w:line="216" w:lineRule="auto"/>
    </w:pPr>
  </w:style>
  <w:style w:type="paragraph" w:styleId="TOC7">
    <w:name w:val="toc 7"/>
    <w:basedOn w:val="Normal"/>
    <w:next w:val="Body"/>
    <w:rsid w:val="003E67D0"/>
    <w:pPr>
      <w:spacing w:before="40" w:after="140" w:line="216" w:lineRule="auto"/>
    </w:pPr>
  </w:style>
  <w:style w:type="paragraph" w:styleId="TOC8">
    <w:name w:val="toc 8"/>
    <w:basedOn w:val="Normal"/>
    <w:next w:val="Body"/>
    <w:rsid w:val="003E67D0"/>
    <w:pPr>
      <w:spacing w:before="40" w:after="140" w:line="216" w:lineRule="auto"/>
    </w:pPr>
  </w:style>
  <w:style w:type="paragraph" w:styleId="TOC9">
    <w:name w:val="toc 9"/>
    <w:basedOn w:val="Normal"/>
    <w:next w:val="Body"/>
    <w:rsid w:val="003E67D0"/>
    <w:pPr>
      <w:spacing w:before="40" w:after="140" w:line="216" w:lineRule="auto"/>
    </w:pPr>
  </w:style>
  <w:style w:type="paragraph" w:customStyle="1" w:styleId="ScheduleHeading">
    <w:name w:val="Schedule Heading"/>
    <w:basedOn w:val="Body"/>
    <w:next w:val="Body"/>
    <w:rsid w:val="00F82122"/>
    <w:pPr>
      <w:keepNext/>
      <w:pageBreakBefore/>
      <w:numPr>
        <w:numId w:val="41"/>
      </w:numPr>
      <w:jc w:val="center"/>
      <w:outlineLvl w:val="3"/>
    </w:pPr>
    <w:rPr>
      <w:b/>
      <w:kern w:val="23"/>
      <w:sz w:val="23"/>
      <w:lang w:eastAsia="en-US"/>
    </w:rPr>
  </w:style>
  <w:style w:type="numbering" w:customStyle="1" w:styleId="engage">
    <w:name w:val="engage"/>
    <w:uiPriority w:val="99"/>
    <w:rsid w:val="00BC341D"/>
    <w:pPr>
      <w:numPr>
        <w:numId w:val="43"/>
      </w:numPr>
    </w:pPr>
  </w:style>
  <w:style w:type="paragraph" w:customStyle="1" w:styleId="engageBody">
    <w:name w:val="engage_Body"/>
    <w:basedOn w:val="Normal"/>
    <w:qFormat/>
    <w:rsid w:val="00A34DB7"/>
    <w:pPr>
      <w:spacing w:before="40" w:after="140" w:line="216" w:lineRule="auto"/>
      <w:jc w:val="both"/>
    </w:pPr>
    <w:rPr>
      <w:sz w:val="13"/>
      <w:lang w:eastAsia="en-US"/>
    </w:rPr>
  </w:style>
  <w:style w:type="paragraph" w:customStyle="1" w:styleId="engageL1">
    <w:name w:val="engage_L1"/>
    <w:basedOn w:val="Normal"/>
    <w:rsid w:val="00BC341D"/>
    <w:pPr>
      <w:keepNext/>
      <w:numPr>
        <w:numId w:val="44"/>
      </w:numPr>
      <w:spacing w:before="40" w:after="140" w:line="216" w:lineRule="auto"/>
    </w:pPr>
    <w:rPr>
      <w:b/>
      <w:bCs/>
      <w:sz w:val="13"/>
      <w:lang w:eastAsia="en-US"/>
    </w:rPr>
  </w:style>
  <w:style w:type="paragraph" w:customStyle="1" w:styleId="engageL2">
    <w:name w:val="engage_L2"/>
    <w:basedOn w:val="Normal"/>
    <w:qFormat/>
    <w:rsid w:val="00BC341D"/>
    <w:pPr>
      <w:numPr>
        <w:ilvl w:val="1"/>
        <w:numId w:val="44"/>
      </w:numPr>
      <w:spacing w:before="40" w:after="140" w:line="216" w:lineRule="auto"/>
      <w:jc w:val="both"/>
    </w:pPr>
    <w:rPr>
      <w:sz w:val="13"/>
      <w:lang w:eastAsia="en-US"/>
    </w:rPr>
  </w:style>
  <w:style w:type="paragraph" w:customStyle="1" w:styleId="engageTitle">
    <w:name w:val="engage_Title"/>
    <w:basedOn w:val="Normal"/>
    <w:next w:val="engageBody"/>
    <w:rsid w:val="00A34DB7"/>
    <w:pPr>
      <w:spacing w:before="40" w:after="140" w:line="216" w:lineRule="auto"/>
      <w:jc w:val="center"/>
    </w:pPr>
    <w:rPr>
      <w:b/>
      <w:lang w:eastAsia="en-US"/>
    </w:rPr>
  </w:style>
  <w:style w:type="table" w:styleId="TableGrid">
    <w:name w:val="Table Grid"/>
    <w:basedOn w:val="TableNormal"/>
    <w:rsid w:val="005D1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007E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7E6E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unhideWhenUsed/>
    <w:rsid w:val="00CB5C5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B5C53"/>
    <w:rPr>
      <w:szCs w:val="20"/>
    </w:rPr>
  </w:style>
  <w:style w:type="character" w:customStyle="1" w:styleId="CommentTextChar">
    <w:name w:val="Comment Text Char"/>
    <w:link w:val="CommentText"/>
    <w:semiHidden/>
    <w:rsid w:val="00CB5C53"/>
    <w:rPr>
      <w:rFonts w:ascii="Arial" w:hAnsi="Arial" w:cs="Cordia Ne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5C53"/>
    <w:rPr>
      <w:b/>
      <w:bCs/>
    </w:rPr>
  </w:style>
  <w:style w:type="character" w:customStyle="1" w:styleId="CommentSubjectChar">
    <w:name w:val="Comment Subject Char"/>
    <w:link w:val="CommentSubject"/>
    <w:semiHidden/>
    <w:rsid w:val="00CB5C53"/>
    <w:rPr>
      <w:rFonts w:ascii="Arial" w:hAnsi="Arial" w:cs="Cordia New"/>
      <w:b/>
      <w:bCs/>
    </w:rPr>
  </w:style>
  <w:style w:type="character" w:customStyle="1" w:styleId="st1">
    <w:name w:val="st1"/>
    <w:rsid w:val="005B077A"/>
  </w:style>
  <w:style w:type="paragraph" w:styleId="ListParagraph">
    <w:name w:val="List Paragraph"/>
    <w:basedOn w:val="Normal"/>
    <w:uiPriority w:val="34"/>
    <w:qFormat/>
    <w:rsid w:val="000D332C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931896"/>
    <w:rPr>
      <w:rFonts w:ascii="Arial" w:hAnsi="Arial" w:cs="Cordia New"/>
      <w:kern w:val="16"/>
      <w:sz w:val="16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irmwide\HouseSty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06FB9237DC894E9E833955AE0E3A6C" ma:contentTypeVersion="1" ma:contentTypeDescription="Create a new document." ma:contentTypeScope="" ma:versionID="d35148ba083f5a508982c039da527ae5">
  <xsd:schema xmlns:xsd="http://www.w3.org/2001/XMLSchema" xmlns:xs="http://www.w3.org/2001/XMLSchema" xmlns:p="http://schemas.microsoft.com/office/2006/metadata/properties" xmlns:ns2="59444c7e-ff9c-4e71-a1ff-e8367690e021" targetNamespace="http://schemas.microsoft.com/office/2006/metadata/properties" ma:root="true" ma:fieldsID="65210b2a5f8efd8eb7af85733c7f0930" ns2:_="">
    <xsd:import namespace="59444c7e-ff9c-4e71-a1ff-e8367690e02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44c7e-ff9c-4e71-a1ff-e8367690e02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Doc N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C85B9-34E5-43A4-9D01-502C5908BC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F5572-2D9F-424D-9AA7-211ED727C0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F71DBF-F30C-46B2-9792-EDFF22459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44c7e-ff9c-4e71-a1ff-e8367690e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6CD7DD-B4D2-4847-83C0-F327B9544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HouseStyle</Template>
  <TotalTime>11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HouseStyle</vt:lpstr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HouseStyle</dc:title>
  <dc:creator>Any Authorised User</dc:creator>
  <cp:lastModifiedBy>Chotika Tubklyo</cp:lastModifiedBy>
  <cp:revision>5</cp:revision>
  <cp:lastPrinted>2018-03-30T08:12:00Z</cp:lastPrinted>
  <dcterms:created xsi:type="dcterms:W3CDTF">2018-04-02T06:03:00Z</dcterms:created>
  <dcterms:modified xsi:type="dcterms:W3CDTF">2018-04-02T06:16:00Z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/>
  </property>
  <property fmtid="{D5CDD505-2E9C-101B-9397-08002B2CF9AE}" pid="3" name="Document Number">
    <vt:lpwstr/>
  </property>
  <property fmtid="{D5CDD505-2E9C-101B-9397-08002B2CF9AE}" pid="4" name="Last Modified">
    <vt:lpwstr/>
  </property>
  <property fmtid="{D5CDD505-2E9C-101B-9397-08002B2CF9AE}" pid="5" name="Template Version">
    <vt:lpwstr>R.160</vt:lpwstr>
  </property>
  <property fmtid="{D5CDD505-2E9C-101B-9397-08002B2CF9AE}" pid="6" name="CoverPage">
    <vt:lpwstr>No</vt:lpwstr>
  </property>
  <property fmtid="{D5CDD505-2E9C-101B-9397-08002B2CF9AE}" pid="7" name="Language">
    <vt:lpwstr>English (U.K.)</vt:lpwstr>
  </property>
  <property fmtid="{D5CDD505-2E9C-101B-9397-08002B2CF9AE}" pid="8" name="PaperSize">
    <vt:lpwstr>A4</vt:lpwstr>
  </property>
  <property fmtid="{D5CDD505-2E9C-101B-9397-08002B2CF9AE}" pid="9" name="Landscape">
    <vt:lpwstr>Yes</vt:lpwstr>
  </property>
  <property fmtid="{D5CDD505-2E9C-101B-9397-08002B2CF9AE}" pid="10" name="HouseStyle">
    <vt:lpwstr>2</vt:lpwstr>
  </property>
  <property fmtid="{D5CDD505-2E9C-101B-9397-08002B2CF9AE}" pid="11" name="HSChanged">
    <vt:lpwstr>No</vt:lpwstr>
  </property>
  <property fmtid="{D5CDD505-2E9C-101B-9397-08002B2CF9AE}" pid="12" name="HeadPara">
    <vt:i4>2</vt:i4>
  </property>
  <property fmtid="{D5CDD505-2E9C-101B-9397-08002B2CF9AE}" pid="13" name="TOCInsert">
    <vt:lpwstr>Yes</vt:lpwstr>
  </property>
  <property fmtid="{D5CDD505-2E9C-101B-9397-08002B2CF9AE}" pid="14" name="TOCString">
    <vt:lpwstr> </vt:lpwstr>
  </property>
  <property fmtid="{D5CDD505-2E9C-101B-9397-08002B2CF9AE}" pid="15" name="TOCBold">
    <vt:lpwstr>Yes</vt:lpwstr>
  </property>
  <property fmtid="{D5CDD505-2E9C-101B-9397-08002B2CF9AE}" pid="16" name="Chinese">
    <vt:lpwstr>No</vt:lpwstr>
  </property>
  <property fmtid="{D5CDD505-2E9C-101B-9397-08002B2CF9AE}" pid="17" name="Lineleader">
    <vt:lpwstr>No</vt:lpwstr>
  </property>
  <property fmtid="{D5CDD505-2E9C-101B-9397-08002B2CF9AE}" pid="18" name="Client Code">
    <vt:lpwstr/>
  </property>
  <property fmtid="{D5CDD505-2E9C-101B-9397-08002B2CF9AE}" pid="19" name="DEDocumentLocation">
    <vt:lpwstr>C:\Users\spingsut\Desktop\Gabriel - OC &amp; Prospectus\Gabriel - Form 69-1 (Effective 14-11-17)\Form 69-1 (unencrypted)\Copy of 69-1_Attachment 1_List of Directors and Executives.docx</vt:lpwstr>
  </property>
  <property fmtid="{D5CDD505-2E9C-101B-9397-08002B2CF9AE}" pid="20" name="Matter Number">
    <vt:lpwstr/>
  </property>
  <property fmtid="{D5CDD505-2E9C-101B-9397-08002B2CF9AE}" pid="21" name="Mode">
    <vt:lpwstr>Export</vt:lpwstr>
  </property>
  <property fmtid="{D5CDD505-2E9C-101B-9397-08002B2CF9AE}" pid="22" name="ContentTypeId">
    <vt:lpwstr>0x010100B306FB9237DC894E9E833955AE0E3A6C</vt:lpwstr>
  </property>
  <property fmtid="{D5CDD505-2E9C-101B-9397-08002B2CF9AE}" pid="23" name="ObjectID">
    <vt:lpwstr/>
  </property>
</Properties>
</file>