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96A" w:rsidRPr="00792281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บริษัท คริสเตียนีแล</w:t>
      </w:r>
      <w:bookmarkStart w:id="0" w:name="_GoBack"/>
      <w:bookmarkEnd w:id="0"/>
      <w:r w:rsidRPr="00792281">
        <w:rPr>
          <w:rFonts w:ascii="Angsana New" w:hAnsi="Angsana New"/>
          <w:b/>
          <w:bCs/>
          <w:sz w:val="32"/>
          <w:szCs w:val="32"/>
          <w:cs/>
        </w:rPr>
        <w:t xml:space="preserve">ะนีลเส็น </w:t>
      </w:r>
      <w:r w:rsidRPr="00792281">
        <w:rPr>
          <w:rFonts w:ascii="Angsana New" w:hAnsi="Angsana New"/>
          <w:b/>
          <w:bCs/>
          <w:sz w:val="32"/>
          <w:szCs w:val="32"/>
        </w:rPr>
        <w:t>(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ไทย</w:t>
      </w:r>
      <w:r w:rsidRPr="00792281">
        <w:rPr>
          <w:rFonts w:ascii="Angsana New" w:hAnsi="Angsana New"/>
          <w:b/>
          <w:bCs/>
          <w:sz w:val="32"/>
          <w:szCs w:val="32"/>
        </w:rPr>
        <w:t xml:space="preserve">) </w:t>
      </w:r>
      <w:r w:rsidRPr="00792281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792281">
        <w:rPr>
          <w:rFonts w:ascii="Angsana New" w:hAnsi="Angsana New"/>
          <w:b/>
          <w:bCs/>
          <w:sz w:val="32"/>
          <w:szCs w:val="32"/>
        </w:rPr>
        <w:t>(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792281">
        <w:rPr>
          <w:rFonts w:ascii="Angsana New" w:hAnsi="Angsana New"/>
          <w:b/>
          <w:bCs/>
          <w:sz w:val="32"/>
          <w:szCs w:val="32"/>
        </w:rPr>
        <w:t xml:space="preserve">) </w:t>
      </w:r>
      <w:r w:rsidR="001D1060" w:rsidRPr="00792281">
        <w:rPr>
          <w:rFonts w:ascii="Angsana New" w:hAnsi="Angsana New"/>
          <w:b/>
          <w:bCs/>
          <w:sz w:val="32"/>
          <w:szCs w:val="32"/>
          <w:cs/>
        </w:rPr>
        <w:t>และ</w:t>
      </w:r>
      <w:r w:rsidRPr="00792281">
        <w:rPr>
          <w:rFonts w:ascii="Angsana New" w:hAnsi="Angsana New"/>
          <w:b/>
          <w:bCs/>
          <w:sz w:val="32"/>
          <w:szCs w:val="32"/>
          <w:cs/>
        </w:rPr>
        <w:t xml:space="preserve">บริษัทย่อย </w:t>
      </w:r>
    </w:p>
    <w:p w:rsidR="00EB296A" w:rsidRPr="00792281" w:rsidRDefault="00EB296A" w:rsidP="00827694">
      <w:pPr>
        <w:tabs>
          <w:tab w:val="left" w:pos="720"/>
        </w:tabs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20F5A" w:rsidRPr="00792281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612505" w:rsidRPr="00792281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7D15F6" w:rsidRPr="00792281" w:rsidRDefault="00EB296A" w:rsidP="00827694">
      <w:pPr>
        <w:tabs>
          <w:tab w:val="left" w:pos="720"/>
        </w:tabs>
        <w:spacing w:after="120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E4CA5" w:rsidRPr="00792281">
        <w:rPr>
          <w:rFonts w:ascii="Angsana New" w:hAnsi="Angsana New"/>
          <w:b/>
          <w:bCs/>
          <w:sz w:val="32"/>
          <w:szCs w:val="32"/>
          <w:cs/>
        </w:rPr>
        <w:t>31 ธันวาคม 255</w:t>
      </w:r>
      <w:r w:rsidR="003A7A17" w:rsidRPr="00792281">
        <w:rPr>
          <w:rFonts w:ascii="Angsana New" w:hAnsi="Angsana New"/>
          <w:b/>
          <w:bCs/>
          <w:sz w:val="32"/>
          <w:szCs w:val="32"/>
        </w:rPr>
        <w:t>9</w:t>
      </w:r>
    </w:p>
    <w:p w:rsidR="007F5C52" w:rsidRPr="00792281" w:rsidRDefault="007F5C52" w:rsidP="00827694">
      <w:pPr>
        <w:tabs>
          <w:tab w:val="right" w:pos="86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1.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76701" w:rsidRPr="00792281" w:rsidRDefault="001F3524" w:rsidP="00827694">
      <w:pPr>
        <w:tabs>
          <w:tab w:val="left" w:pos="3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ab/>
      </w:r>
      <w:r w:rsidR="00F91C77" w:rsidRPr="00792281">
        <w:rPr>
          <w:rFonts w:ascii="Angsana New" w:hAnsi="Angsana New"/>
          <w:b/>
          <w:bCs/>
          <w:sz w:val="32"/>
          <w:szCs w:val="32"/>
        </w:rPr>
        <w:tab/>
      </w:r>
      <w:r w:rsidR="00776701" w:rsidRPr="00792281">
        <w:rPr>
          <w:rFonts w:ascii="Angsana New" w:hAnsi="Angsana New"/>
          <w:sz w:val="32"/>
          <w:szCs w:val="32"/>
          <w:cs/>
        </w:rPr>
        <w:t xml:space="preserve">บริษัท คริสเตียนีและนีลเส็น (ไทย) จำกัด </w:t>
      </w:r>
      <w:r w:rsidR="00776701" w:rsidRPr="00792281">
        <w:rPr>
          <w:rFonts w:ascii="Angsana New" w:hAnsi="Angsana New"/>
          <w:sz w:val="32"/>
          <w:szCs w:val="32"/>
        </w:rPr>
        <w:t>(</w:t>
      </w:r>
      <w:r w:rsidR="00776701" w:rsidRPr="00792281">
        <w:rPr>
          <w:rFonts w:ascii="Angsana New" w:hAnsi="Angsana New"/>
          <w:sz w:val="32"/>
          <w:szCs w:val="32"/>
          <w:cs/>
        </w:rPr>
        <w:t>มหาชน) (</w:t>
      </w:r>
      <w:r w:rsidR="00776701" w:rsidRPr="00792281">
        <w:rPr>
          <w:rStyle w:val="PageNumber"/>
          <w:rFonts w:ascii="Angsana New" w:hAnsi="Angsana New"/>
          <w:sz w:val="32"/>
          <w:szCs w:val="32"/>
        </w:rPr>
        <w:t>“</w:t>
      </w:r>
      <w:r w:rsidR="00776701" w:rsidRPr="0079228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76701" w:rsidRPr="00792281">
        <w:rPr>
          <w:rStyle w:val="PageNumber"/>
          <w:rFonts w:ascii="Angsana New" w:hAnsi="Angsana New"/>
          <w:sz w:val="32"/>
          <w:szCs w:val="32"/>
        </w:rPr>
        <w:t>”</w:t>
      </w:r>
      <w:r w:rsidR="00776701" w:rsidRPr="00792281">
        <w:rPr>
          <w:rStyle w:val="PageNumber"/>
          <w:rFonts w:ascii="Angsana New" w:hAnsi="Angsana New"/>
          <w:sz w:val="32"/>
          <w:szCs w:val="32"/>
          <w:cs/>
        </w:rPr>
        <w:t xml:space="preserve">) </w:t>
      </w:r>
      <w:r w:rsidR="00776701" w:rsidRPr="00792281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โดยมีบริษัท โกลเบ๊กซ์ คอร์ปอเรชั่น จำกัด ซึ่งเป็นบริษัทที่จดทะเบียนจัดตั้งในประเทศไทยเป็นผู้ถือหุ้นรายใหญ่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76701" w:rsidRPr="00792281">
        <w:rPr>
          <w:rFonts w:ascii="Angsana New" w:hAnsi="Angsana New"/>
          <w:sz w:val="32"/>
          <w:szCs w:val="32"/>
        </w:rPr>
        <w:t xml:space="preserve"> 727 </w:t>
      </w:r>
      <w:r w:rsidR="00776701" w:rsidRPr="00792281">
        <w:rPr>
          <w:rFonts w:ascii="Angsana New" w:hAnsi="Angsana New"/>
          <w:sz w:val="32"/>
          <w:szCs w:val="32"/>
          <w:cs/>
        </w:rPr>
        <w:t>ถนนลาซาล แขวงบางนา เขตบางนา กรุงเทพมหานคร</w:t>
      </w:r>
    </w:p>
    <w:p w:rsidR="00C84D95" w:rsidRPr="00792281" w:rsidRDefault="00C84D95" w:rsidP="00827694">
      <w:pPr>
        <w:spacing w:before="80" w:after="80"/>
        <w:ind w:left="540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2.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776701" w:rsidRPr="00792281" w:rsidRDefault="00C84D95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>2.1</w:t>
      </w:r>
      <w:r w:rsidRPr="00792281">
        <w:rPr>
          <w:rFonts w:ascii="Angsana New" w:hAnsi="Angsana New"/>
          <w:sz w:val="32"/>
          <w:szCs w:val="32"/>
        </w:rPr>
        <w:tab/>
      </w:r>
      <w:r w:rsidR="00776701" w:rsidRPr="00792281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</w:t>
      </w:r>
      <w:r w:rsidR="00776701" w:rsidRPr="00792281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="00776701" w:rsidRPr="00792281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776701" w:rsidRPr="00792281">
        <w:rPr>
          <w:rFonts w:ascii="Angsana New" w:hAnsi="Angsana New"/>
          <w:sz w:val="32"/>
          <w:szCs w:val="32"/>
        </w:rPr>
        <w:t>.</w:t>
      </w:r>
      <w:r w:rsidR="00776701" w:rsidRPr="00792281">
        <w:rPr>
          <w:rFonts w:ascii="Angsana New" w:hAnsi="Angsana New"/>
          <w:sz w:val="32"/>
          <w:szCs w:val="32"/>
          <w:cs/>
        </w:rPr>
        <w:t>ศ</w:t>
      </w:r>
      <w:r w:rsidR="00776701" w:rsidRPr="00792281">
        <w:rPr>
          <w:rFonts w:ascii="Angsana New" w:hAnsi="Angsana New"/>
          <w:sz w:val="32"/>
          <w:szCs w:val="32"/>
        </w:rPr>
        <w:t xml:space="preserve">. </w:t>
      </w:r>
      <w:r w:rsidR="00776701" w:rsidRPr="00792281">
        <w:rPr>
          <w:rFonts w:ascii="Angsana New" w:hAnsi="Angsana New"/>
          <w:spacing w:val="-10"/>
          <w:sz w:val="32"/>
          <w:szCs w:val="32"/>
        </w:rPr>
        <w:t xml:space="preserve">2547 </w:t>
      </w:r>
      <w:r w:rsidR="00776701" w:rsidRPr="00792281">
        <w:rPr>
          <w:rFonts w:ascii="Angsana New" w:hAnsi="Angsana New" w:hint="cs"/>
          <w:spacing w:val="-10"/>
          <w:sz w:val="32"/>
          <w:szCs w:val="32"/>
          <w:cs/>
        </w:rPr>
        <w:t>โดย</w:t>
      </w:r>
      <w:r w:rsidR="00776701" w:rsidRPr="00792281">
        <w:rPr>
          <w:rFonts w:ascii="Angsana New" w:hAnsi="Angsana New"/>
          <w:spacing w:val="-10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แสดงรายการในงบการเงินตามข้อกำหนดในประกาศกรมพัฒนาธุรกิจการค้าลงวันที่</w:t>
      </w:r>
      <w:r w:rsidR="00776701" w:rsidRPr="0079228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776701" w:rsidRPr="00792281">
        <w:rPr>
          <w:rFonts w:ascii="Angsana New" w:hAnsi="Angsana New"/>
          <w:spacing w:val="-10"/>
          <w:sz w:val="32"/>
          <w:szCs w:val="32"/>
        </w:rPr>
        <w:t xml:space="preserve">28 </w:t>
      </w:r>
      <w:r w:rsidR="00776701" w:rsidRPr="00792281">
        <w:rPr>
          <w:rFonts w:ascii="Angsana New" w:hAnsi="Angsana New" w:hint="cs"/>
          <w:spacing w:val="-10"/>
          <w:sz w:val="32"/>
          <w:szCs w:val="32"/>
          <w:cs/>
        </w:rPr>
        <w:t>กันยายน</w:t>
      </w:r>
      <w:r w:rsidR="009D6189" w:rsidRPr="00792281">
        <w:rPr>
          <w:rFonts w:ascii="Angsana New" w:hAnsi="Angsana New"/>
          <w:spacing w:val="-10"/>
          <w:sz w:val="32"/>
          <w:szCs w:val="32"/>
        </w:rPr>
        <w:t xml:space="preserve"> </w:t>
      </w:r>
      <w:r w:rsidR="00776701" w:rsidRPr="00792281">
        <w:rPr>
          <w:rFonts w:ascii="Angsana New" w:hAnsi="Angsana New"/>
          <w:sz w:val="32"/>
          <w:szCs w:val="32"/>
        </w:rPr>
        <w:t xml:space="preserve">2554 </w:t>
      </w:r>
      <w:r w:rsidR="00776701" w:rsidRPr="00792281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776701" w:rsidRPr="00792281">
        <w:rPr>
          <w:rFonts w:ascii="Angsana New" w:hAnsi="Angsana New"/>
          <w:sz w:val="32"/>
          <w:szCs w:val="32"/>
        </w:rPr>
        <w:t>.</w:t>
      </w:r>
      <w:r w:rsidR="00776701" w:rsidRPr="00792281">
        <w:rPr>
          <w:rFonts w:ascii="Angsana New" w:hAnsi="Angsana New"/>
          <w:sz w:val="32"/>
          <w:szCs w:val="32"/>
          <w:cs/>
        </w:rPr>
        <w:t>ศ</w:t>
      </w:r>
      <w:r w:rsidR="00776701" w:rsidRPr="00792281">
        <w:rPr>
          <w:rFonts w:ascii="Angsana New" w:hAnsi="Angsana New"/>
          <w:sz w:val="32"/>
          <w:szCs w:val="32"/>
        </w:rPr>
        <w:t>. 2543</w:t>
      </w:r>
    </w:p>
    <w:p w:rsidR="00776701" w:rsidRPr="00792281" w:rsidRDefault="00776701" w:rsidP="00827694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งบการเงินฉบับภาษาอังกฤษแปลจากงบการเงินฉบับภาษาไทย</w:t>
      </w:r>
      <w:r w:rsidRPr="00792281">
        <w:rPr>
          <w:rFonts w:ascii="Angsana New" w:hAnsi="Angsana New" w:hint="cs"/>
          <w:sz w:val="32"/>
          <w:szCs w:val="32"/>
          <w:cs/>
        </w:rPr>
        <w:t>นี้</w:t>
      </w:r>
    </w:p>
    <w:p w:rsidR="00C84D95" w:rsidRPr="00792281" w:rsidRDefault="00776701" w:rsidP="00827694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4D95" w:rsidRPr="00792281" w:rsidRDefault="00C84D95" w:rsidP="00827694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>2.2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387B8B" w:rsidRPr="00792281" w:rsidRDefault="00387B8B" w:rsidP="00827694">
      <w:pPr>
        <w:spacing w:before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ก)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งบการเงินรวมได้จัดทำขึ้นโดยรวมงบการเงินของบริษัท คริสเตียนีและนีลเส็น </w:t>
      </w:r>
      <w:r w:rsidRPr="00792281">
        <w:rPr>
          <w:rFonts w:ascii="Angsana New" w:hAnsi="Angsana New"/>
          <w:spacing w:val="-4"/>
          <w:sz w:val="32"/>
          <w:szCs w:val="32"/>
        </w:rPr>
        <w:t>(</w:t>
      </w:r>
      <w:r w:rsidRPr="00792281">
        <w:rPr>
          <w:rFonts w:ascii="Angsana New" w:hAnsi="Angsana New"/>
          <w:spacing w:val="-4"/>
          <w:sz w:val="32"/>
          <w:szCs w:val="32"/>
          <w:cs/>
        </w:rPr>
        <w:t>ไทย</w:t>
      </w:r>
      <w:r w:rsidRPr="00792281">
        <w:rPr>
          <w:rFonts w:ascii="Angsana New" w:hAnsi="Angsana New"/>
          <w:spacing w:val="-4"/>
          <w:sz w:val="32"/>
          <w:szCs w:val="32"/>
        </w:rPr>
        <w:t xml:space="preserve">) </w:t>
      </w:r>
      <w:r w:rsidRPr="00792281">
        <w:rPr>
          <w:rFonts w:ascii="Angsana New" w:hAnsi="Angsana New"/>
          <w:spacing w:val="-4"/>
          <w:sz w:val="32"/>
          <w:szCs w:val="32"/>
          <w:cs/>
        </w:rPr>
        <w:t xml:space="preserve">จำกัด </w:t>
      </w:r>
      <w:r w:rsidRPr="00792281">
        <w:rPr>
          <w:rFonts w:ascii="Angsana New" w:hAnsi="Angsana New"/>
          <w:spacing w:val="-4"/>
          <w:sz w:val="32"/>
          <w:szCs w:val="32"/>
        </w:rPr>
        <w:t>(</w:t>
      </w:r>
      <w:r w:rsidRPr="00792281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792281">
        <w:rPr>
          <w:rFonts w:ascii="Angsana New" w:hAnsi="Angsana New"/>
          <w:spacing w:val="-4"/>
          <w:sz w:val="32"/>
          <w:szCs w:val="32"/>
        </w:rPr>
        <w:t>)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</w:rPr>
        <w:t>(</w:t>
      </w:r>
      <w:r w:rsidR="00682047" w:rsidRPr="00792281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792281">
        <w:rPr>
          <w:rFonts w:ascii="Angsana New" w:hAnsi="Angsana New"/>
          <w:sz w:val="32"/>
          <w:szCs w:val="32"/>
        </w:rPr>
        <w:t>“</w:t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/>
          <w:sz w:val="32"/>
          <w:szCs w:val="32"/>
        </w:rPr>
        <w:t xml:space="preserve">”) </w:t>
      </w:r>
      <w:r w:rsidR="00AC0C85" w:rsidRPr="00792281">
        <w:rPr>
          <w:rFonts w:ascii="Angsana New" w:hAnsi="Angsana New"/>
          <w:sz w:val="32"/>
          <w:szCs w:val="32"/>
          <w:cs/>
        </w:rPr>
        <w:t>และ</w:t>
      </w:r>
      <w:r w:rsidRPr="00792281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792281">
        <w:rPr>
          <w:rFonts w:ascii="Angsana New" w:hAnsi="Angsana New"/>
          <w:sz w:val="32"/>
          <w:szCs w:val="32"/>
        </w:rPr>
        <w:t>(</w:t>
      </w:r>
      <w:r w:rsidR="00682047" w:rsidRPr="00792281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Pr="00792281">
        <w:rPr>
          <w:rFonts w:ascii="Angsana New" w:hAnsi="Angsana New"/>
          <w:sz w:val="32"/>
          <w:szCs w:val="32"/>
        </w:rPr>
        <w:t>“</w:t>
      </w:r>
      <w:r w:rsidRPr="00792281">
        <w:rPr>
          <w:rFonts w:ascii="Angsana New" w:hAnsi="Angsana New"/>
          <w:sz w:val="32"/>
          <w:szCs w:val="32"/>
          <w:cs/>
        </w:rPr>
        <w:t>บริษัทย่อย</w:t>
      </w:r>
      <w:r w:rsidRPr="00792281">
        <w:rPr>
          <w:rFonts w:ascii="Angsana New" w:hAnsi="Angsana New"/>
          <w:sz w:val="32"/>
          <w:szCs w:val="32"/>
        </w:rPr>
        <w:t xml:space="preserve">”) </w:t>
      </w:r>
      <w:r w:rsidR="00064B29" w:rsidRPr="00792281">
        <w:rPr>
          <w:rFonts w:ascii="Angsana New" w:hAnsi="Angsana New" w:hint="cs"/>
          <w:sz w:val="32"/>
          <w:szCs w:val="32"/>
          <w:cs/>
        </w:rPr>
        <w:t>ดังต่อไปนี้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952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530"/>
        <w:gridCol w:w="1710"/>
        <w:gridCol w:w="990"/>
        <w:gridCol w:w="1080"/>
      </w:tblGrid>
      <w:tr w:rsidR="0057200E" w:rsidRPr="00792281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57200E" w:rsidRPr="00792281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2269C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จัดตั้งขึ้นในประเทศ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57200E" w:rsidRPr="00792281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57200E">
            <w:pPr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</w:t>
            </w:r>
            <w:r w:rsidR="00E96EF3"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792281" w:rsidRDefault="00E96EF3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</w:tr>
      <w:tr w:rsidR="0057200E" w:rsidRPr="00792281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57200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บริษัทย่อย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(ถือหุ้นโดยบริษัทฯ)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2269C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ร้อยละ</w:t>
            </w:r>
          </w:p>
        </w:tc>
      </w:tr>
      <w:tr w:rsidR="0057200E" w:rsidRPr="00792281" w:rsidTr="00537043">
        <w:tc>
          <w:tcPr>
            <w:tcW w:w="3642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บริษัท ซี เอ็น ที โฮลดิ้งส์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2269C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รับเหมา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2269C8" w:rsidP="002269C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57200E" w:rsidRPr="00792281" w:rsidRDefault="0057200E" w:rsidP="005720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2269C8" w:rsidRPr="00792281" w:rsidTr="00537043">
        <w:tc>
          <w:tcPr>
            <w:tcW w:w="3642" w:type="dxa"/>
            <w:tcBorders>
              <w:top w:val="nil"/>
              <w:left w:val="nil"/>
              <w:right w:val="nil"/>
            </w:tcBorders>
          </w:tcPr>
          <w:p w:rsidR="002269C8" w:rsidRPr="00792281" w:rsidRDefault="002269C8" w:rsidP="002269C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:rsidR="002269C8" w:rsidRPr="00792281" w:rsidRDefault="002269C8" w:rsidP="002269C8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รับเหมา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:rsidR="002269C8" w:rsidRPr="00792281" w:rsidRDefault="00702642" w:rsidP="002269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:rsidR="002269C8" w:rsidRPr="00792281" w:rsidRDefault="00E96EF3" w:rsidP="002269C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:rsidR="002269C8" w:rsidRPr="00792281" w:rsidRDefault="00E96EF3" w:rsidP="002269C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C0349" w:rsidRPr="00792281" w:rsidRDefault="00AD03FF" w:rsidP="00CC0349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ข)</w:t>
      </w:r>
      <w:r w:rsidRPr="00792281">
        <w:rPr>
          <w:rFonts w:ascii="Angsana New" w:hAnsi="Angsana New" w:hint="cs"/>
          <w:sz w:val="32"/>
          <w:szCs w:val="32"/>
          <w:cs/>
        </w:rPr>
        <w:tab/>
      </w:r>
      <w:r w:rsidR="00CC0349" w:rsidRPr="00792281">
        <w:rPr>
          <w:rFonts w:ascii="Angsana New" w:hAnsi="Angsana New" w:hint="cs"/>
          <w:sz w:val="32"/>
          <w:szCs w:val="32"/>
          <w:cs/>
        </w:rPr>
        <w:t>บริษัทฯ</w:t>
      </w:r>
      <w:r w:rsidR="00CC0349" w:rsidRPr="00792281">
        <w:rPr>
          <w:rFonts w:ascii="Angsana New" w:hAnsi="Angsana New"/>
          <w:sz w:val="32"/>
          <w:szCs w:val="32"/>
          <w:cs/>
        </w:rPr>
        <w:t>จะถือว่า</w:t>
      </w:r>
      <w:r w:rsidR="00CC0349" w:rsidRPr="00792281">
        <w:rPr>
          <w:rFonts w:ascii="Angsana New" w:hAnsi="Angsana New" w:hint="cs"/>
          <w:sz w:val="32"/>
          <w:szCs w:val="32"/>
          <w:cs/>
        </w:rPr>
        <w:t>มีการ</w:t>
      </w:r>
      <w:r w:rsidR="00CC0349" w:rsidRPr="00792281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="00CC0349" w:rsidRPr="00792281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="00CC0349" w:rsidRPr="00792281">
        <w:rPr>
          <w:rFonts w:ascii="Angsana New" w:hAnsi="Angsana New"/>
          <w:sz w:val="32"/>
          <w:szCs w:val="32"/>
          <w:cs/>
        </w:rPr>
        <w:t>ได้ หาก</w:t>
      </w:r>
      <w:r w:rsidR="00CC0349" w:rsidRPr="00792281">
        <w:rPr>
          <w:rFonts w:ascii="Angsana New" w:hAnsi="Angsana New" w:hint="cs"/>
          <w:sz w:val="32"/>
          <w:szCs w:val="32"/>
          <w:cs/>
        </w:rPr>
        <w:t>บริษัทฯ</w:t>
      </w:r>
      <w:r w:rsidR="00CC0349" w:rsidRPr="00792281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="00CC0349" w:rsidRPr="00792281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="00CC0349" w:rsidRPr="00792281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AD03FF" w:rsidRPr="00792281" w:rsidRDefault="00CC0349" w:rsidP="00CC0349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ค</w:t>
      </w:r>
      <w:r w:rsidRPr="00792281">
        <w:rPr>
          <w:rFonts w:ascii="Angsana New" w:hAnsi="Angsana New"/>
          <w:sz w:val="32"/>
          <w:szCs w:val="32"/>
          <w:cs/>
        </w:rPr>
        <w:t>)</w:t>
      </w:r>
      <w:r w:rsidRPr="00792281">
        <w:rPr>
          <w:rFonts w:ascii="Angsana New" w:hAnsi="Angsana New"/>
          <w:sz w:val="32"/>
          <w:szCs w:val="32"/>
        </w:rPr>
        <w:tab/>
      </w:r>
      <w:r w:rsidR="00AD03FF" w:rsidRPr="00792281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AD03FF" w:rsidRPr="00792281">
        <w:rPr>
          <w:rFonts w:ascii="Angsana New" w:hAnsi="Angsana New"/>
          <w:sz w:val="32"/>
          <w:szCs w:val="32"/>
        </w:rPr>
        <w:t xml:space="preserve"> </w:t>
      </w:r>
      <w:r w:rsidR="00AD03FF" w:rsidRPr="00792281">
        <w:rPr>
          <w:rFonts w:ascii="Angsana New" w:hAnsi="Angsana New" w:hint="cs"/>
          <w:sz w:val="32"/>
          <w:szCs w:val="32"/>
          <w:cs/>
        </w:rPr>
        <w:t xml:space="preserve"> </w:t>
      </w:r>
    </w:p>
    <w:p w:rsidR="00C51D07" w:rsidRDefault="00C51D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D03FF" w:rsidRPr="00792281" w:rsidRDefault="00CC0349" w:rsidP="00C51D0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lastRenderedPageBreak/>
        <w:t>ง</w:t>
      </w:r>
      <w:r w:rsidRPr="00792281">
        <w:rPr>
          <w:rFonts w:ascii="Angsana New" w:hAnsi="Angsana New"/>
          <w:sz w:val="32"/>
          <w:szCs w:val="32"/>
          <w:cs/>
        </w:rPr>
        <w:t>)</w:t>
      </w:r>
      <w:r w:rsidR="00AC0C85" w:rsidRPr="00792281">
        <w:rPr>
          <w:rFonts w:ascii="Angsana New" w:hAnsi="Angsana New" w:hint="cs"/>
          <w:sz w:val="32"/>
          <w:szCs w:val="32"/>
          <w:cs/>
        </w:rPr>
        <w:tab/>
      </w:r>
      <w:r w:rsidR="007F6A97" w:rsidRPr="00792281">
        <w:rPr>
          <w:rFonts w:ascii="Angsana New" w:hAnsi="Angsana New" w:hint="cs"/>
          <w:sz w:val="32"/>
          <w:szCs w:val="32"/>
          <w:cs/>
        </w:rPr>
        <w:t>งบ</w:t>
      </w:r>
      <w:r w:rsidR="00AD03FF" w:rsidRPr="00792281">
        <w:rPr>
          <w:rFonts w:ascii="Angsana New" w:hAnsi="Angsana New" w:hint="cs"/>
          <w:sz w:val="32"/>
          <w:szCs w:val="32"/>
          <w:cs/>
        </w:rPr>
        <w:t>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695460" w:rsidRPr="00792281" w:rsidRDefault="00695460" w:rsidP="00C51D0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จ)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Pr="00792281">
        <w:rPr>
          <w:rFonts w:ascii="Angsana New" w:hAnsi="Angsana New"/>
          <w:sz w:val="32"/>
          <w:szCs w:val="32"/>
        </w:rPr>
        <w:t>“</w:t>
      </w:r>
      <w:r w:rsidRPr="00792281">
        <w:rPr>
          <w:rFonts w:ascii="Angsana New" w:hAnsi="Angsana New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Pr="00792281">
        <w:rPr>
          <w:rFonts w:ascii="Angsana New" w:hAnsi="Angsana New"/>
          <w:sz w:val="32"/>
          <w:szCs w:val="32"/>
        </w:rPr>
        <w:t xml:space="preserve">” </w:t>
      </w:r>
      <w:r w:rsidRPr="00792281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:rsidR="00AD03FF" w:rsidRPr="00792281" w:rsidRDefault="00695460" w:rsidP="00C51D0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ฉ</w:t>
      </w:r>
      <w:r w:rsidR="00E13D03" w:rsidRPr="00792281">
        <w:rPr>
          <w:rFonts w:ascii="Angsana New" w:hAnsi="Angsana New" w:hint="cs"/>
          <w:sz w:val="32"/>
          <w:szCs w:val="32"/>
          <w:cs/>
        </w:rPr>
        <w:t>)</w:t>
      </w:r>
      <w:r w:rsidR="00AD03FF" w:rsidRPr="00792281">
        <w:rPr>
          <w:rFonts w:ascii="Angsana New" w:hAnsi="Angsana New"/>
          <w:sz w:val="32"/>
          <w:szCs w:val="32"/>
          <w:cs/>
        </w:rPr>
        <w:tab/>
        <w:t>ยอดคงค้างระหว่างบริษัทฯ</w:t>
      </w:r>
      <w:r w:rsidR="00AC0C85" w:rsidRPr="00792281">
        <w:rPr>
          <w:rFonts w:ascii="Angsana New" w:hAnsi="Angsana New" w:hint="cs"/>
          <w:sz w:val="32"/>
          <w:szCs w:val="32"/>
          <w:cs/>
        </w:rPr>
        <w:t>และ</w:t>
      </w:r>
      <w:r w:rsidR="00AC0C85" w:rsidRPr="00792281">
        <w:rPr>
          <w:rFonts w:ascii="Angsana New" w:hAnsi="Angsana New"/>
          <w:sz w:val="32"/>
          <w:szCs w:val="32"/>
          <w:cs/>
        </w:rPr>
        <w:t>บริษัทย่อย</w:t>
      </w:r>
      <w:r w:rsidR="00C36841" w:rsidRPr="00792281">
        <w:rPr>
          <w:rFonts w:ascii="Angsana New" w:hAnsi="Angsana New"/>
          <w:sz w:val="32"/>
          <w:szCs w:val="32"/>
        </w:rPr>
        <w:t xml:space="preserve"> </w:t>
      </w:r>
      <w:r w:rsidR="00AD03FF" w:rsidRPr="00792281">
        <w:rPr>
          <w:rFonts w:ascii="Angsana New" w:hAnsi="Angsana New"/>
          <w:sz w:val="32"/>
          <w:szCs w:val="32"/>
          <w:cs/>
        </w:rPr>
        <w:t>รายการค้าระหว่างกันที่มีสาระสำคัญได้ถูกตัดออกจาก</w:t>
      </w:r>
      <w:r w:rsidR="00FC152F" w:rsidRPr="00792281">
        <w:rPr>
          <w:rFonts w:ascii="Angsana New" w:hAnsi="Angsana New"/>
          <w:sz w:val="32"/>
          <w:szCs w:val="32"/>
        </w:rPr>
        <w:t xml:space="preserve">  </w:t>
      </w:r>
      <w:r w:rsidR="00AD03FF" w:rsidRPr="00792281">
        <w:rPr>
          <w:rFonts w:ascii="Angsana New" w:hAnsi="Angsana New"/>
          <w:sz w:val="32"/>
          <w:szCs w:val="32"/>
          <w:cs/>
        </w:rPr>
        <w:t xml:space="preserve">งบการเงินรวมนี้แล้ว </w:t>
      </w:r>
    </w:p>
    <w:p w:rsidR="00AD03FF" w:rsidRPr="00792281" w:rsidRDefault="00695460" w:rsidP="00C51D07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>ช</w:t>
      </w:r>
      <w:r w:rsidR="00AD03FF" w:rsidRPr="00792281">
        <w:rPr>
          <w:rFonts w:ascii="Angsana New" w:hAnsi="Angsana New"/>
          <w:sz w:val="32"/>
          <w:szCs w:val="32"/>
          <w:cs/>
        </w:rPr>
        <w:t>)</w:t>
      </w:r>
      <w:r w:rsidR="00AD03FF" w:rsidRPr="00792281">
        <w:rPr>
          <w:rFonts w:ascii="Angsana New" w:hAnsi="Angsana New"/>
          <w:sz w:val="32"/>
          <w:szCs w:val="32"/>
          <w:cs/>
        </w:rPr>
        <w:tab/>
      </w:r>
      <w:r w:rsidR="008A7305" w:rsidRPr="0079228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</w:t>
      </w:r>
      <w:r w:rsidR="008A7305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8A7305" w:rsidRPr="00792281">
        <w:rPr>
          <w:rFonts w:ascii="Angsana New" w:hAnsi="Angsana New"/>
          <w:sz w:val="32"/>
          <w:szCs w:val="32"/>
          <w:cs/>
        </w:rPr>
        <w:t>คือ</w:t>
      </w:r>
      <w:r w:rsidR="008A7305" w:rsidRPr="00792281">
        <w:rPr>
          <w:rFonts w:ascii="Angsana New" w:hAnsi="Angsana New" w:hint="cs"/>
          <w:sz w:val="32"/>
          <w:szCs w:val="32"/>
          <w:cs/>
        </w:rPr>
        <w:t xml:space="preserve"> จำนวน</w:t>
      </w:r>
      <w:r w:rsidR="008A7305" w:rsidRPr="00792281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8A7305" w:rsidRPr="00792281">
        <w:rPr>
          <w:rFonts w:ascii="Angsana New" w:hAnsi="Angsana New" w:hint="cs"/>
          <w:sz w:val="32"/>
          <w:szCs w:val="32"/>
          <w:cs/>
        </w:rPr>
        <w:t>่</w:t>
      </w:r>
      <w:r w:rsidR="008A7305" w:rsidRPr="00792281">
        <w:rPr>
          <w:rFonts w:ascii="Angsana New" w:hAnsi="Angsana New"/>
          <w:sz w:val="32"/>
          <w:szCs w:val="32"/>
          <w:cs/>
        </w:rPr>
        <w:t xml:space="preserve">อยส่วนที่ไม่ได้เป็นของบริษัทฯ </w:t>
      </w:r>
      <w:r w:rsidR="008A7305" w:rsidRPr="00792281">
        <w:rPr>
          <w:rFonts w:ascii="Angsana New" w:hAnsi="Angsana New" w:hint="cs"/>
          <w:sz w:val="32"/>
          <w:szCs w:val="32"/>
          <w:cs/>
        </w:rPr>
        <w:t>และ</w:t>
      </w:r>
      <w:r w:rsidR="008A7305" w:rsidRPr="00792281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8A7305" w:rsidRPr="00792281">
        <w:rPr>
          <w:rFonts w:ascii="Angsana New" w:hAnsi="Angsana New" w:hint="cs"/>
          <w:sz w:val="32"/>
          <w:szCs w:val="32"/>
          <w:cs/>
        </w:rPr>
        <w:t>ส่วนของกำไรหรือขาดทุนรวมและส่วนของผู้ถือหุ้นในงบแสดงฐานะการเงินรวม</w:t>
      </w:r>
    </w:p>
    <w:p w:rsidR="001E628F" w:rsidRPr="00792281" w:rsidRDefault="00C84D95" w:rsidP="00C51D0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>2.3</w:t>
      </w:r>
      <w:r w:rsidRPr="00792281">
        <w:rPr>
          <w:rFonts w:ascii="Angsana New" w:hAnsi="Angsana New"/>
          <w:sz w:val="32"/>
          <w:szCs w:val="32"/>
        </w:rPr>
        <w:tab/>
      </w:r>
      <w:r w:rsidR="008A7305" w:rsidRPr="00792281">
        <w:rPr>
          <w:rFonts w:ascii="Angsana New" w:hAnsi="Angsana New"/>
          <w:sz w:val="32"/>
          <w:szCs w:val="32"/>
          <w:cs/>
        </w:rPr>
        <w:t>บ</w:t>
      </w:r>
      <w:r w:rsidR="00C36841" w:rsidRPr="00792281">
        <w:rPr>
          <w:rFonts w:ascii="Angsana New" w:hAnsi="Angsana New"/>
          <w:sz w:val="32"/>
          <w:szCs w:val="32"/>
          <w:cs/>
        </w:rPr>
        <w:t>ริษัทฯจัดทำงบการเงินเฉพาะกิจการ</w:t>
      </w:r>
      <w:r w:rsidR="008A7305" w:rsidRPr="00792281">
        <w:rPr>
          <w:rFonts w:ascii="Angsana New" w:hAnsi="Angsana New" w:hint="cs"/>
          <w:sz w:val="32"/>
          <w:szCs w:val="32"/>
          <w:cs/>
        </w:rPr>
        <w:t>โดย</w:t>
      </w:r>
      <w:r w:rsidR="008A7305" w:rsidRPr="00792281">
        <w:rPr>
          <w:rFonts w:ascii="Angsana New" w:hAnsi="Angsana New"/>
          <w:sz w:val="32"/>
          <w:szCs w:val="32"/>
          <w:cs/>
        </w:rPr>
        <w:t>แสดงเงินลงทุนใน</w:t>
      </w:r>
      <w:r w:rsidR="003A6FC9" w:rsidRPr="00792281">
        <w:rPr>
          <w:rFonts w:ascii="Angsana New" w:hAnsi="Angsana New"/>
          <w:sz w:val="32"/>
          <w:szCs w:val="32"/>
          <w:cs/>
        </w:rPr>
        <w:t>บริษัทย่อย</w:t>
      </w:r>
      <w:r w:rsidR="008A7305" w:rsidRPr="00792281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D1060" w:rsidRPr="00792281" w:rsidRDefault="001D1060" w:rsidP="00C51D0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3</w:t>
      </w:r>
      <w:r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Pr="00792281">
        <w:rPr>
          <w:rFonts w:ascii="Angsana New" w:hAnsi="Angsana New"/>
          <w:b/>
          <w:bCs/>
          <w:sz w:val="32"/>
          <w:szCs w:val="32"/>
          <w:cs/>
        </w:rPr>
        <w:tab/>
      </w:r>
      <w:bookmarkStart w:id="1" w:name="Note3_new_acc"/>
      <w:bookmarkEnd w:id="1"/>
      <w:r w:rsidRPr="00792281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8B0AB8" w:rsidRPr="00792281" w:rsidRDefault="008B0AB8" w:rsidP="00C51D07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792281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 xml:space="preserve">ก.  </w:t>
      </w:r>
      <w:r w:rsidR="00C51D07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792281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8B0AB8" w:rsidRPr="00792281" w:rsidRDefault="00C51D07" w:rsidP="00C51D07">
      <w:pPr>
        <w:spacing w:before="120" w:after="120"/>
        <w:ind w:left="900" w:hanging="353"/>
        <w:jc w:val="thaiDistribute"/>
      </w:pPr>
      <w:r>
        <w:rPr>
          <w:rFonts w:asciiTheme="majorBidi" w:hAnsiTheme="majorBidi"/>
          <w:spacing w:val="-4"/>
          <w:sz w:val="32"/>
          <w:szCs w:val="32"/>
        </w:rPr>
        <w:tab/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>ในระหว่าง</w:t>
      </w:r>
      <w:r w:rsidR="008B0AB8" w:rsidRPr="00792281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 xml:space="preserve"> บริษัทฯ</w:t>
      </w:r>
      <w:r w:rsidR="008B0AB8" w:rsidRPr="00792281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>ได้นำมาตรฐานการรายงานทางการเงินฉบับปรับปรุง</w:t>
      </w:r>
      <w:r w:rsidR="008B0AB8" w:rsidRPr="00792281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B0AB8" w:rsidRPr="00792281">
        <w:rPr>
          <w:rFonts w:asciiTheme="majorBidi" w:hAnsiTheme="majorBidi" w:hint="cs"/>
          <w:spacing w:val="-4"/>
          <w:sz w:val="32"/>
          <w:szCs w:val="32"/>
          <w:cs/>
        </w:rPr>
        <w:t xml:space="preserve">(ปรับปรุง 2558) 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="008B0AB8" w:rsidRPr="00792281">
        <w:rPr>
          <w:rFonts w:asciiTheme="majorBidi" w:hAnsiTheme="majorBidi" w:hint="cs"/>
          <w:spacing w:val="-4"/>
          <w:sz w:val="32"/>
          <w:szCs w:val="32"/>
          <w:cs/>
        </w:rPr>
        <w:t>และบริษัทย่อย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 xml:space="preserve"> </w:t>
      </w:r>
    </w:p>
    <w:p w:rsidR="008B0AB8" w:rsidRPr="00C51D07" w:rsidRDefault="008B0AB8" w:rsidP="00C51D07">
      <w:pPr>
        <w:spacing w:before="120" w:after="120"/>
        <w:ind w:left="900" w:hanging="353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C51D0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ข.  </w:t>
      </w:r>
      <w:r w:rsidR="00C51D07">
        <w:rPr>
          <w:rFonts w:asciiTheme="majorBidi" w:hAnsiTheme="majorBidi" w:cstheme="majorBidi"/>
          <w:b/>
          <w:bCs/>
          <w:spacing w:val="-4"/>
          <w:sz w:val="32"/>
          <w:szCs w:val="32"/>
        </w:rPr>
        <w:tab/>
      </w:r>
      <w:r w:rsidRPr="00C51D0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มาตรฐานการรายงานทางการเงินที่จะมีผลบังคับ</w:t>
      </w:r>
      <w:r w:rsidR="00C51D07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ใช้</w:t>
      </w:r>
      <w:r w:rsidRPr="00C51D0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ในอนาคต</w:t>
      </w:r>
    </w:p>
    <w:p w:rsidR="008B0AB8" w:rsidRPr="00792281" w:rsidRDefault="00C51D07" w:rsidP="00C51D07">
      <w:pPr>
        <w:spacing w:before="120" w:after="120"/>
        <w:ind w:left="900" w:hanging="353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>ปีปัจจุบัน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ฉบับปรับปรุง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(ปรับปรุง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>2559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)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รวมถึงแนวปฏิบัติทางบัญชีฉบับใหม่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จำนวนหลายฉบับ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ซึ่งมีผลบังคับใช้สำหรับงบการเงินที่มีรอบ</w:t>
      </w:r>
      <w:r w:rsidR="008B0AB8" w:rsidRPr="00C51D07">
        <w:rPr>
          <w:rFonts w:asciiTheme="majorBidi" w:hAnsiTheme="majorBidi"/>
          <w:spacing w:val="-4"/>
          <w:sz w:val="32"/>
          <w:szCs w:val="32"/>
          <w:cs/>
        </w:rPr>
        <w:t>ระยะเวลา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บัญชีที่เริ่มในหรือหลังวันที่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22943">
        <w:rPr>
          <w:rFonts w:asciiTheme="majorBidi" w:hAnsiTheme="majorBidi" w:cstheme="majorBidi"/>
          <w:spacing w:val="-4"/>
          <w:sz w:val="32"/>
          <w:szCs w:val="32"/>
        </w:rPr>
        <w:t xml:space="preserve">         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="008B0AB8" w:rsidRPr="00792281">
        <w:rPr>
          <w:rFonts w:asciiTheme="majorBidi" w:hAnsiTheme="majorBidi" w:cstheme="majorBidi" w:hint="cs"/>
          <w:spacing w:val="-4"/>
          <w:sz w:val="32"/>
          <w:szCs w:val="32"/>
          <w:cs/>
        </w:rPr>
        <w:t>60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8B0AB8" w:rsidRPr="0079228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0AB8" w:rsidRPr="00792281">
        <w:rPr>
          <w:rFonts w:asciiTheme="majorBidi" w:hAnsiTheme="majorBidi"/>
          <w:spacing w:val="-4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="008B0AB8" w:rsidRPr="00792281">
        <w:rPr>
          <w:rFonts w:asciiTheme="majorBidi" w:hAnsiTheme="majorBidi"/>
          <w:spacing w:val="-4"/>
          <w:sz w:val="32"/>
          <w:szCs w:val="32"/>
        </w:rPr>
        <w:t xml:space="preserve"> </w:t>
      </w:r>
    </w:p>
    <w:p w:rsidR="00C51D07" w:rsidRDefault="00C51D0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:rsidR="008B0AB8" w:rsidRPr="00B22943" w:rsidRDefault="008B0AB8" w:rsidP="00C51D07">
      <w:pPr>
        <w:spacing w:before="120" w:after="120"/>
        <w:ind w:left="900"/>
        <w:jc w:val="thaiDistribute"/>
        <w:rPr>
          <w:rFonts w:ascii="Angsana New" w:hAnsi="Angsana New"/>
          <w:spacing w:val="-4"/>
          <w:sz w:val="32"/>
          <w:szCs w:val="32"/>
        </w:rPr>
      </w:pPr>
      <w:r w:rsidRPr="00B22943">
        <w:rPr>
          <w:rFonts w:ascii="Angsana New" w:hAnsi="Angsana New"/>
          <w:spacing w:val="-4"/>
          <w:sz w:val="32"/>
          <w:szCs w:val="32"/>
          <w:cs/>
        </w:rPr>
        <w:lastRenderedPageBreak/>
        <w:t>ฝ่ายบริหารของบริษัทฯและบริษัทย่อยเชื่อว่ามาตรฐานการรายงานทางการเงิน</w:t>
      </w:r>
      <w:r w:rsidR="00C51D07" w:rsidRPr="00B2294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22943" w:rsidRPr="00B22943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B22943">
        <w:rPr>
          <w:rFonts w:ascii="Angsana New" w:hAnsi="Angsana New"/>
          <w:spacing w:val="-4"/>
          <w:sz w:val="32"/>
          <w:szCs w:val="32"/>
          <w:cs/>
        </w:rPr>
        <w:t>การตีความมาตรฐานการรายงานทางการเงินฉบับปรับปรุง</w:t>
      </w:r>
      <w:r w:rsidR="00156FBE" w:rsidRPr="00B22943">
        <w:rPr>
          <w:rFonts w:ascii="Angsana New" w:hAnsi="Angsana New"/>
          <w:spacing w:val="-4"/>
          <w:sz w:val="32"/>
          <w:szCs w:val="32"/>
        </w:rPr>
        <w:t xml:space="preserve"> </w:t>
      </w:r>
      <w:r w:rsidR="00156FBE" w:rsidRPr="00B22943">
        <w:rPr>
          <w:rFonts w:ascii="Angsana New" w:hAnsi="Angsana New"/>
          <w:spacing w:val="-4"/>
          <w:sz w:val="32"/>
          <w:szCs w:val="32"/>
          <w:cs/>
        </w:rPr>
        <w:t>และ</w:t>
      </w:r>
      <w:r w:rsidR="00C51D07" w:rsidRPr="00B22943">
        <w:rPr>
          <w:rFonts w:ascii="Angsana New" w:hAnsi="Angsana New"/>
          <w:spacing w:val="-4"/>
          <w:sz w:val="32"/>
          <w:szCs w:val="32"/>
          <w:cs/>
        </w:rPr>
        <w:t>แนวปฏิบัติทางบัญชีฉบับใหม่</w:t>
      </w:r>
      <w:r w:rsidRPr="00B22943">
        <w:rPr>
          <w:rFonts w:ascii="Angsana New" w:hAnsi="Angsana New"/>
          <w:spacing w:val="-4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มาตรฐานการรายงานทางการเงินที่มีการเปลี่ยนแปลงหลักการสำคัญ สรุปได้ดังต่อไปนี้</w:t>
      </w:r>
    </w:p>
    <w:p w:rsidR="008B0AB8" w:rsidRPr="00B22943" w:rsidRDefault="008B0AB8" w:rsidP="00C51D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2943">
        <w:rPr>
          <w:rFonts w:ascii="Angsana New" w:hAnsi="Angsana New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8B0AB8" w:rsidRPr="00B22943" w:rsidRDefault="008B0AB8" w:rsidP="00C51D07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B22943">
        <w:rPr>
          <w:rFonts w:ascii="Angsana New" w:hAnsi="Angsana New"/>
          <w:sz w:val="32"/>
          <w:szCs w:val="32"/>
          <w:cs/>
        </w:rPr>
        <w:t xml:space="preserve"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B22943" w:rsidRPr="00B22943">
        <w:rPr>
          <w:rFonts w:ascii="Angsana New" w:hAnsi="Angsana New"/>
          <w:sz w:val="32"/>
          <w:szCs w:val="32"/>
          <w:cs/>
        </w:rPr>
        <w:t>28</w:t>
      </w:r>
      <w:r w:rsidRPr="00B22943">
        <w:rPr>
          <w:rFonts w:ascii="Angsana New" w:hAnsi="Angsana New"/>
          <w:sz w:val="32"/>
          <w:szCs w:val="32"/>
          <w:cs/>
        </w:rPr>
        <w:t xml:space="preserve"> (ปรับปรุง </w:t>
      </w:r>
      <w:r w:rsidR="00B22943" w:rsidRPr="00B22943">
        <w:rPr>
          <w:rFonts w:ascii="Angsana New" w:hAnsi="Angsana New"/>
          <w:sz w:val="32"/>
          <w:szCs w:val="32"/>
          <w:cs/>
        </w:rPr>
        <w:t>2559</w:t>
      </w:r>
      <w:r w:rsidRPr="00B22943">
        <w:rPr>
          <w:rFonts w:ascii="Angsana New" w:hAnsi="Angsana New"/>
          <w:sz w:val="32"/>
          <w:szCs w:val="32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8B0AB8" w:rsidRPr="00B22943" w:rsidRDefault="008B0AB8" w:rsidP="00C51D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/>
        <w:jc w:val="thaiDistribute"/>
        <w:rPr>
          <w:rFonts w:ascii="Angsana New" w:hAnsi="Angsana New"/>
          <w:i/>
          <w:iCs/>
          <w:spacing w:val="-4"/>
        </w:rPr>
      </w:pPr>
      <w:r w:rsidRPr="00B22943">
        <w:rPr>
          <w:rFonts w:ascii="Angsana New" w:hAnsi="Angsana New"/>
          <w:sz w:val="32"/>
          <w:szCs w:val="32"/>
          <w:cs/>
        </w:rPr>
        <w:t xml:space="preserve">มาตรฐานฉบับดังกล่าวจะไม่มีผลกระทบต่องบการเงินของบริษัทฯ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 </w:t>
      </w:r>
    </w:p>
    <w:p w:rsidR="003D5F0C" w:rsidRPr="00792281" w:rsidRDefault="00F419DB" w:rsidP="00223157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B75190" w:rsidRPr="00792281">
        <w:rPr>
          <w:rFonts w:ascii="Angsana New" w:hAnsi="Angsana New"/>
          <w:b/>
          <w:bCs/>
          <w:sz w:val="32"/>
          <w:szCs w:val="32"/>
        </w:rPr>
        <w:t>.</w:t>
      </w:r>
      <w:r w:rsidR="00B75190" w:rsidRPr="00792281">
        <w:rPr>
          <w:rFonts w:ascii="Angsana New" w:hAnsi="Angsana New"/>
          <w:b/>
          <w:bCs/>
          <w:sz w:val="32"/>
          <w:szCs w:val="32"/>
        </w:rPr>
        <w:tab/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  <w:r w:rsidR="00597888" w:rsidRPr="00792281">
        <w:rPr>
          <w:rFonts w:ascii="Angsana New" w:hAnsi="Angsana New"/>
          <w:b/>
          <w:bCs/>
          <w:sz w:val="32"/>
          <w:szCs w:val="32"/>
          <w:cs/>
        </w:rPr>
        <w:t>ที่สำคัญ</w:t>
      </w:r>
    </w:p>
    <w:p w:rsidR="00B75190" w:rsidRPr="00792281" w:rsidRDefault="00F419DB" w:rsidP="00223157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B75190" w:rsidRPr="00792281">
        <w:rPr>
          <w:rFonts w:ascii="Angsana New" w:hAnsi="Angsana New"/>
          <w:b/>
          <w:bCs/>
          <w:sz w:val="32"/>
          <w:szCs w:val="32"/>
        </w:rPr>
        <w:t>.1</w:t>
      </w:r>
      <w:r w:rsidR="00B75190" w:rsidRPr="00792281">
        <w:rPr>
          <w:rFonts w:ascii="Angsana New" w:hAnsi="Angsana New"/>
          <w:b/>
          <w:bCs/>
          <w:sz w:val="32"/>
          <w:szCs w:val="32"/>
        </w:rPr>
        <w:tab/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9E7AB7" w:rsidRPr="00792281" w:rsidRDefault="00B75190" w:rsidP="00223157">
      <w:pPr>
        <w:tabs>
          <w:tab w:val="left" w:pos="36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7D7586" w:rsidRPr="00792281">
        <w:rPr>
          <w:rFonts w:ascii="Angsana New" w:hAnsi="Angsana New"/>
          <w:sz w:val="32"/>
          <w:szCs w:val="32"/>
          <w:cs/>
        </w:rPr>
        <w:tab/>
      </w:r>
      <w:r w:rsidR="009E7AB7" w:rsidRPr="00792281">
        <w:rPr>
          <w:rFonts w:ascii="Angsana New" w:hAnsi="Angsana New"/>
          <w:i/>
          <w:iCs/>
          <w:sz w:val="32"/>
          <w:szCs w:val="32"/>
          <w:cs/>
        </w:rPr>
        <w:t>รายได้จากงานก่อสร้าง</w:t>
      </w:r>
    </w:p>
    <w:p w:rsidR="009E7AB7" w:rsidRPr="00792281" w:rsidRDefault="009E7AB7" w:rsidP="0022315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รายได้จากงานก่อสร้างตามสัญญาซึ่งไม่รวมภาษีมูลค่าเพิ่มจะถือเป็นรายได้ตามอัตราส่วนของงานที่แล้วเสร็จ</w:t>
      </w:r>
      <w:r w:rsidRPr="00792281">
        <w:rPr>
          <w:rFonts w:ascii="Angsana New" w:hAnsi="Angsana New" w:hint="cs"/>
          <w:sz w:val="32"/>
          <w:szCs w:val="32"/>
          <w:cs/>
        </w:rPr>
        <w:t>จากการประเมินของ</w:t>
      </w:r>
      <w:r w:rsidR="00087DD7">
        <w:rPr>
          <w:rFonts w:ascii="Angsana New" w:hAnsi="Angsana New" w:hint="cs"/>
          <w:sz w:val="32"/>
          <w:szCs w:val="32"/>
          <w:cs/>
        </w:rPr>
        <w:t>วิศวกร</w:t>
      </w:r>
      <w:r w:rsidRPr="00792281">
        <w:rPr>
          <w:rFonts w:ascii="Angsana New" w:hAnsi="Angsana New" w:hint="cs"/>
          <w:sz w:val="32"/>
          <w:szCs w:val="32"/>
          <w:cs/>
        </w:rPr>
        <w:t xml:space="preserve">โครงการ </w:t>
      </w:r>
      <w:r w:rsidRPr="00792281">
        <w:rPr>
          <w:rFonts w:ascii="Angsana New" w:hAnsi="Angsana New"/>
          <w:sz w:val="32"/>
          <w:szCs w:val="32"/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792281">
        <w:rPr>
          <w:rFonts w:ascii="Angsana New" w:hAnsi="Angsana New"/>
          <w:sz w:val="32"/>
          <w:szCs w:val="32"/>
        </w:rPr>
        <w:t>“</w:t>
      </w:r>
      <w:r w:rsidRPr="00792281">
        <w:rPr>
          <w:rFonts w:ascii="Angsana New" w:hAnsi="Angsana New" w:hint="cs"/>
          <w:sz w:val="32"/>
          <w:szCs w:val="32"/>
          <w:cs/>
        </w:rPr>
        <w:t>รายได้ค่าก่อสร้างที่ยังไม่ได้เรียกเก็บ</w:t>
      </w:r>
      <w:r w:rsidRPr="00792281">
        <w:rPr>
          <w:rFonts w:ascii="Angsana New" w:hAnsi="Angsana New"/>
          <w:sz w:val="32"/>
          <w:szCs w:val="32"/>
        </w:rPr>
        <w:t xml:space="preserve">” </w:t>
      </w:r>
      <w:r w:rsidRPr="00792281">
        <w:rPr>
          <w:rFonts w:ascii="Angsana New" w:hAnsi="Angsana New" w:hint="cs"/>
          <w:sz w:val="32"/>
          <w:szCs w:val="32"/>
          <w:cs/>
        </w:rPr>
        <w:t>ภายใต้สินทรัพย์หมุนเวียนในงบแสดงฐานะการเงิน และสัญญาที่จำนวนเงินที่เรียกเก็บจากลูกค้ามากกว่ารายได้ที่ควรจะรับรู้เป็นรายได้จากการคำนวณตามส่วนของงานที่แล้วเสร็จแสดงไว้เป็น "รายได้ค่าก่อสร้างรับล่วงหน้า" ภายใต้หนี้สินหมุนเวียนในงบแสดงฐานะการเงิน</w:t>
      </w:r>
    </w:p>
    <w:p w:rsidR="009E7AB7" w:rsidRPr="00792281" w:rsidRDefault="009E7AB7" w:rsidP="0022315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สำรองเผื่อผลขาดทุนจากงานก่อสร้างตามสัญญาจะตั้งขึ้นทั้งจำนวนเมื่อทราบแน่ชัดว่างานก่อสร้างตามสัญญานั้นจะประสบผลขาดทุน</w:t>
      </w:r>
    </w:p>
    <w:p w:rsidR="00B75190" w:rsidRPr="00792281" w:rsidRDefault="00B75190" w:rsidP="00223157">
      <w:pPr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/>
          <w:i/>
          <w:iCs/>
          <w:sz w:val="32"/>
          <w:szCs w:val="32"/>
        </w:rPr>
        <w:tab/>
      </w:r>
      <w:r w:rsidRPr="00792281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B75190" w:rsidRPr="00792281" w:rsidRDefault="00B75190" w:rsidP="00223157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513590" w:rsidRPr="00792281">
        <w:rPr>
          <w:rFonts w:ascii="Angsana New" w:hAnsi="Angsana New"/>
          <w:sz w:val="32"/>
          <w:szCs w:val="32"/>
          <w:cs/>
        </w:rPr>
        <w:t>ดอกเบี้ย</w:t>
      </w:r>
      <w:r w:rsidR="00513590" w:rsidRPr="00792281">
        <w:rPr>
          <w:rFonts w:ascii="Angsana New" w:hAnsi="Angsana New" w:hint="cs"/>
          <w:sz w:val="32"/>
          <w:szCs w:val="32"/>
          <w:cs/>
        </w:rPr>
        <w:t>รับ</w:t>
      </w:r>
      <w:r w:rsidR="00513590" w:rsidRPr="00792281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B75190" w:rsidRPr="00792281" w:rsidRDefault="00B75190" w:rsidP="00223157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/>
          <w:i/>
          <w:iCs/>
          <w:sz w:val="32"/>
          <w:szCs w:val="32"/>
        </w:rPr>
        <w:tab/>
      </w:r>
      <w:r w:rsidRPr="00792281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B75190" w:rsidRPr="00792281" w:rsidRDefault="00B75190" w:rsidP="00223157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513590" w:rsidRPr="00792281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513590" w:rsidRPr="00792281">
        <w:rPr>
          <w:rFonts w:ascii="Angsana New" w:hAnsi="Angsana New" w:hint="cs"/>
          <w:sz w:val="32"/>
          <w:szCs w:val="32"/>
          <w:cs/>
        </w:rPr>
        <w:t>บริษัทฯ</w:t>
      </w:r>
      <w:r w:rsidR="00513590" w:rsidRPr="00792281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E731DE" w:rsidRPr="00792281" w:rsidRDefault="00E731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CC0349" w:rsidRPr="00792281" w:rsidRDefault="00CC0349" w:rsidP="008B0AB8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792281">
        <w:rPr>
          <w:rFonts w:ascii="Angsana New" w:hAnsi="Angsana New"/>
          <w:b/>
          <w:bCs/>
          <w:sz w:val="32"/>
          <w:szCs w:val="32"/>
        </w:rPr>
        <w:t xml:space="preserve"> 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ต้นทุนงานก่อสร้าง</w:t>
      </w:r>
    </w:p>
    <w:p w:rsidR="00CC0349" w:rsidRPr="00792281" w:rsidRDefault="00CC0349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ต้นทุนในการรับเหมาก่อสร้างประกอบด้วยต้นทุนค่าวัสดุ ค่าแรง ค่ารับเหมาก่อสร้างช่วง ค่าบริการ และค่าใช้จ่ายอื่น ซึ่งคำนวณตามส่วนของงานที่แล้วเสร็จ</w:t>
      </w:r>
    </w:p>
    <w:p w:rsidR="00CC0349" w:rsidRPr="00792281" w:rsidRDefault="00CC0349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สัญญาที่มีต้นทุนงานก่อสร้างที่จ่ายจริงมากกว่าจำนวนที่ควรถือเป็นต้นทุนในการให้บริการตามส่วนของงานที่แล้วเสร็จแต่ยังไม่มีการเรียกชำระเงินและต้นทุนของสัญญาที่ยังไม่เริ่มรับรู้รายได้จะแสดงไว้เป็น </w:t>
      </w:r>
      <w:r w:rsidRPr="00792281">
        <w:rPr>
          <w:rFonts w:ascii="Angsana New" w:hAnsi="Angsana New"/>
          <w:spacing w:val="-2"/>
          <w:sz w:val="32"/>
          <w:szCs w:val="32"/>
        </w:rPr>
        <w:t>“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>งานระหว่างก่อสร้างตามสัญญา</w:t>
      </w:r>
      <w:r w:rsidRPr="00792281">
        <w:rPr>
          <w:rFonts w:ascii="Angsana New" w:hAnsi="Angsana New"/>
          <w:spacing w:val="-2"/>
          <w:sz w:val="32"/>
          <w:szCs w:val="32"/>
        </w:rPr>
        <w:t xml:space="preserve">” 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>ภายใต้สินทรัพย์หมุนเวียนในงบแสดงฐานะการเงิน และสัญญาที่มีต้นทุน</w:t>
      </w:r>
      <w:r w:rsidRPr="00792281">
        <w:rPr>
          <w:rFonts w:ascii="Angsana New" w:hAnsi="Angsana New" w:hint="cs"/>
          <w:sz w:val="32"/>
          <w:szCs w:val="32"/>
          <w:cs/>
        </w:rPr>
        <w:t xml:space="preserve">ในการให้บริการจากการคำนวณตามส่วนของงานที่แล้วเสร็จมากกว่าต้นทุนงานก่อสร้างที่จ่ายจริงจะแสดงไว้เป็น </w:t>
      </w:r>
      <w:r w:rsidRPr="00792281">
        <w:rPr>
          <w:rFonts w:ascii="Angsana New" w:hAnsi="Angsana New"/>
          <w:sz w:val="32"/>
          <w:szCs w:val="32"/>
        </w:rPr>
        <w:t>“</w:t>
      </w:r>
      <w:r w:rsidRPr="00792281">
        <w:rPr>
          <w:rFonts w:ascii="Angsana New" w:hAnsi="Angsana New" w:hint="cs"/>
          <w:sz w:val="32"/>
          <w:szCs w:val="32"/>
          <w:cs/>
        </w:rPr>
        <w:t>ต้นทุนงานก่อสร้างค้างจ่าย</w:t>
      </w:r>
      <w:r w:rsidRPr="00792281">
        <w:rPr>
          <w:rFonts w:ascii="Angsana New" w:hAnsi="Angsana New"/>
          <w:sz w:val="32"/>
          <w:szCs w:val="32"/>
        </w:rPr>
        <w:t xml:space="preserve">” </w:t>
      </w:r>
      <w:r w:rsidRPr="00792281">
        <w:rPr>
          <w:rFonts w:ascii="Angsana New" w:hAnsi="Angsana New" w:hint="cs"/>
          <w:sz w:val="32"/>
          <w:szCs w:val="32"/>
          <w:cs/>
        </w:rPr>
        <w:t>ภายใต้หนี้สินหมุนเวียนในงบแสดงฐานะการเงิน</w:t>
      </w:r>
    </w:p>
    <w:p w:rsidR="00B75190" w:rsidRPr="00792281" w:rsidRDefault="00144F53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597888" w:rsidRPr="00792281">
        <w:rPr>
          <w:rFonts w:ascii="Angsana New" w:hAnsi="Angsana New"/>
          <w:b/>
          <w:bCs/>
          <w:sz w:val="32"/>
          <w:szCs w:val="32"/>
        </w:rPr>
        <w:t>.</w:t>
      </w:r>
      <w:r w:rsidR="00CC0349" w:rsidRPr="00792281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75190" w:rsidRPr="00792281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513590" w:rsidRPr="00792281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13590" w:rsidRPr="00792281">
        <w:rPr>
          <w:rFonts w:ascii="Angsana New" w:hAnsi="Angsana New"/>
          <w:sz w:val="32"/>
          <w:szCs w:val="32"/>
        </w:rPr>
        <w:t>3</w:t>
      </w:r>
      <w:r w:rsidR="00513590" w:rsidRPr="0079228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6D5A3D" w:rsidRPr="00792281" w:rsidRDefault="00597888" w:rsidP="008B0AB8">
      <w:pPr>
        <w:tabs>
          <w:tab w:val="left" w:pos="360"/>
          <w:tab w:val="left" w:pos="1440"/>
          <w:tab w:val="left" w:pos="288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4.</w:t>
      </w:r>
      <w:r w:rsidR="00CC0349" w:rsidRPr="007922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6D5A3D"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D11C79" w:rsidRPr="00792281">
        <w:rPr>
          <w:rFonts w:ascii="Angsana New" w:hAnsi="Angsana New"/>
          <w:b/>
          <w:bCs/>
          <w:sz w:val="32"/>
          <w:szCs w:val="32"/>
        </w:rPr>
        <w:tab/>
      </w:r>
      <w:r w:rsidR="006D5A3D" w:rsidRPr="00792281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9B69F1" w:rsidRPr="00792281">
        <w:rPr>
          <w:rFonts w:ascii="Angsana New" w:hAnsi="Angsana New" w:hint="cs"/>
          <w:b/>
          <w:bCs/>
          <w:sz w:val="32"/>
          <w:szCs w:val="32"/>
          <w:cs/>
        </w:rPr>
        <w:t>การค้า</w:t>
      </w:r>
    </w:p>
    <w:p w:rsidR="00B75190" w:rsidRPr="00792281" w:rsidRDefault="006D5A3D" w:rsidP="008B0AB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513590" w:rsidRPr="00792281">
        <w:rPr>
          <w:rFonts w:ascii="Angsana New" w:hAnsi="Angsana New"/>
          <w:sz w:val="32"/>
          <w:szCs w:val="32"/>
          <w:cs/>
        </w:rPr>
        <w:t>ลูกหนี้การค้าแสดง</w:t>
      </w:r>
      <w:r w:rsidR="00513590" w:rsidRPr="00792281">
        <w:rPr>
          <w:rFonts w:ascii="Angsana New" w:hAnsi="Angsana New" w:hint="cs"/>
          <w:sz w:val="32"/>
          <w:szCs w:val="32"/>
          <w:cs/>
        </w:rPr>
        <w:t>มูลค่า</w:t>
      </w:r>
      <w:r w:rsidR="00513590" w:rsidRPr="00792281">
        <w:rPr>
          <w:rFonts w:ascii="Angsana New" w:hAnsi="Angsana New"/>
          <w:sz w:val="32"/>
          <w:szCs w:val="32"/>
          <w:cs/>
        </w:rPr>
        <w:t>ตาม</w:t>
      </w:r>
      <w:r w:rsidR="00513590" w:rsidRPr="00792281">
        <w:rPr>
          <w:rFonts w:ascii="Angsana New" w:hAnsi="Angsana New" w:hint="cs"/>
          <w:sz w:val="32"/>
          <w:szCs w:val="32"/>
          <w:cs/>
        </w:rPr>
        <w:t>จำนวนมูลค่า</w:t>
      </w:r>
      <w:r w:rsidR="00513590" w:rsidRPr="00792281">
        <w:rPr>
          <w:rFonts w:ascii="Angsana New" w:hAnsi="Angsana New"/>
          <w:sz w:val="32"/>
          <w:szCs w:val="32"/>
          <w:cs/>
        </w:rPr>
        <w:t>สุทธิที่จะได้รับ บริษัทฯ</w:t>
      </w:r>
      <w:r w:rsidR="00CC0349" w:rsidRPr="00792281">
        <w:rPr>
          <w:rFonts w:ascii="Angsana New" w:hAnsi="Angsana New" w:hint="cs"/>
          <w:sz w:val="32"/>
          <w:szCs w:val="32"/>
          <w:cs/>
        </w:rPr>
        <w:t>และ</w:t>
      </w:r>
      <w:r w:rsidR="00513590" w:rsidRPr="00792281">
        <w:rPr>
          <w:rFonts w:ascii="Angsana New" w:hAnsi="Angsana New" w:hint="cs"/>
          <w:sz w:val="32"/>
          <w:szCs w:val="32"/>
          <w:cs/>
        </w:rPr>
        <w:t>บริษัทย่อย</w:t>
      </w:r>
      <w:r w:rsidR="00513590" w:rsidRPr="00792281">
        <w:rPr>
          <w:rFonts w:ascii="Angsana New" w:hAnsi="Angsana New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513590" w:rsidRPr="00792281">
        <w:rPr>
          <w:rFonts w:ascii="Angsana New" w:hAnsi="Angsana New" w:hint="cs"/>
          <w:sz w:val="32"/>
          <w:szCs w:val="32"/>
          <w:cs/>
        </w:rPr>
        <w:t>จาก</w:t>
      </w:r>
      <w:r w:rsidR="00513590" w:rsidRPr="00792281">
        <w:rPr>
          <w:rFonts w:ascii="Angsana New" w:hAnsi="Angsana New"/>
          <w:sz w:val="32"/>
          <w:szCs w:val="32"/>
          <w:cs/>
        </w:rPr>
        <w:t>ลูกหนี้ไม่ได้ ซึ่งโดยทั่วไปพิจารณาจากประสบการณ์การเก็บเงินและการวิเคราะห์อายุหนี้</w:t>
      </w:r>
    </w:p>
    <w:p w:rsidR="00B75190" w:rsidRPr="00792281" w:rsidRDefault="00144F53" w:rsidP="008B0AB8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597888" w:rsidRPr="00792281">
        <w:rPr>
          <w:rFonts w:ascii="Angsana New" w:hAnsi="Angsana New"/>
          <w:b/>
          <w:bCs/>
          <w:sz w:val="32"/>
          <w:szCs w:val="32"/>
        </w:rPr>
        <w:t>.</w:t>
      </w:r>
      <w:r w:rsidRPr="00792281">
        <w:rPr>
          <w:rFonts w:ascii="Angsana New" w:hAnsi="Angsana New"/>
          <w:b/>
          <w:bCs/>
          <w:sz w:val="32"/>
          <w:szCs w:val="32"/>
        </w:rPr>
        <w:t>5</w:t>
      </w:r>
      <w:r w:rsidR="00A41BF6" w:rsidRPr="00792281">
        <w:rPr>
          <w:rFonts w:ascii="Angsana New" w:hAnsi="Angsana New"/>
          <w:b/>
          <w:bCs/>
          <w:sz w:val="32"/>
          <w:szCs w:val="32"/>
        </w:rPr>
        <w:tab/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F419DB" w:rsidRPr="00792281" w:rsidRDefault="00B7519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F13CFD" w:rsidRPr="00792281">
        <w:rPr>
          <w:rFonts w:ascii="Angsana New" w:hAnsi="Angsana New"/>
          <w:sz w:val="32"/>
          <w:szCs w:val="32"/>
          <w:cs/>
        </w:rPr>
        <w:t xml:space="preserve">สินค้าคงเหลือซึ่งประกอบด้วยวัสดุก่อสร้างและอะไหล่ </w:t>
      </w:r>
      <w:r w:rsidRPr="00792281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F419DB" w:rsidRPr="00792281">
        <w:rPr>
          <w:rFonts w:ascii="Angsana New" w:hAnsi="Angsana New"/>
          <w:sz w:val="32"/>
          <w:szCs w:val="32"/>
          <w:cs/>
        </w:rPr>
        <w:t xml:space="preserve"> (วิธี</w:t>
      </w:r>
      <w:r w:rsidRPr="00792281">
        <w:rPr>
          <w:rFonts w:ascii="Angsana New" w:hAnsi="Angsana New"/>
          <w:sz w:val="32"/>
          <w:szCs w:val="32"/>
          <w:cs/>
        </w:rPr>
        <w:t>ถัวเฉลี่ย</w:t>
      </w:r>
      <w:r w:rsidR="00F419DB" w:rsidRPr="00792281">
        <w:rPr>
          <w:rFonts w:ascii="Angsana New" w:hAnsi="Angsana New"/>
          <w:sz w:val="32"/>
          <w:szCs w:val="32"/>
          <w:cs/>
        </w:rPr>
        <w:t xml:space="preserve">) </w:t>
      </w:r>
      <w:r w:rsidRPr="00792281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</w:p>
    <w:p w:rsidR="00F13CFD" w:rsidRPr="00792281" w:rsidRDefault="00F13CFD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ค่าเผื่อการลด</w:t>
      </w:r>
      <w:r w:rsidR="00CC0349" w:rsidRPr="00792281">
        <w:rPr>
          <w:rFonts w:ascii="Angsana New" w:hAnsi="Angsana New" w:hint="cs"/>
          <w:sz w:val="32"/>
          <w:szCs w:val="32"/>
          <w:cs/>
        </w:rPr>
        <w:t>ลงของ</w:t>
      </w:r>
      <w:r w:rsidRPr="00792281">
        <w:rPr>
          <w:rFonts w:ascii="Angsana New" w:hAnsi="Angsana New"/>
          <w:sz w:val="32"/>
          <w:szCs w:val="32"/>
          <w:cs/>
        </w:rPr>
        <w:t>มูลค่าสินค้าจะตั้งขึ้นสำหรับสินค้าที่เสื่อม</w:t>
      </w:r>
      <w:r w:rsidR="00046B79" w:rsidRPr="00792281">
        <w:rPr>
          <w:rFonts w:ascii="Angsana New" w:hAnsi="Angsana New"/>
          <w:sz w:val="32"/>
          <w:szCs w:val="32"/>
          <w:cs/>
        </w:rPr>
        <w:t>คุณ</w:t>
      </w:r>
      <w:r w:rsidRPr="00792281">
        <w:rPr>
          <w:rFonts w:ascii="Angsana New" w:hAnsi="Angsana New"/>
          <w:sz w:val="32"/>
          <w:szCs w:val="32"/>
          <w:cs/>
        </w:rPr>
        <w:t>ภาพ</w:t>
      </w:r>
    </w:p>
    <w:p w:rsidR="00B75190" w:rsidRPr="00792281" w:rsidRDefault="00A46819" w:rsidP="008B0AB8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3D5F0C" w:rsidRPr="00792281">
        <w:rPr>
          <w:rFonts w:ascii="Angsana New" w:hAnsi="Angsana New"/>
          <w:b/>
          <w:bCs/>
          <w:sz w:val="32"/>
          <w:szCs w:val="32"/>
        </w:rPr>
        <w:t>.</w:t>
      </w:r>
      <w:r w:rsidRPr="00792281">
        <w:rPr>
          <w:rFonts w:ascii="Angsana New" w:hAnsi="Angsana New"/>
          <w:b/>
          <w:bCs/>
          <w:sz w:val="32"/>
          <w:szCs w:val="32"/>
        </w:rPr>
        <w:t>6</w:t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3F396C" w:rsidRPr="00792281" w:rsidRDefault="003F396C" w:rsidP="008B0AB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ก</w:t>
      </w:r>
      <w:r w:rsidRPr="00792281">
        <w:rPr>
          <w:rFonts w:ascii="Angsana New" w:hAnsi="Angsana New"/>
          <w:sz w:val="32"/>
          <w:szCs w:val="32"/>
          <w:cs/>
          <w:lang w:val="th-TH"/>
        </w:rPr>
        <w:t>)</w:t>
      </w:r>
      <w:r w:rsidRPr="00792281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เงินลงทุนในตราสารหนี้ที่จะครบกำหนดชำระใน</w:t>
      </w:r>
      <w:r w:rsidRPr="00792281">
        <w:rPr>
          <w:rFonts w:ascii="Angsana New" w:hAnsi="Angsana New" w:hint="cs"/>
          <w:sz w:val="32"/>
          <w:szCs w:val="32"/>
          <w:cs/>
          <w:lang w:val="th-TH"/>
        </w:rPr>
        <w:t>หนึ่ง</w:t>
      </w:r>
      <w:r w:rsidRPr="00792281">
        <w:rPr>
          <w:rFonts w:ascii="Angsana New" w:hAnsi="Angsana New"/>
          <w:sz w:val="32"/>
          <w:szCs w:val="32"/>
          <w:cs/>
          <w:lang w:val="th-TH"/>
        </w:rPr>
        <w:t xml:space="preserve">ปี </w:t>
      </w:r>
      <w:r w:rsidRPr="00792281">
        <w:rPr>
          <w:rFonts w:ascii="Angsana New" w:hAnsi="Angsana New" w:hint="cs"/>
          <w:sz w:val="32"/>
          <w:szCs w:val="32"/>
          <w:cs/>
        </w:rPr>
        <w:t>รวมทั้ง</w:t>
      </w:r>
      <w:r w:rsidRPr="00792281">
        <w:rPr>
          <w:rFonts w:ascii="Angsana New" w:hAnsi="Angsana New"/>
          <w:sz w:val="32"/>
          <w:szCs w:val="32"/>
          <w:cs/>
          <w:lang w:val="th-TH"/>
        </w:rPr>
        <w:t>ที่จะถือจนครบกำหนดแสดงมูลค่าตามวิธีราคาทุนตัดจำหน่าย บริษัทฯตัดบัญชีส่วนเกิน/</w:t>
      </w:r>
      <w:r w:rsidRPr="00792281">
        <w:rPr>
          <w:rFonts w:ascii="Angsana New" w:hAnsi="Angsana New"/>
          <w:sz w:val="32"/>
          <w:szCs w:val="32"/>
          <w:cs/>
        </w:rPr>
        <w:t>รับรู้</w:t>
      </w:r>
      <w:r w:rsidRPr="00792281">
        <w:rPr>
          <w:rFonts w:ascii="Angsana New" w:hAnsi="Angsana New"/>
          <w:sz w:val="32"/>
          <w:szCs w:val="32"/>
          <w:cs/>
          <w:lang w:val="th-TH"/>
        </w:rPr>
        <w:t>ส่วนต่ำกว่ามูลค่าตราสารหนี้ตามอัตราดอกเบี้ยที่แท้จริง ซึ่งจำนวนที่ตัดจำหน่าย</w:t>
      </w:r>
      <w:r w:rsidRPr="00792281">
        <w:rPr>
          <w:rFonts w:ascii="Angsana New" w:hAnsi="Angsana New"/>
          <w:sz w:val="32"/>
          <w:szCs w:val="32"/>
        </w:rPr>
        <w:t>/</w:t>
      </w:r>
      <w:r w:rsidRPr="00792281">
        <w:rPr>
          <w:rFonts w:ascii="Angsana New" w:hAnsi="Angsana New"/>
          <w:sz w:val="32"/>
          <w:szCs w:val="32"/>
          <w:cs/>
        </w:rPr>
        <w:t>รับรู้</w:t>
      </w:r>
      <w:r w:rsidRPr="00792281">
        <w:rPr>
          <w:rFonts w:ascii="Angsana New" w:hAnsi="Angsana New"/>
          <w:sz w:val="32"/>
          <w:szCs w:val="32"/>
          <w:cs/>
          <w:lang w:val="th-TH"/>
        </w:rPr>
        <w:t>นี้จะแสดงเป็นรายการปรับกับดอกเบี้ยรับ</w:t>
      </w:r>
    </w:p>
    <w:p w:rsidR="003F396C" w:rsidRPr="00792281" w:rsidRDefault="003F396C" w:rsidP="008B0AB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  <w:lang w:val="th-TH"/>
        </w:rPr>
        <w:t>ข</w:t>
      </w:r>
      <w:r w:rsidRPr="00792281">
        <w:rPr>
          <w:rFonts w:ascii="Angsana New" w:hAnsi="Angsana New"/>
          <w:sz w:val="32"/>
          <w:szCs w:val="32"/>
          <w:cs/>
          <w:lang w:val="th-TH"/>
        </w:rPr>
        <w:t>)</w:t>
      </w:r>
      <w:r w:rsidRPr="00792281">
        <w:rPr>
          <w:rFonts w:ascii="Angsana New" w:hAnsi="Angsana New"/>
          <w:sz w:val="32"/>
          <w:szCs w:val="32"/>
          <w:cs/>
          <w:lang w:val="th-TH"/>
        </w:rPr>
        <w:tab/>
        <w:t>เงินลงทุนในตราสารทุนที่ไม่</w:t>
      </w:r>
      <w:r w:rsidRPr="00792281">
        <w:rPr>
          <w:rFonts w:ascii="Angsana New" w:hAnsi="Angsana New"/>
          <w:sz w:val="32"/>
          <w:szCs w:val="32"/>
          <w:cs/>
        </w:rPr>
        <w:t>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Pr="00792281">
        <w:rPr>
          <w:rFonts w:ascii="Angsana New" w:hAnsi="Angsana New" w:hint="cs"/>
          <w:sz w:val="32"/>
          <w:szCs w:val="32"/>
          <w:cs/>
        </w:rPr>
        <w:t xml:space="preserve">ด้อยค่า </w:t>
      </w:r>
      <w:r w:rsidRPr="00792281">
        <w:rPr>
          <w:rFonts w:ascii="Angsana New" w:hAnsi="Angsana New"/>
          <w:sz w:val="32"/>
          <w:szCs w:val="32"/>
          <w:cs/>
        </w:rPr>
        <w:t xml:space="preserve">(ถ้ามี)  </w:t>
      </w:r>
    </w:p>
    <w:p w:rsidR="003F396C" w:rsidRPr="00792281" w:rsidRDefault="003F396C" w:rsidP="008B0AB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ค</w:t>
      </w:r>
      <w:r w:rsidR="00AC0C85" w:rsidRPr="00792281">
        <w:rPr>
          <w:rFonts w:ascii="Angsana New" w:hAnsi="Angsana New"/>
          <w:sz w:val="32"/>
          <w:szCs w:val="32"/>
          <w:cs/>
        </w:rPr>
        <w:t>)</w:t>
      </w:r>
      <w:r w:rsidR="00AC0C85" w:rsidRPr="00792281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792281">
        <w:rPr>
          <w:rFonts w:ascii="Angsana New" w:hAnsi="Angsana New"/>
          <w:sz w:val="32"/>
          <w:szCs w:val="32"/>
          <w:cs/>
        </w:rPr>
        <w:t xml:space="preserve">ที่แสดงอยู่ในงบการเงินเฉพาะกิจการแสดงมูลค่าตามวิธีราคาทุน </w:t>
      </w:r>
    </w:p>
    <w:p w:rsidR="008B0AB8" w:rsidRPr="00792281" w:rsidRDefault="008B0A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223CAD" w:rsidRPr="00792281" w:rsidRDefault="00223CAD" w:rsidP="00126B63">
      <w:pPr>
        <w:tabs>
          <w:tab w:val="left" w:pos="1440"/>
        </w:tabs>
        <w:spacing w:before="120" w:after="120"/>
        <w:ind w:left="540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B00F91" w:rsidRPr="00792281">
        <w:rPr>
          <w:rFonts w:ascii="Angsana New" w:hAnsi="Angsana New"/>
          <w:b/>
          <w:bCs/>
          <w:sz w:val="32"/>
          <w:szCs w:val="32"/>
        </w:rPr>
        <w:t>7</w:t>
      </w:r>
      <w:r w:rsidRPr="00792281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3F396C" w:rsidRPr="00792281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396C" w:rsidRPr="00792281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3F396C" w:rsidRPr="00792281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396C" w:rsidRPr="00792281">
        <w:rPr>
          <w:rFonts w:ascii="Angsana New" w:hAnsi="Angsana New" w:hint="cs"/>
          <w:sz w:val="32"/>
          <w:szCs w:val="32"/>
          <w:cs/>
        </w:rPr>
        <w:t>ค่าเสื่อมราคาของอสังหาริมทรัพย์เพื่อการลงทุน</w:t>
      </w:r>
      <w:r w:rsidR="009D6189" w:rsidRPr="00792281">
        <w:rPr>
          <w:rFonts w:ascii="Angsana New" w:hAnsi="Angsana New" w:hint="cs"/>
          <w:sz w:val="32"/>
          <w:szCs w:val="32"/>
          <w:cs/>
        </w:rPr>
        <w:t>ประเภทอาคารชุด</w:t>
      </w:r>
      <w:r w:rsidR="003F396C" w:rsidRPr="00792281">
        <w:rPr>
          <w:rFonts w:ascii="Angsana New" w:hAnsi="Angsana New" w:hint="cs"/>
          <w:sz w:val="32"/>
          <w:szCs w:val="32"/>
          <w:cs/>
        </w:rPr>
        <w:t xml:space="preserve">คำนวณจากราคาทุนโดยวิธีเส้นตรงตามอายุการให้ประโยชน์โดยประมาณ </w:t>
      </w:r>
      <w:r w:rsidR="0075652A" w:rsidRPr="00792281">
        <w:rPr>
          <w:rFonts w:ascii="Angsana New" w:hAnsi="Angsana New"/>
          <w:sz w:val="32"/>
          <w:szCs w:val="32"/>
        </w:rPr>
        <w:t>20</w:t>
      </w:r>
      <w:r w:rsidR="003F396C" w:rsidRPr="00792281">
        <w:rPr>
          <w:rFonts w:ascii="Angsana New" w:hAnsi="Angsana New"/>
          <w:sz w:val="32"/>
          <w:szCs w:val="32"/>
        </w:rPr>
        <w:t xml:space="preserve"> </w:t>
      </w:r>
      <w:r w:rsidR="003F396C" w:rsidRPr="00792281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  <w:r w:rsidR="001969D1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CC0349" w:rsidRPr="00792281">
        <w:rPr>
          <w:rFonts w:ascii="Angsana New" w:hAnsi="Angsana New" w:hint="cs"/>
          <w:sz w:val="32"/>
          <w:szCs w:val="32"/>
          <w:cs/>
        </w:rPr>
        <w:t>โดย</w:t>
      </w:r>
      <w:r w:rsidR="001969D1" w:rsidRPr="00792281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</w:t>
      </w:r>
      <w:r w:rsidR="001969D1" w:rsidRPr="00792281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อสังหาริมทรัพย์เพื่อการลงทุนประเภท</w:t>
      </w:r>
      <w:r w:rsidR="001969D1" w:rsidRPr="00792281">
        <w:rPr>
          <w:rFonts w:ascii="Angsana New" w:hAnsi="Angsana New"/>
          <w:sz w:val="32"/>
          <w:szCs w:val="32"/>
          <w:cs/>
        </w:rPr>
        <w:t>ที่ดิน</w:t>
      </w:r>
    </w:p>
    <w:p w:rsidR="008B0AB8" w:rsidRPr="00792281" w:rsidRDefault="00C51D07" w:rsidP="00126B63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969D1" w:rsidRPr="00792281">
        <w:rPr>
          <w:rFonts w:ascii="Angsana New" w:hAnsi="Angsana New" w:hint="cs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7064C0" w:rsidRPr="00792281" w:rsidRDefault="00A46819" w:rsidP="00126B63">
      <w:pPr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</w:t>
      </w:r>
      <w:r w:rsidR="003D5F0C" w:rsidRPr="00792281">
        <w:rPr>
          <w:rFonts w:ascii="Angsana New" w:hAnsi="Angsana New"/>
          <w:b/>
          <w:bCs/>
          <w:sz w:val="32"/>
          <w:szCs w:val="32"/>
        </w:rPr>
        <w:t>.</w:t>
      </w:r>
      <w:r w:rsidR="00B00F91" w:rsidRPr="00792281">
        <w:rPr>
          <w:rFonts w:ascii="Angsana New" w:hAnsi="Angsana New"/>
          <w:b/>
          <w:bCs/>
          <w:sz w:val="32"/>
          <w:szCs w:val="32"/>
        </w:rPr>
        <w:t>8</w:t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56039C" w:rsidRPr="00792281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B75190" w:rsidRPr="0079228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="00AC21DF" w:rsidRPr="0079228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550090" w:rsidRPr="00792281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75652A" w:rsidRPr="00792281" w:rsidRDefault="00B75190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75652A" w:rsidRPr="00792281">
        <w:rPr>
          <w:rFonts w:ascii="Angsana New" w:hAnsi="Angsana New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อาคารและอุปกรณ์แสดงมูลค่าตามราคาทุน/ราคาที่ตีใหม่หักค่าเสื่อมราคาสะสม และค่าเผื่อการด้อยค่าของสินทรัพย์ </w:t>
      </w:r>
      <w:r w:rsidR="0075652A" w:rsidRPr="00792281">
        <w:rPr>
          <w:rFonts w:ascii="Angsana New" w:hAnsi="Angsana New"/>
          <w:sz w:val="32"/>
          <w:szCs w:val="32"/>
        </w:rPr>
        <w:t>(</w:t>
      </w:r>
      <w:r w:rsidR="0075652A" w:rsidRPr="00792281">
        <w:rPr>
          <w:rFonts w:ascii="Angsana New" w:hAnsi="Angsana New"/>
          <w:sz w:val="32"/>
          <w:szCs w:val="32"/>
          <w:cs/>
        </w:rPr>
        <w:t>ถ้ามี</w:t>
      </w:r>
      <w:r w:rsidR="0075652A" w:rsidRPr="00792281">
        <w:rPr>
          <w:rFonts w:ascii="Angsana New" w:hAnsi="Angsana New"/>
          <w:sz w:val="32"/>
          <w:szCs w:val="32"/>
        </w:rPr>
        <w:t xml:space="preserve">) </w:t>
      </w:r>
    </w:p>
    <w:p w:rsidR="0075652A" w:rsidRPr="00792281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บริษัทฯบันทึกมูลค่าเริ่มแรกของอาคารในราคาทุน ณ วันที่ได้สินทรัพย์มา หลังจากนั้นบริษัทฯจัดให้มีการประเมินราคาอาคาร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</w:t>
      </w:r>
      <w:r w:rsidRPr="00792281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792281">
        <w:rPr>
          <w:rFonts w:ascii="Angsana New" w:hAnsi="Angsana New"/>
          <w:sz w:val="32"/>
          <w:szCs w:val="32"/>
          <w:cs/>
        </w:rPr>
        <w:t>แตกต่างจากมูลค่ายุติธรรมอย่างมีสาระสำคัญ</w:t>
      </w:r>
    </w:p>
    <w:p w:rsidR="0075652A" w:rsidRPr="00792281" w:rsidRDefault="0075652A" w:rsidP="00126B63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75652A" w:rsidRPr="00792281" w:rsidRDefault="00827694" w:rsidP="008B0AB8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>-</w:t>
      </w:r>
      <w:r w:rsidR="0075652A" w:rsidRPr="00792281">
        <w:rPr>
          <w:rFonts w:ascii="Angsana New" w:hAnsi="Angsana New"/>
          <w:sz w:val="32"/>
          <w:szCs w:val="32"/>
          <w:cs/>
        </w:rPr>
        <w:tab/>
        <w:t>บริษัทฯบันทึกราคาตามบัญชีของสินทรัพย์ที่เพิ่มขึ้นจากการตีราคาใหม่ใน</w:t>
      </w:r>
      <w:r w:rsidR="0075652A" w:rsidRPr="00792281">
        <w:rPr>
          <w:rFonts w:ascii="Angsana New" w:hAnsi="Angsana New" w:hint="cs"/>
          <w:sz w:val="32"/>
          <w:szCs w:val="32"/>
          <w:cs/>
        </w:rPr>
        <w:t>กำไรขาดทุนเบ็ดเสร็จอื่นและรับรู้จำนวนสะสมใน</w:t>
      </w:r>
      <w:r w:rsidR="0075652A" w:rsidRPr="00792281">
        <w:rPr>
          <w:rFonts w:ascii="Angsana New" w:hAnsi="Angsana New"/>
          <w:sz w:val="32"/>
          <w:szCs w:val="32"/>
          <w:cs/>
        </w:rPr>
        <w:t xml:space="preserve">บัญชี </w:t>
      </w:r>
      <w:r w:rsidR="0075652A" w:rsidRPr="00792281">
        <w:rPr>
          <w:rFonts w:ascii="Angsana New" w:hAnsi="Angsana New"/>
          <w:sz w:val="32"/>
          <w:szCs w:val="32"/>
        </w:rPr>
        <w:t>“</w:t>
      </w:r>
      <w:r w:rsidR="0075652A" w:rsidRPr="00792281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792281">
        <w:rPr>
          <w:rFonts w:ascii="Angsana New" w:hAnsi="Angsana New"/>
          <w:sz w:val="32"/>
          <w:szCs w:val="32"/>
        </w:rPr>
        <w:t xml:space="preserve">” </w:t>
      </w:r>
      <w:r w:rsidR="0075652A" w:rsidRPr="00792281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หากสินทรัพย์นั้นเคยมีการตีราคาลดลงและบริษัทฯได้รับรู้ราคาที่ลดลง</w:t>
      </w:r>
      <w:r w:rsidR="0075652A" w:rsidRPr="00792281">
        <w:rPr>
          <w:rFonts w:ascii="Angsana New" w:hAnsi="Angsana New" w:hint="cs"/>
          <w:sz w:val="32"/>
          <w:szCs w:val="32"/>
          <w:cs/>
        </w:rPr>
        <w:t>ในส่วนของกำไรหรือขาดทุน</w:t>
      </w:r>
      <w:r w:rsidR="0075652A" w:rsidRPr="00792281">
        <w:rPr>
          <w:rFonts w:ascii="Angsana New" w:hAnsi="Angsana New"/>
          <w:sz w:val="32"/>
          <w:szCs w:val="32"/>
          <w:cs/>
        </w:rPr>
        <w:t>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75652A" w:rsidRPr="00792281" w:rsidRDefault="00827694" w:rsidP="008B0AB8">
      <w:pPr>
        <w:tabs>
          <w:tab w:val="left" w:pos="144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>-</w:t>
      </w:r>
      <w:r w:rsidR="0075652A" w:rsidRPr="00792281">
        <w:rPr>
          <w:rFonts w:ascii="Angsana New" w:hAnsi="Angsana New"/>
          <w:sz w:val="32"/>
          <w:szCs w:val="32"/>
          <w:cs/>
        </w:rPr>
        <w:tab/>
        <w:t>บริษัทฯรับรู้ราคาตามบัญชีของสินทรัพย์ที่ลดลงจากการตีราคาใหม่</w:t>
      </w:r>
      <w:r w:rsidR="0075652A" w:rsidRPr="00792281">
        <w:rPr>
          <w:rFonts w:ascii="Angsana New" w:hAnsi="Angsana New" w:hint="cs"/>
          <w:sz w:val="32"/>
          <w:szCs w:val="32"/>
          <w:cs/>
        </w:rPr>
        <w:t>ในส่วนของ</w:t>
      </w:r>
      <w:r w:rsidR="0075652A" w:rsidRPr="00792281">
        <w:rPr>
          <w:rFonts w:ascii="Angsana New" w:hAnsi="Angsana New"/>
          <w:sz w:val="32"/>
          <w:szCs w:val="32"/>
          <w:cs/>
        </w:rPr>
        <w:t>กำไร</w:t>
      </w:r>
      <w:r w:rsidR="0075652A" w:rsidRPr="00792281">
        <w:rPr>
          <w:rFonts w:ascii="Angsana New" w:hAnsi="Angsana New" w:hint="cs"/>
          <w:sz w:val="32"/>
          <w:szCs w:val="32"/>
          <w:cs/>
        </w:rPr>
        <w:t>หรือ</w:t>
      </w:r>
      <w:r w:rsidR="0075652A" w:rsidRPr="00792281">
        <w:rPr>
          <w:rFonts w:ascii="Angsana New" w:hAnsi="Angsana New"/>
          <w:sz w:val="32"/>
          <w:szCs w:val="32"/>
          <w:cs/>
        </w:rPr>
        <w:t xml:space="preserve">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="0075652A" w:rsidRPr="00792281">
        <w:rPr>
          <w:rFonts w:ascii="Angsana New" w:hAnsi="Angsana New"/>
          <w:sz w:val="32"/>
          <w:szCs w:val="32"/>
        </w:rPr>
        <w:t>“</w:t>
      </w:r>
      <w:r w:rsidR="0075652A" w:rsidRPr="00792281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792281">
        <w:rPr>
          <w:rFonts w:ascii="Angsana New" w:hAnsi="Angsana New"/>
          <w:sz w:val="32"/>
          <w:szCs w:val="32"/>
        </w:rPr>
        <w:t>”</w:t>
      </w:r>
      <w:r w:rsidR="0075652A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75652A" w:rsidRPr="00792281">
        <w:rPr>
          <w:rFonts w:ascii="Angsana New" w:hAnsi="Angsana New"/>
          <w:sz w:val="32"/>
          <w:szCs w:val="32"/>
          <w:cs/>
        </w:rPr>
        <w:t>อยู่ในส่วนของผู้ถือหุ้น ส่วนที่ลดลงจากการตีราคาใหม่จะถูก</w:t>
      </w:r>
      <w:r w:rsidR="0075652A" w:rsidRPr="00792281">
        <w:rPr>
          <w:rFonts w:ascii="Angsana New" w:hAnsi="Angsana New" w:hint="cs"/>
          <w:sz w:val="32"/>
          <w:szCs w:val="32"/>
          <w:cs/>
        </w:rPr>
        <w:t>รับรู้ในกำไรขาดทุนเบ็ดเสร็จอื่นในจำนวนที่ไม่เกินยอดคงเหลือของบัญชี</w:t>
      </w:r>
      <w:r w:rsidR="0075652A" w:rsidRPr="00792281">
        <w:rPr>
          <w:rFonts w:ascii="Angsana New" w:hAnsi="Angsana New"/>
          <w:sz w:val="32"/>
          <w:szCs w:val="32"/>
          <w:cs/>
        </w:rPr>
        <w:t xml:space="preserve"> </w:t>
      </w:r>
      <w:r w:rsidR="0075652A" w:rsidRPr="00792281">
        <w:rPr>
          <w:rFonts w:ascii="Angsana New" w:hAnsi="Angsana New"/>
          <w:sz w:val="32"/>
          <w:szCs w:val="32"/>
        </w:rPr>
        <w:t>“</w:t>
      </w:r>
      <w:r w:rsidR="0075652A" w:rsidRPr="00792281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75652A" w:rsidRPr="00792281">
        <w:rPr>
          <w:rFonts w:ascii="Angsana New" w:hAnsi="Angsana New"/>
          <w:sz w:val="32"/>
          <w:szCs w:val="32"/>
        </w:rPr>
        <w:t>”</w:t>
      </w:r>
    </w:p>
    <w:p w:rsidR="008B0AB8" w:rsidRPr="00792281" w:rsidRDefault="008B0AB8" w:rsidP="008B0AB8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br w:type="page"/>
      </w:r>
    </w:p>
    <w:p w:rsidR="0075652A" w:rsidRPr="00792281" w:rsidRDefault="0075652A" w:rsidP="00827694">
      <w:pPr>
        <w:tabs>
          <w:tab w:val="left" w:pos="1440"/>
        </w:tabs>
        <w:spacing w:before="120" w:after="2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lastRenderedPageBreak/>
        <w:t>ค่าเสื่อมราคาของอาคารและอุปกรณ์คำนวณจากราคาทุนหรือราคาที่ตีใหม่ของสินทรัพย์โดยวิธีเส้นตรงตามอายุการ</w:t>
      </w:r>
      <w:r w:rsidRPr="00792281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92281">
        <w:rPr>
          <w:rFonts w:ascii="Angsana New" w:hAnsi="Angsana New"/>
          <w:sz w:val="32"/>
          <w:szCs w:val="32"/>
          <w:cs/>
        </w:rPr>
        <w:t>โดยประมาณดังนี้</w:t>
      </w:r>
    </w:p>
    <w:p w:rsidR="0075652A" w:rsidRPr="00792281" w:rsidRDefault="0075652A" w:rsidP="00827694">
      <w:pPr>
        <w:tabs>
          <w:tab w:val="left" w:pos="1080"/>
          <w:tab w:val="left" w:pos="1320"/>
          <w:tab w:val="left" w:pos="3960"/>
          <w:tab w:val="left" w:pos="4500"/>
          <w:tab w:val="right" w:pos="6120"/>
        </w:tabs>
        <w:spacing w:line="420" w:lineRule="exact"/>
        <w:ind w:left="533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>อาคาร</w:t>
      </w:r>
      <w:r w:rsidRPr="00792281">
        <w:rPr>
          <w:rFonts w:ascii="Angsana New" w:hAnsi="Angsana New"/>
          <w:sz w:val="32"/>
          <w:szCs w:val="32"/>
          <w:cs/>
        </w:rPr>
        <w:tab/>
      </w:r>
      <w:r w:rsidR="009D6189" w:rsidRPr="00792281">
        <w:rPr>
          <w:rFonts w:ascii="Angsana New" w:hAnsi="Angsana New" w:hint="cs"/>
          <w:sz w:val="32"/>
          <w:szCs w:val="32"/>
          <w:cs/>
        </w:rPr>
        <w:tab/>
      </w:r>
      <w:r w:rsidR="00827694"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-</w:t>
      </w:r>
      <w:r w:rsidRPr="00792281">
        <w:rPr>
          <w:rFonts w:ascii="Angsana New" w:hAnsi="Angsana New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</w:rPr>
        <w:t>20</w:t>
      </w:r>
      <w:r w:rsidRPr="00792281">
        <w:rPr>
          <w:rFonts w:ascii="Angsana New" w:hAnsi="Angsana New"/>
          <w:sz w:val="32"/>
          <w:szCs w:val="32"/>
          <w:cs/>
        </w:rPr>
        <w:t xml:space="preserve"> ปี</w:t>
      </w:r>
    </w:p>
    <w:p w:rsidR="0075652A" w:rsidRPr="00792281" w:rsidRDefault="0075652A" w:rsidP="00827694">
      <w:pPr>
        <w:tabs>
          <w:tab w:val="left" w:pos="1080"/>
          <w:tab w:val="left" w:pos="1320"/>
          <w:tab w:val="left" w:pos="3960"/>
          <w:tab w:val="left" w:pos="4500"/>
          <w:tab w:val="right" w:pos="6120"/>
        </w:tabs>
        <w:spacing w:line="420" w:lineRule="exact"/>
        <w:ind w:left="533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Pr="00792281">
        <w:rPr>
          <w:rFonts w:ascii="Angsana New" w:hAnsi="Angsana New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</w:rPr>
        <w:t>-</w:t>
      </w:r>
      <w:r w:rsidRPr="00792281">
        <w:rPr>
          <w:rFonts w:ascii="Angsana New" w:hAnsi="Angsana New"/>
          <w:sz w:val="32"/>
          <w:szCs w:val="32"/>
        </w:rPr>
        <w:tab/>
        <w:t xml:space="preserve">5   </w:t>
      </w:r>
      <w:r w:rsidRPr="00792281">
        <w:rPr>
          <w:rFonts w:ascii="Angsana New" w:hAnsi="Angsana New"/>
          <w:sz w:val="32"/>
          <w:szCs w:val="32"/>
          <w:cs/>
        </w:rPr>
        <w:t>ปี</w:t>
      </w:r>
    </w:p>
    <w:p w:rsidR="0075652A" w:rsidRPr="00792281" w:rsidRDefault="0075652A" w:rsidP="00827694">
      <w:pPr>
        <w:tabs>
          <w:tab w:val="left" w:pos="1080"/>
          <w:tab w:val="left" w:pos="1320"/>
          <w:tab w:val="left" w:pos="3960"/>
          <w:tab w:val="left" w:pos="4500"/>
          <w:tab w:val="right" w:pos="6120"/>
        </w:tabs>
        <w:spacing w:line="420" w:lineRule="exact"/>
        <w:ind w:left="533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เครื่องจักรและอุปกรณ์ก่อสร้าง</w:t>
      </w:r>
      <w:r w:rsidRPr="00792281">
        <w:rPr>
          <w:rFonts w:ascii="Angsana New" w:hAnsi="Angsana New"/>
          <w:sz w:val="32"/>
          <w:szCs w:val="32"/>
        </w:rPr>
        <w:tab/>
        <w:t>-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3 - 10   ปี</w:t>
      </w:r>
    </w:p>
    <w:p w:rsidR="0075652A" w:rsidRPr="00792281" w:rsidRDefault="0075652A" w:rsidP="00827694">
      <w:pPr>
        <w:tabs>
          <w:tab w:val="left" w:pos="1080"/>
          <w:tab w:val="left" w:pos="1320"/>
          <w:tab w:val="left" w:pos="3960"/>
          <w:tab w:val="left" w:pos="4500"/>
          <w:tab w:val="right" w:pos="6120"/>
        </w:tabs>
        <w:spacing w:line="420" w:lineRule="exact"/>
        <w:ind w:left="533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เครื่องตกแต่ง</w:t>
      </w:r>
      <w:r w:rsidR="009F3869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9E7AB7" w:rsidRPr="00792281">
        <w:rPr>
          <w:rFonts w:ascii="Angsana New" w:hAnsi="Angsana New" w:hint="cs"/>
          <w:sz w:val="32"/>
          <w:szCs w:val="32"/>
          <w:cs/>
        </w:rPr>
        <w:t>ติดตั้ง</w:t>
      </w:r>
      <w:r w:rsidRPr="00792281">
        <w:rPr>
          <w:rFonts w:ascii="Angsana New" w:hAnsi="Angsana New"/>
          <w:sz w:val="32"/>
          <w:szCs w:val="32"/>
          <w:cs/>
        </w:rPr>
        <w:t>และอุปกรณ์</w:t>
      </w:r>
      <w:r w:rsidRPr="00792281">
        <w:rPr>
          <w:rFonts w:ascii="Angsana New" w:hAnsi="Angsana New"/>
          <w:sz w:val="32"/>
          <w:szCs w:val="32"/>
        </w:rPr>
        <w:tab/>
        <w:t>-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3 - 6     ปี</w:t>
      </w:r>
    </w:p>
    <w:p w:rsidR="0075652A" w:rsidRPr="00792281" w:rsidRDefault="0075652A" w:rsidP="00827694">
      <w:pPr>
        <w:tabs>
          <w:tab w:val="left" w:pos="1080"/>
          <w:tab w:val="left" w:pos="1320"/>
          <w:tab w:val="left" w:pos="3960"/>
          <w:tab w:val="left" w:pos="4500"/>
          <w:tab w:val="right" w:pos="6120"/>
        </w:tabs>
        <w:spacing w:line="420" w:lineRule="exact"/>
        <w:ind w:left="533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ยานพาหนะ</w:t>
      </w:r>
      <w:r w:rsidRPr="00792281">
        <w:rPr>
          <w:rFonts w:ascii="Angsana New" w:hAnsi="Angsana New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</w:rPr>
        <w:t>-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3 - 6     ปี</w:t>
      </w:r>
    </w:p>
    <w:p w:rsidR="0075652A" w:rsidRPr="00792281" w:rsidRDefault="009F3869" w:rsidP="00827694">
      <w:pPr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B75190" w:rsidRPr="00792281" w:rsidRDefault="009D6189" w:rsidP="0082769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="0075652A" w:rsidRPr="00792281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9E7AB7" w:rsidRPr="00792281">
        <w:rPr>
          <w:rFonts w:ascii="Angsana New" w:hAnsi="Angsana New" w:hint="cs"/>
          <w:sz w:val="32"/>
          <w:szCs w:val="32"/>
          <w:cs/>
        </w:rPr>
        <w:t>ก่อสร้างและ</w:t>
      </w:r>
      <w:r w:rsidR="0075652A" w:rsidRPr="00792281">
        <w:rPr>
          <w:rFonts w:ascii="Angsana New" w:hAnsi="Angsana New"/>
          <w:sz w:val="32"/>
          <w:szCs w:val="32"/>
          <w:cs/>
        </w:rPr>
        <w:t>ติดตั้ง</w:t>
      </w:r>
    </w:p>
    <w:p w:rsidR="00742CDD" w:rsidRPr="00792281" w:rsidRDefault="00742CDD" w:rsidP="00827694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pacing w:val="-4"/>
          <w:sz w:val="32"/>
          <w:szCs w:val="32"/>
          <w:cs/>
        </w:rPr>
        <w:t>บริษัทฯตัดรายการที่ดิน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ตัดรายการสินทรัพย์นั้นออกจากบัญชี</w:t>
      </w:r>
    </w:p>
    <w:p w:rsidR="00162D7B" w:rsidRPr="00792281" w:rsidRDefault="0075652A" w:rsidP="00162D7B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4.9</w:t>
      </w:r>
      <w:r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162D7B" w:rsidRPr="0079228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:rsidR="00162D7B" w:rsidRPr="00792281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:rsidR="00162D7B" w:rsidRPr="00792281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C51D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C51D0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:rsidR="00162D7B" w:rsidRPr="00792281" w:rsidRDefault="00162D7B" w:rsidP="00162D7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ได้แก่ คอมพิวเตอร์ซอฟแวร์ ซึ่งมีอายุการให้ประโยชน์</w:t>
      </w:r>
      <w:r w:rsidR="00CC0349" w:rsidRPr="00792281">
        <w:rPr>
          <w:rFonts w:ascii="Angsana New" w:hAnsi="Angsana New" w:hint="cs"/>
          <w:sz w:val="32"/>
          <w:szCs w:val="32"/>
          <w:cs/>
        </w:rPr>
        <w:t>โดยประมาณ</w:t>
      </w:r>
      <w:r w:rsidR="00C51D07">
        <w:rPr>
          <w:rFonts w:ascii="Angsana New" w:hAnsi="Angsana New" w:hint="cs"/>
          <w:sz w:val="32"/>
          <w:szCs w:val="32"/>
          <w:cs/>
        </w:rPr>
        <w:t xml:space="preserve"> 5 ปี และ</w:t>
      </w:r>
      <w:r w:rsidRPr="00792281">
        <w:rPr>
          <w:rFonts w:ascii="Angsana New" w:hAnsi="Angsana New"/>
          <w:sz w:val="32"/>
          <w:szCs w:val="32"/>
        </w:rPr>
        <w:t xml:space="preserve"> 10 </w:t>
      </w:r>
      <w:r w:rsidRPr="00792281">
        <w:rPr>
          <w:rFonts w:ascii="Angsana New" w:hAnsi="Angsana New" w:hint="cs"/>
          <w:sz w:val="32"/>
          <w:szCs w:val="32"/>
          <w:cs/>
        </w:rPr>
        <w:t>ปี</w:t>
      </w:r>
    </w:p>
    <w:p w:rsidR="0098745B" w:rsidRPr="00792281" w:rsidRDefault="00162D7B" w:rsidP="00827694">
      <w:pPr>
        <w:tabs>
          <w:tab w:val="left" w:pos="1440"/>
        </w:tabs>
        <w:spacing w:before="120" w:after="12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4.10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="0098745B" w:rsidRPr="0079228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742CDD" w:rsidRPr="00792281" w:rsidRDefault="007064C0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742CDD" w:rsidRPr="0079228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</w:t>
      </w:r>
      <w:r w:rsidR="00742CDD" w:rsidRPr="00792281">
        <w:rPr>
          <w:rFonts w:ascii="Angsana New" w:hAnsi="Angsana New" w:hint="cs"/>
          <w:sz w:val="32"/>
          <w:szCs w:val="32"/>
          <w:cs/>
        </w:rPr>
        <w:t>ควบคุม</w:t>
      </w:r>
      <w:r w:rsidR="00742CDD" w:rsidRPr="00792281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98745B" w:rsidRPr="00792281" w:rsidRDefault="00742CDD" w:rsidP="008276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C51D07">
        <w:rPr>
          <w:rFonts w:ascii="Angsana New" w:hAnsi="Angsana New" w:hint="cs"/>
          <w:sz w:val="32"/>
          <w:szCs w:val="32"/>
          <w:cs/>
        </w:rPr>
        <w:t>หรือกิจการ</w:t>
      </w:r>
      <w:r w:rsidRPr="00792281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Pr="00792281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Pr="00792281">
        <w:rPr>
          <w:rFonts w:ascii="Angsana New" w:hAnsi="Angsana New" w:hint="cs"/>
          <w:sz w:val="32"/>
          <w:szCs w:val="32"/>
          <w:cs/>
        </w:rPr>
        <w:t>ต่อ</w:t>
      </w:r>
      <w:r w:rsidRPr="00792281">
        <w:rPr>
          <w:rFonts w:ascii="Angsana New" w:hAnsi="Angsana New"/>
          <w:sz w:val="32"/>
          <w:szCs w:val="32"/>
          <w:cs/>
        </w:rPr>
        <w:t>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C51D07" w:rsidRDefault="00C51D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8745B" w:rsidRPr="00792281" w:rsidRDefault="00A46819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1</w:t>
      </w:r>
      <w:r w:rsidR="0098745B" w:rsidRPr="00792281">
        <w:rPr>
          <w:rFonts w:ascii="Angsana New" w:hAnsi="Angsana New"/>
          <w:b/>
          <w:bCs/>
          <w:sz w:val="32"/>
          <w:szCs w:val="32"/>
        </w:rPr>
        <w:tab/>
      </w:r>
      <w:r w:rsidR="0098745B" w:rsidRPr="00792281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742CDD" w:rsidRPr="00792281" w:rsidRDefault="00550090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/>
          <w:i/>
          <w:iCs/>
          <w:sz w:val="32"/>
          <w:szCs w:val="32"/>
        </w:rPr>
        <w:tab/>
      </w:r>
      <w:r w:rsidR="00742CDD" w:rsidRPr="00792281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742CDD" w:rsidRPr="00792281">
        <w:rPr>
          <w:rFonts w:ascii="Angsana New" w:hAnsi="Angsana New" w:hint="cs"/>
          <w:sz w:val="32"/>
          <w:szCs w:val="32"/>
          <w:cs/>
        </w:rPr>
        <w:t>ส่วนของ</w:t>
      </w:r>
      <w:r w:rsidR="00742CDD" w:rsidRPr="00792281">
        <w:rPr>
          <w:rFonts w:ascii="Angsana New" w:hAnsi="Angsana New"/>
          <w:sz w:val="32"/>
          <w:szCs w:val="32"/>
          <w:cs/>
        </w:rPr>
        <w:t>กำไร</w:t>
      </w:r>
      <w:r w:rsidR="00742CDD" w:rsidRPr="00792281">
        <w:rPr>
          <w:rFonts w:ascii="Angsana New" w:hAnsi="Angsana New" w:hint="cs"/>
          <w:sz w:val="32"/>
          <w:szCs w:val="32"/>
          <w:cs/>
        </w:rPr>
        <w:t>หรือ</w:t>
      </w:r>
      <w:r w:rsidR="00742CDD" w:rsidRPr="00792281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CC0349" w:rsidRPr="00792281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742CDD" w:rsidRPr="00792281">
        <w:rPr>
          <w:rFonts w:ascii="Angsana New" w:hAnsi="Angsana New"/>
          <w:sz w:val="32"/>
          <w:szCs w:val="32"/>
          <w:cs/>
        </w:rPr>
        <w:t>ของสินทรัพย์ที่เช่า</w:t>
      </w:r>
    </w:p>
    <w:p w:rsidR="006808C4" w:rsidRPr="00792281" w:rsidRDefault="00742CD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792281">
        <w:rPr>
          <w:rFonts w:ascii="Angsana New" w:hAnsi="Angsana New" w:hint="cs"/>
          <w:sz w:val="32"/>
          <w:szCs w:val="32"/>
          <w:cs/>
        </w:rPr>
        <w:t>ไม่</w:t>
      </w:r>
      <w:r w:rsidRPr="00792281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792281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2A4B72" w:rsidRPr="00792281" w:rsidRDefault="00A46819" w:rsidP="00827694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2</w:t>
      </w:r>
      <w:r w:rsidR="001F1C78" w:rsidRPr="00792281">
        <w:rPr>
          <w:rFonts w:ascii="Angsana New" w:hAnsi="Angsana New"/>
          <w:b/>
          <w:bCs/>
          <w:sz w:val="32"/>
          <w:szCs w:val="32"/>
        </w:rPr>
        <w:tab/>
      </w:r>
      <w:r w:rsidR="002A4B72" w:rsidRPr="0079228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9D6189" w:rsidRPr="00792281" w:rsidRDefault="009D6189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วัดมูลค่าด้วยสกุลเงินที่ใช้ในการดำเนินงานของแต่ละกิจการนั้น</w:t>
      </w:r>
    </w:p>
    <w:p w:rsidR="00742CDD" w:rsidRPr="00792281" w:rsidRDefault="00742CDD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792281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Pr="00792281">
        <w:rPr>
          <w:rFonts w:ascii="Angsana New" w:hAnsi="Angsana New"/>
          <w:spacing w:val="-6"/>
          <w:sz w:val="32"/>
          <w:szCs w:val="32"/>
          <w:cs/>
        </w:rPr>
        <w:t>ณ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Pr="00792281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Pr="00792281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792281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ณ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p w:rsidR="002E05A8" w:rsidRPr="00792281" w:rsidRDefault="00742CDD" w:rsidP="0082769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FF7D2E" w:rsidRPr="00792281" w:rsidRDefault="00A46819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3</w:t>
      </w:r>
      <w:r w:rsidR="00011E5C" w:rsidRPr="00792281">
        <w:rPr>
          <w:rFonts w:ascii="Angsana New" w:hAnsi="Angsana New"/>
          <w:b/>
          <w:bCs/>
          <w:sz w:val="32"/>
          <w:szCs w:val="32"/>
        </w:rPr>
        <w:tab/>
      </w:r>
      <w:r w:rsidR="00FF7D2E" w:rsidRPr="0079228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4B029F" w:rsidRPr="00792281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ทุกวันสิ้นรอบระยะเวลารายงาน บริษัทฯจะทำการประเมินการด้อยค่าของที่ดิน อาคารและอุปกรณ์ของบริษัทฯหากมีข้อบ่งชี้ว่าสินทรัพย์ดังกล่าวอาจด้อยค่า บริษัทฯ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4B029F" w:rsidRPr="00792281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792281">
        <w:rPr>
          <w:rFonts w:ascii="Angsana New" w:hAnsi="Angsana New" w:hint="cs"/>
          <w:sz w:val="32"/>
          <w:szCs w:val="32"/>
          <w:cs/>
        </w:rPr>
        <w:t>บริษัทฯจะรับรู้รายการขาดทุนจากการด้อยค่าในส่วนของกำไรหรือขาดทุน ยกเว้นในกรณีที่อาคาร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:rsidR="008B0AB8" w:rsidRPr="00792281" w:rsidRDefault="008B0AB8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792281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9D35E3" w:rsidRPr="00792281" w:rsidRDefault="004B029F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 w:hint="cs"/>
          <w:spacing w:val="-4"/>
          <w:sz w:val="32"/>
          <w:szCs w:val="32"/>
          <w:cs/>
        </w:rPr>
        <w:lastRenderedPageBreak/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792281">
        <w:rPr>
          <w:rFonts w:ascii="Angsana New" w:hAnsi="Angsana New"/>
          <w:spacing w:val="-4"/>
          <w:sz w:val="32"/>
          <w:szCs w:val="32"/>
        </w:rPr>
        <w:t xml:space="preserve"> 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บริษัทฯจะประมาณมูลค่าที่คาดว่าจะได้รับคืนของสินทรัพย์นั้น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  <w:r w:rsidRPr="00792281">
        <w:rPr>
          <w:rFonts w:ascii="Angsana New" w:hAnsi="Angsana New"/>
          <w:spacing w:val="-4"/>
          <w:sz w:val="32"/>
          <w:szCs w:val="32"/>
        </w:rPr>
        <w:t xml:space="preserve"> 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1969D1" w:rsidRPr="00792281" w:rsidRDefault="009E7AB7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4</w:t>
      </w:r>
      <w:r w:rsidR="001969D1" w:rsidRPr="00792281">
        <w:rPr>
          <w:rFonts w:ascii="Angsana New" w:hAnsi="Angsana New"/>
          <w:b/>
          <w:bCs/>
          <w:sz w:val="32"/>
          <w:szCs w:val="32"/>
        </w:rPr>
        <w:tab/>
      </w:r>
      <w:r w:rsidR="001969D1" w:rsidRPr="00792281">
        <w:rPr>
          <w:rFonts w:ascii="Angsana New" w:hAnsi="Angsana New" w:hint="cs"/>
          <w:b/>
          <w:bCs/>
          <w:sz w:val="32"/>
          <w:szCs w:val="32"/>
          <w:cs/>
        </w:rPr>
        <w:t>ผลประโยชน์ของพนักงาน</w:t>
      </w:r>
    </w:p>
    <w:p w:rsidR="001969D1" w:rsidRPr="00792281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</w:p>
    <w:p w:rsidR="001969D1" w:rsidRPr="00792281" w:rsidRDefault="009D6189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>บริษัทฯและ</w:t>
      </w:r>
      <w:r w:rsidR="001969D1" w:rsidRPr="00792281">
        <w:rPr>
          <w:rFonts w:ascii="Angsana New" w:hAnsi="Angsana New" w:hint="cs"/>
          <w:sz w:val="32"/>
          <w:szCs w:val="32"/>
          <w:cs/>
        </w:rPr>
        <w:t>บริษัทย่อย</w:t>
      </w:r>
      <w:r w:rsidR="001969D1" w:rsidRPr="00792281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969D1" w:rsidRPr="00792281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i/>
          <w:i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หลังออกจากงานของ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พนักงา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1969D1" w:rsidRPr="00792281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 w:hint="cs"/>
          <w:i/>
          <w:iCs/>
          <w:sz w:val="32"/>
          <w:szCs w:val="32"/>
          <w:cs/>
        </w:rPr>
        <w:tab/>
        <w:t>โครงการสมทบเงิน</w:t>
      </w:r>
    </w:p>
    <w:p w:rsidR="001969D1" w:rsidRPr="00792281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บริษัทฯ บริษัทย่อย และพนักงานของบริษัทฯและบริษัทย่อย</w:t>
      </w:r>
      <w:r w:rsidRPr="00792281">
        <w:rPr>
          <w:rFonts w:ascii="Angsana New" w:hAnsi="Angsana New"/>
          <w:spacing w:val="-4"/>
          <w:sz w:val="32"/>
          <w:szCs w:val="32"/>
          <w:cs/>
        </w:rPr>
        <w:t>ได้ร่วมกันจัดตั้ง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กอง</w:t>
      </w:r>
      <w:r w:rsidRPr="00792281">
        <w:rPr>
          <w:rFonts w:ascii="Angsana New" w:hAnsi="Angsana New"/>
          <w:spacing w:val="-4"/>
          <w:sz w:val="32"/>
          <w:szCs w:val="32"/>
          <w:cs/>
        </w:rPr>
        <w:t>ทุน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สำรอง</w:t>
      </w:r>
      <w:r w:rsidRPr="00792281">
        <w:rPr>
          <w:rFonts w:ascii="Angsana New" w:hAnsi="Angsana New"/>
          <w:spacing w:val="-4"/>
          <w:sz w:val="32"/>
          <w:szCs w:val="32"/>
          <w:cs/>
        </w:rPr>
        <w:t>เลี้ยงชีพ</w:t>
      </w:r>
      <w:r w:rsidRPr="00792281">
        <w:rPr>
          <w:rFonts w:ascii="Angsana New" w:hAnsi="Angsana New"/>
          <w:sz w:val="32"/>
          <w:szCs w:val="32"/>
          <w:cs/>
        </w:rPr>
        <w:t xml:space="preserve"> ซึ่งประกอบด้วยเงินที่พนักงานจ่ายสะสมและเงินที่บริษัทฯ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792281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1969D1" w:rsidRPr="00792281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rial" w:hAnsi="Arial" w:hint="cs"/>
          <w:b/>
          <w:bCs/>
          <w:i/>
          <w:iCs/>
          <w:spacing w:val="-3"/>
          <w:sz w:val="22"/>
          <w:szCs w:val="22"/>
          <w:cs/>
        </w:rPr>
        <w:tab/>
      </w:r>
      <w:r w:rsidRPr="00792281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Pr="00792281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</w:t>
      </w:r>
    </w:p>
    <w:p w:rsidR="001969D1" w:rsidRPr="00792281" w:rsidRDefault="001969D1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D56DC0" w:rsidRPr="00792281">
        <w:rPr>
          <w:rFonts w:ascii="Angsana New" w:hAnsi="Angsana New" w:hint="cs"/>
          <w:sz w:val="32"/>
          <w:szCs w:val="32"/>
          <w:cs/>
        </w:rPr>
        <w:t>และ</w:t>
      </w:r>
      <w:r w:rsidRPr="00792281">
        <w:rPr>
          <w:rFonts w:ascii="Angsana New" w:hAnsi="Angsana New" w:hint="cs"/>
          <w:sz w:val="32"/>
          <w:szCs w:val="32"/>
          <w:cs/>
        </w:rPr>
        <w:t>บริษัทย่อยมีภาระสำหรับเงินชดเชยที่ต้องจ่ายให้แก่พนักงานเมื่อออกจากงานตามกฎหมายแรงงาน ซึ่ง</w:t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9D6189" w:rsidRPr="00792281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792281">
        <w:rPr>
          <w:rFonts w:ascii="Angsana New" w:hAnsi="Angsana New" w:hint="cs"/>
          <w:sz w:val="32"/>
          <w:szCs w:val="32"/>
          <w:cs/>
        </w:rPr>
        <w:t xml:space="preserve">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:rsidR="001969D1" w:rsidRPr="00792281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D56DC0" w:rsidRPr="00792281">
        <w:rPr>
          <w:rFonts w:ascii="Angsana New" w:hAnsi="Angsana New" w:hint="cs"/>
          <w:sz w:val="32"/>
          <w:szCs w:val="32"/>
          <w:cs/>
        </w:rPr>
        <w:t>และ</w:t>
      </w:r>
      <w:r w:rsidRPr="00792281">
        <w:rPr>
          <w:rFonts w:ascii="Angsana New" w:hAnsi="Angsana New" w:hint="cs"/>
          <w:sz w:val="32"/>
          <w:szCs w:val="32"/>
          <w:cs/>
        </w:rPr>
        <w:t>บริษัทย่อยคำนวณหนี้สินตามโครงการผล</w:t>
      </w:r>
      <w:r w:rsidR="00D56DC0" w:rsidRPr="00792281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792281">
        <w:rPr>
          <w:rFonts w:ascii="Angsana New" w:hAnsi="Angsana New" w:hint="cs"/>
          <w:sz w:val="32"/>
          <w:szCs w:val="32"/>
          <w:cs/>
        </w:rPr>
        <w:t>โดยใช้วิธีคิดลดแต่ละหน่วยที่ประมาณการไว้ (</w:t>
      </w:r>
      <w:r w:rsidRPr="00792281">
        <w:rPr>
          <w:rFonts w:ascii="Angsana New" w:hAnsi="Angsana New"/>
          <w:sz w:val="32"/>
          <w:szCs w:val="32"/>
        </w:rPr>
        <w:t>Projected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</w:rPr>
        <w:t>Unit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</w:rPr>
        <w:t>Credit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</w:rPr>
        <w:t>Method)</w:t>
      </w:r>
      <w:r w:rsidRPr="0079228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792281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</w:t>
      </w:r>
      <w:r w:rsidRPr="00792281">
        <w:rPr>
          <w:rFonts w:ascii="Angsana New" w:hAnsi="Angsana New" w:hint="cs"/>
          <w:sz w:val="32"/>
          <w:szCs w:val="32"/>
          <w:cs/>
        </w:rPr>
        <w:t>ภาระผูกพัน</w:t>
      </w:r>
      <w:r w:rsidRPr="00792281">
        <w:rPr>
          <w:rFonts w:ascii="Angsana New" w:hAnsi="Angsana New"/>
          <w:sz w:val="32"/>
          <w:szCs w:val="32"/>
          <w:cs/>
        </w:rPr>
        <w:t>ดังกล่าว</w:t>
      </w:r>
      <w:r w:rsidRPr="00792281">
        <w:rPr>
          <w:rFonts w:ascii="Angsana New" w:hAnsi="Angsana New" w:hint="cs"/>
          <w:sz w:val="32"/>
          <w:szCs w:val="32"/>
          <w:cs/>
        </w:rPr>
        <w:t>ตามหลักคณิตศาสตร์ประกันภัย</w:t>
      </w:r>
    </w:p>
    <w:p w:rsidR="001969D1" w:rsidRPr="00792281" w:rsidRDefault="001969D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 xml:space="preserve"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:rsidR="008B0AB8" w:rsidRPr="00792281" w:rsidRDefault="008B0A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E11D91" w:rsidRPr="00792281" w:rsidRDefault="00BC042D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5</w:t>
      </w:r>
      <w:r w:rsidR="00E11D91" w:rsidRPr="00792281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E11D91" w:rsidRPr="00792281" w:rsidRDefault="00E11D91" w:rsidP="008276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EB7BFE" w:rsidRPr="00792281">
        <w:rPr>
          <w:rFonts w:ascii="Angsana New" w:hAnsi="Angsana New"/>
          <w:sz w:val="32"/>
          <w:szCs w:val="32"/>
          <w:cs/>
        </w:rPr>
        <w:t>บริษัทฯ</w:t>
      </w:r>
      <w:r w:rsidR="009E7AB7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B7BFE" w:rsidRPr="0079228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9E7AB7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B7BFE" w:rsidRPr="00792281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9E7AB7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EB7BFE" w:rsidRPr="00792281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</w:p>
    <w:p w:rsidR="00E11D91" w:rsidRPr="00792281" w:rsidRDefault="00BC042D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6</w:t>
      </w:r>
      <w:r w:rsidR="00E11D91" w:rsidRPr="00792281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EB7BFE" w:rsidRPr="00792281" w:rsidRDefault="00EB7BFE" w:rsidP="008276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หากมีความเป็นไปได้ค่อนข้างแน่ว่าบริษัทฯ</w:t>
      </w:r>
      <w:r w:rsidR="00CC0349" w:rsidRPr="00792281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C40442" w:rsidRPr="00792281" w:rsidRDefault="00EB7BFE" w:rsidP="00827694">
      <w:pPr>
        <w:spacing w:before="120" w:after="120"/>
        <w:ind w:left="547" w:right="-45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8B0AB8" w:rsidRPr="00792281" w:rsidRDefault="008B0A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AC0C85" w:rsidRPr="00792281" w:rsidRDefault="00AC0C85" w:rsidP="0082769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4.1</w:t>
      </w:r>
      <w:r w:rsidR="00162D7B" w:rsidRPr="00792281">
        <w:rPr>
          <w:rFonts w:ascii="Angsana New" w:hAnsi="Angsana New"/>
          <w:b/>
          <w:bCs/>
          <w:sz w:val="32"/>
          <w:szCs w:val="32"/>
        </w:rPr>
        <w:t>7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AC0C85" w:rsidRPr="00792281" w:rsidRDefault="00AC0C85" w:rsidP="00CC0349">
      <w:pPr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</w:t>
      </w:r>
      <w:r w:rsidRPr="00792281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792281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792281">
        <w:rPr>
          <w:rFonts w:ascii="Angsana New" w:hAnsi="Angsana New"/>
          <w:sz w:val="32"/>
          <w:szCs w:val="32"/>
          <w:cs/>
        </w:rPr>
        <w:t>ราคาเสนอ</w:t>
      </w:r>
      <w:r w:rsidRPr="00792281">
        <w:rPr>
          <w:rFonts w:ascii="Angsana New" w:hAnsi="Angsana New" w:hint="cs"/>
          <w:sz w:val="32"/>
          <w:szCs w:val="32"/>
          <w:cs/>
        </w:rPr>
        <w:t>ซื้อขาย</w:t>
      </w:r>
      <w:r w:rsidRPr="00792281">
        <w:rPr>
          <w:rFonts w:ascii="Angsana New" w:hAnsi="Angsana New"/>
          <w:sz w:val="32"/>
          <w:szCs w:val="32"/>
          <w:cs/>
        </w:rPr>
        <w:t>ในตลาด</w:t>
      </w:r>
      <w:r w:rsidRPr="00792281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ด้วยมูลค่ายุติธรรม</w:t>
      </w:r>
      <w:r w:rsidRPr="00792281">
        <w:rPr>
          <w:rFonts w:ascii="Angsana New" w:hAnsi="Angsana New"/>
          <w:spacing w:val="-4"/>
          <w:sz w:val="32"/>
          <w:szCs w:val="32"/>
        </w:rPr>
        <w:t xml:space="preserve"> 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ยกเว้นในกรณีที่ไม่มีตลาดที่มีสภาพคล่อง</w:t>
      </w:r>
      <w:r w:rsidRPr="00792281">
        <w:rPr>
          <w:rFonts w:ascii="Angsana New" w:hAnsi="Angsana New"/>
          <w:spacing w:val="-4"/>
          <w:sz w:val="32"/>
          <w:szCs w:val="32"/>
          <w:cs/>
        </w:rPr>
        <w:t>ส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ำ</w:t>
      </w:r>
      <w:r w:rsidRPr="00792281">
        <w:rPr>
          <w:rFonts w:ascii="Angsana New" w:hAnsi="Angsana New"/>
          <w:spacing w:val="-4"/>
          <w:sz w:val="32"/>
          <w:szCs w:val="32"/>
          <w:cs/>
        </w:rPr>
        <w:t>หรับสินทรัพย์หรือหนี้สินที่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มีลักษณะ</w:t>
      </w:r>
      <w:r w:rsidRPr="00792281">
        <w:rPr>
          <w:rFonts w:ascii="Angsana New" w:hAnsi="Angsana New"/>
          <w:spacing w:val="-4"/>
          <w:sz w:val="32"/>
          <w:szCs w:val="32"/>
          <w:cs/>
        </w:rPr>
        <w:t>เดียวกัน</w:t>
      </w:r>
      <w:r w:rsidRPr="00792281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792281">
        <w:rPr>
          <w:rFonts w:ascii="Angsana New" w:hAnsi="Angsana New"/>
          <w:sz w:val="32"/>
          <w:szCs w:val="32"/>
          <w:cs/>
        </w:rPr>
        <w:t>มูลค่ายุติธรรม</w:t>
      </w:r>
      <w:r w:rsidRPr="00792281">
        <w:rPr>
          <w:rFonts w:ascii="Angsana New" w:hAnsi="Angsana New" w:hint="cs"/>
          <w:sz w:val="32"/>
          <w:szCs w:val="32"/>
          <w:cs/>
        </w:rPr>
        <w:t>โดยใช้</w:t>
      </w:r>
      <w:r w:rsidRPr="00792281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792281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AC0C85" w:rsidRPr="00792281" w:rsidRDefault="00AC0C85" w:rsidP="008B0AB8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162D7B" w:rsidRPr="00792281">
        <w:rPr>
          <w:rFonts w:ascii="Angsana New" w:hAnsi="Angsana New" w:hint="cs"/>
          <w:sz w:val="32"/>
          <w:szCs w:val="32"/>
          <w:cs/>
        </w:rPr>
        <w:t>แบ่ง</w:t>
      </w:r>
      <w:r w:rsidRPr="00792281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AC0C85" w:rsidRPr="00792281" w:rsidRDefault="00AC0C85" w:rsidP="00827694">
      <w:pPr>
        <w:tabs>
          <w:tab w:val="left" w:pos="630"/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92281">
        <w:rPr>
          <w:rFonts w:ascii="Angsana New" w:hAnsi="Angsana New"/>
          <w:sz w:val="32"/>
          <w:szCs w:val="32"/>
        </w:rPr>
        <w:t xml:space="preserve">1 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ใช้ข้อมูล</w:t>
      </w:r>
      <w:r w:rsidRPr="00792281">
        <w:rPr>
          <w:rFonts w:ascii="Angsana New" w:hAnsi="Angsana New"/>
          <w:sz w:val="32"/>
          <w:szCs w:val="32"/>
          <w:cs/>
        </w:rPr>
        <w:t>ราคาเสนอ</w:t>
      </w:r>
      <w:r w:rsidRPr="00792281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AC0C85" w:rsidRPr="00792281" w:rsidRDefault="00AC0C85" w:rsidP="00827694">
      <w:pPr>
        <w:tabs>
          <w:tab w:val="left" w:pos="630"/>
          <w:tab w:val="left" w:pos="1620"/>
          <w:tab w:val="left" w:pos="2880"/>
        </w:tabs>
        <w:spacing w:before="120" w:after="120"/>
        <w:ind w:left="1426" w:right="-36" w:hanging="864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 xml:space="preserve">ระดับ </w:t>
      </w:r>
      <w:r w:rsidRPr="00792281">
        <w:rPr>
          <w:rFonts w:ascii="Angsana New" w:hAnsi="Angsana New"/>
          <w:sz w:val="32"/>
          <w:szCs w:val="32"/>
        </w:rPr>
        <w:t>2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ใช้</w:t>
      </w:r>
      <w:r w:rsidRPr="00792281">
        <w:rPr>
          <w:rFonts w:ascii="Angsana New" w:hAnsi="Angsana New"/>
          <w:sz w:val="32"/>
          <w:szCs w:val="32"/>
          <w:cs/>
        </w:rPr>
        <w:t>ข้อมูล</w:t>
      </w:r>
      <w:r w:rsidRPr="00792281">
        <w:rPr>
          <w:rFonts w:ascii="Angsana New" w:hAnsi="Angsana New" w:hint="cs"/>
          <w:sz w:val="32"/>
          <w:szCs w:val="32"/>
          <w:cs/>
        </w:rPr>
        <w:t>อื่น</w:t>
      </w:r>
      <w:r w:rsidRPr="00792281">
        <w:rPr>
          <w:rFonts w:ascii="Angsana New" w:hAnsi="Angsana New"/>
          <w:sz w:val="32"/>
          <w:szCs w:val="32"/>
          <w:cs/>
        </w:rPr>
        <w:t>ที่</w:t>
      </w:r>
      <w:r w:rsidRPr="00792281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AC0C85" w:rsidRPr="00792281" w:rsidRDefault="00AC0C85" w:rsidP="00827694">
      <w:pPr>
        <w:tabs>
          <w:tab w:val="left" w:pos="1620"/>
        </w:tabs>
        <w:spacing w:before="120" w:after="120"/>
        <w:ind w:left="1426" w:hanging="864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792281">
        <w:rPr>
          <w:rFonts w:ascii="Angsana New" w:hAnsi="Angsana New"/>
          <w:sz w:val="32"/>
          <w:szCs w:val="32"/>
        </w:rPr>
        <w:t>3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ใช้</w:t>
      </w:r>
      <w:r w:rsidRPr="00792281">
        <w:rPr>
          <w:rFonts w:ascii="Angsana New" w:hAnsi="Angsana New"/>
          <w:sz w:val="32"/>
          <w:szCs w:val="32"/>
          <w:cs/>
        </w:rPr>
        <w:t>ข้อมูลที่</w:t>
      </w:r>
      <w:r w:rsidRPr="00792281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เช่น ข้อมูลเกี่ยวกับกระแสเงิน</w:t>
      </w:r>
      <w:r w:rsidR="00CC0349" w:rsidRPr="00792281">
        <w:rPr>
          <w:rFonts w:ascii="Angsana New" w:hAnsi="Angsana New" w:hint="cs"/>
          <w:sz w:val="32"/>
          <w:szCs w:val="32"/>
          <w:cs/>
        </w:rPr>
        <w:t>สด</w:t>
      </w:r>
      <w:r w:rsidRPr="00792281">
        <w:rPr>
          <w:rFonts w:ascii="Angsana New" w:hAnsi="Angsana New" w:hint="cs"/>
          <w:sz w:val="32"/>
          <w:szCs w:val="32"/>
          <w:cs/>
        </w:rPr>
        <w:t>ในอนาคตที่กิจการประมาณขึ้น</w:t>
      </w:r>
    </w:p>
    <w:p w:rsidR="00AC0C85" w:rsidRPr="00792281" w:rsidRDefault="00AC0C85" w:rsidP="00827694">
      <w:pPr>
        <w:tabs>
          <w:tab w:val="left" w:pos="1620"/>
        </w:tabs>
        <w:spacing w:before="120" w:after="120"/>
        <w:ind w:left="562"/>
        <w:rPr>
          <w:sz w:val="32"/>
          <w:szCs w:val="32"/>
        </w:rPr>
      </w:pPr>
      <w:r w:rsidRPr="00792281">
        <w:rPr>
          <w:rFonts w:hint="cs"/>
          <w:sz w:val="32"/>
          <w:szCs w:val="32"/>
          <w:cs/>
        </w:rPr>
        <w:t>ทุก</w:t>
      </w:r>
      <w:r w:rsidRPr="00792281">
        <w:rPr>
          <w:sz w:val="32"/>
          <w:szCs w:val="32"/>
          <w:cs/>
        </w:rPr>
        <w:t>วันสิ้นรอบระยะเวลารายงาน</w:t>
      </w:r>
      <w:r w:rsidRPr="00792281">
        <w:rPr>
          <w:rFonts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792281">
        <w:rPr>
          <w:sz w:val="32"/>
          <w:szCs w:val="32"/>
          <w:cs/>
        </w:rPr>
        <w:t>สินทรัพย์และหนี้สินที่ถืออยู่</w:t>
      </w:r>
      <w:r w:rsidRPr="00792281">
        <w:rPr>
          <w:sz w:val="32"/>
          <w:szCs w:val="32"/>
        </w:rPr>
        <w:t xml:space="preserve"> </w:t>
      </w:r>
      <w:r w:rsidRPr="00792281">
        <w:rPr>
          <w:sz w:val="32"/>
          <w:szCs w:val="32"/>
          <w:cs/>
        </w:rPr>
        <w:t>ณ</w:t>
      </w:r>
      <w:r w:rsidRPr="00792281">
        <w:rPr>
          <w:sz w:val="32"/>
          <w:szCs w:val="32"/>
        </w:rPr>
        <w:t xml:space="preserve"> </w:t>
      </w:r>
      <w:r w:rsidRPr="00792281">
        <w:rPr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792281">
        <w:rPr>
          <w:rFonts w:hint="cs"/>
          <w:sz w:val="32"/>
          <w:szCs w:val="32"/>
          <w:cs/>
        </w:rPr>
        <w:t>ำ</w:t>
      </w:r>
    </w:p>
    <w:p w:rsidR="00EB7BFE" w:rsidRPr="00792281" w:rsidRDefault="00BC042D" w:rsidP="00827694">
      <w:pPr>
        <w:tabs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5</w:t>
      </w:r>
      <w:r w:rsidR="00E11D91"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="00E11D91"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EB7BFE" w:rsidRPr="00792281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EB7BFE" w:rsidRPr="00792281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EB7BFE" w:rsidRPr="00792281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EB7BFE" w:rsidRPr="00792281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EB7BFE" w:rsidRPr="00792281" w:rsidRDefault="00EB7BFE" w:rsidP="00827694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792281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792281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792281">
        <w:rPr>
          <w:rFonts w:ascii="Angsana New" w:hAnsi="Angsana New" w:hint="cs"/>
          <w:sz w:val="32"/>
          <w:szCs w:val="32"/>
          <w:cs/>
        </w:rPr>
        <w:t>จำเป็นต้อง</w:t>
      </w:r>
      <w:r w:rsidRPr="00792281">
        <w:rPr>
          <w:rFonts w:ascii="Angsana New" w:hAnsi="Angsana New"/>
          <w:sz w:val="32"/>
          <w:szCs w:val="32"/>
          <w:cs/>
        </w:rPr>
        <w:t>ใช้ดุลยพินิจและการประมาณการ</w:t>
      </w:r>
      <w:r w:rsidRPr="00792281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792281">
        <w:rPr>
          <w:rFonts w:ascii="Angsana New" w:hAnsi="Angsana New"/>
          <w:sz w:val="32"/>
          <w:szCs w:val="32"/>
          <w:cs/>
        </w:rPr>
        <w:t>ไม่แน่นอน</w:t>
      </w:r>
      <w:r w:rsidRPr="00792281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</w:t>
      </w:r>
      <w:r w:rsidRPr="00792281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792281">
        <w:rPr>
          <w:rFonts w:ascii="Angsana New" w:hAnsi="Angsana New" w:hint="cs"/>
          <w:sz w:val="32"/>
          <w:szCs w:val="32"/>
          <w:cs/>
        </w:rPr>
        <w:t>ต่อ</w:t>
      </w:r>
      <w:r w:rsidRPr="00792281">
        <w:rPr>
          <w:rFonts w:ascii="Angsana New" w:hAnsi="Angsana New"/>
          <w:sz w:val="32"/>
          <w:szCs w:val="32"/>
          <w:cs/>
        </w:rPr>
        <w:t>ข้อมูล</w:t>
      </w:r>
      <w:r w:rsidRPr="00792281">
        <w:rPr>
          <w:rFonts w:ascii="Angsana New" w:hAnsi="Angsana New" w:hint="cs"/>
          <w:sz w:val="32"/>
          <w:szCs w:val="32"/>
          <w:cs/>
        </w:rPr>
        <w:t>ที่แสดง</w:t>
      </w:r>
      <w:r w:rsidRPr="00792281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การใช้</w:t>
      </w:r>
      <w:r w:rsidRPr="00792281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792281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7262E0" w:rsidRPr="00792281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ab/>
        <w:t>สัญญาก่อสร้าง</w:t>
      </w:r>
    </w:p>
    <w:p w:rsidR="007262E0" w:rsidRPr="00792281" w:rsidRDefault="007262E0" w:rsidP="008276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บริษัทฯ</w:t>
      </w:r>
      <w:r w:rsidR="00EF06F5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รับรู้รายได้</w:t>
      </w:r>
      <w:r w:rsidR="009F3BA2" w:rsidRPr="00792281">
        <w:rPr>
          <w:rFonts w:ascii="Angsana New" w:hAnsi="Angsana New"/>
          <w:sz w:val="32"/>
          <w:szCs w:val="32"/>
          <w:cs/>
        </w:rPr>
        <w:t>จากงาน</w:t>
      </w:r>
      <w:r w:rsidRPr="00792281">
        <w:rPr>
          <w:rFonts w:ascii="Angsana New" w:hAnsi="Angsana New"/>
          <w:sz w:val="32"/>
          <w:szCs w:val="32"/>
          <w:cs/>
        </w:rPr>
        <w:t>ก่อสร้างโดยอ้างอิงกับขั้นความสำเร็จของงานก่อสร้างตามสัญญา เมื่อกิจการสามารถประมาณผลของงานก่อสร้างตามสัญญาได้อย่างน่าเชื่อถือ ขั้นความสำเร็จของงานก่อสร้างถูกกำหนดโดยพิจารณาจากการสำรวจและประมาณการโดย</w:t>
      </w:r>
      <w:r w:rsidR="00087DD7">
        <w:rPr>
          <w:rFonts w:ascii="Angsana New" w:hAnsi="Angsana New" w:hint="cs"/>
          <w:sz w:val="32"/>
          <w:szCs w:val="32"/>
          <w:cs/>
        </w:rPr>
        <w:t>วิศวกร</w:t>
      </w:r>
      <w:r w:rsidRPr="00792281">
        <w:rPr>
          <w:rFonts w:ascii="Angsana New" w:hAnsi="Angsana New"/>
          <w:sz w:val="32"/>
          <w:szCs w:val="32"/>
          <w:cs/>
        </w:rPr>
        <w:t>โครงการ ฝ่ายบริหาร</w:t>
      </w:r>
      <w:r w:rsidR="00EF06F5" w:rsidRPr="00792281">
        <w:rPr>
          <w:rFonts w:ascii="Angsana New" w:hAnsi="Angsana New" w:hint="cs"/>
          <w:sz w:val="32"/>
          <w:szCs w:val="32"/>
          <w:cs/>
        </w:rPr>
        <w:t>จำ</w:t>
      </w:r>
      <w:r w:rsidRPr="00792281">
        <w:rPr>
          <w:rFonts w:ascii="Angsana New" w:hAnsi="Angsana New"/>
          <w:sz w:val="32"/>
          <w:szCs w:val="32"/>
          <w:cs/>
        </w:rPr>
        <w:t>เป็นต้องใช้ดุลยพินิจในการประมาณขั้นความสำเร็จของงานโดยคำนึงถึงประสบการณ์ในอดีตและข้อมูลที่ได้รับจาก</w:t>
      </w:r>
      <w:r w:rsidR="00087DD7">
        <w:rPr>
          <w:rFonts w:ascii="Angsana New" w:hAnsi="Angsana New" w:hint="cs"/>
          <w:sz w:val="32"/>
          <w:szCs w:val="32"/>
          <w:cs/>
        </w:rPr>
        <w:t>วิศวกร</w:t>
      </w:r>
      <w:r w:rsidRPr="00792281">
        <w:rPr>
          <w:rFonts w:ascii="Angsana New" w:hAnsi="Angsana New"/>
          <w:sz w:val="32"/>
          <w:szCs w:val="32"/>
          <w:cs/>
        </w:rPr>
        <w:t>โครงการ</w:t>
      </w:r>
    </w:p>
    <w:p w:rsidR="007262E0" w:rsidRPr="00792281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lastRenderedPageBreak/>
        <w:tab/>
        <w:t>ประมาณการต้นทุนโครงการก่อสร้าง</w:t>
      </w:r>
    </w:p>
    <w:p w:rsidR="007262E0" w:rsidRPr="00792281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บริษัทฯ</w:t>
      </w:r>
      <w:r w:rsidR="00EF06F5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ประมาณการต้นทุน</w:t>
      </w:r>
      <w:r w:rsidR="009F3BA2" w:rsidRPr="00792281">
        <w:rPr>
          <w:rFonts w:ascii="Angsana New" w:hAnsi="Angsana New"/>
          <w:sz w:val="32"/>
          <w:szCs w:val="32"/>
          <w:cs/>
        </w:rPr>
        <w:t>งาน</w:t>
      </w:r>
      <w:r w:rsidRPr="00792281">
        <w:rPr>
          <w:rFonts w:ascii="Angsana New" w:hAnsi="Angsana New"/>
          <w:sz w:val="32"/>
          <w:szCs w:val="32"/>
          <w:cs/>
        </w:rPr>
        <w:t>ก่อสร้างของแต่ละโครงการจากรายละเอียดของแบบก่อสร้างและนำมาคำนวณจำนวนและมูลค่าวัสดุก่อสร้างที่ต้องใช้ในโครงการดังกล่าว รวมถึงค่าแรง ค่าโสหุ้ย ที่ต้องใช้ในการให้บริการก่อสร้างจนเสร็จ ประกอบกับการพิจารณาถึงแนวโน้มของการเปลี่ยนแปลงราคาวัสดุก่อสร้าง ค่าแรง และค่าใช้จ่ายอื่น ๆ บริษัทฯ</w:t>
      </w:r>
      <w:r w:rsidR="009D6189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:rsidR="007262E0" w:rsidRPr="00792281" w:rsidRDefault="009F3BA2" w:rsidP="008B0AB8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ประมาณการ</w:t>
      </w:r>
      <w:r w:rsidR="007262E0" w:rsidRPr="00792281">
        <w:rPr>
          <w:rFonts w:ascii="Angsana New" w:hAnsi="Angsana New"/>
          <w:b/>
          <w:bCs/>
          <w:sz w:val="32"/>
          <w:szCs w:val="32"/>
          <w:cs/>
        </w:rPr>
        <w:t>ค่าใช้จ่ายสำหรับ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="007262E0" w:rsidRPr="00792281">
        <w:rPr>
          <w:rFonts w:ascii="Angsana New" w:hAnsi="Angsana New"/>
          <w:b/>
          <w:bCs/>
          <w:sz w:val="32"/>
          <w:szCs w:val="32"/>
          <w:cs/>
        </w:rPr>
        <w:t>ก่อสร้าง</w:t>
      </w:r>
    </w:p>
    <w:p w:rsidR="007262E0" w:rsidRPr="00792281" w:rsidRDefault="007262E0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ในการ</w:t>
      </w:r>
      <w:r w:rsidR="009F3BA2" w:rsidRPr="00792281">
        <w:rPr>
          <w:rFonts w:ascii="Angsana New" w:hAnsi="Angsana New"/>
          <w:sz w:val="32"/>
          <w:szCs w:val="32"/>
          <w:cs/>
        </w:rPr>
        <w:t>ประมาณการ</w:t>
      </w:r>
      <w:r w:rsidRPr="00792281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792281">
        <w:rPr>
          <w:rFonts w:ascii="Angsana New" w:hAnsi="Angsana New"/>
          <w:sz w:val="32"/>
          <w:szCs w:val="32"/>
          <w:cs/>
        </w:rPr>
        <w:t>โครงการ</w:t>
      </w:r>
      <w:r w:rsidRPr="00792281">
        <w:rPr>
          <w:rFonts w:ascii="Angsana New" w:hAnsi="Angsana New"/>
          <w:sz w:val="32"/>
          <w:szCs w:val="32"/>
          <w:cs/>
        </w:rPr>
        <w:t>ก่อสร้าง ฝ่ายบริหารได้ใช้ดุลยพินิจและข้อมูลต่างๆที่เกี่ยวข้องในการประมาณการผลขาดทุนที่คาดว่าจะเกิดขึ้นจากการรับประกันผลงานและการเรียกร้องค่าความเสียหายจากงานก่อสร้างตามสัญญา โดยอาศัยการประเมินสถานะของโครงการ การวิเคราะห์ข้อมูลค่าความเสียหายที่เกิดขึ้นจริงและข้อมูลสถิติในอดีต เป็นต้น อย่างไรก็ตาม การใช้ประมาณการและข้อสมมติฐานที่แตกต่างกันอาจมีผลต่อจำนวน</w:t>
      </w:r>
      <w:r w:rsidR="009F3BA2" w:rsidRPr="00792281">
        <w:rPr>
          <w:rFonts w:ascii="Angsana New" w:hAnsi="Angsana New"/>
          <w:sz w:val="32"/>
          <w:szCs w:val="32"/>
          <w:cs/>
        </w:rPr>
        <w:t>ประมาณการ</w:t>
      </w:r>
      <w:r w:rsidRPr="00792281">
        <w:rPr>
          <w:rFonts w:ascii="Angsana New" w:hAnsi="Angsana New"/>
          <w:sz w:val="32"/>
          <w:szCs w:val="32"/>
          <w:cs/>
        </w:rPr>
        <w:t>ค่าใช้จ่ายสำหรับ</w:t>
      </w:r>
      <w:r w:rsidR="009F3BA2" w:rsidRPr="00792281">
        <w:rPr>
          <w:rFonts w:ascii="Angsana New" w:hAnsi="Angsana New"/>
          <w:sz w:val="32"/>
          <w:szCs w:val="32"/>
          <w:cs/>
        </w:rPr>
        <w:t>โครงการ</w:t>
      </w:r>
      <w:r w:rsidRPr="00792281">
        <w:rPr>
          <w:rFonts w:ascii="Angsana New" w:hAnsi="Angsana New"/>
          <w:sz w:val="32"/>
          <w:szCs w:val="32"/>
          <w:cs/>
        </w:rPr>
        <w:t>ก่อสร้าง</w:t>
      </w:r>
    </w:p>
    <w:p w:rsidR="00E01C95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:rsidR="003046C6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EF06F5" w:rsidRPr="00792281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ได้โอนหรือรับโอนความเสี่ยงและผลประโยชน์ในสินทรัพย์ที่เช่าดังกล่าวแล้วหรือไม่</w:t>
      </w:r>
    </w:p>
    <w:p w:rsidR="00E01C95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3046C6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EF06F5" w:rsidRPr="00792281"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5955D3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5955D3" w:rsidRPr="00792281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</w:t>
      </w:r>
    </w:p>
    <w:p w:rsidR="003046C6" w:rsidRPr="00792281" w:rsidRDefault="005955D3" w:rsidP="008B0AB8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EF06F5" w:rsidRPr="00792281">
        <w:rPr>
          <w:rFonts w:ascii="Angsana New" w:hAnsi="Angsana New"/>
          <w:sz w:val="32"/>
          <w:szCs w:val="32"/>
          <w:cs/>
        </w:rPr>
        <w:t>บริษัทฯ</w:t>
      </w:r>
      <w:r w:rsidR="00EF06F5" w:rsidRPr="00792281">
        <w:rPr>
          <w:rFonts w:ascii="Angsana New" w:hAnsi="Angsana New" w:hint="cs"/>
          <w:sz w:val="32"/>
          <w:szCs w:val="32"/>
          <w:cs/>
        </w:rPr>
        <w:t>จะตั้ง</w:t>
      </w:r>
      <w:r w:rsidR="00EF06F5" w:rsidRPr="00792281">
        <w:rPr>
          <w:rFonts w:ascii="Angsana New" w:hAnsi="Angsana New"/>
          <w:sz w:val="32"/>
          <w:szCs w:val="32"/>
          <w:cs/>
        </w:rPr>
        <w:t>ค่าเผื่อการด้อยค่าของเงินลงทุน</w:t>
      </w:r>
      <w:r w:rsidR="00EF06F5" w:rsidRPr="00792281">
        <w:rPr>
          <w:rFonts w:ascii="Angsana New" w:hAnsi="Angsana New" w:hint="cs"/>
          <w:sz w:val="32"/>
          <w:szCs w:val="32"/>
          <w:cs/>
        </w:rPr>
        <w:t>เมื่อ</w:t>
      </w:r>
      <w:r w:rsidR="00EF06F5" w:rsidRPr="00792281">
        <w:rPr>
          <w:rFonts w:ascii="Angsana New" w:hAnsi="Angsana New"/>
          <w:sz w:val="32"/>
          <w:szCs w:val="32"/>
          <w:cs/>
        </w:rPr>
        <w:t>มูลค่ายุติธรรมของเงินลงทุนดังกล่าว</w:t>
      </w:r>
      <w:r w:rsidR="00EF06F5" w:rsidRPr="00792281">
        <w:rPr>
          <w:rFonts w:ascii="Angsana New" w:hAnsi="Angsana New" w:hint="cs"/>
          <w:sz w:val="32"/>
          <w:szCs w:val="32"/>
          <w:cs/>
        </w:rPr>
        <w:t>ได้</w:t>
      </w:r>
      <w:r w:rsidR="00EF06F5" w:rsidRPr="00792281">
        <w:rPr>
          <w:rFonts w:ascii="Angsana New" w:hAnsi="Angsana New"/>
          <w:sz w:val="32"/>
          <w:szCs w:val="32"/>
          <w:cs/>
        </w:rPr>
        <w:t>ลดลงอย่างมีสาระสำคัญและเป็นระยะเวลานาน</w:t>
      </w:r>
      <w:r w:rsidR="00EF06F5" w:rsidRPr="00792281">
        <w:rPr>
          <w:rFonts w:ascii="Angsana New" w:hAnsi="Angsana New" w:hint="cs"/>
          <w:sz w:val="32"/>
          <w:szCs w:val="32"/>
          <w:cs/>
        </w:rPr>
        <w:t>หรือเมื่อมีข้อบ่งชี้ของการด้อยค่า การที่จะสรุปว่า</w:t>
      </w:r>
      <w:r w:rsidR="00EF06F5" w:rsidRPr="00792281">
        <w:rPr>
          <w:rFonts w:ascii="Angsana New" w:hAnsi="Angsana New"/>
          <w:sz w:val="32"/>
          <w:szCs w:val="32"/>
          <w:cs/>
        </w:rPr>
        <w:t>เงินลงทุนดังกล่าว</w:t>
      </w:r>
      <w:r w:rsidR="00EF06F5" w:rsidRPr="00792281">
        <w:rPr>
          <w:rFonts w:ascii="Angsana New" w:hAnsi="Angsana New" w:hint="cs"/>
          <w:sz w:val="32"/>
          <w:szCs w:val="32"/>
          <w:cs/>
        </w:rPr>
        <w:t>ได้</w:t>
      </w:r>
      <w:r w:rsidR="00EF06F5" w:rsidRPr="00792281">
        <w:rPr>
          <w:rFonts w:ascii="Angsana New" w:hAnsi="Angsana New"/>
          <w:sz w:val="32"/>
          <w:szCs w:val="32"/>
          <w:cs/>
        </w:rPr>
        <w:t>ลดลงอย่างมีสาระสำคัญ</w:t>
      </w:r>
      <w:r w:rsidR="00EF06F5" w:rsidRPr="00792281">
        <w:rPr>
          <w:rFonts w:ascii="Angsana New" w:hAnsi="Angsana New" w:hint="cs"/>
          <w:sz w:val="32"/>
          <w:szCs w:val="32"/>
          <w:cs/>
        </w:rPr>
        <w:t>หรือ</w:t>
      </w:r>
      <w:r w:rsidR="00EF06F5" w:rsidRPr="00792281">
        <w:rPr>
          <w:rFonts w:ascii="Angsana New" w:hAnsi="Angsana New"/>
          <w:sz w:val="32"/>
          <w:szCs w:val="32"/>
          <w:cs/>
        </w:rPr>
        <w:t>เป็นระยะเวลานาน</w:t>
      </w:r>
      <w:r w:rsidR="00EF06F5" w:rsidRPr="00792281">
        <w:rPr>
          <w:rFonts w:ascii="Angsana New" w:hAnsi="Angsana New" w:hint="cs"/>
          <w:sz w:val="32"/>
          <w:szCs w:val="32"/>
          <w:cs/>
        </w:rPr>
        <w:t>หรือไม่นั้นจำเป็นต้องใช้</w:t>
      </w:r>
      <w:r w:rsidR="00EF06F5" w:rsidRPr="00792281">
        <w:rPr>
          <w:rFonts w:ascii="Angsana New" w:hAnsi="Angsana New"/>
          <w:sz w:val="32"/>
          <w:szCs w:val="32"/>
          <w:cs/>
        </w:rPr>
        <w:t>ดุลยพินิจของฝ่ายบริหาร</w:t>
      </w:r>
    </w:p>
    <w:p w:rsidR="00E01C95" w:rsidRPr="00792281" w:rsidRDefault="00E01C95" w:rsidP="008B0AB8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15502B" w:rsidRPr="00792281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r w:rsidRPr="00792281">
        <w:rPr>
          <w:rFonts w:ascii="Angsana New" w:hAnsi="Angsana New"/>
          <w:b/>
          <w:bCs/>
          <w:sz w:val="32"/>
          <w:szCs w:val="32"/>
        </w:rPr>
        <w:t xml:space="preserve"> 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:rsidR="00EF06F5" w:rsidRPr="00792281" w:rsidRDefault="00E01C9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EF06F5" w:rsidRPr="00792281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="00EF06F5" w:rsidRPr="00792281">
        <w:rPr>
          <w:rFonts w:ascii="Angsana New" w:hAnsi="Angsana New"/>
          <w:sz w:val="32"/>
          <w:szCs w:val="32"/>
          <w:cs/>
        </w:rPr>
        <w:t>ฝ่ายบริหาร</w:t>
      </w:r>
      <w:r w:rsidR="00EF06F5" w:rsidRPr="00792281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="00EF06F5" w:rsidRPr="00792281">
        <w:rPr>
          <w:rFonts w:ascii="Angsana New" w:hAnsi="Angsana New"/>
          <w:sz w:val="32"/>
          <w:szCs w:val="32"/>
          <w:cs/>
        </w:rPr>
        <w:t>ประมาณอายุการ</w:t>
      </w:r>
      <w:r w:rsidR="00EF06F5" w:rsidRPr="00792281">
        <w:rPr>
          <w:rFonts w:ascii="Angsana New" w:hAnsi="Angsana New" w:hint="cs"/>
          <w:sz w:val="32"/>
          <w:szCs w:val="32"/>
          <w:cs/>
        </w:rPr>
        <w:t>ให้ประโยชน์</w:t>
      </w:r>
      <w:r w:rsidR="00EF06F5" w:rsidRPr="00792281">
        <w:rPr>
          <w:rFonts w:ascii="Angsana New" w:hAnsi="Angsana New"/>
          <w:sz w:val="32"/>
          <w:szCs w:val="32"/>
          <w:cs/>
        </w:rPr>
        <w:t>และมูลค่า</w:t>
      </w:r>
      <w:r w:rsidR="00EF06F5" w:rsidRPr="00792281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="00EF06F5" w:rsidRPr="00792281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="00EF06F5" w:rsidRPr="00792281">
        <w:rPr>
          <w:rFonts w:ascii="Angsana New" w:hAnsi="Angsana New" w:hint="cs"/>
          <w:sz w:val="32"/>
          <w:szCs w:val="32"/>
          <w:cs/>
        </w:rPr>
        <w:t>ต้อง</w:t>
      </w:r>
      <w:r w:rsidR="00EF06F5" w:rsidRPr="00792281">
        <w:rPr>
          <w:rFonts w:ascii="Angsana New" w:hAnsi="Angsana New"/>
          <w:sz w:val="32"/>
          <w:szCs w:val="32"/>
          <w:cs/>
        </w:rPr>
        <w:t>ทบทวนอายุกา</w:t>
      </w:r>
      <w:r w:rsidR="00EF06F5" w:rsidRPr="00792281">
        <w:rPr>
          <w:rFonts w:ascii="Angsana New" w:hAnsi="Angsana New" w:hint="cs"/>
          <w:sz w:val="32"/>
          <w:szCs w:val="32"/>
          <w:cs/>
        </w:rPr>
        <w:t>รให้ประโยชน์</w:t>
      </w:r>
      <w:r w:rsidR="00EF06F5" w:rsidRPr="00792281">
        <w:rPr>
          <w:rFonts w:ascii="Angsana New" w:hAnsi="Angsana New"/>
          <w:sz w:val="32"/>
          <w:szCs w:val="32"/>
          <w:cs/>
        </w:rPr>
        <w:t>และมูลค่า</w:t>
      </w:r>
      <w:r w:rsidR="00EF06F5" w:rsidRPr="00792281">
        <w:rPr>
          <w:rFonts w:ascii="Angsana New" w:hAnsi="Angsana New" w:hint="cs"/>
          <w:sz w:val="32"/>
          <w:szCs w:val="32"/>
          <w:cs/>
        </w:rPr>
        <w:t>คงเหลือใหม่</w:t>
      </w:r>
      <w:r w:rsidR="00EF06F5" w:rsidRPr="00792281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="00EF06F5" w:rsidRPr="00792281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EF06F5" w:rsidRPr="00792281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</w:rPr>
        <w:lastRenderedPageBreak/>
        <w:tab/>
      </w:r>
      <w:r w:rsidRPr="00792281">
        <w:rPr>
          <w:rFonts w:ascii="Angsana New" w:hAnsi="Angsana New"/>
          <w:sz w:val="32"/>
          <w:szCs w:val="32"/>
          <w:cs/>
        </w:rPr>
        <w:t>บริษัทฯแสดง</w:t>
      </w:r>
      <w:r w:rsidRPr="00792281">
        <w:rPr>
          <w:rFonts w:ascii="Angsana New" w:hAnsi="Angsana New" w:hint="cs"/>
          <w:sz w:val="32"/>
          <w:szCs w:val="32"/>
          <w:cs/>
        </w:rPr>
        <w:t>มูลค่าของ</w:t>
      </w:r>
      <w:r w:rsidRPr="00792281">
        <w:rPr>
          <w:rFonts w:ascii="Angsana New" w:hAnsi="Angsana New"/>
          <w:sz w:val="32"/>
          <w:szCs w:val="32"/>
          <w:cs/>
        </w:rPr>
        <w:t>อาคารด้วยราคาที่ตี</w:t>
      </w:r>
      <w:r w:rsidRPr="00792281">
        <w:rPr>
          <w:rFonts w:ascii="Angsana New" w:hAnsi="Angsana New" w:hint="cs"/>
          <w:sz w:val="32"/>
          <w:szCs w:val="32"/>
          <w:cs/>
        </w:rPr>
        <w:t>ใหม่ ซึ่ง</w:t>
      </w:r>
      <w:r w:rsidRPr="00792281">
        <w:rPr>
          <w:rFonts w:ascii="Angsana New" w:hAnsi="Angsana New"/>
          <w:sz w:val="32"/>
          <w:szCs w:val="32"/>
          <w:cs/>
        </w:rPr>
        <w:t>ราคา</w:t>
      </w:r>
      <w:r w:rsidRPr="00792281">
        <w:rPr>
          <w:rFonts w:ascii="Angsana New" w:hAnsi="Angsana New" w:hint="cs"/>
          <w:sz w:val="32"/>
          <w:szCs w:val="32"/>
          <w:cs/>
        </w:rPr>
        <w:t>ที่ตี</w:t>
      </w:r>
      <w:r w:rsidRPr="00792281">
        <w:rPr>
          <w:rFonts w:ascii="Angsana New" w:hAnsi="Angsana New"/>
          <w:sz w:val="32"/>
          <w:szCs w:val="32"/>
          <w:cs/>
        </w:rPr>
        <w:t>ใหม่</w:t>
      </w:r>
      <w:r w:rsidRPr="00792281">
        <w:rPr>
          <w:rFonts w:ascii="Angsana New" w:hAnsi="Angsana New" w:hint="cs"/>
          <w:sz w:val="32"/>
          <w:szCs w:val="32"/>
          <w:cs/>
        </w:rPr>
        <w:t>นี้ได้ประเมิน</w:t>
      </w:r>
      <w:r w:rsidRPr="00792281">
        <w:rPr>
          <w:rFonts w:ascii="Angsana New" w:hAnsi="Angsana New"/>
          <w:sz w:val="32"/>
          <w:szCs w:val="32"/>
          <w:cs/>
        </w:rPr>
        <w:t>โดยผู้ประเมินราคาอิสระ</w:t>
      </w:r>
      <w:r w:rsidRPr="00792281">
        <w:rPr>
          <w:rFonts w:ascii="Angsana New" w:hAnsi="Angsana New" w:hint="cs"/>
          <w:sz w:val="32"/>
          <w:szCs w:val="32"/>
          <w:cs/>
        </w:rPr>
        <w:t>โดยใช้วิธี</w:t>
      </w:r>
      <w:r w:rsidR="00475BAB" w:rsidRPr="00792281">
        <w:rPr>
          <w:rFonts w:ascii="Angsana New" w:hAnsi="Angsana New" w:hint="cs"/>
          <w:sz w:val="32"/>
          <w:szCs w:val="32"/>
          <w:cs/>
        </w:rPr>
        <w:t>มูลค่าต้น</w:t>
      </w:r>
      <w:r w:rsidR="00774037" w:rsidRPr="00792281">
        <w:rPr>
          <w:rFonts w:ascii="Angsana New" w:hAnsi="Angsana New" w:hint="cs"/>
          <w:sz w:val="32"/>
          <w:szCs w:val="32"/>
          <w:cs/>
        </w:rPr>
        <w:t>ทุน</w:t>
      </w:r>
      <w:r w:rsidR="00475BAB" w:rsidRPr="00792281">
        <w:rPr>
          <w:rFonts w:ascii="Angsana New" w:hAnsi="Angsana New" w:hint="cs"/>
          <w:sz w:val="32"/>
          <w:szCs w:val="32"/>
          <w:cs/>
        </w:rPr>
        <w:t>ทดแทนคงเหลือสุทธิ</w:t>
      </w:r>
      <w:r w:rsidRPr="00792281">
        <w:rPr>
          <w:rFonts w:ascii="Angsana New" w:hAnsi="Angsana New" w:hint="cs"/>
          <w:sz w:val="32"/>
          <w:szCs w:val="32"/>
          <w:cs/>
        </w:rPr>
        <w:t xml:space="preserve"> ซึ่งการประเมินมูลค่าดังกล่าวต้องอาศัยข้อสมมติฐานและการประมาณการบางประการ</w:t>
      </w:r>
    </w:p>
    <w:p w:rsidR="00E01C95" w:rsidRPr="00792281" w:rsidRDefault="00EF06F5" w:rsidP="008B0AB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นอกจากนี้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EF06F5" w:rsidRPr="00792281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792281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EF06F5" w:rsidRPr="00792281" w:rsidRDefault="00EF06F5" w:rsidP="008B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และบริษัทย่อยจะ</w:t>
      </w:r>
      <w:r w:rsidRPr="00792281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792281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792281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4D15B0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792281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 w:rsidR="004D15B0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</w:t>
      </w:r>
      <w:r w:rsidRPr="00792281">
        <w:rPr>
          <w:rFonts w:ascii="Angsana New" w:hAnsi="Angsana New"/>
          <w:sz w:val="32"/>
          <w:szCs w:val="32"/>
          <w:cs/>
        </w:rPr>
        <w:t>กำไร</w:t>
      </w:r>
      <w:r w:rsidRPr="00792281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792281">
        <w:rPr>
          <w:rFonts w:ascii="Angsana New" w:hAnsi="Angsana New"/>
          <w:sz w:val="32"/>
          <w:szCs w:val="32"/>
          <w:cs/>
        </w:rPr>
        <w:t>ในอนาคต</w:t>
      </w:r>
      <w:r w:rsidRPr="00792281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EF06F5" w:rsidRPr="00792281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EF06F5" w:rsidRPr="00792281" w:rsidRDefault="00EF06F5" w:rsidP="008B0AB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หนี้สินตามโครงการผล</w:t>
      </w:r>
      <w:r w:rsidR="004D15B0" w:rsidRPr="00792281">
        <w:rPr>
          <w:rFonts w:ascii="Angsana New" w:hAnsi="Angsana New" w:hint="cs"/>
          <w:sz w:val="32"/>
          <w:szCs w:val="32"/>
          <w:cs/>
        </w:rPr>
        <w:t>ประโยชน์หลังออกจากงานของพนักงาน</w:t>
      </w:r>
      <w:r w:rsidRPr="00792281">
        <w:rPr>
          <w:rFonts w:ascii="Angsana New" w:hAnsi="Angsana New" w:hint="cs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EF06F5" w:rsidRPr="00792281" w:rsidRDefault="00EF06F5" w:rsidP="008B0AB8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EF06F5" w:rsidRPr="00792281" w:rsidRDefault="00EF06F5" w:rsidP="008B0AB8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บริษัทฯมีหนี้สินที่อาจจะเกิดขึ้นจากการถูกฟ้องร้องเรียกค่าเสียหาย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:rsidR="0057338C" w:rsidRPr="00792281" w:rsidRDefault="0057338C" w:rsidP="0082769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6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7338C" w:rsidRPr="00792281" w:rsidRDefault="0057338C" w:rsidP="00827694">
      <w:pPr>
        <w:tabs>
          <w:tab w:val="left" w:pos="1440"/>
        </w:tabs>
        <w:spacing w:before="80" w:after="8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ในระหว่าง</w:t>
      </w:r>
      <w:r w:rsidRPr="00792281">
        <w:rPr>
          <w:rFonts w:ascii="Angsana New" w:hAnsi="Angsana New" w:hint="cs"/>
          <w:sz w:val="32"/>
          <w:szCs w:val="32"/>
          <w:cs/>
        </w:rPr>
        <w:t xml:space="preserve">ปี </w:t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9F3869" w:rsidRPr="00792281">
        <w:rPr>
          <w:rFonts w:ascii="Angsana New" w:hAnsi="Angsana New" w:hint="cs"/>
          <w:sz w:val="32"/>
          <w:szCs w:val="32"/>
          <w:cs/>
        </w:rPr>
        <w:t>และ</w:t>
      </w:r>
      <w:r w:rsidRPr="00792281">
        <w:rPr>
          <w:rFonts w:ascii="Angsana New" w:hAnsi="Angsana New" w:hint="cs"/>
          <w:sz w:val="32"/>
          <w:szCs w:val="32"/>
          <w:cs/>
        </w:rPr>
        <w:t>บริษัทย่อย</w:t>
      </w:r>
      <w:r w:rsidRPr="00792281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Pr="00792281">
        <w:rPr>
          <w:rFonts w:ascii="Angsana New" w:hAnsi="Angsana New" w:hint="cs"/>
          <w:sz w:val="32"/>
          <w:szCs w:val="32"/>
          <w:cs/>
        </w:rPr>
        <w:t>บุคคลหรือกิจการ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>ที่เกี่ยวข้องกัน</w:t>
      </w:r>
      <w:r w:rsidRPr="00792281">
        <w:rPr>
          <w:rFonts w:ascii="Angsana New" w:hAnsi="Angsana New"/>
          <w:spacing w:val="-3"/>
          <w:sz w:val="32"/>
          <w:szCs w:val="32"/>
        </w:rPr>
        <w:t xml:space="preserve"> </w:t>
      </w:r>
      <w:r w:rsidRPr="00792281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>ทางการค้า</w:t>
      </w:r>
      <w:r w:rsidRPr="00792281">
        <w:rPr>
          <w:rFonts w:ascii="Angsana New" w:hAnsi="Angsana New"/>
          <w:spacing w:val="-3"/>
          <w:sz w:val="32"/>
          <w:szCs w:val="32"/>
          <w:cs/>
        </w:rPr>
        <w:t>และเกณฑ์ตาม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>ที่ตกลงกัน</w:t>
      </w:r>
      <w:r w:rsidRPr="00792281">
        <w:rPr>
          <w:rFonts w:ascii="Angsana New" w:hAnsi="Angsana New"/>
          <w:spacing w:val="-3"/>
          <w:sz w:val="32"/>
          <w:szCs w:val="32"/>
          <w:cs/>
        </w:rPr>
        <w:t>ระหว่างบริษัทฯ</w:t>
      </w:r>
      <w:r w:rsidR="008B0AB8" w:rsidRPr="00792281">
        <w:rPr>
          <w:rFonts w:ascii="Angsana New" w:hAnsi="Angsana New" w:hint="cs"/>
          <w:spacing w:val="-3"/>
          <w:sz w:val="32"/>
          <w:szCs w:val="32"/>
          <w:cs/>
        </w:rPr>
        <w:t>และ</w:t>
      </w:r>
      <w:r w:rsidRPr="00792281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792281">
        <w:rPr>
          <w:rFonts w:ascii="Angsana New" w:hAnsi="Angsana New"/>
          <w:sz w:val="32"/>
          <w:szCs w:val="32"/>
          <w:cs/>
        </w:rPr>
        <w:t xml:space="preserve">เหล่านั้น </w:t>
      </w:r>
      <w:r w:rsidRPr="00792281">
        <w:rPr>
          <w:rFonts w:ascii="Angsana New" w:hAnsi="Angsana New" w:hint="cs"/>
          <w:sz w:val="32"/>
          <w:szCs w:val="32"/>
          <w:cs/>
        </w:rPr>
        <w:t>ซึ่ง</w:t>
      </w:r>
      <w:r w:rsidRPr="00792281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</w:p>
    <w:p w:rsidR="008B0AB8" w:rsidRPr="00792281" w:rsidRDefault="008B0AB8">
      <w:r w:rsidRPr="00792281"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937"/>
        <w:gridCol w:w="938"/>
        <w:gridCol w:w="937"/>
        <w:gridCol w:w="938"/>
        <w:gridCol w:w="2370"/>
      </w:tblGrid>
      <w:tr w:rsidR="0057338C" w:rsidRPr="00792281" w:rsidTr="005951CD">
        <w:trPr>
          <w:tblHeader/>
        </w:trPr>
        <w:tc>
          <w:tcPr>
            <w:tcW w:w="9180" w:type="dxa"/>
            <w:gridSpan w:val="6"/>
            <w:vAlign w:val="bottom"/>
          </w:tcPr>
          <w:p w:rsidR="0057338C" w:rsidRPr="00792281" w:rsidRDefault="0057338C" w:rsidP="00C206C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sz w:val="28"/>
                <w:szCs w:val="28"/>
              </w:rPr>
              <w:lastRenderedPageBreak/>
              <w:br w:type="page"/>
            </w:r>
            <w:r w:rsidRPr="00792281">
              <w:rPr>
                <w:sz w:val="28"/>
                <w:szCs w:val="28"/>
              </w:rPr>
              <w:br w:type="page"/>
            </w:r>
            <w:r w:rsidRPr="00792281">
              <w:rPr>
                <w:sz w:val="28"/>
                <w:szCs w:val="28"/>
              </w:rPr>
              <w:br w:type="page"/>
            </w:r>
            <w:r w:rsidRPr="00792281">
              <w:rPr>
                <w:rFonts w:ascii="Angsana New" w:hAnsi="Angsana New"/>
                <w:spacing w:val="-3"/>
                <w:sz w:val="28"/>
                <w:szCs w:val="28"/>
                <w:cs/>
              </w:rPr>
              <w:br w:type="page"/>
            </w:r>
            <w:r w:rsidRPr="00792281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ab/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57338C" w:rsidRPr="00792281" w:rsidTr="005951CD">
        <w:trPr>
          <w:tblHeader/>
        </w:trPr>
        <w:tc>
          <w:tcPr>
            <w:tcW w:w="3060" w:type="dxa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75" w:type="dxa"/>
            <w:gridSpan w:val="2"/>
            <w:vAlign w:val="bottom"/>
          </w:tcPr>
          <w:p w:rsidR="0057338C" w:rsidRPr="00792281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5" w:type="dxa"/>
            <w:gridSpan w:val="2"/>
            <w:vAlign w:val="bottom"/>
          </w:tcPr>
          <w:p w:rsidR="0057338C" w:rsidRPr="00792281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vAlign w:val="bottom"/>
          </w:tcPr>
          <w:p w:rsidR="0057338C" w:rsidRPr="00792281" w:rsidRDefault="0057338C" w:rsidP="00C206C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215E" w:rsidRPr="00792281" w:rsidTr="005951CD">
        <w:trPr>
          <w:tblHeader/>
        </w:trPr>
        <w:tc>
          <w:tcPr>
            <w:tcW w:w="3060" w:type="dxa"/>
            <w:vAlign w:val="bottom"/>
          </w:tcPr>
          <w:p w:rsidR="008B215E" w:rsidRPr="00792281" w:rsidRDefault="008B215E" w:rsidP="00C206CD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B215E" w:rsidRPr="00792281" w:rsidRDefault="008B215E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  <w:tc>
          <w:tcPr>
            <w:tcW w:w="937" w:type="dxa"/>
            <w:vAlign w:val="bottom"/>
          </w:tcPr>
          <w:p w:rsidR="008B215E" w:rsidRPr="00792281" w:rsidRDefault="008B215E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  <w:tc>
          <w:tcPr>
            <w:tcW w:w="2370" w:type="dxa"/>
            <w:vAlign w:val="bottom"/>
          </w:tcPr>
          <w:p w:rsidR="008B215E" w:rsidRPr="00792281" w:rsidRDefault="008B215E" w:rsidP="00C206CD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72EFE" w:rsidRPr="00650799" w:rsidTr="00C51D07">
        <w:tc>
          <w:tcPr>
            <w:tcW w:w="3060" w:type="dxa"/>
            <w:vAlign w:val="bottom"/>
          </w:tcPr>
          <w:p w:rsidR="00872EFE" w:rsidRPr="00872EFE" w:rsidRDefault="00872EFE" w:rsidP="00C51D07">
            <w:pPr>
              <w:ind w:left="162" w:hanging="162"/>
              <w:jc w:val="both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872EFE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รายการกับ</w:t>
            </w:r>
            <w:r w:rsidRPr="00872EF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 xml:space="preserve">บริษัทย่อย                                                                      </w:t>
            </w:r>
            <w:r w:rsidRPr="00872EF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7" w:type="dxa"/>
            <w:vAlign w:val="bottom"/>
          </w:tcPr>
          <w:p w:rsidR="00872EFE" w:rsidRPr="00650799" w:rsidRDefault="00872EFE" w:rsidP="00C51D07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72EFE" w:rsidRPr="00650799" w:rsidRDefault="00872EFE" w:rsidP="00C51D07">
            <w:pPr>
              <w:pStyle w:val="Header"/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72EFE" w:rsidRPr="00650799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72EFE" w:rsidRPr="00650799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70" w:type="dxa"/>
            <w:vAlign w:val="bottom"/>
          </w:tcPr>
          <w:p w:rsidR="00872EFE" w:rsidRPr="00650799" w:rsidRDefault="00872EFE" w:rsidP="00C51D0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72EFE" w:rsidRPr="00650799" w:rsidTr="00C51D07">
        <w:tc>
          <w:tcPr>
            <w:tcW w:w="3060" w:type="dxa"/>
            <w:vAlign w:val="bottom"/>
          </w:tcPr>
          <w:p w:rsidR="00872EFE" w:rsidRPr="00650799" w:rsidRDefault="00872EFE" w:rsidP="00C51D07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0799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รายได้ค่า</w:t>
            </w:r>
            <w:r w:rsidRPr="006507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เช่าและค่าบริการ</w:t>
            </w:r>
          </w:p>
        </w:tc>
        <w:tc>
          <w:tcPr>
            <w:tcW w:w="937" w:type="dxa"/>
            <w:vAlign w:val="bottom"/>
          </w:tcPr>
          <w:p w:rsidR="00872EFE" w:rsidRPr="00650799" w:rsidRDefault="00C51D07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38" w:type="dxa"/>
            <w:vAlign w:val="bottom"/>
          </w:tcPr>
          <w:p w:rsidR="00872EFE" w:rsidRPr="00650799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079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37" w:type="dxa"/>
            <w:vAlign w:val="bottom"/>
          </w:tcPr>
          <w:p w:rsidR="00872EFE" w:rsidRPr="00650799" w:rsidRDefault="002172DB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38" w:type="dxa"/>
            <w:vAlign w:val="bottom"/>
          </w:tcPr>
          <w:p w:rsidR="00872EFE" w:rsidRPr="00650799" w:rsidRDefault="00872EFE" w:rsidP="00C51D07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50799">
              <w:rPr>
                <w:rFonts w:ascii="Angsana New" w:hAnsi="Angsana New"/>
                <w:spacing w:val="-4"/>
                <w:sz w:val="28"/>
                <w:szCs w:val="28"/>
              </w:rPr>
              <w:t>0.7</w:t>
            </w:r>
          </w:p>
        </w:tc>
        <w:tc>
          <w:tcPr>
            <w:tcW w:w="2370" w:type="dxa"/>
            <w:vAlign w:val="bottom"/>
          </w:tcPr>
          <w:p w:rsidR="00872EFE" w:rsidRPr="00650799" w:rsidRDefault="00872EFE" w:rsidP="00C51D07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5079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</w:t>
            </w:r>
            <w:r w:rsidRPr="00650799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ตลาด</w:t>
            </w:r>
          </w:p>
        </w:tc>
      </w:tr>
      <w:tr w:rsidR="008B215E" w:rsidRPr="00792281" w:rsidTr="005951CD">
        <w:tc>
          <w:tcPr>
            <w:tcW w:w="3060" w:type="dxa"/>
            <w:vAlign w:val="bottom"/>
          </w:tcPr>
          <w:p w:rsidR="008B215E" w:rsidRPr="00792281" w:rsidRDefault="008B215E" w:rsidP="00C206CD">
            <w:pPr>
              <w:tabs>
                <w:tab w:val="decimal" w:pos="432"/>
              </w:tabs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937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7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70" w:type="dxa"/>
            <w:vAlign w:val="bottom"/>
          </w:tcPr>
          <w:p w:rsidR="008B215E" w:rsidRPr="00792281" w:rsidRDefault="008B215E" w:rsidP="00C206CD">
            <w:pPr>
              <w:ind w:right="-1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8B215E" w:rsidRPr="00792281" w:rsidTr="005951CD">
        <w:tc>
          <w:tcPr>
            <w:tcW w:w="3060" w:type="dxa"/>
            <w:vAlign w:val="bottom"/>
          </w:tcPr>
          <w:p w:rsidR="008B215E" w:rsidRPr="00792281" w:rsidRDefault="008B215E" w:rsidP="00C206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รายได้จาก</w:t>
            </w: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งาน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937" w:type="dxa"/>
            <w:vAlign w:val="bottom"/>
          </w:tcPr>
          <w:p w:rsidR="008B215E" w:rsidRPr="00792281" w:rsidRDefault="00F012C6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287.1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1,279.6</w:t>
            </w:r>
          </w:p>
        </w:tc>
        <w:tc>
          <w:tcPr>
            <w:tcW w:w="937" w:type="dxa"/>
            <w:vAlign w:val="bottom"/>
          </w:tcPr>
          <w:p w:rsidR="008B215E" w:rsidRPr="00792281" w:rsidRDefault="00F012C6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287.1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1,184.6</w:t>
            </w:r>
          </w:p>
        </w:tc>
        <w:tc>
          <w:tcPr>
            <w:tcW w:w="2370" w:type="dxa"/>
            <w:vAlign w:val="bottom"/>
          </w:tcPr>
          <w:p w:rsidR="008B215E" w:rsidRPr="00792281" w:rsidRDefault="008B215E" w:rsidP="00C206CD">
            <w:pPr>
              <w:ind w:left="252" w:right="-18" w:hanging="252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8B215E" w:rsidRPr="00792281" w:rsidTr="005951CD">
        <w:tc>
          <w:tcPr>
            <w:tcW w:w="3060" w:type="dxa"/>
            <w:vAlign w:val="bottom"/>
          </w:tcPr>
          <w:p w:rsidR="008B215E" w:rsidRPr="00792281" w:rsidRDefault="008B215E" w:rsidP="00C206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ต้นทุนงานก่อสร้าง</w:t>
            </w:r>
          </w:p>
        </w:tc>
        <w:tc>
          <w:tcPr>
            <w:tcW w:w="937" w:type="dxa"/>
            <w:vAlign w:val="bottom"/>
          </w:tcPr>
          <w:p w:rsidR="008B215E" w:rsidRPr="00792281" w:rsidRDefault="00F012C6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</w:t>
            </w:r>
            <w:r w:rsidR="00870EE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937" w:type="dxa"/>
            <w:vAlign w:val="bottom"/>
          </w:tcPr>
          <w:p w:rsidR="008B215E" w:rsidRPr="00792281" w:rsidRDefault="00702642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870EEB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0.5</w:t>
            </w:r>
          </w:p>
        </w:tc>
        <w:tc>
          <w:tcPr>
            <w:tcW w:w="2370" w:type="dxa"/>
            <w:vAlign w:val="bottom"/>
          </w:tcPr>
          <w:p w:rsidR="008B215E" w:rsidRPr="00792281" w:rsidRDefault="008B215E" w:rsidP="00C206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ตลาด</w:t>
            </w:r>
          </w:p>
        </w:tc>
      </w:tr>
      <w:tr w:rsidR="008B215E" w:rsidRPr="00792281" w:rsidTr="005951CD">
        <w:tc>
          <w:tcPr>
            <w:tcW w:w="3060" w:type="dxa"/>
            <w:vAlign w:val="bottom"/>
          </w:tcPr>
          <w:p w:rsidR="008B215E" w:rsidRPr="00792281" w:rsidRDefault="008B215E" w:rsidP="00C206CD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37" w:type="dxa"/>
            <w:vAlign w:val="bottom"/>
          </w:tcPr>
          <w:p w:rsidR="008B215E" w:rsidRPr="00792281" w:rsidRDefault="00F012C6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0.9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37" w:type="dxa"/>
            <w:vAlign w:val="bottom"/>
          </w:tcPr>
          <w:p w:rsidR="008B215E" w:rsidRPr="00792281" w:rsidRDefault="00702642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</w:t>
            </w:r>
            <w:r w:rsidR="00F012C6" w:rsidRPr="00792281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938" w:type="dxa"/>
            <w:vAlign w:val="bottom"/>
          </w:tcPr>
          <w:p w:rsidR="008B215E" w:rsidRPr="00792281" w:rsidRDefault="008B215E" w:rsidP="00C206CD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370" w:type="dxa"/>
            <w:vAlign w:val="bottom"/>
          </w:tcPr>
          <w:p w:rsidR="008B215E" w:rsidRPr="00792281" w:rsidRDefault="008B215E" w:rsidP="00C206CD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ราคา</w:t>
            </w:r>
            <w:r w:rsidRPr="00792281">
              <w:rPr>
                <w:rFonts w:ascii="Angsana New" w:hAnsi="Angsana New"/>
                <w:spacing w:val="-4"/>
                <w:sz w:val="28"/>
                <w:szCs w:val="28"/>
                <w:cs/>
              </w:rPr>
              <w:t>ตลาด</w:t>
            </w:r>
          </w:p>
        </w:tc>
      </w:tr>
    </w:tbl>
    <w:p w:rsidR="0057338C" w:rsidRPr="00792281" w:rsidRDefault="0057338C" w:rsidP="00291F7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>ยอดคงค้าง</w:t>
      </w:r>
      <w:r w:rsidRPr="00792281">
        <w:rPr>
          <w:rFonts w:ascii="Angsana New" w:hAnsi="Angsana New" w:hint="cs"/>
          <w:sz w:val="32"/>
          <w:szCs w:val="32"/>
          <w:cs/>
        </w:rPr>
        <w:t xml:space="preserve">ระหว่างบริษัทฯและกิจการที่เกี่ยวข้องกัน ณ วันที่ </w:t>
      </w:r>
      <w:r w:rsidR="009E4CA5" w:rsidRPr="00792281">
        <w:rPr>
          <w:rFonts w:ascii="Angsana New" w:hAnsi="Angsana New" w:hint="cs"/>
          <w:sz w:val="32"/>
          <w:szCs w:val="32"/>
          <w:cs/>
        </w:rPr>
        <w:t xml:space="preserve">31 </w:t>
      </w:r>
      <w:r w:rsidR="008B0AB8" w:rsidRPr="00792281">
        <w:rPr>
          <w:rFonts w:ascii="Angsana New" w:hAnsi="Angsana New" w:hint="cs"/>
          <w:sz w:val="32"/>
          <w:szCs w:val="32"/>
          <w:cs/>
        </w:rPr>
        <w:t>ธันวาคม 2559</w:t>
      </w:r>
      <w:r w:rsidR="009E4CA5" w:rsidRPr="00792281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8B0AB8" w:rsidRPr="00792281">
        <w:rPr>
          <w:rFonts w:ascii="Angsana New" w:hAnsi="Angsana New" w:hint="cs"/>
          <w:sz w:val="32"/>
          <w:szCs w:val="32"/>
          <w:cs/>
        </w:rPr>
        <w:t>8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57338C" w:rsidRPr="00792281" w:rsidTr="00126B63">
        <w:trPr>
          <w:tblHeader/>
        </w:trPr>
        <w:tc>
          <w:tcPr>
            <w:tcW w:w="4032" w:type="dxa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92281" w:rsidRDefault="0057338C" w:rsidP="00C206CD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79228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7338C" w:rsidRPr="00792281" w:rsidTr="00126B63">
        <w:trPr>
          <w:tblHeader/>
        </w:trPr>
        <w:tc>
          <w:tcPr>
            <w:tcW w:w="4032" w:type="dxa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57338C" w:rsidRPr="00792281" w:rsidRDefault="0057338C" w:rsidP="00C206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57338C" w:rsidRPr="00792281" w:rsidRDefault="0057338C" w:rsidP="00C206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9E4CA5" w:rsidRPr="00792281" w:rsidTr="00126B63">
        <w:trPr>
          <w:tblHeader/>
        </w:trPr>
        <w:tc>
          <w:tcPr>
            <w:tcW w:w="4032" w:type="dxa"/>
            <w:vAlign w:val="bottom"/>
          </w:tcPr>
          <w:p w:rsidR="009E4CA5" w:rsidRPr="00792281" w:rsidRDefault="009E4CA5" w:rsidP="00C206C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9E4CA5" w:rsidRPr="00792281" w:rsidRDefault="009E4CA5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</w:t>
            </w:r>
            <w:r w:rsidR="00F745CD"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:rsidR="009E4CA5" w:rsidRPr="00792281" w:rsidRDefault="00F745CD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  <w:tc>
          <w:tcPr>
            <w:tcW w:w="1260" w:type="dxa"/>
            <w:vAlign w:val="bottom"/>
          </w:tcPr>
          <w:p w:rsidR="009E4CA5" w:rsidRPr="00792281" w:rsidRDefault="00F745CD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  <w:vAlign w:val="bottom"/>
          </w:tcPr>
          <w:p w:rsidR="009E4CA5" w:rsidRPr="00792281" w:rsidRDefault="00F745CD" w:rsidP="00C206CD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2558</w:t>
            </w:r>
          </w:p>
        </w:tc>
      </w:tr>
      <w:tr w:rsidR="0057338C" w:rsidRPr="00792281" w:rsidTr="00126B63">
        <w:tc>
          <w:tcPr>
            <w:tcW w:w="4032" w:type="dxa"/>
            <w:vAlign w:val="bottom"/>
          </w:tcPr>
          <w:p w:rsidR="0057338C" w:rsidRPr="00792281" w:rsidRDefault="0057338C" w:rsidP="00126B63">
            <w:pPr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การค้า 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0679AD" w:rsidRPr="0079228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7338C" w:rsidRPr="00792281" w:rsidTr="00126B63">
        <w:tc>
          <w:tcPr>
            <w:tcW w:w="4032" w:type="dxa"/>
            <w:vAlign w:val="bottom"/>
          </w:tcPr>
          <w:p w:rsidR="0057338C" w:rsidRPr="00792281" w:rsidRDefault="0057338C" w:rsidP="00126B63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ตามสัญญาก่อสร้าง</w:t>
            </w: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7338C" w:rsidRPr="00792281" w:rsidRDefault="0057338C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792281">
              <w:rPr>
                <w:rFonts w:ascii="Angsana New" w:hAnsi="Angsana New"/>
                <w:sz w:val="28"/>
                <w:szCs w:val="28"/>
              </w:rPr>
              <w:t>/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332,17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150,707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297,354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91,253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ตามสัญญาก่อสร้าง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332,17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150,707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297,354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91,253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เงินประกันผลงานตามสัญญา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 xml:space="preserve">                             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792281">
              <w:rPr>
                <w:rFonts w:ascii="Angsana New" w:hAnsi="Angsana New"/>
                <w:sz w:val="28"/>
                <w:szCs w:val="28"/>
              </w:rPr>
              <w:t>/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99,350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99,350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รวมเงินประกันผลงานตามสัญญา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99,350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11,351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99,350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  <w:tab w:val="left" w:pos="342"/>
              </w:tabs>
              <w:ind w:left="162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343,52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250,057</w:t>
            </w:r>
          </w:p>
        </w:tc>
        <w:tc>
          <w:tcPr>
            <w:tcW w:w="1260" w:type="dxa"/>
            <w:vAlign w:val="bottom"/>
          </w:tcPr>
          <w:p w:rsidR="00F745CD" w:rsidRPr="00792281" w:rsidRDefault="005C3C4E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308,705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190,603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</w:tabs>
              <w:ind w:left="162" w:hanging="180"/>
              <w:rPr>
                <w:b/>
                <w:bCs/>
                <w:sz w:val="28"/>
                <w:szCs w:val="28"/>
                <w:cs/>
              </w:rPr>
            </w:pPr>
            <w:r w:rsidRPr="00792281">
              <w:rPr>
                <w:rFonts w:hint="cs"/>
                <w:b/>
                <w:bCs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792281">
              <w:rPr>
                <w:rFonts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  <w:tab w:val="left" w:pos="342"/>
              </w:tabs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155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tabs>
                <w:tab w:val="left" w:pos="162"/>
              </w:tabs>
              <w:ind w:left="162" w:right="-108" w:hanging="180"/>
              <w:rPr>
                <w:b/>
                <w:bCs/>
                <w:sz w:val="28"/>
                <w:szCs w:val="28"/>
                <w:cs/>
              </w:rPr>
            </w:pPr>
            <w:r w:rsidRPr="00792281">
              <w:rPr>
                <w:rFonts w:hint="cs"/>
                <w:b/>
                <w:bCs/>
                <w:sz w:val="28"/>
                <w:szCs w:val="28"/>
                <w:cs/>
              </w:rPr>
              <w:t>เจ้าหนี้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การค้าและเจ้าหนี้อื่น 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792281" w:rsidRDefault="00F745CD" w:rsidP="00126B63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(มีกรรมการร่วมกัน</w:t>
            </w:r>
            <w:r w:rsidR="00C206CD" w:rsidRPr="0079228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792281">
              <w:rPr>
                <w:rFonts w:ascii="Angsana New" w:hAnsi="Angsana New"/>
                <w:sz w:val="28"/>
                <w:szCs w:val="28"/>
              </w:rPr>
              <w:t>/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หรือมีบุคคลที่เกี่ยวโยงกัน)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F745CD" w:rsidRPr="00792281" w:rsidTr="00126B63">
        <w:tc>
          <w:tcPr>
            <w:tcW w:w="4032" w:type="dxa"/>
            <w:vAlign w:val="bottom"/>
          </w:tcPr>
          <w:p w:rsidR="00F745CD" w:rsidRPr="00126B63" w:rsidRDefault="00F745CD" w:rsidP="00126B63">
            <w:pPr>
              <w:tabs>
                <w:tab w:val="left" w:pos="162"/>
              </w:tabs>
              <w:ind w:left="162" w:right="-108" w:hanging="180"/>
              <w:rPr>
                <w:spacing w:val="-4"/>
                <w:sz w:val="28"/>
                <w:szCs w:val="28"/>
                <w:cs/>
              </w:rPr>
            </w:pPr>
            <w:r w:rsidRPr="00126B63">
              <w:rPr>
                <w:rFonts w:hint="cs"/>
                <w:spacing w:val="-4"/>
                <w:sz w:val="28"/>
                <w:szCs w:val="28"/>
                <w:cs/>
              </w:rPr>
              <w:t>รวมเจ้าหนี้การค้า</w:t>
            </w:r>
            <w:r w:rsidRPr="00126B6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และเจ้าหนี้อื่น </w:t>
            </w:r>
            <w:r w:rsidRPr="00126B6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  <w:r w:rsidRPr="00126B6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2,353</w:t>
            </w:r>
          </w:p>
        </w:tc>
        <w:tc>
          <w:tcPr>
            <w:tcW w:w="1260" w:type="dxa"/>
            <w:vAlign w:val="bottom"/>
          </w:tcPr>
          <w:p w:rsidR="00F745CD" w:rsidRPr="00792281" w:rsidRDefault="00702642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vAlign w:val="bottom"/>
          </w:tcPr>
          <w:p w:rsidR="00F745CD" w:rsidRPr="00792281" w:rsidRDefault="00F745CD" w:rsidP="00C206C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</w:tbl>
    <w:p w:rsidR="00126B63" w:rsidRDefault="00126B6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57338C" w:rsidRPr="00792281" w:rsidRDefault="0057338C" w:rsidP="00C206CD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92281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57338C" w:rsidRPr="00792281" w:rsidRDefault="0057338C" w:rsidP="00C206C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pacing w:val="-3"/>
          <w:sz w:val="32"/>
          <w:szCs w:val="32"/>
          <w:cs/>
        </w:rPr>
        <w:t>ใน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>ระหว่าง</w:t>
      </w:r>
      <w:r w:rsidRPr="00792281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9E4CA5" w:rsidRPr="00792281">
        <w:rPr>
          <w:rFonts w:ascii="Angsana New" w:hAnsi="Angsana New" w:hint="cs"/>
          <w:sz w:val="32"/>
          <w:szCs w:val="32"/>
          <w:cs/>
        </w:rPr>
        <w:t>31 ธันวาคม 255</w:t>
      </w:r>
      <w:r w:rsidR="00F745CD" w:rsidRPr="00792281">
        <w:rPr>
          <w:rFonts w:ascii="Angsana New" w:hAnsi="Angsana New"/>
          <w:sz w:val="32"/>
          <w:szCs w:val="32"/>
        </w:rPr>
        <w:t>9</w:t>
      </w:r>
      <w:r w:rsidR="009E4CA5" w:rsidRPr="00792281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F745CD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pacing w:val="-3"/>
          <w:sz w:val="32"/>
          <w:szCs w:val="32"/>
          <w:cs/>
        </w:rPr>
        <w:t>บริษัทฯและบริษัท</w:t>
      </w:r>
      <w:r w:rsidRPr="00792281">
        <w:rPr>
          <w:rFonts w:ascii="Angsana New" w:hAnsi="Angsana New" w:hint="cs"/>
          <w:spacing w:val="-3"/>
          <w:sz w:val="32"/>
          <w:szCs w:val="32"/>
          <w:cs/>
        </w:rPr>
        <w:t>ย่อย</w:t>
      </w:r>
      <w:r w:rsidRPr="00792281">
        <w:rPr>
          <w:rFonts w:ascii="Angsana New" w:hAnsi="Angsana New" w:hint="cs"/>
          <w:sz w:val="32"/>
          <w:szCs w:val="32"/>
          <w:cs/>
        </w:rPr>
        <w:t>มีค่าใช้จ่ายผลประโยชน์พนักงานที่ให้แก่</w:t>
      </w:r>
      <w:r w:rsidRPr="00792281">
        <w:rPr>
          <w:rFonts w:ascii="Angsana New" w:hAnsi="Angsana New"/>
          <w:sz w:val="32"/>
          <w:szCs w:val="32"/>
          <w:cs/>
        </w:rPr>
        <w:t xml:space="preserve">กรรมการและผู้บริหาร </w:t>
      </w:r>
      <w:r w:rsidRPr="00792281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57338C" w:rsidRPr="00792281" w:rsidTr="00126B63">
        <w:trPr>
          <w:tblHeader/>
        </w:trPr>
        <w:tc>
          <w:tcPr>
            <w:tcW w:w="3960" w:type="dxa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sz w:val="32"/>
                <w:szCs w:val="32"/>
              </w:rPr>
              <w:br w:type="page"/>
            </w:r>
          </w:p>
        </w:tc>
        <w:tc>
          <w:tcPr>
            <w:tcW w:w="2565" w:type="dxa"/>
            <w:gridSpan w:val="2"/>
            <w:vAlign w:val="bottom"/>
          </w:tcPr>
          <w:p w:rsidR="0057338C" w:rsidRPr="00792281" w:rsidRDefault="0057338C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7338C" w:rsidRPr="00792281" w:rsidRDefault="0057338C" w:rsidP="00C206C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50DA8" w:rsidRPr="00792281" w:rsidTr="00126B63">
        <w:trPr>
          <w:tblHeader/>
        </w:trPr>
        <w:tc>
          <w:tcPr>
            <w:tcW w:w="3960" w:type="dxa"/>
            <w:vAlign w:val="bottom"/>
          </w:tcPr>
          <w:p w:rsidR="00050DA8" w:rsidRPr="00792281" w:rsidRDefault="00050DA8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792281" w:rsidRDefault="00050DA8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050DA8" w:rsidRPr="00792281" w:rsidRDefault="00050DA8" w:rsidP="00C206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</w:t>
            </w:r>
            <w:r w:rsidR="001336DC" w:rsidRPr="0079228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="008B0AB8"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50DA8" w:rsidRPr="00792281" w:rsidTr="00126B63">
        <w:trPr>
          <w:tblHeader/>
        </w:trPr>
        <w:tc>
          <w:tcPr>
            <w:tcW w:w="3960" w:type="dxa"/>
            <w:vAlign w:val="bottom"/>
          </w:tcPr>
          <w:p w:rsidR="00050DA8" w:rsidRPr="00792281" w:rsidRDefault="00050DA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792281" w:rsidRDefault="00050DA8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050DA8" w:rsidRPr="00792281" w:rsidRDefault="00050DA8" w:rsidP="00C206C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050DA8" w:rsidRPr="00792281" w:rsidRDefault="00050DA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F745CD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83" w:type="dxa"/>
            <w:vAlign w:val="bottom"/>
          </w:tcPr>
          <w:p w:rsidR="00050DA8" w:rsidRPr="00792281" w:rsidRDefault="00F745CD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F745CD" w:rsidRPr="00792281" w:rsidTr="00126B63">
        <w:tc>
          <w:tcPr>
            <w:tcW w:w="3960" w:type="dxa"/>
            <w:vAlign w:val="bottom"/>
          </w:tcPr>
          <w:p w:rsidR="00F745CD" w:rsidRPr="00792281" w:rsidRDefault="00F745CD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82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45CD" w:rsidRPr="00792281" w:rsidRDefault="00E4339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33,28</w:t>
            </w:r>
            <w:r w:rsidR="001C5609" w:rsidRPr="0079228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31,148</w:t>
            </w:r>
          </w:p>
        </w:tc>
      </w:tr>
      <w:tr w:rsidR="00F745CD" w:rsidRPr="00792281" w:rsidTr="00126B63">
        <w:trPr>
          <w:trHeight w:val="89"/>
        </w:trPr>
        <w:tc>
          <w:tcPr>
            <w:tcW w:w="3960" w:type="dxa"/>
            <w:vAlign w:val="bottom"/>
          </w:tcPr>
          <w:p w:rsidR="00F745CD" w:rsidRPr="00792281" w:rsidRDefault="00F745CD" w:rsidP="00C206C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45CD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1,922</w:t>
            </w: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2,536</w:t>
            </w:r>
          </w:p>
        </w:tc>
      </w:tr>
      <w:tr w:rsidR="00F745CD" w:rsidRPr="00792281" w:rsidTr="00126B63">
        <w:tc>
          <w:tcPr>
            <w:tcW w:w="3960" w:type="dxa"/>
            <w:vAlign w:val="bottom"/>
          </w:tcPr>
          <w:p w:rsidR="00F745CD" w:rsidRPr="00792281" w:rsidRDefault="00F745CD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745CD" w:rsidRPr="00792281" w:rsidRDefault="00E4339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35,209</w:t>
            </w:r>
          </w:p>
        </w:tc>
        <w:tc>
          <w:tcPr>
            <w:tcW w:w="1283" w:type="dxa"/>
            <w:vAlign w:val="bottom"/>
          </w:tcPr>
          <w:p w:rsidR="00F745CD" w:rsidRPr="00792281" w:rsidRDefault="00F745CD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33,684</w:t>
            </w:r>
          </w:p>
        </w:tc>
      </w:tr>
    </w:tbl>
    <w:p w:rsidR="00E01C95" w:rsidRPr="00792281" w:rsidRDefault="0057338C" w:rsidP="00C206CD">
      <w:pPr>
        <w:tabs>
          <w:tab w:val="left" w:pos="14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7</w:t>
      </w:r>
      <w:r w:rsidR="00E01C95" w:rsidRPr="00792281">
        <w:rPr>
          <w:rFonts w:ascii="Angsana New" w:hAnsi="Angsana New"/>
          <w:b/>
          <w:bCs/>
          <w:sz w:val="32"/>
          <w:szCs w:val="32"/>
        </w:rPr>
        <w:t>.</w:t>
      </w:r>
      <w:r w:rsidR="00E01C95" w:rsidRPr="00792281">
        <w:rPr>
          <w:rFonts w:ascii="Angsana New" w:hAnsi="Angsana New"/>
          <w:b/>
          <w:bCs/>
          <w:sz w:val="32"/>
          <w:szCs w:val="32"/>
        </w:rPr>
        <w:tab/>
      </w:r>
      <w:r w:rsidR="004D15B0" w:rsidRPr="00792281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42"/>
        <w:gridCol w:w="1305"/>
        <w:gridCol w:w="1305"/>
        <w:gridCol w:w="1260"/>
        <w:gridCol w:w="1278"/>
      </w:tblGrid>
      <w:tr w:rsidR="002F20C9" w:rsidRPr="00792281" w:rsidTr="00126B63">
        <w:tc>
          <w:tcPr>
            <w:tcW w:w="9090" w:type="dxa"/>
            <w:gridSpan w:val="5"/>
          </w:tcPr>
          <w:p w:rsidR="002F20C9" w:rsidRPr="00792281" w:rsidRDefault="002F20C9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ab/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>: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F20C9" w:rsidRPr="00792281" w:rsidTr="00126B63">
        <w:tc>
          <w:tcPr>
            <w:tcW w:w="3942" w:type="dxa"/>
          </w:tcPr>
          <w:p w:rsidR="002F20C9" w:rsidRPr="00792281" w:rsidRDefault="008B0AB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:rsidR="002F20C9" w:rsidRPr="00792281" w:rsidRDefault="002F20C9" w:rsidP="00C206CD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:rsidR="002F20C9" w:rsidRPr="00792281" w:rsidRDefault="002F20C9" w:rsidP="00C206CD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F20C9" w:rsidRPr="00792281" w:rsidTr="00126B63">
        <w:tc>
          <w:tcPr>
            <w:tcW w:w="3942" w:type="dxa"/>
          </w:tcPr>
          <w:p w:rsidR="002F20C9" w:rsidRPr="00792281" w:rsidRDefault="002F20C9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2F20C9" w:rsidRPr="00792281" w:rsidRDefault="002F20C9" w:rsidP="00C206CD">
            <w:pPr>
              <w:ind w:left="-1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vAlign w:val="bottom"/>
          </w:tcPr>
          <w:p w:rsidR="002F20C9" w:rsidRPr="00792281" w:rsidRDefault="002F20C9" w:rsidP="00C206CD">
            <w:pPr>
              <w:ind w:left="-1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60" w:type="dxa"/>
            <w:vAlign w:val="bottom"/>
          </w:tcPr>
          <w:p w:rsidR="002F20C9" w:rsidRPr="00792281" w:rsidRDefault="002F20C9" w:rsidP="00C206CD">
            <w:pPr>
              <w:ind w:left="-1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78" w:type="dxa"/>
            <w:vAlign w:val="bottom"/>
          </w:tcPr>
          <w:p w:rsidR="002F20C9" w:rsidRPr="00792281" w:rsidRDefault="002F20C9" w:rsidP="00C206CD">
            <w:pPr>
              <w:ind w:left="-14"/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2F20C9" w:rsidRPr="00792281" w:rsidTr="00126B63">
        <w:trPr>
          <w:trHeight w:val="160"/>
        </w:trPr>
        <w:tc>
          <w:tcPr>
            <w:tcW w:w="3942" w:type="dxa"/>
            <w:vAlign w:val="bottom"/>
          </w:tcPr>
          <w:p w:rsidR="002F20C9" w:rsidRPr="00792281" w:rsidRDefault="002F20C9" w:rsidP="00C206CD">
            <w:pPr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05" w:type="dxa"/>
          </w:tcPr>
          <w:p w:rsidR="002F20C9" w:rsidRPr="00792281" w:rsidRDefault="00E4339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5,770</w:t>
            </w:r>
          </w:p>
        </w:tc>
        <w:tc>
          <w:tcPr>
            <w:tcW w:w="1305" w:type="dxa"/>
            <w:vAlign w:val="bottom"/>
          </w:tcPr>
          <w:p w:rsidR="002F20C9" w:rsidRPr="00792281" w:rsidRDefault="002F20C9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6,877</w:t>
            </w:r>
          </w:p>
        </w:tc>
        <w:tc>
          <w:tcPr>
            <w:tcW w:w="1260" w:type="dxa"/>
            <w:vAlign w:val="bottom"/>
          </w:tcPr>
          <w:p w:rsidR="002F20C9" w:rsidRPr="00792281" w:rsidRDefault="00E4339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5,710</w:t>
            </w:r>
          </w:p>
        </w:tc>
        <w:tc>
          <w:tcPr>
            <w:tcW w:w="1278" w:type="dxa"/>
            <w:vAlign w:val="bottom"/>
          </w:tcPr>
          <w:p w:rsidR="002F20C9" w:rsidRPr="00792281" w:rsidRDefault="002F20C9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6,577</w:t>
            </w:r>
          </w:p>
        </w:tc>
      </w:tr>
      <w:tr w:rsidR="002F20C9" w:rsidRPr="00792281" w:rsidTr="00126B63">
        <w:trPr>
          <w:trHeight w:val="63"/>
        </w:trPr>
        <w:tc>
          <w:tcPr>
            <w:tcW w:w="3942" w:type="dxa"/>
            <w:vAlign w:val="bottom"/>
          </w:tcPr>
          <w:p w:rsidR="002F20C9" w:rsidRPr="00792281" w:rsidRDefault="002F20C9" w:rsidP="00C206CD">
            <w:pPr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เงินฝาก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05" w:type="dxa"/>
            <w:vAlign w:val="bottom"/>
          </w:tcPr>
          <w:p w:rsidR="002F20C9" w:rsidRPr="00792281" w:rsidRDefault="00E4339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422,088</w:t>
            </w:r>
          </w:p>
        </w:tc>
        <w:tc>
          <w:tcPr>
            <w:tcW w:w="1305" w:type="dxa"/>
            <w:vAlign w:val="bottom"/>
          </w:tcPr>
          <w:p w:rsidR="002F20C9" w:rsidRPr="00792281" w:rsidRDefault="002F20C9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121,112</w:t>
            </w:r>
          </w:p>
        </w:tc>
        <w:tc>
          <w:tcPr>
            <w:tcW w:w="1260" w:type="dxa"/>
            <w:vAlign w:val="bottom"/>
          </w:tcPr>
          <w:p w:rsidR="002F20C9" w:rsidRPr="00792281" w:rsidRDefault="00E4339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406,464</w:t>
            </w:r>
          </w:p>
        </w:tc>
        <w:tc>
          <w:tcPr>
            <w:tcW w:w="1278" w:type="dxa"/>
            <w:vAlign w:val="bottom"/>
          </w:tcPr>
          <w:p w:rsidR="002F20C9" w:rsidRPr="00792281" w:rsidRDefault="002F20C9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119,546</w:t>
            </w:r>
          </w:p>
        </w:tc>
      </w:tr>
      <w:tr w:rsidR="002F20C9" w:rsidRPr="00792281" w:rsidTr="00126B63">
        <w:trPr>
          <w:trHeight w:val="63"/>
        </w:trPr>
        <w:tc>
          <w:tcPr>
            <w:tcW w:w="3942" w:type="dxa"/>
            <w:vAlign w:val="bottom"/>
          </w:tcPr>
          <w:p w:rsidR="002F20C9" w:rsidRPr="00792281" w:rsidRDefault="002F20C9" w:rsidP="00C206CD">
            <w:pPr>
              <w:ind w:left="210" w:right="-108" w:hanging="210"/>
              <w:contextualSpacing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305" w:type="dxa"/>
            <w:vAlign w:val="bottom"/>
          </w:tcPr>
          <w:p w:rsidR="002F20C9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05" w:type="dxa"/>
            <w:vAlign w:val="bottom"/>
          </w:tcPr>
          <w:p w:rsidR="002F20C9" w:rsidRPr="00792281" w:rsidRDefault="002F20C9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6,996</w:t>
            </w:r>
          </w:p>
        </w:tc>
        <w:tc>
          <w:tcPr>
            <w:tcW w:w="1260" w:type="dxa"/>
            <w:vAlign w:val="bottom"/>
          </w:tcPr>
          <w:p w:rsidR="002F20C9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78" w:type="dxa"/>
            <w:vAlign w:val="bottom"/>
          </w:tcPr>
          <w:p w:rsidR="002F20C9" w:rsidRPr="00792281" w:rsidRDefault="002F20C9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F20C9" w:rsidRPr="00792281" w:rsidTr="00126B63">
        <w:tc>
          <w:tcPr>
            <w:tcW w:w="3942" w:type="dxa"/>
          </w:tcPr>
          <w:p w:rsidR="002F20C9" w:rsidRPr="00792281" w:rsidRDefault="002F20C9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05" w:type="dxa"/>
          </w:tcPr>
          <w:p w:rsidR="002F20C9" w:rsidRPr="00792281" w:rsidRDefault="00E4339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427,858</w:t>
            </w:r>
          </w:p>
        </w:tc>
        <w:tc>
          <w:tcPr>
            <w:tcW w:w="1305" w:type="dxa"/>
          </w:tcPr>
          <w:p w:rsidR="002F20C9" w:rsidRPr="00792281" w:rsidRDefault="002F20C9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134,985</w:t>
            </w:r>
          </w:p>
        </w:tc>
        <w:tc>
          <w:tcPr>
            <w:tcW w:w="1260" w:type="dxa"/>
            <w:vAlign w:val="bottom"/>
          </w:tcPr>
          <w:p w:rsidR="002F20C9" w:rsidRPr="00792281" w:rsidRDefault="0070264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412,174</w:t>
            </w:r>
          </w:p>
        </w:tc>
        <w:tc>
          <w:tcPr>
            <w:tcW w:w="1278" w:type="dxa"/>
            <w:vAlign w:val="bottom"/>
          </w:tcPr>
          <w:p w:rsidR="002F20C9" w:rsidRPr="00792281" w:rsidRDefault="002F20C9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126,123</w:t>
            </w:r>
          </w:p>
        </w:tc>
      </w:tr>
    </w:tbl>
    <w:p w:rsidR="002F20C9" w:rsidRPr="00792281" w:rsidRDefault="002F20C9" w:rsidP="00C206CD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C0ECE" w:rsidRPr="00792281">
        <w:rPr>
          <w:rFonts w:ascii="Angsana New" w:hAnsi="Angsana New"/>
          <w:sz w:val="32"/>
          <w:szCs w:val="32"/>
        </w:rPr>
        <w:t xml:space="preserve">31 </w:t>
      </w:r>
      <w:r w:rsidR="004C0ECE" w:rsidRPr="00792281">
        <w:rPr>
          <w:rFonts w:ascii="Angsana New" w:hAnsi="Angsana New" w:hint="cs"/>
          <w:sz w:val="32"/>
          <w:szCs w:val="32"/>
          <w:cs/>
        </w:rPr>
        <w:t>ธันวาคม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</w:rPr>
        <w:t>2559</w:t>
      </w:r>
      <w:r w:rsidR="00087DD7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Pr="00792281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="00E43392" w:rsidRPr="00792281">
        <w:rPr>
          <w:rFonts w:ascii="Angsana New" w:hAnsi="Angsana New" w:hint="cs"/>
          <w:sz w:val="32"/>
          <w:szCs w:val="32"/>
          <w:cs/>
        </w:rPr>
        <w:t>0.1</w:t>
      </w:r>
      <w:r w:rsidR="00C206CD" w:rsidRPr="00792281">
        <w:rPr>
          <w:rFonts w:ascii="Angsana New" w:hAnsi="Angsana New"/>
          <w:sz w:val="32"/>
          <w:szCs w:val="32"/>
        </w:rPr>
        <w:t>0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ถึง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="00E43392" w:rsidRPr="00792281">
        <w:rPr>
          <w:rFonts w:ascii="Angsana New" w:hAnsi="Angsana New" w:hint="cs"/>
          <w:sz w:val="32"/>
          <w:szCs w:val="32"/>
          <w:cs/>
        </w:rPr>
        <w:t>1.40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ต่อปี (</w:t>
      </w:r>
      <w:r w:rsidRPr="00792281">
        <w:rPr>
          <w:rFonts w:ascii="Angsana New" w:hAnsi="Angsana New"/>
          <w:sz w:val="32"/>
          <w:szCs w:val="32"/>
        </w:rPr>
        <w:t>2558:</w:t>
      </w:r>
      <w:r w:rsidR="00087DD7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087DD7" w:rsidRPr="00792281">
        <w:rPr>
          <w:rFonts w:ascii="Angsana New" w:hAnsi="Angsana New" w:hint="cs"/>
          <w:sz w:val="32"/>
          <w:szCs w:val="32"/>
          <w:cs/>
        </w:rPr>
        <w:t>และเงินลงทุน</w:t>
      </w:r>
      <w:r w:rsidR="00087DD7" w:rsidRPr="00792281">
        <w:rPr>
          <w:rFonts w:ascii="Angsana New" w:hAnsi="Angsana New" w:hint="cs"/>
          <w:spacing w:val="-6"/>
          <w:sz w:val="32"/>
          <w:szCs w:val="32"/>
          <w:cs/>
        </w:rPr>
        <w:t>ในพันธบัตร</w:t>
      </w:r>
      <w:r w:rsidRPr="00792281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Pr="00792281">
        <w:rPr>
          <w:rFonts w:ascii="Angsana New" w:hAnsi="Angsana New"/>
          <w:sz w:val="32"/>
          <w:szCs w:val="32"/>
        </w:rPr>
        <w:t xml:space="preserve">0.10 </w:t>
      </w:r>
      <w:r w:rsidRPr="00792281">
        <w:rPr>
          <w:rFonts w:ascii="Angsana New" w:hAnsi="Angsana New" w:hint="cs"/>
          <w:sz w:val="32"/>
          <w:szCs w:val="32"/>
          <w:cs/>
        </w:rPr>
        <w:t>ถึง</w:t>
      </w:r>
      <w:r w:rsidRPr="00792281">
        <w:rPr>
          <w:rFonts w:ascii="Angsana New" w:hAnsi="Angsana New"/>
          <w:sz w:val="32"/>
          <w:szCs w:val="32"/>
        </w:rPr>
        <w:t xml:space="preserve"> 1.45</w:t>
      </w:r>
      <w:r w:rsidRPr="00792281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:rsidR="009D5776" w:rsidRPr="00792281" w:rsidRDefault="0057338C" w:rsidP="00C206C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8</w:t>
      </w:r>
      <w:r w:rsidR="006B692E"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="006B692E" w:rsidRPr="00792281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  <w:r w:rsidR="00AB6F28" w:rsidRPr="00792281">
        <w:rPr>
          <w:rFonts w:ascii="Angsana New" w:hAnsi="Angsana New"/>
          <w:b/>
          <w:bCs/>
          <w:sz w:val="32"/>
          <w:szCs w:val="32"/>
          <w:cs/>
        </w:rPr>
        <w:t>ชั่วคราว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4D15B0" w:rsidRPr="00792281" w:rsidTr="00126B63">
        <w:tc>
          <w:tcPr>
            <w:tcW w:w="9090" w:type="dxa"/>
            <w:gridSpan w:val="5"/>
          </w:tcPr>
          <w:p w:rsidR="004D15B0" w:rsidRPr="00792281" w:rsidRDefault="000D27E8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4D15B0" w:rsidRPr="0079228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="004D15B0" w:rsidRPr="00792281">
              <w:rPr>
                <w:rFonts w:ascii="Angsana New" w:hAnsi="Angsana New"/>
                <w:sz w:val="32"/>
                <w:szCs w:val="32"/>
              </w:rPr>
              <w:t>:</w:t>
            </w:r>
            <w:r w:rsidR="004D15B0"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15B0" w:rsidRPr="00792281" w:rsidTr="00126B63">
        <w:tc>
          <w:tcPr>
            <w:tcW w:w="3960" w:type="dxa"/>
          </w:tcPr>
          <w:p w:rsidR="004D15B0" w:rsidRPr="00792281" w:rsidRDefault="004D15B0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4D15B0" w:rsidRPr="00792281" w:rsidRDefault="004D15B0" w:rsidP="00C206CD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4D15B0" w:rsidRPr="00792281" w:rsidRDefault="004D15B0" w:rsidP="00C206CD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126B63">
        <w:tc>
          <w:tcPr>
            <w:tcW w:w="3960" w:type="dxa"/>
          </w:tcPr>
          <w:p w:rsidR="009E4CA5" w:rsidRPr="00792281" w:rsidRDefault="009E4CA5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E4CA5" w:rsidRPr="00792281" w:rsidRDefault="009E4CA5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B07C15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83" w:type="dxa"/>
            <w:vAlign w:val="bottom"/>
          </w:tcPr>
          <w:p w:rsidR="009E4CA5" w:rsidRPr="00792281" w:rsidRDefault="00B07C15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9E4CA5" w:rsidRPr="00792281" w:rsidRDefault="00B07C15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9E4CA5" w:rsidRPr="00792281" w:rsidRDefault="00B07C15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B07C15" w:rsidRPr="00792281" w:rsidTr="00126B63">
        <w:trPr>
          <w:trHeight w:val="126"/>
        </w:trPr>
        <w:tc>
          <w:tcPr>
            <w:tcW w:w="3960" w:type="dxa"/>
            <w:vAlign w:val="bottom"/>
          </w:tcPr>
          <w:p w:rsidR="00B07C15" w:rsidRPr="00792281" w:rsidRDefault="00B07C15" w:rsidP="00C206CD">
            <w:pPr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เงินลงทุนในพันธบัตรรัฐบาล</w:t>
            </w:r>
          </w:p>
        </w:tc>
        <w:tc>
          <w:tcPr>
            <w:tcW w:w="1282" w:type="dxa"/>
            <w:vAlign w:val="bottom"/>
          </w:tcPr>
          <w:p w:rsidR="00B07C15" w:rsidRPr="00792281" w:rsidRDefault="0070264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B07C15" w:rsidRPr="00792281" w:rsidRDefault="00B07C15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5,479</w:t>
            </w:r>
          </w:p>
        </w:tc>
        <w:tc>
          <w:tcPr>
            <w:tcW w:w="1282" w:type="dxa"/>
            <w:vAlign w:val="bottom"/>
          </w:tcPr>
          <w:p w:rsidR="00B07C15" w:rsidRPr="00792281" w:rsidRDefault="0070264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07C15" w:rsidRPr="00792281" w:rsidRDefault="00B07C15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5,479</w:t>
            </w:r>
          </w:p>
        </w:tc>
      </w:tr>
      <w:tr w:rsidR="00B07C15" w:rsidRPr="00792281" w:rsidTr="00126B63">
        <w:tc>
          <w:tcPr>
            <w:tcW w:w="3960" w:type="dxa"/>
          </w:tcPr>
          <w:p w:rsidR="00B07C15" w:rsidRPr="00792281" w:rsidRDefault="00B07C15" w:rsidP="00C206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282" w:type="dxa"/>
          </w:tcPr>
          <w:p w:rsidR="00B07C15" w:rsidRPr="00792281" w:rsidRDefault="0070264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</w:tcPr>
          <w:p w:rsidR="00B07C15" w:rsidRPr="00792281" w:rsidRDefault="00B07C15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5,479</w:t>
            </w:r>
          </w:p>
        </w:tc>
        <w:tc>
          <w:tcPr>
            <w:tcW w:w="1282" w:type="dxa"/>
            <w:vAlign w:val="bottom"/>
          </w:tcPr>
          <w:p w:rsidR="00B07C15" w:rsidRPr="00792281" w:rsidRDefault="0070264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B07C15" w:rsidRPr="00792281" w:rsidRDefault="00B07C15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5,479</w:t>
            </w:r>
          </w:p>
        </w:tc>
      </w:tr>
    </w:tbl>
    <w:p w:rsidR="002D4082" w:rsidRPr="00792281" w:rsidRDefault="004D15B0" w:rsidP="00C206CD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spacing w:val="-6"/>
          <w:sz w:val="32"/>
          <w:szCs w:val="32"/>
        </w:rPr>
        <w:tab/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pacing w:val="-6"/>
          <w:sz w:val="32"/>
          <w:szCs w:val="32"/>
        </w:rPr>
        <w:t>2558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>เงินลงทุนในพันธบัตรรัฐบาล</w:t>
      </w:r>
      <w:r w:rsidRPr="00792281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="002000D7" w:rsidRPr="00792281">
        <w:rPr>
          <w:rFonts w:ascii="Angsana New" w:hAnsi="Angsana New"/>
          <w:sz w:val="32"/>
          <w:szCs w:val="32"/>
        </w:rPr>
        <w:t xml:space="preserve">2.6 </w:t>
      </w:r>
      <w:r w:rsidRPr="0079228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C0C85" w:rsidRPr="00792281">
        <w:rPr>
          <w:rFonts w:ascii="Angsana New" w:hAnsi="Angsana New" w:hint="cs"/>
          <w:sz w:val="32"/>
          <w:szCs w:val="32"/>
          <w:cs/>
        </w:rPr>
        <w:t>ครบกำหนด</w:t>
      </w:r>
      <w:r w:rsidR="00C206CD" w:rsidRPr="00792281">
        <w:rPr>
          <w:rFonts w:ascii="Angsana New" w:hAnsi="Angsana New"/>
          <w:sz w:val="32"/>
          <w:szCs w:val="32"/>
        </w:rPr>
        <w:t xml:space="preserve">            </w:t>
      </w:r>
      <w:r w:rsidR="002D4082" w:rsidRPr="00792281">
        <w:rPr>
          <w:rFonts w:ascii="Angsana New" w:hAnsi="Angsana New" w:hint="cs"/>
          <w:sz w:val="32"/>
          <w:szCs w:val="32"/>
          <w:cs/>
        </w:rPr>
        <w:t>ไถ่ถอน</w:t>
      </w:r>
      <w:r w:rsidR="00AC0C85" w:rsidRPr="00792281">
        <w:rPr>
          <w:rFonts w:ascii="Angsana New" w:hAnsi="Angsana New" w:hint="cs"/>
          <w:sz w:val="32"/>
          <w:szCs w:val="32"/>
          <w:cs/>
        </w:rPr>
        <w:t xml:space="preserve">ในเดือนมิถุนายน 2559 </w:t>
      </w:r>
    </w:p>
    <w:p w:rsidR="00C206CD" w:rsidRPr="00792281" w:rsidRDefault="00C206C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1342AD" w:rsidRPr="00792281" w:rsidRDefault="008251D4" w:rsidP="00C206C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E01C95" w:rsidRPr="00792281">
        <w:rPr>
          <w:rFonts w:ascii="Angsana New" w:hAnsi="Angsana New"/>
          <w:b/>
          <w:bCs/>
          <w:sz w:val="32"/>
          <w:szCs w:val="32"/>
        </w:rPr>
        <w:t>.</w:t>
      </w:r>
      <w:r w:rsidR="00E01C95" w:rsidRPr="00792281">
        <w:rPr>
          <w:rFonts w:ascii="Angsana New" w:hAnsi="Angsana New"/>
          <w:b/>
          <w:bCs/>
          <w:sz w:val="32"/>
          <w:szCs w:val="32"/>
        </w:rPr>
        <w:tab/>
      </w:r>
      <w:r w:rsidR="001342AD" w:rsidRPr="00792281">
        <w:rPr>
          <w:rFonts w:ascii="Angsana New" w:hAnsi="Angsana New"/>
          <w:b/>
          <w:bCs/>
          <w:sz w:val="32"/>
          <w:szCs w:val="32"/>
          <w:cs/>
        </w:rPr>
        <w:t>ลูกหนี้</w:t>
      </w:r>
      <w:r w:rsidR="005711CD" w:rsidRPr="00792281">
        <w:rPr>
          <w:rFonts w:ascii="Angsana New" w:hAnsi="Angsana New" w:hint="cs"/>
          <w:b/>
          <w:bCs/>
          <w:sz w:val="32"/>
          <w:szCs w:val="32"/>
          <w:cs/>
        </w:rPr>
        <w:t>การค้า</w:t>
      </w:r>
      <w:r w:rsidR="001342AD" w:rsidRPr="0079228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73213" w:rsidRPr="00792281" w:rsidTr="00126B63">
        <w:tc>
          <w:tcPr>
            <w:tcW w:w="3960" w:type="dxa"/>
            <w:vAlign w:val="bottom"/>
          </w:tcPr>
          <w:p w:rsidR="00B73213" w:rsidRPr="00792281" w:rsidRDefault="001342AD" w:rsidP="00126B6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B73213"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="00B73213" w:rsidRPr="0079228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="00B73213" w:rsidRPr="0079228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B73213" w:rsidRPr="00792281" w:rsidRDefault="00B73213" w:rsidP="00126B6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792281" w:rsidRDefault="00B73213" w:rsidP="00126B63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3213" w:rsidRPr="00792281" w:rsidTr="00126B63">
        <w:tc>
          <w:tcPr>
            <w:tcW w:w="3960" w:type="dxa"/>
            <w:vAlign w:val="bottom"/>
          </w:tcPr>
          <w:p w:rsidR="00B73213" w:rsidRPr="00792281" w:rsidRDefault="00B73213" w:rsidP="00126B63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B73213" w:rsidRPr="00792281" w:rsidRDefault="00B73213" w:rsidP="00126B63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B73213" w:rsidRPr="00792281" w:rsidRDefault="00B73213" w:rsidP="00126B63">
            <w:pPr>
              <w:pBdr>
                <w:bottom w:val="single" w:sz="6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126B63">
        <w:tc>
          <w:tcPr>
            <w:tcW w:w="3960" w:type="dxa"/>
            <w:vAlign w:val="bottom"/>
          </w:tcPr>
          <w:p w:rsidR="009E4CA5" w:rsidRPr="00792281" w:rsidRDefault="009E4CA5" w:rsidP="00126B63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9E4CA5" w:rsidRPr="00792281" w:rsidRDefault="009E4CA5" w:rsidP="00126B6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DD369D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83" w:type="dxa"/>
            <w:vAlign w:val="bottom"/>
          </w:tcPr>
          <w:p w:rsidR="009E4CA5" w:rsidRPr="00792281" w:rsidRDefault="00DD369D" w:rsidP="00126B6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9E4CA5" w:rsidRPr="00792281" w:rsidRDefault="00DD369D" w:rsidP="00126B6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9E4CA5" w:rsidRPr="00792281" w:rsidRDefault="00DD369D" w:rsidP="00126B63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B73213" w:rsidRPr="00792281" w:rsidTr="00126B63">
        <w:tc>
          <w:tcPr>
            <w:tcW w:w="3960" w:type="dxa"/>
            <w:vAlign w:val="bottom"/>
          </w:tcPr>
          <w:p w:rsidR="00B73213" w:rsidRPr="00792281" w:rsidRDefault="00B73213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B73213" w:rsidRPr="00792281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3213" w:rsidRPr="00792281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B73213" w:rsidRPr="00792281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B73213" w:rsidRPr="00792281" w:rsidRDefault="00B73213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E4CA5" w:rsidRPr="00792281" w:rsidTr="00126B63">
        <w:tc>
          <w:tcPr>
            <w:tcW w:w="3960" w:type="dxa"/>
            <w:vAlign w:val="bottom"/>
          </w:tcPr>
          <w:p w:rsidR="009E4CA5" w:rsidRPr="00792281" w:rsidRDefault="009E4CA5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9E4CA5" w:rsidRPr="00792281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E4CA5" w:rsidRPr="00792281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E4CA5" w:rsidRPr="00792281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9E4CA5" w:rsidRPr="00792281" w:rsidRDefault="009E4CA5" w:rsidP="00126B63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35</w:t>
            </w:r>
            <w:r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79228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88</w:t>
            </w:r>
            <w:r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843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3392" w:rsidRPr="00792281" w:rsidTr="00126B63">
        <w:tc>
          <w:tcPr>
            <w:tcW w:w="3960" w:type="dxa"/>
            <w:vAlign w:val="bottom"/>
          </w:tcPr>
          <w:p w:rsidR="00E43392" w:rsidRPr="00792281" w:rsidRDefault="00E43392" w:rsidP="00126B63">
            <w:pPr>
              <w:spacing w:line="400" w:lineRule="exact"/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ไม่เกิน 1 เดือน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174,051</w:t>
            </w:r>
          </w:p>
        </w:tc>
        <w:tc>
          <w:tcPr>
            <w:tcW w:w="1283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1</w:t>
            </w: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126B63">
              <w:rPr>
                <w:rFonts w:ascii="Angsana New" w:hAnsi="Angsana New"/>
                <w:sz w:val="32"/>
                <w:szCs w:val="32"/>
              </w:rPr>
              <w:t>,</w:t>
            </w: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329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174,051</w:t>
            </w:r>
          </w:p>
        </w:tc>
        <w:tc>
          <w:tcPr>
            <w:tcW w:w="1283" w:type="dxa"/>
            <w:vAlign w:val="bottom"/>
          </w:tcPr>
          <w:p w:rsidR="00E43392" w:rsidRPr="00792281" w:rsidRDefault="00E43392" w:rsidP="00126B63">
            <w:pPr>
              <w:tabs>
                <w:tab w:val="decimal" w:pos="97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43392" w:rsidRPr="00792281" w:rsidTr="00126B63">
        <w:tc>
          <w:tcPr>
            <w:tcW w:w="3960" w:type="dxa"/>
            <w:vAlign w:val="bottom"/>
          </w:tcPr>
          <w:p w:rsidR="00E43392" w:rsidRPr="00792281" w:rsidRDefault="00E43392" w:rsidP="00126B63">
            <w:pPr>
              <w:spacing w:line="400" w:lineRule="exact"/>
              <w:ind w:left="162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1 - 3  เดือน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12,752</w:t>
            </w:r>
          </w:p>
        </w:tc>
        <w:tc>
          <w:tcPr>
            <w:tcW w:w="1283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3,113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12,752</w:t>
            </w:r>
          </w:p>
        </w:tc>
        <w:tc>
          <w:tcPr>
            <w:tcW w:w="1283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2,410</w:t>
            </w:r>
          </w:p>
        </w:tc>
      </w:tr>
      <w:tr w:rsidR="00E43392" w:rsidRPr="00792281" w:rsidTr="00126B63">
        <w:tc>
          <w:tcPr>
            <w:tcW w:w="3960" w:type="dxa"/>
            <w:vAlign w:val="bottom"/>
          </w:tcPr>
          <w:p w:rsidR="00E43392" w:rsidRPr="00792281" w:rsidRDefault="00E43392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   3 - 6  เดือน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12,551</w:t>
            </w:r>
          </w:p>
        </w:tc>
        <w:tc>
          <w:tcPr>
            <w:tcW w:w="1283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12,551</w:t>
            </w:r>
          </w:p>
        </w:tc>
        <w:tc>
          <w:tcPr>
            <w:tcW w:w="1283" w:type="dxa"/>
            <w:vAlign w:val="bottom"/>
          </w:tcPr>
          <w:p w:rsidR="00E43392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43392" w:rsidRPr="00792281" w:rsidTr="00126B63">
        <w:tc>
          <w:tcPr>
            <w:tcW w:w="3960" w:type="dxa"/>
            <w:vAlign w:val="bottom"/>
          </w:tcPr>
          <w:p w:rsidR="00E43392" w:rsidRPr="00792281" w:rsidRDefault="00E43392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   6 - 12 เดือน</w:t>
            </w:r>
          </w:p>
        </w:tc>
        <w:tc>
          <w:tcPr>
            <w:tcW w:w="1282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129,195</w:t>
            </w:r>
          </w:p>
        </w:tc>
        <w:tc>
          <w:tcPr>
            <w:tcW w:w="1283" w:type="dxa"/>
            <w:vAlign w:val="bottom"/>
          </w:tcPr>
          <w:p w:rsidR="00E43392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E43392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96,352</w:t>
            </w:r>
          </w:p>
        </w:tc>
        <w:tc>
          <w:tcPr>
            <w:tcW w:w="1283" w:type="dxa"/>
            <w:vAlign w:val="bottom"/>
          </w:tcPr>
          <w:p w:rsidR="00E43392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43392" w:rsidRPr="00792281" w:rsidTr="00126B63">
        <w:tc>
          <w:tcPr>
            <w:tcW w:w="3960" w:type="dxa"/>
            <w:vAlign w:val="bottom"/>
          </w:tcPr>
          <w:p w:rsidR="00E43392" w:rsidRPr="00792281" w:rsidRDefault="00E43392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มากกว่า 12 เดือน</w:t>
            </w:r>
          </w:p>
        </w:tc>
        <w:tc>
          <w:tcPr>
            <w:tcW w:w="1282" w:type="dxa"/>
            <w:vAlign w:val="bottom"/>
          </w:tcPr>
          <w:p w:rsidR="00E43392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3,622</w:t>
            </w:r>
          </w:p>
        </w:tc>
        <w:tc>
          <w:tcPr>
            <w:tcW w:w="1283" w:type="dxa"/>
            <w:vAlign w:val="bottom"/>
          </w:tcPr>
          <w:p w:rsidR="00E43392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E43392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1,648</w:t>
            </w:r>
          </w:p>
        </w:tc>
        <w:tc>
          <w:tcPr>
            <w:tcW w:w="1283" w:type="dxa"/>
            <w:vAlign w:val="bottom"/>
          </w:tcPr>
          <w:p w:rsidR="00E43392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DD369D" w:rsidRPr="00126B63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332,171</w:t>
            </w:r>
          </w:p>
        </w:tc>
        <w:tc>
          <w:tcPr>
            <w:tcW w:w="1283" w:type="dxa"/>
            <w:vAlign w:val="bottom"/>
          </w:tcPr>
          <w:p w:rsidR="00DD369D" w:rsidRPr="00126B63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150,707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297,354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91,253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ลูกหนี้เงินประกันผลงานตามสัญญา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99,350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11,351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99,350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343,522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250,057</w:t>
            </w:r>
          </w:p>
        </w:tc>
        <w:tc>
          <w:tcPr>
            <w:tcW w:w="1282" w:type="dxa"/>
            <w:vAlign w:val="bottom"/>
          </w:tcPr>
          <w:p w:rsidR="00DD369D" w:rsidRPr="00792281" w:rsidRDefault="00E4339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308,705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190,603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 xml:space="preserve"> - 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</w:t>
            </w: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ไม่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เกี่ยวข้องกัน</w:t>
            </w: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0978" w:rsidRPr="00792281" w:rsidTr="00126B63">
        <w:trPr>
          <w:trHeight w:val="279"/>
        </w:trPr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585,647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412,227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585,647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412,227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107,771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148,730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107,771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148,730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ab/>
              <w:t>1 - 3 เดือน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49,968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93,474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49,968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93,474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21,966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10,249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21,966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10,249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1,162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1,162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9,309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153,928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153,928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153,928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153,928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920,442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827,917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920,442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827,917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116,553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98,399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116,553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98,399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1,036,995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926,316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1,036,995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926,316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(113,396)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(113,396)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(113,396)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(113,396)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left="162" w:right="-45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6C0978" w:rsidRPr="00126B63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923,599</w:t>
            </w:r>
          </w:p>
        </w:tc>
        <w:tc>
          <w:tcPr>
            <w:tcW w:w="1283" w:type="dxa"/>
            <w:vAlign w:val="bottom"/>
          </w:tcPr>
          <w:p w:rsidR="006C0978" w:rsidRPr="00126B63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812,920</w:t>
            </w:r>
          </w:p>
        </w:tc>
        <w:tc>
          <w:tcPr>
            <w:tcW w:w="1282" w:type="dxa"/>
            <w:vAlign w:val="bottom"/>
          </w:tcPr>
          <w:p w:rsidR="006C0978" w:rsidRPr="00126B63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923,599</w:t>
            </w:r>
          </w:p>
        </w:tc>
        <w:tc>
          <w:tcPr>
            <w:tcW w:w="1283" w:type="dxa"/>
            <w:vAlign w:val="bottom"/>
          </w:tcPr>
          <w:p w:rsidR="006C0978" w:rsidRPr="00126B63" w:rsidRDefault="006C0978" w:rsidP="00126B63">
            <w:pP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26B63">
              <w:rPr>
                <w:rFonts w:ascii="Angsana New" w:hAnsi="Angsana New"/>
                <w:sz w:val="32"/>
                <w:szCs w:val="32"/>
              </w:rPr>
              <w:t>812,920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ลูกหนี้เงินประกันผลงานตามสัญญา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357,338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404,810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357,338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404,810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1,280,937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1,217,730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1,280,937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1,217,730</w:t>
            </w:r>
          </w:p>
        </w:tc>
      </w:tr>
      <w:tr w:rsidR="006C0978" w:rsidRPr="00792281" w:rsidTr="00126B63">
        <w:tc>
          <w:tcPr>
            <w:tcW w:w="3960" w:type="dxa"/>
            <w:vAlign w:val="bottom"/>
          </w:tcPr>
          <w:p w:rsidR="006C0978" w:rsidRPr="00792281" w:rsidRDefault="006C0978" w:rsidP="00126B63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1,624,459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1,467,787</w:t>
            </w:r>
          </w:p>
        </w:tc>
        <w:tc>
          <w:tcPr>
            <w:tcW w:w="1282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1,589,642</w:t>
            </w:r>
          </w:p>
        </w:tc>
        <w:tc>
          <w:tcPr>
            <w:tcW w:w="1283" w:type="dxa"/>
            <w:vAlign w:val="bottom"/>
          </w:tcPr>
          <w:p w:rsidR="006C0978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1,408,333</w:t>
            </w:r>
          </w:p>
        </w:tc>
      </w:tr>
    </w:tbl>
    <w:p w:rsidR="00C206CD" w:rsidRPr="00792281" w:rsidRDefault="00C206CD">
      <w:r w:rsidRPr="00792281"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9228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65" w:type="dxa"/>
            <w:gridSpan w:val="2"/>
            <w:vAlign w:val="bottom"/>
          </w:tcPr>
          <w:p w:rsidR="00C206CD" w:rsidRPr="00792281" w:rsidRDefault="00C206C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206CD" w:rsidRPr="00792281" w:rsidRDefault="00C206CD" w:rsidP="00126B63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206CD" w:rsidRPr="00792281" w:rsidRDefault="00C206CD" w:rsidP="00126B6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206CD" w:rsidRPr="00792281" w:rsidRDefault="00C206CD" w:rsidP="00126B63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82" w:type="dxa"/>
            <w:vAlign w:val="bottom"/>
          </w:tcPr>
          <w:p w:rsidR="00C206CD" w:rsidRPr="00792281" w:rsidRDefault="00C206CD" w:rsidP="00126B6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C206CD" w:rsidRPr="00792281" w:rsidRDefault="00C206CD" w:rsidP="00126B6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C206CD" w:rsidRPr="00792281" w:rsidRDefault="00C206CD" w:rsidP="00126B6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C206CD" w:rsidRPr="00792281" w:rsidRDefault="00C206CD" w:rsidP="00126B63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sz w:val="32"/>
                <w:szCs w:val="32"/>
              </w:rPr>
              <w:br w:type="page"/>
            </w: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D369D" w:rsidRPr="00792281" w:rsidRDefault="00DD369D" w:rsidP="00126B63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106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ลูกหนี้อื่น </w:t>
            </w: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DD369D" w:rsidRPr="00792281" w:rsidRDefault="0070264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DD369D" w:rsidRPr="00792281" w:rsidRDefault="0070264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155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3,9</w:t>
            </w:r>
            <w:r w:rsidR="004139DA" w:rsidRPr="00792281">
              <w:rPr>
                <w:rFonts w:ascii="Angsana New" w:hAnsi="Angsana New"/>
                <w:sz w:val="32"/>
                <w:szCs w:val="32"/>
              </w:rPr>
              <w:t>06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3,831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3,899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3,831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134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8,654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3,654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7,819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6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3,654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12,9</w:t>
            </w:r>
            <w:r w:rsidR="004139DA" w:rsidRPr="00792281">
              <w:rPr>
                <w:rFonts w:ascii="Angsana New" w:hAnsi="Angsana New"/>
                <w:sz w:val="32"/>
                <w:szCs w:val="32"/>
              </w:rPr>
              <w:t>18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7,620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12,091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7,774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12,2</w:t>
            </w:r>
            <w:r w:rsidR="004139DA" w:rsidRPr="0079228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6,918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11,389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7,072</w:t>
            </w:r>
          </w:p>
        </w:tc>
      </w:tr>
      <w:tr w:rsidR="00DD369D" w:rsidRPr="00792281" w:rsidTr="00126B63">
        <w:tc>
          <w:tcPr>
            <w:tcW w:w="3960" w:type="dxa"/>
            <w:vAlign w:val="bottom"/>
          </w:tcPr>
          <w:p w:rsidR="00DD369D" w:rsidRPr="00792281" w:rsidRDefault="00DD369D" w:rsidP="00126B63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1,636,</w:t>
            </w:r>
            <w:r w:rsidR="004139DA" w:rsidRPr="00792281">
              <w:rPr>
                <w:rFonts w:ascii="Angsana New" w:hAnsi="Angsana New"/>
                <w:sz w:val="32"/>
                <w:szCs w:val="32"/>
              </w:rPr>
              <w:t>675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1,474,705</w:t>
            </w:r>
          </w:p>
        </w:tc>
        <w:tc>
          <w:tcPr>
            <w:tcW w:w="1282" w:type="dxa"/>
            <w:vAlign w:val="bottom"/>
          </w:tcPr>
          <w:p w:rsidR="00DD369D" w:rsidRPr="00792281" w:rsidRDefault="006C097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1,601,031</w:t>
            </w:r>
          </w:p>
        </w:tc>
        <w:tc>
          <w:tcPr>
            <w:tcW w:w="1283" w:type="dxa"/>
            <w:vAlign w:val="bottom"/>
          </w:tcPr>
          <w:p w:rsidR="00DD369D" w:rsidRPr="00792281" w:rsidRDefault="00DD369D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1,415,405</w:t>
            </w:r>
          </w:p>
        </w:tc>
      </w:tr>
    </w:tbl>
    <w:p w:rsidR="00B73213" w:rsidRPr="00792281" w:rsidRDefault="00B73213" w:rsidP="00126B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</w:t>
      </w:r>
      <w:r w:rsidR="008346A6" w:rsidRPr="00792281">
        <w:rPr>
          <w:rFonts w:ascii="Angsana New" w:hAnsi="Angsana New" w:hint="cs"/>
          <w:sz w:val="32"/>
          <w:szCs w:val="32"/>
          <w:cs/>
        </w:rPr>
        <w:t>เ</w:t>
      </w:r>
      <w:r w:rsidRPr="00792281">
        <w:rPr>
          <w:rFonts w:ascii="Angsana New" w:hAnsi="Angsana New" w:hint="cs"/>
          <w:sz w:val="32"/>
          <w:szCs w:val="32"/>
          <w:cs/>
        </w:rPr>
        <w:t>จ้าของ</w:t>
      </w:r>
      <w:r w:rsidR="008346A6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>โครงการกำลังประสบปัญหาทางด้านการเงินและได้ชะลอการจ่ายค่าก่อสร้างที่มีต่อบริษัทฯออกไป บริษัทฯ</w:t>
      </w:r>
      <w:r w:rsidRPr="00792281">
        <w:rPr>
          <w:rFonts w:ascii="Angsana New" w:hAnsi="Angsana New" w:hint="cs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E01C95" w:rsidRPr="00792281" w:rsidRDefault="00B73213" w:rsidP="00126B6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</w:t>
      </w:r>
      <w:r w:rsidR="00E01C95" w:rsidRPr="00792281">
        <w:rPr>
          <w:rFonts w:ascii="Angsana New" w:hAnsi="Angsana New"/>
          <w:sz w:val="32"/>
          <w:szCs w:val="32"/>
          <w:cs/>
        </w:rPr>
        <w:t xml:space="preserve"> </w:t>
      </w:r>
    </w:p>
    <w:p w:rsidR="008346A6" w:rsidRPr="00792281" w:rsidRDefault="00E01049" w:rsidP="00126B63">
      <w:pPr>
        <w:spacing w:before="120" w:after="120"/>
        <w:ind w:left="547" w:hanging="547"/>
        <w:jc w:val="thaiDistribute"/>
        <w:rPr>
          <w:rFonts w:ascii="Angsana New" w:hAnsi="Angsana New"/>
          <w:sz w:val="12"/>
          <w:szCs w:val="12"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8346A6" w:rsidRPr="00792281">
        <w:rPr>
          <w:rFonts w:ascii="Angsana New" w:hAnsi="Angsana New"/>
          <w:b/>
          <w:bCs/>
          <w:sz w:val="32"/>
          <w:szCs w:val="32"/>
        </w:rPr>
        <w:t>.</w:t>
      </w:r>
      <w:r w:rsidR="008346A6" w:rsidRPr="00792281">
        <w:rPr>
          <w:rFonts w:ascii="Angsana New" w:hAnsi="Angsana New"/>
          <w:b/>
          <w:bCs/>
          <w:sz w:val="32"/>
          <w:szCs w:val="32"/>
        </w:rPr>
        <w:tab/>
      </w:r>
      <w:r w:rsidR="008346A6" w:rsidRPr="0079228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D822E9" w:rsidRPr="00792281">
        <w:rPr>
          <w:rFonts w:ascii="Angsana New" w:hAnsi="Angsana New" w:hint="cs"/>
          <w:b/>
          <w:bCs/>
          <w:sz w:val="32"/>
          <w:szCs w:val="32"/>
          <w:cs/>
        </w:rPr>
        <w:t>ค่าก่อสร้าง</w:t>
      </w:r>
      <w:r w:rsidR="008346A6" w:rsidRPr="00792281">
        <w:rPr>
          <w:rFonts w:ascii="Angsana New" w:hAnsi="Angsana New"/>
          <w:b/>
          <w:bCs/>
          <w:sz w:val="32"/>
          <w:szCs w:val="32"/>
          <w:cs/>
        </w:rPr>
        <w:t>ที่ยังไม่ได้เรียก</w:t>
      </w:r>
      <w:r w:rsidR="00D822E9" w:rsidRPr="00792281">
        <w:rPr>
          <w:rFonts w:ascii="Angsana New" w:hAnsi="Angsana New" w:hint="cs"/>
          <w:b/>
          <w:bCs/>
          <w:sz w:val="32"/>
          <w:szCs w:val="32"/>
          <w:cs/>
        </w:rPr>
        <w:t>เก็บ</w:t>
      </w:r>
      <w:r w:rsidR="008346A6" w:rsidRPr="00792281">
        <w:rPr>
          <w:rFonts w:ascii="Angsana New" w:hAnsi="Angsana New"/>
          <w:b/>
          <w:bCs/>
          <w:sz w:val="32"/>
          <w:szCs w:val="32"/>
        </w:rPr>
        <w:t>/</w:t>
      </w:r>
      <w:r w:rsidR="008346A6" w:rsidRPr="00792281">
        <w:rPr>
          <w:rFonts w:ascii="Angsana New" w:hAnsi="Angsana New"/>
          <w:b/>
          <w:bCs/>
          <w:sz w:val="32"/>
          <w:szCs w:val="32"/>
          <w:cs/>
        </w:rPr>
        <w:t>เงินรับล่วงหน้าจากผู้ว่าจ้างและ</w:t>
      </w:r>
      <w:r w:rsidR="008346A6" w:rsidRPr="00792281">
        <w:rPr>
          <w:rFonts w:ascii="Angsana New" w:hAnsi="Angsana New" w:hint="cs"/>
          <w:b/>
          <w:bCs/>
          <w:sz w:val="32"/>
          <w:szCs w:val="32"/>
          <w:cs/>
        </w:rPr>
        <w:t>รายได้ค่</w:t>
      </w:r>
      <w:r w:rsidR="008346A6" w:rsidRPr="00792281">
        <w:rPr>
          <w:rFonts w:ascii="Angsana New" w:hAnsi="Angsana New"/>
          <w:b/>
          <w:bCs/>
          <w:sz w:val="32"/>
          <w:szCs w:val="32"/>
          <w:cs/>
        </w:rPr>
        <w:t>าก่อสร้าง</w:t>
      </w:r>
      <w:r w:rsidR="008346A6" w:rsidRPr="00792281">
        <w:rPr>
          <w:rFonts w:ascii="Angsana New" w:hAnsi="Angsana New" w:hint="cs"/>
          <w:b/>
          <w:bCs/>
          <w:sz w:val="32"/>
          <w:szCs w:val="32"/>
          <w:cs/>
        </w:rPr>
        <w:t>รับล่วงหน้า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8346A6" w:rsidRPr="00792281" w:rsidTr="00126B63">
        <w:tc>
          <w:tcPr>
            <w:tcW w:w="3960" w:type="dxa"/>
            <w:vAlign w:val="bottom"/>
          </w:tcPr>
          <w:p w:rsidR="008346A6" w:rsidRPr="00792281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92281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92281" w:rsidRDefault="008346A6" w:rsidP="00C206CD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46A6" w:rsidRPr="00792281" w:rsidTr="00126B63">
        <w:tc>
          <w:tcPr>
            <w:tcW w:w="3960" w:type="dxa"/>
            <w:vAlign w:val="bottom"/>
          </w:tcPr>
          <w:p w:rsidR="008346A6" w:rsidRPr="00792281" w:rsidRDefault="008346A6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:rsidR="008346A6" w:rsidRPr="00792281" w:rsidRDefault="008346A6" w:rsidP="00C206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8346A6" w:rsidRPr="00792281" w:rsidRDefault="008346A6" w:rsidP="00C206CD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126B63">
        <w:tc>
          <w:tcPr>
            <w:tcW w:w="3960" w:type="dxa"/>
            <w:vAlign w:val="bottom"/>
          </w:tcPr>
          <w:p w:rsidR="009E4CA5" w:rsidRPr="00792281" w:rsidRDefault="009E4CA5" w:rsidP="00C206CD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9E4CA5" w:rsidRPr="00792281" w:rsidRDefault="00F24638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9E4CA5" w:rsidRPr="00792281" w:rsidRDefault="00F24638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9E4CA5" w:rsidRPr="00792281" w:rsidRDefault="00F24638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9E4CA5" w:rsidRPr="00792281" w:rsidRDefault="00F24638" w:rsidP="00C206CD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9E4CA5" w:rsidRPr="00792281" w:rsidTr="00126B63">
        <w:tc>
          <w:tcPr>
            <w:tcW w:w="3960" w:type="dxa"/>
            <w:vAlign w:val="bottom"/>
          </w:tcPr>
          <w:p w:rsidR="009E4CA5" w:rsidRPr="00792281" w:rsidRDefault="009E4CA5" w:rsidP="00C206CD">
            <w:pPr>
              <w:pStyle w:val="Heading5"/>
              <w:keepNext w:val="0"/>
              <w:ind w:left="162" w:hanging="162"/>
              <w:jc w:val="left"/>
              <w:rPr>
                <w:sz w:val="32"/>
                <w:szCs w:val="32"/>
                <w:u w:val="none"/>
                <w:cs/>
              </w:rPr>
            </w:pPr>
            <w:r w:rsidRPr="00792281">
              <w:rPr>
                <w:rFonts w:hint="cs"/>
                <w:sz w:val="32"/>
                <w:szCs w:val="32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</w:tcPr>
          <w:p w:rsidR="009E4CA5" w:rsidRPr="00792281" w:rsidRDefault="009E4CA5" w:rsidP="00C206C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E4CA5" w:rsidRPr="00792281" w:rsidRDefault="009E4CA5" w:rsidP="00C206C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</w:tcPr>
          <w:p w:rsidR="009E4CA5" w:rsidRPr="00792281" w:rsidRDefault="009E4CA5" w:rsidP="00C206C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</w:tcPr>
          <w:p w:rsidR="009E4CA5" w:rsidRPr="00792281" w:rsidRDefault="009E4CA5" w:rsidP="00C206CD">
            <w:pPr>
              <w:tabs>
                <w:tab w:val="decimal" w:pos="7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C206CD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มูลค่างานตามสัญญา </w:t>
            </w:r>
          </w:p>
        </w:tc>
        <w:tc>
          <w:tcPr>
            <w:tcW w:w="1282" w:type="dxa"/>
            <w:vAlign w:val="bottom"/>
          </w:tcPr>
          <w:p w:rsidR="00F24638" w:rsidRPr="00792281" w:rsidRDefault="00185E16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15,201,215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13,319,056</w:t>
            </w:r>
          </w:p>
        </w:tc>
        <w:tc>
          <w:tcPr>
            <w:tcW w:w="1282" w:type="dxa"/>
            <w:vAlign w:val="bottom"/>
          </w:tcPr>
          <w:p w:rsidR="00F24638" w:rsidRPr="00792281" w:rsidRDefault="007364F0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14,</w:t>
            </w:r>
            <w:r w:rsidR="00185E16" w:rsidRPr="00792281">
              <w:rPr>
                <w:rFonts w:ascii="Angsana New" w:hAnsi="Angsana New"/>
                <w:sz w:val="32"/>
                <w:szCs w:val="32"/>
              </w:rPr>
              <w:t>342,911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12,460,752</w:t>
            </w: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C206CD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การรับรู้รายได้ตามอัตราส่วนของงาน</w:t>
            </w:r>
            <w:r w:rsidR="00C51D0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ที่ทำเสร็จ</w:t>
            </w:r>
          </w:p>
        </w:tc>
        <w:tc>
          <w:tcPr>
            <w:tcW w:w="1282" w:type="dxa"/>
            <w:vAlign w:val="bottom"/>
          </w:tcPr>
          <w:p w:rsidR="00F24638" w:rsidRPr="00792281" w:rsidRDefault="00185E16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8,872,307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9,621,405</w:t>
            </w:r>
          </w:p>
        </w:tc>
        <w:tc>
          <w:tcPr>
            <w:tcW w:w="1282" w:type="dxa"/>
            <w:vAlign w:val="bottom"/>
          </w:tcPr>
          <w:p w:rsidR="00F24638" w:rsidRPr="00792281" w:rsidRDefault="00185E16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</w:t>
            </w:r>
            <w:r w:rsidR="007364F0"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Pr="00792281">
              <w:rPr>
                <w:rFonts w:ascii="Angsana New" w:hAnsi="Angsana New"/>
                <w:sz w:val="32"/>
                <w:szCs w:val="32"/>
              </w:rPr>
              <w:t>014</w:t>
            </w:r>
            <w:r w:rsidR="007364F0"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Pr="00792281">
              <w:rPr>
                <w:rFonts w:ascii="Angsana New" w:hAnsi="Angsana New"/>
                <w:sz w:val="32"/>
                <w:szCs w:val="32"/>
              </w:rPr>
              <w:t>003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8,763,101</w:t>
            </w: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C206CD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282" w:type="dxa"/>
            <w:vAlign w:val="bottom"/>
          </w:tcPr>
          <w:p w:rsidR="00F24638" w:rsidRPr="00792281" w:rsidRDefault="00185E16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(8,011,950)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(9,112,052)</w:t>
            </w:r>
          </w:p>
        </w:tc>
        <w:tc>
          <w:tcPr>
            <w:tcW w:w="1282" w:type="dxa"/>
            <w:vAlign w:val="bottom"/>
          </w:tcPr>
          <w:p w:rsidR="00F24638" w:rsidRPr="00792281" w:rsidRDefault="007364F0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="00185E16" w:rsidRPr="00792281">
              <w:rPr>
                <w:rFonts w:ascii="Angsana New" w:hAnsi="Angsana New"/>
                <w:sz w:val="32"/>
                <w:szCs w:val="32"/>
              </w:rPr>
              <w:t>7</w:t>
            </w:r>
            <w:r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="00185E16" w:rsidRPr="00792281">
              <w:rPr>
                <w:rFonts w:ascii="Angsana New" w:hAnsi="Angsana New"/>
                <w:sz w:val="32"/>
                <w:szCs w:val="32"/>
              </w:rPr>
              <w:t>175</w:t>
            </w:r>
            <w:r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="00185E16" w:rsidRPr="00792281">
              <w:rPr>
                <w:rFonts w:ascii="Angsana New" w:hAnsi="Angsana New"/>
                <w:sz w:val="32"/>
                <w:szCs w:val="32"/>
              </w:rPr>
              <w:t>237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(8,279,570)</w:t>
            </w: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C206CD">
            <w:pPr>
              <w:pStyle w:val="Heading5"/>
              <w:keepNext w:val="0"/>
              <w:ind w:left="162" w:hanging="162"/>
              <w:jc w:val="left"/>
              <w:rPr>
                <w:b w:val="0"/>
                <w:bCs w:val="0"/>
                <w:sz w:val="32"/>
                <w:szCs w:val="32"/>
                <w:u w:val="none"/>
                <w:cs/>
              </w:rPr>
            </w:pPr>
            <w:r w:rsidRPr="00792281">
              <w:rPr>
                <w:rFonts w:hint="cs"/>
                <w:b w:val="0"/>
                <w:bCs w:val="0"/>
                <w:sz w:val="32"/>
                <w:szCs w:val="32"/>
                <w:u w:val="none"/>
                <w:cs/>
              </w:rPr>
              <w:t>รายได้ค่าก่อสร้างที่ยังไม่ได้เรียกเก็บ</w:t>
            </w:r>
          </w:p>
        </w:tc>
        <w:tc>
          <w:tcPr>
            <w:tcW w:w="1282" w:type="dxa"/>
            <w:vAlign w:val="bottom"/>
          </w:tcPr>
          <w:p w:rsidR="00F24638" w:rsidRPr="00792281" w:rsidRDefault="007364F0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860,357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509,353</w:t>
            </w:r>
          </w:p>
        </w:tc>
        <w:tc>
          <w:tcPr>
            <w:tcW w:w="1282" w:type="dxa"/>
            <w:vAlign w:val="bottom"/>
          </w:tcPr>
          <w:p w:rsidR="00F24638" w:rsidRPr="00792281" w:rsidRDefault="007364F0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838,766</w:t>
            </w:r>
          </w:p>
        </w:tc>
        <w:tc>
          <w:tcPr>
            <w:tcW w:w="1283" w:type="dxa"/>
            <w:vAlign w:val="bottom"/>
          </w:tcPr>
          <w:p w:rsidR="00F24638" w:rsidRPr="00792281" w:rsidRDefault="00F24638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483,531</w:t>
            </w: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C206CD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F24638" w:rsidRPr="00792281" w:rsidRDefault="00F24638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24638" w:rsidRPr="00792281" w:rsidRDefault="00F24638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F24638" w:rsidRPr="00792281" w:rsidRDefault="00F24638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F24638" w:rsidRPr="00792281" w:rsidRDefault="00F24638" w:rsidP="00C206CD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C206CD" w:rsidRPr="00792281" w:rsidRDefault="00C206CD" w:rsidP="00C206CD">
      <w:r w:rsidRPr="00792281"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7"/>
        <w:gridCol w:w="1298"/>
        <w:gridCol w:w="1297"/>
        <w:gridCol w:w="1238"/>
      </w:tblGrid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5" w:type="dxa"/>
            <w:gridSpan w:val="2"/>
          </w:tcPr>
          <w:p w:rsidR="00C206CD" w:rsidRPr="00792281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5" w:type="dxa"/>
            <w:gridSpan w:val="2"/>
          </w:tcPr>
          <w:p w:rsidR="00C206CD" w:rsidRPr="00792281" w:rsidRDefault="00C206CD" w:rsidP="00126B63">
            <w:pPr>
              <w:tabs>
                <w:tab w:val="decimal" w:pos="7740"/>
                <w:tab w:val="decimal" w:pos="88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5" w:type="dxa"/>
            <w:gridSpan w:val="2"/>
          </w:tcPr>
          <w:p w:rsidR="00C206CD" w:rsidRPr="00792281" w:rsidRDefault="00C206CD" w:rsidP="00126B6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5" w:type="dxa"/>
            <w:gridSpan w:val="2"/>
          </w:tcPr>
          <w:p w:rsidR="00C206CD" w:rsidRPr="00792281" w:rsidRDefault="00C206CD" w:rsidP="00126B63">
            <w:pPr>
              <w:pBdr>
                <w:bottom w:val="single" w:sz="4" w:space="1" w:color="auto"/>
              </w:pBdr>
              <w:tabs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06CD" w:rsidRPr="00792281" w:rsidTr="00126B63">
        <w:tc>
          <w:tcPr>
            <w:tcW w:w="3960" w:type="dxa"/>
            <w:vAlign w:val="bottom"/>
          </w:tcPr>
          <w:p w:rsidR="00C206CD" w:rsidRPr="00792281" w:rsidRDefault="00C206CD" w:rsidP="00126B63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7" w:type="dxa"/>
            <w:vAlign w:val="bottom"/>
          </w:tcPr>
          <w:p w:rsidR="00C206CD" w:rsidRPr="00792281" w:rsidRDefault="00C206CD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98" w:type="dxa"/>
            <w:vAlign w:val="bottom"/>
          </w:tcPr>
          <w:p w:rsidR="00C206CD" w:rsidRPr="00792281" w:rsidRDefault="00C206CD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7" w:type="dxa"/>
            <w:vAlign w:val="bottom"/>
          </w:tcPr>
          <w:p w:rsidR="00C206CD" w:rsidRPr="00792281" w:rsidRDefault="00C206CD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38" w:type="dxa"/>
            <w:vAlign w:val="bottom"/>
          </w:tcPr>
          <w:p w:rsidR="00C206CD" w:rsidRPr="00792281" w:rsidRDefault="00C206CD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F24638" w:rsidRPr="00792281" w:rsidTr="00126B63">
        <w:tc>
          <w:tcPr>
            <w:tcW w:w="3960" w:type="dxa"/>
            <w:vAlign w:val="bottom"/>
          </w:tcPr>
          <w:p w:rsidR="00F24638" w:rsidRPr="00792281" w:rsidRDefault="00F24638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right="34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เงินรับล่วงหน้าจากผู้ว่าจ้าง</w:t>
            </w: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และรายได้</w:t>
            </w: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ก่อสร้าง</w:t>
            </w: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รับล่วงหน้า</w:t>
            </w:r>
          </w:p>
        </w:tc>
        <w:tc>
          <w:tcPr>
            <w:tcW w:w="1297" w:type="dxa"/>
            <w:vAlign w:val="bottom"/>
          </w:tcPr>
          <w:p w:rsidR="00F24638" w:rsidRPr="00792281" w:rsidRDefault="00F24638" w:rsidP="00126B63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8" w:type="dxa"/>
            <w:vAlign w:val="bottom"/>
          </w:tcPr>
          <w:p w:rsidR="00F24638" w:rsidRPr="00792281" w:rsidRDefault="00F24638" w:rsidP="00126B63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7" w:type="dxa"/>
            <w:vAlign w:val="bottom"/>
          </w:tcPr>
          <w:p w:rsidR="00F24638" w:rsidRPr="00792281" w:rsidRDefault="00F24638" w:rsidP="00126B63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:rsidR="00F24638" w:rsidRPr="00792281" w:rsidRDefault="00F24638" w:rsidP="00126B63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มูลค่างานตามสัญญา 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1,623,052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1,623,052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มูลค่างานก่อสร้างที่เรียกเก็บ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1,437,373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1,437,373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342" w:right="-288" w:hanging="342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6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hAnsi="Angsana New"/>
                <w:spacing w:val="-6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การรับรู้รายได้ตามอัตราส่วนของงาน</w:t>
            </w:r>
            <w:r w:rsidR="00C51D07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 xml:space="preserve">                   </w:t>
            </w:r>
            <w:r w:rsidRPr="0079228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ที่ทำเสร็จ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(1,414,155)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(1,414,155)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รับล่วงหน้า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23,218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23,218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เงินรับล่วงหน้าจากผู้ว่าจ้าง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632,621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397,307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632,621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397,307</w:t>
            </w:r>
          </w:p>
        </w:tc>
      </w:tr>
      <w:tr w:rsidR="00126B63" w:rsidRPr="00792281" w:rsidTr="00126B63">
        <w:tc>
          <w:tcPr>
            <w:tcW w:w="3960" w:type="dxa"/>
            <w:vAlign w:val="bottom"/>
          </w:tcPr>
          <w:p w:rsidR="00126B63" w:rsidRPr="00792281" w:rsidRDefault="00126B63" w:rsidP="00126B63">
            <w:pPr>
              <w:tabs>
                <w:tab w:val="left" w:pos="2070"/>
                <w:tab w:val="decimal" w:pos="7740"/>
                <w:tab w:val="decimal" w:pos="8820"/>
              </w:tabs>
              <w:ind w:left="162" w:right="-18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เงินรับล่วงหน้าจากผู้ว่าจ้าง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รายได้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ค่าก่อสร้าง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รับล่วงหน้า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655,839</w:t>
            </w:r>
          </w:p>
        </w:tc>
        <w:tc>
          <w:tcPr>
            <w:tcW w:w="1298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397,307</w:t>
            </w:r>
          </w:p>
        </w:tc>
        <w:tc>
          <w:tcPr>
            <w:tcW w:w="1297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655,839</w:t>
            </w:r>
          </w:p>
        </w:tc>
        <w:tc>
          <w:tcPr>
            <w:tcW w:w="1238" w:type="dxa"/>
            <w:vAlign w:val="bottom"/>
          </w:tcPr>
          <w:p w:rsidR="00126B63" w:rsidRPr="00792281" w:rsidRDefault="00126B63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397,307</w:t>
            </w:r>
          </w:p>
        </w:tc>
      </w:tr>
    </w:tbl>
    <w:p w:rsidR="00137E27" w:rsidRPr="00792281" w:rsidRDefault="00137E27" w:rsidP="00126B6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11.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ab/>
        <w:t>เงินฝากและเงินลงทุนที่มีภาระค้ำประกัน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137E27" w:rsidRPr="00792281" w:rsidTr="00126B63">
        <w:tc>
          <w:tcPr>
            <w:tcW w:w="9090" w:type="dxa"/>
            <w:gridSpan w:val="5"/>
          </w:tcPr>
          <w:p w:rsidR="00137E27" w:rsidRPr="00792281" w:rsidRDefault="00137E27" w:rsidP="00126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pacing w:val="-6"/>
                <w:sz w:val="32"/>
                <w:szCs w:val="32"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>: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7E27" w:rsidRPr="00792281" w:rsidTr="00126B63">
        <w:tc>
          <w:tcPr>
            <w:tcW w:w="3960" w:type="dxa"/>
          </w:tcPr>
          <w:p w:rsidR="00137E27" w:rsidRPr="00792281" w:rsidRDefault="00137E27" w:rsidP="00126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137E27" w:rsidRPr="00792281" w:rsidRDefault="00137E27" w:rsidP="00126B63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137E27" w:rsidRPr="00792281" w:rsidRDefault="00137E27" w:rsidP="00126B63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7E27" w:rsidRPr="00792281" w:rsidTr="00126B63">
        <w:tc>
          <w:tcPr>
            <w:tcW w:w="3960" w:type="dxa"/>
          </w:tcPr>
          <w:p w:rsidR="00137E27" w:rsidRPr="00792281" w:rsidRDefault="00137E27" w:rsidP="00126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137E27" w:rsidRPr="00792281" w:rsidRDefault="00137E27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82" w:type="dxa"/>
            <w:vAlign w:val="bottom"/>
          </w:tcPr>
          <w:p w:rsidR="00137E27" w:rsidRPr="00792281" w:rsidRDefault="00137E27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contextualSpacing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37E27" w:rsidRPr="00792281" w:rsidTr="00126B63">
        <w:trPr>
          <w:trHeight w:val="63"/>
        </w:trPr>
        <w:tc>
          <w:tcPr>
            <w:tcW w:w="3960" w:type="dxa"/>
            <w:vAlign w:val="bottom"/>
          </w:tcPr>
          <w:p w:rsidR="00137E27" w:rsidRPr="00792281" w:rsidRDefault="00137E27" w:rsidP="00126B63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82" w:type="dxa"/>
            <w:vAlign w:val="bottom"/>
          </w:tcPr>
          <w:p w:rsidR="00137E27" w:rsidRPr="00792281" w:rsidRDefault="0070264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43,4</w:t>
            </w:r>
            <w:r w:rsidR="00CE4C76" w:rsidRPr="0079228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792281">
              <w:rPr>
                <w:rFonts w:ascii="Angsana New" w:hAnsi="Angsana New"/>
                <w:sz w:val="32"/>
                <w:szCs w:val="32"/>
              </w:rPr>
              <w:t>,789</w:t>
            </w:r>
          </w:p>
        </w:tc>
        <w:tc>
          <w:tcPr>
            <w:tcW w:w="1282" w:type="dxa"/>
            <w:vAlign w:val="bottom"/>
          </w:tcPr>
          <w:p w:rsidR="00137E27" w:rsidRPr="00792281" w:rsidRDefault="00702642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43,</w:t>
            </w:r>
            <w:r w:rsidR="00CE4C76" w:rsidRPr="00792281">
              <w:rPr>
                <w:rFonts w:ascii="Angsana New" w:hAnsi="Angsana New"/>
                <w:sz w:val="32"/>
                <w:szCs w:val="32"/>
              </w:rPr>
              <w:t>478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71</w:t>
            </w:r>
            <w:r w:rsidRPr="00792281">
              <w:rPr>
                <w:rFonts w:ascii="Angsana New" w:hAnsi="Angsana New"/>
                <w:sz w:val="32"/>
                <w:szCs w:val="32"/>
              </w:rPr>
              <w:t>,789</w:t>
            </w:r>
          </w:p>
        </w:tc>
      </w:tr>
      <w:tr w:rsidR="00137E27" w:rsidRPr="00792281" w:rsidTr="00126B63">
        <w:trPr>
          <w:trHeight w:val="63"/>
        </w:trPr>
        <w:tc>
          <w:tcPr>
            <w:tcW w:w="3960" w:type="dxa"/>
            <w:vAlign w:val="bottom"/>
          </w:tcPr>
          <w:p w:rsidR="00137E27" w:rsidRPr="00792281" w:rsidRDefault="00137E27" w:rsidP="00126B63">
            <w:pPr>
              <w:ind w:left="216" w:right="-115" w:hanging="216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82" w:type="dxa"/>
            <w:vAlign w:val="bottom"/>
          </w:tcPr>
          <w:p w:rsidR="00137E27" w:rsidRPr="00792281" w:rsidRDefault="0070264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137E27" w:rsidRPr="00792281" w:rsidRDefault="00702642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24,401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7E27" w:rsidRPr="00792281" w:rsidTr="00126B63">
        <w:tc>
          <w:tcPr>
            <w:tcW w:w="3960" w:type="dxa"/>
          </w:tcPr>
          <w:p w:rsidR="00137E27" w:rsidRPr="00792281" w:rsidRDefault="00137E27" w:rsidP="00126B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เงินลงทุนชั่วคราว</w:t>
            </w:r>
          </w:p>
        </w:tc>
        <w:tc>
          <w:tcPr>
            <w:tcW w:w="1282" w:type="dxa"/>
          </w:tcPr>
          <w:p w:rsidR="00137E27" w:rsidRPr="00792281" w:rsidRDefault="0070264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67,8</w:t>
            </w:r>
            <w:r w:rsidR="00CE4C76" w:rsidRPr="00792281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83" w:type="dxa"/>
          </w:tcPr>
          <w:p w:rsidR="00137E27" w:rsidRPr="00792281" w:rsidRDefault="00137E27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71,789</w:t>
            </w:r>
          </w:p>
        </w:tc>
        <w:tc>
          <w:tcPr>
            <w:tcW w:w="1282" w:type="dxa"/>
            <w:vAlign w:val="bottom"/>
          </w:tcPr>
          <w:p w:rsidR="00137E27" w:rsidRPr="00792281" w:rsidRDefault="00702642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67,8</w:t>
            </w:r>
            <w:r w:rsidR="00CE4C76" w:rsidRPr="00792281">
              <w:rPr>
                <w:rFonts w:ascii="Angsana New" w:hAnsi="Angsana New"/>
                <w:sz w:val="32"/>
                <w:szCs w:val="32"/>
              </w:rPr>
              <w:t>79</w:t>
            </w:r>
          </w:p>
        </w:tc>
        <w:tc>
          <w:tcPr>
            <w:tcW w:w="1283" w:type="dxa"/>
            <w:vAlign w:val="bottom"/>
          </w:tcPr>
          <w:p w:rsidR="00137E27" w:rsidRPr="00792281" w:rsidRDefault="00137E27" w:rsidP="00126B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71,789</w:t>
            </w:r>
          </w:p>
        </w:tc>
      </w:tr>
    </w:tbl>
    <w:p w:rsidR="00B22943" w:rsidRPr="00B22943" w:rsidRDefault="00B22943" w:rsidP="00087DD7">
      <w:pPr>
        <w:tabs>
          <w:tab w:val="left" w:pos="9000"/>
        </w:tabs>
        <w:spacing w:before="240" w:after="120"/>
        <w:ind w:left="547" w:hanging="547"/>
        <w:jc w:val="thaiDistribute"/>
        <w:rPr>
          <w:rFonts w:ascii="Angsana New" w:hAnsi="Angsana New"/>
          <w:w w:val="80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22943">
        <w:rPr>
          <w:rFonts w:ascii="Angsana New" w:hAnsi="Angsana New" w:hint="cs"/>
          <w:sz w:val="32"/>
          <w:szCs w:val="32"/>
          <w:cs/>
        </w:rPr>
        <w:t xml:space="preserve">ณ วันที่ 31 ธันวาคม 2559 เงินฝากธนาคารและเงินลงทุนในพันธบัตรมีอัตราดอกเบี้ยระหว่างร้อยละ 0.80 </w:t>
      </w:r>
      <w:r w:rsidRPr="00B22943">
        <w:rPr>
          <w:rFonts w:ascii="Angsana New" w:hAnsi="Angsana New"/>
          <w:sz w:val="32"/>
          <w:szCs w:val="32"/>
        </w:rPr>
        <w:t xml:space="preserve">- </w:t>
      </w:r>
      <w:r w:rsidRPr="00B22943">
        <w:rPr>
          <w:rFonts w:ascii="Angsana New" w:hAnsi="Angsana New" w:hint="cs"/>
          <w:sz w:val="32"/>
          <w:szCs w:val="32"/>
          <w:cs/>
        </w:rPr>
        <w:t xml:space="preserve">1.34 ต่อปี </w:t>
      </w:r>
      <w:r w:rsidRPr="00B22943">
        <w:rPr>
          <w:rFonts w:ascii="Angsana New" w:hAnsi="Angsana New"/>
          <w:sz w:val="32"/>
          <w:szCs w:val="32"/>
        </w:rPr>
        <w:t>(</w:t>
      </w:r>
      <w:r w:rsidRPr="00087DD7">
        <w:rPr>
          <w:rFonts w:ascii="Angsana New" w:hAnsi="Angsana New"/>
          <w:spacing w:val="-4"/>
          <w:sz w:val="32"/>
          <w:szCs w:val="32"/>
        </w:rPr>
        <w:t>2558</w:t>
      </w:r>
      <w:r w:rsidRPr="00B22943">
        <w:rPr>
          <w:rFonts w:ascii="Angsana New" w:hAnsi="Angsana New"/>
          <w:sz w:val="32"/>
          <w:szCs w:val="32"/>
        </w:rPr>
        <w:t xml:space="preserve">: </w:t>
      </w:r>
      <w:r w:rsidRPr="00B22943">
        <w:rPr>
          <w:rFonts w:ascii="Angsana New" w:hAnsi="Angsana New" w:hint="cs"/>
          <w:sz w:val="32"/>
          <w:szCs w:val="32"/>
          <w:cs/>
        </w:rPr>
        <w:t>ร้อยละ 0.</w:t>
      </w:r>
      <w:r>
        <w:rPr>
          <w:rFonts w:ascii="Angsana New" w:hAnsi="Angsana New"/>
          <w:sz w:val="32"/>
          <w:szCs w:val="32"/>
        </w:rPr>
        <w:t>63</w:t>
      </w:r>
      <w:r w:rsidRPr="00B22943">
        <w:rPr>
          <w:rFonts w:ascii="Angsana New" w:hAnsi="Angsana New" w:hint="cs"/>
          <w:sz w:val="32"/>
          <w:szCs w:val="32"/>
          <w:cs/>
        </w:rPr>
        <w:t xml:space="preserve"> </w:t>
      </w:r>
      <w:r w:rsidRPr="00B22943">
        <w:rPr>
          <w:rFonts w:ascii="Angsana New" w:hAnsi="Angsana New"/>
          <w:sz w:val="32"/>
          <w:szCs w:val="32"/>
        </w:rPr>
        <w:t xml:space="preserve">- </w:t>
      </w:r>
      <w:r w:rsidRPr="00B22943">
        <w:rPr>
          <w:rFonts w:ascii="Angsana New" w:hAnsi="Angsana New" w:hint="cs"/>
          <w:sz w:val="32"/>
          <w:szCs w:val="32"/>
          <w:cs/>
        </w:rPr>
        <w:t>1.3</w:t>
      </w:r>
      <w:r>
        <w:rPr>
          <w:rFonts w:ascii="Angsana New" w:hAnsi="Angsana New"/>
          <w:sz w:val="32"/>
          <w:szCs w:val="32"/>
        </w:rPr>
        <w:t>5</w:t>
      </w:r>
      <w:r w:rsidRPr="00B22943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B22943">
        <w:rPr>
          <w:rFonts w:ascii="Angsana New" w:hAnsi="Angsana New"/>
          <w:sz w:val="32"/>
          <w:szCs w:val="32"/>
        </w:rPr>
        <w:t>)</w:t>
      </w:r>
    </w:p>
    <w:p w:rsidR="00087DD7" w:rsidRDefault="00087DD7" w:rsidP="00087DD7">
      <w:pPr>
        <w:tabs>
          <w:tab w:val="lef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pacing w:val="-6"/>
          <w:w w:val="80"/>
          <w:sz w:val="32"/>
          <w:szCs w:val="32"/>
        </w:rPr>
        <w:tab/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>บริษัทฯได้นำเงินฝากธนาคาร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ไปเป็นหลักทรัพย์ค้ำประกัน</w:t>
      </w:r>
      <w:r>
        <w:rPr>
          <w:rFonts w:ascii="Angsana New" w:hAnsi="Angsana New" w:hint="cs"/>
          <w:spacing w:val="-4"/>
          <w:sz w:val="32"/>
          <w:szCs w:val="32"/>
          <w:cs/>
        </w:rPr>
        <w:t>วงเงิน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เงินเบิกเกินบัญชีธนาคารและการออกหนังสือค้ำประกันโดยธนาคารในนามบ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>ริษัทฯ และ</w:t>
      </w:r>
      <w:r w:rsidRPr="00792281">
        <w:rPr>
          <w:rFonts w:ascii="Angsana New" w:hAnsi="Angsana New" w:hint="cs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>
        <w:rPr>
          <w:rFonts w:ascii="Angsana New" w:hAnsi="Angsana New" w:hint="cs"/>
          <w:spacing w:val="-4"/>
          <w:sz w:val="32"/>
          <w:szCs w:val="32"/>
          <w:cs/>
        </w:rPr>
        <w:t>ฯ</w:t>
      </w:r>
      <w:r>
        <w:rPr>
          <w:rFonts w:ascii="Angsana New" w:hAnsi="Angsana New" w:hint="cs"/>
          <w:spacing w:val="-2"/>
          <w:sz w:val="32"/>
          <w:szCs w:val="32"/>
          <w:cs/>
        </w:rPr>
        <w:t>เพื่อเป็น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>ประกันการรับคืน</w:t>
      </w:r>
      <w:r w:rsidRPr="00792281">
        <w:rPr>
          <w:rFonts w:ascii="Angsana New" w:hAnsi="Angsana New" w:hint="cs"/>
          <w:sz w:val="32"/>
          <w:szCs w:val="32"/>
          <w:cs/>
        </w:rPr>
        <w:t>ภาษีจากกรมสรรพากร</w:t>
      </w:r>
    </w:p>
    <w:p w:rsidR="00087DD7" w:rsidRDefault="00087D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10743E" w:rsidRPr="00792281" w:rsidRDefault="00137E27" w:rsidP="00C206CD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8346A6" w:rsidRPr="00792281">
        <w:rPr>
          <w:rFonts w:ascii="Angsana New" w:hAnsi="Angsana New"/>
          <w:b/>
          <w:bCs/>
          <w:sz w:val="32"/>
          <w:szCs w:val="32"/>
        </w:rPr>
        <w:t>.</w:t>
      </w:r>
      <w:r w:rsidR="008346A6" w:rsidRPr="00792281">
        <w:rPr>
          <w:rFonts w:ascii="Angsana New" w:hAnsi="Angsana New"/>
          <w:b/>
          <w:bCs/>
          <w:sz w:val="32"/>
          <w:szCs w:val="32"/>
        </w:rPr>
        <w:tab/>
      </w:r>
      <w:r w:rsidR="0010743E" w:rsidRPr="00792281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EF6387" w:rsidRPr="00792281" w:rsidRDefault="00EF6387" w:rsidP="00C206C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360"/>
        <w:gridCol w:w="735"/>
        <w:gridCol w:w="1095"/>
        <w:gridCol w:w="1095"/>
        <w:gridCol w:w="1095"/>
        <w:gridCol w:w="1095"/>
        <w:gridCol w:w="1095"/>
      </w:tblGrid>
      <w:tr w:rsidR="00EF6387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spacing w:line="320" w:lineRule="exact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EF6387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6387" w:rsidRPr="00792281" w:rsidRDefault="00EF6387" w:rsidP="0042338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FD7184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FD7184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decimal" w:pos="732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right" w:pos="7200"/>
                <w:tab w:val="right" w:pos="8540"/>
              </w:tabs>
              <w:spacing w:line="320" w:lineRule="exact"/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7184" w:rsidRPr="00792281" w:rsidRDefault="00FD7184" w:rsidP="0042338F">
            <w:pPr>
              <w:tabs>
                <w:tab w:val="decimal" w:pos="911"/>
                <w:tab w:val="right" w:pos="7200"/>
                <w:tab w:val="right" w:pos="8540"/>
              </w:tabs>
              <w:spacing w:line="320" w:lineRule="exact"/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7B9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spacing w:line="320" w:lineRule="exact"/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โฮลดิ้งส์ จำกัด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50.0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50.0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567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E257B9" w:rsidRPr="00792281" w:rsidTr="005F2044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spacing w:line="320" w:lineRule="exact"/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บริษัท คริสเตียนีและนีลเส็น (เมียนมาร์) จำกัด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tabs>
                <w:tab w:val="decimal" w:pos="582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tabs>
                <w:tab w:val="decimal" w:pos="567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3,470</w:t>
            </w:r>
          </w:p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257B9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1,52</w:t>
            </w:r>
            <w:r w:rsidR="0081549E" w:rsidRPr="00792281">
              <w:rPr>
                <w:rFonts w:ascii="Angsana New" w:hAnsi="Angsana New"/>
                <w:sz w:val="26"/>
                <w:szCs w:val="26"/>
              </w:rPr>
              <w:t>9</w:t>
            </w:r>
            <w:r w:rsidRPr="00792281">
              <w:rPr>
                <w:rFonts w:ascii="Angsana New" w:hAnsi="Angsana New"/>
                <w:sz w:val="26"/>
                <w:szCs w:val="26"/>
              </w:rPr>
              <w:t>,</w:t>
            </w:r>
            <w:r w:rsidR="0081549E" w:rsidRPr="00792281">
              <w:rPr>
                <w:rFonts w:ascii="Angsana New" w:hAnsi="Angsana New"/>
                <w:sz w:val="26"/>
                <w:szCs w:val="26"/>
              </w:rPr>
              <w:t>70</w:t>
            </w:r>
            <w:r w:rsidRPr="00792281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E257B9" w:rsidRPr="00792281" w:rsidTr="008B0AB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ind w:left="504" w:hanging="504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หัก</w:t>
            </w:r>
            <w:r w:rsidRPr="00792281">
              <w:rPr>
                <w:rFonts w:ascii="Angsana New" w:hAnsi="Angsana New"/>
                <w:spacing w:val="-4"/>
                <w:sz w:val="26"/>
                <w:szCs w:val="26"/>
              </w:rPr>
              <w:t xml:space="preserve">: </w:t>
            </w:r>
            <w:r w:rsidRPr="00792281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657E83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(1,477,</w:t>
            </w:r>
            <w:r w:rsidR="008570AB" w:rsidRPr="00792281">
              <w:rPr>
                <w:rFonts w:ascii="Angsana New" w:hAnsi="Angsana New"/>
                <w:sz w:val="26"/>
                <w:szCs w:val="26"/>
              </w:rPr>
              <w:t>5</w:t>
            </w:r>
            <w:r w:rsidRPr="00792281">
              <w:rPr>
                <w:rFonts w:ascii="Angsana New" w:hAnsi="Angsana New"/>
                <w:sz w:val="26"/>
                <w:szCs w:val="26"/>
              </w:rPr>
              <w:t>17)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(1,477,017)</w:t>
            </w:r>
          </w:p>
        </w:tc>
      </w:tr>
      <w:tr w:rsidR="00E257B9" w:rsidRPr="00792281" w:rsidTr="008B0AB8"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959"/>
              </w:tabs>
              <w:spacing w:line="320" w:lineRule="exact"/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657E83" w:rsidP="0042338F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52,183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pBdr>
                <w:bottom w:val="double" w:sz="4" w:space="1" w:color="auto"/>
              </w:pBdr>
              <w:tabs>
                <w:tab w:val="decimal" w:pos="822"/>
              </w:tabs>
              <w:spacing w:line="320" w:lineRule="exact"/>
              <w:ind w:left="-78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49,213</w:t>
            </w:r>
          </w:p>
        </w:tc>
      </w:tr>
    </w:tbl>
    <w:p w:rsidR="00EF6387" w:rsidRPr="00792281" w:rsidRDefault="00EF6387" w:rsidP="00C206C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792281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792281">
        <w:rPr>
          <w:rFonts w:asciiTheme="majorBidi" w:hAnsiTheme="majorBidi" w:cstheme="majorBidi"/>
          <w:sz w:val="32"/>
          <w:szCs w:val="32"/>
        </w:rPr>
        <w:t xml:space="preserve">11 </w:t>
      </w:r>
      <w:r w:rsidRPr="00792281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792281">
        <w:rPr>
          <w:rFonts w:asciiTheme="majorBidi" w:hAnsiTheme="majorBidi" w:cstheme="majorBidi"/>
          <w:sz w:val="32"/>
          <w:szCs w:val="32"/>
        </w:rPr>
        <w:t>2559</w:t>
      </w:r>
      <w:r w:rsidRPr="007922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92281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792281">
        <w:rPr>
          <w:rFonts w:asciiTheme="majorBidi" w:hAnsiTheme="majorBidi" w:cstheme="majorBidi" w:hint="cs"/>
          <w:sz w:val="32"/>
          <w:szCs w:val="32"/>
          <w:cs/>
        </w:rPr>
        <w:t xml:space="preserve">คณะกรรมการบริหารของบริษัทฯได้อนุมัติให้จัดตั้งบริษัทย่อยในประเทศเมียนมาร์ คือ บริษัท คริสเตียนีและนีลเส็น (เมียนมาร์) จำกัด โดยมีทุนจดทะเบียนจำนวน 500,000 เหรียญสหรัฐอเมริกา (หุ้นสามัญ 500,000 หุ้น มูลค่าที่ตราไว้หุ้นละ 1 เหรียญสหรัฐอเมริกา) และได้เรียกชำระทุนจดทะเบียนจำนวน 100,000 เหรียญสหรัฐอเมริกา (หุ้นสามัญ 100,000 หุ้น มูลค่าที่ตราไว้หุ้นละ 1 เหรียญสหรัฐอเมริกา) โดยบริษัทฯถือหุ้นในบริษัทย่อยดังกล่าวร้อยละ 100 บริษัทย่อยได้จดทะเบียนจัดตั้งบริษัทกับคณะกรรมการด้านการลงทุนและการบริหารบริษัทของประเทศเมียนมาร์เมื่อวันที่ 15 กรกฎาคม 2559 </w:t>
      </w:r>
    </w:p>
    <w:p w:rsidR="0042338F" w:rsidRPr="00792281" w:rsidRDefault="0010743E" w:rsidP="00C206CD">
      <w:pPr>
        <w:tabs>
          <w:tab w:val="left" w:pos="900"/>
          <w:tab w:val="left" w:pos="2160"/>
          <w:tab w:val="center" w:pos="72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ในระหว่าง</w:t>
      </w:r>
      <w:r w:rsidRPr="00792281">
        <w:rPr>
          <w:rFonts w:ascii="Angsana New" w:hAnsi="Angsana New" w:hint="cs"/>
          <w:sz w:val="32"/>
          <w:szCs w:val="32"/>
          <w:cs/>
        </w:rPr>
        <w:t xml:space="preserve">ปี </w:t>
      </w:r>
      <w:r w:rsidR="00162D7B" w:rsidRPr="00792281">
        <w:rPr>
          <w:rFonts w:ascii="Angsana New" w:hAnsi="Angsana New"/>
          <w:sz w:val="32"/>
          <w:szCs w:val="32"/>
        </w:rPr>
        <w:t>255</w:t>
      </w:r>
      <w:r w:rsidR="002E4B7C" w:rsidRPr="00792281">
        <w:rPr>
          <w:rFonts w:ascii="Angsana New" w:hAnsi="Angsana New"/>
          <w:sz w:val="32"/>
          <w:szCs w:val="32"/>
        </w:rPr>
        <w:t>9</w:t>
      </w:r>
      <w:r w:rsidR="00162D7B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บริษัทฯ</w:t>
      </w:r>
      <w:r w:rsidR="0042338F" w:rsidRPr="00792281">
        <w:rPr>
          <w:rFonts w:ascii="Angsana New" w:hAnsi="Angsana New" w:hint="cs"/>
          <w:sz w:val="32"/>
          <w:szCs w:val="32"/>
          <w:cs/>
        </w:rPr>
        <w:t>บันทึก</w:t>
      </w:r>
      <w:r w:rsidRPr="00792281">
        <w:rPr>
          <w:rFonts w:ascii="Angsana New" w:hAnsi="Angsana New" w:hint="cs"/>
          <w:sz w:val="32"/>
          <w:szCs w:val="32"/>
          <w:cs/>
        </w:rPr>
        <w:t xml:space="preserve">ค่าเผื่อการด้อยค่าของเงินลงทุนในบริษัทย่อยจำนวน </w:t>
      </w:r>
      <w:r w:rsidR="006F6EFE" w:rsidRPr="00792281">
        <w:rPr>
          <w:rFonts w:ascii="Angsana New" w:hAnsi="Angsana New"/>
          <w:sz w:val="32"/>
          <w:szCs w:val="32"/>
        </w:rPr>
        <w:t xml:space="preserve">0.5 </w:t>
      </w:r>
      <w:r w:rsidR="006F6EFE" w:rsidRPr="00792281">
        <w:rPr>
          <w:rFonts w:ascii="Angsana New" w:hAnsi="Angsana New" w:hint="cs"/>
          <w:sz w:val="32"/>
          <w:szCs w:val="32"/>
          <w:cs/>
        </w:rPr>
        <w:t>ล้านบาท</w:t>
      </w:r>
      <w:r w:rsidR="00C51D07">
        <w:rPr>
          <w:rFonts w:ascii="Angsana New" w:hAnsi="Angsana New" w:hint="cs"/>
          <w:sz w:val="32"/>
          <w:szCs w:val="32"/>
          <w:cs/>
        </w:rPr>
        <w:t xml:space="preserve"> </w:t>
      </w:r>
      <w:r w:rsidR="006F6EFE" w:rsidRPr="00792281">
        <w:rPr>
          <w:rFonts w:ascii="Angsana New" w:hAnsi="Angsana New" w:hint="cs"/>
          <w:sz w:val="32"/>
          <w:szCs w:val="32"/>
          <w:cs/>
        </w:rPr>
        <w:t>(2558</w:t>
      </w:r>
      <w:r w:rsidR="006F6EFE" w:rsidRPr="00792281">
        <w:rPr>
          <w:rFonts w:ascii="Angsana New" w:hAnsi="Angsana New"/>
          <w:sz w:val="32"/>
          <w:szCs w:val="32"/>
        </w:rPr>
        <w:t xml:space="preserve">: </w:t>
      </w:r>
      <w:r w:rsidR="0042338F" w:rsidRPr="00792281">
        <w:rPr>
          <w:rFonts w:ascii="Angsana New" w:hAnsi="Angsana New" w:hint="cs"/>
          <w:sz w:val="32"/>
          <w:szCs w:val="32"/>
          <w:cs/>
        </w:rPr>
        <w:t xml:space="preserve">โอนกลับค่าเผื่อการด้อยค่าจำนวน </w:t>
      </w:r>
      <w:r w:rsidR="00782B19" w:rsidRPr="00792281">
        <w:rPr>
          <w:rFonts w:ascii="Angsana New" w:hAnsi="Angsana New"/>
          <w:sz w:val="32"/>
          <w:szCs w:val="32"/>
        </w:rPr>
        <w:t xml:space="preserve">7.1 </w:t>
      </w:r>
      <w:r w:rsidRPr="00792281">
        <w:rPr>
          <w:rFonts w:ascii="Angsana New" w:hAnsi="Angsana New" w:hint="cs"/>
          <w:sz w:val="32"/>
          <w:szCs w:val="32"/>
          <w:cs/>
        </w:rPr>
        <w:t>ล้านบาท</w:t>
      </w:r>
      <w:r w:rsidR="006F6EFE" w:rsidRPr="00792281">
        <w:rPr>
          <w:rFonts w:ascii="Angsana New" w:hAnsi="Angsana New" w:hint="cs"/>
          <w:sz w:val="32"/>
          <w:szCs w:val="32"/>
          <w:cs/>
        </w:rPr>
        <w:t>)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</w:p>
    <w:p w:rsidR="00691CCC" w:rsidRPr="00792281" w:rsidRDefault="007844EC" w:rsidP="0042338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13</w:t>
      </w:r>
      <w:r w:rsidR="002D1243" w:rsidRPr="00792281">
        <w:rPr>
          <w:rFonts w:ascii="Angsana New" w:hAnsi="Angsana New"/>
          <w:b/>
          <w:bCs/>
          <w:sz w:val="32"/>
          <w:szCs w:val="32"/>
        </w:rPr>
        <w:t>.</w:t>
      </w:r>
      <w:r w:rsidR="002D1243" w:rsidRPr="00792281">
        <w:rPr>
          <w:rFonts w:ascii="Angsana New" w:hAnsi="Angsana New"/>
          <w:b/>
          <w:bCs/>
          <w:sz w:val="32"/>
          <w:szCs w:val="32"/>
        </w:rPr>
        <w:tab/>
      </w:r>
      <w:r w:rsidR="00691CCC" w:rsidRPr="0079228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691CCC" w:rsidRPr="00792281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691CCC" w:rsidRPr="00792281">
        <w:rPr>
          <w:rFonts w:ascii="Angsana New" w:hAnsi="Angsana New"/>
          <w:b/>
          <w:bCs/>
          <w:sz w:val="32"/>
          <w:szCs w:val="32"/>
          <w:cs/>
        </w:rPr>
        <w:t>อ</w:t>
      </w:r>
      <w:r w:rsidR="00691CCC" w:rsidRPr="00792281">
        <w:rPr>
          <w:rFonts w:ascii="Angsana New" w:hAnsi="Angsana New" w:hint="cs"/>
          <w:b/>
          <w:bCs/>
          <w:sz w:val="32"/>
          <w:szCs w:val="32"/>
          <w:cs/>
        </w:rPr>
        <w:t>ื่</w:t>
      </w:r>
      <w:r w:rsidR="00691CCC" w:rsidRPr="00792281">
        <w:rPr>
          <w:rFonts w:ascii="Angsana New" w:hAnsi="Angsana New"/>
          <w:b/>
          <w:bCs/>
          <w:sz w:val="32"/>
          <w:szCs w:val="32"/>
          <w:cs/>
        </w:rPr>
        <w:t>น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691CCC" w:rsidRPr="00792281" w:rsidTr="0042338F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91CCC" w:rsidRPr="00792281" w:rsidTr="0042338F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1CCC" w:rsidRPr="00792281" w:rsidTr="0042338F">
        <w:trPr>
          <w:cantSplit/>
          <w:trHeight w:val="450"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</w:tr>
      <w:tr w:rsidR="009E4CA5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92281" w:rsidRDefault="009E4CA5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92281" w:rsidRDefault="009E4CA5" w:rsidP="0042338F">
            <w:pPr>
              <w:tabs>
                <w:tab w:val="right" w:pos="7200"/>
                <w:tab w:val="right" w:pos="85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255</w:t>
            </w:r>
            <w:r w:rsidR="007844EC" w:rsidRPr="0079228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92281" w:rsidRDefault="007844EC" w:rsidP="0042338F">
            <w:pPr>
              <w:tabs>
                <w:tab w:val="right" w:pos="7200"/>
                <w:tab w:val="right" w:pos="85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92281" w:rsidRDefault="007844EC" w:rsidP="0042338F">
            <w:pPr>
              <w:tabs>
                <w:tab w:val="right" w:pos="7200"/>
                <w:tab w:val="right" w:pos="85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4CA5" w:rsidRPr="00792281" w:rsidRDefault="007844EC" w:rsidP="0042338F">
            <w:pPr>
              <w:tabs>
                <w:tab w:val="right" w:pos="7200"/>
                <w:tab w:val="right" w:pos="8540"/>
              </w:tabs>
              <w:spacing w:line="340" w:lineRule="exact"/>
              <w:ind w:left="-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91CCC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91CCC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เงินลงทุนทั่วไป 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92281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</w:t>
            </w:r>
            <w:r w:rsidRPr="00792281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ริษัทอื่น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1CCC" w:rsidRPr="00792281" w:rsidRDefault="00691CCC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E257B9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บริษัท โอเรียนเต็ล เรสซิเดนซ์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E257B9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บริษัท จี.อี.ซี. วิศวกรรม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  <w:tr w:rsidR="00AC0C85" w:rsidRPr="00792281" w:rsidTr="0042338F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C85" w:rsidRPr="00792281" w:rsidRDefault="00AC0C85" w:rsidP="0042338F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C85" w:rsidRPr="00792281" w:rsidRDefault="00AC0C85" w:rsidP="0042338F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C85" w:rsidRPr="00792281" w:rsidRDefault="00AC0C85" w:rsidP="0042338F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C85" w:rsidRPr="00792281" w:rsidRDefault="00E257B9" w:rsidP="0042338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C85" w:rsidRPr="00792281" w:rsidRDefault="00AC0C85" w:rsidP="0042338F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1,069</w:t>
            </w:r>
          </w:p>
        </w:tc>
      </w:tr>
    </w:tbl>
    <w:p w:rsidR="00C1227C" w:rsidRPr="00792281" w:rsidRDefault="004D1F3F" w:rsidP="0042338F">
      <w:pPr>
        <w:pStyle w:val="a"/>
        <w:spacing w:before="240" w:after="120"/>
        <w:ind w:left="547" w:right="0" w:hanging="547"/>
        <w:jc w:val="thaiDistribute"/>
        <w:outlineLvl w:val="0"/>
        <w:rPr>
          <w:rFonts w:ascii="Angsana New" w:hAnsi="Angsana New" w:cs="Angsana New"/>
          <w:spacing w:val="-4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7844EC" w:rsidRPr="00792281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B22943">
        <w:rPr>
          <w:rFonts w:ascii="Angsana New" w:hAnsi="Angsana New" w:cs="Angsana New" w:hint="cs"/>
          <w:spacing w:val="-4"/>
          <w:sz w:val="32"/>
          <w:szCs w:val="32"/>
          <w:cs/>
        </w:rPr>
        <w:t>ปัจจุบัน</w:t>
      </w:r>
      <w:r w:rsidR="007844EC" w:rsidRPr="0079228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บริษัทฯได้ตัดจำหน่ายเงินลงทุนในบริษัท จี.อี.ซี. วิศวกรรม จำกัด จำนวน </w:t>
      </w:r>
      <w:r w:rsidR="007844EC" w:rsidRPr="00792281">
        <w:rPr>
          <w:rFonts w:ascii="Angsana New" w:hAnsi="Angsana New" w:cs="Angsana New"/>
          <w:spacing w:val="-4"/>
          <w:sz w:val="32"/>
          <w:szCs w:val="32"/>
        </w:rPr>
        <w:t xml:space="preserve">0.07 </w:t>
      </w:r>
      <w:r w:rsidR="007844EC" w:rsidRPr="00792281">
        <w:rPr>
          <w:rFonts w:ascii="Angsana New" w:hAnsi="Angsana New" w:cs="Angsana New" w:hint="cs"/>
          <w:spacing w:val="-4"/>
          <w:sz w:val="32"/>
          <w:szCs w:val="32"/>
          <w:cs/>
        </w:rPr>
        <w:t>ล้านบาท เนื่องจากบริษัทดังกล่าวล้มละลาย</w:t>
      </w:r>
    </w:p>
    <w:p w:rsidR="00F74785" w:rsidRPr="00792281" w:rsidRDefault="00D94049" w:rsidP="0042338F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lastRenderedPageBreak/>
        <w:t>14</w:t>
      </w:r>
      <w:r w:rsidR="00F74785" w:rsidRPr="00792281">
        <w:rPr>
          <w:rFonts w:ascii="Angsana New" w:hAnsi="Angsana New"/>
          <w:b/>
          <w:bCs/>
          <w:sz w:val="32"/>
          <w:szCs w:val="32"/>
        </w:rPr>
        <w:t>.</w:t>
      </w:r>
      <w:r w:rsidR="00F74785" w:rsidRPr="00792281">
        <w:rPr>
          <w:rFonts w:ascii="Angsana New" w:hAnsi="Angsana New"/>
          <w:b/>
          <w:bCs/>
          <w:sz w:val="32"/>
          <w:szCs w:val="32"/>
        </w:rPr>
        <w:tab/>
      </w:r>
      <w:r w:rsidR="00140BF6" w:rsidRPr="00792281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560"/>
        <w:gridCol w:w="1560"/>
        <w:gridCol w:w="1560"/>
      </w:tblGrid>
      <w:tr w:rsidR="00B85EB5" w:rsidRPr="00792281" w:rsidTr="00126B63">
        <w:tc>
          <w:tcPr>
            <w:tcW w:w="4410" w:type="dxa"/>
            <w:vAlign w:val="bottom"/>
          </w:tcPr>
          <w:p w:rsidR="00B85EB5" w:rsidRPr="00792281" w:rsidRDefault="00F74785" w:rsidP="0042338F">
            <w:pPr>
              <w:spacing w:line="340" w:lineRule="exact"/>
              <w:ind w:left="547" w:hanging="547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680" w:type="dxa"/>
            <w:gridSpan w:val="3"/>
            <w:vAlign w:val="bottom"/>
          </w:tcPr>
          <w:p w:rsidR="00B85EB5" w:rsidRPr="00792281" w:rsidRDefault="00D11C79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B85EB5" w:rsidRPr="00792281" w:rsidTr="00126B63">
        <w:tc>
          <w:tcPr>
            <w:tcW w:w="4410" w:type="dxa"/>
            <w:vAlign w:val="bottom"/>
          </w:tcPr>
          <w:p w:rsidR="00B85EB5" w:rsidRPr="00792281" w:rsidRDefault="00B85EB5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3"/>
            <w:vAlign w:val="bottom"/>
          </w:tcPr>
          <w:p w:rsidR="00B85EB5" w:rsidRPr="00792281" w:rsidRDefault="00B85EB5" w:rsidP="004233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5EB5" w:rsidRPr="00792281" w:rsidTr="00126B63">
        <w:tc>
          <w:tcPr>
            <w:tcW w:w="4410" w:type="dxa"/>
            <w:vAlign w:val="bottom"/>
          </w:tcPr>
          <w:p w:rsidR="00B85EB5" w:rsidRPr="00792281" w:rsidRDefault="00B85EB5" w:rsidP="004233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85EB5" w:rsidRPr="00792281" w:rsidTr="00126B63">
        <w:tc>
          <w:tcPr>
            <w:tcW w:w="4410" w:type="dxa"/>
            <w:vAlign w:val="bottom"/>
          </w:tcPr>
          <w:p w:rsidR="00B85EB5" w:rsidRPr="00792281" w:rsidRDefault="00B85EB5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B85EB5" w:rsidRPr="00792281" w:rsidRDefault="00B85EB5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349" w:rsidRPr="00792281" w:rsidTr="00126B63">
        <w:tc>
          <w:tcPr>
            <w:tcW w:w="4410" w:type="dxa"/>
            <w:vAlign w:val="bottom"/>
          </w:tcPr>
          <w:p w:rsidR="00CC0349" w:rsidRPr="00792281" w:rsidRDefault="00CC034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9,31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9E4CA5" w:rsidRPr="00792281" w:rsidTr="00126B63">
        <w:tc>
          <w:tcPr>
            <w:tcW w:w="4410" w:type="dxa"/>
            <w:vAlign w:val="bottom"/>
          </w:tcPr>
          <w:p w:rsidR="009E4CA5" w:rsidRPr="00792281" w:rsidRDefault="009E4CA5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:rsidR="009E4CA5" w:rsidRPr="00792281" w:rsidRDefault="009E4CA5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9E4CA5" w:rsidRPr="00792281" w:rsidRDefault="009E4CA5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9,31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:rsidR="009E4CA5" w:rsidRPr="00792281" w:rsidRDefault="009E4CA5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E257B9" w:rsidRPr="00792281" w:rsidTr="00126B63">
        <w:tc>
          <w:tcPr>
            <w:tcW w:w="4410" w:type="dxa"/>
            <w:vAlign w:val="bottom"/>
          </w:tcPr>
          <w:p w:rsidR="00E257B9" w:rsidRPr="00792281" w:rsidRDefault="00E257B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77,707</w:t>
            </w:r>
          </w:p>
        </w:tc>
        <w:tc>
          <w:tcPr>
            <w:tcW w:w="1560" w:type="dxa"/>
            <w:vAlign w:val="bottom"/>
          </w:tcPr>
          <w:p w:rsidR="00E257B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9,31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60" w:type="dxa"/>
            <w:vAlign w:val="bottom"/>
          </w:tcPr>
          <w:p w:rsidR="00E257B9" w:rsidRPr="00792281" w:rsidRDefault="00E257B9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87,021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6,659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6,659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419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  <w:tc>
          <w:tcPr>
            <w:tcW w:w="1560" w:type="dxa"/>
            <w:vAlign w:val="bottom"/>
          </w:tcPr>
          <w:p w:rsidR="00782B19" w:rsidRPr="00792281" w:rsidRDefault="00840983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7,078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60" w:type="dxa"/>
            <w:vAlign w:val="bottom"/>
          </w:tcPr>
          <w:p w:rsidR="00782B19" w:rsidRPr="00792281" w:rsidRDefault="00A12AF0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782B1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560" w:type="dxa"/>
            <w:vAlign w:val="bottom"/>
          </w:tcPr>
          <w:p w:rsidR="00782B19" w:rsidRPr="00792281" w:rsidRDefault="00E257B9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60" w:type="dxa"/>
            <w:vAlign w:val="bottom"/>
          </w:tcPr>
          <w:p w:rsidR="00782B19" w:rsidRPr="00792281" w:rsidRDefault="00A12AF0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782B19" w:rsidRPr="00792281" w:rsidRDefault="00E257B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7,498</w:t>
            </w:r>
          </w:p>
        </w:tc>
        <w:tc>
          <w:tcPr>
            <w:tcW w:w="1560" w:type="dxa"/>
            <w:vAlign w:val="bottom"/>
          </w:tcPr>
          <w:p w:rsidR="00782B19" w:rsidRPr="00792281" w:rsidRDefault="00E257B9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7,498</w:t>
            </w:r>
          </w:p>
        </w:tc>
      </w:tr>
      <w:tr w:rsidR="00782B19" w:rsidRPr="00792281" w:rsidTr="00126B63">
        <w:tc>
          <w:tcPr>
            <w:tcW w:w="4410" w:type="dxa"/>
            <w:vAlign w:val="bottom"/>
          </w:tcPr>
          <w:p w:rsidR="00782B19" w:rsidRPr="00792281" w:rsidRDefault="00782B1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782B19" w:rsidRPr="00792281" w:rsidRDefault="00782B1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782B19" w:rsidRPr="00792281" w:rsidRDefault="00782B19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349" w:rsidRPr="00792281" w:rsidTr="00126B63">
        <w:tc>
          <w:tcPr>
            <w:tcW w:w="4410" w:type="dxa"/>
            <w:vAlign w:val="bottom"/>
          </w:tcPr>
          <w:p w:rsidR="00CC0349" w:rsidRPr="00792281" w:rsidRDefault="00CC034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</w:t>
            </w:r>
            <w:r w:rsidR="00D94049" w:rsidRPr="00792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42338F">
            <w:pP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CC0349" w:rsidRPr="00792281" w:rsidRDefault="00CC0349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2,133</w:t>
            </w:r>
          </w:p>
        </w:tc>
      </w:tr>
      <w:tr w:rsidR="00D94049" w:rsidRPr="00792281" w:rsidTr="00126B63">
        <w:tc>
          <w:tcPr>
            <w:tcW w:w="4410" w:type="dxa"/>
            <w:vAlign w:val="bottom"/>
          </w:tcPr>
          <w:p w:rsidR="00D94049" w:rsidRPr="00792281" w:rsidRDefault="00D94049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560" w:type="dxa"/>
            <w:vAlign w:val="bottom"/>
          </w:tcPr>
          <w:p w:rsidR="00D94049" w:rsidRPr="00792281" w:rsidRDefault="00D9404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(366)</w:t>
            </w:r>
          </w:p>
        </w:tc>
        <w:tc>
          <w:tcPr>
            <w:tcW w:w="1560" w:type="dxa"/>
            <w:vAlign w:val="bottom"/>
          </w:tcPr>
          <w:p w:rsidR="00D94049" w:rsidRPr="00792281" w:rsidRDefault="00D94049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D94049" w:rsidRPr="00792281" w:rsidRDefault="00D94049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(366)</w:t>
            </w: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pBdr>
                <w:bottom w:val="single" w:sz="4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1,767</w:t>
            </w: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75,940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2,236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78,176</w:t>
            </w: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75,940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1,816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77,756</w:t>
            </w:r>
          </w:p>
        </w:tc>
      </w:tr>
      <w:tr w:rsidR="0042338F" w:rsidRPr="00792281" w:rsidTr="00126B63">
        <w:tc>
          <w:tcPr>
            <w:tcW w:w="4410" w:type="dxa"/>
            <w:vAlign w:val="bottom"/>
          </w:tcPr>
          <w:p w:rsidR="0042338F" w:rsidRPr="00792281" w:rsidRDefault="0042338F" w:rsidP="0042338F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42338F" w:rsidRPr="00792281" w:rsidRDefault="0042338F" w:rsidP="0042338F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42338F" w:rsidRPr="00792281" w:rsidRDefault="0042338F" w:rsidP="00C51D07">
            <w:pP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6B63" w:rsidRPr="00792281" w:rsidTr="00126B63">
        <w:tc>
          <w:tcPr>
            <w:tcW w:w="4410" w:type="dxa"/>
          </w:tcPr>
          <w:p w:rsidR="00126B63" w:rsidRPr="00792281" w:rsidRDefault="00126B63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60" w:type="dxa"/>
          </w:tcPr>
          <w:p w:rsidR="00126B63" w:rsidRPr="00792281" w:rsidRDefault="00126B63" w:rsidP="00126B6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6B63" w:rsidRPr="00792281" w:rsidRDefault="00126B63" w:rsidP="00126B6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126B63" w:rsidRPr="00792281" w:rsidRDefault="00126B63" w:rsidP="00C51D07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419</w:t>
            </w:r>
          </w:p>
        </w:tc>
      </w:tr>
      <w:tr w:rsidR="00126B63" w:rsidRPr="00792281" w:rsidTr="00126B63">
        <w:tc>
          <w:tcPr>
            <w:tcW w:w="4410" w:type="dxa"/>
          </w:tcPr>
          <w:p w:rsidR="00126B63" w:rsidRPr="00792281" w:rsidRDefault="00126B63" w:rsidP="0042338F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60" w:type="dxa"/>
          </w:tcPr>
          <w:p w:rsidR="00126B63" w:rsidRPr="00792281" w:rsidRDefault="00126B63" w:rsidP="00126B6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:rsidR="00126B63" w:rsidRPr="00792281" w:rsidRDefault="00126B63" w:rsidP="00126B63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:rsidR="00126B63" w:rsidRPr="00792281" w:rsidRDefault="00126B63" w:rsidP="00C51D07">
            <w:pPr>
              <w:pBdr>
                <w:bottom w:val="double" w:sz="6" w:space="1" w:color="auto"/>
              </w:pBdr>
              <w:tabs>
                <w:tab w:val="decimal" w:pos="1168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</w:tbl>
    <w:p w:rsidR="00AC0C85" w:rsidRPr="00792281" w:rsidRDefault="00AC0C85" w:rsidP="0042338F">
      <w:pPr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>มูลค่ายุติธรรมขอ</w:t>
      </w:r>
      <w:r w:rsidR="00C36841" w:rsidRPr="00792281">
        <w:rPr>
          <w:rFonts w:ascii="Angsana New" w:hAnsi="Angsana New" w:hint="cs"/>
          <w:sz w:val="32"/>
          <w:szCs w:val="32"/>
          <w:cs/>
        </w:rPr>
        <w:t>งอ</w:t>
      </w:r>
      <w:r w:rsidRPr="00792281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Pr="00792281">
        <w:rPr>
          <w:rFonts w:ascii="Angsana New" w:hAnsi="Angsana New" w:hint="cs"/>
          <w:sz w:val="32"/>
          <w:szCs w:val="32"/>
          <w:cs/>
        </w:rPr>
        <w:t xml:space="preserve"> ณ วันที่ 31 ธันวาคม 255</w:t>
      </w:r>
      <w:r w:rsidR="008B0AB8" w:rsidRPr="00792281">
        <w:rPr>
          <w:rFonts w:ascii="Angsana New" w:hAnsi="Angsana New" w:hint="cs"/>
          <w:sz w:val="32"/>
          <w:szCs w:val="32"/>
          <w:cs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และ 255</w:t>
      </w:r>
      <w:r w:rsidR="008B0AB8" w:rsidRPr="00792281">
        <w:rPr>
          <w:rFonts w:ascii="Angsana New" w:hAnsi="Angsana New" w:hint="cs"/>
          <w:sz w:val="32"/>
          <w:szCs w:val="32"/>
          <w:cs/>
        </w:rPr>
        <w:t>8</w:t>
      </w:r>
      <w:r w:rsidRPr="00792281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p w:rsidR="00AC0C85" w:rsidRPr="00792281" w:rsidRDefault="00AC0C85" w:rsidP="0042338F">
      <w:pPr>
        <w:spacing w:line="40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792281">
        <w:rPr>
          <w:rFonts w:ascii="Angsana New" w:hAnsi="Angsana New" w:hint="cs"/>
          <w:sz w:val="28"/>
          <w:szCs w:val="28"/>
          <w:cs/>
        </w:rPr>
        <w:t>(หน่วย</w:t>
      </w:r>
      <w:r w:rsidRPr="00792281">
        <w:rPr>
          <w:rFonts w:ascii="Angsana New" w:hAnsi="Angsana New"/>
          <w:sz w:val="28"/>
          <w:szCs w:val="28"/>
        </w:rPr>
        <w:t xml:space="preserve">: </w:t>
      </w:r>
      <w:r w:rsidRPr="00792281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5610"/>
        <w:gridCol w:w="1714"/>
        <w:gridCol w:w="1766"/>
      </w:tblGrid>
      <w:tr w:rsidR="002377F9" w:rsidRPr="00792281" w:rsidTr="00126B63">
        <w:tc>
          <w:tcPr>
            <w:tcW w:w="5610" w:type="dxa"/>
            <w:shd w:val="clear" w:color="auto" w:fill="auto"/>
          </w:tcPr>
          <w:p w:rsidR="002377F9" w:rsidRPr="00792281" w:rsidRDefault="002377F9" w:rsidP="0042338F">
            <w:pPr>
              <w:spacing w:line="40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3480" w:type="dxa"/>
            <w:gridSpan w:val="2"/>
            <w:shd w:val="clear" w:color="auto" w:fill="auto"/>
            <w:vAlign w:val="bottom"/>
          </w:tcPr>
          <w:p w:rsidR="002377F9" w:rsidRPr="00792281" w:rsidRDefault="002377F9" w:rsidP="0042338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792281">
              <w:rPr>
                <w:rFonts w:ascii="Angsana New" w:eastAsia="MS Mincho" w:hAnsi="Angsana New" w:hint="cs"/>
                <w:sz w:val="28"/>
                <w:szCs w:val="28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77F9" w:rsidRPr="00792281" w:rsidTr="00126B63">
        <w:tc>
          <w:tcPr>
            <w:tcW w:w="5610" w:type="dxa"/>
            <w:shd w:val="clear" w:color="auto" w:fill="auto"/>
          </w:tcPr>
          <w:p w:rsidR="002377F9" w:rsidRPr="00792281" w:rsidRDefault="002377F9" w:rsidP="0042338F">
            <w:pPr>
              <w:spacing w:line="40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1714" w:type="dxa"/>
            <w:shd w:val="clear" w:color="auto" w:fill="auto"/>
          </w:tcPr>
          <w:p w:rsidR="002377F9" w:rsidRPr="00792281" w:rsidRDefault="002377F9" w:rsidP="0042338F">
            <w:pPr>
              <w:spacing w:line="40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eastAsia="MS Mincho" w:hAnsi="Angsana New" w:hint="cs"/>
                <w:sz w:val="28"/>
                <w:szCs w:val="28"/>
                <w:u w:val="single"/>
                <w:cs/>
              </w:rPr>
              <w:t>255</w:t>
            </w:r>
            <w:r w:rsidR="00EF544B" w:rsidRPr="00792281">
              <w:rPr>
                <w:rFonts w:ascii="Angsana New" w:eastAsia="MS Mincho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766" w:type="dxa"/>
            <w:shd w:val="clear" w:color="auto" w:fill="auto"/>
          </w:tcPr>
          <w:p w:rsidR="002377F9" w:rsidRPr="00792281" w:rsidRDefault="00EF544B" w:rsidP="0042338F">
            <w:pPr>
              <w:spacing w:line="400" w:lineRule="exact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eastAsia="MS Mincho" w:hAnsi="Angsana New"/>
                <w:sz w:val="28"/>
                <w:szCs w:val="28"/>
                <w:u w:val="single"/>
              </w:rPr>
              <w:t>2558</w:t>
            </w:r>
          </w:p>
        </w:tc>
      </w:tr>
      <w:tr w:rsidR="007D2D60" w:rsidRPr="00792281" w:rsidTr="00126B63">
        <w:tc>
          <w:tcPr>
            <w:tcW w:w="5610" w:type="dxa"/>
            <w:shd w:val="clear" w:color="auto" w:fill="auto"/>
          </w:tcPr>
          <w:p w:rsidR="007D2D60" w:rsidRPr="00792281" w:rsidRDefault="007D2D60" w:rsidP="0042338F">
            <w:pPr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714" w:type="dxa"/>
            <w:shd w:val="clear" w:color="auto" w:fill="auto"/>
          </w:tcPr>
          <w:p w:rsidR="007D2D60" w:rsidRPr="00792281" w:rsidRDefault="007D2D60" w:rsidP="0042338F">
            <w:pPr>
              <w:tabs>
                <w:tab w:val="decimal" w:pos="1242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/>
                <w:sz w:val="28"/>
                <w:szCs w:val="28"/>
              </w:rPr>
              <w:t>134,688</w:t>
            </w:r>
          </w:p>
        </w:tc>
        <w:tc>
          <w:tcPr>
            <w:tcW w:w="1766" w:type="dxa"/>
            <w:shd w:val="clear" w:color="auto" w:fill="auto"/>
          </w:tcPr>
          <w:p w:rsidR="007D2D60" w:rsidRPr="00792281" w:rsidRDefault="007D2D60" w:rsidP="0042338F">
            <w:pPr>
              <w:tabs>
                <w:tab w:val="decimal" w:pos="1242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/>
                <w:sz w:val="28"/>
                <w:szCs w:val="28"/>
              </w:rPr>
              <w:t>134,688</w:t>
            </w:r>
          </w:p>
        </w:tc>
      </w:tr>
      <w:tr w:rsidR="007D2D60" w:rsidRPr="00792281" w:rsidTr="00126B63">
        <w:tc>
          <w:tcPr>
            <w:tcW w:w="5610" w:type="dxa"/>
            <w:shd w:val="clear" w:color="auto" w:fill="auto"/>
          </w:tcPr>
          <w:p w:rsidR="007D2D60" w:rsidRPr="00792281" w:rsidRDefault="007D2D60" w:rsidP="0042338F">
            <w:pPr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 w:hint="cs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1714" w:type="dxa"/>
            <w:shd w:val="clear" w:color="auto" w:fill="auto"/>
          </w:tcPr>
          <w:p w:rsidR="007D2D60" w:rsidRPr="00792281" w:rsidRDefault="007D2D60" w:rsidP="0042338F">
            <w:pPr>
              <w:tabs>
                <w:tab w:val="decimal" w:pos="1242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/>
                <w:sz w:val="28"/>
                <w:szCs w:val="28"/>
              </w:rPr>
              <w:t>4,354</w:t>
            </w:r>
          </w:p>
        </w:tc>
        <w:tc>
          <w:tcPr>
            <w:tcW w:w="1766" w:type="dxa"/>
            <w:shd w:val="clear" w:color="auto" w:fill="auto"/>
          </w:tcPr>
          <w:p w:rsidR="007D2D60" w:rsidRPr="00792281" w:rsidRDefault="007D2D60" w:rsidP="0042338F">
            <w:pPr>
              <w:tabs>
                <w:tab w:val="decimal" w:pos="1242"/>
              </w:tabs>
              <w:spacing w:line="400" w:lineRule="exact"/>
              <w:rPr>
                <w:rFonts w:ascii="Angsana New" w:eastAsia="MS Mincho" w:hAnsi="Angsana New"/>
                <w:sz w:val="28"/>
                <w:szCs w:val="28"/>
              </w:rPr>
            </w:pPr>
            <w:r w:rsidRPr="00792281">
              <w:rPr>
                <w:rFonts w:ascii="Angsana New" w:eastAsia="MS Mincho" w:hAnsi="Angsana New"/>
                <w:sz w:val="28"/>
                <w:szCs w:val="28"/>
              </w:rPr>
              <w:t>4,354</w:t>
            </w:r>
          </w:p>
        </w:tc>
      </w:tr>
    </w:tbl>
    <w:p w:rsidR="00AC0C85" w:rsidRPr="00792281" w:rsidRDefault="006A10BD" w:rsidP="0042338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</w:t>
      </w:r>
    </w:p>
    <w:p w:rsidR="008F2703" w:rsidRPr="00792281" w:rsidRDefault="00BB1B82" w:rsidP="008276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28"/>
          <w:szCs w:val="28"/>
          <w:cs/>
        </w:rPr>
        <w:tab/>
      </w:r>
      <w:r w:rsidR="004172D6"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EF544B" w:rsidRPr="00792281">
        <w:rPr>
          <w:rFonts w:ascii="Angsana New" w:hAnsi="Angsana New"/>
          <w:spacing w:val="-6"/>
          <w:sz w:val="32"/>
          <w:szCs w:val="32"/>
        </w:rPr>
        <w:t>2559</w:t>
      </w:r>
      <w:r w:rsidR="009E4CA5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9E4CA5" w:rsidRPr="00792281">
        <w:rPr>
          <w:rFonts w:ascii="Angsana New" w:hAnsi="Angsana New"/>
          <w:spacing w:val="-6"/>
          <w:sz w:val="32"/>
          <w:szCs w:val="32"/>
        </w:rPr>
        <w:t>255</w:t>
      </w:r>
      <w:r w:rsidR="00EF544B" w:rsidRPr="00792281">
        <w:rPr>
          <w:rFonts w:ascii="Angsana New" w:hAnsi="Angsana New"/>
          <w:spacing w:val="-6"/>
          <w:sz w:val="32"/>
          <w:szCs w:val="32"/>
        </w:rPr>
        <w:t>8</w:t>
      </w:r>
      <w:r w:rsidR="004172D6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4172D6"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7D2D60" w:rsidRPr="00792281">
        <w:rPr>
          <w:rFonts w:ascii="Angsana New" w:hAnsi="Angsana New"/>
          <w:spacing w:val="-6"/>
          <w:sz w:val="32"/>
          <w:szCs w:val="32"/>
        </w:rPr>
        <w:t>8</w:t>
      </w:r>
      <w:r w:rsidR="004172D6"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 แปลง มูลค่าสุทธิตามบัญชีจำนวน </w:t>
      </w:r>
      <w:r w:rsidR="007D2D60" w:rsidRPr="00792281">
        <w:rPr>
          <w:rFonts w:ascii="Angsana New" w:hAnsi="Angsana New" w:hint="cs"/>
          <w:spacing w:val="-6"/>
          <w:sz w:val="32"/>
          <w:szCs w:val="32"/>
          <w:cs/>
        </w:rPr>
        <w:t>3</w:t>
      </w:r>
      <w:r w:rsidR="007A2ED0" w:rsidRPr="00792281">
        <w:rPr>
          <w:rFonts w:ascii="Angsana New" w:hAnsi="Angsana New" w:hint="cs"/>
          <w:spacing w:val="-6"/>
          <w:sz w:val="32"/>
          <w:szCs w:val="32"/>
          <w:cs/>
        </w:rPr>
        <w:t>6</w:t>
      </w:r>
      <w:r w:rsidR="004172D6"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ไปจดจำนองไว้กับธนาคารเพื่อเป็นหลักทรัพย์ค้ำประกันวงเงินเบิกเกินบัญชีและเงินกู้ยืม</w:t>
      </w:r>
      <w:r w:rsidR="00B22943">
        <w:rPr>
          <w:rFonts w:ascii="Angsana New" w:hAnsi="Angsana New" w:hint="cs"/>
          <w:spacing w:val="-6"/>
          <w:sz w:val="32"/>
          <w:szCs w:val="32"/>
          <w:cs/>
        </w:rPr>
        <w:t>ระยะสั้น</w:t>
      </w:r>
      <w:r w:rsidR="004172D6" w:rsidRPr="00792281">
        <w:rPr>
          <w:rFonts w:ascii="Angsana New" w:hAnsi="Angsana New" w:hint="cs"/>
          <w:spacing w:val="-6"/>
          <w:sz w:val="32"/>
          <w:szCs w:val="32"/>
          <w:cs/>
        </w:rPr>
        <w:t>ที่ได้รับจากธนาคารนั้น</w:t>
      </w:r>
    </w:p>
    <w:p w:rsidR="00AB0F19" w:rsidRPr="00792281" w:rsidRDefault="00AB0F19" w:rsidP="0082769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  <w:sectPr w:rsidR="00AB0F19" w:rsidRPr="00792281" w:rsidSect="00062F6F">
          <w:headerReference w:type="default" r:id="rId8"/>
          <w:footerReference w:type="default" r:id="rId9"/>
          <w:pgSz w:w="11907" w:h="16840" w:code="9"/>
          <w:pgMar w:top="1296" w:right="1080" w:bottom="1080" w:left="1339" w:header="720" w:footer="720" w:gutter="0"/>
          <w:paperSrc w:first="15" w:other="15"/>
          <w:cols w:space="720"/>
        </w:sectPr>
      </w:pPr>
    </w:p>
    <w:p w:rsidR="007F5C52" w:rsidRPr="00792281" w:rsidRDefault="00EF544B" w:rsidP="00827694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="00A66245" w:rsidRPr="00792281">
        <w:rPr>
          <w:rFonts w:ascii="Angsana New" w:hAnsi="Angsana New"/>
          <w:b/>
          <w:bCs/>
          <w:sz w:val="32"/>
          <w:szCs w:val="32"/>
        </w:rPr>
        <w:t>.</w:t>
      </w:r>
      <w:r w:rsidR="007F5C52" w:rsidRPr="00792281">
        <w:rPr>
          <w:rFonts w:ascii="Angsana New" w:hAnsi="Angsana New"/>
          <w:b/>
          <w:bCs/>
          <w:sz w:val="32"/>
          <w:szCs w:val="32"/>
        </w:rPr>
        <w:tab/>
      </w:r>
      <w:r w:rsidR="008910B9" w:rsidRPr="00792281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F5C52" w:rsidRPr="00792281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tbl>
      <w:tblPr>
        <w:tblW w:w="14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5"/>
        <w:gridCol w:w="221"/>
        <w:gridCol w:w="424"/>
        <w:gridCol w:w="690"/>
        <w:gridCol w:w="1336"/>
        <w:gridCol w:w="1335"/>
        <w:gridCol w:w="1335"/>
        <w:gridCol w:w="1336"/>
        <w:gridCol w:w="1335"/>
        <w:gridCol w:w="1336"/>
      </w:tblGrid>
      <w:tr w:rsidR="00441084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441084" w:rsidRPr="00792281" w:rsidRDefault="00441084" w:rsidP="0082769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556" w:type="dxa"/>
            <w:gridSpan w:val="2"/>
            <w:shd w:val="clear" w:color="auto" w:fill="auto"/>
          </w:tcPr>
          <w:p w:rsidR="00441084" w:rsidRPr="00792281" w:rsidRDefault="00441084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4" w:type="dxa"/>
            <w:shd w:val="clear" w:color="auto" w:fill="auto"/>
          </w:tcPr>
          <w:p w:rsidR="00441084" w:rsidRPr="00792281" w:rsidRDefault="00441084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03" w:type="dxa"/>
            <w:gridSpan w:val="7"/>
            <w:shd w:val="clear" w:color="auto" w:fill="auto"/>
            <w:vAlign w:val="bottom"/>
          </w:tcPr>
          <w:p w:rsidR="00441084" w:rsidRPr="00792281" w:rsidRDefault="00D11C79" w:rsidP="0082769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4F1CC6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4F1CC6" w:rsidRPr="00792281" w:rsidRDefault="004F1CC6" w:rsidP="0082769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3" w:type="dxa"/>
            <w:gridSpan w:val="10"/>
            <w:shd w:val="clear" w:color="auto" w:fill="auto"/>
          </w:tcPr>
          <w:p w:rsidR="004F1CC6" w:rsidRPr="00792281" w:rsidRDefault="00C44302" w:rsidP="00CD3E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="00126B63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12" w:type="dxa"/>
            <w:gridSpan w:val="8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92281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301,354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1,022,416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132,334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148,575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31,319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1,975,883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3,024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228,281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9,084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17,670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4,031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262,090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792281">
              <w:rPr>
                <w:rFonts w:ascii="Angsana New" w:hAnsi="Angsana New"/>
                <w:sz w:val="26"/>
                <w:szCs w:val="26"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(121,988)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(376)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(9,902)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(132,266)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4,650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(2,394)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(5,627)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(3,371)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304,378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1,133,359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138,648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156,343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29,723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2,102,336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  <w:r w:rsidR="008B4B0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FD661A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104,753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2172DB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9,20</w:t>
            </w:r>
            <w:r w:rsidR="002172DB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18,006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42338F" w:rsidP="002172DB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133,0</w:t>
            </w:r>
            <w:r w:rsidR="002172DB">
              <w:rPr>
                <w:rFonts w:ascii="Angsana New" w:hAnsi="Angsana New"/>
                <w:sz w:val="26"/>
                <w:szCs w:val="26"/>
              </w:rPr>
              <w:t>90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792281">
              <w:rPr>
                <w:rFonts w:ascii="Angsana New" w:hAnsi="Angsana New"/>
                <w:sz w:val="26"/>
                <w:szCs w:val="26"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C206CD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(58,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029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18,116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(8,188)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(84,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333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  <w:r w:rsidRPr="00792281">
              <w:rPr>
                <w:rFonts w:ascii="Angsana New" w:hAnsi="Angsana New"/>
                <w:sz w:val="26"/>
                <w:szCs w:val="26"/>
              </w:rPr>
              <w:t>,084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(167</w:t>
            </w:r>
            <w:r w:rsidR="00FD661A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5,084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167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FD661A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FD661A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309,98</w:t>
            </w:r>
            <w:r w:rsidR="008B4B0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5" w:type="dxa"/>
            <w:gridSpan w:val="3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1,180,083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42338F" w:rsidP="002172DB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129,57</w:t>
            </w:r>
            <w:r w:rsidR="002172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166,161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FD661A" w:rsidRPr="00792281" w:rsidRDefault="00FD661A" w:rsidP="00FD661A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FD661A" w:rsidRPr="00792281" w:rsidRDefault="00FD661A" w:rsidP="002172DB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2,150,92</w:t>
            </w:r>
            <w:r w:rsidR="002172D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</w:tbl>
    <w:p w:rsidR="00D64635" w:rsidRPr="00792281" w:rsidRDefault="00D64635" w:rsidP="00827694">
      <w:r w:rsidRPr="00792281">
        <w:br w:type="page"/>
      </w:r>
    </w:p>
    <w:tbl>
      <w:tblPr>
        <w:tblW w:w="1433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202"/>
        <w:gridCol w:w="134"/>
        <w:gridCol w:w="218"/>
        <w:gridCol w:w="564"/>
        <w:gridCol w:w="287"/>
        <w:gridCol w:w="268"/>
        <w:gridCol w:w="935"/>
        <w:gridCol w:w="401"/>
        <w:gridCol w:w="802"/>
        <w:gridCol w:w="535"/>
        <w:gridCol w:w="668"/>
        <w:gridCol w:w="669"/>
        <w:gridCol w:w="534"/>
        <w:gridCol w:w="802"/>
        <w:gridCol w:w="401"/>
        <w:gridCol w:w="923"/>
        <w:gridCol w:w="13"/>
        <w:gridCol w:w="1337"/>
      </w:tblGrid>
      <w:tr w:rsidR="00D64635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D64635" w:rsidRPr="00792281" w:rsidRDefault="00D64635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554" w:type="dxa"/>
            <w:gridSpan w:val="3"/>
            <w:shd w:val="clear" w:color="auto" w:fill="auto"/>
          </w:tcPr>
          <w:p w:rsidR="00D64635" w:rsidRPr="00792281" w:rsidRDefault="00D64635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" w:type="dxa"/>
            <w:shd w:val="clear" w:color="auto" w:fill="auto"/>
          </w:tcPr>
          <w:p w:rsidR="00D64635" w:rsidRPr="00792281" w:rsidRDefault="00D64635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75" w:type="dxa"/>
            <w:gridSpan w:val="14"/>
            <w:shd w:val="clear" w:color="auto" w:fill="auto"/>
            <w:vAlign w:val="bottom"/>
          </w:tcPr>
          <w:p w:rsidR="00D64635" w:rsidRPr="00792281" w:rsidRDefault="00D64635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D64635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D64635" w:rsidRPr="00792281" w:rsidRDefault="00D64635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93" w:type="dxa"/>
            <w:gridSpan w:val="18"/>
            <w:shd w:val="clear" w:color="auto" w:fill="auto"/>
          </w:tcPr>
          <w:p w:rsidR="00D64635" w:rsidRPr="00792281" w:rsidRDefault="00D64635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26B63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126B63" w:rsidRPr="00792281" w:rsidRDefault="00126B63" w:rsidP="00126B6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20" w:type="dxa"/>
            <w:gridSpan w:val="15"/>
            <w:shd w:val="clear" w:color="auto" w:fill="auto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26B63" w:rsidRPr="00792281" w:rsidRDefault="00126B63" w:rsidP="00126B63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126B63" w:rsidRPr="00792281" w:rsidRDefault="00126B63" w:rsidP="00126B63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rPr>
          <w:tblHeader/>
        </w:trPr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7" w:type="dxa"/>
            <w:gridSpan w:val="2"/>
            <w:shd w:val="clear" w:color="auto" w:fill="auto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7" w:type="dxa"/>
            <w:gridSpan w:val="3"/>
            <w:shd w:val="clear" w:color="auto" w:fill="auto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13,184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9,379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661,519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74,248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94,453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852,783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15,376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8,439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97,413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18,944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12,795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152,967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</w:t>
            </w:r>
            <w:r w:rsidR="0042338F" w:rsidRPr="00792281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</w:rPr>
              <w:t>97,479</w:t>
            </w:r>
            <w:r w:rsidRPr="00792281">
              <w:rPr>
                <w:rFonts w:ascii="Angsana New" w:hAnsi="Angsan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(347)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(6,985)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(104,811)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28,560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17,818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661,453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92,845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100,263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900,939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080DAD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15,601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080DAD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8,461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116,805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42338F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19,063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15,106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175,036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</w:t>
            </w:r>
            <w:r w:rsidR="0042338F" w:rsidRPr="00792281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(50,219)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2172DB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(16,</w:t>
            </w:r>
            <w:r w:rsidR="00C51D07">
              <w:rPr>
                <w:rFonts w:ascii="Angsana New" w:hAnsi="Angsana New"/>
                <w:sz w:val="26"/>
                <w:szCs w:val="26"/>
              </w:rPr>
              <w:t>39</w:t>
            </w:r>
            <w:r w:rsidR="002172DB">
              <w:rPr>
                <w:rFonts w:ascii="Angsana New" w:hAnsi="Angsana New"/>
                <w:sz w:val="26"/>
                <w:szCs w:val="26"/>
              </w:rPr>
              <w:t>2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(5,786)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2172DB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(72,</w:t>
            </w:r>
            <w:r w:rsidR="00C51D07">
              <w:rPr>
                <w:rFonts w:ascii="Angsana New" w:hAnsi="Angsana New"/>
                <w:sz w:val="26"/>
                <w:szCs w:val="26"/>
              </w:rPr>
              <w:t>39</w:t>
            </w:r>
            <w:r w:rsidR="002172DB">
              <w:rPr>
                <w:rFonts w:ascii="Angsana New" w:hAnsi="Angsana New"/>
                <w:sz w:val="26"/>
                <w:szCs w:val="26"/>
              </w:rPr>
              <w:t>7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D661A" w:rsidRPr="00792281" w:rsidTr="00FD661A">
        <w:tc>
          <w:tcPr>
            <w:tcW w:w="3638" w:type="dxa"/>
            <w:shd w:val="clear" w:color="auto" w:fill="auto"/>
            <w:vAlign w:val="bottom"/>
          </w:tcPr>
          <w:p w:rsidR="00FD661A" w:rsidRPr="00792281" w:rsidRDefault="00FD661A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281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FD661A" w:rsidRPr="00792281" w:rsidRDefault="00FD661A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080DA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44,161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080DA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281">
              <w:rPr>
                <w:rFonts w:ascii="Angsana New" w:hAnsi="Angsana New"/>
                <w:sz w:val="26"/>
                <w:szCs w:val="26"/>
                <w:lang w:val="en-GB"/>
              </w:rPr>
              <w:t>728,039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92281">
              <w:rPr>
                <w:rFonts w:ascii="Angsana New" w:hAnsi="Angsana New"/>
                <w:sz w:val="26"/>
                <w:szCs w:val="26"/>
                <w:lang w:val="en-GB"/>
              </w:rPr>
              <w:t>95,51</w:t>
            </w:r>
            <w:r w:rsidR="002172DB">
              <w:rPr>
                <w:rFonts w:ascii="Angsana New" w:hAnsi="Angsan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109,583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1,003,57</w:t>
            </w:r>
            <w:r w:rsidR="002172DB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14,988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4,690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(7,240)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(7,240)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7,748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4,690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12,580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(1,442)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C51D07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(2,74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51D07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B07A2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1,94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8,39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07A2" w:rsidRPr="00792281" w:rsidTr="00FD661A">
        <w:trPr>
          <w:trHeight w:val="299"/>
        </w:trPr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275,697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24,399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464,158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41,113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56,059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29,723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1,188,817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080DA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265,703</w:t>
            </w:r>
          </w:p>
        </w:tc>
        <w:tc>
          <w:tcPr>
            <w:tcW w:w="1337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080DA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15,938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445,738</w:t>
            </w:r>
          </w:p>
        </w:tc>
        <w:tc>
          <w:tcPr>
            <w:tcW w:w="1337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32,11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336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56,557</w:t>
            </w:r>
          </w:p>
        </w:tc>
        <w:tc>
          <w:tcPr>
            <w:tcW w:w="1337" w:type="dxa"/>
            <w:gridSpan w:val="3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37" w:type="dxa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1,138,956</w:t>
            </w:r>
          </w:p>
        </w:tc>
      </w:tr>
      <w:tr w:rsidR="00CB07A2" w:rsidRPr="00792281" w:rsidTr="00FD661A">
        <w:tc>
          <w:tcPr>
            <w:tcW w:w="3638" w:type="dxa"/>
            <w:shd w:val="clear" w:color="auto" w:fill="auto"/>
            <w:vAlign w:val="bottom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02" w:type="dxa"/>
            <w:shd w:val="clear" w:color="auto" w:fill="auto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  <w:shd w:val="clear" w:color="auto" w:fill="auto"/>
          </w:tcPr>
          <w:p w:rsidR="00CB07A2" w:rsidRPr="00792281" w:rsidRDefault="00CB07A2" w:rsidP="0042338F">
            <w:pPr>
              <w:tabs>
                <w:tab w:val="decimal" w:pos="776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07A2" w:rsidRPr="00792281" w:rsidTr="00FD661A">
        <w:tc>
          <w:tcPr>
            <w:tcW w:w="12981" w:type="dxa"/>
            <w:gridSpan w:val="17"/>
            <w:shd w:val="clear" w:color="auto" w:fill="auto"/>
          </w:tcPr>
          <w:p w:rsidR="00CB07A2" w:rsidRPr="00792281" w:rsidRDefault="00CB07A2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120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152,967</w:t>
            </w:r>
          </w:p>
        </w:tc>
      </w:tr>
      <w:tr w:rsidR="00CB07A2" w:rsidRPr="00792281" w:rsidTr="00FD661A">
        <w:tc>
          <w:tcPr>
            <w:tcW w:w="12981" w:type="dxa"/>
            <w:gridSpan w:val="17"/>
            <w:shd w:val="clear" w:color="auto" w:fill="auto"/>
          </w:tcPr>
          <w:p w:rsidR="00CB07A2" w:rsidRPr="00792281" w:rsidRDefault="0042338F" w:rsidP="0042338F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  <w:r w:rsidR="00CB07A2" w:rsidRPr="0079228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CB07A2" w:rsidRPr="00792281">
              <w:rPr>
                <w:rFonts w:ascii="Angsana New" w:hAnsi="Angsana New"/>
                <w:sz w:val="26"/>
                <w:szCs w:val="26"/>
              </w:rPr>
              <w:t>139</w:t>
            </w:r>
            <w:r w:rsidR="00CB07A2" w:rsidRPr="00792281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CB07A2" w:rsidRPr="00792281" w:rsidRDefault="00CB07A2" w:rsidP="0042338F">
            <w:pPr>
              <w:pBdr>
                <w:bottom w:val="double" w:sz="6" w:space="1" w:color="auto"/>
              </w:pBdr>
              <w:tabs>
                <w:tab w:val="decimal" w:pos="104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175,036</w:t>
            </w:r>
          </w:p>
        </w:tc>
      </w:tr>
    </w:tbl>
    <w:p w:rsidR="007806B1" w:rsidRPr="00792281" w:rsidRDefault="007806B1" w:rsidP="00827694">
      <w:pPr>
        <w:rPr>
          <w:rFonts w:ascii="Angsana New" w:hAnsi="Angsana New"/>
          <w:sz w:val="2"/>
          <w:szCs w:val="2"/>
        </w:rPr>
      </w:pPr>
    </w:p>
    <w:p w:rsidR="00441084" w:rsidRPr="00792281" w:rsidRDefault="00441084" w:rsidP="00827694">
      <w:pPr>
        <w:rPr>
          <w:rFonts w:ascii="Angsana New" w:hAnsi="Angsana New"/>
          <w:sz w:val="2"/>
          <w:szCs w:val="2"/>
        </w:rPr>
      </w:pPr>
    </w:p>
    <w:p w:rsidR="00B86D7A" w:rsidRPr="00792281" w:rsidRDefault="00B86D7A" w:rsidP="00827694">
      <w:pPr>
        <w:rPr>
          <w:rFonts w:ascii="Angsana New" w:hAnsi="Angsana New"/>
          <w:sz w:val="2"/>
          <w:szCs w:val="2"/>
        </w:rPr>
      </w:pPr>
    </w:p>
    <w:p w:rsidR="00B86D7A" w:rsidRPr="00792281" w:rsidRDefault="00B86D7A" w:rsidP="00827694">
      <w:pPr>
        <w:rPr>
          <w:rFonts w:ascii="Angsana New" w:hAnsi="Angsana New"/>
          <w:sz w:val="2"/>
          <w:szCs w:val="2"/>
        </w:rPr>
      </w:pPr>
    </w:p>
    <w:p w:rsidR="00BD1823" w:rsidRPr="00792281" w:rsidRDefault="00BD1823" w:rsidP="00827694">
      <w:pPr>
        <w:rPr>
          <w:rFonts w:ascii="Angsana New" w:hAnsi="Angsana New"/>
          <w:sz w:val="2"/>
          <w:szCs w:val="2"/>
        </w:rPr>
      </w:pPr>
    </w:p>
    <w:p w:rsidR="00BD1823" w:rsidRPr="00792281" w:rsidRDefault="00BD1823" w:rsidP="00827694">
      <w:pPr>
        <w:rPr>
          <w:rFonts w:ascii="Angsana New" w:hAnsi="Angsana New"/>
          <w:sz w:val="2"/>
          <w:szCs w:val="2"/>
        </w:rPr>
      </w:pPr>
    </w:p>
    <w:p w:rsidR="0042338F" w:rsidRPr="00792281" w:rsidRDefault="0042338F"/>
    <w:tbl>
      <w:tblPr>
        <w:tblW w:w="14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5"/>
        <w:gridCol w:w="1335"/>
        <w:gridCol w:w="1336"/>
        <w:gridCol w:w="1335"/>
        <w:gridCol w:w="1335"/>
        <w:gridCol w:w="1336"/>
        <w:gridCol w:w="1335"/>
        <w:gridCol w:w="1336"/>
      </w:tblGrid>
      <w:tr w:rsidR="00C206CD" w:rsidRPr="00792281" w:rsidTr="00C206CD">
        <w:trPr>
          <w:tblHeader/>
        </w:trPr>
        <w:tc>
          <w:tcPr>
            <w:tcW w:w="3638" w:type="dxa"/>
            <w:vAlign w:val="bottom"/>
          </w:tcPr>
          <w:p w:rsidR="00C206CD" w:rsidRPr="00792281" w:rsidRDefault="00C206CD" w:rsidP="005F2044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683" w:type="dxa"/>
            <w:gridSpan w:val="8"/>
          </w:tcPr>
          <w:p w:rsidR="00C206CD" w:rsidRPr="00792281" w:rsidRDefault="00C206CD" w:rsidP="005F204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tblHeader/>
        </w:trPr>
        <w:tc>
          <w:tcPr>
            <w:tcW w:w="3638" w:type="dxa"/>
            <w:vAlign w:val="bottom"/>
          </w:tcPr>
          <w:p w:rsidR="00C206CD" w:rsidRPr="00792281" w:rsidRDefault="00C206CD" w:rsidP="005F204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683" w:type="dxa"/>
            <w:gridSpan w:val="8"/>
          </w:tcPr>
          <w:p w:rsidR="00C206CD" w:rsidRPr="00792281" w:rsidRDefault="00C206CD" w:rsidP="005F2044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D3EEA" w:rsidRPr="00792281" w:rsidTr="00C206CD">
        <w:trPr>
          <w:tblHeader/>
        </w:trPr>
        <w:tc>
          <w:tcPr>
            <w:tcW w:w="3638" w:type="dxa"/>
            <w:vAlign w:val="bottom"/>
          </w:tcPr>
          <w:p w:rsidR="00CD3EEA" w:rsidRPr="00792281" w:rsidRDefault="00CD3EEA" w:rsidP="005F204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83" w:type="dxa"/>
            <w:gridSpan w:val="8"/>
          </w:tcPr>
          <w:p w:rsidR="00CD3EEA" w:rsidRPr="00792281" w:rsidRDefault="00CD3EEA" w:rsidP="005F20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B63" w:rsidRPr="00792281" w:rsidTr="00C206CD">
        <w:trPr>
          <w:tblHeader/>
        </w:trPr>
        <w:tc>
          <w:tcPr>
            <w:tcW w:w="3638" w:type="dxa"/>
            <w:vAlign w:val="bottom"/>
          </w:tcPr>
          <w:p w:rsidR="00126B63" w:rsidRPr="00792281" w:rsidRDefault="00126B63" w:rsidP="00126B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12" w:type="dxa"/>
            <w:gridSpan w:val="6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:rsidR="00126B63" w:rsidRPr="00792281" w:rsidRDefault="00126B63" w:rsidP="00126B6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6" w:type="dxa"/>
            <w:vAlign w:val="bottom"/>
          </w:tcPr>
          <w:p w:rsidR="00126B63" w:rsidRPr="00792281" w:rsidRDefault="00126B63" w:rsidP="00126B6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tblHeader/>
        </w:trPr>
        <w:tc>
          <w:tcPr>
            <w:tcW w:w="3638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tblHeader/>
        </w:trPr>
        <w:tc>
          <w:tcPr>
            <w:tcW w:w="3638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tblHeader/>
        </w:trPr>
        <w:tc>
          <w:tcPr>
            <w:tcW w:w="3638" w:type="dxa"/>
            <w:vAlign w:val="bottom"/>
          </w:tcPr>
          <w:p w:rsidR="00C206CD" w:rsidRPr="00792281" w:rsidRDefault="00C206CD" w:rsidP="00C206C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5" w:type="dxa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5" w:type="dxa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  <w:r w:rsidRPr="00792281">
              <w:rPr>
                <w:rFonts w:ascii="Angsana New" w:hAnsi="Angsana New"/>
                <w:b/>
                <w:bCs/>
                <w:sz w:val="26"/>
                <w:szCs w:val="26"/>
              </w:rPr>
              <w:t>/</w:t>
            </w: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ราคาที่ตีใหม่</w:t>
            </w:r>
          </w:p>
        </w:tc>
        <w:tc>
          <w:tcPr>
            <w:tcW w:w="1335" w:type="dxa"/>
          </w:tcPr>
          <w:p w:rsidR="00C206CD" w:rsidRPr="00792281" w:rsidRDefault="00C206CD" w:rsidP="00C206C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5" w:type="dxa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301,354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1,022,416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132,334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148,575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31,319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1,975,883</w:t>
            </w: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3,024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228,281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9,084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17,670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4,031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262,090</w:t>
            </w: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792281">
              <w:rPr>
                <w:rFonts w:ascii="Angsana New" w:hAnsi="Angsana New"/>
                <w:sz w:val="26"/>
                <w:szCs w:val="26"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(121,988)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(376)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(9,902)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(132,266)</w:t>
            </w: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4,650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(2,394)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(5,627)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(3,371)</w:t>
            </w:r>
          </w:p>
        </w:tc>
      </w:tr>
      <w:tr w:rsidR="00C206CD" w:rsidRPr="00792281" w:rsidTr="00C206CD">
        <w:tc>
          <w:tcPr>
            <w:tcW w:w="3638" w:type="dxa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304,378</w:t>
            </w:r>
          </w:p>
        </w:tc>
        <w:tc>
          <w:tcPr>
            <w:tcW w:w="1335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6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1,133,359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138,648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156,343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29,723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2,102,336</w:t>
            </w:r>
          </w:p>
        </w:tc>
      </w:tr>
      <w:tr w:rsidR="00C206CD" w:rsidRPr="00792281" w:rsidTr="00C206CD"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3C0656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52</w:t>
            </w:r>
            <w:r w:rsidR="003C065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C206CD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104,753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8,901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18,006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42338F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132,78</w:t>
            </w:r>
            <w:r w:rsidR="003C0656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206CD" w:rsidRPr="00792281" w:rsidTr="00C206CD"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  <w:r w:rsidRPr="00792281">
              <w:rPr>
                <w:rFonts w:ascii="Angsana New" w:hAnsi="Angsana New"/>
                <w:sz w:val="26"/>
                <w:szCs w:val="26"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(58,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029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18,116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(8,188)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(84,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333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06CD" w:rsidRPr="00792281" w:rsidTr="00C206CD"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5,084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167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(5,084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42338F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(167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06CD" w:rsidRPr="00792281" w:rsidTr="00C206CD"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C206CD">
            <w:pPr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309,98</w:t>
            </w:r>
            <w:r w:rsidR="003C065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42338F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42,217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6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1,180,083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1041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129,266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166,161</w:t>
            </w:r>
          </w:p>
        </w:tc>
        <w:tc>
          <w:tcPr>
            <w:tcW w:w="1335" w:type="dxa"/>
            <w:shd w:val="clear" w:color="auto" w:fill="auto"/>
            <w:vAlign w:val="bottom"/>
          </w:tcPr>
          <w:p w:rsidR="00C206CD" w:rsidRPr="00792281" w:rsidRDefault="00C206CD" w:rsidP="00C206CD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18"/>
              </w:tabs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2,150,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61</w:t>
            </w:r>
            <w:r w:rsidR="003C0656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:rsidR="00CD3EEA" w:rsidRPr="00792281" w:rsidRDefault="00CD3EEA" w:rsidP="00CD3EEA">
      <w:r w:rsidRPr="00792281">
        <w:br w:type="page"/>
      </w:r>
    </w:p>
    <w:tbl>
      <w:tblPr>
        <w:tblW w:w="1553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638"/>
        <w:gridCol w:w="1338"/>
        <w:gridCol w:w="216"/>
        <w:gridCol w:w="564"/>
        <w:gridCol w:w="559"/>
        <w:gridCol w:w="1339"/>
        <w:gridCol w:w="1339"/>
        <w:gridCol w:w="1338"/>
        <w:gridCol w:w="1339"/>
        <w:gridCol w:w="1339"/>
        <w:gridCol w:w="1339"/>
        <w:gridCol w:w="1190"/>
      </w:tblGrid>
      <w:tr w:rsidR="00CD3EEA" w:rsidRPr="00792281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D3EEA" w:rsidRPr="00792281" w:rsidRDefault="00CD3EEA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554" w:type="dxa"/>
            <w:gridSpan w:val="2"/>
            <w:shd w:val="clear" w:color="auto" w:fill="auto"/>
          </w:tcPr>
          <w:p w:rsidR="00CD3EEA" w:rsidRPr="00792281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4" w:type="dxa"/>
            <w:shd w:val="clear" w:color="auto" w:fill="auto"/>
          </w:tcPr>
          <w:p w:rsidR="00CD3EEA" w:rsidRPr="00792281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92" w:type="dxa"/>
            <w:gridSpan w:val="7"/>
            <w:shd w:val="clear" w:color="auto" w:fill="auto"/>
            <w:vAlign w:val="bottom"/>
          </w:tcPr>
          <w:p w:rsidR="00CD3EEA" w:rsidRPr="00792281" w:rsidRDefault="00CD3EEA" w:rsidP="0042338F">
            <w:pPr>
              <w:tabs>
                <w:tab w:val="left" w:pos="720"/>
                <w:tab w:val="left" w:pos="900"/>
                <w:tab w:val="left" w:pos="2160"/>
                <w:tab w:val="right" w:pos="7200"/>
              </w:tabs>
              <w:spacing w:line="31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D3EEA" w:rsidRPr="00792281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D3EEA" w:rsidRPr="00792281" w:rsidRDefault="00CD3EEA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10" w:type="dxa"/>
            <w:gridSpan w:val="10"/>
            <w:shd w:val="clear" w:color="auto" w:fill="auto"/>
          </w:tcPr>
          <w:p w:rsidR="00CD3EEA" w:rsidRPr="00792281" w:rsidRDefault="00CD3EEA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6B63" w:rsidRPr="00792281" w:rsidTr="00126B63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126B63" w:rsidRPr="00792281" w:rsidRDefault="00126B63" w:rsidP="00126B6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ind w:right="-12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ซึ่งแสดงมูลค่าตามราคาที่ตีใหม่</w:t>
            </w:r>
          </w:p>
        </w:tc>
        <w:tc>
          <w:tcPr>
            <w:tcW w:w="8033" w:type="dxa"/>
            <w:gridSpan w:val="8"/>
            <w:shd w:val="clear" w:color="auto" w:fill="auto"/>
            <w:vAlign w:val="bottom"/>
          </w:tcPr>
          <w:p w:rsidR="00126B63" w:rsidRPr="00792281" w:rsidRDefault="00126B63" w:rsidP="00126B63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126B63" w:rsidRPr="00792281" w:rsidRDefault="00126B63" w:rsidP="00126B63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ติดตั้งและ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  <w:tblHeader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6" w:space="1" w:color="auto"/>
              </w:pBdr>
              <w:spacing w:line="31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1041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13,184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9,379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661,519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74,248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94,453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852,783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15,376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8,439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97,413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18,944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12,795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152,967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</w:t>
            </w:r>
            <w:r w:rsidR="0042338F" w:rsidRPr="00792281">
              <w:rPr>
                <w:rFonts w:ascii="Angsana New" w:hAnsi="Angsana New" w:hint="cs"/>
                <w:sz w:val="26"/>
                <w:szCs w:val="26"/>
                <w:cs/>
              </w:rPr>
              <w:t>/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C51D07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792281">
              <w:rPr>
                <w:rFonts w:ascii="Angsana New" w:hAnsi="Angsana New"/>
                <w:sz w:val="26"/>
                <w:szCs w:val="26"/>
              </w:rPr>
              <w:t>97,479</w:t>
            </w:r>
            <w:r w:rsidRPr="00C51D0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(347)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(6,985)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(104,811)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28,560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17,818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661,453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92,845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100,263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900,939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1A320F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15,601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1A320F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8,461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116,805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19,04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15,106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175,01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ind w:left="200" w:hanging="200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  <w:cs/>
              </w:rPr>
              <w:t>ค่าเสื่อมราคาของส่วนที่จำหน่าย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/ตัดจำหน่าย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(50,219)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(16,</w:t>
            </w:r>
            <w:r w:rsidR="00C51D07">
              <w:rPr>
                <w:rFonts w:ascii="Angsana New" w:hAnsi="Angsana New"/>
                <w:sz w:val="26"/>
                <w:szCs w:val="26"/>
              </w:rPr>
              <w:t>39</w:t>
            </w:r>
            <w:r w:rsidR="002172DB">
              <w:rPr>
                <w:rFonts w:ascii="Angsana New" w:hAnsi="Angsana New"/>
                <w:sz w:val="26"/>
                <w:szCs w:val="26"/>
              </w:rPr>
              <w:t>2</w:t>
            </w:r>
            <w:r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(5,786)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51D07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(72,39</w:t>
            </w:r>
            <w:r w:rsidR="002172DB">
              <w:rPr>
                <w:rFonts w:ascii="Angsana New" w:hAnsi="Angsana New"/>
                <w:sz w:val="26"/>
                <w:szCs w:val="26"/>
              </w:rPr>
              <w:t>7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</w:t>
            </w: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1A320F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44,161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1A320F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26,279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C51D07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51D07">
              <w:rPr>
                <w:rFonts w:ascii="Angsana New" w:hAnsi="Angsana New"/>
                <w:sz w:val="26"/>
                <w:szCs w:val="26"/>
              </w:rPr>
              <w:t>728,039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95,49</w:t>
            </w:r>
            <w:r w:rsidR="002172DB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109,583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2172DB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1,003,55</w:t>
            </w:r>
            <w:r w:rsidR="002172DB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14,988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4,690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19,820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(7,240)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(7,240)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7,748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4,690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12,580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(1,442)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51D07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(2,74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51D07" w:rsidP="00C51D07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(4,18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="00C206CD" w:rsidRPr="0079228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6,306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1,94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single" w:sz="4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8,39</w:t>
            </w:r>
            <w:r w:rsidR="00C51D07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  <w:trHeight w:val="299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275,697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24,399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464,158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41,113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56,059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29,723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1,188,817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1A320F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265,703</w:t>
            </w: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297,668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1A320F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15,938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445,738</w:t>
            </w:r>
          </w:p>
        </w:tc>
        <w:tc>
          <w:tcPr>
            <w:tcW w:w="1338" w:type="dxa"/>
            <w:shd w:val="clear" w:color="auto" w:fill="auto"/>
            <w:vAlign w:val="bottom"/>
          </w:tcPr>
          <w:p w:rsidR="00C206CD" w:rsidRPr="00792281" w:rsidRDefault="00C206CD" w:rsidP="002172DB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31,82</w:t>
            </w:r>
            <w:r w:rsidR="002172DB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56,557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25,239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1,138,670</w:t>
            </w:r>
          </w:p>
        </w:tc>
      </w:tr>
      <w:tr w:rsidR="00C206CD" w:rsidRPr="00792281" w:rsidTr="00C206CD">
        <w:tc>
          <w:tcPr>
            <w:tcW w:w="3638" w:type="dxa"/>
            <w:shd w:val="clear" w:color="auto" w:fill="auto"/>
            <w:vAlign w:val="bottom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C51D07">
            <w:pP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:rsidR="00C206CD" w:rsidRPr="00792281" w:rsidRDefault="00C206CD" w:rsidP="00C206CD">
            <w:pPr>
              <w:tabs>
                <w:tab w:val="decimal" w:pos="1041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8993" w:type="dxa"/>
            <w:gridSpan w:val="7"/>
            <w:shd w:val="clear" w:color="auto" w:fill="auto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2558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="0042338F" w:rsidRPr="00792281">
              <w:rPr>
                <w:rFonts w:ascii="Angsana New" w:hAnsi="Angsana New"/>
                <w:sz w:val="26"/>
                <w:szCs w:val="26"/>
              </w:rPr>
              <w:t>120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C51D07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152,967</w:t>
            </w:r>
          </w:p>
        </w:tc>
      </w:tr>
      <w:tr w:rsidR="00C206CD" w:rsidRPr="00792281" w:rsidTr="00C206CD">
        <w:trPr>
          <w:gridAfter w:val="1"/>
          <w:wAfter w:w="1190" w:type="dxa"/>
        </w:trPr>
        <w:tc>
          <w:tcPr>
            <w:tcW w:w="8993" w:type="dxa"/>
            <w:gridSpan w:val="7"/>
            <w:shd w:val="clear" w:color="auto" w:fill="auto"/>
          </w:tcPr>
          <w:p w:rsidR="00C206CD" w:rsidRPr="00792281" w:rsidRDefault="00C206CD" w:rsidP="0042338F">
            <w:pPr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2559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792281">
              <w:rPr>
                <w:rFonts w:ascii="Angsana New" w:hAnsi="Angsana New"/>
                <w:sz w:val="26"/>
                <w:szCs w:val="26"/>
              </w:rPr>
              <w:t xml:space="preserve">139 </w:t>
            </w:r>
            <w:r w:rsidRPr="00792281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รวมอยู่ในต้นทุนงานก่อสร้าง ส่วนที่เหลือรวมอยู่ในค่าใช้จ่ายในการบริหาร)</w:t>
            </w:r>
          </w:p>
        </w:tc>
        <w:tc>
          <w:tcPr>
            <w:tcW w:w="1338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</w:tcPr>
          <w:p w:rsidR="00C206CD" w:rsidRPr="00792281" w:rsidRDefault="00C206CD" w:rsidP="0042338F">
            <w:pPr>
              <w:tabs>
                <w:tab w:val="decimal" w:pos="882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C206CD" w:rsidRPr="00792281" w:rsidRDefault="00C206CD" w:rsidP="00156FBE">
            <w:pPr>
              <w:pBdr>
                <w:bottom w:val="double" w:sz="6" w:space="1" w:color="auto"/>
              </w:pBdr>
              <w:tabs>
                <w:tab w:val="decimal" w:pos="955"/>
              </w:tabs>
              <w:spacing w:line="310" w:lineRule="exact"/>
              <w:rPr>
                <w:rFonts w:ascii="Angsana New" w:hAnsi="Angsana New"/>
                <w:sz w:val="26"/>
                <w:szCs w:val="26"/>
              </w:rPr>
            </w:pPr>
            <w:r w:rsidRPr="00792281">
              <w:rPr>
                <w:rFonts w:ascii="Angsana New" w:hAnsi="Angsana New"/>
                <w:sz w:val="26"/>
                <w:szCs w:val="26"/>
              </w:rPr>
              <w:t>175,01</w:t>
            </w:r>
            <w:r w:rsidR="00156FBE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</w:tr>
    </w:tbl>
    <w:p w:rsidR="00CD3EEA" w:rsidRPr="00792281" w:rsidRDefault="00CD3EEA" w:rsidP="00CD3EEA">
      <w:pPr>
        <w:rPr>
          <w:rFonts w:ascii="Angsana New" w:hAnsi="Angsana New"/>
          <w:sz w:val="2"/>
          <w:szCs w:val="2"/>
        </w:rPr>
      </w:pPr>
    </w:p>
    <w:p w:rsidR="00CD3EEA" w:rsidRPr="00792281" w:rsidRDefault="00CD3EEA" w:rsidP="00CD3EEA">
      <w:pPr>
        <w:rPr>
          <w:rFonts w:ascii="Angsana New" w:hAnsi="Angsana New"/>
          <w:sz w:val="2"/>
          <w:szCs w:val="2"/>
        </w:rPr>
      </w:pPr>
    </w:p>
    <w:p w:rsidR="00CD3EEA" w:rsidRPr="00792281" w:rsidRDefault="00CD3EEA" w:rsidP="00CD3EEA">
      <w:pPr>
        <w:rPr>
          <w:rFonts w:ascii="Angsana New" w:hAnsi="Angsana New"/>
          <w:sz w:val="2"/>
          <w:szCs w:val="2"/>
        </w:rPr>
      </w:pPr>
    </w:p>
    <w:p w:rsidR="00AB0F19" w:rsidRPr="00792281" w:rsidRDefault="00AB0F19" w:rsidP="00875431">
      <w:pPr>
        <w:spacing w:before="80"/>
        <w:jc w:val="thaiDistribute"/>
        <w:rPr>
          <w:rFonts w:ascii="Angsana New" w:hAnsi="Angsana New"/>
          <w:sz w:val="2"/>
          <w:szCs w:val="2"/>
        </w:rPr>
        <w:sectPr w:rsidR="00AB0F19" w:rsidRPr="00792281" w:rsidSect="004251E4">
          <w:pgSz w:w="16840" w:h="11907" w:orient="landscape" w:code="9"/>
          <w:pgMar w:top="851" w:right="1296" w:bottom="851" w:left="1080" w:header="720" w:footer="720" w:gutter="0"/>
          <w:cols w:space="720"/>
        </w:sectPr>
      </w:pPr>
    </w:p>
    <w:p w:rsidR="000568E2" w:rsidRPr="00792281" w:rsidRDefault="00CC0349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ปี </w:t>
      </w:r>
      <w:r w:rsidR="000568E2" w:rsidRPr="00792281">
        <w:rPr>
          <w:rFonts w:ascii="Angsana New" w:hAnsi="Angsana New"/>
          <w:sz w:val="32"/>
          <w:szCs w:val="32"/>
        </w:rPr>
        <w:t>255</w:t>
      </w:r>
      <w:r w:rsidR="000568E2" w:rsidRPr="00792281">
        <w:rPr>
          <w:rFonts w:ascii="Angsana New" w:hAnsi="Angsana New"/>
          <w:spacing w:val="-20"/>
          <w:sz w:val="32"/>
          <w:szCs w:val="32"/>
        </w:rPr>
        <w:t>6</w:t>
      </w:r>
      <w:r w:rsidR="00B22943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0568E2" w:rsidRPr="00792281">
        <w:rPr>
          <w:rFonts w:ascii="Angsana New" w:hAnsi="Angsana New"/>
          <w:spacing w:val="-20"/>
          <w:sz w:val="32"/>
          <w:szCs w:val="32"/>
        </w:rPr>
        <w:t xml:space="preserve"> </w:t>
      </w:r>
      <w:r w:rsidR="000568E2" w:rsidRPr="00792281">
        <w:rPr>
          <w:rFonts w:ascii="Angsana New" w:hAnsi="Angsana New"/>
          <w:sz w:val="32"/>
          <w:szCs w:val="32"/>
          <w:cs/>
        </w:rPr>
        <w:t>บริษัทฯได้จัดให้มีการประเมินราคาอาคารใหม่โดยผู้ประเมินราคาอิสระ</w:t>
      </w:r>
      <w:r w:rsidR="000568E2" w:rsidRPr="00792281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0568E2" w:rsidRPr="00792281">
        <w:rPr>
          <w:rFonts w:ascii="Angsana New" w:hAnsi="Angsana New"/>
          <w:sz w:val="32"/>
          <w:szCs w:val="32"/>
          <w:cs/>
        </w:rPr>
        <w:t>ซึ่งประเมินเมื่อวันที่</w:t>
      </w:r>
      <w:r w:rsidR="000568E2" w:rsidRPr="00792281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0568E2" w:rsidRPr="00792281">
        <w:rPr>
          <w:rFonts w:ascii="Angsana New" w:hAnsi="Angsana New"/>
          <w:spacing w:val="-20"/>
          <w:sz w:val="32"/>
          <w:szCs w:val="32"/>
        </w:rPr>
        <w:t xml:space="preserve">7 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0568E2" w:rsidRPr="00792281">
        <w:rPr>
          <w:rFonts w:ascii="Angsana New" w:hAnsi="Angsana New"/>
          <w:sz w:val="32"/>
          <w:szCs w:val="32"/>
        </w:rPr>
        <w:t>2556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 และ </w:t>
      </w:r>
      <w:r w:rsidR="000568E2" w:rsidRPr="00792281">
        <w:rPr>
          <w:rFonts w:ascii="Angsana New" w:hAnsi="Angsana New"/>
          <w:sz w:val="32"/>
          <w:szCs w:val="32"/>
        </w:rPr>
        <w:t>14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="000568E2" w:rsidRPr="00792281">
        <w:rPr>
          <w:rFonts w:ascii="Angsana New" w:hAnsi="Angsana New"/>
          <w:sz w:val="32"/>
          <w:szCs w:val="32"/>
        </w:rPr>
        <w:t>2556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โดยใช้เกณฑ์</w:t>
      </w:r>
      <w:r w:rsidR="00475BAB" w:rsidRPr="00792281">
        <w:rPr>
          <w:rFonts w:ascii="Angsana New" w:hAnsi="Angsana New" w:hint="cs"/>
          <w:sz w:val="32"/>
          <w:szCs w:val="32"/>
          <w:cs/>
        </w:rPr>
        <w:t>มูลค่าต้นทุนทดแทนคงเหลือสุทธิ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(</w:t>
      </w:r>
      <w:r w:rsidR="00475BAB" w:rsidRPr="00792281">
        <w:rPr>
          <w:rFonts w:ascii="Angsana New" w:hAnsi="Angsana New"/>
          <w:sz w:val="32"/>
          <w:szCs w:val="32"/>
        </w:rPr>
        <w:t>Depreciated Replacement Cost Approach</w:t>
      </w:r>
      <w:r w:rsidR="000568E2" w:rsidRPr="00792281">
        <w:rPr>
          <w:rFonts w:ascii="Angsana New" w:hAnsi="Angsana New"/>
          <w:sz w:val="32"/>
          <w:szCs w:val="32"/>
        </w:rPr>
        <w:t>)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ผลจากการประเมินแสดงมูลค่าอาคารเพิ่มขึ้นจากมูลค่าสุทธิตามบัญชีเป็นจำนวน </w:t>
      </w:r>
      <w:r w:rsidR="000568E2" w:rsidRPr="00792281">
        <w:rPr>
          <w:rFonts w:ascii="Angsana New" w:hAnsi="Angsana New"/>
          <w:sz w:val="32"/>
          <w:szCs w:val="32"/>
        </w:rPr>
        <w:t>34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ล้านบาท บริษัทฯได้บันทึกส่วนที่เพิ่มขึ้นจากการตีราคาใหม่ดังกล่าว</w:t>
      </w:r>
      <w:r w:rsidRPr="00792281">
        <w:rPr>
          <w:rFonts w:ascii="Angsana New" w:hAnsi="Angsana New" w:hint="cs"/>
          <w:sz w:val="32"/>
          <w:szCs w:val="32"/>
          <w:cs/>
        </w:rPr>
        <w:t>ในกำไรขาดทุนเบ็ดเสร็จอื่นและรับรู้จำนวนสะสม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ในบัญชี </w:t>
      </w:r>
      <w:r w:rsidR="000568E2" w:rsidRPr="00792281">
        <w:rPr>
          <w:rFonts w:ascii="Angsana New" w:hAnsi="Angsana New"/>
          <w:sz w:val="32"/>
          <w:szCs w:val="32"/>
        </w:rPr>
        <w:t>“</w:t>
      </w:r>
      <w:r w:rsidR="000568E2" w:rsidRPr="00792281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</w:t>
      </w:r>
      <w:r w:rsidR="000568E2" w:rsidRPr="00792281">
        <w:rPr>
          <w:rFonts w:ascii="Angsana New" w:hAnsi="Angsana New"/>
          <w:sz w:val="32"/>
          <w:szCs w:val="32"/>
        </w:rPr>
        <w:t>”</w:t>
      </w:r>
      <w:r w:rsidR="000568E2" w:rsidRPr="00792281">
        <w:rPr>
          <w:rFonts w:ascii="Angsana New" w:hAnsi="Angsana New"/>
          <w:sz w:val="32"/>
          <w:szCs w:val="32"/>
          <w:cs/>
        </w:rPr>
        <w:t xml:space="preserve"> ในส่วนของผู้ถือหุ้น </w:t>
      </w:r>
    </w:p>
    <w:p w:rsidR="00D15002" w:rsidRPr="00792281" w:rsidRDefault="00B9561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 xml:space="preserve">หากบริษัทฯแสดงมูลค่าของอาคารดังกล่าวด้วยวิธีราคาทุน </w:t>
      </w:r>
      <w:r w:rsidR="00D15002" w:rsidRPr="00792281">
        <w:rPr>
          <w:rFonts w:ascii="Angsana New" w:hAnsi="Angsana New" w:hint="cs"/>
          <w:sz w:val="32"/>
          <w:szCs w:val="32"/>
          <w:cs/>
        </w:rPr>
        <w:t>มูลค่าสุทธิตามบัญชี</w:t>
      </w:r>
      <w:r w:rsidR="00353426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353426"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53426" w:rsidRPr="00792281">
        <w:rPr>
          <w:rFonts w:ascii="Angsana New" w:hAnsi="Angsana New"/>
          <w:sz w:val="32"/>
          <w:szCs w:val="32"/>
        </w:rPr>
        <w:t xml:space="preserve">31 </w:t>
      </w:r>
      <w:r w:rsidR="00353426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53426" w:rsidRPr="00792281">
        <w:rPr>
          <w:rFonts w:ascii="Angsana New" w:hAnsi="Angsana New"/>
          <w:sz w:val="32"/>
          <w:szCs w:val="32"/>
        </w:rPr>
        <w:t>255</w:t>
      </w:r>
      <w:r w:rsidR="00B6449A" w:rsidRPr="00792281">
        <w:rPr>
          <w:rFonts w:ascii="Angsana New" w:hAnsi="Angsana New"/>
          <w:sz w:val="32"/>
          <w:szCs w:val="32"/>
        </w:rPr>
        <w:t>9</w:t>
      </w:r>
      <w:r w:rsidR="00353426" w:rsidRPr="00792281">
        <w:rPr>
          <w:rFonts w:ascii="Angsana New" w:hAnsi="Angsana New"/>
          <w:sz w:val="32"/>
          <w:szCs w:val="32"/>
        </w:rPr>
        <w:t xml:space="preserve"> </w:t>
      </w:r>
      <w:r w:rsidR="00353426" w:rsidRPr="00792281">
        <w:rPr>
          <w:rFonts w:ascii="Angsana New" w:hAnsi="Angsana New" w:hint="cs"/>
          <w:sz w:val="32"/>
          <w:szCs w:val="32"/>
          <w:cs/>
        </w:rPr>
        <w:t>จะมี</w:t>
      </w:r>
      <w:r w:rsidR="00D15002" w:rsidRPr="00792281">
        <w:rPr>
          <w:rFonts w:ascii="Angsana New" w:hAnsi="Angsana New" w:hint="cs"/>
          <w:sz w:val="32"/>
          <w:szCs w:val="32"/>
          <w:cs/>
        </w:rPr>
        <w:t>จำนวน</w:t>
      </w:r>
      <w:r w:rsidR="00353426" w:rsidRPr="00792281">
        <w:rPr>
          <w:rFonts w:ascii="Angsana New" w:hAnsi="Angsana New" w:hint="cs"/>
          <w:sz w:val="32"/>
          <w:szCs w:val="32"/>
          <w:cs/>
        </w:rPr>
        <w:t>ประมาณ</w:t>
      </w:r>
      <w:r w:rsidR="00B6449A" w:rsidRPr="00792281">
        <w:rPr>
          <w:rFonts w:ascii="Angsana New" w:hAnsi="Angsana New"/>
          <w:sz w:val="32"/>
          <w:szCs w:val="32"/>
        </w:rPr>
        <w:t xml:space="preserve"> </w:t>
      </w:r>
      <w:r w:rsidR="00345560" w:rsidRPr="00792281">
        <w:rPr>
          <w:rFonts w:ascii="Angsana New" w:hAnsi="Angsana New"/>
          <w:sz w:val="32"/>
          <w:szCs w:val="32"/>
        </w:rPr>
        <w:t>237</w:t>
      </w:r>
      <w:r w:rsidR="00D15002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B6449A" w:rsidRPr="00792281">
        <w:rPr>
          <w:rFonts w:ascii="Angsana New" w:hAnsi="Angsana New" w:hint="cs"/>
          <w:sz w:val="32"/>
          <w:szCs w:val="32"/>
          <w:cs/>
        </w:rPr>
        <w:t>ล้านบาท (255</w:t>
      </w:r>
      <w:r w:rsidR="00B6449A" w:rsidRPr="00792281">
        <w:rPr>
          <w:rFonts w:ascii="Angsana New" w:hAnsi="Angsana New"/>
          <w:sz w:val="32"/>
          <w:szCs w:val="32"/>
        </w:rPr>
        <w:t>8</w:t>
      </w:r>
      <w:r w:rsidR="00D15002" w:rsidRPr="00792281">
        <w:rPr>
          <w:rFonts w:ascii="Angsana New" w:hAnsi="Angsana New"/>
          <w:sz w:val="32"/>
          <w:szCs w:val="32"/>
        </w:rPr>
        <w:t>:</w:t>
      </w:r>
      <w:r w:rsidR="00D15002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B6449A" w:rsidRPr="00792281">
        <w:rPr>
          <w:rFonts w:ascii="Angsana New" w:hAnsi="Angsana New"/>
          <w:sz w:val="32"/>
          <w:szCs w:val="32"/>
        </w:rPr>
        <w:t>245</w:t>
      </w:r>
      <w:r w:rsidR="00B6449A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D15002" w:rsidRPr="00792281">
        <w:rPr>
          <w:rFonts w:ascii="Angsana New" w:hAnsi="Angsana New" w:hint="cs"/>
          <w:sz w:val="32"/>
          <w:szCs w:val="32"/>
          <w:cs/>
        </w:rPr>
        <w:t>ล้านบาท)</w:t>
      </w:r>
    </w:p>
    <w:p w:rsidR="000568E2" w:rsidRPr="00792281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6449A" w:rsidRPr="00792281">
        <w:rPr>
          <w:rFonts w:ascii="Angsana New" w:hAnsi="Angsana New"/>
          <w:sz w:val="32"/>
          <w:szCs w:val="32"/>
        </w:rPr>
        <w:t>2559</w:t>
      </w:r>
      <w:r w:rsidRPr="00792281">
        <w:rPr>
          <w:rFonts w:ascii="Angsana New" w:hAnsi="Angsana New" w:hint="cs"/>
          <w:sz w:val="32"/>
          <w:szCs w:val="32"/>
          <w:cs/>
        </w:rPr>
        <w:t xml:space="preserve"> บริษัทฯมียอดคงเหลือของเครื่องจักร ยานพาหนะและอุปกรณ์ซึ่งได้มาภายใต้สัญญาเช่าทางการเงิน โดยมีมูลค่าสุทธิตามบัญชีเป็นจำนวนเงิน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="0042338F" w:rsidRPr="00792281">
        <w:rPr>
          <w:rFonts w:ascii="Angsana New" w:hAnsi="Angsana New"/>
          <w:sz w:val="32"/>
          <w:szCs w:val="32"/>
        </w:rPr>
        <w:t>152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B6449A" w:rsidRPr="00792281">
        <w:rPr>
          <w:rFonts w:ascii="Angsana New" w:hAnsi="Angsana New" w:hint="cs"/>
          <w:sz w:val="32"/>
          <w:szCs w:val="32"/>
          <w:cs/>
        </w:rPr>
        <w:t>(255</w:t>
      </w:r>
      <w:r w:rsidR="00B6449A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>: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B6449A" w:rsidRPr="00792281">
        <w:rPr>
          <w:rFonts w:ascii="Angsana New" w:hAnsi="Angsana New"/>
          <w:sz w:val="32"/>
          <w:szCs w:val="32"/>
        </w:rPr>
        <w:t>123</w:t>
      </w:r>
      <w:r w:rsidRPr="0079228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0568E2" w:rsidRPr="00792281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B6449A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  <w:cs/>
        </w:rPr>
        <w:t xml:space="preserve"> บริษัทฯมีอาคารและอุปกรณ์จำนวนหนึ่งซึ่งตัดค่าเสื่อมราคาหมดแล้วแต่ยังใช้งานอยู่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792281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345560" w:rsidRPr="00792281">
        <w:rPr>
          <w:rFonts w:ascii="Angsana New" w:hAnsi="Angsana New"/>
          <w:sz w:val="32"/>
          <w:szCs w:val="32"/>
        </w:rPr>
        <w:t>623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9E4CA5" w:rsidRPr="00792281">
        <w:rPr>
          <w:rFonts w:ascii="Angsana New" w:hAnsi="Angsana New"/>
          <w:sz w:val="32"/>
          <w:szCs w:val="32"/>
          <w:cs/>
        </w:rPr>
        <w:t>(255</w:t>
      </w:r>
      <w:r w:rsidR="00B6449A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>: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  <w:r w:rsidR="00B6449A" w:rsidRPr="00792281">
        <w:rPr>
          <w:rFonts w:ascii="Angsana New" w:hAnsi="Angsana New"/>
          <w:sz w:val="32"/>
          <w:szCs w:val="32"/>
        </w:rPr>
        <w:t>636</w:t>
      </w:r>
      <w:r w:rsidRPr="00792281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p w:rsidR="000568E2" w:rsidRPr="00792281" w:rsidRDefault="000568E2" w:rsidP="0087543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6449A" w:rsidRPr="00792281">
        <w:rPr>
          <w:rFonts w:ascii="Angsana New" w:hAnsi="Angsana New"/>
          <w:sz w:val="32"/>
          <w:szCs w:val="32"/>
          <w:cs/>
        </w:rPr>
        <w:t>31 ธันวาคม 255</w:t>
      </w:r>
      <w:r w:rsidR="00B6449A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บร</w:t>
      </w:r>
      <w:r w:rsidR="00D15002" w:rsidRPr="00792281">
        <w:rPr>
          <w:rFonts w:ascii="Angsana New" w:hAnsi="Angsana New"/>
          <w:sz w:val="32"/>
          <w:szCs w:val="32"/>
          <w:cs/>
        </w:rPr>
        <w:t>ิษัทฯได้นำที่ดินของบริษัทฯจำนวน</w:t>
      </w:r>
      <w:r w:rsidR="00D15002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345560" w:rsidRPr="00792281">
        <w:rPr>
          <w:rFonts w:ascii="Angsana New" w:hAnsi="Angsana New"/>
          <w:sz w:val="32"/>
          <w:szCs w:val="32"/>
        </w:rPr>
        <w:t>9</w:t>
      </w:r>
      <w:r w:rsidR="00D15002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แปลงพร้อมสิ่งปลูกสร้างบางส่วน มูลค่าสุทธิตามบัญชีจำนวนประมาณ </w:t>
      </w:r>
      <w:r w:rsidR="00345560" w:rsidRPr="00792281">
        <w:rPr>
          <w:rFonts w:ascii="Angsana New" w:hAnsi="Angsana New"/>
          <w:sz w:val="32"/>
          <w:szCs w:val="32"/>
        </w:rPr>
        <w:t>542</w:t>
      </w:r>
      <w:r w:rsidRPr="0079228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E4CA5" w:rsidRPr="00792281">
        <w:rPr>
          <w:rFonts w:ascii="Angsana New" w:hAnsi="Angsana New" w:hint="cs"/>
          <w:sz w:val="32"/>
          <w:szCs w:val="32"/>
          <w:cs/>
        </w:rPr>
        <w:t>(255</w:t>
      </w:r>
      <w:r w:rsidR="00B6449A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 w:hint="cs"/>
          <w:sz w:val="32"/>
          <w:szCs w:val="32"/>
          <w:cs/>
        </w:rPr>
        <w:t xml:space="preserve">: จำนวน </w:t>
      </w:r>
      <w:r w:rsidR="00875431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แปลง มูลค่าสุทธิตามบัญชีจำนวนประมาณ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="00B6449A" w:rsidRPr="00792281">
        <w:rPr>
          <w:rFonts w:ascii="Angsana New" w:hAnsi="Angsana New"/>
          <w:sz w:val="32"/>
          <w:szCs w:val="32"/>
        </w:rPr>
        <w:t>560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ล้านบาท) ไปจดจำนองไว้กับธนาคารเพื่อเป็นหลักทรัพย์ค้ำประกันวงเงินเงินกู้ยืมระยะสั้นและระยะยาวที่ได้รับจากธนาคารนั้น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p w:rsidR="00875431" w:rsidRPr="00792281" w:rsidRDefault="00B6449A" w:rsidP="00875431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16</w:t>
      </w:r>
      <w:r w:rsidR="000B6314" w:rsidRPr="00792281">
        <w:rPr>
          <w:rFonts w:ascii="Angsana New" w:hAnsi="Angsana New"/>
          <w:b/>
          <w:bCs/>
          <w:sz w:val="32"/>
          <w:szCs w:val="32"/>
        </w:rPr>
        <w:t>.</w:t>
      </w:r>
      <w:r w:rsidR="000B6314" w:rsidRPr="00792281">
        <w:rPr>
          <w:rFonts w:ascii="Angsana New" w:hAnsi="Angsana New"/>
          <w:b/>
          <w:bCs/>
          <w:sz w:val="32"/>
          <w:szCs w:val="32"/>
        </w:rPr>
        <w:tab/>
      </w:r>
      <w:r w:rsidR="00875431" w:rsidRPr="0079228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875431" w:rsidRPr="007922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875431" w:rsidRPr="00792281" w:rsidRDefault="00875431" w:rsidP="00875431">
      <w:pPr>
        <w:spacing w:before="120" w:after="120"/>
        <w:ind w:left="547" w:right="-43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792281">
        <w:rPr>
          <w:rFonts w:ascii="Angsana New" w:hAnsi="Angsana New"/>
          <w:sz w:val="32"/>
          <w:szCs w:val="32"/>
        </w:rPr>
        <w:t xml:space="preserve">31 </w:t>
      </w:r>
      <w:r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B6449A" w:rsidRPr="00792281">
        <w:rPr>
          <w:rFonts w:ascii="Angsana New" w:hAnsi="Angsana New"/>
          <w:sz w:val="32"/>
          <w:szCs w:val="32"/>
        </w:rPr>
        <w:t>2559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และ </w:t>
      </w:r>
      <w:r w:rsidRPr="00792281">
        <w:rPr>
          <w:rFonts w:ascii="Angsana New" w:hAnsi="Angsana New"/>
          <w:sz w:val="32"/>
          <w:szCs w:val="32"/>
        </w:rPr>
        <w:t>255</w:t>
      </w:r>
      <w:r w:rsidR="00B6449A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42338F" w:rsidRPr="00792281" w:rsidTr="00156FBE">
        <w:tc>
          <w:tcPr>
            <w:tcW w:w="3330" w:type="dxa"/>
            <w:shd w:val="clear" w:color="auto" w:fill="auto"/>
            <w:vAlign w:val="bottom"/>
          </w:tcPr>
          <w:p w:rsidR="0042338F" w:rsidRPr="00792281" w:rsidRDefault="0042338F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42338F" w:rsidRPr="00792281" w:rsidRDefault="0042338F" w:rsidP="0013411F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45560" w:rsidRPr="00792281" w:rsidTr="00156FBE">
        <w:tc>
          <w:tcPr>
            <w:tcW w:w="3330" w:type="dxa"/>
            <w:shd w:val="clear" w:color="auto" w:fill="auto"/>
            <w:vAlign w:val="bottom"/>
          </w:tcPr>
          <w:p w:rsidR="00345560" w:rsidRPr="00792281" w:rsidRDefault="00345560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345560" w:rsidRPr="00792281" w:rsidRDefault="00345560" w:rsidP="0034556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งบการเงินรวม                                      </w:t>
            </w:r>
          </w:p>
        </w:tc>
        <w:tc>
          <w:tcPr>
            <w:tcW w:w="2880" w:type="dxa"/>
            <w:gridSpan w:val="2"/>
          </w:tcPr>
          <w:p w:rsidR="00345560" w:rsidRPr="00792281" w:rsidRDefault="00345560" w:rsidP="0013411F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5560" w:rsidRPr="00792281" w:rsidTr="00156FBE">
        <w:tc>
          <w:tcPr>
            <w:tcW w:w="3330" w:type="dxa"/>
            <w:shd w:val="clear" w:color="auto" w:fill="auto"/>
            <w:vAlign w:val="bottom"/>
          </w:tcPr>
          <w:p w:rsidR="00345560" w:rsidRPr="00792281" w:rsidRDefault="00345560" w:rsidP="00BE72A1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:rsidR="00345560" w:rsidRPr="00792281" w:rsidRDefault="00345560" w:rsidP="00483F8D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792281" w:rsidRDefault="00345560" w:rsidP="00483F8D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440" w:type="dxa"/>
            <w:vAlign w:val="bottom"/>
          </w:tcPr>
          <w:p w:rsidR="00345560" w:rsidRPr="00792281" w:rsidRDefault="00345560" w:rsidP="005F2044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  <w:vAlign w:val="bottom"/>
          </w:tcPr>
          <w:p w:rsidR="00345560" w:rsidRPr="00792281" w:rsidRDefault="00345560" w:rsidP="005F2044">
            <w:pP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2558</w:t>
            </w:r>
          </w:p>
        </w:tc>
      </w:tr>
      <w:tr w:rsidR="00345560" w:rsidRPr="00792281" w:rsidTr="00156FBE">
        <w:tc>
          <w:tcPr>
            <w:tcW w:w="3330" w:type="dxa"/>
            <w:shd w:val="clear" w:color="auto" w:fill="auto"/>
            <w:vAlign w:val="bottom"/>
          </w:tcPr>
          <w:p w:rsidR="00345560" w:rsidRPr="00792281" w:rsidRDefault="00345560" w:rsidP="00B6449A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คอมพิวเตอร์ซอฟแวร์ -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345560" w:rsidRPr="00792281" w:rsidRDefault="0042338F" w:rsidP="0042338F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18,7</w:t>
            </w:r>
            <w:r w:rsidR="008B4B02">
              <w:rPr>
                <w:rFonts w:ascii="Angsana New" w:eastAsia="MS Mincho" w:hAnsi="Angsana New"/>
                <w:sz w:val="32"/>
                <w:szCs w:val="32"/>
              </w:rPr>
              <w:t>60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792281" w:rsidRDefault="00345560" w:rsidP="0042338F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8,528</w:t>
            </w:r>
          </w:p>
        </w:tc>
        <w:tc>
          <w:tcPr>
            <w:tcW w:w="1440" w:type="dxa"/>
            <w:vAlign w:val="bottom"/>
          </w:tcPr>
          <w:p w:rsidR="00345560" w:rsidRPr="00792281" w:rsidRDefault="008B4B02" w:rsidP="0042338F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18,727</w:t>
            </w:r>
          </w:p>
        </w:tc>
        <w:tc>
          <w:tcPr>
            <w:tcW w:w="1440" w:type="dxa"/>
            <w:vAlign w:val="bottom"/>
          </w:tcPr>
          <w:p w:rsidR="00345560" w:rsidRPr="00792281" w:rsidRDefault="00345560" w:rsidP="0042338F">
            <w:pP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8,528</w:t>
            </w:r>
          </w:p>
        </w:tc>
      </w:tr>
      <w:tr w:rsidR="00345560" w:rsidRPr="00792281" w:rsidTr="00156FBE">
        <w:tc>
          <w:tcPr>
            <w:tcW w:w="3330" w:type="dxa"/>
            <w:shd w:val="clear" w:color="auto" w:fill="auto"/>
            <w:vAlign w:val="bottom"/>
          </w:tcPr>
          <w:p w:rsidR="00345560" w:rsidRPr="00792281" w:rsidRDefault="00345560" w:rsidP="00B6449A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ค่า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ตัดจำหน่าย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สะสม</w:t>
            </w:r>
          </w:p>
        </w:tc>
        <w:tc>
          <w:tcPr>
            <w:tcW w:w="1440" w:type="dxa"/>
            <w:vAlign w:val="bottom"/>
          </w:tcPr>
          <w:p w:rsidR="00345560" w:rsidRPr="00792281" w:rsidRDefault="005A132E" w:rsidP="0042338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42338F" w:rsidRPr="00792281">
              <w:rPr>
                <w:rFonts w:ascii="Angsana New" w:eastAsia="MS Mincho" w:hAnsi="Angsana New"/>
                <w:sz w:val="32"/>
                <w:szCs w:val="32"/>
              </w:rPr>
              <w:t>1,180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792281" w:rsidRDefault="00345560" w:rsidP="0042338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(258)</w:t>
            </w:r>
          </w:p>
        </w:tc>
        <w:tc>
          <w:tcPr>
            <w:tcW w:w="1440" w:type="dxa"/>
            <w:vAlign w:val="bottom"/>
          </w:tcPr>
          <w:p w:rsidR="00345560" w:rsidRPr="00792281" w:rsidRDefault="005A132E" w:rsidP="0042338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="0042338F" w:rsidRPr="00792281">
              <w:rPr>
                <w:rFonts w:ascii="Angsana New" w:eastAsia="MS Mincho" w:hAnsi="Angsana New"/>
                <w:sz w:val="32"/>
                <w:szCs w:val="32"/>
              </w:rPr>
              <w:t>1,178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:rsidR="00345560" w:rsidRPr="00792281" w:rsidRDefault="00345560" w:rsidP="0042338F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(258)</w:t>
            </w:r>
          </w:p>
        </w:tc>
      </w:tr>
      <w:tr w:rsidR="00345560" w:rsidRPr="00792281" w:rsidTr="00156FBE">
        <w:tc>
          <w:tcPr>
            <w:tcW w:w="3330" w:type="dxa"/>
            <w:shd w:val="clear" w:color="auto" w:fill="auto"/>
            <w:vAlign w:val="bottom"/>
          </w:tcPr>
          <w:p w:rsidR="00345560" w:rsidRPr="00792281" w:rsidRDefault="00345560" w:rsidP="00B6449A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ตามบัญชี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345560" w:rsidRPr="00792281" w:rsidRDefault="005A132E" w:rsidP="0042338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17,580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45560" w:rsidRPr="00792281" w:rsidRDefault="00345560" w:rsidP="0042338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8,270</w:t>
            </w:r>
          </w:p>
        </w:tc>
        <w:tc>
          <w:tcPr>
            <w:tcW w:w="1440" w:type="dxa"/>
            <w:vAlign w:val="bottom"/>
          </w:tcPr>
          <w:p w:rsidR="00345560" w:rsidRPr="00792281" w:rsidRDefault="005A132E" w:rsidP="0042338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17,549</w:t>
            </w:r>
          </w:p>
        </w:tc>
        <w:tc>
          <w:tcPr>
            <w:tcW w:w="1440" w:type="dxa"/>
            <w:vAlign w:val="bottom"/>
          </w:tcPr>
          <w:p w:rsidR="00345560" w:rsidRPr="00792281" w:rsidRDefault="00345560" w:rsidP="0042338F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8,270</w:t>
            </w:r>
          </w:p>
        </w:tc>
      </w:tr>
    </w:tbl>
    <w:p w:rsidR="00875431" w:rsidRPr="00792281" w:rsidRDefault="00875431" w:rsidP="00875431">
      <w:pPr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</w:r>
    </w:p>
    <w:p w:rsidR="00875431" w:rsidRPr="00792281" w:rsidRDefault="00875431" w:rsidP="001D0CE0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br w:type="page"/>
      </w:r>
      <w:r w:rsidR="001805CE" w:rsidRPr="00792281">
        <w:rPr>
          <w:rFonts w:ascii="Angsana New" w:hAnsi="Angsana New"/>
          <w:sz w:val="32"/>
          <w:szCs w:val="32"/>
          <w:cs/>
        </w:rPr>
        <w:lastRenderedPageBreak/>
        <w:tab/>
      </w:r>
      <w:r w:rsidRPr="00792281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CA35C8" w:rsidRPr="00792281">
        <w:rPr>
          <w:rFonts w:ascii="Angsana New" w:hAnsi="Angsana New"/>
          <w:sz w:val="32"/>
          <w:szCs w:val="32"/>
        </w:rPr>
        <w:t>2559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792281">
        <w:rPr>
          <w:rFonts w:ascii="Angsana New" w:hAnsi="Angsana New"/>
          <w:sz w:val="32"/>
          <w:szCs w:val="32"/>
        </w:rPr>
        <w:t>255</w:t>
      </w:r>
      <w:r w:rsidR="00CA35C8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18"/>
        <w:gridCol w:w="1395"/>
        <w:gridCol w:w="465"/>
        <w:gridCol w:w="930"/>
        <w:gridCol w:w="930"/>
        <w:gridCol w:w="465"/>
        <w:gridCol w:w="1395"/>
      </w:tblGrid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792281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shd w:val="clear" w:color="auto" w:fill="auto"/>
            <w:vAlign w:val="bottom"/>
          </w:tcPr>
          <w:p w:rsidR="00525B06" w:rsidRPr="00792281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860" w:type="dxa"/>
            <w:gridSpan w:val="2"/>
            <w:vAlign w:val="bottom"/>
          </w:tcPr>
          <w:p w:rsidR="00525B06" w:rsidRPr="00792281" w:rsidRDefault="00525B06" w:rsidP="001D0CE0">
            <w:pPr>
              <w:tabs>
                <w:tab w:val="right" w:pos="103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  <w:vAlign w:val="bottom"/>
          </w:tcPr>
          <w:p w:rsidR="00525B06" w:rsidRPr="00792281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งบการเงินรวม                                         </w:t>
            </w:r>
          </w:p>
        </w:tc>
        <w:tc>
          <w:tcPr>
            <w:tcW w:w="2790" w:type="dxa"/>
            <w:gridSpan w:val="3"/>
            <w:vAlign w:val="bottom"/>
          </w:tcPr>
          <w:p w:rsidR="00525B06" w:rsidRPr="00792281" w:rsidRDefault="00525B06" w:rsidP="001D0CE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งบการเงินเฉพาะกิจการ                                        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1D0CE0">
            <w:pPr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525B06" w:rsidRPr="00792281" w:rsidRDefault="00525B06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92281" w:rsidRDefault="00525B06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92281" w:rsidRDefault="00525B06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  <w:vAlign w:val="bottom"/>
          </w:tcPr>
          <w:p w:rsidR="00525B06" w:rsidRPr="00792281" w:rsidRDefault="00525B06" w:rsidP="001D0CE0">
            <w:pPr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8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42338F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ตามบัญชี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95" w:type="dxa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8,270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8,270</w:t>
            </w:r>
          </w:p>
        </w:tc>
        <w:tc>
          <w:tcPr>
            <w:tcW w:w="1395" w:type="dxa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42338F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ซื้อ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395" w:type="dxa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10,065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5,157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10,032</w:t>
            </w:r>
          </w:p>
        </w:tc>
        <w:tc>
          <w:tcPr>
            <w:tcW w:w="1395" w:type="dxa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5,157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42338F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95" w:type="dxa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(92</w:t>
            </w:r>
            <w:r w:rsidR="00EE69BC" w:rsidRPr="007F025A">
              <w:rPr>
                <w:rFonts w:ascii="Angsana New" w:hAnsi="Angsana New"/>
                <w:sz w:val="32"/>
                <w:szCs w:val="32"/>
                <w:lang w:val="en-GB"/>
              </w:rPr>
              <w:t>2</w:t>
            </w: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(258)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F025A" w:rsidRDefault="00E6108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(9</w:t>
            </w:r>
            <w:r w:rsidR="00EE69BC" w:rsidRPr="007F025A">
              <w:rPr>
                <w:rFonts w:ascii="Angsana New" w:hAnsi="Angsana New"/>
                <w:sz w:val="32"/>
                <w:szCs w:val="32"/>
                <w:lang w:val="en-GB"/>
              </w:rPr>
              <w:t>20</w:t>
            </w: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:rsidR="00525B06" w:rsidRPr="007F025A" w:rsidRDefault="00525B06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(258)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42338F">
            <w:pPr>
              <w:ind w:right="-72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โอนจากบัญชีที่ดิน อาคารและอุปกรณ์</w:t>
            </w:r>
          </w:p>
        </w:tc>
        <w:tc>
          <w:tcPr>
            <w:tcW w:w="1395" w:type="dxa"/>
            <w:vAlign w:val="bottom"/>
          </w:tcPr>
          <w:p w:rsidR="00525B06" w:rsidRPr="007F025A" w:rsidRDefault="00E61087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16</w:t>
            </w:r>
            <w:r w:rsidR="00EE69BC" w:rsidRPr="007F025A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F025A" w:rsidRDefault="00525B06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3,371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F025A" w:rsidRDefault="00E61087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16</w:t>
            </w:r>
            <w:r w:rsidR="00EE69BC" w:rsidRPr="007F025A">
              <w:rPr>
                <w:rFonts w:ascii="Angsana New" w:hAnsi="Angsana New"/>
                <w:sz w:val="32"/>
                <w:szCs w:val="32"/>
                <w:lang w:val="en-GB"/>
              </w:rPr>
              <w:t>7</w:t>
            </w:r>
          </w:p>
        </w:tc>
        <w:tc>
          <w:tcPr>
            <w:tcW w:w="1395" w:type="dxa"/>
            <w:vAlign w:val="bottom"/>
          </w:tcPr>
          <w:p w:rsidR="00525B06" w:rsidRPr="007F025A" w:rsidRDefault="00525B06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3,371</w:t>
            </w:r>
          </w:p>
        </w:tc>
      </w:tr>
      <w:tr w:rsidR="00525B06" w:rsidRPr="00792281" w:rsidTr="0042338F">
        <w:tc>
          <w:tcPr>
            <w:tcW w:w="3618" w:type="dxa"/>
            <w:shd w:val="clear" w:color="auto" w:fill="auto"/>
            <w:vAlign w:val="bottom"/>
          </w:tcPr>
          <w:p w:rsidR="00525B06" w:rsidRPr="00792281" w:rsidRDefault="00525B06" w:rsidP="0042338F">
            <w:pPr>
              <w:ind w:right="-72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มูลค่า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ตามบัญชี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95" w:type="dxa"/>
            <w:vAlign w:val="bottom"/>
          </w:tcPr>
          <w:p w:rsidR="00525B06" w:rsidRPr="007F025A" w:rsidRDefault="00E61087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17,580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:rsidR="00525B06" w:rsidRPr="007F025A" w:rsidRDefault="00525B06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8,270</w:t>
            </w:r>
          </w:p>
        </w:tc>
        <w:tc>
          <w:tcPr>
            <w:tcW w:w="1395" w:type="dxa"/>
            <w:gridSpan w:val="2"/>
            <w:vAlign w:val="bottom"/>
          </w:tcPr>
          <w:p w:rsidR="00525B06" w:rsidRPr="007F025A" w:rsidRDefault="00E61087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17,549</w:t>
            </w:r>
          </w:p>
        </w:tc>
        <w:tc>
          <w:tcPr>
            <w:tcW w:w="1395" w:type="dxa"/>
            <w:vAlign w:val="bottom"/>
          </w:tcPr>
          <w:p w:rsidR="00525B06" w:rsidRPr="007F025A" w:rsidRDefault="00525B06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8,270</w:t>
            </w:r>
          </w:p>
        </w:tc>
      </w:tr>
    </w:tbl>
    <w:p w:rsidR="000B6314" w:rsidRPr="00792281" w:rsidRDefault="00CA35C8" w:rsidP="001D0CE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17</w:t>
      </w:r>
      <w:r w:rsidR="00875431" w:rsidRPr="00792281">
        <w:rPr>
          <w:rFonts w:ascii="Angsana New" w:hAnsi="Angsana New"/>
          <w:b/>
          <w:bCs/>
          <w:sz w:val="32"/>
          <w:szCs w:val="32"/>
        </w:rPr>
        <w:t>.</w:t>
      </w:r>
      <w:r w:rsidR="00875431" w:rsidRPr="00792281">
        <w:rPr>
          <w:rFonts w:ascii="Angsana New" w:hAnsi="Angsana New"/>
          <w:b/>
          <w:bCs/>
          <w:sz w:val="32"/>
          <w:szCs w:val="32"/>
        </w:rPr>
        <w:tab/>
      </w:r>
      <w:r w:rsidR="000B6314" w:rsidRPr="00792281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0B6314" w:rsidRPr="00792281">
        <w:rPr>
          <w:rFonts w:ascii="Angsana New" w:hAnsi="Angsana New"/>
          <w:b/>
          <w:bCs/>
          <w:sz w:val="32"/>
          <w:szCs w:val="32"/>
          <w:cs/>
        </w:rPr>
        <w:t>กู้ยืม</w:t>
      </w:r>
      <w:r w:rsidR="000B6314" w:rsidRPr="00792281">
        <w:rPr>
          <w:rFonts w:ascii="Angsana New" w:hAnsi="Angsana New" w:hint="cs"/>
          <w:b/>
          <w:bCs/>
          <w:sz w:val="32"/>
          <w:szCs w:val="32"/>
          <w:cs/>
        </w:rPr>
        <w:t>ระยะสั้นจากสถาบันการเงิน</w:t>
      </w:r>
    </w:p>
    <w:p w:rsidR="00875431" w:rsidRPr="00792281" w:rsidRDefault="000B6314" w:rsidP="001D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875431" w:rsidRPr="007922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75431" w:rsidRPr="00792281">
        <w:rPr>
          <w:rFonts w:ascii="Angsana New" w:hAnsi="Angsana New"/>
          <w:sz w:val="32"/>
          <w:szCs w:val="32"/>
        </w:rPr>
        <w:t xml:space="preserve">31 </w:t>
      </w:r>
      <w:r w:rsidR="00875431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5431" w:rsidRPr="00792281">
        <w:rPr>
          <w:rFonts w:ascii="Angsana New" w:hAnsi="Angsana New"/>
          <w:sz w:val="32"/>
          <w:szCs w:val="32"/>
        </w:rPr>
        <w:t xml:space="preserve">2558 </w:t>
      </w:r>
      <w:r w:rsidR="00875431" w:rsidRPr="00792281">
        <w:rPr>
          <w:rFonts w:ascii="Angsana New" w:hAnsi="Angsana New" w:hint="cs"/>
          <w:sz w:val="32"/>
          <w:szCs w:val="32"/>
          <w:cs/>
        </w:rPr>
        <w:t xml:space="preserve">บริษัทฯมีเงินกู้ยืมระยะสั้นในรูปตั๋วสัญญาใช้เงินจากสถาบันการเงินจำนวน 100 ล้านบาท </w:t>
      </w:r>
      <w:r w:rsidR="001805CE" w:rsidRPr="00792281">
        <w:rPr>
          <w:rFonts w:ascii="Angsana New" w:hAnsi="Angsana New" w:hint="cs"/>
          <w:sz w:val="32"/>
          <w:szCs w:val="32"/>
          <w:cs/>
        </w:rPr>
        <w:t>ซึ่งกำหนดชำระคืนในเดือนมกราคม 2559 และคิดดอกเบี้ยในอัตราร้อยละ 4.72 ต่อปี บริษัทฯได้จ่ายชำระคืนเงินกู้ยืมระยะสั้นดังกล่าวแล้วในเดือนมกราคม 2559</w:t>
      </w:r>
    </w:p>
    <w:p w:rsidR="000B6314" w:rsidRPr="00792281" w:rsidRDefault="00875431" w:rsidP="001D0CE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CA35C8" w:rsidRPr="00792281">
        <w:rPr>
          <w:rFonts w:ascii="Angsana New" w:hAnsi="Angsana New"/>
          <w:sz w:val="32"/>
          <w:szCs w:val="32"/>
        </w:rPr>
        <w:t>2559</w:t>
      </w:r>
      <w:r w:rsidR="000B6314" w:rsidRPr="00792281">
        <w:rPr>
          <w:rFonts w:ascii="Angsana New" w:hAnsi="Angsana New"/>
          <w:sz w:val="32"/>
          <w:szCs w:val="32"/>
        </w:rPr>
        <w:t xml:space="preserve"> 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บริษัทฯมีวงเงินเบิกเกินบัญชีและเงินกู้ยืมเงินระยะสั้นจากธนาคารในประเทศจำนวน </w:t>
      </w:r>
      <w:r w:rsidR="00E52E2D" w:rsidRPr="00792281">
        <w:rPr>
          <w:rFonts w:ascii="Angsana New" w:hAnsi="Angsana New"/>
          <w:sz w:val="32"/>
          <w:szCs w:val="32"/>
        </w:rPr>
        <w:t>545</w:t>
      </w:r>
      <w:r w:rsidR="000B6314" w:rsidRPr="00792281">
        <w:rPr>
          <w:rFonts w:ascii="Angsana New" w:hAnsi="Angsana New"/>
          <w:sz w:val="32"/>
          <w:szCs w:val="32"/>
        </w:rPr>
        <w:t xml:space="preserve"> 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E4CA5" w:rsidRPr="00792281">
        <w:rPr>
          <w:rFonts w:ascii="Angsana New" w:hAnsi="Angsana New"/>
          <w:sz w:val="32"/>
          <w:szCs w:val="32"/>
        </w:rPr>
        <w:t>(255</w:t>
      </w:r>
      <w:r w:rsidR="00CA35C8" w:rsidRPr="00792281">
        <w:rPr>
          <w:rFonts w:ascii="Angsana New" w:hAnsi="Angsana New"/>
          <w:sz w:val="32"/>
          <w:szCs w:val="32"/>
        </w:rPr>
        <w:t>8</w:t>
      </w:r>
      <w:r w:rsidR="000B6314" w:rsidRPr="00792281">
        <w:rPr>
          <w:rFonts w:ascii="Angsana New" w:hAnsi="Angsana New"/>
          <w:sz w:val="32"/>
          <w:szCs w:val="32"/>
        </w:rPr>
        <w:t xml:space="preserve">: </w:t>
      </w:r>
      <w:r w:rsidR="009E4CA5" w:rsidRPr="00792281">
        <w:rPr>
          <w:rFonts w:ascii="Angsana New" w:hAnsi="Angsana New"/>
          <w:sz w:val="32"/>
          <w:szCs w:val="32"/>
        </w:rPr>
        <w:t>545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B6314" w:rsidRPr="00792281">
        <w:rPr>
          <w:rFonts w:ascii="Angsana New" w:hAnsi="Angsana New"/>
          <w:sz w:val="32"/>
          <w:szCs w:val="32"/>
        </w:rPr>
        <w:t xml:space="preserve">) </w:t>
      </w:r>
      <w:r w:rsidR="000B6314" w:rsidRPr="00792281">
        <w:rPr>
          <w:rFonts w:ascii="Angsana New" w:hAnsi="Angsana New"/>
          <w:sz w:val="32"/>
          <w:szCs w:val="32"/>
          <w:cs/>
        </w:rPr>
        <w:t>ซึ่งค้ำประกันโดยการจำนำเงินฝาก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ธนาคารตามที่กล่าวไว้ในหมายเหตุ </w:t>
      </w:r>
      <w:r w:rsidR="00CA35C8" w:rsidRPr="00792281">
        <w:rPr>
          <w:rFonts w:ascii="Angsana New" w:hAnsi="Angsana New"/>
          <w:sz w:val="32"/>
          <w:szCs w:val="32"/>
        </w:rPr>
        <w:t>11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 และ</w:t>
      </w:r>
      <w:r w:rsidR="000B6314" w:rsidRPr="00792281">
        <w:rPr>
          <w:rFonts w:ascii="Angsana New" w:hAnsi="Angsana New"/>
          <w:sz w:val="32"/>
          <w:szCs w:val="32"/>
          <w:cs/>
        </w:rPr>
        <w:t>การจดจำนอง</w:t>
      </w:r>
      <w:r w:rsidR="000B6314" w:rsidRPr="00792281">
        <w:rPr>
          <w:rFonts w:ascii="Angsana New" w:hAnsi="Angsana New" w:hint="cs"/>
          <w:sz w:val="32"/>
          <w:szCs w:val="32"/>
          <w:cs/>
        </w:rPr>
        <w:t>ที่ดิน</w:t>
      </w:r>
      <w:r w:rsidR="000B6314" w:rsidRPr="00792281">
        <w:rPr>
          <w:rFonts w:ascii="Angsana New" w:hAnsi="Angsana New"/>
          <w:sz w:val="32"/>
          <w:szCs w:val="32"/>
          <w:cs/>
        </w:rPr>
        <w:t>ของบริษัท</w:t>
      </w:r>
      <w:r w:rsidR="000B6314" w:rsidRPr="00792281">
        <w:rPr>
          <w:rFonts w:ascii="Angsana New" w:hAnsi="Angsana New" w:hint="cs"/>
          <w:sz w:val="32"/>
          <w:szCs w:val="32"/>
          <w:cs/>
        </w:rPr>
        <w:t>ฯต</w:t>
      </w:r>
      <w:r w:rsidR="000B6314" w:rsidRPr="00792281">
        <w:rPr>
          <w:rFonts w:ascii="Angsana New" w:hAnsi="Angsana New"/>
          <w:sz w:val="32"/>
          <w:szCs w:val="32"/>
          <w:cs/>
        </w:rPr>
        <w:t xml:space="preserve">ามที่กล่าวในหมายเหตุ </w:t>
      </w:r>
      <w:r w:rsidR="00CA35C8" w:rsidRPr="00792281">
        <w:rPr>
          <w:rFonts w:ascii="Angsana New" w:hAnsi="Angsana New"/>
          <w:sz w:val="32"/>
          <w:szCs w:val="32"/>
        </w:rPr>
        <w:t>14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A35C8" w:rsidRPr="00792281">
        <w:rPr>
          <w:rFonts w:ascii="Angsana New" w:hAnsi="Angsana New"/>
          <w:sz w:val="32"/>
          <w:szCs w:val="32"/>
        </w:rPr>
        <w:t>15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0B6314" w:rsidRPr="00792281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="000B6314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0B6314" w:rsidRPr="00792281">
        <w:rPr>
          <w:rFonts w:ascii="Angsana New" w:hAnsi="Angsana New"/>
          <w:sz w:val="32"/>
          <w:szCs w:val="32"/>
          <w:cs/>
        </w:rPr>
        <w:t>บริษัท</w:t>
      </w:r>
      <w:r w:rsidR="000B6314" w:rsidRPr="00792281">
        <w:rPr>
          <w:rFonts w:ascii="Angsana New" w:hAnsi="Angsana New" w:hint="cs"/>
          <w:sz w:val="32"/>
          <w:szCs w:val="32"/>
          <w:cs/>
        </w:rPr>
        <w:t>ฯ</w:t>
      </w:r>
      <w:r w:rsidR="000B6314" w:rsidRPr="00792281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</w:t>
      </w:r>
      <w:r w:rsidR="000B6314" w:rsidRPr="00792281">
        <w:rPr>
          <w:rFonts w:ascii="Angsana New" w:hAnsi="Angsana New" w:hint="cs"/>
          <w:sz w:val="32"/>
          <w:szCs w:val="32"/>
          <w:cs/>
        </w:rPr>
        <w:t>ที่ระบุในสัญญา</w:t>
      </w:r>
      <w:r w:rsidR="000B6314" w:rsidRPr="00792281">
        <w:rPr>
          <w:rFonts w:ascii="Angsana New" w:hAnsi="Angsana New"/>
          <w:sz w:val="32"/>
          <w:szCs w:val="32"/>
          <w:cs/>
        </w:rPr>
        <w:t xml:space="preserve"> เช่น การดำรงอัตราส่วนหนี้สิน</w:t>
      </w:r>
      <w:r w:rsidR="000B6314" w:rsidRPr="00792281">
        <w:rPr>
          <w:rFonts w:ascii="Angsana New" w:hAnsi="Angsana New" w:hint="cs"/>
          <w:sz w:val="32"/>
          <w:szCs w:val="32"/>
          <w:cs/>
        </w:rPr>
        <w:t>เฉพาะส่วนที่มีดอกเบี้ยสุทธิ</w:t>
      </w:r>
      <w:r w:rsidR="000B6314" w:rsidRPr="00792281">
        <w:rPr>
          <w:rFonts w:ascii="Angsana New" w:hAnsi="Angsana New"/>
          <w:sz w:val="32"/>
          <w:szCs w:val="32"/>
          <w:cs/>
        </w:rPr>
        <w:t>ต่อส่วนของผู้ถือหุ้น เป็นต้น</w:t>
      </w:r>
      <w:r w:rsidR="000B6314" w:rsidRPr="00792281">
        <w:rPr>
          <w:rFonts w:ascii="Angsana New" w:hAnsi="Angsana New"/>
          <w:spacing w:val="-8"/>
          <w:sz w:val="32"/>
          <w:szCs w:val="32"/>
        </w:rPr>
        <w:tab/>
      </w:r>
    </w:p>
    <w:p w:rsidR="000B6314" w:rsidRPr="00792281" w:rsidRDefault="00CA35C8" w:rsidP="001D0CE0">
      <w:pPr>
        <w:tabs>
          <w:tab w:val="right" w:pos="7280"/>
          <w:tab w:val="right" w:pos="8540"/>
        </w:tabs>
        <w:spacing w:before="120" w:after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18</w:t>
      </w:r>
      <w:r w:rsidR="000B6314" w:rsidRPr="00792281">
        <w:rPr>
          <w:rFonts w:ascii="Angsana New" w:hAnsi="Angsana New"/>
          <w:b/>
          <w:bCs/>
          <w:sz w:val="32"/>
          <w:szCs w:val="32"/>
        </w:rPr>
        <w:t>.</w:t>
      </w:r>
      <w:r w:rsidR="000B6314" w:rsidRPr="00792281">
        <w:rPr>
          <w:rFonts w:ascii="Angsana New" w:hAnsi="Angsana New"/>
          <w:b/>
          <w:bCs/>
          <w:sz w:val="32"/>
          <w:szCs w:val="32"/>
        </w:rPr>
        <w:tab/>
      </w:r>
      <w:r w:rsidR="000B6314" w:rsidRPr="00792281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0B6314" w:rsidRPr="00792281" w:rsidTr="007F025A">
        <w:trPr>
          <w:trHeight w:val="217"/>
        </w:trPr>
        <w:tc>
          <w:tcPr>
            <w:tcW w:w="3600" w:type="dxa"/>
            <w:vAlign w:val="bottom"/>
          </w:tcPr>
          <w:p w:rsidR="000B6314" w:rsidRPr="00792281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792281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792281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  <w:vAlign w:val="bottom"/>
          </w:tcPr>
          <w:p w:rsidR="000B6314" w:rsidRPr="00792281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792281" w:rsidRDefault="000B6314" w:rsidP="001D0CE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B6314" w:rsidRPr="00792281" w:rsidTr="007F025A">
        <w:tc>
          <w:tcPr>
            <w:tcW w:w="3600" w:type="dxa"/>
            <w:vAlign w:val="bottom"/>
          </w:tcPr>
          <w:p w:rsidR="000B6314" w:rsidRPr="00792281" w:rsidRDefault="000B6314" w:rsidP="001D0CE0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:rsidR="000B6314" w:rsidRPr="00792281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:rsidR="000B6314" w:rsidRPr="00792281" w:rsidRDefault="000B6314" w:rsidP="001D0CE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7F025A">
        <w:tc>
          <w:tcPr>
            <w:tcW w:w="3600" w:type="dxa"/>
            <w:vAlign w:val="bottom"/>
          </w:tcPr>
          <w:p w:rsidR="009E4CA5" w:rsidRPr="00792281" w:rsidRDefault="009E4CA5" w:rsidP="001D0CE0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72" w:type="dxa"/>
            <w:vAlign w:val="bottom"/>
          </w:tcPr>
          <w:p w:rsidR="009E4CA5" w:rsidRPr="00792281" w:rsidRDefault="009E4CA5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CA35C8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:rsidR="009E4CA5" w:rsidRPr="00792281" w:rsidRDefault="00CA35C8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72" w:type="dxa"/>
            <w:vAlign w:val="bottom"/>
          </w:tcPr>
          <w:p w:rsidR="009E4CA5" w:rsidRPr="00792281" w:rsidRDefault="00CA35C8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3" w:type="dxa"/>
            <w:vAlign w:val="bottom"/>
          </w:tcPr>
          <w:p w:rsidR="009E4CA5" w:rsidRPr="00792281" w:rsidRDefault="00CA35C8" w:rsidP="001D0CE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9E4CA5" w:rsidRPr="00792281" w:rsidTr="007F025A">
        <w:tc>
          <w:tcPr>
            <w:tcW w:w="3600" w:type="dxa"/>
            <w:vAlign w:val="bottom"/>
          </w:tcPr>
          <w:p w:rsidR="009E4CA5" w:rsidRPr="00792281" w:rsidRDefault="009E4CA5" w:rsidP="0042338F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และเจ้าหนี้อื่น</w:t>
            </w:r>
          </w:p>
        </w:tc>
        <w:tc>
          <w:tcPr>
            <w:tcW w:w="1372" w:type="dxa"/>
            <w:vAlign w:val="bottom"/>
          </w:tcPr>
          <w:p w:rsidR="009E4CA5" w:rsidRPr="00792281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792281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  <w:vAlign w:val="bottom"/>
          </w:tcPr>
          <w:p w:rsidR="009E4CA5" w:rsidRPr="00792281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9E4CA5" w:rsidRPr="00792281" w:rsidRDefault="009E4CA5" w:rsidP="001D0CE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32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2,353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32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46</w:t>
            </w: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864,310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841,503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840,195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810,442</w:t>
            </w: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372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2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A35C8" w:rsidRPr="00156FBE" w:rsidRDefault="00156FBE" w:rsidP="009D718E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703,</w:t>
            </w:r>
            <w:r w:rsidR="002172DB">
              <w:rPr>
                <w:rFonts w:ascii="Angsana New" w:hAnsi="Angsana New"/>
                <w:sz w:val="32"/>
                <w:szCs w:val="32"/>
                <w:lang w:val="en-GB"/>
              </w:rPr>
              <w:t>85</w:t>
            </w:r>
            <w:r w:rsidR="009D718E">
              <w:rPr>
                <w:rFonts w:ascii="Angsana New" w:hAnsi="Angsana New"/>
                <w:sz w:val="32"/>
                <w:szCs w:val="32"/>
                <w:lang w:val="en-GB"/>
              </w:rPr>
              <w:t>4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589,353</w:t>
            </w:r>
          </w:p>
        </w:tc>
        <w:tc>
          <w:tcPr>
            <w:tcW w:w="1372" w:type="dxa"/>
            <w:vAlign w:val="bottom"/>
          </w:tcPr>
          <w:p w:rsidR="00CA35C8" w:rsidRPr="007F025A" w:rsidRDefault="00156FBE" w:rsidP="002172DB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698,</w:t>
            </w:r>
            <w:r w:rsidR="002172DB">
              <w:rPr>
                <w:rFonts w:ascii="Angsana New" w:hAnsi="Angsana New"/>
                <w:sz w:val="32"/>
                <w:szCs w:val="32"/>
                <w:lang w:val="en-GB"/>
              </w:rPr>
              <w:t>322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572,445</w:t>
            </w: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72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2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22,</w:t>
            </w:r>
            <w:r w:rsidR="0026204D" w:rsidRPr="007F025A">
              <w:rPr>
                <w:rFonts w:ascii="Angsana New" w:hAnsi="Angsana New"/>
                <w:sz w:val="32"/>
                <w:szCs w:val="32"/>
                <w:lang w:val="en-GB"/>
              </w:rPr>
              <w:t>567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25,299</w:t>
            </w:r>
          </w:p>
        </w:tc>
        <w:tc>
          <w:tcPr>
            <w:tcW w:w="1372" w:type="dxa"/>
            <w:vAlign w:val="bottom"/>
          </w:tcPr>
          <w:p w:rsidR="00CA35C8" w:rsidRPr="007F025A" w:rsidRDefault="00E52E2D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22,</w:t>
            </w:r>
            <w:r w:rsidR="0094634A" w:rsidRPr="007F025A">
              <w:rPr>
                <w:rFonts w:ascii="Angsana New" w:hAnsi="Angsana New"/>
                <w:sz w:val="32"/>
                <w:szCs w:val="32"/>
                <w:lang w:val="en-GB"/>
              </w:rPr>
              <w:t>337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25,163</w:t>
            </w:r>
          </w:p>
        </w:tc>
      </w:tr>
      <w:tr w:rsidR="00CA35C8" w:rsidRPr="00792281" w:rsidTr="007F025A">
        <w:tc>
          <w:tcPr>
            <w:tcW w:w="3600" w:type="dxa"/>
            <w:vAlign w:val="bottom"/>
          </w:tcPr>
          <w:p w:rsidR="00CA35C8" w:rsidRPr="00792281" w:rsidRDefault="00CA35C8" w:rsidP="0042338F">
            <w:pPr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รวมเจ้า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หนี้การค้าและ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เจ้า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หนี้อื่น</w:t>
            </w:r>
          </w:p>
        </w:tc>
        <w:tc>
          <w:tcPr>
            <w:tcW w:w="1372" w:type="dxa"/>
            <w:vAlign w:val="bottom"/>
          </w:tcPr>
          <w:p w:rsidR="00CA35C8" w:rsidRPr="007F025A" w:rsidRDefault="00156FBE" w:rsidP="002172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1,590,7</w:t>
            </w:r>
            <w:r w:rsidR="002172DB">
              <w:rPr>
                <w:rFonts w:ascii="Angsana New" w:hAnsi="Angsana New"/>
                <w:sz w:val="32"/>
                <w:szCs w:val="32"/>
                <w:lang w:val="en-GB"/>
              </w:rPr>
              <w:t>63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1,458,508</w:t>
            </w:r>
          </w:p>
        </w:tc>
        <w:tc>
          <w:tcPr>
            <w:tcW w:w="1372" w:type="dxa"/>
            <w:vAlign w:val="bottom"/>
          </w:tcPr>
          <w:p w:rsidR="00CA35C8" w:rsidRPr="007F025A" w:rsidRDefault="00156FBE" w:rsidP="002172D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1,560,8</w:t>
            </w:r>
            <w:r w:rsidR="002172DB">
              <w:rPr>
                <w:rFonts w:ascii="Angsana New" w:hAnsi="Angsana New"/>
                <w:sz w:val="32"/>
                <w:szCs w:val="32"/>
                <w:lang w:val="en-GB"/>
              </w:rPr>
              <w:t>86</w:t>
            </w:r>
          </w:p>
        </w:tc>
        <w:tc>
          <w:tcPr>
            <w:tcW w:w="1373" w:type="dxa"/>
            <w:vAlign w:val="bottom"/>
          </w:tcPr>
          <w:p w:rsidR="00CA35C8" w:rsidRPr="007F025A" w:rsidRDefault="00CA35C8" w:rsidP="007F025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F025A">
              <w:rPr>
                <w:rFonts w:ascii="Angsana New" w:hAnsi="Angsana New"/>
                <w:sz w:val="32"/>
                <w:szCs w:val="32"/>
                <w:lang w:val="en-GB"/>
              </w:rPr>
              <w:t>1,408,096</w:t>
            </w:r>
          </w:p>
        </w:tc>
      </w:tr>
    </w:tbl>
    <w:p w:rsidR="00EF157C" w:rsidRPr="00792281" w:rsidRDefault="00CA35C8" w:rsidP="00827694">
      <w:pPr>
        <w:overflowPunct/>
        <w:autoSpaceDE/>
        <w:autoSpaceDN/>
        <w:adjustRightInd/>
        <w:spacing w:before="24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F157C" w:rsidRPr="00792281">
        <w:rPr>
          <w:rFonts w:ascii="Angsana New" w:hAnsi="Angsana New"/>
          <w:b/>
          <w:bCs/>
          <w:sz w:val="32"/>
          <w:szCs w:val="32"/>
        </w:rPr>
        <w:t>.</w:t>
      </w:r>
      <w:r w:rsidR="00EF157C" w:rsidRPr="00792281">
        <w:rPr>
          <w:rFonts w:ascii="Angsana New" w:hAnsi="Angsana New"/>
          <w:b/>
          <w:bCs/>
          <w:sz w:val="32"/>
          <w:szCs w:val="32"/>
        </w:rPr>
        <w:tab/>
      </w:r>
      <w:r w:rsidR="00EF157C" w:rsidRPr="00792281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05"/>
        <w:gridCol w:w="1395"/>
        <w:gridCol w:w="1395"/>
      </w:tblGrid>
      <w:tr w:rsidR="00EF157C" w:rsidRPr="00792281" w:rsidTr="0042338F">
        <w:tc>
          <w:tcPr>
            <w:tcW w:w="3600" w:type="dxa"/>
            <w:vAlign w:val="bottom"/>
          </w:tcPr>
          <w:p w:rsidR="00EF157C" w:rsidRPr="00792281" w:rsidRDefault="00EF157C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vAlign w:val="bottom"/>
          </w:tcPr>
          <w:p w:rsidR="00EF157C" w:rsidRPr="00792281" w:rsidRDefault="00EF157C" w:rsidP="00827694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F157C" w:rsidRPr="00792281" w:rsidTr="0042338F">
        <w:tc>
          <w:tcPr>
            <w:tcW w:w="3600" w:type="dxa"/>
            <w:vAlign w:val="bottom"/>
          </w:tcPr>
          <w:p w:rsidR="00EF157C" w:rsidRPr="00792281" w:rsidRDefault="00EF157C" w:rsidP="00827694">
            <w:pPr>
              <w:tabs>
                <w:tab w:val="left" w:pos="2070"/>
                <w:tab w:val="decimal" w:pos="77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EF157C" w:rsidRPr="00792281" w:rsidRDefault="00EF157C" w:rsidP="00827694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EF157C" w:rsidRPr="00792281" w:rsidRDefault="00EF157C" w:rsidP="0082769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42338F">
        <w:tc>
          <w:tcPr>
            <w:tcW w:w="3600" w:type="dxa"/>
            <w:vAlign w:val="bottom"/>
          </w:tcPr>
          <w:p w:rsidR="009E4CA5" w:rsidRPr="00792281" w:rsidRDefault="009E4CA5" w:rsidP="00827694">
            <w:pP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792281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E4CA5" w:rsidRPr="00792281" w:rsidRDefault="009E4CA5" w:rsidP="00827694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E4CA5" w:rsidRPr="00792281" w:rsidRDefault="009E4CA5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CA35C8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95" w:type="dxa"/>
            <w:vAlign w:val="bottom"/>
          </w:tcPr>
          <w:p w:rsidR="009E4CA5" w:rsidRPr="00792281" w:rsidRDefault="00CA35C8" w:rsidP="00827694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CA35C8" w:rsidRPr="00792281" w:rsidTr="0042338F">
        <w:tc>
          <w:tcPr>
            <w:tcW w:w="3600" w:type="dxa"/>
            <w:vAlign w:val="bottom"/>
          </w:tcPr>
          <w:p w:rsidR="00CA35C8" w:rsidRPr="00792281" w:rsidRDefault="00CA35C8" w:rsidP="00CA35C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A35C8" w:rsidRPr="00792281" w:rsidRDefault="009A5FDF" w:rsidP="002F60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2281">
              <w:rPr>
                <w:rFonts w:ascii="Angsana New" w:hAnsi="Angsana New"/>
                <w:sz w:val="32"/>
                <w:szCs w:val="32"/>
                <w:lang w:val="en-GB"/>
              </w:rPr>
              <w:t>15</w:t>
            </w:r>
            <w:r w:rsidR="002F6032" w:rsidRPr="00792281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  <w:r w:rsidRPr="00792281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="002F6032" w:rsidRPr="00792281">
              <w:rPr>
                <w:rFonts w:ascii="Angsana New" w:hAnsi="Angsana New"/>
                <w:sz w:val="32"/>
                <w:szCs w:val="32"/>
                <w:lang w:val="en-GB"/>
              </w:rPr>
              <w:t>415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2281">
              <w:rPr>
                <w:rFonts w:ascii="Angsana New" w:hAnsi="Angsana New"/>
                <w:sz w:val="32"/>
                <w:szCs w:val="32"/>
                <w:lang w:val="en-GB"/>
              </w:rPr>
              <w:t>137,289</w:t>
            </w:r>
          </w:p>
        </w:tc>
      </w:tr>
      <w:tr w:rsidR="00CA35C8" w:rsidRPr="00792281" w:rsidTr="0042338F">
        <w:tc>
          <w:tcPr>
            <w:tcW w:w="3600" w:type="dxa"/>
            <w:vAlign w:val="bottom"/>
          </w:tcPr>
          <w:p w:rsidR="00CA35C8" w:rsidRPr="00792281" w:rsidRDefault="00CA35C8" w:rsidP="00CA35C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CA35C8" w:rsidRPr="00792281" w:rsidRDefault="009A5FDF" w:rsidP="002F60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(9,</w:t>
            </w:r>
            <w:r w:rsidR="0042338F" w:rsidRPr="00792281">
              <w:rPr>
                <w:rFonts w:ascii="Angsana New" w:hAnsi="Angsana New"/>
                <w:sz w:val="32"/>
                <w:szCs w:val="32"/>
              </w:rPr>
              <w:t>612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(10,469)</w:t>
            </w:r>
          </w:p>
        </w:tc>
      </w:tr>
      <w:tr w:rsidR="00CA35C8" w:rsidRPr="00792281" w:rsidTr="0042338F">
        <w:tc>
          <w:tcPr>
            <w:tcW w:w="6300" w:type="dxa"/>
            <w:gridSpan w:val="3"/>
            <w:vAlign w:val="bottom"/>
          </w:tcPr>
          <w:p w:rsidR="00CA35C8" w:rsidRPr="00792281" w:rsidRDefault="00CA35C8" w:rsidP="00CA35C8">
            <w:pPr>
              <w:tabs>
                <w:tab w:val="left" w:pos="2070"/>
                <w:tab w:val="decimal" w:pos="7740"/>
                <w:tab w:val="decimal" w:pos="88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CA35C8" w:rsidRPr="00792281" w:rsidRDefault="009A5FDF" w:rsidP="002F603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2281">
              <w:rPr>
                <w:rFonts w:ascii="Angsana New" w:hAnsi="Angsana New"/>
                <w:sz w:val="32"/>
                <w:szCs w:val="32"/>
                <w:lang w:val="en-GB"/>
              </w:rPr>
              <w:t>148,</w:t>
            </w:r>
            <w:r w:rsidR="002F6032" w:rsidRPr="00792281">
              <w:rPr>
                <w:rFonts w:ascii="Angsana New" w:hAnsi="Angsana New"/>
                <w:sz w:val="32"/>
                <w:szCs w:val="32"/>
                <w:lang w:val="en-GB"/>
              </w:rPr>
              <w:t>80</w:t>
            </w:r>
            <w:r w:rsidR="0042338F" w:rsidRPr="00792281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92281">
              <w:rPr>
                <w:rFonts w:ascii="Angsana New" w:hAnsi="Angsana New"/>
                <w:sz w:val="32"/>
                <w:szCs w:val="32"/>
                <w:lang w:val="en-GB"/>
              </w:rPr>
              <w:t>126,820</w:t>
            </w:r>
          </w:p>
        </w:tc>
      </w:tr>
      <w:tr w:rsidR="00CA35C8" w:rsidRPr="00792281" w:rsidTr="0042338F">
        <w:tc>
          <w:tcPr>
            <w:tcW w:w="6300" w:type="dxa"/>
            <w:gridSpan w:val="3"/>
            <w:vAlign w:val="bottom"/>
          </w:tcPr>
          <w:p w:rsidR="00CA35C8" w:rsidRPr="00792281" w:rsidRDefault="00CA35C8" w:rsidP="00CA35C8">
            <w:pPr>
              <w:tabs>
                <w:tab w:val="left" w:pos="2070"/>
                <w:tab w:val="decimal" w:pos="7740"/>
                <w:tab w:val="decimal" w:pos="882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 xml:space="preserve">หัก: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CA35C8" w:rsidRPr="00792281" w:rsidRDefault="009A5FDF" w:rsidP="002F603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="002F6032" w:rsidRPr="00792281">
              <w:rPr>
                <w:rFonts w:ascii="Angsana New" w:hAnsi="Angsana New"/>
                <w:sz w:val="32"/>
                <w:szCs w:val="32"/>
              </w:rPr>
              <w:t>46</w:t>
            </w:r>
            <w:r w:rsidRPr="00792281">
              <w:rPr>
                <w:rFonts w:ascii="Angsana New" w:hAnsi="Angsana New"/>
                <w:sz w:val="32"/>
                <w:szCs w:val="32"/>
              </w:rPr>
              <w:t>,</w:t>
            </w:r>
            <w:r w:rsidR="002F6032" w:rsidRPr="00792281">
              <w:rPr>
                <w:rFonts w:ascii="Angsana New" w:hAnsi="Angsana New"/>
                <w:sz w:val="32"/>
                <w:szCs w:val="32"/>
              </w:rPr>
              <w:t>050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(32,357)</w:t>
            </w:r>
          </w:p>
        </w:tc>
      </w:tr>
      <w:tr w:rsidR="00CA35C8" w:rsidRPr="00792281" w:rsidTr="0042338F">
        <w:tc>
          <w:tcPr>
            <w:tcW w:w="6300" w:type="dxa"/>
            <w:gridSpan w:val="3"/>
            <w:vAlign w:val="bottom"/>
          </w:tcPr>
          <w:p w:rsidR="00CA35C8" w:rsidRPr="00792281" w:rsidRDefault="00CA35C8" w:rsidP="00CA35C8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1"/>
                <w:szCs w:val="31"/>
              </w:rPr>
            </w:pPr>
            <w:r w:rsidRPr="00792281">
              <w:rPr>
                <w:rFonts w:ascii="Angsana New" w:hAnsi="Angsana New" w:hint="cs"/>
                <w:sz w:val="31"/>
                <w:szCs w:val="31"/>
                <w:cs/>
              </w:rPr>
              <w:t>หนี้สินตามสัญญาเช่าการเงิน - สุ</w:t>
            </w:r>
            <w:r w:rsidRPr="00792281">
              <w:rPr>
                <w:rFonts w:ascii="Angsana New" w:hAnsi="Angsana New"/>
                <w:sz w:val="31"/>
                <w:szCs w:val="31"/>
                <w:cs/>
              </w:rPr>
              <w:t>ทธิ</w:t>
            </w:r>
          </w:p>
        </w:tc>
        <w:tc>
          <w:tcPr>
            <w:tcW w:w="1395" w:type="dxa"/>
            <w:vAlign w:val="bottom"/>
          </w:tcPr>
          <w:p w:rsidR="00CA35C8" w:rsidRPr="00792281" w:rsidRDefault="009A5FDF" w:rsidP="002F603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102,</w:t>
            </w:r>
            <w:r w:rsidR="002F6032" w:rsidRPr="00792281">
              <w:rPr>
                <w:rFonts w:ascii="Angsana New" w:hAnsi="Angsana New"/>
                <w:sz w:val="32"/>
                <w:szCs w:val="32"/>
              </w:rPr>
              <w:t>75</w:t>
            </w:r>
            <w:r w:rsidR="0042338F" w:rsidRPr="0079228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95" w:type="dxa"/>
            <w:vAlign w:val="bottom"/>
          </w:tcPr>
          <w:p w:rsidR="00CA35C8" w:rsidRPr="00792281" w:rsidRDefault="00CA35C8" w:rsidP="00CA35C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94,463</w:t>
            </w:r>
          </w:p>
        </w:tc>
      </w:tr>
    </w:tbl>
    <w:p w:rsidR="000B6314" w:rsidRPr="00792281" w:rsidRDefault="00EF157C" w:rsidP="00827694">
      <w:pPr>
        <w:tabs>
          <w:tab w:val="left" w:pos="540"/>
          <w:tab w:val="left" w:pos="1440"/>
          <w:tab w:val="left" w:pos="2160"/>
          <w:tab w:val="left" w:pos="2880"/>
          <w:tab w:val="left" w:pos="6480"/>
        </w:tabs>
        <w:spacing w:before="240" w:after="120"/>
        <w:ind w:left="547"/>
        <w:jc w:val="thaiDistribute"/>
        <w:outlineLvl w:val="0"/>
        <w:rPr>
          <w:rFonts w:ascii="Angsana New" w:hAnsi="Angsana New"/>
          <w:spacing w:val="-2"/>
          <w:sz w:val="32"/>
          <w:szCs w:val="32"/>
          <w:lang w:val="en-GB"/>
        </w:rPr>
      </w:pPr>
      <w:r w:rsidRPr="00792281">
        <w:rPr>
          <w:rFonts w:ascii="Angsana New" w:hAnsi="Angsana New" w:hint="cs"/>
          <w:sz w:val="32"/>
          <w:szCs w:val="32"/>
          <w:cs/>
        </w:rPr>
        <w:t>บริษัทฯได้ทำสัญญาเช่าการเงินกับบริษัทลีสซี่งเพื่อเช่ายานพาหนะและเครื่องจักรเพื่อใช้ในการดำเนินงาน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Pr="00792281">
        <w:rPr>
          <w:rFonts w:ascii="Angsana New" w:hAnsi="Angsana New" w:hint="cs"/>
          <w:spacing w:val="-2"/>
          <w:sz w:val="32"/>
          <w:szCs w:val="32"/>
          <w:cs/>
          <w:lang w:val="en-GB"/>
        </w:rPr>
        <w:t>3 ถึง 4 ปี</w:t>
      </w:r>
    </w:p>
    <w:p w:rsidR="00EF157C" w:rsidRPr="00792281" w:rsidRDefault="00EF157C" w:rsidP="0082769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792281">
        <w:rPr>
          <w:rFonts w:ascii="Angsana New" w:hAnsi="Angsana New"/>
          <w:sz w:val="32"/>
          <w:szCs w:val="32"/>
          <w:cs/>
        </w:rPr>
        <w:t xml:space="preserve">บริษัทฯมีภาระผูกพันที่จะต้องจ่ายค่าเช่าขั้นต่ำตามสัญญาเช่าการเงินดังนี้ 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792281" w:rsidTr="0042338F">
        <w:tc>
          <w:tcPr>
            <w:tcW w:w="5130" w:type="dxa"/>
            <w:vAlign w:val="bottom"/>
          </w:tcPr>
          <w:p w:rsidR="00EF157C" w:rsidRPr="00792281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92281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157C" w:rsidRPr="00792281" w:rsidTr="0042338F">
        <w:tc>
          <w:tcPr>
            <w:tcW w:w="5130" w:type="dxa"/>
            <w:vAlign w:val="bottom"/>
          </w:tcPr>
          <w:p w:rsidR="00EF157C" w:rsidRPr="00792281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92281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E4CA5" w:rsidRPr="00792281">
              <w:rPr>
                <w:rFonts w:ascii="Angsana New" w:hAnsi="Angsana New" w:hint="cs"/>
                <w:sz w:val="28"/>
                <w:szCs w:val="28"/>
                <w:cs/>
              </w:rPr>
              <w:t>31 ธันวาคม 255</w:t>
            </w:r>
            <w:r w:rsidR="009C3AA9" w:rsidRPr="0079228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E747A4" w:rsidRPr="00792281" w:rsidTr="0042338F">
        <w:tc>
          <w:tcPr>
            <w:tcW w:w="5130" w:type="dxa"/>
            <w:vAlign w:val="bottom"/>
          </w:tcPr>
          <w:p w:rsidR="00E747A4" w:rsidRPr="00792281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792281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92281">
              <w:rPr>
                <w:rFonts w:ascii="Angsana New" w:hAnsi="Angsana New"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792281" w:rsidRDefault="00F403B5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1 - 4</w:t>
            </w:r>
            <w:r w:rsidR="00E747A4"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47A4" w:rsidRPr="0079228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792281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747A4" w:rsidRPr="00792281" w:rsidTr="0042338F">
        <w:tc>
          <w:tcPr>
            <w:tcW w:w="5130" w:type="dxa"/>
            <w:vAlign w:val="bottom"/>
          </w:tcPr>
          <w:p w:rsidR="00E747A4" w:rsidRPr="00792281" w:rsidRDefault="00E747A4" w:rsidP="00827694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5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021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10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394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15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8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415</w:t>
            </w:r>
          </w:p>
        </w:tc>
      </w:tr>
      <w:tr w:rsidR="00E747A4" w:rsidRPr="00792281" w:rsidTr="0042338F">
        <w:tc>
          <w:tcPr>
            <w:tcW w:w="5130" w:type="dxa"/>
            <w:vAlign w:val="bottom"/>
          </w:tcPr>
          <w:p w:rsidR="00E747A4" w:rsidRPr="00792281" w:rsidRDefault="00E747A4" w:rsidP="001805CE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ดอกเบี้ยตามสัญญาเช่าการเงิน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(4,9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71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(4,</w:t>
            </w:r>
            <w:r w:rsidR="0042338F" w:rsidRPr="00792281">
              <w:rPr>
                <w:rFonts w:ascii="Angsana New" w:hAnsi="Angsana New"/>
                <w:caps/>
                <w:sz w:val="28"/>
                <w:szCs w:val="28"/>
              </w:rPr>
              <w:t>641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(9,</w:t>
            </w:r>
            <w:r w:rsidR="0042338F" w:rsidRPr="00792281">
              <w:rPr>
                <w:rFonts w:ascii="Angsana New" w:hAnsi="Angsana New"/>
                <w:caps/>
                <w:sz w:val="28"/>
                <w:szCs w:val="28"/>
              </w:rPr>
              <w:t>612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E747A4" w:rsidRPr="00792281" w:rsidTr="0042338F">
        <w:tc>
          <w:tcPr>
            <w:tcW w:w="5130" w:type="dxa"/>
            <w:vAlign w:val="bottom"/>
          </w:tcPr>
          <w:p w:rsidR="00E747A4" w:rsidRPr="00792281" w:rsidRDefault="00E747A4" w:rsidP="0082769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4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6</w:t>
            </w:r>
            <w:r w:rsidRPr="00792281">
              <w:rPr>
                <w:rFonts w:ascii="Angsana New" w:hAnsi="Angsana New"/>
                <w:caps/>
                <w:sz w:val="28"/>
                <w:szCs w:val="28"/>
              </w:rPr>
              <w:t>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050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102,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75</w:t>
            </w:r>
            <w:r w:rsidR="0042338F" w:rsidRPr="00792281">
              <w:rPr>
                <w:rFonts w:ascii="Angsana New" w:hAnsi="Angsana New"/>
                <w:caps/>
                <w:sz w:val="28"/>
                <w:szCs w:val="28"/>
              </w:rPr>
              <w:t>3</w:t>
            </w:r>
          </w:p>
        </w:tc>
        <w:tc>
          <w:tcPr>
            <w:tcW w:w="1320" w:type="dxa"/>
            <w:vAlign w:val="bottom"/>
          </w:tcPr>
          <w:p w:rsidR="00E747A4" w:rsidRPr="00792281" w:rsidRDefault="00C95E87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148,</w:t>
            </w:r>
            <w:r w:rsidR="002F6032" w:rsidRPr="00792281">
              <w:rPr>
                <w:rFonts w:ascii="Angsana New" w:hAnsi="Angsana New"/>
                <w:caps/>
                <w:sz w:val="28"/>
                <w:szCs w:val="28"/>
              </w:rPr>
              <w:t>80</w:t>
            </w:r>
            <w:r w:rsidR="0042338F" w:rsidRPr="00792281">
              <w:rPr>
                <w:rFonts w:ascii="Angsana New" w:hAnsi="Angsana New"/>
                <w:caps/>
                <w:sz w:val="28"/>
                <w:szCs w:val="28"/>
              </w:rPr>
              <w:t>3</w:t>
            </w:r>
          </w:p>
        </w:tc>
      </w:tr>
    </w:tbl>
    <w:p w:rsidR="00EF157C" w:rsidRPr="00792281" w:rsidRDefault="00EF157C" w:rsidP="00827694">
      <w:pPr>
        <w:ind w:left="547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130"/>
        <w:gridCol w:w="1320"/>
        <w:gridCol w:w="1320"/>
        <w:gridCol w:w="1320"/>
      </w:tblGrid>
      <w:tr w:rsidR="00EF157C" w:rsidRPr="00792281" w:rsidTr="0042338F">
        <w:tc>
          <w:tcPr>
            <w:tcW w:w="5130" w:type="dxa"/>
            <w:vAlign w:val="bottom"/>
          </w:tcPr>
          <w:p w:rsidR="00EF157C" w:rsidRPr="00792281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92281" w:rsidRDefault="00EF157C" w:rsidP="00022DD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E747A4" w:rsidRPr="00792281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EF157C" w:rsidRPr="00792281" w:rsidTr="0042338F">
        <w:tc>
          <w:tcPr>
            <w:tcW w:w="5130" w:type="dxa"/>
            <w:vAlign w:val="bottom"/>
          </w:tcPr>
          <w:p w:rsidR="00EF157C" w:rsidRPr="00792281" w:rsidRDefault="00EF157C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vAlign w:val="bottom"/>
          </w:tcPr>
          <w:p w:rsidR="00EF157C" w:rsidRPr="00792281" w:rsidRDefault="00EF157C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9E4CA5" w:rsidRPr="00792281">
              <w:rPr>
                <w:rFonts w:ascii="Angsana New" w:hAnsi="Angsana New" w:hint="cs"/>
                <w:sz w:val="28"/>
                <w:szCs w:val="28"/>
                <w:cs/>
              </w:rPr>
              <w:t>31 ธันวาคม 255</w:t>
            </w:r>
            <w:r w:rsidR="009C3AA9" w:rsidRPr="00792281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747A4" w:rsidRPr="00792281" w:rsidTr="0042338F">
        <w:tc>
          <w:tcPr>
            <w:tcW w:w="5130" w:type="dxa"/>
            <w:vAlign w:val="bottom"/>
          </w:tcPr>
          <w:p w:rsidR="00E747A4" w:rsidRPr="00792281" w:rsidRDefault="00E747A4" w:rsidP="0082769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0" w:type="dxa"/>
            <w:vAlign w:val="bottom"/>
          </w:tcPr>
          <w:p w:rsidR="00E747A4" w:rsidRPr="00792281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792281">
              <w:rPr>
                <w:rFonts w:ascii="Angsana New" w:hAnsi="Angsana New"/>
                <w:sz w:val="28"/>
                <w:szCs w:val="28"/>
              </w:rPr>
              <w:t>1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20" w:type="dxa"/>
            <w:vAlign w:val="bottom"/>
          </w:tcPr>
          <w:p w:rsidR="00E747A4" w:rsidRPr="00792281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 xml:space="preserve">1 - </w:t>
            </w:r>
            <w:r w:rsidR="00F403B5" w:rsidRPr="00792281">
              <w:rPr>
                <w:rFonts w:ascii="Angsana New" w:hAnsi="Angsana New"/>
                <w:sz w:val="28"/>
                <w:szCs w:val="28"/>
              </w:rPr>
              <w:t>4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20" w:type="dxa"/>
            <w:vAlign w:val="bottom"/>
          </w:tcPr>
          <w:p w:rsidR="00E747A4" w:rsidRPr="00792281" w:rsidRDefault="00E747A4" w:rsidP="00022DD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C3AA9" w:rsidRPr="00792281" w:rsidTr="0042338F">
        <w:tc>
          <w:tcPr>
            <w:tcW w:w="5130" w:type="dxa"/>
            <w:vAlign w:val="bottom"/>
          </w:tcPr>
          <w:p w:rsidR="009C3AA9" w:rsidRPr="00792281" w:rsidRDefault="009C3AA9" w:rsidP="009C3AA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37,080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100,209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137,289</w:t>
            </w:r>
          </w:p>
        </w:tc>
      </w:tr>
      <w:tr w:rsidR="009C3AA9" w:rsidRPr="00792281" w:rsidTr="0042338F">
        <w:tc>
          <w:tcPr>
            <w:tcW w:w="5130" w:type="dxa"/>
            <w:vAlign w:val="bottom"/>
          </w:tcPr>
          <w:p w:rsidR="009C3AA9" w:rsidRPr="00792281" w:rsidRDefault="009C3AA9" w:rsidP="009C3AA9">
            <w:pPr>
              <w:tabs>
                <w:tab w:val="right" w:pos="25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ดอกเบี้ยตามสัญญาเช่าการเงิน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(4,723)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(5,746)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(10,469)</w:t>
            </w:r>
          </w:p>
        </w:tc>
      </w:tr>
      <w:tr w:rsidR="009C3AA9" w:rsidRPr="00792281" w:rsidTr="0042338F">
        <w:tc>
          <w:tcPr>
            <w:tcW w:w="5130" w:type="dxa"/>
            <w:vAlign w:val="bottom"/>
          </w:tcPr>
          <w:p w:rsidR="009C3AA9" w:rsidRPr="00792281" w:rsidRDefault="009C3AA9" w:rsidP="009C3AA9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32,357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94,463</w:t>
            </w:r>
          </w:p>
        </w:tc>
        <w:tc>
          <w:tcPr>
            <w:tcW w:w="1320" w:type="dxa"/>
            <w:vAlign w:val="bottom"/>
          </w:tcPr>
          <w:p w:rsidR="009C3AA9" w:rsidRPr="00792281" w:rsidRDefault="009C3AA9" w:rsidP="00022DDD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792281">
              <w:rPr>
                <w:rFonts w:ascii="Angsana New" w:hAnsi="Angsana New"/>
                <w:caps/>
                <w:sz w:val="28"/>
                <w:szCs w:val="28"/>
              </w:rPr>
              <w:t>126,820</w:t>
            </w:r>
          </w:p>
        </w:tc>
      </w:tr>
    </w:tbl>
    <w:p w:rsidR="001805CE" w:rsidRPr="00792281" w:rsidRDefault="001805CE" w:rsidP="00827694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453FA5" w:rsidRPr="00792281" w:rsidRDefault="001805CE" w:rsidP="001805CE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  <w:r w:rsidR="009C3AA9" w:rsidRPr="0079228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453FA5" w:rsidRPr="00792281">
        <w:rPr>
          <w:rFonts w:ascii="Angsana New" w:hAnsi="Angsana New"/>
          <w:b/>
          <w:bCs/>
          <w:sz w:val="32"/>
          <w:szCs w:val="32"/>
        </w:rPr>
        <w:t>.</w:t>
      </w:r>
      <w:r w:rsidR="00453FA5" w:rsidRPr="00792281">
        <w:rPr>
          <w:rFonts w:ascii="Angsana New" w:hAnsi="Angsana New"/>
          <w:sz w:val="32"/>
          <w:szCs w:val="32"/>
        </w:rPr>
        <w:tab/>
      </w:r>
      <w:r w:rsidR="00453FA5" w:rsidRPr="00792281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16"/>
        <w:gridCol w:w="994"/>
        <w:gridCol w:w="1440"/>
        <w:gridCol w:w="202"/>
        <w:gridCol w:w="3128"/>
        <w:gridCol w:w="1314"/>
        <w:gridCol w:w="1314"/>
      </w:tblGrid>
      <w:tr w:rsidR="0010614C" w:rsidRPr="00792281" w:rsidTr="0042338F">
        <w:trPr>
          <w:tblHeader/>
        </w:trPr>
        <w:tc>
          <w:tcPr>
            <w:tcW w:w="716" w:type="dxa"/>
          </w:tcPr>
          <w:p w:rsidR="0010614C" w:rsidRPr="00792281" w:rsidRDefault="0010614C" w:rsidP="001805C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</w:tcPr>
          <w:p w:rsidR="0010614C" w:rsidRPr="00792281" w:rsidRDefault="0010614C" w:rsidP="001805C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2" w:type="dxa"/>
            <w:gridSpan w:val="2"/>
          </w:tcPr>
          <w:p w:rsidR="0010614C" w:rsidRPr="00792281" w:rsidRDefault="0010614C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28" w:type="dxa"/>
          </w:tcPr>
          <w:p w:rsidR="0010614C" w:rsidRPr="00792281" w:rsidRDefault="0010614C" w:rsidP="00180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8" w:type="dxa"/>
            <w:gridSpan w:val="2"/>
          </w:tcPr>
          <w:p w:rsidR="0010614C" w:rsidRPr="00792281" w:rsidRDefault="0010614C" w:rsidP="001805C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5A067C" w:rsidRPr="00792281" w:rsidTr="0042338F">
        <w:trPr>
          <w:trHeight w:val="80"/>
          <w:tblHeader/>
        </w:trPr>
        <w:tc>
          <w:tcPr>
            <w:tcW w:w="716" w:type="dxa"/>
            <w:vAlign w:val="bottom"/>
          </w:tcPr>
          <w:p w:rsidR="005A067C" w:rsidRPr="00792281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94" w:type="dxa"/>
            <w:vAlign w:val="bottom"/>
          </w:tcPr>
          <w:p w:rsidR="005A067C" w:rsidRPr="00792281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วงเงิน</w:t>
            </w:r>
          </w:p>
        </w:tc>
        <w:tc>
          <w:tcPr>
            <w:tcW w:w="1440" w:type="dxa"/>
            <w:vAlign w:val="bottom"/>
          </w:tcPr>
          <w:p w:rsidR="005A067C" w:rsidRPr="00792281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330" w:type="dxa"/>
            <w:gridSpan w:val="2"/>
            <w:vAlign w:val="bottom"/>
          </w:tcPr>
          <w:p w:rsidR="005A067C" w:rsidRPr="00792281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2628" w:type="dxa"/>
            <w:gridSpan w:val="2"/>
            <w:vAlign w:val="bottom"/>
          </w:tcPr>
          <w:p w:rsidR="005A067C" w:rsidRPr="00792281" w:rsidRDefault="005A067C" w:rsidP="001805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  <w:r w:rsidR="00A62E37" w:rsidRPr="00792281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067C" w:rsidRPr="00792281" w:rsidTr="0042338F">
        <w:trPr>
          <w:trHeight w:val="80"/>
          <w:tblHeader/>
        </w:trPr>
        <w:tc>
          <w:tcPr>
            <w:tcW w:w="716" w:type="dxa"/>
          </w:tcPr>
          <w:p w:rsidR="005A067C" w:rsidRPr="00792281" w:rsidRDefault="005A067C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4" w:type="dxa"/>
          </w:tcPr>
          <w:p w:rsidR="005A067C" w:rsidRPr="00792281" w:rsidRDefault="000568E2" w:rsidP="001805C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5A067C" w:rsidRPr="00792281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:rsidR="005A067C" w:rsidRPr="00792281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5A067C" w:rsidRPr="00792281" w:rsidRDefault="005A067C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="009C3AA9" w:rsidRPr="00792281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14" w:type="dxa"/>
          </w:tcPr>
          <w:p w:rsidR="005A067C" w:rsidRPr="00792281" w:rsidRDefault="009C3AA9" w:rsidP="001805CE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92281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9C3AA9" w:rsidRPr="00792281" w:rsidTr="0042338F">
        <w:trPr>
          <w:trHeight w:val="80"/>
        </w:trPr>
        <w:tc>
          <w:tcPr>
            <w:tcW w:w="716" w:type="dxa"/>
          </w:tcPr>
          <w:p w:rsidR="009C3AA9" w:rsidRPr="00792281" w:rsidRDefault="009C3AA9" w:rsidP="009C3AA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1.</w:t>
            </w:r>
          </w:p>
        </w:tc>
        <w:tc>
          <w:tcPr>
            <w:tcW w:w="994" w:type="dxa"/>
          </w:tcPr>
          <w:p w:rsidR="009C3AA9" w:rsidRPr="00792281" w:rsidRDefault="009C3AA9" w:rsidP="009C3AA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40" w:type="dxa"/>
            <w:shd w:val="clear" w:color="auto" w:fill="auto"/>
          </w:tcPr>
          <w:p w:rsidR="009C3AA9" w:rsidRPr="00792281" w:rsidRDefault="009C3AA9" w:rsidP="009C3AA9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  <w:gridSpan w:val="2"/>
          </w:tcPr>
          <w:p w:rsidR="009C3AA9" w:rsidRPr="00792281" w:rsidRDefault="009C3AA9" w:rsidP="009C3AA9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จ่ายชำระรายเดือน งวดละ 1.9 ล้านบาท ชำระงวดแรกในวันครบกำหนด 13 เดือน นับจากวันเบิกเงินกู้ครั้งแรก (23 สิงหาคม 255</w:t>
            </w:r>
            <w:r w:rsidRPr="00792281">
              <w:rPr>
                <w:rFonts w:ascii="Angsana New" w:hAnsi="Angsana New"/>
                <w:sz w:val="28"/>
                <w:szCs w:val="28"/>
              </w:rPr>
              <w:t>6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9C3AA9" w:rsidRPr="00792281" w:rsidRDefault="003F1941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106,800</w:t>
            </w:r>
          </w:p>
        </w:tc>
        <w:tc>
          <w:tcPr>
            <w:tcW w:w="1314" w:type="dxa"/>
          </w:tcPr>
          <w:p w:rsidR="009C3AA9" w:rsidRPr="00792281" w:rsidRDefault="009C3AA9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129,600</w:t>
            </w:r>
          </w:p>
        </w:tc>
      </w:tr>
      <w:tr w:rsidR="009C3AA9" w:rsidRPr="00792281" w:rsidTr="0042338F">
        <w:trPr>
          <w:trHeight w:val="80"/>
        </w:trPr>
        <w:tc>
          <w:tcPr>
            <w:tcW w:w="716" w:type="dxa"/>
          </w:tcPr>
          <w:p w:rsidR="009C3AA9" w:rsidRPr="00792281" w:rsidRDefault="009C3AA9" w:rsidP="009C3AA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2.</w:t>
            </w:r>
          </w:p>
        </w:tc>
        <w:tc>
          <w:tcPr>
            <w:tcW w:w="994" w:type="dxa"/>
          </w:tcPr>
          <w:p w:rsidR="009C3AA9" w:rsidRPr="00792281" w:rsidRDefault="009C3AA9" w:rsidP="009C3AA9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:rsidR="009C3AA9" w:rsidRPr="00792281" w:rsidRDefault="009C3AA9" w:rsidP="009C3AA9">
            <w:pP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BIBOR + 2.625</w:t>
            </w:r>
          </w:p>
        </w:tc>
        <w:tc>
          <w:tcPr>
            <w:tcW w:w="3330" w:type="dxa"/>
            <w:gridSpan w:val="2"/>
          </w:tcPr>
          <w:p w:rsidR="009C3AA9" w:rsidRPr="00792281" w:rsidRDefault="009C3AA9" w:rsidP="009C3AA9">
            <w:pPr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จ่ายชำระรายเดือน งวดละ </w:t>
            </w:r>
            <w:r w:rsidRPr="00792281">
              <w:rPr>
                <w:rFonts w:ascii="Angsana New" w:hAnsi="Angsana New"/>
                <w:sz w:val="28"/>
                <w:szCs w:val="28"/>
              </w:rPr>
              <w:t>3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ชำระงวดแรกในวัน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ครบกำหนด 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นับจากวันเบิกเงินกู้ครั้งแรก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(25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792281">
              <w:rPr>
                <w:rFonts w:ascii="Angsana New" w:hAnsi="Angsana New"/>
                <w:sz w:val="28"/>
                <w:szCs w:val="28"/>
              </w:rPr>
              <w:t>2556)</w:t>
            </w:r>
          </w:p>
        </w:tc>
        <w:tc>
          <w:tcPr>
            <w:tcW w:w="1314" w:type="dxa"/>
            <w:shd w:val="clear" w:color="auto" w:fill="auto"/>
            <w:vAlign w:val="bottom"/>
          </w:tcPr>
          <w:p w:rsidR="009C3AA9" w:rsidRPr="00792281" w:rsidRDefault="003F1941" w:rsidP="009C3AA9">
            <w:pPr>
              <w:pBdr>
                <w:bottom w:val="sing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78,760</w:t>
            </w:r>
          </w:p>
        </w:tc>
        <w:tc>
          <w:tcPr>
            <w:tcW w:w="1314" w:type="dxa"/>
            <w:vAlign w:val="bottom"/>
          </w:tcPr>
          <w:p w:rsidR="009C3AA9" w:rsidRPr="00792281" w:rsidRDefault="009C3AA9" w:rsidP="009C3AA9">
            <w:pPr>
              <w:pBdr>
                <w:bottom w:val="sing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114,760</w:t>
            </w:r>
          </w:p>
        </w:tc>
      </w:tr>
      <w:tr w:rsidR="009C3AA9" w:rsidRPr="00792281" w:rsidTr="0042338F">
        <w:trPr>
          <w:trHeight w:val="80"/>
        </w:trPr>
        <w:tc>
          <w:tcPr>
            <w:tcW w:w="6480" w:type="dxa"/>
            <w:gridSpan w:val="5"/>
          </w:tcPr>
          <w:p w:rsidR="009C3AA9" w:rsidRPr="00792281" w:rsidRDefault="009C3AA9" w:rsidP="009C3AA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รวมเงินกู้ยืม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14" w:type="dxa"/>
            <w:vAlign w:val="bottom"/>
          </w:tcPr>
          <w:p w:rsidR="009C3AA9" w:rsidRPr="00792281" w:rsidRDefault="003F1941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185,560</w:t>
            </w:r>
          </w:p>
        </w:tc>
        <w:tc>
          <w:tcPr>
            <w:tcW w:w="1314" w:type="dxa"/>
            <w:vAlign w:val="bottom"/>
          </w:tcPr>
          <w:p w:rsidR="009C3AA9" w:rsidRPr="00792281" w:rsidRDefault="009C3AA9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244,360</w:t>
            </w:r>
          </w:p>
        </w:tc>
      </w:tr>
      <w:tr w:rsidR="009C3AA9" w:rsidRPr="00792281" w:rsidTr="0042338F">
        <w:trPr>
          <w:trHeight w:val="369"/>
        </w:trPr>
        <w:tc>
          <w:tcPr>
            <w:tcW w:w="6480" w:type="dxa"/>
            <w:gridSpan w:val="5"/>
          </w:tcPr>
          <w:p w:rsidR="009C3AA9" w:rsidRPr="00792281" w:rsidRDefault="009C3AA9" w:rsidP="009C3AA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92281">
              <w:rPr>
                <w:rFonts w:ascii="Angsana New" w:hAnsi="Angsana New"/>
                <w:sz w:val="28"/>
                <w:szCs w:val="28"/>
              </w:rPr>
              <w:t>: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14" w:type="dxa"/>
            <w:vAlign w:val="bottom"/>
          </w:tcPr>
          <w:p w:rsidR="009C3AA9" w:rsidRPr="00792281" w:rsidRDefault="003F1941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(58,800)</w:t>
            </w:r>
          </w:p>
        </w:tc>
        <w:tc>
          <w:tcPr>
            <w:tcW w:w="1314" w:type="dxa"/>
            <w:vAlign w:val="bottom"/>
          </w:tcPr>
          <w:p w:rsidR="009C3AA9" w:rsidRPr="00792281" w:rsidRDefault="009C3AA9" w:rsidP="009C3AA9">
            <w:pP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(58,800)</w:t>
            </w:r>
          </w:p>
        </w:tc>
      </w:tr>
      <w:tr w:rsidR="009C3AA9" w:rsidRPr="00792281" w:rsidTr="0042338F">
        <w:trPr>
          <w:trHeight w:val="80"/>
        </w:trPr>
        <w:tc>
          <w:tcPr>
            <w:tcW w:w="6480" w:type="dxa"/>
            <w:gridSpan w:val="5"/>
          </w:tcPr>
          <w:p w:rsidR="009C3AA9" w:rsidRPr="00792281" w:rsidRDefault="009C3AA9" w:rsidP="009C3AA9">
            <w:pPr>
              <w:tabs>
                <w:tab w:val="left" w:pos="1440"/>
              </w:tabs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 -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14" w:type="dxa"/>
            <w:vAlign w:val="bottom"/>
          </w:tcPr>
          <w:p w:rsidR="009C3AA9" w:rsidRPr="00792281" w:rsidRDefault="003F1941" w:rsidP="009C3A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126,760</w:t>
            </w:r>
          </w:p>
        </w:tc>
        <w:tc>
          <w:tcPr>
            <w:tcW w:w="1314" w:type="dxa"/>
            <w:vAlign w:val="bottom"/>
          </w:tcPr>
          <w:p w:rsidR="009C3AA9" w:rsidRPr="00792281" w:rsidRDefault="009C3AA9" w:rsidP="009C3AA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792281">
              <w:rPr>
                <w:rFonts w:ascii="Angsana New" w:hAnsi="Angsana New"/>
                <w:sz w:val="28"/>
                <w:szCs w:val="28"/>
              </w:rPr>
              <w:t>185,560</w:t>
            </w:r>
          </w:p>
        </w:tc>
      </w:tr>
    </w:tbl>
    <w:p w:rsidR="00EF157C" w:rsidRPr="00792281" w:rsidRDefault="000B6835" w:rsidP="001805CE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Pr="00792281">
        <w:rPr>
          <w:rFonts w:ascii="Angsana New" w:hAnsi="Angsana New" w:hint="cs"/>
          <w:sz w:val="32"/>
          <w:szCs w:val="32"/>
          <w:cs/>
        </w:rPr>
        <w:t xml:space="preserve">ของบริษัทฯค้ำประกันโดยการจดจำนองที่ดินพร้อมสิ่งปลูกสร้างบางส่วนของบริษัทฯ ตามที่กล่าวไว้ในหมายเหตุ </w:t>
      </w:r>
      <w:r w:rsidR="009C3AA9" w:rsidRPr="00792281">
        <w:rPr>
          <w:rFonts w:ascii="Angsana New" w:hAnsi="Angsana New"/>
          <w:sz w:val="32"/>
          <w:szCs w:val="32"/>
        </w:rPr>
        <w:t>15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บริษัท</w:t>
      </w:r>
      <w:r w:rsidRPr="00792281">
        <w:rPr>
          <w:rFonts w:ascii="Angsana New" w:hAnsi="Angsana New" w:hint="cs"/>
          <w:sz w:val="32"/>
          <w:szCs w:val="32"/>
          <w:cs/>
        </w:rPr>
        <w:t>ฯ</w:t>
      </w:r>
      <w:r w:rsidRPr="00792281">
        <w:rPr>
          <w:rFonts w:ascii="Angsana New" w:hAnsi="Angsana New"/>
          <w:sz w:val="32"/>
          <w:szCs w:val="32"/>
          <w:cs/>
        </w:rPr>
        <w:t>ต้องปฎิบัติตามเงื่อนไขทางการเงินบางประการ</w:t>
      </w:r>
      <w:r w:rsidRPr="00792281">
        <w:rPr>
          <w:rFonts w:ascii="Angsana New" w:hAnsi="Angsana New" w:hint="cs"/>
          <w:sz w:val="32"/>
          <w:szCs w:val="32"/>
          <w:cs/>
        </w:rPr>
        <w:t>ที่ระบุในสัญญา</w:t>
      </w:r>
      <w:r w:rsidRPr="00792281">
        <w:rPr>
          <w:rFonts w:ascii="Angsana New" w:hAnsi="Angsana New"/>
          <w:sz w:val="32"/>
          <w:szCs w:val="32"/>
          <w:cs/>
        </w:rPr>
        <w:t xml:space="preserve"> เช่น </w:t>
      </w:r>
      <w:r w:rsidRPr="00792281">
        <w:rPr>
          <w:rFonts w:ascii="Angsana New" w:hAnsi="Angsana New" w:hint="cs"/>
          <w:sz w:val="32"/>
          <w:szCs w:val="32"/>
          <w:cs/>
        </w:rPr>
        <w:t>การดำรงอัตราส่วนหนี้สินเฉพาะส่วนที่มีดอกเบี้ยสุทธิต่อส่วนของผู้ถือหุ้น และ</w:t>
      </w:r>
      <w:r w:rsidRPr="00792281">
        <w:rPr>
          <w:rFonts w:ascii="Angsana New" w:hAnsi="Angsana New"/>
          <w:sz w:val="32"/>
          <w:szCs w:val="32"/>
          <w:cs/>
        </w:rPr>
        <w:t>อัตราส่วน</w:t>
      </w:r>
      <w:r w:rsidRPr="00792281">
        <w:rPr>
          <w:rFonts w:ascii="Angsana New" w:hAnsi="Angsana New" w:hint="cs"/>
          <w:sz w:val="32"/>
          <w:szCs w:val="32"/>
          <w:cs/>
        </w:rPr>
        <w:t>ความสามารถในการชำระหนี้</w:t>
      </w:r>
      <w:r w:rsidR="009348B1" w:rsidRPr="00792281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792281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F108F5" w:rsidRPr="00792281" w:rsidRDefault="00F108F5" w:rsidP="001805CE">
      <w:pPr>
        <w:tabs>
          <w:tab w:val="left" w:pos="900"/>
          <w:tab w:val="left" w:pos="1440"/>
          <w:tab w:val="left" w:pos="2160"/>
          <w:tab w:val="left" w:pos="288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9C3AA9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บริษัทฯมีวงเงินกู้ยืมระยะยาวตามสัญญาเงินกู้ที่ยังมิได้เบิกใช้เป็นจำนวน</w:t>
      </w:r>
      <w:r w:rsidR="003F1941" w:rsidRPr="00792281">
        <w:rPr>
          <w:rFonts w:ascii="Angsana New" w:hAnsi="Angsana New"/>
          <w:sz w:val="32"/>
          <w:szCs w:val="32"/>
        </w:rPr>
        <w:t>120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ล้านบาท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9C3AA9" w:rsidRPr="00792281">
        <w:rPr>
          <w:rFonts w:ascii="Angsana New" w:hAnsi="Angsana New" w:hint="cs"/>
          <w:sz w:val="32"/>
          <w:szCs w:val="32"/>
          <w:cs/>
        </w:rPr>
        <w:t>(255</w:t>
      </w:r>
      <w:r w:rsidR="009C3AA9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>: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9E4CA5" w:rsidRPr="00792281">
        <w:rPr>
          <w:rFonts w:ascii="Angsana New" w:hAnsi="Angsana New"/>
          <w:sz w:val="32"/>
          <w:szCs w:val="32"/>
        </w:rPr>
        <w:t>120</w:t>
      </w:r>
      <w:r w:rsidRPr="00792281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0B6835" w:rsidRPr="00792281" w:rsidRDefault="001805CE" w:rsidP="00022DDD">
      <w:pPr>
        <w:spacing w:before="120" w:after="120" w:line="42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  <w:r w:rsidR="009C3AA9" w:rsidRPr="00792281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B6835" w:rsidRPr="00792281">
        <w:rPr>
          <w:rFonts w:ascii="Angsana New" w:hAnsi="Angsana New"/>
          <w:b/>
          <w:bCs/>
          <w:sz w:val="32"/>
          <w:szCs w:val="32"/>
        </w:rPr>
        <w:t>.</w:t>
      </w:r>
      <w:r w:rsidR="000B6835"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0B6835" w:rsidRPr="00792281">
        <w:rPr>
          <w:rFonts w:ascii="Angsana New" w:hAnsi="Angsana New"/>
          <w:b/>
          <w:bCs/>
          <w:sz w:val="32"/>
          <w:szCs w:val="32"/>
          <w:cs/>
          <w:lang w:val="th-TH"/>
        </w:rPr>
        <w:t>สำรองผลประโยชน์</w:t>
      </w:r>
      <w:r w:rsidR="000B6835" w:rsidRPr="00792281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ระยะยาวของ</w:t>
      </w:r>
      <w:r w:rsidR="000B6835" w:rsidRPr="00792281">
        <w:rPr>
          <w:rFonts w:ascii="Angsana New" w:hAnsi="Angsana New"/>
          <w:b/>
          <w:bCs/>
          <w:sz w:val="32"/>
          <w:szCs w:val="32"/>
          <w:cs/>
          <w:lang w:val="th-TH"/>
        </w:rPr>
        <w:t>พนักงาน</w:t>
      </w:r>
    </w:p>
    <w:p w:rsidR="00F620DC" w:rsidRPr="00792281" w:rsidRDefault="00F620DC" w:rsidP="00022DDD">
      <w:pPr>
        <w:tabs>
          <w:tab w:val="left" w:pos="900"/>
          <w:tab w:val="left" w:pos="2160"/>
          <w:tab w:val="left" w:pos="2880"/>
        </w:tabs>
        <w:spacing w:line="420" w:lineRule="exact"/>
        <w:ind w:left="540" w:right="-43"/>
        <w:jc w:val="thaiDistribute"/>
        <w:rPr>
          <w:rFonts w:ascii="Angsana New" w:hAnsi="Angsana New"/>
          <w:i/>
          <w:iCs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792281" w:rsidTr="00AE6D25">
        <w:tc>
          <w:tcPr>
            <w:tcW w:w="6318" w:type="dxa"/>
          </w:tcPr>
          <w:p w:rsidR="00F620DC" w:rsidRPr="00792281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92281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9228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792281" w:rsidTr="00AE6D25">
        <w:tc>
          <w:tcPr>
            <w:tcW w:w="6318" w:type="dxa"/>
          </w:tcPr>
          <w:p w:rsidR="00F620DC" w:rsidRPr="00792281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92281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0DC" w:rsidRPr="00792281" w:rsidTr="00AE6D25">
        <w:tc>
          <w:tcPr>
            <w:tcW w:w="6318" w:type="dxa"/>
          </w:tcPr>
          <w:p w:rsidR="00F620DC" w:rsidRPr="00792281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F620DC" w:rsidRPr="00792281" w:rsidRDefault="00F620DC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</w:t>
            </w:r>
            <w:r w:rsidR="009C3AA9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40" w:type="dxa"/>
          </w:tcPr>
          <w:p w:rsidR="00F620DC" w:rsidRPr="00792281" w:rsidRDefault="009C3AA9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93,723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84,985</w:t>
            </w:r>
          </w:p>
        </w:tc>
      </w:tr>
      <w:tr w:rsidR="009C3AA9" w:rsidRPr="00792281" w:rsidTr="00AE6D25">
        <w:trPr>
          <w:trHeight w:val="189"/>
        </w:trPr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7922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7F025A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  <w:r w:rsidRPr="007F02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40" w:type="dxa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9,224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8,039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7F025A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2,624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3,030</w:t>
            </w:r>
          </w:p>
        </w:tc>
      </w:tr>
      <w:tr w:rsidR="003F1941" w:rsidRPr="00792281" w:rsidTr="00AE6D25">
        <w:tc>
          <w:tcPr>
            <w:tcW w:w="6318" w:type="dxa"/>
          </w:tcPr>
          <w:p w:rsidR="003F1941" w:rsidRPr="00792281" w:rsidRDefault="00087DD7" w:rsidP="00087DD7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โอนกลับระหว่างปี</w:t>
            </w:r>
          </w:p>
        </w:tc>
        <w:tc>
          <w:tcPr>
            <w:tcW w:w="1440" w:type="dxa"/>
          </w:tcPr>
          <w:p w:rsidR="003F1941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(4,232)</w:t>
            </w:r>
          </w:p>
        </w:tc>
        <w:tc>
          <w:tcPr>
            <w:tcW w:w="1440" w:type="dxa"/>
          </w:tcPr>
          <w:p w:rsidR="003F1941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ส่วนที่รับรู้ในกำไรขาดทุนเบ็ดเสร็จอื่น</w:t>
            </w:r>
            <w:r w:rsidRPr="007922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(กำไร)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C51D07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vAlign w:val="bottom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1,564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C51D07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ส่วนที่เกิดจากการเปลี่ยนแปลงข้อสมมติทางการเงิน</w:t>
            </w:r>
            <w:r w:rsidRPr="00792281">
              <w:rPr>
                <w:rFonts w:ascii="Angsana New" w:hAnsi="Angsana New"/>
                <w:sz w:val="32"/>
                <w:szCs w:val="32"/>
              </w:rPr>
              <w:t> </w:t>
            </w:r>
          </w:p>
        </w:tc>
        <w:tc>
          <w:tcPr>
            <w:tcW w:w="1440" w:type="dxa"/>
            <w:vAlign w:val="bottom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5,750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C51D07">
            <w:pPr>
              <w:spacing w:line="420" w:lineRule="exact"/>
              <w:ind w:left="34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</w:tcPr>
          <w:p w:rsidR="009C3AA9" w:rsidRPr="00792281" w:rsidRDefault="003F1941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(3,846)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vAlign w:val="bottom"/>
          </w:tcPr>
          <w:p w:rsidR="009C3AA9" w:rsidRPr="00792281" w:rsidRDefault="003F1941" w:rsidP="00AE6D2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(2,284)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(5,799)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vAlign w:val="bottom"/>
          </w:tcPr>
          <w:p w:rsidR="009C3AA9" w:rsidRPr="00792281" w:rsidRDefault="003F1941" w:rsidP="00AE6D2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99,055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93,723</w:t>
            </w:r>
          </w:p>
        </w:tc>
      </w:tr>
    </w:tbl>
    <w:p w:rsidR="00F620DC" w:rsidRPr="00792281" w:rsidRDefault="00F620DC" w:rsidP="00AE6D25">
      <w:pPr>
        <w:tabs>
          <w:tab w:val="left" w:pos="540"/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18"/>
        <w:gridCol w:w="1440"/>
        <w:gridCol w:w="1440"/>
      </w:tblGrid>
      <w:tr w:rsidR="00F620DC" w:rsidRPr="00792281" w:rsidTr="00AE6D25">
        <w:tc>
          <w:tcPr>
            <w:tcW w:w="6318" w:type="dxa"/>
          </w:tcPr>
          <w:p w:rsidR="00F620DC" w:rsidRPr="00792281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92281" w:rsidRDefault="00F620DC" w:rsidP="00022DDD">
            <w:pPr>
              <w:tabs>
                <w:tab w:val="left" w:pos="1440"/>
              </w:tabs>
              <w:spacing w:line="42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792281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620DC" w:rsidRPr="00792281" w:rsidTr="00AE6D25">
        <w:tc>
          <w:tcPr>
            <w:tcW w:w="6318" w:type="dxa"/>
          </w:tcPr>
          <w:p w:rsidR="00F620DC" w:rsidRPr="00792281" w:rsidRDefault="00F620DC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:rsidR="00F620DC" w:rsidRPr="00792281" w:rsidRDefault="00F620DC" w:rsidP="00022DDD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022DDD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C3AA9" w:rsidRPr="00792281" w:rsidRDefault="009C3AA9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440" w:type="dxa"/>
          </w:tcPr>
          <w:p w:rsidR="009C3AA9" w:rsidRPr="00792281" w:rsidRDefault="009C3AA9" w:rsidP="00022DDD">
            <w:pPr>
              <w:tabs>
                <w:tab w:val="left" w:pos="144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9C3AA9" w:rsidRPr="00792281" w:rsidTr="00AE6D25">
        <w:trPr>
          <w:trHeight w:val="189"/>
        </w:trPr>
        <w:tc>
          <w:tcPr>
            <w:tcW w:w="6318" w:type="dxa"/>
          </w:tcPr>
          <w:p w:rsidR="009C3AA9" w:rsidRPr="00792281" w:rsidRDefault="009C3AA9" w:rsidP="00AE6D25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งานก่อสร้าง</w:t>
            </w:r>
          </w:p>
        </w:tc>
        <w:tc>
          <w:tcPr>
            <w:tcW w:w="1440" w:type="dxa"/>
          </w:tcPr>
          <w:p w:rsidR="009C3AA9" w:rsidRPr="00792281" w:rsidRDefault="007F025A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4,373</w:t>
            </w:r>
          </w:p>
        </w:tc>
        <w:tc>
          <w:tcPr>
            <w:tcW w:w="1440" w:type="dxa"/>
          </w:tcPr>
          <w:p w:rsidR="009C3AA9" w:rsidRPr="00792281" w:rsidRDefault="009C3AA9" w:rsidP="00AE6D25">
            <w:pP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5,349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AE6D25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:rsidR="009C3AA9" w:rsidRPr="00792281" w:rsidRDefault="007F025A" w:rsidP="00AE6D2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3,243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pBdr>
                <w:bottom w:val="sing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5,720</w:t>
            </w:r>
          </w:p>
        </w:tc>
      </w:tr>
      <w:tr w:rsidR="009C3AA9" w:rsidRPr="00792281" w:rsidTr="00AE6D25">
        <w:tc>
          <w:tcPr>
            <w:tcW w:w="6318" w:type="dxa"/>
          </w:tcPr>
          <w:p w:rsidR="009C3AA9" w:rsidRPr="00792281" w:rsidRDefault="009C3AA9" w:rsidP="00AE6D25">
            <w:pPr>
              <w:spacing w:line="42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440" w:type="dxa"/>
            <w:vAlign w:val="bottom"/>
          </w:tcPr>
          <w:p w:rsidR="009C3AA9" w:rsidRPr="00792281" w:rsidRDefault="007F025A" w:rsidP="00AE6D2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7,616</w:t>
            </w:r>
          </w:p>
        </w:tc>
        <w:tc>
          <w:tcPr>
            <w:tcW w:w="1440" w:type="dxa"/>
            <w:vAlign w:val="bottom"/>
          </w:tcPr>
          <w:p w:rsidR="009C3AA9" w:rsidRPr="00792281" w:rsidRDefault="009C3AA9" w:rsidP="00AE6D25">
            <w:pPr>
              <w:pBdr>
                <w:bottom w:val="double" w:sz="4" w:space="1" w:color="auto"/>
              </w:pBdr>
              <w:tabs>
                <w:tab w:val="decimal" w:pos="997"/>
              </w:tabs>
              <w:spacing w:line="420" w:lineRule="exact"/>
              <w:ind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11,069</w:t>
            </w:r>
          </w:p>
        </w:tc>
      </w:tr>
    </w:tbl>
    <w:p w:rsidR="00F620DC" w:rsidRPr="00792281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 xml:space="preserve">บริษัทฯและบริษัทย่อยคาดว่าจะจ่ายชำระผลประโยชน์ระยะยาวของพนักงานภายใน 1 ปีข้างหน้า เป็นจำนวนประมาณ </w:t>
      </w:r>
      <w:r w:rsidR="00FD085B" w:rsidRPr="00792281">
        <w:rPr>
          <w:rFonts w:ascii="Angsana New" w:hAnsi="Angsana New"/>
          <w:sz w:val="32"/>
          <w:szCs w:val="32"/>
        </w:rPr>
        <w:t>1.7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ล้านบาท (255</w:t>
      </w:r>
      <w:r w:rsidR="009C3AA9"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/>
          <w:sz w:val="32"/>
          <w:szCs w:val="32"/>
        </w:rPr>
        <w:t xml:space="preserve">: </w:t>
      </w:r>
      <w:r w:rsidRPr="00792281">
        <w:rPr>
          <w:rFonts w:ascii="Angsana New" w:hAnsi="Angsana New"/>
          <w:sz w:val="32"/>
          <w:szCs w:val="32"/>
          <w:cs/>
        </w:rPr>
        <w:t xml:space="preserve">จำนวน </w:t>
      </w:r>
      <w:r w:rsidR="009C3AA9" w:rsidRPr="00792281">
        <w:rPr>
          <w:rFonts w:ascii="Angsana New" w:hAnsi="Angsana New"/>
          <w:sz w:val="32"/>
          <w:szCs w:val="32"/>
        </w:rPr>
        <w:t>11.5</w:t>
      </w:r>
      <w:r w:rsidR="002C1962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ล้านบาท) </w:t>
      </w:r>
    </w:p>
    <w:p w:rsidR="00F620DC" w:rsidRPr="00792281" w:rsidRDefault="00F620DC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ab/>
        <w:t>ณ วันที่ 31 ธันวาคม 255</w:t>
      </w:r>
      <w:r w:rsidR="009C3AA9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ฯและบริษัทย่อยประมาณ</w:t>
      </w:r>
      <w:r w:rsidR="00482DC6" w:rsidRPr="00792281">
        <w:rPr>
          <w:rFonts w:ascii="Angsana New" w:hAnsi="Angsana New"/>
          <w:sz w:val="32"/>
          <w:szCs w:val="32"/>
        </w:rPr>
        <w:t xml:space="preserve"> </w:t>
      </w:r>
      <w:r w:rsidR="00FD085B" w:rsidRPr="00792281">
        <w:rPr>
          <w:rFonts w:ascii="Angsana New" w:hAnsi="Angsana New"/>
          <w:sz w:val="32"/>
          <w:szCs w:val="32"/>
        </w:rPr>
        <w:t>15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ปี (</w:t>
      </w:r>
      <w:r w:rsidR="009C3AA9" w:rsidRPr="00792281">
        <w:rPr>
          <w:rFonts w:ascii="Angsana New" w:hAnsi="Angsana New"/>
          <w:sz w:val="32"/>
          <w:szCs w:val="32"/>
        </w:rPr>
        <w:t>2558</w:t>
      </w:r>
      <w:r w:rsidRPr="00792281">
        <w:rPr>
          <w:rFonts w:ascii="Angsana New" w:hAnsi="Angsana New"/>
          <w:sz w:val="32"/>
          <w:szCs w:val="32"/>
        </w:rPr>
        <w:t xml:space="preserve">: </w:t>
      </w:r>
      <w:r w:rsidR="002C1962" w:rsidRPr="00792281">
        <w:rPr>
          <w:rFonts w:ascii="Angsana New" w:hAnsi="Angsana New"/>
          <w:sz w:val="32"/>
          <w:szCs w:val="32"/>
        </w:rPr>
        <w:t>15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ปี) </w:t>
      </w:r>
    </w:p>
    <w:p w:rsidR="00F620DC" w:rsidRPr="00792281" w:rsidRDefault="001805CE" w:rsidP="00022DD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br w:type="page"/>
      </w:r>
      <w:r w:rsidRPr="00792281">
        <w:rPr>
          <w:rFonts w:ascii="Angsana New" w:hAnsi="Angsana New"/>
          <w:sz w:val="32"/>
          <w:szCs w:val="32"/>
        </w:rPr>
        <w:lastRenderedPageBreak/>
        <w:tab/>
      </w:r>
      <w:r w:rsidR="00F620DC" w:rsidRPr="0079228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760"/>
        <w:gridCol w:w="1665"/>
        <w:gridCol w:w="1665"/>
      </w:tblGrid>
      <w:tr w:rsidR="00F620DC" w:rsidRPr="00792281" w:rsidTr="00022DDD">
        <w:tc>
          <w:tcPr>
            <w:tcW w:w="5760" w:type="dxa"/>
            <w:shd w:val="clear" w:color="auto" w:fill="auto"/>
            <w:vAlign w:val="bottom"/>
          </w:tcPr>
          <w:p w:rsidR="00F620DC" w:rsidRPr="00792281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792281" w:rsidRDefault="00F620DC" w:rsidP="008276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F620DC" w:rsidRPr="00792281" w:rsidTr="00022DDD">
        <w:tc>
          <w:tcPr>
            <w:tcW w:w="5760" w:type="dxa"/>
            <w:shd w:val="clear" w:color="auto" w:fill="auto"/>
            <w:vAlign w:val="bottom"/>
          </w:tcPr>
          <w:p w:rsidR="00F620DC" w:rsidRPr="00792281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:rsidR="00F620DC" w:rsidRPr="00792281" w:rsidRDefault="00F620DC" w:rsidP="008276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20DC" w:rsidRPr="00792281" w:rsidTr="00022DDD">
        <w:tc>
          <w:tcPr>
            <w:tcW w:w="5760" w:type="dxa"/>
            <w:shd w:val="clear" w:color="auto" w:fill="auto"/>
            <w:vAlign w:val="bottom"/>
          </w:tcPr>
          <w:p w:rsidR="00F620DC" w:rsidRPr="00792281" w:rsidRDefault="00F620DC" w:rsidP="0082769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792281" w:rsidRDefault="00F620DC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255</w:t>
            </w:r>
            <w:r w:rsidR="009C3AA9" w:rsidRPr="00792281">
              <w:rPr>
                <w:rFonts w:ascii="Angsana New" w:eastAsia="MS Mincho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F620DC" w:rsidRPr="00792281" w:rsidRDefault="009C3AA9" w:rsidP="00827694">
            <w:pPr>
              <w:tabs>
                <w:tab w:val="left" w:pos="1440"/>
              </w:tabs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eastAsia="MS Mincho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9C3AA9" w:rsidRPr="00792281" w:rsidTr="00022DDD">
        <w:tc>
          <w:tcPr>
            <w:tcW w:w="5760" w:type="dxa"/>
            <w:shd w:val="clear" w:color="auto" w:fill="auto"/>
            <w:vAlign w:val="bottom"/>
          </w:tcPr>
          <w:p w:rsidR="009C3AA9" w:rsidRPr="00792281" w:rsidRDefault="009C3AA9" w:rsidP="009C3AA9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0075DA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3.0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9C3AA9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3.0</w:t>
            </w:r>
          </w:p>
        </w:tc>
      </w:tr>
      <w:tr w:rsidR="009C3AA9" w:rsidRPr="00792281" w:rsidTr="00022DDD">
        <w:tc>
          <w:tcPr>
            <w:tcW w:w="5760" w:type="dxa"/>
            <w:shd w:val="clear" w:color="auto" w:fill="auto"/>
            <w:vAlign w:val="bottom"/>
          </w:tcPr>
          <w:p w:rsidR="009C3AA9" w:rsidRPr="00792281" w:rsidRDefault="009C3AA9" w:rsidP="009C3AA9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0075DA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3.0 </w:t>
            </w:r>
            <w:r w:rsidR="00022DDD" w:rsidRPr="00792281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 8.0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9C3AA9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3.0 - 8.0</w:t>
            </w:r>
          </w:p>
        </w:tc>
      </w:tr>
      <w:tr w:rsidR="009C3AA9" w:rsidRPr="00792281" w:rsidTr="00022DDD">
        <w:tc>
          <w:tcPr>
            <w:tcW w:w="5760" w:type="dxa"/>
            <w:shd w:val="clear" w:color="auto" w:fill="auto"/>
            <w:vAlign w:val="bottom"/>
          </w:tcPr>
          <w:p w:rsidR="009C3AA9" w:rsidRPr="00792281" w:rsidRDefault="009C3AA9" w:rsidP="009C3AA9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0075DA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0.0 </w:t>
            </w:r>
            <w:r w:rsidR="00022DDD" w:rsidRPr="00792281">
              <w:rPr>
                <w:rFonts w:ascii="Angsana New" w:eastAsia="MS Mincho" w:hAnsi="Angsana New"/>
                <w:sz w:val="32"/>
                <w:szCs w:val="32"/>
              </w:rPr>
              <w:t>-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 19.0</w:t>
            </w:r>
          </w:p>
        </w:tc>
        <w:tc>
          <w:tcPr>
            <w:tcW w:w="1665" w:type="dxa"/>
            <w:shd w:val="clear" w:color="auto" w:fill="auto"/>
            <w:vAlign w:val="bottom"/>
          </w:tcPr>
          <w:p w:rsidR="009C3AA9" w:rsidRPr="00792281" w:rsidRDefault="009C3AA9" w:rsidP="009C3AA9">
            <w:pPr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</w:rPr>
              <w:t>0.0 - 19.0</w:t>
            </w:r>
          </w:p>
        </w:tc>
      </w:tr>
    </w:tbl>
    <w:p w:rsidR="00F620DC" w:rsidRDefault="00F620DC" w:rsidP="008276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92281">
        <w:rPr>
          <w:rFonts w:ascii="Angsana New" w:hAnsi="Angsana New"/>
          <w:sz w:val="32"/>
          <w:szCs w:val="32"/>
        </w:rPr>
        <w:t xml:space="preserve">31 </w:t>
      </w:r>
      <w:r w:rsidR="009C3AA9" w:rsidRPr="00792281">
        <w:rPr>
          <w:rFonts w:ascii="Angsana New" w:hAnsi="Angsana New"/>
          <w:sz w:val="32"/>
          <w:szCs w:val="32"/>
          <w:cs/>
        </w:rPr>
        <w:t>ธันวาคม 255</w:t>
      </w:r>
      <w:r w:rsidR="009C3AA9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  <w:r w:rsidR="00D20A6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0A67">
        <w:rPr>
          <w:rFonts w:ascii="Angsana New" w:hAnsi="Angsana New"/>
          <w:sz w:val="32"/>
          <w:szCs w:val="32"/>
        </w:rPr>
        <w:t xml:space="preserve">2558 </w:t>
      </w:r>
      <w:r w:rsidRPr="00792281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20A67" w:rsidRPr="00792281" w:rsidRDefault="00D20A67" w:rsidP="00D20A67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  <w:t xml:space="preserve">     (</w:t>
      </w:r>
      <w:r w:rsidRPr="00792281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992A5B" w:rsidRPr="00792281" w:rsidTr="00992A5B">
        <w:tc>
          <w:tcPr>
            <w:tcW w:w="3960" w:type="dxa"/>
            <w:vAlign w:val="bottom"/>
          </w:tcPr>
          <w:p w:rsidR="00992A5B" w:rsidRPr="00792281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2559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2558</w:t>
            </w:r>
          </w:p>
        </w:tc>
      </w:tr>
      <w:tr w:rsidR="00992A5B" w:rsidRPr="00792281" w:rsidTr="00992A5B">
        <w:tc>
          <w:tcPr>
            <w:tcW w:w="3960" w:type="dxa"/>
            <w:vAlign w:val="bottom"/>
          </w:tcPr>
          <w:p w:rsidR="00992A5B" w:rsidRPr="00792281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A5B" w:rsidRPr="00792281" w:rsidTr="00992A5B">
        <w:trPr>
          <w:trHeight w:val="293"/>
        </w:trPr>
        <w:tc>
          <w:tcPr>
            <w:tcW w:w="3960" w:type="dxa"/>
            <w:vAlign w:val="bottom"/>
          </w:tcPr>
          <w:p w:rsidR="00992A5B" w:rsidRPr="00792281" w:rsidRDefault="00992A5B" w:rsidP="00992A5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1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1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1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1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</w:tr>
      <w:tr w:rsidR="00992A5B" w:rsidRPr="00792281" w:rsidTr="00992A5B">
        <w:tc>
          <w:tcPr>
            <w:tcW w:w="3960" w:type="dxa"/>
            <w:shd w:val="clear" w:color="auto" w:fill="auto"/>
            <w:vAlign w:val="bottom"/>
          </w:tcPr>
          <w:p w:rsidR="00992A5B" w:rsidRPr="00792281" w:rsidRDefault="00992A5B" w:rsidP="00992A5B">
            <w:pPr>
              <w:ind w:left="6" w:right="-50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(8,398)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9,709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(8,042)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9,319</w:t>
            </w:r>
          </w:p>
        </w:tc>
      </w:tr>
      <w:tr w:rsidR="00992A5B" w:rsidRPr="00792281" w:rsidTr="00992A5B">
        <w:tc>
          <w:tcPr>
            <w:tcW w:w="3960" w:type="dxa"/>
            <w:shd w:val="clear" w:color="auto" w:fill="auto"/>
            <w:vAlign w:val="bottom"/>
          </w:tcPr>
          <w:p w:rsidR="00992A5B" w:rsidRPr="00792281" w:rsidRDefault="00992A5B" w:rsidP="00992A5B">
            <w:pPr>
              <w:ind w:left="6" w:right="-215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10,411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(9,152)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9,049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(7,984)</w:t>
            </w:r>
          </w:p>
        </w:tc>
      </w:tr>
      <w:tr w:rsidR="00992A5B" w:rsidRPr="00792281" w:rsidTr="00992A5B">
        <w:tc>
          <w:tcPr>
            <w:tcW w:w="3960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2"/>
              <w:spacing w:after="0" w:line="240" w:lineRule="auto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20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20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เพิ่มขึ้น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20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Bdr>
                <w:bottom w:val="single" w:sz="4" w:space="1" w:color="auto"/>
              </w:pBdr>
              <w:ind w:left="-18" w:right="-63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>20</w:t>
            </w:r>
            <w:r w:rsidRPr="00792281">
              <w:rPr>
                <w:rFonts w:ascii="Angsana New" w:eastAsia="MS Mincho" w:hAnsi="Angsana New"/>
                <w:sz w:val="32"/>
                <w:szCs w:val="32"/>
              </w:rPr>
              <w:t>%</w:t>
            </w:r>
          </w:p>
        </w:tc>
      </w:tr>
      <w:tr w:rsidR="00992A5B" w:rsidRPr="00792281" w:rsidTr="00992A5B">
        <w:tc>
          <w:tcPr>
            <w:tcW w:w="3960" w:type="dxa"/>
            <w:shd w:val="clear" w:color="auto" w:fill="auto"/>
            <w:vAlign w:val="bottom"/>
          </w:tcPr>
          <w:p w:rsidR="00992A5B" w:rsidRPr="00792281" w:rsidRDefault="00992A5B" w:rsidP="00992A5B">
            <w:pPr>
              <w:ind w:left="6" w:right="-5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 w:hint="cs"/>
                <w:kern w:val="28"/>
                <w:sz w:val="32"/>
                <w:szCs w:val="32"/>
                <w:cs/>
              </w:rPr>
              <w:t>(5</w:t>
            </w: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,458)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eastAsia="MS Mincho" w:hAnsi="Angsana New"/>
                <w:kern w:val="28"/>
                <w:sz w:val="32"/>
                <w:szCs w:val="32"/>
              </w:rPr>
              <w:t>6,256</w:t>
            </w:r>
          </w:p>
        </w:tc>
        <w:tc>
          <w:tcPr>
            <w:tcW w:w="1296" w:type="dxa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(4,670)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92A5B" w:rsidRPr="00792281" w:rsidRDefault="00992A5B" w:rsidP="00992A5B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  <w:r>
              <w:rPr>
                <w:rFonts w:ascii="Angsana New" w:eastAsia="MS Mincho" w:hAnsi="Angsana New"/>
                <w:kern w:val="28"/>
                <w:sz w:val="32"/>
                <w:szCs w:val="32"/>
              </w:rPr>
              <w:t>5,319</w:t>
            </w:r>
          </w:p>
        </w:tc>
      </w:tr>
    </w:tbl>
    <w:p w:rsidR="00672F36" w:rsidRPr="00792281" w:rsidRDefault="009C3AA9" w:rsidP="0082769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22</w:t>
      </w:r>
      <w:r w:rsidR="00672F36" w:rsidRPr="0079228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72F36" w:rsidRPr="00792281">
        <w:rPr>
          <w:rFonts w:ascii="Angsana New" w:hAnsi="Angsana New"/>
          <w:b/>
          <w:bCs/>
          <w:sz w:val="32"/>
          <w:szCs w:val="32"/>
          <w:cs/>
        </w:rPr>
        <w:tab/>
        <w:t>ทุนเรือนหุ้น</w:t>
      </w:r>
    </w:p>
    <w:p w:rsidR="00D15002" w:rsidRPr="00792281" w:rsidRDefault="00750CA8" w:rsidP="00827694">
      <w:pPr>
        <w:spacing w:before="120" w:after="120"/>
        <w:ind w:left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792281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22 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เมษายน </w:t>
      </w:r>
      <w:r w:rsidRPr="00792281">
        <w:rPr>
          <w:rFonts w:ascii="Angsana New" w:hAnsi="Angsana New"/>
          <w:spacing w:val="-6"/>
          <w:sz w:val="32"/>
          <w:szCs w:val="32"/>
        </w:rPr>
        <w:t>2559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pacing w:val="-6"/>
          <w:sz w:val="32"/>
          <w:szCs w:val="32"/>
          <w:cs/>
        </w:rPr>
        <w:t>ที่ประชุม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>สามัญประจำปีผู้ถือหุ้น</w:t>
      </w:r>
      <w:r w:rsidRPr="00792281">
        <w:rPr>
          <w:rFonts w:ascii="Angsana New" w:hAnsi="Angsana New"/>
          <w:spacing w:val="-6"/>
          <w:sz w:val="32"/>
          <w:szCs w:val="32"/>
          <w:cs/>
        </w:rPr>
        <w:t xml:space="preserve">ของบริษัทฯครั้งที่ 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83 </w:t>
      </w:r>
      <w:r w:rsidRPr="00792281">
        <w:rPr>
          <w:rFonts w:ascii="Angsana New" w:hAnsi="Angsana New"/>
          <w:spacing w:val="-6"/>
          <w:sz w:val="32"/>
          <w:szCs w:val="32"/>
          <w:cs/>
        </w:rPr>
        <w:t>มีมติ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อนุมัติให้ยกเลิกการจัดสรรหุ้นสามัญเพิ่มทุนจำนวนไม่เกิน 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175 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ล้านหุ้น มูลค่าที่ตราไว้หุ้นละ </w:t>
      </w:r>
      <w:r w:rsidRPr="00792281">
        <w:rPr>
          <w:rFonts w:ascii="Angsana New" w:hAnsi="Angsana New"/>
          <w:spacing w:val="-10"/>
          <w:sz w:val="32"/>
          <w:szCs w:val="32"/>
        </w:rPr>
        <w:t xml:space="preserve">1 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>บาท เพื่อเสนอขายให้กับบุคคลในวงจำกัด และ</w:t>
      </w:r>
      <w:r w:rsidRPr="00792281">
        <w:rPr>
          <w:rFonts w:ascii="Angsana New" w:hAnsi="Angsana New"/>
          <w:spacing w:val="-10"/>
          <w:sz w:val="32"/>
          <w:szCs w:val="32"/>
        </w:rPr>
        <w:t>/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>หรือผู้ลงทุนสถาบัน และ</w:t>
      </w:r>
      <w:r w:rsidRPr="00792281">
        <w:rPr>
          <w:rFonts w:ascii="Angsana New" w:hAnsi="Angsana New"/>
          <w:spacing w:val="-10"/>
          <w:sz w:val="32"/>
          <w:szCs w:val="32"/>
        </w:rPr>
        <w:t>/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>หรือผู้ลงทุนที่มีลักษณะเฉพาะ</w:t>
      </w:r>
    </w:p>
    <w:p w:rsidR="007362FC" w:rsidRPr="00792281" w:rsidRDefault="00D15002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  <w:r w:rsidR="00D01A67" w:rsidRPr="00792281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7362FC" w:rsidRPr="00792281">
        <w:rPr>
          <w:rFonts w:ascii="Angsana New" w:hAnsi="Angsana New"/>
          <w:b/>
          <w:bCs/>
          <w:sz w:val="32"/>
          <w:szCs w:val="32"/>
        </w:rPr>
        <w:t>.</w:t>
      </w:r>
      <w:r w:rsidR="007362FC" w:rsidRPr="00792281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ส่วนเกินทุนจากการตีราคาสินทรัพย์</w:t>
      </w:r>
    </w:p>
    <w:p w:rsidR="007362FC" w:rsidRPr="00792281" w:rsidRDefault="007362FC" w:rsidP="00827694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ส่วนเกินทุนจากการตีราคาสินทรัพย์ คือส่วนเกินทุนจากการตีราคาอาคาร ส่วนเกินทุนจากการตีราคาสินทรัพย์ดังกล่าวจะทยอยตัดจำหน่ายโดยใช้วิธีเส้นตรงตามอายุการ</w:t>
      </w:r>
      <w:r w:rsidR="00F403B5" w:rsidRPr="00792281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792281">
        <w:rPr>
          <w:rFonts w:ascii="Angsana New" w:hAnsi="Angsana New"/>
          <w:sz w:val="32"/>
          <w:szCs w:val="32"/>
          <w:cs/>
        </w:rPr>
        <w:t>ที่เหลืออยู่ของสินทรัพย์นั้น และบันทึกโอนไปยังกำไรสะสมโดยตรง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7362FC" w:rsidRPr="00792281" w:rsidTr="007F025A">
        <w:tc>
          <w:tcPr>
            <w:tcW w:w="6480" w:type="dxa"/>
          </w:tcPr>
          <w:p w:rsidR="007362FC" w:rsidRPr="00792281" w:rsidRDefault="007362FC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792281" w:rsidRDefault="007362FC" w:rsidP="0082769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62FC" w:rsidRPr="00792281" w:rsidTr="007F025A">
        <w:tc>
          <w:tcPr>
            <w:tcW w:w="6480" w:type="dxa"/>
          </w:tcPr>
          <w:p w:rsidR="007362FC" w:rsidRPr="00792281" w:rsidRDefault="007362FC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7362FC" w:rsidRPr="00792281" w:rsidRDefault="007362FC" w:rsidP="0082769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4D1F3F" w:rsidRPr="00792281">
              <w:rPr>
                <w:rFonts w:ascii="Angsana New" w:hAnsi="Angsana New"/>
                <w:sz w:val="32"/>
                <w:szCs w:val="32"/>
              </w:rPr>
              <w:t xml:space="preserve">                     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7F025A">
        <w:tc>
          <w:tcPr>
            <w:tcW w:w="6480" w:type="dxa"/>
          </w:tcPr>
          <w:p w:rsidR="009E4CA5" w:rsidRPr="00792281" w:rsidRDefault="009E4CA5" w:rsidP="0082769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9E4CA5" w:rsidRPr="00792281" w:rsidRDefault="009E4CA5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D01A67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:rsidR="009E4CA5" w:rsidRPr="00792281" w:rsidRDefault="00D01A67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D01A67" w:rsidRPr="00792281" w:rsidTr="007F025A">
        <w:tc>
          <w:tcPr>
            <w:tcW w:w="6480" w:type="dxa"/>
          </w:tcPr>
          <w:p w:rsidR="00D01A67" w:rsidRPr="00792281" w:rsidRDefault="00D01A67" w:rsidP="00D01A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</w:tcPr>
          <w:p w:rsidR="00D01A67" w:rsidRPr="00792281" w:rsidRDefault="007A3204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30,539</w:t>
            </w:r>
          </w:p>
        </w:tc>
        <w:tc>
          <w:tcPr>
            <w:tcW w:w="1350" w:type="dxa"/>
          </w:tcPr>
          <w:p w:rsidR="00D01A67" w:rsidRPr="00792281" w:rsidRDefault="00D01A6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32,249</w:t>
            </w:r>
          </w:p>
        </w:tc>
      </w:tr>
      <w:tr w:rsidR="00D01A67" w:rsidRPr="00792281" w:rsidTr="007F025A">
        <w:tc>
          <w:tcPr>
            <w:tcW w:w="6480" w:type="dxa"/>
          </w:tcPr>
          <w:p w:rsidR="00D01A67" w:rsidRPr="00792281" w:rsidRDefault="00D01A67" w:rsidP="00D01A6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350" w:type="dxa"/>
          </w:tcPr>
          <w:p w:rsidR="00D01A67" w:rsidRPr="00792281" w:rsidRDefault="007A3204" w:rsidP="007F025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(1,716)</w:t>
            </w:r>
          </w:p>
        </w:tc>
        <w:tc>
          <w:tcPr>
            <w:tcW w:w="1350" w:type="dxa"/>
          </w:tcPr>
          <w:p w:rsidR="00D01A67" w:rsidRPr="00792281" w:rsidRDefault="00D01A67" w:rsidP="007F025A">
            <w:pPr>
              <w:pBdr>
                <w:bottom w:val="sing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(1,710)</w:t>
            </w:r>
          </w:p>
        </w:tc>
      </w:tr>
      <w:tr w:rsidR="00D01A67" w:rsidRPr="00792281" w:rsidTr="007F025A">
        <w:tc>
          <w:tcPr>
            <w:tcW w:w="6480" w:type="dxa"/>
          </w:tcPr>
          <w:p w:rsidR="00D01A67" w:rsidRPr="00792281" w:rsidRDefault="00D01A67" w:rsidP="00D01A6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</w:tcPr>
          <w:p w:rsidR="00D01A67" w:rsidRPr="00792281" w:rsidRDefault="007A3204" w:rsidP="007F02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28,823</w:t>
            </w:r>
          </w:p>
        </w:tc>
        <w:tc>
          <w:tcPr>
            <w:tcW w:w="1350" w:type="dxa"/>
          </w:tcPr>
          <w:p w:rsidR="00D01A67" w:rsidRPr="00792281" w:rsidRDefault="00D01A67" w:rsidP="007F025A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30,539</w:t>
            </w:r>
          </w:p>
        </w:tc>
      </w:tr>
    </w:tbl>
    <w:p w:rsidR="007362FC" w:rsidRPr="00792281" w:rsidRDefault="007362FC" w:rsidP="004B68DC">
      <w:pPr>
        <w:tabs>
          <w:tab w:val="left" w:pos="2160"/>
          <w:tab w:val="center" w:pos="6840"/>
          <w:tab w:val="center" w:pos="8280"/>
        </w:tabs>
        <w:spacing w:before="240" w:after="120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เงินปันผลได้</w:t>
      </w:r>
    </w:p>
    <w:p w:rsidR="00672F36" w:rsidRPr="00792281" w:rsidRDefault="00D01A67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24</w:t>
      </w:r>
      <w:r w:rsidR="00672F36" w:rsidRPr="00792281">
        <w:rPr>
          <w:rFonts w:ascii="Angsana New" w:hAnsi="Angsana New"/>
          <w:b/>
          <w:bCs/>
          <w:sz w:val="32"/>
          <w:szCs w:val="32"/>
        </w:rPr>
        <w:t>.</w:t>
      </w:r>
      <w:r w:rsidR="00672F36" w:rsidRPr="00792281">
        <w:rPr>
          <w:rFonts w:ascii="Angsana New" w:hAnsi="Angsana New"/>
          <w:b/>
          <w:bCs/>
          <w:sz w:val="32"/>
          <w:szCs w:val="32"/>
        </w:rPr>
        <w:tab/>
      </w:r>
      <w:r w:rsidR="00672F36" w:rsidRPr="0079228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672F36" w:rsidRPr="00792281" w:rsidRDefault="00672F36" w:rsidP="00827694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ภายใต้บทบัญญัติของ</w:t>
      </w:r>
      <w:r w:rsidRPr="00792281">
        <w:rPr>
          <w:rFonts w:ascii="Angsana New" w:hAnsi="Angsana New"/>
          <w:sz w:val="32"/>
          <w:szCs w:val="32"/>
          <w:cs/>
        </w:rPr>
        <w:t xml:space="preserve">มาตรา </w:t>
      </w:r>
      <w:r w:rsidRPr="00792281">
        <w:rPr>
          <w:rFonts w:ascii="Angsana New" w:hAnsi="Angsana New"/>
          <w:sz w:val="32"/>
          <w:szCs w:val="32"/>
        </w:rPr>
        <w:t xml:space="preserve">116 </w:t>
      </w:r>
      <w:r w:rsidRPr="00792281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792281">
        <w:rPr>
          <w:rFonts w:ascii="Angsana New" w:hAnsi="Angsana New"/>
          <w:sz w:val="32"/>
          <w:szCs w:val="32"/>
        </w:rPr>
        <w:t>2535</w:t>
      </w:r>
      <w:r w:rsidRPr="0079228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792281">
        <w:rPr>
          <w:rFonts w:ascii="Angsana New" w:hAnsi="Angsana New"/>
          <w:sz w:val="32"/>
          <w:szCs w:val="32"/>
        </w:rPr>
        <w:t xml:space="preserve">10 </w:t>
      </w:r>
      <w:r w:rsidRPr="00792281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p w:rsidR="00353426" w:rsidRPr="00792281" w:rsidRDefault="00353426" w:rsidP="00827694">
      <w:pPr>
        <w:spacing w:before="120" w:after="120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ในระหว่างป</w:t>
      </w:r>
      <w:r w:rsidR="00D01A67" w:rsidRPr="00792281">
        <w:rPr>
          <w:rFonts w:ascii="Angsana New" w:hAnsi="Angsana New" w:hint="cs"/>
          <w:sz w:val="32"/>
          <w:szCs w:val="32"/>
          <w:cs/>
        </w:rPr>
        <w:t>ี 255</w:t>
      </w:r>
      <w:r w:rsidR="00D01A67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บริษัทฯได้จัดสรรสำรองตามกฎหมายเป็นจำนวนเงิน </w:t>
      </w:r>
      <w:r w:rsidR="00992A5B">
        <w:rPr>
          <w:rFonts w:ascii="Angsana New" w:hAnsi="Angsana New"/>
          <w:sz w:val="32"/>
          <w:szCs w:val="32"/>
        </w:rPr>
        <w:t>7.1</w:t>
      </w:r>
      <w:r w:rsidRPr="007922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13D03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E13D03" w:rsidRPr="00792281">
        <w:rPr>
          <w:rFonts w:ascii="Angsana New" w:hAnsi="Angsana New"/>
          <w:sz w:val="32"/>
          <w:szCs w:val="32"/>
        </w:rPr>
        <w:t>(255</w:t>
      </w:r>
      <w:r w:rsidR="00D01A67" w:rsidRPr="00792281">
        <w:rPr>
          <w:rFonts w:ascii="Angsana New" w:hAnsi="Angsana New"/>
          <w:sz w:val="32"/>
          <w:szCs w:val="32"/>
        </w:rPr>
        <w:t>8: 1.1</w:t>
      </w:r>
      <w:r w:rsidR="00E13D03" w:rsidRPr="007922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E13D03" w:rsidRPr="00792281">
        <w:rPr>
          <w:rFonts w:ascii="Angsana New" w:hAnsi="Angsana New"/>
          <w:sz w:val="32"/>
          <w:szCs w:val="32"/>
        </w:rPr>
        <w:t>)</w:t>
      </w:r>
    </w:p>
    <w:p w:rsidR="00672F36" w:rsidRPr="00792281" w:rsidRDefault="00E40C57" w:rsidP="00827694">
      <w:pPr>
        <w:tabs>
          <w:tab w:val="left" w:pos="900"/>
          <w:tab w:val="left" w:pos="1440"/>
          <w:tab w:val="left" w:pos="1800"/>
          <w:tab w:val="decimal" w:pos="7740"/>
        </w:tabs>
        <w:spacing w:before="120" w:after="120"/>
        <w:ind w:left="562" w:hanging="562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25</w:t>
      </w:r>
      <w:r w:rsidR="00672F36" w:rsidRPr="00792281">
        <w:rPr>
          <w:rFonts w:ascii="Angsana New" w:hAnsi="Angsana New"/>
          <w:b/>
          <w:bCs/>
          <w:sz w:val="32"/>
          <w:szCs w:val="32"/>
        </w:rPr>
        <w:t>.</w:t>
      </w:r>
      <w:r w:rsidR="00672F36" w:rsidRPr="00792281">
        <w:rPr>
          <w:rFonts w:ascii="Angsana New" w:hAnsi="Angsana New"/>
          <w:b/>
          <w:bCs/>
          <w:sz w:val="32"/>
          <w:szCs w:val="32"/>
        </w:rPr>
        <w:tab/>
      </w:r>
      <w:r w:rsidR="00672F36" w:rsidRPr="0079228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672F36" w:rsidRPr="00792281" w:rsidRDefault="00672F36" w:rsidP="008276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792281">
        <w:rPr>
          <w:rFonts w:ascii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  <w:r w:rsidRPr="00792281">
        <w:rPr>
          <w:rFonts w:ascii="Angsana New" w:hAnsi="Angsana New"/>
          <w:sz w:val="28"/>
          <w:szCs w:val="28"/>
        </w:rPr>
        <w:t xml:space="preserve">     </w:t>
      </w:r>
    </w:p>
    <w:p w:rsidR="00672F36" w:rsidRPr="00792281" w:rsidRDefault="00672F36" w:rsidP="00827694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28"/>
          <w:szCs w:val="28"/>
        </w:rPr>
        <w:tab/>
      </w:r>
      <w:r w:rsidRPr="00792281">
        <w:rPr>
          <w:rFonts w:ascii="Angsana New" w:hAnsi="Angsana New"/>
          <w:sz w:val="32"/>
          <w:szCs w:val="32"/>
        </w:rPr>
        <w:tab/>
        <w:t xml:space="preserve">     (</w:t>
      </w:r>
      <w:r w:rsidRPr="00792281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672F36" w:rsidRPr="00792281" w:rsidTr="007F025A">
        <w:tc>
          <w:tcPr>
            <w:tcW w:w="3960" w:type="dxa"/>
            <w:vAlign w:val="bottom"/>
          </w:tcPr>
          <w:p w:rsidR="00672F36" w:rsidRPr="00792281" w:rsidRDefault="00672F36" w:rsidP="0082769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672F36" w:rsidRPr="00792281" w:rsidRDefault="00672F36" w:rsidP="008276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672F36" w:rsidRPr="00792281" w:rsidRDefault="00672F36" w:rsidP="0082769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0C57" w:rsidRPr="00792281" w:rsidTr="007F025A">
        <w:trPr>
          <w:trHeight w:val="293"/>
        </w:trPr>
        <w:tc>
          <w:tcPr>
            <w:tcW w:w="3960" w:type="dxa"/>
            <w:vAlign w:val="bottom"/>
          </w:tcPr>
          <w:p w:rsidR="00E40C57" w:rsidRPr="00792281" w:rsidRDefault="00E40C57" w:rsidP="00E40C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E40C57" w:rsidRPr="00792281" w:rsidRDefault="00E40C57" w:rsidP="00E40C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96" w:type="dxa"/>
            <w:vAlign w:val="bottom"/>
          </w:tcPr>
          <w:p w:rsidR="00E40C57" w:rsidRPr="00792281" w:rsidRDefault="00E40C57" w:rsidP="00E40C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96" w:type="dxa"/>
            <w:vAlign w:val="bottom"/>
          </w:tcPr>
          <w:p w:rsidR="00E40C57" w:rsidRPr="00792281" w:rsidRDefault="00E40C57" w:rsidP="00E40C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96" w:type="dxa"/>
            <w:vAlign w:val="bottom"/>
          </w:tcPr>
          <w:p w:rsidR="00E40C57" w:rsidRPr="00792281" w:rsidRDefault="00E40C57" w:rsidP="00E40C57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E40C57" w:rsidRPr="00792281" w:rsidTr="007F025A">
        <w:tc>
          <w:tcPr>
            <w:tcW w:w="3960" w:type="dxa"/>
            <w:shd w:val="clear" w:color="auto" w:fill="auto"/>
          </w:tcPr>
          <w:p w:rsidR="00E40C57" w:rsidRPr="00792281" w:rsidRDefault="00E40C57" w:rsidP="00E40C57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ค่าจ้างผู้รับเหมาช่วง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2,813,386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3,158,546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2,813,386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3,158,546</w:t>
            </w:r>
          </w:p>
        </w:tc>
      </w:tr>
      <w:tr w:rsidR="00E40C57" w:rsidRPr="00792281" w:rsidTr="007F025A">
        <w:tc>
          <w:tcPr>
            <w:tcW w:w="3960" w:type="dxa"/>
            <w:shd w:val="clear" w:color="auto" w:fill="auto"/>
          </w:tcPr>
          <w:p w:rsidR="00E40C57" w:rsidRPr="00792281" w:rsidRDefault="00E40C57" w:rsidP="00E40C57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ค่าวัสดุก่อสร้าง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DE476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1,473,260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1,856,346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1,473,260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1,753,405</w:t>
            </w:r>
          </w:p>
        </w:tc>
      </w:tr>
      <w:tr w:rsidR="00E40C57" w:rsidRPr="00792281" w:rsidTr="007F025A">
        <w:tc>
          <w:tcPr>
            <w:tcW w:w="3960" w:type="dxa"/>
            <w:shd w:val="clear" w:color="auto" w:fill="auto"/>
          </w:tcPr>
          <w:p w:rsidR="00E40C57" w:rsidRPr="00792281" w:rsidRDefault="00E40C57" w:rsidP="00E40C57">
            <w:pPr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B4112B"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1,483,871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1,728,532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1,483,207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1,720,634</w:t>
            </w:r>
          </w:p>
        </w:tc>
      </w:tr>
      <w:tr w:rsidR="00E40C57" w:rsidRPr="00792281" w:rsidTr="007F025A">
        <w:tc>
          <w:tcPr>
            <w:tcW w:w="3960" w:type="dxa"/>
            <w:shd w:val="clear" w:color="auto" w:fill="auto"/>
          </w:tcPr>
          <w:p w:rsidR="00E40C57" w:rsidRPr="00792281" w:rsidRDefault="00E40C57" w:rsidP="00E40C57">
            <w:pPr>
              <w:ind w:left="162" w:right="7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และตัดจำหน่าย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176,378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153,644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AC00FD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176,353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40C57" w:rsidRPr="00792281" w:rsidRDefault="00E40C57" w:rsidP="007F025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153,644</w:t>
            </w:r>
          </w:p>
        </w:tc>
      </w:tr>
    </w:tbl>
    <w:p w:rsidR="00AE6D25" w:rsidRPr="00792281" w:rsidRDefault="00AE6D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C52303" w:rsidRPr="00792281" w:rsidRDefault="00E40C57" w:rsidP="0082769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C52303" w:rsidRPr="00792281">
        <w:rPr>
          <w:rFonts w:ascii="Angsana New" w:hAnsi="Angsana New"/>
          <w:b/>
          <w:bCs/>
          <w:sz w:val="32"/>
          <w:szCs w:val="32"/>
        </w:rPr>
        <w:t>.</w:t>
      </w:r>
      <w:r w:rsidR="00C52303" w:rsidRPr="00792281">
        <w:rPr>
          <w:rFonts w:ascii="Angsana New" w:hAnsi="Angsana New"/>
          <w:b/>
          <w:bCs/>
          <w:sz w:val="32"/>
          <w:szCs w:val="32"/>
        </w:rPr>
        <w:tab/>
      </w:r>
      <w:r w:rsidR="00C52303" w:rsidRPr="0079228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52303" w:rsidRPr="00792281" w:rsidRDefault="00C52303" w:rsidP="00827694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E40C57" w:rsidRPr="00792281">
        <w:rPr>
          <w:rFonts w:ascii="Angsana New" w:hAnsi="Angsana New"/>
          <w:sz w:val="32"/>
          <w:szCs w:val="32"/>
        </w:rPr>
        <w:t>9</w:t>
      </w:r>
      <w:r w:rsidR="009E4CA5" w:rsidRPr="00792281">
        <w:rPr>
          <w:rFonts w:ascii="Angsana New" w:hAnsi="Angsana New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และ </w:t>
      </w:r>
      <w:r w:rsidR="00E40C57" w:rsidRPr="00792281">
        <w:rPr>
          <w:rFonts w:ascii="Angsana New" w:hAnsi="Angsana New"/>
          <w:sz w:val="32"/>
          <w:szCs w:val="32"/>
        </w:rPr>
        <w:t>2558</w:t>
      </w:r>
      <w:r w:rsidRPr="0079228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C52303" w:rsidRPr="00792281" w:rsidTr="007F025A">
        <w:tc>
          <w:tcPr>
            <w:tcW w:w="9180" w:type="dxa"/>
            <w:gridSpan w:val="5"/>
            <w:vAlign w:val="bottom"/>
          </w:tcPr>
          <w:p w:rsidR="00C52303" w:rsidRPr="00792281" w:rsidRDefault="00C52303" w:rsidP="00827694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2303" w:rsidRPr="00792281" w:rsidTr="007F025A">
        <w:tc>
          <w:tcPr>
            <w:tcW w:w="3960" w:type="dxa"/>
            <w:vAlign w:val="bottom"/>
          </w:tcPr>
          <w:p w:rsidR="00C52303" w:rsidRPr="00792281" w:rsidRDefault="00C52303" w:rsidP="00827694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2303" w:rsidRPr="00792281" w:rsidRDefault="00C52303" w:rsidP="008276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2303" w:rsidRPr="00792281" w:rsidRDefault="00C52303" w:rsidP="00827694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4CA5" w:rsidRPr="00792281" w:rsidTr="007F025A">
        <w:tc>
          <w:tcPr>
            <w:tcW w:w="3960" w:type="dxa"/>
            <w:vAlign w:val="bottom"/>
          </w:tcPr>
          <w:p w:rsidR="009E4CA5" w:rsidRPr="00792281" w:rsidRDefault="009E4CA5" w:rsidP="00827694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</w:tcPr>
          <w:p w:rsidR="009E4CA5" w:rsidRPr="00792281" w:rsidRDefault="009E4CA5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E40C57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:rsidR="009E4CA5" w:rsidRPr="00792281" w:rsidRDefault="00E40C57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05" w:type="dxa"/>
            <w:vAlign w:val="bottom"/>
          </w:tcPr>
          <w:p w:rsidR="009E4CA5" w:rsidRPr="00792281" w:rsidRDefault="00E40C57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vAlign w:val="bottom"/>
          </w:tcPr>
          <w:p w:rsidR="009E4CA5" w:rsidRPr="00792281" w:rsidRDefault="00E40C57" w:rsidP="00827694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C52303" w:rsidRPr="00792281" w:rsidTr="007F025A">
        <w:tc>
          <w:tcPr>
            <w:tcW w:w="3960" w:type="dxa"/>
            <w:vAlign w:val="bottom"/>
          </w:tcPr>
          <w:p w:rsidR="00C52303" w:rsidRPr="00792281" w:rsidRDefault="00C52303" w:rsidP="00AE6D2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:rsidR="00C52303" w:rsidRPr="00792281" w:rsidRDefault="00C52303" w:rsidP="008276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92281" w:rsidRDefault="00C52303" w:rsidP="008276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92281" w:rsidRDefault="00C52303" w:rsidP="008276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52303" w:rsidRPr="00792281" w:rsidRDefault="00C52303" w:rsidP="0082769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0C57" w:rsidRPr="00792281" w:rsidTr="007F025A">
        <w:tc>
          <w:tcPr>
            <w:tcW w:w="3960" w:type="dxa"/>
            <w:vAlign w:val="bottom"/>
          </w:tcPr>
          <w:p w:rsidR="00E40C57" w:rsidRPr="00792281" w:rsidRDefault="00E40C57" w:rsidP="00AE6D25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ลสำหรับปี</w:t>
            </w:r>
          </w:p>
        </w:tc>
        <w:tc>
          <w:tcPr>
            <w:tcW w:w="1305" w:type="dxa"/>
            <w:vAlign w:val="bottom"/>
          </w:tcPr>
          <w:p w:rsidR="00E40C57" w:rsidRPr="007F025A" w:rsidRDefault="007C6DA2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E40C57" w:rsidRPr="007F025A" w:rsidRDefault="007C6DA2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0C57" w:rsidRPr="00792281" w:rsidTr="007F025A">
        <w:tc>
          <w:tcPr>
            <w:tcW w:w="3960" w:type="dxa"/>
            <w:vAlign w:val="bottom"/>
          </w:tcPr>
          <w:p w:rsidR="00E40C57" w:rsidRPr="00792281" w:rsidRDefault="00E40C57" w:rsidP="00AE6D25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40C57" w:rsidRPr="00792281" w:rsidTr="007F025A">
        <w:trPr>
          <w:trHeight w:val="89"/>
        </w:trPr>
        <w:tc>
          <w:tcPr>
            <w:tcW w:w="3960" w:type="dxa"/>
            <w:vAlign w:val="bottom"/>
          </w:tcPr>
          <w:p w:rsidR="00E40C57" w:rsidRPr="00792281" w:rsidRDefault="00E40C57" w:rsidP="007F025A">
            <w:pPr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การเกิด</w:t>
            </w:r>
            <w:r w:rsidR="00C51D0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 w:rsidR="00C51D0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:rsidR="00E40C57" w:rsidRPr="007F025A" w:rsidRDefault="00862970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(16,707)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34,043</w:t>
            </w:r>
          </w:p>
        </w:tc>
        <w:tc>
          <w:tcPr>
            <w:tcW w:w="1305" w:type="dxa"/>
            <w:vAlign w:val="bottom"/>
          </w:tcPr>
          <w:p w:rsidR="00E40C57" w:rsidRPr="007F025A" w:rsidRDefault="00862970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(16,709)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31,121</w:t>
            </w:r>
          </w:p>
        </w:tc>
      </w:tr>
      <w:tr w:rsidR="00E40C57" w:rsidRPr="00792281" w:rsidTr="007F025A">
        <w:tc>
          <w:tcPr>
            <w:tcW w:w="3960" w:type="dxa"/>
            <w:vAlign w:val="bottom"/>
          </w:tcPr>
          <w:p w:rsidR="00E40C57" w:rsidRPr="00792281" w:rsidRDefault="00E40C57" w:rsidP="00B22943">
            <w:pPr>
              <w:ind w:left="162" w:right="-43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:rsidR="00E40C57" w:rsidRPr="007F025A" w:rsidRDefault="00862970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(16,707)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34,043</w:t>
            </w:r>
          </w:p>
        </w:tc>
        <w:tc>
          <w:tcPr>
            <w:tcW w:w="1305" w:type="dxa"/>
            <w:vAlign w:val="bottom"/>
          </w:tcPr>
          <w:p w:rsidR="00E40C57" w:rsidRPr="007F025A" w:rsidRDefault="00862970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(16,709)</w:t>
            </w:r>
          </w:p>
        </w:tc>
        <w:tc>
          <w:tcPr>
            <w:tcW w:w="1305" w:type="dxa"/>
            <w:vAlign w:val="bottom"/>
          </w:tcPr>
          <w:p w:rsidR="00E40C57" w:rsidRPr="007F025A" w:rsidRDefault="00E40C57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31,121</w:t>
            </w:r>
          </w:p>
        </w:tc>
      </w:tr>
    </w:tbl>
    <w:p w:rsidR="00902046" w:rsidRPr="00792281" w:rsidRDefault="00902046" w:rsidP="0082769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79228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E40C57" w:rsidRPr="00792281">
        <w:rPr>
          <w:rFonts w:ascii="Angsana New" w:hAnsi="Angsana New"/>
          <w:sz w:val="32"/>
          <w:szCs w:val="32"/>
        </w:rPr>
        <w:t>9</w:t>
      </w:r>
      <w:r w:rsidR="009E4CA5" w:rsidRPr="00792281">
        <w:rPr>
          <w:rFonts w:ascii="Angsana New" w:hAnsi="Angsana New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และ </w:t>
      </w:r>
      <w:r w:rsidR="00E40C57" w:rsidRPr="00792281">
        <w:rPr>
          <w:rFonts w:ascii="Angsana New" w:hAnsi="Angsana New"/>
          <w:sz w:val="32"/>
          <w:szCs w:val="32"/>
        </w:rPr>
        <w:t>2558</w:t>
      </w:r>
      <w:r w:rsidRPr="00792281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305"/>
        <w:gridCol w:w="1305"/>
        <w:gridCol w:w="1305"/>
        <w:gridCol w:w="1305"/>
      </w:tblGrid>
      <w:tr w:rsidR="00902046" w:rsidRPr="00792281" w:rsidTr="007F025A">
        <w:tc>
          <w:tcPr>
            <w:tcW w:w="9180" w:type="dxa"/>
            <w:gridSpan w:val="5"/>
            <w:vAlign w:val="bottom"/>
          </w:tcPr>
          <w:p w:rsidR="00902046" w:rsidRPr="00792281" w:rsidRDefault="00902046" w:rsidP="00827694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792281" w:rsidTr="007F025A">
        <w:tc>
          <w:tcPr>
            <w:tcW w:w="3960" w:type="dxa"/>
            <w:vAlign w:val="bottom"/>
          </w:tcPr>
          <w:p w:rsidR="00902046" w:rsidRPr="00792281" w:rsidRDefault="00902046" w:rsidP="008276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02046" w:rsidRPr="00792281" w:rsidRDefault="00902046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902046" w:rsidRPr="00792281" w:rsidRDefault="00902046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792281" w:rsidTr="007F025A">
        <w:tc>
          <w:tcPr>
            <w:tcW w:w="3960" w:type="dxa"/>
            <w:vAlign w:val="bottom"/>
          </w:tcPr>
          <w:p w:rsidR="001E53F9" w:rsidRPr="00792281" w:rsidRDefault="001E53F9" w:rsidP="001E53F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1E53F9" w:rsidRPr="00792281" w:rsidRDefault="001E53F9" w:rsidP="001E53F9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:rsidR="001E53F9" w:rsidRPr="00792281" w:rsidRDefault="001E53F9" w:rsidP="001E53F9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305" w:type="dxa"/>
            <w:vAlign w:val="bottom"/>
          </w:tcPr>
          <w:p w:rsidR="001E53F9" w:rsidRPr="00792281" w:rsidRDefault="001E53F9" w:rsidP="001E53F9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05" w:type="dxa"/>
            <w:vAlign w:val="bottom"/>
          </w:tcPr>
          <w:p w:rsidR="001E53F9" w:rsidRPr="00792281" w:rsidRDefault="001E53F9" w:rsidP="001E53F9">
            <w:pPr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E53F9" w:rsidRPr="00792281" w:rsidTr="007F025A">
        <w:tc>
          <w:tcPr>
            <w:tcW w:w="3960" w:type="dxa"/>
            <w:vAlign w:val="bottom"/>
          </w:tcPr>
          <w:p w:rsidR="001E53F9" w:rsidRPr="00792281" w:rsidRDefault="001E53F9" w:rsidP="00AE6D25">
            <w:pPr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  <w:r w:rsidR="00C51D0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ผลขาดทุนจากการประมาณการตาม</w:t>
            </w:r>
            <w:r w:rsidR="00C51D07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:rsidR="001E53F9" w:rsidRPr="007F025A" w:rsidRDefault="00862970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E53F9" w:rsidRPr="007F025A" w:rsidRDefault="001E53F9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(694)</w:t>
            </w:r>
          </w:p>
        </w:tc>
        <w:tc>
          <w:tcPr>
            <w:tcW w:w="1305" w:type="dxa"/>
            <w:vAlign w:val="bottom"/>
          </w:tcPr>
          <w:p w:rsidR="001E53F9" w:rsidRPr="007F025A" w:rsidRDefault="00862970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E53F9" w:rsidRPr="007F025A" w:rsidRDefault="001E53F9" w:rsidP="00C51D0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(694)</w:t>
            </w:r>
          </w:p>
        </w:tc>
      </w:tr>
      <w:tr w:rsidR="001E53F9" w:rsidRPr="00792281" w:rsidTr="007F025A">
        <w:tc>
          <w:tcPr>
            <w:tcW w:w="3960" w:type="dxa"/>
            <w:vAlign w:val="bottom"/>
          </w:tcPr>
          <w:p w:rsidR="001E53F9" w:rsidRPr="00792281" w:rsidRDefault="001E53F9" w:rsidP="00B22943">
            <w:pPr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:rsidR="001E53F9" w:rsidRPr="007F025A" w:rsidRDefault="00862970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E53F9" w:rsidRPr="007F025A" w:rsidRDefault="001E53F9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(694)</w:t>
            </w:r>
          </w:p>
        </w:tc>
        <w:tc>
          <w:tcPr>
            <w:tcW w:w="1305" w:type="dxa"/>
            <w:vAlign w:val="bottom"/>
          </w:tcPr>
          <w:p w:rsidR="001E53F9" w:rsidRPr="007F025A" w:rsidRDefault="00862970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:rsidR="001E53F9" w:rsidRPr="007F025A" w:rsidRDefault="001E53F9" w:rsidP="00C51D07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F025A">
              <w:rPr>
                <w:rFonts w:ascii="Angsana New" w:hAnsi="Angsana New"/>
                <w:sz w:val="32"/>
                <w:szCs w:val="32"/>
              </w:rPr>
              <w:t>(694)</w:t>
            </w:r>
          </w:p>
        </w:tc>
      </w:tr>
    </w:tbl>
    <w:p w:rsidR="00AE6D25" w:rsidRPr="00792281" w:rsidRDefault="00AE6D25" w:rsidP="00827694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AE6D25" w:rsidRPr="00792281" w:rsidRDefault="00AE6D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br w:type="page"/>
      </w:r>
    </w:p>
    <w:p w:rsidR="00902046" w:rsidRPr="00792281" w:rsidRDefault="00902046" w:rsidP="00AE6D25">
      <w:pPr>
        <w:spacing w:before="240" w:after="120" w:line="38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Pr="00792281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D1956" w:rsidRPr="00792281">
        <w:rPr>
          <w:rFonts w:ascii="Angsana New" w:hAnsi="Angsana New" w:hint="cs"/>
          <w:sz w:val="32"/>
          <w:szCs w:val="32"/>
          <w:cs/>
          <w:lang w:val="th-TH"/>
        </w:rPr>
        <w:t>กำไรทางบัญชีกับ</w:t>
      </w:r>
      <w:r w:rsidRPr="00792281">
        <w:rPr>
          <w:rFonts w:ascii="Angsana New" w:hAnsi="Angsana New"/>
          <w:sz w:val="32"/>
          <w:szCs w:val="32"/>
          <w:cs/>
          <w:lang w:val="th-TH"/>
        </w:rPr>
        <w:t>ภาษีเงินได้</w:t>
      </w:r>
      <w:r w:rsidR="002D1956" w:rsidRPr="00792281"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Pr="00792281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215"/>
        <w:gridCol w:w="1215"/>
        <w:gridCol w:w="1215"/>
        <w:gridCol w:w="1215"/>
      </w:tblGrid>
      <w:tr w:rsidR="00902046" w:rsidRPr="00792281" w:rsidTr="00C51D07">
        <w:tc>
          <w:tcPr>
            <w:tcW w:w="9450" w:type="dxa"/>
            <w:gridSpan w:val="5"/>
          </w:tcPr>
          <w:p w:rsidR="00902046" w:rsidRPr="00792281" w:rsidRDefault="00902046" w:rsidP="00C51D0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2046" w:rsidRPr="00792281" w:rsidTr="00C51D07">
        <w:tc>
          <w:tcPr>
            <w:tcW w:w="4590" w:type="dxa"/>
          </w:tcPr>
          <w:p w:rsidR="00902046" w:rsidRPr="00792281" w:rsidRDefault="00902046" w:rsidP="00C51D07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:rsidR="00902046" w:rsidRPr="00792281" w:rsidRDefault="00902046" w:rsidP="00C51D0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:rsidR="00902046" w:rsidRPr="00792281" w:rsidRDefault="00902046" w:rsidP="00C51D0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53F9" w:rsidRPr="00792281" w:rsidTr="00C51D07">
        <w:tc>
          <w:tcPr>
            <w:tcW w:w="4590" w:type="dxa"/>
          </w:tcPr>
          <w:p w:rsidR="001E53F9" w:rsidRPr="00792281" w:rsidRDefault="001E53F9" w:rsidP="00C51D07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1E53F9" w:rsidRPr="00792281" w:rsidTr="00C51D07">
        <w:tc>
          <w:tcPr>
            <w:tcW w:w="4590" w:type="dxa"/>
            <w:vAlign w:val="bottom"/>
          </w:tcPr>
          <w:p w:rsidR="001E53F9" w:rsidRPr="00792281" w:rsidRDefault="001E53F9" w:rsidP="00C51D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9713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123,</w:t>
            </w:r>
            <w:r w:rsidR="003F21EA" w:rsidRPr="00792281">
              <w:rPr>
                <w:rFonts w:ascii="Angsana New" w:hAnsi="Angsana New"/>
                <w:spacing w:val="-4"/>
                <w:sz w:val="32"/>
                <w:szCs w:val="32"/>
              </w:rPr>
              <w:t>463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60,751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9713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125,162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53,629</w:t>
            </w:r>
          </w:p>
        </w:tc>
      </w:tr>
      <w:tr w:rsidR="001E53F9" w:rsidRPr="00971361" w:rsidTr="00C51D07">
        <w:tc>
          <w:tcPr>
            <w:tcW w:w="4590" w:type="dxa"/>
            <w:vAlign w:val="bottom"/>
          </w:tcPr>
          <w:p w:rsidR="001E53F9" w:rsidRPr="00971361" w:rsidRDefault="001E53F9" w:rsidP="00971361">
            <w:pPr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1E53F9" w:rsidRPr="00971361" w:rsidRDefault="001E53F9" w:rsidP="0097136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1E53F9" w:rsidRPr="00971361" w:rsidRDefault="001E53F9" w:rsidP="0097136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1E53F9" w:rsidRPr="00971361" w:rsidRDefault="001E53F9" w:rsidP="0097136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  <w:tc>
          <w:tcPr>
            <w:tcW w:w="1215" w:type="dxa"/>
            <w:vAlign w:val="bottom"/>
          </w:tcPr>
          <w:p w:rsidR="001E53F9" w:rsidRPr="00971361" w:rsidRDefault="001E53F9" w:rsidP="0097136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10"/>
                <w:szCs w:val="10"/>
              </w:rPr>
            </w:pPr>
          </w:p>
        </w:tc>
      </w:tr>
      <w:tr w:rsidR="001E53F9" w:rsidRPr="00792281" w:rsidTr="00C51D07">
        <w:tc>
          <w:tcPr>
            <w:tcW w:w="4590" w:type="dxa"/>
            <w:vAlign w:val="bottom"/>
          </w:tcPr>
          <w:p w:rsidR="001E53F9" w:rsidRPr="00792281" w:rsidRDefault="001E53F9" w:rsidP="00C51D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C51D07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C51D07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C51D07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20%</w:t>
            </w:r>
          </w:p>
        </w:tc>
      </w:tr>
      <w:tr w:rsidR="001E53F9" w:rsidRPr="00792281" w:rsidTr="00C51D07">
        <w:tc>
          <w:tcPr>
            <w:tcW w:w="4590" w:type="dxa"/>
            <w:vAlign w:val="bottom"/>
          </w:tcPr>
          <w:p w:rsidR="001E53F9" w:rsidRPr="00792281" w:rsidRDefault="001E53F9" w:rsidP="00B22943">
            <w:pPr>
              <w:spacing w:line="380" w:lineRule="exact"/>
              <w:ind w:left="162" w:hanging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24,</w:t>
            </w:r>
            <w:r w:rsidR="003F21EA" w:rsidRPr="00792281">
              <w:rPr>
                <w:rFonts w:ascii="Angsana New" w:hAnsi="Angsana New"/>
                <w:spacing w:val="-4"/>
                <w:sz w:val="32"/>
                <w:szCs w:val="32"/>
              </w:rPr>
              <w:t>693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12,150</w:t>
            </w:r>
          </w:p>
        </w:tc>
        <w:tc>
          <w:tcPr>
            <w:tcW w:w="1215" w:type="dxa"/>
            <w:vAlign w:val="bottom"/>
          </w:tcPr>
          <w:p w:rsidR="001E53F9" w:rsidRPr="00792281" w:rsidRDefault="00F14AC2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25,032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10,726</w:t>
            </w:r>
          </w:p>
        </w:tc>
      </w:tr>
      <w:tr w:rsidR="001E53F9" w:rsidRPr="00792281" w:rsidTr="00C51D07">
        <w:tc>
          <w:tcPr>
            <w:tcW w:w="4590" w:type="dxa"/>
            <w:vAlign w:val="bottom"/>
          </w:tcPr>
          <w:p w:rsidR="001E53F9" w:rsidRPr="00792281" w:rsidRDefault="001E53F9" w:rsidP="00C51D07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79228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971361">
            <w:pPr>
              <w:tabs>
                <w:tab w:val="decimal" w:pos="882"/>
              </w:tabs>
              <w:spacing w:line="38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E53F9" w:rsidRPr="00792281" w:rsidTr="00C51D07">
        <w:tc>
          <w:tcPr>
            <w:tcW w:w="4590" w:type="dxa"/>
            <w:vAlign w:val="bottom"/>
          </w:tcPr>
          <w:p w:rsidR="001E53F9" w:rsidRPr="00792281" w:rsidRDefault="00971361" w:rsidP="00C51D07">
            <w:pPr>
              <w:spacing w:line="38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การใช้ประโยชน์จากผลขาดทุนสะสมทางภาษี</w:t>
            </w:r>
          </w:p>
        </w:tc>
        <w:tc>
          <w:tcPr>
            <w:tcW w:w="1215" w:type="dxa"/>
            <w:vAlign w:val="bottom"/>
          </w:tcPr>
          <w:p w:rsidR="001E53F9" w:rsidRPr="00792281" w:rsidRDefault="001E53F9" w:rsidP="002639F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2639F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2639F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1E53F9" w:rsidRPr="00792281" w:rsidRDefault="001E53F9" w:rsidP="002639F1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639F1" w:rsidRPr="00792281" w:rsidTr="00C51D07">
        <w:tc>
          <w:tcPr>
            <w:tcW w:w="4590" w:type="dxa"/>
            <w:vAlign w:val="bottom"/>
          </w:tcPr>
          <w:p w:rsidR="002639F1" w:rsidRDefault="002639F1" w:rsidP="00C51D07">
            <w:pPr>
              <w:spacing w:line="38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และการรับรู้ขาดทุนสะสมทางภาษีของปีก่อน</w:t>
            </w:r>
          </w:p>
        </w:tc>
        <w:tc>
          <w:tcPr>
            <w:tcW w:w="1215" w:type="dxa"/>
            <w:vAlign w:val="bottom"/>
          </w:tcPr>
          <w:p w:rsidR="002639F1" w:rsidRDefault="00CA27A7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387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2639F1" w:rsidRDefault="00CA27A7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:rsidR="002639F1" w:rsidRDefault="00CA27A7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(38,387)</w:t>
            </w:r>
          </w:p>
        </w:tc>
        <w:tc>
          <w:tcPr>
            <w:tcW w:w="1215" w:type="dxa"/>
            <w:vAlign w:val="bottom"/>
          </w:tcPr>
          <w:p w:rsidR="002639F1" w:rsidRDefault="00CA27A7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971361" w:rsidRPr="00792281" w:rsidTr="00C51D07">
        <w:tc>
          <w:tcPr>
            <w:tcW w:w="4590" w:type="dxa"/>
            <w:vAlign w:val="bottom"/>
          </w:tcPr>
          <w:p w:rsidR="00971361" w:rsidRPr="00792281" w:rsidRDefault="00971361" w:rsidP="00971361">
            <w:pPr>
              <w:spacing w:line="38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215" w:type="dxa"/>
            <w:vAlign w:val="bottom"/>
          </w:tcPr>
          <w:p w:rsidR="00971361" w:rsidRPr="00792281" w:rsidRDefault="00CA27A7" w:rsidP="00CA27A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326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211</w:t>
            </w:r>
          </w:p>
        </w:tc>
        <w:tc>
          <w:tcPr>
            <w:tcW w:w="1215" w:type="dxa"/>
            <w:vAlign w:val="bottom"/>
          </w:tcPr>
          <w:p w:rsidR="00971361" w:rsidRPr="00792281" w:rsidRDefault="00CA27A7" w:rsidP="00CA27A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326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211</w:t>
            </w:r>
          </w:p>
        </w:tc>
      </w:tr>
      <w:tr w:rsidR="00971361" w:rsidRPr="00792281" w:rsidTr="00C51D07">
        <w:tc>
          <w:tcPr>
            <w:tcW w:w="4590" w:type="dxa"/>
            <w:vAlign w:val="bottom"/>
          </w:tcPr>
          <w:p w:rsidR="00971361" w:rsidRPr="00792281" w:rsidRDefault="00971361" w:rsidP="00971361">
            <w:pPr>
              <w:spacing w:line="380" w:lineRule="exact"/>
              <w:ind w:left="342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CA27A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(2,9</w:t>
            </w:r>
            <w:r w:rsidR="00CA27A7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68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(1,793)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(2,957)</w:t>
            </w:r>
          </w:p>
        </w:tc>
        <w:tc>
          <w:tcPr>
            <w:tcW w:w="1215" w:type="dxa"/>
            <w:vAlign w:val="bottom"/>
          </w:tcPr>
          <w:p w:rsidR="00971361" w:rsidRPr="00792281" w:rsidRDefault="00971361" w:rsidP="002639F1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(1,782)</w:t>
            </w:r>
          </w:p>
        </w:tc>
      </w:tr>
      <w:tr w:rsidR="002639F1" w:rsidRPr="00792281" w:rsidTr="00C51D07">
        <w:tc>
          <w:tcPr>
            <w:tcW w:w="4590" w:type="dxa"/>
            <w:vAlign w:val="bottom"/>
          </w:tcPr>
          <w:p w:rsidR="002639F1" w:rsidRPr="00792281" w:rsidRDefault="002639F1" w:rsidP="002639F1">
            <w:pPr>
              <w:spacing w:line="380" w:lineRule="exact"/>
              <w:ind w:left="342" w:right="-108" w:hanging="180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ผลแตกต่างชั่วคราวที่ใช้หักภาษีและขาดทุนทางภาษีที่ยังไม่ได้ใช้</w:t>
            </w:r>
            <w:r w:rsidR="006C682F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ที่ไม่ได้รับรู้</w:t>
            </w:r>
          </w:p>
        </w:tc>
        <w:tc>
          <w:tcPr>
            <w:tcW w:w="1215" w:type="dxa"/>
            <w:vAlign w:val="bottom"/>
          </w:tcPr>
          <w:p w:rsidR="002639F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639F1" w:rsidRPr="00792281" w:rsidRDefault="00CA27A7" w:rsidP="00CA27A7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(371)</w:t>
            </w:r>
          </w:p>
        </w:tc>
        <w:tc>
          <w:tcPr>
            <w:tcW w:w="1215" w:type="dxa"/>
            <w:vAlign w:val="bottom"/>
          </w:tcPr>
          <w:p w:rsidR="002639F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639F1" w:rsidRPr="0079228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23,475</w:t>
            </w:r>
          </w:p>
        </w:tc>
        <w:tc>
          <w:tcPr>
            <w:tcW w:w="1215" w:type="dxa"/>
            <w:vAlign w:val="bottom"/>
          </w:tcPr>
          <w:p w:rsidR="002639F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639F1" w:rsidRPr="00792281" w:rsidRDefault="00CA27A7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(723)</w:t>
            </w:r>
          </w:p>
        </w:tc>
        <w:tc>
          <w:tcPr>
            <w:tcW w:w="1215" w:type="dxa"/>
            <w:vAlign w:val="bottom"/>
          </w:tcPr>
          <w:p w:rsidR="002639F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:rsidR="002639F1" w:rsidRPr="00792281" w:rsidRDefault="002639F1" w:rsidP="002639F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21,966</w:t>
            </w:r>
          </w:p>
        </w:tc>
      </w:tr>
      <w:tr w:rsidR="002639F1" w:rsidRPr="00792281" w:rsidTr="00C51D07">
        <w:tc>
          <w:tcPr>
            <w:tcW w:w="4590" w:type="dxa"/>
            <w:vAlign w:val="bottom"/>
          </w:tcPr>
          <w:p w:rsidR="002639F1" w:rsidRPr="00792281" w:rsidRDefault="002639F1" w:rsidP="002639F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(41,400)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21,893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(41,741)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single" w:sz="2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20,395</w:t>
            </w:r>
          </w:p>
        </w:tc>
      </w:tr>
      <w:tr w:rsidR="002639F1" w:rsidRPr="00792281" w:rsidTr="00C51D07">
        <w:tc>
          <w:tcPr>
            <w:tcW w:w="4590" w:type="dxa"/>
            <w:vAlign w:val="bottom"/>
          </w:tcPr>
          <w:p w:rsidR="002639F1" w:rsidRPr="00792281" w:rsidRDefault="002639F1" w:rsidP="002639F1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(16,707)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34,043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(16,709)</w:t>
            </w:r>
          </w:p>
        </w:tc>
        <w:tc>
          <w:tcPr>
            <w:tcW w:w="1215" w:type="dxa"/>
            <w:vAlign w:val="bottom"/>
          </w:tcPr>
          <w:p w:rsidR="002639F1" w:rsidRPr="00792281" w:rsidRDefault="002639F1" w:rsidP="002639F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72" w:right="62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31,121</w:t>
            </w:r>
          </w:p>
        </w:tc>
      </w:tr>
    </w:tbl>
    <w:p w:rsidR="00BB38B8" w:rsidRPr="00792281" w:rsidRDefault="00BB38B8" w:rsidP="00C51D07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Pr="00792281">
        <w:rPr>
          <w:rFonts w:ascii="Angsana New" w:hAnsi="Angsana New"/>
          <w:sz w:val="32"/>
          <w:szCs w:val="32"/>
          <w:cs/>
        </w:rPr>
        <w:t>ภาษีเงินได้รอ</w:t>
      </w:r>
      <w:r w:rsidRPr="00792281">
        <w:rPr>
          <w:rFonts w:ascii="Angsana New" w:hAnsi="Angsana New" w:hint="cs"/>
          <w:sz w:val="32"/>
          <w:szCs w:val="32"/>
          <w:cs/>
        </w:rPr>
        <w:t>การ</w:t>
      </w:r>
      <w:r w:rsidRPr="00792281">
        <w:rPr>
          <w:rFonts w:ascii="Angsana New" w:hAnsi="Angsana New"/>
          <w:sz w:val="32"/>
          <w:szCs w:val="32"/>
          <w:cs/>
        </w:rPr>
        <w:t>ตัดบัญชี</w:t>
      </w:r>
      <w:r w:rsidRPr="00792281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Pr="00792281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022004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92281" w:rsidRDefault="00022004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92281" w:rsidRDefault="00022004" w:rsidP="00C51D07">
            <w:pPr>
              <w:spacing w:line="38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2004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92281" w:rsidRDefault="00022004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022004" w:rsidRPr="00792281" w:rsidRDefault="00022004" w:rsidP="00C51D07">
            <w:pPr>
              <w:pBdr>
                <w:bottom w:val="single" w:sz="4" w:space="1" w:color="auto"/>
              </w:pBdr>
              <w:spacing w:line="380" w:lineRule="exact"/>
              <w:ind w:left="-16" w:right="72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งบแสดงฐานะการเงิน</w:t>
            </w:r>
            <w:r w:rsidR="00527B9B"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27B9B"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31 ธันวาคม </w:t>
            </w:r>
          </w:p>
        </w:tc>
      </w:tr>
      <w:tr w:rsidR="00022004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004" w:rsidRPr="00792281" w:rsidRDefault="00022004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022004" w:rsidRPr="00792281" w:rsidRDefault="00022004" w:rsidP="00C51D07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022004" w:rsidRPr="00792281" w:rsidRDefault="00022004" w:rsidP="00C51D07">
            <w:pPr>
              <w:pBdr>
                <w:bottom w:val="single" w:sz="4" w:space="1" w:color="auto"/>
              </w:pBdr>
              <w:spacing w:line="380" w:lineRule="exact"/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59D9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792281" w:rsidRDefault="00E959D9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792281" w:rsidRDefault="00E959D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792281" w:rsidRDefault="00E959D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  <w:tc>
          <w:tcPr>
            <w:tcW w:w="1215" w:type="dxa"/>
            <w:vAlign w:val="bottom"/>
          </w:tcPr>
          <w:p w:rsidR="00E959D9" w:rsidRPr="00792281" w:rsidRDefault="00E959D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215" w:type="dxa"/>
            <w:vAlign w:val="bottom"/>
          </w:tcPr>
          <w:p w:rsidR="00E959D9" w:rsidRPr="00792281" w:rsidRDefault="00E959D9" w:rsidP="00C51D07">
            <w:pPr>
              <w:spacing w:line="380" w:lineRule="exact"/>
              <w:ind w:left="-41" w:right="5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E959D9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959D9" w:rsidRPr="00792281" w:rsidRDefault="00E959D9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E959D9" w:rsidRPr="00792281" w:rsidRDefault="00E959D9" w:rsidP="00C51D07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E959D9" w:rsidRPr="00792281" w:rsidRDefault="00E959D9" w:rsidP="00C51D07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792281" w:rsidRDefault="00E959D9" w:rsidP="00C51D07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E959D9" w:rsidRPr="00792281" w:rsidRDefault="00E959D9" w:rsidP="00C51D07">
            <w:pPr>
              <w:tabs>
                <w:tab w:val="decimal" w:pos="61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305FA0" w:rsidRPr="00792281" w:rsidTr="00C51D07">
        <w:trPr>
          <w:trHeight w:val="28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ค่าเสื่อมราคาสะสม - 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5,698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6,035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5,698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6,035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ประมาณการค่าใช้จ่ายสำหรับโครงการ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77,97</w:t>
            </w:r>
            <w:r w:rsidR="00AE6D25"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63,707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76,779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62,507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19,811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18,745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19,811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18,745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</w:t>
            </w:r>
            <w:r w:rsidR="00C51D0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37,758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</w:t>
            </w:r>
            <w:r w:rsidR="00C51D07" w:rsidRPr="00C51D0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8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37,758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left="-18" w:right="-43"/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AE6D25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5,32</w:t>
            </w:r>
            <w:r w:rsidR="00C51D0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4,133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5,32</w:t>
            </w:r>
            <w:r w:rsidR="00C51D07" w:rsidRPr="00C51D07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4,130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146,57</w:t>
            </w:r>
            <w:r w:rsidR="00BB66E7" w:rsidRPr="0079228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130,378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145,369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129,175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792281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722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ส่วนเกินทุนจากการตีราคา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อาคาร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5,765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6,108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5,765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6,108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spacing w:line="380" w:lineRule="exact"/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หนี้สินภายใต้สัญญาเช่าการเงิน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1,922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2,093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1,922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2,093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7,687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8,201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7,687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8,201</w:t>
            </w:r>
          </w:p>
        </w:tc>
      </w:tr>
      <w:tr w:rsidR="00305FA0" w:rsidRPr="00792281" w:rsidTr="00C51D07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5FA0" w:rsidRPr="00792281" w:rsidRDefault="00305FA0" w:rsidP="00C51D07">
            <w:pPr>
              <w:tabs>
                <w:tab w:val="left" w:pos="567"/>
                <w:tab w:val="left" w:pos="1134"/>
                <w:tab w:val="left" w:pos="1701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138,88</w:t>
            </w:r>
            <w:r w:rsidR="00BB66E7"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305FA0" w:rsidRPr="00C51D07" w:rsidRDefault="00305FA0" w:rsidP="00C51D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122,177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137,682</w:t>
            </w:r>
          </w:p>
        </w:tc>
        <w:tc>
          <w:tcPr>
            <w:tcW w:w="1215" w:type="dxa"/>
            <w:vAlign w:val="bottom"/>
          </w:tcPr>
          <w:p w:rsidR="00305FA0" w:rsidRPr="00C51D07" w:rsidRDefault="00305FA0" w:rsidP="00C51D0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51D0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120,974</w:t>
            </w:r>
          </w:p>
        </w:tc>
      </w:tr>
    </w:tbl>
    <w:p w:rsidR="00672F36" w:rsidRPr="00792281" w:rsidRDefault="00E748D5" w:rsidP="004B68D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E959D9" w:rsidRPr="00792281">
        <w:rPr>
          <w:rFonts w:ascii="Angsana New" w:hAnsi="Angsana New"/>
          <w:sz w:val="32"/>
          <w:szCs w:val="32"/>
        </w:rPr>
        <w:t>255</w:t>
      </w:r>
      <w:r w:rsidR="00B4112B" w:rsidRPr="00792281">
        <w:rPr>
          <w:rFonts w:ascii="Angsana New" w:hAnsi="Angsana New" w:hint="cs"/>
          <w:sz w:val="32"/>
          <w:szCs w:val="32"/>
          <w:cs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บ</w:t>
      </w:r>
      <w:r w:rsidRPr="00792281">
        <w:rPr>
          <w:rFonts w:ascii="Angsana New" w:eastAsia="MS Mincho" w:hAnsi="Angsana New"/>
          <w:sz w:val="32"/>
          <w:szCs w:val="32"/>
          <w:cs/>
        </w:rPr>
        <w:t>ริษัทฯ</w:t>
      </w:r>
      <w:r w:rsidR="00A62E37" w:rsidRPr="00792281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eastAsia="MS Mincho" w:hAnsi="Angsana New"/>
          <w:sz w:val="32"/>
          <w:szCs w:val="32"/>
          <w:cs/>
        </w:rPr>
        <w:t>มีรายการ</w:t>
      </w:r>
      <w:r w:rsidR="00F403B5" w:rsidRPr="00792281">
        <w:rPr>
          <w:rFonts w:ascii="Angsana New" w:eastAsia="MS Mincho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Pr="00792281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ขาดทุนทางภาษีที่ยังไม่ได้ใช้จำนวน</w:t>
      </w:r>
      <w:r w:rsidR="002D1956" w:rsidRPr="00792281">
        <w:rPr>
          <w:rFonts w:ascii="Angsana New" w:eastAsia="MS Mincho" w:hAnsi="Angsana New"/>
          <w:sz w:val="32"/>
          <w:szCs w:val="32"/>
        </w:rPr>
        <w:t xml:space="preserve"> </w:t>
      </w:r>
      <w:r w:rsidR="00ED73FC">
        <w:rPr>
          <w:rFonts w:ascii="Angsana New" w:eastAsia="MS Mincho" w:hAnsi="Angsana New"/>
          <w:sz w:val="32"/>
          <w:szCs w:val="32"/>
        </w:rPr>
        <w:t>1,751</w:t>
      </w:r>
      <w:r w:rsidRPr="00792281">
        <w:rPr>
          <w:rFonts w:ascii="Angsana New" w:eastAsia="MS Mincho" w:hAnsi="Angsana New"/>
          <w:sz w:val="32"/>
          <w:szCs w:val="32"/>
        </w:rPr>
        <w:t xml:space="preserve"> </w:t>
      </w:r>
      <w:r w:rsidRPr="00792281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792281">
        <w:rPr>
          <w:rFonts w:ascii="Angsana New" w:eastAsia="MS Mincho" w:hAnsi="Angsana New"/>
          <w:sz w:val="32"/>
          <w:szCs w:val="32"/>
        </w:rPr>
        <w:t xml:space="preserve"> </w:t>
      </w:r>
      <w:r w:rsidR="00E959D9" w:rsidRPr="00792281">
        <w:rPr>
          <w:rFonts w:ascii="Angsana New" w:eastAsia="MS Mincho" w:hAnsi="Angsana New"/>
          <w:sz w:val="32"/>
          <w:szCs w:val="32"/>
        </w:rPr>
        <w:t>(2558</w:t>
      </w:r>
      <w:r w:rsidR="00F403B5" w:rsidRPr="00792281">
        <w:rPr>
          <w:rFonts w:ascii="Angsana New" w:eastAsia="MS Mincho" w:hAnsi="Angsana New"/>
          <w:sz w:val="32"/>
          <w:szCs w:val="32"/>
        </w:rPr>
        <w:t xml:space="preserve">: </w:t>
      </w:r>
      <w:r w:rsidR="00ED73FC">
        <w:rPr>
          <w:rFonts w:ascii="Angsana New" w:eastAsia="MS Mincho" w:hAnsi="Angsana New"/>
          <w:sz w:val="32"/>
          <w:szCs w:val="32"/>
        </w:rPr>
        <w:t>2,032</w:t>
      </w:r>
      <w:r w:rsidR="00E959D9" w:rsidRPr="00792281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792281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F403B5" w:rsidRPr="00792281">
        <w:rPr>
          <w:rFonts w:ascii="Angsana New" w:eastAsia="MS Mincho" w:hAnsi="Angsana New"/>
          <w:sz w:val="32"/>
          <w:szCs w:val="32"/>
        </w:rPr>
        <w:t>)</w:t>
      </w:r>
      <w:r w:rsidR="00A62E37" w:rsidRPr="00792281">
        <w:rPr>
          <w:rFonts w:ascii="Angsana New" w:eastAsia="MS Mincho" w:hAnsi="Angsana New" w:hint="cs"/>
          <w:sz w:val="32"/>
          <w:szCs w:val="32"/>
          <w:cs/>
        </w:rPr>
        <w:t xml:space="preserve"> (เฉพาะของบริษัทฯ</w:t>
      </w:r>
      <w:r w:rsidR="00870EEB">
        <w:rPr>
          <w:rFonts w:ascii="Angsana New" w:eastAsia="MS Mincho" w:hAnsi="Angsana New"/>
          <w:sz w:val="32"/>
          <w:szCs w:val="32"/>
        </w:rPr>
        <w:t xml:space="preserve">: 1,691 </w:t>
      </w:r>
      <w:r w:rsidR="00A62E37" w:rsidRPr="00792281">
        <w:rPr>
          <w:rFonts w:ascii="Angsana New" w:eastAsia="MS Mincho" w:hAnsi="Angsana New"/>
          <w:sz w:val="32"/>
          <w:szCs w:val="32"/>
          <w:cs/>
        </w:rPr>
        <w:t>ล้านบาท</w:t>
      </w:r>
      <w:r w:rsidR="00F403B5" w:rsidRPr="00792281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F403B5" w:rsidRPr="00792281">
        <w:rPr>
          <w:rFonts w:ascii="Angsana New" w:eastAsia="MS Mincho" w:hAnsi="Angsana New"/>
          <w:sz w:val="32"/>
          <w:szCs w:val="32"/>
        </w:rPr>
        <w:t>255</w:t>
      </w:r>
      <w:r w:rsidR="00E959D9" w:rsidRPr="00792281">
        <w:rPr>
          <w:rFonts w:ascii="Angsana New" w:eastAsia="MS Mincho" w:hAnsi="Angsana New"/>
          <w:sz w:val="32"/>
          <w:szCs w:val="32"/>
        </w:rPr>
        <w:t>8</w:t>
      </w:r>
      <w:r w:rsidR="00F403B5" w:rsidRPr="00792281">
        <w:rPr>
          <w:rFonts w:ascii="Angsana New" w:eastAsia="MS Mincho" w:hAnsi="Angsana New"/>
          <w:sz w:val="32"/>
          <w:szCs w:val="32"/>
        </w:rPr>
        <w:t xml:space="preserve">: </w:t>
      </w:r>
      <w:r w:rsidR="00E959D9" w:rsidRPr="00792281">
        <w:rPr>
          <w:rFonts w:ascii="Angsana New" w:eastAsia="MS Mincho" w:hAnsi="Angsana New"/>
          <w:sz w:val="32"/>
          <w:szCs w:val="32"/>
        </w:rPr>
        <w:t>1,</w:t>
      </w:r>
      <w:r w:rsidR="00ED73FC">
        <w:rPr>
          <w:rFonts w:ascii="Angsana New" w:eastAsia="MS Mincho" w:hAnsi="Angsana New"/>
          <w:sz w:val="32"/>
          <w:szCs w:val="32"/>
        </w:rPr>
        <w:t>927</w:t>
      </w:r>
      <w:r w:rsidR="00E959D9" w:rsidRPr="00792281">
        <w:rPr>
          <w:rFonts w:ascii="Angsana New" w:eastAsia="MS Mincho" w:hAnsi="Angsana New"/>
          <w:sz w:val="32"/>
          <w:szCs w:val="32"/>
        </w:rPr>
        <w:t xml:space="preserve"> </w:t>
      </w:r>
      <w:r w:rsidR="00F403B5" w:rsidRPr="00792281">
        <w:rPr>
          <w:rFonts w:ascii="Angsana New" w:eastAsia="MS Mincho" w:hAnsi="Angsana New" w:hint="cs"/>
          <w:sz w:val="32"/>
          <w:szCs w:val="32"/>
          <w:cs/>
        </w:rPr>
        <w:t>ล้านบาท</w:t>
      </w:r>
      <w:r w:rsidR="00A62E37" w:rsidRPr="00792281">
        <w:rPr>
          <w:rFonts w:ascii="Angsana New" w:eastAsia="MS Mincho" w:hAnsi="Angsana New" w:hint="cs"/>
          <w:sz w:val="32"/>
          <w:szCs w:val="32"/>
          <w:cs/>
        </w:rPr>
        <w:t>)</w:t>
      </w:r>
      <w:r w:rsidRPr="00792281">
        <w:rPr>
          <w:rFonts w:ascii="Angsana New" w:eastAsia="MS Mincho" w:hAnsi="Angsana New"/>
          <w:sz w:val="32"/>
          <w:szCs w:val="32"/>
        </w:rPr>
        <w:t xml:space="preserve"> </w:t>
      </w:r>
      <w:r w:rsidRPr="00792281">
        <w:rPr>
          <w:rFonts w:ascii="Angsana New" w:eastAsia="MS Mincho" w:hAnsi="Angsana New"/>
          <w:spacing w:val="-10"/>
          <w:sz w:val="32"/>
          <w:szCs w:val="32"/>
          <w:cs/>
        </w:rPr>
        <w:t>ที่บริษัทฯ</w:t>
      </w:r>
      <w:r w:rsidR="00991ABC" w:rsidRPr="00792281">
        <w:rPr>
          <w:rFonts w:ascii="Angsana New" w:eastAsia="MS Mincho" w:hAnsi="Angsana New" w:hint="cs"/>
          <w:spacing w:val="-10"/>
          <w:sz w:val="32"/>
          <w:szCs w:val="32"/>
          <w:cs/>
        </w:rPr>
        <w:t>และบริษัทย่อย</w:t>
      </w:r>
      <w:r w:rsidRPr="00792281">
        <w:rPr>
          <w:rFonts w:ascii="Angsana New" w:eastAsia="MS Mincho" w:hAnsi="Angsana New"/>
          <w:spacing w:val="-10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792281">
        <w:rPr>
          <w:rFonts w:ascii="Angsana New" w:eastAsia="MS Mincho" w:hAnsi="Angsana New" w:hint="cs"/>
          <w:spacing w:val="-10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 xml:space="preserve"> เนื่องจาก</w:t>
      </w:r>
      <w:r w:rsidR="00991ABC" w:rsidRPr="00792281">
        <w:rPr>
          <w:rFonts w:ascii="Angsana New" w:hAnsi="Angsana New" w:hint="cs"/>
          <w:spacing w:val="-10"/>
          <w:sz w:val="32"/>
          <w:szCs w:val="32"/>
          <w:cs/>
        </w:rPr>
        <w:t>ฝ่ายบริหาร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>พิจารณา</w:t>
      </w:r>
      <w:r w:rsidRPr="00792281">
        <w:rPr>
          <w:rFonts w:ascii="Angsana New" w:hAnsi="Angsana New" w:hint="cs"/>
          <w:sz w:val="32"/>
          <w:szCs w:val="32"/>
          <w:cs/>
        </w:rPr>
        <w:t>แล้วเห็นว่าบริษัทฯ</w:t>
      </w:r>
      <w:r w:rsidR="00527B9B" w:rsidRPr="00792281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</w:t>
      </w:r>
      <w:r w:rsidR="00991ABC" w:rsidRPr="00792281">
        <w:rPr>
          <w:rFonts w:ascii="Angsana New" w:hAnsi="Angsana New" w:hint="cs"/>
          <w:sz w:val="32"/>
          <w:szCs w:val="32"/>
          <w:cs/>
        </w:rPr>
        <w:t>ผลแตกต่างชั่วคราวที่ใช้หักภาษีและ</w:t>
      </w:r>
      <w:r w:rsidRPr="00792281">
        <w:rPr>
          <w:rFonts w:ascii="Angsana New" w:hAnsi="Angsana New" w:hint="cs"/>
          <w:sz w:val="32"/>
          <w:szCs w:val="32"/>
          <w:cs/>
        </w:rPr>
        <w:t>ขาดทุนทางภาษีที่ยังไม่ได้ใช้ข้างต้นมาใช้ประโยชน์ได้</w:t>
      </w:r>
    </w:p>
    <w:p w:rsidR="00D5710B" w:rsidRPr="00792281" w:rsidRDefault="00D5710B" w:rsidP="00022DDD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รายละเอียดวันสิ้นสุดระยะเวลาการให้ประโยชน์ของรายการ</w:t>
      </w:r>
      <w:r w:rsidRPr="00792281">
        <w:rPr>
          <w:rFonts w:ascii="Angsana New" w:eastAsia="MS Mincho" w:hAnsi="Angsana New"/>
          <w:sz w:val="32"/>
          <w:szCs w:val="32"/>
          <w:cs/>
        </w:rPr>
        <w:t>ขาดทุนทางภาษีที่ยังไม่ได้ใช้</w:t>
      </w:r>
      <w:r w:rsidR="004A19B3" w:rsidRPr="00792281">
        <w:rPr>
          <w:rFonts w:ascii="Angsana New" w:eastAsia="MS Mincho" w:hAnsi="Angsana New" w:hint="cs"/>
          <w:sz w:val="32"/>
          <w:szCs w:val="32"/>
          <w:cs/>
        </w:rPr>
        <w:t xml:space="preserve">ซึ่งบริษัทฯและบริษัทย่อยไม่ได้บันทึกสินทรัพย์ภาษีเงินได้รอการตัดบัญชี </w:t>
      </w:r>
      <w:r w:rsidRPr="0079228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p w:rsidR="00D5710B" w:rsidRPr="00792281" w:rsidRDefault="00D5710B" w:rsidP="00827694">
      <w:pPr>
        <w:ind w:left="533" w:right="-43"/>
        <w:jc w:val="right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</w:rPr>
        <w:t>(</w:t>
      </w:r>
      <w:r w:rsidRPr="00792281">
        <w:rPr>
          <w:rFonts w:ascii="Angsana New" w:hAnsi="Angsana New"/>
          <w:sz w:val="32"/>
          <w:szCs w:val="32"/>
          <w:cs/>
        </w:rPr>
        <w:t>หน่วย: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ล้าน</w:t>
      </w:r>
      <w:r w:rsidRPr="00792281">
        <w:rPr>
          <w:rFonts w:ascii="Angsana New" w:hAnsi="Angsana New"/>
          <w:sz w:val="32"/>
          <w:szCs w:val="32"/>
          <w:cs/>
        </w:rPr>
        <w:t>บาท</w:t>
      </w:r>
      <w:r w:rsidRPr="00792281">
        <w:rPr>
          <w:rFonts w:ascii="Angsana New" w:hAnsi="Angsana New"/>
          <w:sz w:val="32"/>
          <w:szCs w:val="32"/>
        </w:rPr>
        <w:t>)</w:t>
      </w:r>
    </w:p>
    <w:tbl>
      <w:tblPr>
        <w:tblW w:w="919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788"/>
        <w:gridCol w:w="1102"/>
        <w:gridCol w:w="1103"/>
        <w:gridCol w:w="1102"/>
        <w:gridCol w:w="1103"/>
      </w:tblGrid>
      <w:tr w:rsidR="00D5710B" w:rsidRPr="00792281" w:rsidTr="00AE6D25">
        <w:tc>
          <w:tcPr>
            <w:tcW w:w="4788" w:type="dxa"/>
            <w:vAlign w:val="bottom"/>
          </w:tcPr>
          <w:p w:rsidR="00D5710B" w:rsidRPr="00792281" w:rsidRDefault="00D5710B" w:rsidP="008276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05" w:type="dxa"/>
            <w:gridSpan w:val="2"/>
            <w:vAlign w:val="bottom"/>
          </w:tcPr>
          <w:p w:rsidR="00D5710B" w:rsidRPr="00792281" w:rsidRDefault="00D5710B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  <w:vAlign w:val="bottom"/>
          </w:tcPr>
          <w:p w:rsidR="00D5710B" w:rsidRPr="00792281" w:rsidRDefault="00D5710B" w:rsidP="00827694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792281" w:rsidTr="00AE6D25">
        <w:tc>
          <w:tcPr>
            <w:tcW w:w="4788" w:type="dxa"/>
            <w:vAlign w:val="bottom"/>
          </w:tcPr>
          <w:p w:rsidR="00D5710B" w:rsidRPr="00792281" w:rsidRDefault="00D5710B" w:rsidP="00827694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bottom"/>
          </w:tcPr>
          <w:p w:rsidR="00D5710B" w:rsidRPr="00792281" w:rsidRDefault="00D5710B" w:rsidP="0082769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</w:t>
            </w:r>
            <w:r w:rsidR="00E959D9"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9</w:t>
            </w:r>
          </w:p>
        </w:tc>
        <w:tc>
          <w:tcPr>
            <w:tcW w:w="1103" w:type="dxa"/>
            <w:vAlign w:val="bottom"/>
          </w:tcPr>
          <w:p w:rsidR="00D5710B" w:rsidRPr="00792281" w:rsidRDefault="00E959D9" w:rsidP="00827694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  <w:tc>
          <w:tcPr>
            <w:tcW w:w="1102" w:type="dxa"/>
            <w:vAlign w:val="bottom"/>
          </w:tcPr>
          <w:p w:rsidR="00D5710B" w:rsidRPr="00792281" w:rsidRDefault="00E959D9" w:rsidP="00827694">
            <w:pPr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2559</w:t>
            </w:r>
          </w:p>
        </w:tc>
        <w:tc>
          <w:tcPr>
            <w:tcW w:w="1103" w:type="dxa"/>
            <w:vAlign w:val="bottom"/>
          </w:tcPr>
          <w:p w:rsidR="00D5710B" w:rsidRPr="00792281" w:rsidRDefault="00E959D9" w:rsidP="00827694">
            <w:pPr>
              <w:ind w:left="-4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2558</w:t>
            </w:r>
          </w:p>
        </w:tc>
      </w:tr>
      <w:tr w:rsidR="00E959D9" w:rsidRPr="00792281" w:rsidTr="00AE6D25">
        <w:tc>
          <w:tcPr>
            <w:tcW w:w="4788" w:type="dxa"/>
            <w:vAlign w:val="bottom"/>
          </w:tcPr>
          <w:p w:rsidR="00E959D9" w:rsidRPr="00792281" w:rsidRDefault="00E959D9" w:rsidP="00E95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31 ธันวาคม 2559</w:t>
            </w:r>
          </w:p>
        </w:tc>
        <w:tc>
          <w:tcPr>
            <w:tcW w:w="1102" w:type="dxa"/>
            <w:vAlign w:val="bottom"/>
          </w:tcPr>
          <w:p w:rsidR="00E959D9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45</w:t>
            </w:r>
          </w:p>
        </w:tc>
        <w:tc>
          <w:tcPr>
            <w:tcW w:w="1102" w:type="dxa"/>
            <w:vAlign w:val="bottom"/>
          </w:tcPr>
          <w:p w:rsidR="00E959D9" w:rsidRPr="00792281" w:rsidRDefault="00971361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959D9" w:rsidRPr="00792281" w:rsidTr="00AE6D25">
        <w:tc>
          <w:tcPr>
            <w:tcW w:w="4788" w:type="dxa"/>
            <w:vAlign w:val="bottom"/>
          </w:tcPr>
          <w:p w:rsidR="00E959D9" w:rsidRPr="00792281" w:rsidRDefault="00E959D9" w:rsidP="00E95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31 ธันวาคม 2560</w:t>
            </w:r>
          </w:p>
        </w:tc>
        <w:tc>
          <w:tcPr>
            <w:tcW w:w="1102" w:type="dxa"/>
            <w:vAlign w:val="bottom"/>
          </w:tcPr>
          <w:p w:rsidR="00E959D9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1,534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1,534</w:t>
            </w:r>
          </w:p>
        </w:tc>
        <w:tc>
          <w:tcPr>
            <w:tcW w:w="1102" w:type="dxa"/>
            <w:vAlign w:val="bottom"/>
          </w:tcPr>
          <w:p w:rsidR="00E959D9" w:rsidRPr="00792281" w:rsidRDefault="00971361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E959D9" w:rsidRPr="00792281" w:rsidTr="00AE6D25">
        <w:tc>
          <w:tcPr>
            <w:tcW w:w="4788" w:type="dxa"/>
            <w:vAlign w:val="bottom"/>
          </w:tcPr>
          <w:p w:rsidR="00E959D9" w:rsidRPr="00792281" w:rsidRDefault="00E959D9" w:rsidP="00E95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31 ธันวาคม 2562</w:t>
            </w:r>
          </w:p>
        </w:tc>
        <w:tc>
          <w:tcPr>
            <w:tcW w:w="1102" w:type="dxa"/>
            <w:vAlign w:val="bottom"/>
          </w:tcPr>
          <w:p w:rsidR="00E959D9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190</w:t>
            </w:r>
          </w:p>
        </w:tc>
        <w:tc>
          <w:tcPr>
            <w:tcW w:w="1102" w:type="dxa"/>
            <w:vAlign w:val="bottom"/>
          </w:tcPr>
          <w:p w:rsidR="00E959D9" w:rsidRPr="00792281" w:rsidRDefault="00971361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E959D9" w:rsidRPr="00792281" w:rsidRDefault="00E959D9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190</w:t>
            </w:r>
          </w:p>
        </w:tc>
      </w:tr>
      <w:tr w:rsidR="00870EEB" w:rsidRPr="00792281" w:rsidTr="00AE6D25">
        <w:tc>
          <w:tcPr>
            <w:tcW w:w="4788" w:type="dxa"/>
            <w:vAlign w:val="bottom"/>
          </w:tcPr>
          <w:p w:rsidR="00870EEB" w:rsidRPr="00792281" w:rsidRDefault="00870EEB" w:rsidP="00E95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31 ธันวาคม 2563</w:t>
            </w:r>
          </w:p>
        </w:tc>
        <w:tc>
          <w:tcPr>
            <w:tcW w:w="1102" w:type="dxa"/>
            <w:vAlign w:val="bottom"/>
          </w:tcPr>
          <w:p w:rsidR="00870EEB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  <w:r w:rsidR="00ED73FC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03" w:type="dxa"/>
            <w:vAlign w:val="bottom"/>
          </w:tcPr>
          <w:p w:rsidR="00870EEB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140</w:t>
            </w:r>
          </w:p>
        </w:tc>
        <w:tc>
          <w:tcPr>
            <w:tcW w:w="1102" w:type="dxa"/>
            <w:vAlign w:val="bottom"/>
          </w:tcPr>
          <w:p w:rsidR="00870EEB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</w:t>
            </w:r>
          </w:p>
        </w:tc>
        <w:tc>
          <w:tcPr>
            <w:tcW w:w="1103" w:type="dxa"/>
            <w:vAlign w:val="bottom"/>
          </w:tcPr>
          <w:p w:rsidR="00870EEB" w:rsidRPr="00792281" w:rsidRDefault="00870EEB" w:rsidP="00E959D9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138</w:t>
            </w:r>
          </w:p>
        </w:tc>
      </w:tr>
      <w:tr w:rsidR="00800CA0" w:rsidRPr="00792281" w:rsidTr="00AE6D25">
        <w:tc>
          <w:tcPr>
            <w:tcW w:w="4788" w:type="dxa"/>
            <w:vAlign w:val="bottom"/>
          </w:tcPr>
          <w:p w:rsidR="00800CA0" w:rsidRPr="00792281" w:rsidRDefault="00800CA0" w:rsidP="00870EE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31 ธันวาคม 256</w:t>
            </w:r>
            <w:r w:rsidR="00870EEB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2" w:type="dxa"/>
            <w:vAlign w:val="bottom"/>
          </w:tcPr>
          <w:p w:rsidR="00800CA0" w:rsidRPr="00792281" w:rsidRDefault="00ED73FC" w:rsidP="00AE6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03" w:type="dxa"/>
            <w:vAlign w:val="bottom"/>
          </w:tcPr>
          <w:p w:rsidR="00800CA0" w:rsidRPr="00792281" w:rsidRDefault="00870EEB" w:rsidP="00AE6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bottom"/>
          </w:tcPr>
          <w:p w:rsidR="00800CA0" w:rsidRPr="00792281" w:rsidRDefault="00870EEB" w:rsidP="00AE6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bottom"/>
          </w:tcPr>
          <w:p w:rsidR="00800CA0" w:rsidRPr="00792281" w:rsidRDefault="00870EEB" w:rsidP="00AE6D25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800CA0" w:rsidRPr="00792281" w:rsidTr="00AE6D25">
        <w:tc>
          <w:tcPr>
            <w:tcW w:w="4788" w:type="dxa"/>
            <w:vAlign w:val="bottom"/>
          </w:tcPr>
          <w:p w:rsidR="00800CA0" w:rsidRPr="00792281" w:rsidRDefault="00800CA0" w:rsidP="00E959D9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:rsidR="00800CA0" w:rsidRPr="00792281" w:rsidRDefault="00ED73FC" w:rsidP="00E959D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1,628</w:t>
            </w:r>
          </w:p>
        </w:tc>
        <w:tc>
          <w:tcPr>
            <w:tcW w:w="1103" w:type="dxa"/>
            <w:vAlign w:val="bottom"/>
          </w:tcPr>
          <w:p w:rsidR="00800CA0" w:rsidRPr="00792281" w:rsidRDefault="00800CA0" w:rsidP="00E959D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1,909</w:t>
            </w:r>
          </w:p>
        </w:tc>
        <w:tc>
          <w:tcPr>
            <w:tcW w:w="1102" w:type="dxa"/>
            <w:vAlign w:val="bottom"/>
          </w:tcPr>
          <w:p w:rsidR="00800CA0" w:rsidRPr="00792281" w:rsidRDefault="00971361" w:rsidP="00E959D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91</w:t>
            </w:r>
          </w:p>
        </w:tc>
        <w:tc>
          <w:tcPr>
            <w:tcW w:w="1103" w:type="dxa"/>
            <w:vAlign w:val="bottom"/>
          </w:tcPr>
          <w:p w:rsidR="00800CA0" w:rsidRPr="00792281" w:rsidRDefault="00800CA0" w:rsidP="00E959D9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92281">
              <w:rPr>
                <w:rFonts w:ascii="Angsana New" w:hAnsi="Angsana New"/>
                <w:spacing w:val="-4"/>
                <w:sz w:val="32"/>
                <w:szCs w:val="32"/>
              </w:rPr>
              <w:t>328</w:t>
            </w:r>
          </w:p>
        </w:tc>
      </w:tr>
    </w:tbl>
    <w:p w:rsidR="00E748D5" w:rsidRPr="00792281" w:rsidRDefault="009616A1" w:rsidP="00AE6D25">
      <w:pPr>
        <w:tabs>
          <w:tab w:val="left" w:pos="216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27</w:t>
      </w:r>
      <w:r w:rsidR="00E748D5" w:rsidRPr="00792281">
        <w:rPr>
          <w:rFonts w:ascii="Angsana New" w:hAnsi="Angsana New"/>
          <w:b/>
          <w:bCs/>
          <w:sz w:val="32"/>
          <w:szCs w:val="32"/>
        </w:rPr>
        <w:t>.</w:t>
      </w:r>
      <w:r w:rsidR="00E748D5" w:rsidRPr="00792281">
        <w:rPr>
          <w:rFonts w:ascii="Angsana New" w:hAnsi="Angsana New"/>
          <w:b/>
          <w:bCs/>
          <w:sz w:val="32"/>
          <w:szCs w:val="32"/>
        </w:rPr>
        <w:tab/>
      </w:r>
      <w:r w:rsidR="00E748D5" w:rsidRPr="0079228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9F3C21" w:rsidRPr="00792281" w:rsidRDefault="009F3C21" w:rsidP="00616A9C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A62E37" w:rsidRPr="00792281">
        <w:rPr>
          <w:rFonts w:ascii="Angsana New" w:hAnsi="Angsana New" w:hint="cs"/>
          <w:sz w:val="32"/>
          <w:szCs w:val="32"/>
          <w:cs/>
        </w:rPr>
        <w:t>ปี</w:t>
      </w:r>
      <w:r w:rsidRPr="00792281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(ไม่รวมกำไรขาดทุนเบ็ดเสร็จอื่น) </w:t>
      </w:r>
      <w:r w:rsidRPr="0079228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2D1956" w:rsidRPr="00792281">
        <w:rPr>
          <w:rFonts w:ascii="Angsana New" w:hAnsi="Angsana New" w:hint="cs"/>
          <w:sz w:val="32"/>
          <w:szCs w:val="32"/>
          <w:cs/>
        </w:rPr>
        <w:t>ปี</w:t>
      </w:r>
      <w:r w:rsidRPr="00792281">
        <w:rPr>
          <w:rFonts w:ascii="Angsana New" w:hAnsi="Angsana New"/>
          <w:sz w:val="32"/>
          <w:szCs w:val="32"/>
        </w:rPr>
        <w:t xml:space="preserve"> </w:t>
      </w:r>
    </w:p>
    <w:p w:rsidR="009F3C21" w:rsidRPr="00792281" w:rsidRDefault="009616A1" w:rsidP="00616A9C">
      <w:pPr>
        <w:spacing w:before="120" w:after="120" w:line="420" w:lineRule="exact"/>
        <w:ind w:left="547" w:right="-72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28</w:t>
      </w:r>
      <w:r w:rsidR="009F3C21"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="009F3C21" w:rsidRPr="00792281">
        <w:rPr>
          <w:rFonts w:ascii="Angsana New" w:hAnsi="Angsana New"/>
          <w:b/>
          <w:bCs/>
          <w:sz w:val="32"/>
          <w:szCs w:val="32"/>
        </w:rPr>
        <w:tab/>
      </w:r>
      <w:r w:rsidR="009F3C21" w:rsidRPr="0079228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r w:rsidR="009F3C21" w:rsidRPr="00792281">
        <w:rPr>
          <w:rFonts w:ascii="Angsana New" w:hAnsi="Angsana New" w:hint="cs"/>
          <w:b/>
          <w:bCs/>
          <w:sz w:val="32"/>
          <w:szCs w:val="32"/>
          <w:cs/>
        </w:rPr>
        <w:t>จ่าย</w:t>
      </w:r>
    </w:p>
    <w:p w:rsidR="009F3C21" w:rsidRPr="00792281" w:rsidRDefault="009F3C21" w:rsidP="00616A9C">
      <w:pPr>
        <w:tabs>
          <w:tab w:val="left" w:pos="960"/>
        </w:tabs>
        <w:spacing w:before="120" w:after="120" w:line="420" w:lineRule="exact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 xml:space="preserve">เงินปันผลจ่ายของบริษัทฯสำหรับปีสิ้นสุดวันที่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5710B" w:rsidRPr="00792281">
        <w:rPr>
          <w:rFonts w:ascii="Angsana New" w:hAnsi="Angsana New" w:hint="cs"/>
          <w:sz w:val="32"/>
          <w:szCs w:val="32"/>
          <w:cs/>
        </w:rPr>
        <w:t>255</w:t>
      </w:r>
      <w:r w:rsidR="006A4854" w:rsidRPr="00792281">
        <w:rPr>
          <w:rFonts w:ascii="Angsana New" w:hAnsi="Angsana New" w:hint="cs"/>
          <w:sz w:val="32"/>
          <w:szCs w:val="32"/>
          <w:cs/>
        </w:rPr>
        <w:t>9</w:t>
      </w:r>
      <w:r w:rsidR="00D5710B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เป็นดังนี้ </w:t>
      </w:r>
    </w:p>
    <w:tbl>
      <w:tblPr>
        <w:tblW w:w="9175" w:type="dxa"/>
        <w:tblInd w:w="648" w:type="dxa"/>
        <w:tblLook w:val="01E0" w:firstRow="1" w:lastRow="1" w:firstColumn="1" w:lastColumn="1" w:noHBand="0" w:noVBand="0"/>
      </w:tblPr>
      <w:tblGrid>
        <w:gridCol w:w="2087"/>
        <w:gridCol w:w="2773"/>
        <w:gridCol w:w="1260"/>
        <w:gridCol w:w="1357"/>
        <w:gridCol w:w="1698"/>
      </w:tblGrid>
      <w:tr w:rsidR="009F3C21" w:rsidRPr="00792281" w:rsidTr="00AE6D25">
        <w:tc>
          <w:tcPr>
            <w:tcW w:w="2087" w:type="dxa"/>
            <w:vAlign w:val="bottom"/>
          </w:tcPr>
          <w:p w:rsidR="009F3C21" w:rsidRPr="00792281" w:rsidRDefault="009F3C21" w:rsidP="008276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73" w:type="dxa"/>
            <w:vAlign w:val="bottom"/>
          </w:tcPr>
          <w:p w:rsidR="009F3C21" w:rsidRPr="00792281" w:rsidRDefault="009F3C21" w:rsidP="008276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:rsidR="009F3C21" w:rsidRPr="00792281" w:rsidRDefault="009F3C21" w:rsidP="00827694">
            <w:pPr>
              <w:pStyle w:val="Heading1"/>
              <w:pBdr>
                <w:bottom w:val="single" w:sz="4" w:space="1" w:color="auto"/>
              </w:pBdr>
              <w:jc w:val="center"/>
              <w:rPr>
                <w:b/>
                <w:bCs/>
              </w:rPr>
            </w:pPr>
            <w:r w:rsidRPr="00792281">
              <w:rPr>
                <w:cs/>
              </w:rPr>
              <w:t>เงินปันผลจ่าย</w:t>
            </w:r>
          </w:p>
        </w:tc>
        <w:tc>
          <w:tcPr>
            <w:tcW w:w="1357" w:type="dxa"/>
            <w:vAlign w:val="bottom"/>
          </w:tcPr>
          <w:p w:rsidR="009F3C21" w:rsidRPr="00792281" w:rsidRDefault="009F3C21" w:rsidP="008276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          จ่ายต่อหุ้น</w:t>
            </w:r>
          </w:p>
        </w:tc>
        <w:tc>
          <w:tcPr>
            <w:tcW w:w="1698" w:type="dxa"/>
            <w:vAlign w:val="bottom"/>
          </w:tcPr>
          <w:p w:rsidR="009F3C21" w:rsidRPr="00792281" w:rsidRDefault="009F3C21" w:rsidP="00827694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9F3C21" w:rsidRPr="00792281" w:rsidTr="00AE6D25">
        <w:tc>
          <w:tcPr>
            <w:tcW w:w="2087" w:type="dxa"/>
          </w:tcPr>
          <w:p w:rsidR="009F3C21" w:rsidRPr="00792281" w:rsidRDefault="009F3C21" w:rsidP="00827694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73" w:type="dxa"/>
          </w:tcPr>
          <w:p w:rsidR="009F3C21" w:rsidRPr="00792281" w:rsidRDefault="009F3C21" w:rsidP="00827694">
            <w:pPr>
              <w:ind w:left="-18" w:right="-3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F3C21" w:rsidRPr="00792281" w:rsidRDefault="009F3C21" w:rsidP="00827694">
            <w:pPr>
              <w:pStyle w:val="Heading1"/>
              <w:jc w:val="center"/>
              <w:rPr>
                <w:b/>
                <w:bCs/>
                <w:cs/>
              </w:rPr>
            </w:pPr>
            <w:r w:rsidRPr="00792281">
              <w:rPr>
                <w:cs/>
              </w:rPr>
              <w:t>(พันบาท)</w:t>
            </w:r>
          </w:p>
        </w:tc>
        <w:tc>
          <w:tcPr>
            <w:tcW w:w="1357" w:type="dxa"/>
          </w:tcPr>
          <w:p w:rsidR="009F3C21" w:rsidRPr="00792281" w:rsidRDefault="009F3C21" w:rsidP="00827694">
            <w:pPr>
              <w:pStyle w:val="Heading1"/>
              <w:jc w:val="center"/>
              <w:rPr>
                <w:b/>
                <w:bCs/>
                <w:cs/>
              </w:rPr>
            </w:pPr>
            <w:r w:rsidRPr="00792281">
              <w:rPr>
                <w:cs/>
              </w:rPr>
              <w:t>(บาท)</w:t>
            </w:r>
          </w:p>
        </w:tc>
        <w:tc>
          <w:tcPr>
            <w:tcW w:w="1698" w:type="dxa"/>
          </w:tcPr>
          <w:p w:rsidR="009F3C21" w:rsidRPr="00792281" w:rsidRDefault="009F3C21" w:rsidP="00827694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F3C21" w:rsidRPr="00792281" w:rsidTr="00AE6D25">
        <w:tc>
          <w:tcPr>
            <w:tcW w:w="2087" w:type="dxa"/>
          </w:tcPr>
          <w:p w:rsidR="009F3C21" w:rsidRPr="00792281" w:rsidRDefault="009F3C21" w:rsidP="006A4854">
            <w:pPr>
              <w:ind w:left="162" w:hanging="162"/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</w:pPr>
            <w:r w:rsidRPr="00792281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  <w:t>255</w:t>
            </w:r>
            <w:r w:rsidR="006A4854" w:rsidRPr="00792281">
              <w:rPr>
                <w:rFonts w:ascii="Angsana New" w:eastAsia="Calibri" w:hAnsi="Angsana New"/>
                <w:b/>
                <w:bCs/>
                <w:sz w:val="28"/>
                <w:szCs w:val="28"/>
                <w:u w:val="single"/>
              </w:rPr>
              <w:t>9</w:t>
            </w:r>
          </w:p>
        </w:tc>
        <w:tc>
          <w:tcPr>
            <w:tcW w:w="2773" w:type="dxa"/>
          </w:tcPr>
          <w:p w:rsidR="009F3C21" w:rsidRPr="00792281" w:rsidRDefault="009F3C21" w:rsidP="00827694">
            <w:pPr>
              <w:ind w:left="-18" w:right="-32" w:hanging="162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F3C21" w:rsidRPr="00792281" w:rsidRDefault="009F3C21" w:rsidP="00827694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357" w:type="dxa"/>
          </w:tcPr>
          <w:p w:rsidR="009F3C21" w:rsidRPr="00792281" w:rsidRDefault="009F3C21" w:rsidP="00827694">
            <w:pPr>
              <w:pStyle w:val="Heading1"/>
              <w:jc w:val="center"/>
              <w:rPr>
                <w:b/>
                <w:bCs/>
                <w:cs/>
              </w:rPr>
            </w:pPr>
          </w:p>
        </w:tc>
        <w:tc>
          <w:tcPr>
            <w:tcW w:w="1698" w:type="dxa"/>
          </w:tcPr>
          <w:p w:rsidR="009F3C21" w:rsidRPr="00792281" w:rsidRDefault="009F3C21" w:rsidP="00827694">
            <w:pPr>
              <w:tabs>
                <w:tab w:val="center" w:pos="7110"/>
                <w:tab w:val="right" w:pos="8540"/>
              </w:tabs>
              <w:ind w:left="-18" w:right="-3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F3C21" w:rsidRPr="00792281" w:rsidTr="00AE6D25">
        <w:tc>
          <w:tcPr>
            <w:tcW w:w="2087" w:type="dxa"/>
          </w:tcPr>
          <w:p w:rsidR="009F3C21" w:rsidRPr="00792281" w:rsidRDefault="009F3C21" w:rsidP="006A4854">
            <w:pPr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เงินปันผล</w:t>
            </w: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ระหว่างกาลจากผลการดำเนินงานเดือนมกราคม </w:t>
            </w:r>
            <w:r w:rsidR="00022DDD" w:rsidRPr="00792281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</w:t>
            </w:r>
            <w:r w:rsidR="006A4854"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>กันยายน</w:t>
            </w: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255</w:t>
            </w:r>
            <w:r w:rsidR="006A4854" w:rsidRPr="00792281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2773" w:type="dxa"/>
          </w:tcPr>
          <w:p w:rsidR="009F3C21" w:rsidRPr="00792281" w:rsidRDefault="009F3C21" w:rsidP="00B2243D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9228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 xml:space="preserve">คณะกรรมการครั้งที่ </w:t>
            </w:r>
            <w:r w:rsidRPr="00792281">
              <w:rPr>
                <w:rFonts w:ascii="Angsana New" w:hAnsi="Angsana New"/>
                <w:sz w:val="28"/>
                <w:szCs w:val="28"/>
              </w:rPr>
              <w:t>4</w:t>
            </w:r>
            <w:r w:rsidR="00B2243D" w:rsidRPr="00792281">
              <w:rPr>
                <w:rFonts w:ascii="Angsana New" w:hAnsi="Angsana New"/>
                <w:sz w:val="28"/>
                <w:szCs w:val="28"/>
              </w:rPr>
              <w:t>27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92281">
              <w:rPr>
                <w:rFonts w:ascii="Angsana New" w:hAnsi="Angsana New"/>
                <w:sz w:val="28"/>
                <w:szCs w:val="28"/>
                <w:cs/>
              </w:rPr>
              <w:t>เมื่อ</w:t>
            </w:r>
            <w:r w:rsidRPr="0079228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9228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4854" w:rsidRPr="00792281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6A4854" w:rsidRPr="00792281">
              <w:rPr>
                <w:rFonts w:ascii="Angsana New" w:hAnsi="Angsana New" w:hint="cs"/>
                <w:sz w:val="28"/>
                <w:szCs w:val="28"/>
                <w:cs/>
              </w:rPr>
              <w:t>พฤศจิกายน 2559</w:t>
            </w:r>
          </w:p>
        </w:tc>
        <w:tc>
          <w:tcPr>
            <w:tcW w:w="1260" w:type="dxa"/>
          </w:tcPr>
          <w:p w:rsidR="009F3C21" w:rsidRPr="00792281" w:rsidRDefault="009F3C21" w:rsidP="00827694">
            <w:pP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</w:rPr>
              <w:t>50,145</w:t>
            </w:r>
          </w:p>
        </w:tc>
        <w:tc>
          <w:tcPr>
            <w:tcW w:w="1357" w:type="dxa"/>
          </w:tcPr>
          <w:p w:rsidR="009F3C21" w:rsidRPr="00792281" w:rsidRDefault="009F3C21" w:rsidP="00827694">
            <w:pPr>
              <w:tabs>
                <w:tab w:val="decimal" w:pos="539"/>
              </w:tabs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</w:rPr>
              <w:t>0.05</w:t>
            </w:r>
          </w:p>
        </w:tc>
        <w:tc>
          <w:tcPr>
            <w:tcW w:w="1698" w:type="dxa"/>
          </w:tcPr>
          <w:p w:rsidR="009F3C21" w:rsidRPr="00792281" w:rsidRDefault="006A4854" w:rsidP="00827694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>13 ธันวาคม 2559</w:t>
            </w:r>
          </w:p>
        </w:tc>
      </w:tr>
      <w:tr w:rsidR="009F3C21" w:rsidRPr="00792281" w:rsidTr="00AE6D25">
        <w:tc>
          <w:tcPr>
            <w:tcW w:w="2087" w:type="dxa"/>
          </w:tcPr>
          <w:p w:rsidR="009F3C21" w:rsidRPr="00792281" w:rsidRDefault="009F3C21" w:rsidP="00827694">
            <w:pPr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73" w:type="dxa"/>
          </w:tcPr>
          <w:p w:rsidR="009F3C21" w:rsidRPr="00792281" w:rsidRDefault="009F3C21" w:rsidP="00827694">
            <w:pPr>
              <w:ind w:left="166" w:hanging="166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9F3C21" w:rsidRPr="00792281" w:rsidRDefault="006A4854" w:rsidP="00B224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4"/>
              </w:tabs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>50</w:t>
            </w:r>
            <w:r w:rsidR="00B2243D"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>,</w:t>
            </w:r>
            <w:r w:rsidRPr="00792281">
              <w:rPr>
                <w:rFonts w:ascii="Angsana New" w:eastAsia="Calibri" w:hAnsi="Angsana New" w:hint="cs"/>
                <w:sz w:val="28"/>
                <w:szCs w:val="28"/>
                <w:cs/>
              </w:rPr>
              <w:t>145</w:t>
            </w:r>
          </w:p>
        </w:tc>
        <w:tc>
          <w:tcPr>
            <w:tcW w:w="1357" w:type="dxa"/>
          </w:tcPr>
          <w:p w:rsidR="009F3C21" w:rsidRPr="00792281" w:rsidRDefault="009F3C21" w:rsidP="006A485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39"/>
              </w:tabs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792281">
              <w:rPr>
                <w:rFonts w:ascii="Angsana New" w:eastAsia="Calibri" w:hAnsi="Angsana New"/>
                <w:sz w:val="28"/>
                <w:szCs w:val="28"/>
              </w:rPr>
              <w:t>0.</w:t>
            </w:r>
            <w:r w:rsidR="006A4854" w:rsidRPr="00792281">
              <w:rPr>
                <w:rFonts w:ascii="Angsana New" w:eastAsia="Calibri" w:hAnsi="Angsana New"/>
                <w:sz w:val="28"/>
                <w:szCs w:val="28"/>
              </w:rPr>
              <w:t>05</w:t>
            </w:r>
          </w:p>
        </w:tc>
        <w:tc>
          <w:tcPr>
            <w:tcW w:w="1698" w:type="dxa"/>
          </w:tcPr>
          <w:p w:rsidR="009F3C21" w:rsidRPr="00792281" w:rsidRDefault="009F3C21" w:rsidP="00827694">
            <w:pPr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:rsidR="00AE6D25" w:rsidRPr="00792281" w:rsidRDefault="00AE6D25" w:rsidP="00616A9C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A78FB" w:rsidRPr="00792281" w:rsidRDefault="009616A1" w:rsidP="00616A9C">
      <w:pPr>
        <w:overflowPunct/>
        <w:autoSpaceDE/>
        <w:autoSpaceDN/>
        <w:adjustRightInd/>
        <w:spacing w:before="240" w:after="120" w:line="42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9A78FB" w:rsidRPr="00792281">
        <w:rPr>
          <w:rFonts w:ascii="Angsana New" w:hAnsi="Angsana New"/>
          <w:b/>
          <w:bCs/>
          <w:sz w:val="32"/>
          <w:szCs w:val="32"/>
        </w:rPr>
        <w:t>.</w:t>
      </w:r>
      <w:r w:rsidR="009A78FB" w:rsidRPr="00792281">
        <w:rPr>
          <w:rFonts w:ascii="Angsana New" w:hAnsi="Angsana New" w:hint="cs"/>
          <w:b/>
          <w:bCs/>
          <w:sz w:val="32"/>
          <w:szCs w:val="32"/>
          <w:cs/>
        </w:rPr>
        <w:tab/>
        <w:t>สัญญางานระหว่างก่อสร้าง</w:t>
      </w:r>
    </w:p>
    <w:p w:rsidR="009A78FB" w:rsidRPr="00792281" w:rsidRDefault="009A78FB" w:rsidP="00616A9C">
      <w:pPr>
        <w:tabs>
          <w:tab w:val="left" w:pos="600"/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201AB6"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01AB6" w:rsidRPr="00792281">
        <w:rPr>
          <w:rFonts w:ascii="Angsana New" w:hAnsi="Angsana New"/>
          <w:sz w:val="32"/>
          <w:szCs w:val="32"/>
        </w:rPr>
        <w:t xml:space="preserve">31 </w:t>
      </w:r>
      <w:r w:rsidR="00201AB6" w:rsidRPr="00792281">
        <w:rPr>
          <w:rFonts w:ascii="Angsana New" w:hAnsi="Angsana New" w:hint="cs"/>
          <w:sz w:val="32"/>
          <w:szCs w:val="32"/>
          <w:cs/>
        </w:rPr>
        <w:t>ธันวาคม</w:t>
      </w:r>
      <w:r w:rsidR="00201AB6" w:rsidRPr="00792281">
        <w:rPr>
          <w:rFonts w:ascii="Angsana New" w:hAnsi="Angsana New"/>
          <w:sz w:val="32"/>
          <w:szCs w:val="32"/>
          <w:cs/>
        </w:rPr>
        <w:t xml:space="preserve"> 2559 บริษัท</w:t>
      </w:r>
      <w:r w:rsidR="00201AB6" w:rsidRPr="00792281">
        <w:rPr>
          <w:rFonts w:ascii="Angsana New" w:hAnsi="Angsana New" w:hint="cs"/>
          <w:sz w:val="32"/>
          <w:szCs w:val="32"/>
          <w:cs/>
        </w:rPr>
        <w:t>ฯ</w:t>
      </w:r>
      <w:r w:rsidR="00201AB6" w:rsidRPr="00792281">
        <w:rPr>
          <w:rFonts w:ascii="Angsana New" w:hAnsi="Angsana New"/>
          <w:sz w:val="32"/>
          <w:szCs w:val="32"/>
          <w:cs/>
        </w:rPr>
        <w:t>มีต้นทุนการก่อสร้างที่เกิดขึ้นปรับปรุงด้วยกำไรหรือ</w:t>
      </w:r>
      <w:r w:rsidR="00201AB6" w:rsidRPr="00792281">
        <w:rPr>
          <w:rFonts w:ascii="Angsana New" w:hAnsi="Angsana New"/>
          <w:spacing w:val="-6"/>
          <w:sz w:val="32"/>
          <w:szCs w:val="32"/>
          <w:cs/>
        </w:rPr>
        <w:t xml:space="preserve">ขาดทุนที่รับรู้จนถึงปัจจุบันสำหรับสัญญางานระหว่างก่อสร้างเป็นจำนวนประมาณ </w:t>
      </w:r>
      <w:r w:rsidR="00BC1749" w:rsidRPr="00792281">
        <w:rPr>
          <w:rFonts w:ascii="Angsana New" w:hAnsi="Angsana New" w:hint="cs"/>
          <w:spacing w:val="-6"/>
          <w:sz w:val="32"/>
          <w:szCs w:val="32"/>
          <w:cs/>
        </w:rPr>
        <w:t>4,390</w:t>
      </w:r>
      <w:r w:rsidR="00201AB6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201AB6" w:rsidRPr="0079228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201AB6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B22943">
        <w:rPr>
          <w:rFonts w:ascii="Angsana New" w:hAnsi="Angsana New"/>
          <w:spacing w:val="-6"/>
          <w:sz w:val="32"/>
          <w:szCs w:val="32"/>
        </w:rPr>
        <w:t xml:space="preserve">(2558: </w:t>
      </w:r>
      <w:r w:rsidR="004F66E7">
        <w:rPr>
          <w:rFonts w:ascii="Angsana New" w:hAnsi="Angsana New"/>
          <w:spacing w:val="-6"/>
          <w:sz w:val="32"/>
          <w:szCs w:val="32"/>
        </w:rPr>
        <w:t>7,272</w:t>
      </w:r>
      <w:r w:rsidR="00B22943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B22943" w:rsidRPr="0079228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22943">
        <w:rPr>
          <w:rFonts w:ascii="Angsana New" w:hAnsi="Angsana New"/>
          <w:spacing w:val="-6"/>
          <w:sz w:val="32"/>
          <w:szCs w:val="32"/>
        </w:rPr>
        <w:t xml:space="preserve">) </w:t>
      </w:r>
      <w:r w:rsidR="00201AB6" w:rsidRPr="00792281">
        <w:rPr>
          <w:rFonts w:ascii="Angsana New" w:hAnsi="Angsana New" w:hint="cs"/>
          <w:spacing w:val="-10"/>
          <w:sz w:val="32"/>
          <w:szCs w:val="32"/>
          <w:cs/>
        </w:rPr>
        <w:t>ซึ่งได้เรียกเก็บเงินจากผู้ว่าจ้าง</w:t>
      </w:r>
      <w:r w:rsidR="00201AB6" w:rsidRPr="00792281">
        <w:rPr>
          <w:rFonts w:ascii="Angsana New" w:hAnsi="Angsana New" w:hint="cs"/>
          <w:sz w:val="32"/>
          <w:szCs w:val="32"/>
          <w:cs/>
        </w:rPr>
        <w:t xml:space="preserve">แล้วประมาณ </w:t>
      </w:r>
      <w:r w:rsidR="00BC1749" w:rsidRPr="00792281">
        <w:rPr>
          <w:rFonts w:ascii="Angsana New" w:hAnsi="Angsana New" w:hint="cs"/>
          <w:sz w:val="32"/>
          <w:szCs w:val="32"/>
          <w:cs/>
        </w:rPr>
        <w:t>3,681</w:t>
      </w:r>
      <w:r w:rsidR="00201AB6" w:rsidRPr="007922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22943">
        <w:rPr>
          <w:rFonts w:ascii="Angsana New" w:hAnsi="Angsana New"/>
          <w:sz w:val="32"/>
          <w:szCs w:val="32"/>
        </w:rPr>
        <w:t xml:space="preserve"> </w:t>
      </w:r>
      <w:r w:rsidR="00B22943">
        <w:rPr>
          <w:rFonts w:ascii="Angsana New" w:hAnsi="Angsana New"/>
          <w:spacing w:val="-6"/>
          <w:sz w:val="32"/>
          <w:szCs w:val="32"/>
        </w:rPr>
        <w:t xml:space="preserve">(2558: </w:t>
      </w:r>
      <w:r w:rsidR="004F66E7">
        <w:rPr>
          <w:rFonts w:ascii="Angsana New" w:hAnsi="Angsana New"/>
          <w:spacing w:val="-6"/>
          <w:sz w:val="32"/>
          <w:szCs w:val="32"/>
        </w:rPr>
        <w:t>6,800</w:t>
      </w:r>
      <w:r w:rsidR="00B22943"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="00B22943" w:rsidRPr="0079228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B22943">
        <w:rPr>
          <w:rFonts w:ascii="Angsana New" w:hAnsi="Angsana New"/>
          <w:spacing w:val="-6"/>
          <w:sz w:val="32"/>
          <w:szCs w:val="32"/>
        </w:rPr>
        <w:t>)</w:t>
      </w:r>
    </w:p>
    <w:p w:rsidR="009A78FB" w:rsidRPr="00792281" w:rsidRDefault="00201AB6" w:rsidP="00616A9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30</w:t>
      </w:r>
      <w:r w:rsidR="009A78FB" w:rsidRPr="00792281">
        <w:rPr>
          <w:rFonts w:ascii="Angsana New" w:hAnsi="Angsana New"/>
          <w:b/>
          <w:bCs/>
          <w:sz w:val="32"/>
          <w:szCs w:val="32"/>
        </w:rPr>
        <w:t>.</w:t>
      </w:r>
      <w:r w:rsidR="009A78FB" w:rsidRPr="00792281">
        <w:rPr>
          <w:rFonts w:ascii="Angsana New" w:hAnsi="Angsana New"/>
          <w:b/>
          <w:bCs/>
          <w:sz w:val="32"/>
          <w:szCs w:val="32"/>
        </w:rPr>
        <w:tab/>
      </w:r>
      <w:r w:rsidR="00CD7010" w:rsidRPr="00792281">
        <w:rPr>
          <w:rFonts w:ascii="Angsana New" w:hAnsi="Angsana New" w:hint="cs"/>
          <w:b/>
          <w:bCs/>
          <w:sz w:val="32"/>
          <w:szCs w:val="32"/>
          <w:cs/>
        </w:rPr>
        <w:t>ข้อมูลส่วนงาน</w:t>
      </w:r>
      <w:r w:rsidR="00527B9B" w:rsidRPr="00792281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:rsidR="009A78FB" w:rsidRPr="00792281" w:rsidRDefault="009A78FB" w:rsidP="00616A9C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 คือ กรรมการผู้จัดการ </w:t>
      </w:r>
    </w:p>
    <w:p w:rsidR="00AE7E8F" w:rsidRPr="00792281" w:rsidRDefault="009A78FB" w:rsidP="00616A9C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และ</w:t>
      </w:r>
      <w:r w:rsidRPr="00792281">
        <w:rPr>
          <w:rFonts w:ascii="Angsana New" w:hAnsi="Angsana New"/>
          <w:sz w:val="32"/>
          <w:szCs w:val="32"/>
          <w:cs/>
        </w:rPr>
        <w:t>บริษัทย่อยดำเนิน</w:t>
      </w:r>
      <w:r w:rsidRPr="00792281">
        <w:rPr>
          <w:rFonts w:ascii="Angsana New" w:hAnsi="Angsana New" w:hint="cs"/>
          <w:sz w:val="32"/>
          <w:szCs w:val="32"/>
          <w:cs/>
        </w:rPr>
        <w:t>ธุรกิจหลัก</w:t>
      </w:r>
      <w:r w:rsidRPr="00792281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</w:t>
      </w:r>
      <w:r w:rsidR="00AE6D25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คือ</w:t>
      </w:r>
      <w:r w:rsidR="00AE6D25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การรับเหมาก่อสร้าง</w:t>
      </w:r>
      <w:r w:rsidRPr="00792281">
        <w:rPr>
          <w:rFonts w:ascii="Angsana New" w:hAnsi="Angsana New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และดำเนินธุรกิจใน</w:t>
      </w:r>
      <w:r w:rsidRPr="00792281">
        <w:rPr>
          <w:rFonts w:ascii="Angsana New" w:hAnsi="Angsana New"/>
          <w:sz w:val="32"/>
          <w:szCs w:val="32"/>
          <w:cs/>
        </w:rPr>
        <w:t>เขตภูมิศาสตร์เดียว</w:t>
      </w:r>
      <w:r w:rsidR="00AE6D25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คือ</w:t>
      </w:r>
      <w:r w:rsidR="00AE6D25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ประเทศไทย</w:t>
      </w:r>
      <w:r w:rsidRPr="00792281">
        <w:rPr>
          <w:rFonts w:ascii="Angsana New" w:hAnsi="Angsana New"/>
          <w:sz w:val="32"/>
          <w:szCs w:val="32"/>
        </w:rPr>
        <w:t> </w:t>
      </w:r>
      <w:r w:rsidR="00AE6D25" w:rsidRPr="00792281">
        <w:rPr>
          <w:rFonts w:ascii="Angsana New" w:hAnsi="Angsana New" w:hint="cs"/>
          <w:sz w:val="32"/>
          <w:szCs w:val="32"/>
          <w:cs/>
        </w:rPr>
        <w:t xml:space="preserve">(บริษัทย่อยในประเทศเมียนมาร์ยังไม่ได้เริ่มดำเนินกิจการ) </w:t>
      </w:r>
      <w:r w:rsidRPr="00792281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792281">
        <w:rPr>
          <w:rFonts w:ascii="Angsana New" w:hAnsi="Angsana New" w:hint="cs"/>
          <w:sz w:val="32"/>
          <w:szCs w:val="32"/>
          <w:cs/>
        </w:rPr>
        <w:t>บ</w:t>
      </w:r>
      <w:r w:rsidRPr="00792281">
        <w:rPr>
          <w:rFonts w:ascii="Angsana New" w:hAnsi="Angsana New"/>
          <w:sz w:val="32"/>
          <w:szCs w:val="32"/>
          <w:cs/>
        </w:rPr>
        <w:t>ที่ใช้</w:t>
      </w:r>
      <w:r w:rsidRPr="00792281">
        <w:rPr>
          <w:rFonts w:ascii="Angsana New" w:hAnsi="Angsana New" w:hint="cs"/>
          <w:sz w:val="32"/>
          <w:szCs w:val="32"/>
          <w:cs/>
        </w:rPr>
        <w:t>ในการวัด</w:t>
      </w:r>
      <w:r w:rsidRPr="00792281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792281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:rsidR="009A78FB" w:rsidRPr="00792281" w:rsidRDefault="009A78FB" w:rsidP="00AE6D2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9A78FB" w:rsidRPr="00792281" w:rsidRDefault="009A78FB" w:rsidP="00AE6D2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ในปี 255</w:t>
      </w:r>
      <w:r w:rsidR="00201AB6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7F025A" w:rsidRPr="00792281">
        <w:rPr>
          <w:rFonts w:ascii="Angsana New" w:hAnsi="Angsana New"/>
          <w:sz w:val="32"/>
          <w:szCs w:val="32"/>
          <w:cs/>
        </w:rPr>
        <w:t>บริษัทฯ</w:t>
      </w:r>
      <w:r w:rsidRPr="00792281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B50F14" w:rsidRPr="00792281">
        <w:rPr>
          <w:rFonts w:ascii="Angsana New" w:hAnsi="Angsana New"/>
          <w:sz w:val="32"/>
          <w:szCs w:val="32"/>
        </w:rPr>
        <w:t xml:space="preserve"> </w:t>
      </w:r>
      <w:r w:rsidR="00AE6D25" w:rsidRPr="00792281">
        <w:rPr>
          <w:rFonts w:ascii="Angsana New" w:hAnsi="Angsana New" w:hint="cs"/>
          <w:sz w:val="32"/>
          <w:szCs w:val="32"/>
          <w:cs/>
        </w:rPr>
        <w:t>2</w:t>
      </w:r>
      <w:r w:rsidR="00B50F14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AE6D25" w:rsidRPr="00792281">
        <w:rPr>
          <w:rFonts w:ascii="Angsana New" w:hAnsi="Angsana New" w:hint="cs"/>
          <w:sz w:val="32"/>
          <w:szCs w:val="32"/>
          <w:cs/>
        </w:rPr>
        <w:t>2</w:t>
      </w:r>
      <w:r w:rsidR="00AE6D25" w:rsidRPr="00792281">
        <w:rPr>
          <w:rFonts w:ascii="Angsana New" w:hAnsi="Angsana New"/>
          <w:sz w:val="32"/>
          <w:szCs w:val="32"/>
        </w:rPr>
        <w:t>,294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D7010" w:rsidRPr="00792281">
        <w:rPr>
          <w:rFonts w:ascii="Angsana New" w:hAnsi="Angsana New" w:hint="cs"/>
          <w:sz w:val="32"/>
          <w:szCs w:val="32"/>
          <w:cs/>
        </w:rPr>
        <w:t>ซึ่งเป็นรายได้จากการรับเหมาก่อสร้างทั่วไป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201AB6" w:rsidRPr="00792281">
        <w:rPr>
          <w:rFonts w:ascii="Angsana New" w:hAnsi="Angsana New" w:hint="cs"/>
          <w:sz w:val="32"/>
          <w:szCs w:val="32"/>
          <w:cs/>
        </w:rPr>
        <w:t>(255</w:t>
      </w:r>
      <w:r w:rsidR="00201AB6" w:rsidRPr="00792281">
        <w:rPr>
          <w:rFonts w:ascii="Angsana New" w:hAnsi="Angsana New"/>
          <w:sz w:val="32"/>
          <w:szCs w:val="32"/>
        </w:rPr>
        <w:t>8</w:t>
      </w:r>
      <w:r w:rsidR="00527B9B" w:rsidRPr="00792281">
        <w:rPr>
          <w:rFonts w:ascii="Angsana New" w:hAnsi="Angsana New"/>
          <w:sz w:val="32"/>
          <w:szCs w:val="32"/>
        </w:rPr>
        <w:t>: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AE6D25" w:rsidRPr="00792281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792281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2F328B" w:rsidRPr="00792281">
        <w:rPr>
          <w:rFonts w:ascii="Angsana New" w:hAnsi="Angsana New"/>
          <w:sz w:val="32"/>
          <w:szCs w:val="32"/>
        </w:rPr>
        <w:t xml:space="preserve"> </w:t>
      </w:r>
      <w:r w:rsidR="001E4E82" w:rsidRPr="00792281">
        <w:rPr>
          <w:rFonts w:ascii="Angsana New" w:hAnsi="Angsana New"/>
          <w:sz w:val="32"/>
          <w:szCs w:val="32"/>
        </w:rPr>
        <w:t xml:space="preserve">2 </w:t>
      </w:r>
      <w:r w:rsidR="001E4E82" w:rsidRPr="00792281">
        <w:rPr>
          <w:rFonts w:ascii="Angsana New" w:hAnsi="Angsana New" w:hint="cs"/>
          <w:sz w:val="32"/>
          <w:szCs w:val="32"/>
          <w:cs/>
        </w:rPr>
        <w:t xml:space="preserve">ราย เป็นจำนวนเงินประมาณ </w:t>
      </w:r>
      <w:r w:rsidR="00201AB6" w:rsidRPr="00792281">
        <w:rPr>
          <w:rFonts w:ascii="Angsana New" w:hAnsi="Angsana New"/>
          <w:sz w:val="32"/>
          <w:szCs w:val="32"/>
        </w:rPr>
        <w:t xml:space="preserve">2,634 </w:t>
      </w:r>
      <w:r w:rsidRPr="00792281">
        <w:rPr>
          <w:rFonts w:ascii="Angsana New" w:hAnsi="Angsana New" w:hint="cs"/>
          <w:sz w:val="32"/>
          <w:szCs w:val="32"/>
          <w:cs/>
        </w:rPr>
        <w:t>ล้านบาท)</w:t>
      </w:r>
    </w:p>
    <w:p w:rsidR="00994A1A" w:rsidRPr="00792281" w:rsidRDefault="00307D00" w:rsidP="00AE6D25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31</w:t>
      </w:r>
      <w:r w:rsidR="00994A1A" w:rsidRPr="00792281">
        <w:rPr>
          <w:rFonts w:ascii="Angsana New" w:hAnsi="Angsana New"/>
          <w:b/>
          <w:bCs/>
          <w:sz w:val="32"/>
          <w:szCs w:val="32"/>
        </w:rPr>
        <w:t>.</w:t>
      </w:r>
      <w:r w:rsidR="00994A1A" w:rsidRPr="00792281">
        <w:rPr>
          <w:rFonts w:ascii="Angsana New" w:hAnsi="Angsana New"/>
          <w:b/>
          <w:bCs/>
          <w:sz w:val="32"/>
          <w:szCs w:val="32"/>
        </w:rPr>
        <w:tab/>
      </w:r>
      <w:r w:rsidR="00994A1A" w:rsidRPr="0079228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7A1B20" w:rsidRPr="00792281" w:rsidRDefault="00E74270" w:rsidP="00AE6D25">
      <w:pPr>
        <w:tabs>
          <w:tab w:val="left" w:pos="900"/>
        </w:tabs>
        <w:ind w:left="539" w:hanging="539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</w:t>
      </w:r>
      <w:r w:rsidR="00CD7010" w:rsidRPr="0079228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94A1A" w:rsidRPr="00792281">
        <w:rPr>
          <w:rFonts w:ascii="Angsana New" w:hAnsi="Angsana New"/>
          <w:sz w:val="32"/>
          <w:szCs w:val="32"/>
        </w:rPr>
        <w:t xml:space="preserve">2530 </w:t>
      </w:r>
      <w:r w:rsidR="00994A1A" w:rsidRPr="00792281">
        <w:rPr>
          <w:rFonts w:ascii="Angsana New" w:hAnsi="Angsana New"/>
          <w:sz w:val="32"/>
          <w:szCs w:val="32"/>
          <w:cs/>
        </w:rPr>
        <w:t>โดยบริษัทฯ</w:t>
      </w:r>
      <w:r w:rsidR="00CD7010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994A1A" w:rsidRPr="00792281">
        <w:rPr>
          <w:rFonts w:ascii="Angsana New" w:hAnsi="Angsana New"/>
          <w:sz w:val="32"/>
          <w:szCs w:val="32"/>
        </w:rPr>
        <w:t>5</w:t>
      </w:r>
      <w:r w:rsidR="00527B9B" w:rsidRPr="00792281">
        <w:rPr>
          <w:rFonts w:ascii="Angsana New" w:hAnsi="Angsana New"/>
          <w:sz w:val="32"/>
          <w:szCs w:val="32"/>
        </w:rPr>
        <w:t xml:space="preserve"> - 9</w:t>
      </w:r>
      <w:r w:rsidR="00994A1A" w:rsidRPr="00792281">
        <w:rPr>
          <w:rFonts w:ascii="Angsana New" w:hAnsi="Angsana New"/>
          <w:sz w:val="32"/>
          <w:szCs w:val="32"/>
        </w:rPr>
        <w:t xml:space="preserve"> </w:t>
      </w:r>
      <w:r w:rsidR="00994A1A" w:rsidRPr="00792281">
        <w:rPr>
          <w:rFonts w:ascii="Angsana New" w:hAnsi="Angsana New"/>
          <w:sz w:val="32"/>
          <w:szCs w:val="32"/>
          <w:cs/>
        </w:rPr>
        <w:t>ของเงินเดือน</w:t>
      </w:r>
      <w:r w:rsidR="00527B9B" w:rsidRPr="00792281">
        <w:rPr>
          <w:rFonts w:ascii="Angsana New" w:hAnsi="Angsana New" w:hint="cs"/>
          <w:sz w:val="32"/>
          <w:szCs w:val="32"/>
          <w:cs/>
        </w:rPr>
        <w:t>ขึ้นอยู่กับอายุการทำงานของพนักงาน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 กองทุนสำรองเลี้ยงชีพนี้บริหารโดยบริษัท หลักทรัพย์จัดการกองทุนไทยพาณิชย์ จำกัด</w:t>
      </w:r>
      <w:r w:rsidR="00994A1A" w:rsidRPr="00792281">
        <w:rPr>
          <w:rFonts w:ascii="Angsana New" w:hAnsi="Angsana New"/>
          <w:sz w:val="32"/>
          <w:szCs w:val="32"/>
        </w:rPr>
        <w:t xml:space="preserve"> </w:t>
      </w:r>
      <w:r w:rsidR="00994A1A" w:rsidRPr="0079228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527B9B" w:rsidRPr="00792281">
        <w:rPr>
          <w:rFonts w:ascii="Angsana New" w:eastAsia="MS Mincho" w:hAnsi="Angsana New" w:hint="cs"/>
          <w:sz w:val="32"/>
          <w:szCs w:val="32"/>
          <w:cs/>
        </w:rPr>
        <w:t>และบริษัทย่อย</w:t>
      </w:r>
      <w:r w:rsidR="00994A1A" w:rsidRPr="00792281">
        <w:rPr>
          <w:rFonts w:ascii="Angsana New" w:hAnsi="Angsana New"/>
          <w:sz w:val="32"/>
          <w:szCs w:val="32"/>
        </w:rPr>
        <w:t xml:space="preserve"> 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35F83" w:rsidRPr="00792281">
        <w:rPr>
          <w:rFonts w:ascii="Angsana New" w:hAnsi="Angsana New"/>
          <w:sz w:val="32"/>
          <w:szCs w:val="32"/>
        </w:rPr>
        <w:t>255</w:t>
      </w:r>
      <w:r w:rsidR="00201AB6" w:rsidRPr="00792281">
        <w:rPr>
          <w:rFonts w:ascii="Angsana New" w:hAnsi="Angsana New"/>
          <w:sz w:val="32"/>
          <w:szCs w:val="32"/>
        </w:rPr>
        <w:t>9</w:t>
      </w:r>
      <w:r w:rsidR="00994A1A" w:rsidRPr="00792281">
        <w:rPr>
          <w:rFonts w:ascii="Angsana New" w:hAnsi="Angsana New"/>
          <w:sz w:val="32"/>
          <w:szCs w:val="32"/>
        </w:rPr>
        <w:t xml:space="preserve"> </w:t>
      </w:r>
      <w:r w:rsidR="00BA6A55" w:rsidRPr="00792281">
        <w:rPr>
          <w:rFonts w:ascii="Angsana New" w:hAnsi="Angsana New"/>
          <w:sz w:val="32"/>
          <w:szCs w:val="32"/>
          <w:cs/>
        </w:rPr>
        <w:t>บริษัท</w:t>
      </w:r>
      <w:r w:rsidR="00CD7010" w:rsidRPr="0079228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902AEC" w:rsidRPr="00792281">
        <w:rPr>
          <w:rFonts w:ascii="Angsana New" w:hAnsi="Angsana New" w:hint="cs"/>
          <w:sz w:val="32"/>
          <w:szCs w:val="32"/>
          <w:cs/>
        </w:rPr>
        <w:t>รับรู้</w:t>
      </w:r>
      <w:r w:rsidR="00994A1A" w:rsidRPr="00792281">
        <w:rPr>
          <w:rFonts w:ascii="Angsana New" w:hAnsi="Angsana New"/>
          <w:sz w:val="32"/>
          <w:szCs w:val="32"/>
          <w:cs/>
        </w:rPr>
        <w:t>เงินสมทบ</w:t>
      </w:r>
      <w:r w:rsidR="00902AEC" w:rsidRPr="00792281">
        <w:rPr>
          <w:rFonts w:ascii="Angsana New" w:hAnsi="Angsana New" w:hint="cs"/>
          <w:sz w:val="32"/>
          <w:szCs w:val="32"/>
          <w:cs/>
        </w:rPr>
        <w:t>ดังกล่าวเป็นค่าใช้จ่ายจำนวน</w:t>
      </w:r>
      <w:r w:rsidR="00CC1E90" w:rsidRPr="00792281">
        <w:rPr>
          <w:rFonts w:ascii="Angsana New" w:hAnsi="Angsana New"/>
          <w:sz w:val="32"/>
          <w:szCs w:val="32"/>
        </w:rPr>
        <w:t xml:space="preserve"> </w:t>
      </w:r>
      <w:r w:rsidR="00B2243D" w:rsidRPr="00792281">
        <w:rPr>
          <w:rFonts w:ascii="Angsana New" w:hAnsi="Angsana New"/>
          <w:sz w:val="32"/>
          <w:szCs w:val="32"/>
        </w:rPr>
        <w:t>18</w:t>
      </w:r>
      <w:r w:rsidR="00CC1E90" w:rsidRPr="00792281">
        <w:rPr>
          <w:rFonts w:ascii="Angsana New" w:hAnsi="Angsana New"/>
          <w:sz w:val="32"/>
          <w:szCs w:val="32"/>
        </w:rPr>
        <w:t xml:space="preserve"> 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201AB6" w:rsidRPr="00792281">
        <w:rPr>
          <w:rFonts w:ascii="Angsana New" w:hAnsi="Angsana New"/>
          <w:sz w:val="32"/>
          <w:szCs w:val="32"/>
          <w:cs/>
        </w:rPr>
        <w:t>(255</w:t>
      </w:r>
      <w:r w:rsidR="00201AB6" w:rsidRPr="00792281">
        <w:rPr>
          <w:rFonts w:ascii="Angsana New" w:hAnsi="Angsana New"/>
          <w:sz w:val="32"/>
          <w:szCs w:val="32"/>
        </w:rPr>
        <w:t>8</w:t>
      </w:r>
      <w:r w:rsidR="00C94255" w:rsidRPr="00792281">
        <w:rPr>
          <w:rFonts w:ascii="Angsana New" w:hAnsi="Angsana New"/>
          <w:sz w:val="32"/>
          <w:szCs w:val="32"/>
        </w:rPr>
        <w:t>:</w:t>
      </w:r>
      <w:r w:rsidR="00994A1A" w:rsidRPr="00792281">
        <w:rPr>
          <w:rFonts w:ascii="Angsana New" w:hAnsi="Angsana New"/>
          <w:sz w:val="32"/>
          <w:szCs w:val="32"/>
          <w:cs/>
        </w:rPr>
        <w:t xml:space="preserve"> </w:t>
      </w:r>
      <w:r w:rsidR="00CD7010" w:rsidRPr="00792281">
        <w:rPr>
          <w:rFonts w:ascii="Angsana New" w:hAnsi="Angsana New"/>
          <w:sz w:val="32"/>
          <w:szCs w:val="32"/>
        </w:rPr>
        <w:t>1</w:t>
      </w:r>
      <w:r w:rsidR="00201AB6" w:rsidRPr="00792281">
        <w:rPr>
          <w:rFonts w:ascii="Angsana New" w:hAnsi="Angsana New"/>
          <w:sz w:val="32"/>
          <w:szCs w:val="32"/>
        </w:rPr>
        <w:t>6</w:t>
      </w:r>
      <w:r w:rsidR="00BA50B1" w:rsidRPr="00792281">
        <w:rPr>
          <w:rFonts w:ascii="Angsana New" w:hAnsi="Angsana New"/>
          <w:sz w:val="32"/>
          <w:szCs w:val="32"/>
        </w:rPr>
        <w:t xml:space="preserve"> </w:t>
      </w:r>
      <w:r w:rsidR="00994A1A" w:rsidRPr="00792281">
        <w:rPr>
          <w:rFonts w:ascii="Angsana New" w:hAnsi="Angsana New"/>
          <w:sz w:val="32"/>
          <w:szCs w:val="32"/>
          <w:cs/>
        </w:rPr>
        <w:t>ล้านบาท</w:t>
      </w:r>
      <w:r w:rsidR="00994A1A" w:rsidRPr="00792281">
        <w:rPr>
          <w:rFonts w:ascii="Angsana New" w:hAnsi="Angsana New"/>
          <w:sz w:val="32"/>
          <w:szCs w:val="32"/>
        </w:rPr>
        <w:t>)</w:t>
      </w:r>
    </w:p>
    <w:p w:rsidR="00AE6D25" w:rsidRPr="00792281" w:rsidRDefault="00AE6D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br w:type="page"/>
      </w:r>
    </w:p>
    <w:p w:rsidR="00570632" w:rsidRPr="00792281" w:rsidRDefault="00307D00" w:rsidP="00AE6D25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570632" w:rsidRPr="00792281">
        <w:rPr>
          <w:rFonts w:ascii="Angsana New" w:hAnsi="Angsana New"/>
          <w:b/>
          <w:bCs/>
          <w:sz w:val="32"/>
          <w:szCs w:val="32"/>
        </w:rPr>
        <w:t>.</w:t>
      </w:r>
      <w:r w:rsidR="00570632" w:rsidRPr="00792281">
        <w:rPr>
          <w:rFonts w:ascii="Angsana New" w:hAnsi="Angsana New"/>
          <w:b/>
          <w:bCs/>
          <w:sz w:val="32"/>
          <w:szCs w:val="32"/>
        </w:rPr>
        <w:tab/>
      </w:r>
      <w:r w:rsidR="00570632" w:rsidRPr="00792281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570632" w:rsidRPr="00792281" w:rsidRDefault="00307D00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32</w:t>
      </w:r>
      <w:r w:rsidR="00570632" w:rsidRPr="00792281">
        <w:rPr>
          <w:rFonts w:ascii="Angsana New" w:hAnsi="Angsana New"/>
          <w:b/>
          <w:bCs/>
          <w:sz w:val="32"/>
          <w:szCs w:val="32"/>
        </w:rPr>
        <w:t>.1</w:t>
      </w:r>
      <w:r w:rsidR="00570632" w:rsidRPr="00792281">
        <w:rPr>
          <w:rFonts w:ascii="Angsana New" w:hAnsi="Angsana New"/>
          <w:b/>
          <w:bCs/>
          <w:sz w:val="32"/>
          <w:szCs w:val="32"/>
        </w:rPr>
        <w:tab/>
      </w:r>
      <w:r w:rsidR="00570632" w:rsidRPr="0079228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570632" w:rsidRPr="00792281" w:rsidRDefault="00570632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 xml:space="preserve">บริษัทฯได้ทำสัญญาเช่าดำเนินงานที่เกี่ยวข้องกับการเช่ายานพาหนะ </w:t>
      </w:r>
      <w:r w:rsidRPr="00792281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440FE5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353426" w:rsidRPr="00792281">
        <w:rPr>
          <w:rFonts w:ascii="Angsana New" w:hAnsi="Angsana New" w:hint="cs"/>
          <w:sz w:val="32"/>
          <w:szCs w:val="32"/>
          <w:cs/>
        </w:rPr>
        <w:t>2</w:t>
      </w:r>
      <w:r w:rsidRPr="00792281">
        <w:rPr>
          <w:rFonts w:ascii="Angsana New" w:hAnsi="Angsana New" w:hint="cs"/>
          <w:sz w:val="32"/>
          <w:szCs w:val="32"/>
          <w:cs/>
        </w:rPr>
        <w:t xml:space="preserve"> ถึง </w:t>
      </w:r>
      <w:r w:rsidR="00353426" w:rsidRPr="00792281">
        <w:rPr>
          <w:rFonts w:ascii="Angsana New" w:hAnsi="Angsana New" w:hint="cs"/>
          <w:sz w:val="32"/>
          <w:szCs w:val="32"/>
          <w:cs/>
        </w:rPr>
        <w:t>3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ปี</w:t>
      </w:r>
    </w:p>
    <w:p w:rsidR="00570632" w:rsidRPr="00792281" w:rsidRDefault="00570632" w:rsidP="00AE6D25">
      <w:pPr>
        <w:tabs>
          <w:tab w:val="left" w:pos="156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5670"/>
        <w:gridCol w:w="1710"/>
        <w:gridCol w:w="1710"/>
      </w:tblGrid>
      <w:tr w:rsidR="00570632" w:rsidRPr="00792281" w:rsidTr="00E120C4">
        <w:tc>
          <w:tcPr>
            <w:tcW w:w="567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</w:tr>
      <w:tr w:rsidR="00570632" w:rsidRPr="00792281" w:rsidTr="00E120C4">
        <w:tc>
          <w:tcPr>
            <w:tcW w:w="567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570632" w:rsidRPr="00792281" w:rsidRDefault="00570632" w:rsidP="00AE6D25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                 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0632" w:rsidRPr="00792281" w:rsidTr="00E120C4">
        <w:tc>
          <w:tcPr>
            <w:tcW w:w="5670" w:type="dxa"/>
            <w:vAlign w:val="bottom"/>
          </w:tcPr>
          <w:p w:rsidR="00570632" w:rsidRPr="00792281" w:rsidRDefault="00570632" w:rsidP="00AE6D25">
            <w:pPr>
              <w:spacing w:line="400" w:lineRule="exact"/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  <w:cs/>
              </w:rPr>
              <w:t>255</w:t>
            </w:r>
            <w:r w:rsidR="00201AB6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710" w:type="dxa"/>
            <w:vAlign w:val="bottom"/>
          </w:tcPr>
          <w:p w:rsidR="00570632" w:rsidRPr="00792281" w:rsidRDefault="00201AB6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570632" w:rsidRPr="00792281" w:rsidTr="00E120C4">
        <w:tc>
          <w:tcPr>
            <w:tcW w:w="567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:rsidR="00570632" w:rsidRPr="00792281" w:rsidRDefault="00570632" w:rsidP="00AE6D25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201AB6" w:rsidRPr="00792281" w:rsidTr="00E120C4">
        <w:tc>
          <w:tcPr>
            <w:tcW w:w="5670" w:type="dxa"/>
            <w:vAlign w:val="bottom"/>
          </w:tcPr>
          <w:p w:rsidR="00201AB6" w:rsidRPr="00792281" w:rsidRDefault="00201AB6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1 ปี</w:t>
            </w:r>
          </w:p>
        </w:tc>
        <w:tc>
          <w:tcPr>
            <w:tcW w:w="1710" w:type="dxa"/>
            <w:vAlign w:val="bottom"/>
          </w:tcPr>
          <w:p w:rsidR="00201AB6" w:rsidRPr="00792281" w:rsidRDefault="00EF24B1" w:rsidP="00AE6D25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AE6D25" w:rsidRPr="0079228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710" w:type="dxa"/>
            <w:vAlign w:val="bottom"/>
          </w:tcPr>
          <w:p w:rsidR="00201AB6" w:rsidRPr="00792281" w:rsidRDefault="00201AB6" w:rsidP="00AE6D25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01AB6" w:rsidRPr="00792281" w:rsidTr="00E120C4">
        <w:tc>
          <w:tcPr>
            <w:tcW w:w="5670" w:type="dxa"/>
            <w:vAlign w:val="bottom"/>
          </w:tcPr>
          <w:p w:rsidR="00201AB6" w:rsidRPr="00792281" w:rsidRDefault="00201AB6" w:rsidP="00AE6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ปี แต่ไม่เกิน 3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201AB6" w:rsidRPr="00792281" w:rsidRDefault="00EF24B1" w:rsidP="00AE6D25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710" w:type="dxa"/>
            <w:vAlign w:val="bottom"/>
          </w:tcPr>
          <w:p w:rsidR="00201AB6" w:rsidRPr="00792281" w:rsidRDefault="00201AB6" w:rsidP="00AE6D25">
            <w:pPr>
              <w:tabs>
                <w:tab w:val="decimal" w:pos="909"/>
              </w:tabs>
              <w:spacing w:line="400" w:lineRule="exact"/>
              <w:ind w:right="2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:rsidR="00570632" w:rsidRPr="00792281" w:rsidRDefault="00307D00" w:rsidP="00AE6D25">
      <w:pPr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32</w:t>
      </w:r>
      <w:r w:rsidR="00570632" w:rsidRPr="00792281">
        <w:rPr>
          <w:rFonts w:ascii="Angsana New" w:hAnsi="Angsana New"/>
          <w:b/>
          <w:bCs/>
          <w:sz w:val="32"/>
          <w:szCs w:val="32"/>
        </w:rPr>
        <w:t>.2</w:t>
      </w:r>
      <w:r w:rsidR="00570632" w:rsidRPr="00792281">
        <w:rPr>
          <w:rFonts w:ascii="Angsana New" w:hAnsi="Angsana New"/>
          <w:b/>
          <w:bCs/>
          <w:sz w:val="32"/>
          <w:szCs w:val="32"/>
        </w:rPr>
        <w:tab/>
      </w:r>
      <w:r w:rsidR="00570632" w:rsidRPr="00792281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570632" w:rsidRPr="00792281" w:rsidRDefault="00570632" w:rsidP="00AE6D25">
      <w:pPr>
        <w:tabs>
          <w:tab w:val="left" w:pos="15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201AB6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บริษัทฯมีภาระผูกพันตามสัญญาว่าจ้างผู้รับเหมาช่วงที่</w:t>
      </w:r>
      <w:r w:rsidRPr="00792281">
        <w:rPr>
          <w:rFonts w:ascii="Angsana New" w:hAnsi="Angsana New"/>
          <w:spacing w:val="-10"/>
          <w:sz w:val="32"/>
          <w:szCs w:val="32"/>
          <w:cs/>
        </w:rPr>
        <w:t xml:space="preserve">จะต้องจ่ายในอนาคตเป็นจำนวนเงินประมาณ </w:t>
      </w:r>
      <w:r w:rsidR="00F12044" w:rsidRPr="00792281">
        <w:rPr>
          <w:rFonts w:ascii="Angsana New" w:hAnsi="Angsana New"/>
          <w:spacing w:val="-10"/>
          <w:sz w:val="32"/>
          <w:szCs w:val="32"/>
        </w:rPr>
        <w:t>2,204</w:t>
      </w:r>
      <w:r w:rsidR="00201AB6" w:rsidRPr="00792281">
        <w:rPr>
          <w:rFonts w:ascii="Angsana New" w:hAnsi="Angsana New"/>
          <w:spacing w:val="-10"/>
          <w:sz w:val="32"/>
          <w:szCs w:val="32"/>
        </w:rPr>
        <w:t xml:space="preserve"> </w:t>
      </w:r>
      <w:r w:rsidRPr="00792281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="00201AB6" w:rsidRPr="00792281">
        <w:rPr>
          <w:rFonts w:ascii="Angsana New" w:hAnsi="Angsana New"/>
          <w:spacing w:val="-10"/>
          <w:sz w:val="32"/>
          <w:szCs w:val="32"/>
        </w:rPr>
        <w:t>(2558</w:t>
      </w:r>
      <w:r w:rsidR="00527B9B" w:rsidRPr="00792281">
        <w:rPr>
          <w:rFonts w:ascii="Angsana New" w:hAnsi="Angsana New"/>
          <w:spacing w:val="-10"/>
          <w:sz w:val="32"/>
          <w:szCs w:val="32"/>
        </w:rPr>
        <w:t xml:space="preserve">: </w:t>
      </w:r>
      <w:r w:rsidR="00201AB6" w:rsidRPr="00792281">
        <w:rPr>
          <w:rFonts w:ascii="Angsana New" w:hAnsi="Angsana New"/>
          <w:spacing w:val="-10"/>
          <w:sz w:val="32"/>
          <w:szCs w:val="32"/>
        </w:rPr>
        <w:t xml:space="preserve">1,340 </w:t>
      </w:r>
      <w:r w:rsidRPr="00792281">
        <w:rPr>
          <w:rFonts w:ascii="Angsana New" w:hAnsi="Angsana New"/>
          <w:spacing w:val="-10"/>
          <w:sz w:val="32"/>
          <w:szCs w:val="32"/>
          <w:cs/>
        </w:rPr>
        <w:t>ล้านบาท</w:t>
      </w:r>
      <w:r w:rsidR="00527B9B" w:rsidRPr="00792281">
        <w:rPr>
          <w:rFonts w:ascii="Angsana New" w:hAnsi="Angsana New"/>
          <w:spacing w:val="-10"/>
          <w:sz w:val="32"/>
          <w:szCs w:val="32"/>
        </w:rPr>
        <w:t>)</w:t>
      </w:r>
      <w:r w:rsidRPr="00792281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</w:p>
    <w:p w:rsidR="00570632" w:rsidRPr="00792281" w:rsidRDefault="00307D00" w:rsidP="00AE6D25">
      <w:pPr>
        <w:tabs>
          <w:tab w:val="left" w:pos="156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32</w:t>
      </w:r>
      <w:r w:rsidR="00570632" w:rsidRPr="00792281">
        <w:rPr>
          <w:rFonts w:ascii="Angsana New" w:hAnsi="Angsana New"/>
          <w:b/>
          <w:bCs/>
          <w:sz w:val="32"/>
          <w:szCs w:val="32"/>
        </w:rPr>
        <w:t>.3</w:t>
      </w:r>
      <w:r w:rsidR="00570632" w:rsidRPr="00792281">
        <w:rPr>
          <w:rFonts w:ascii="Angsana New" w:hAnsi="Angsana New"/>
          <w:b/>
          <w:bCs/>
          <w:sz w:val="32"/>
          <w:szCs w:val="32"/>
        </w:rPr>
        <w:tab/>
      </w:r>
      <w:r w:rsidR="00570632" w:rsidRPr="00792281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570632" w:rsidRPr="00792281" w:rsidRDefault="00570632" w:rsidP="00AE6D25">
      <w:pPr>
        <w:tabs>
          <w:tab w:val="left" w:pos="1560"/>
        </w:tabs>
        <w:spacing w:before="120" w:after="120" w:line="40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ก)</w:t>
      </w:r>
      <w:r w:rsidRPr="00792281">
        <w:rPr>
          <w:rFonts w:ascii="Angsana New" w:hAnsi="Angsana New"/>
          <w:b/>
          <w:bCs/>
          <w:sz w:val="32"/>
          <w:szCs w:val="32"/>
          <w:cs/>
        </w:rPr>
        <w:tab/>
      </w:r>
      <w:r w:rsidR="00D904F3" w:rsidRPr="00792281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pacing w:val="-6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07D00" w:rsidRPr="00792281">
        <w:rPr>
          <w:rFonts w:ascii="Angsana New" w:hAnsi="Angsana New"/>
          <w:spacing w:val="-6"/>
          <w:sz w:val="32"/>
          <w:szCs w:val="32"/>
        </w:rPr>
        <w:t>2559</w:t>
      </w:r>
      <w:r w:rsidR="00D904F3"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และการประกันการชำระคืนเงินรับล่วงหน้าเป็นจำนวนเงินประมาณ </w:t>
      </w:r>
      <w:r w:rsidR="00265F0C" w:rsidRPr="00792281">
        <w:rPr>
          <w:rFonts w:ascii="Angsana New" w:hAnsi="Angsana New" w:hint="cs"/>
          <w:spacing w:val="-6"/>
          <w:sz w:val="32"/>
          <w:szCs w:val="32"/>
          <w:cs/>
        </w:rPr>
        <w:t>185</w:t>
      </w:r>
      <w:r w:rsidRPr="00792281">
        <w:rPr>
          <w:rFonts w:ascii="Angsana New" w:hAnsi="Angsana New"/>
          <w:spacing w:val="-6"/>
          <w:sz w:val="32"/>
          <w:szCs w:val="32"/>
        </w:rPr>
        <w:t xml:space="preserve"> </w:t>
      </w:r>
      <w:r w:rsidRPr="00792281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307D00" w:rsidRPr="00792281">
        <w:rPr>
          <w:rFonts w:ascii="Angsana New" w:hAnsi="Angsana New"/>
          <w:sz w:val="32"/>
          <w:szCs w:val="32"/>
        </w:rPr>
        <w:t>(2558</w:t>
      </w:r>
      <w:r w:rsidR="00527B9B" w:rsidRPr="00792281">
        <w:rPr>
          <w:rFonts w:ascii="Angsana New" w:hAnsi="Angsana New"/>
          <w:sz w:val="32"/>
          <w:szCs w:val="32"/>
        </w:rPr>
        <w:t xml:space="preserve">: </w:t>
      </w:r>
      <w:r w:rsidR="00307D00" w:rsidRPr="00792281">
        <w:rPr>
          <w:rFonts w:ascii="Angsana New" w:hAnsi="Angsana New"/>
          <w:sz w:val="32"/>
          <w:szCs w:val="32"/>
        </w:rPr>
        <w:t>290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>ล้านบาท</w:t>
      </w:r>
      <w:r w:rsidR="00527B9B" w:rsidRPr="00792281">
        <w:rPr>
          <w:rFonts w:ascii="Angsana New" w:hAnsi="Angsana New"/>
          <w:sz w:val="32"/>
          <w:szCs w:val="32"/>
        </w:rPr>
        <w:t>)</w:t>
      </w:r>
    </w:p>
    <w:p w:rsidR="00570632" w:rsidRPr="00792281" w:rsidRDefault="00570632" w:rsidP="00AE6D25">
      <w:pPr>
        <w:tabs>
          <w:tab w:val="left" w:pos="1560"/>
        </w:tabs>
        <w:spacing w:before="120" w:after="240" w:line="400" w:lineRule="exact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>ข)</w:t>
      </w:r>
      <w:r w:rsidRPr="00792281">
        <w:rPr>
          <w:rFonts w:ascii="Angsana New" w:hAnsi="Angsana New"/>
          <w:sz w:val="32"/>
          <w:szCs w:val="32"/>
          <w:cs/>
        </w:rPr>
        <w:tab/>
      </w:r>
      <w:r w:rsidRPr="00792281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9E4CA5" w:rsidRPr="00792281">
        <w:rPr>
          <w:rFonts w:ascii="Angsana New" w:hAnsi="Angsana New"/>
          <w:spacing w:val="-2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307D00" w:rsidRPr="00792281">
        <w:rPr>
          <w:rFonts w:ascii="Angsana New" w:hAnsi="Angsana New"/>
          <w:spacing w:val="-2"/>
          <w:sz w:val="32"/>
          <w:szCs w:val="32"/>
        </w:rPr>
        <w:t>2559</w:t>
      </w:r>
      <w:r w:rsidR="009E4CA5" w:rsidRPr="00792281">
        <w:rPr>
          <w:rFonts w:ascii="Angsana New" w:hAnsi="Angsana New"/>
          <w:spacing w:val="-2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E4CA5" w:rsidRPr="00792281">
        <w:rPr>
          <w:rFonts w:ascii="Angsana New" w:hAnsi="Angsana New"/>
          <w:spacing w:val="-2"/>
          <w:sz w:val="32"/>
          <w:szCs w:val="32"/>
        </w:rPr>
        <w:t>255</w:t>
      </w:r>
      <w:r w:rsidR="00307D00" w:rsidRPr="00792281">
        <w:rPr>
          <w:rFonts w:ascii="Angsana New" w:hAnsi="Angsana New"/>
          <w:spacing w:val="-2"/>
          <w:sz w:val="32"/>
          <w:szCs w:val="32"/>
        </w:rPr>
        <w:t>8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pacing w:val="-2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92281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ซึ่งเกี่ยวเนื่องกับภาระผูกพันทางปฏิบัติตามปกติธุรกิจของบริษัทฯ</w:t>
      </w:r>
      <w:r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Pr="00792281">
        <w:rPr>
          <w:rFonts w:ascii="Angsana New" w:hAnsi="Angsana New" w:hint="cs"/>
          <w:spacing w:val="-2"/>
          <w:sz w:val="32"/>
          <w:szCs w:val="32"/>
          <w:cs/>
        </w:rPr>
        <w:t>โดย</w:t>
      </w:r>
      <w:r w:rsidRPr="00792281">
        <w:rPr>
          <w:rFonts w:ascii="Angsana New" w:hAnsi="Angsana New"/>
          <w:spacing w:val="-2"/>
          <w:sz w:val="32"/>
          <w:szCs w:val="32"/>
          <w:cs/>
        </w:rPr>
        <w:t xml:space="preserve">มีรายละเอียดดังนี้ 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030"/>
        <w:gridCol w:w="1260"/>
        <w:gridCol w:w="1260"/>
      </w:tblGrid>
      <w:tr w:rsidR="00D5710B" w:rsidRPr="00792281" w:rsidTr="00D5710B">
        <w:tc>
          <w:tcPr>
            <w:tcW w:w="6030" w:type="dxa"/>
            <w:vAlign w:val="bottom"/>
          </w:tcPr>
          <w:p w:rsidR="00D5710B" w:rsidRPr="00792281" w:rsidRDefault="00D5710B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5710B" w:rsidRPr="00792281" w:rsidRDefault="00D5710B" w:rsidP="00AE6D25">
            <w:pPr>
              <w:tabs>
                <w:tab w:val="decimal" w:pos="7740"/>
                <w:tab w:val="decimal" w:pos="882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(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922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7922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5710B" w:rsidRPr="00792281" w:rsidTr="00D5710B">
        <w:tc>
          <w:tcPr>
            <w:tcW w:w="6030" w:type="dxa"/>
            <w:vAlign w:val="bottom"/>
          </w:tcPr>
          <w:p w:rsidR="00D5710B" w:rsidRPr="00792281" w:rsidRDefault="00D5710B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5710B" w:rsidRPr="00792281" w:rsidRDefault="00D5710B" w:rsidP="00AE6D25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5710B" w:rsidRPr="00792281" w:rsidTr="00D5710B">
        <w:tc>
          <w:tcPr>
            <w:tcW w:w="6030" w:type="dxa"/>
            <w:vAlign w:val="bottom"/>
          </w:tcPr>
          <w:p w:rsidR="00D5710B" w:rsidRPr="00792281" w:rsidRDefault="00D5710B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D5710B" w:rsidRPr="00792281" w:rsidRDefault="00D5710B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255</w:t>
            </w:r>
            <w:r w:rsidR="00307D00" w:rsidRPr="00792281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:rsidR="00D5710B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hAnsi="Angsana New"/>
                <w:sz w:val="32"/>
                <w:szCs w:val="32"/>
                <w:u w:val="single"/>
              </w:rPr>
              <w:t>2558</w:t>
            </w:r>
          </w:p>
        </w:tc>
      </w:tr>
      <w:tr w:rsidR="00307D00" w:rsidRPr="00792281" w:rsidTr="00D5710B">
        <w:tc>
          <w:tcPr>
            <w:tcW w:w="6030" w:type="dxa"/>
            <w:vAlign w:val="bottom"/>
          </w:tcPr>
          <w:p w:rsidR="00307D00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การประมูลงานก่อสร้าง</w:t>
            </w: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792281">
              <w:rPr>
                <w:rFonts w:ascii="Angsana New" w:hAnsi="Angsana New"/>
                <w:sz w:val="32"/>
                <w:szCs w:val="32"/>
                <w:cs/>
              </w:rPr>
              <w:t>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307D00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446</w:t>
            </w:r>
          </w:p>
        </w:tc>
        <w:tc>
          <w:tcPr>
            <w:tcW w:w="1260" w:type="dxa"/>
            <w:vAlign w:val="bottom"/>
          </w:tcPr>
          <w:p w:rsidR="00307D00" w:rsidRPr="00792281" w:rsidRDefault="00307D00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307D00" w:rsidRPr="00792281" w:rsidTr="00D5710B">
        <w:tc>
          <w:tcPr>
            <w:tcW w:w="6030" w:type="dxa"/>
            <w:vAlign w:val="bottom"/>
          </w:tcPr>
          <w:p w:rsidR="00307D00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307D00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933</w:t>
            </w:r>
          </w:p>
        </w:tc>
        <w:tc>
          <w:tcPr>
            <w:tcW w:w="1260" w:type="dxa"/>
            <w:vAlign w:val="bottom"/>
          </w:tcPr>
          <w:p w:rsidR="00307D00" w:rsidRPr="00792281" w:rsidRDefault="00307D00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625</w:t>
            </w:r>
          </w:p>
        </w:tc>
      </w:tr>
      <w:tr w:rsidR="00307D00" w:rsidRPr="00792281" w:rsidTr="00D5710B">
        <w:tc>
          <w:tcPr>
            <w:tcW w:w="6030" w:type="dxa"/>
            <w:vAlign w:val="bottom"/>
          </w:tcPr>
          <w:p w:rsidR="00307D00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307D00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1,16</w:t>
            </w:r>
            <w:r w:rsidR="00087DD7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:rsidR="00307D00" w:rsidRPr="00792281" w:rsidRDefault="00307D00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1,074</w:t>
            </w:r>
          </w:p>
        </w:tc>
      </w:tr>
      <w:tr w:rsidR="00307D00" w:rsidRPr="00792281" w:rsidTr="00D5710B">
        <w:tc>
          <w:tcPr>
            <w:tcW w:w="6030" w:type="dxa"/>
            <w:vAlign w:val="bottom"/>
          </w:tcPr>
          <w:p w:rsidR="00307D00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sz w:val="32"/>
                <w:szCs w:val="32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307D00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291</w:t>
            </w:r>
          </w:p>
        </w:tc>
        <w:tc>
          <w:tcPr>
            <w:tcW w:w="1260" w:type="dxa"/>
            <w:vAlign w:val="bottom"/>
          </w:tcPr>
          <w:p w:rsidR="00307D00" w:rsidRPr="00792281" w:rsidRDefault="00307D00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274</w:t>
            </w:r>
          </w:p>
        </w:tc>
      </w:tr>
      <w:tr w:rsidR="00E40063" w:rsidRPr="00792281" w:rsidTr="00D5710B">
        <w:tc>
          <w:tcPr>
            <w:tcW w:w="6030" w:type="dxa"/>
            <w:vAlign w:val="bottom"/>
          </w:tcPr>
          <w:p w:rsidR="00E40063" w:rsidRPr="00792281" w:rsidRDefault="00E40063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E40063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64</w:t>
            </w:r>
          </w:p>
        </w:tc>
        <w:tc>
          <w:tcPr>
            <w:tcW w:w="1260" w:type="dxa"/>
            <w:vAlign w:val="bottom"/>
          </w:tcPr>
          <w:p w:rsidR="00E40063" w:rsidRPr="00792281" w:rsidRDefault="00E40063" w:rsidP="00AE6D2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118</w:t>
            </w:r>
          </w:p>
        </w:tc>
      </w:tr>
      <w:tr w:rsidR="00E40063" w:rsidRPr="00792281" w:rsidTr="00D5710B">
        <w:tc>
          <w:tcPr>
            <w:tcW w:w="6030" w:type="dxa"/>
            <w:vAlign w:val="bottom"/>
          </w:tcPr>
          <w:p w:rsidR="00E40063" w:rsidRPr="00792281" w:rsidRDefault="00E40063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E40063" w:rsidRPr="00792281" w:rsidRDefault="00E40063" w:rsidP="00AE6D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493</w:t>
            </w:r>
          </w:p>
        </w:tc>
        <w:tc>
          <w:tcPr>
            <w:tcW w:w="1260" w:type="dxa"/>
            <w:vAlign w:val="bottom"/>
          </w:tcPr>
          <w:p w:rsidR="00E40063" w:rsidRPr="00792281" w:rsidRDefault="00E40063" w:rsidP="00AE6D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07D00" w:rsidRPr="00792281" w:rsidTr="00D5710B">
        <w:tc>
          <w:tcPr>
            <w:tcW w:w="6030" w:type="dxa"/>
            <w:vAlign w:val="bottom"/>
          </w:tcPr>
          <w:p w:rsidR="00307D00" w:rsidRPr="00792281" w:rsidRDefault="00307D00" w:rsidP="00AE6D25">
            <w:pPr>
              <w:tabs>
                <w:tab w:val="left" w:pos="2070"/>
                <w:tab w:val="decimal" w:pos="7740"/>
                <w:tab w:val="decimal" w:pos="8820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307D00" w:rsidRPr="00792281" w:rsidRDefault="00E40063" w:rsidP="00AE6D2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sz w:val="32"/>
                <w:szCs w:val="32"/>
                <w:cs/>
              </w:rPr>
              <w:t>3,39</w:t>
            </w:r>
            <w:r w:rsidR="00087DD7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:rsidR="00307D00" w:rsidRPr="00792281" w:rsidRDefault="00307D00" w:rsidP="00AE6D25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92281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</w:tbl>
    <w:p w:rsidR="004D03EC" w:rsidRPr="00792281" w:rsidRDefault="00307D00" w:rsidP="004B68DC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lastRenderedPageBreak/>
        <w:t>32</w:t>
      </w:r>
      <w:r w:rsidR="004D03EC" w:rsidRPr="00792281">
        <w:rPr>
          <w:rFonts w:ascii="Angsana New" w:hAnsi="Angsana New"/>
          <w:b/>
          <w:bCs/>
          <w:sz w:val="32"/>
          <w:szCs w:val="32"/>
        </w:rPr>
        <w:t>.</w:t>
      </w:r>
      <w:r w:rsidR="00D5710B" w:rsidRPr="007922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D03EC" w:rsidRPr="0079228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D03EC" w:rsidRPr="00792281">
        <w:rPr>
          <w:rFonts w:ascii="Angsana New" w:hAnsi="Angsana New" w:hint="cs"/>
          <w:b/>
          <w:bCs/>
          <w:sz w:val="32"/>
          <w:szCs w:val="32"/>
          <w:cs/>
        </w:rPr>
        <w:tab/>
        <w:t>คดีฟ้องร้อง</w:t>
      </w:r>
    </w:p>
    <w:p w:rsidR="002F59BC" w:rsidRPr="002F59BC" w:rsidRDefault="004D03EC" w:rsidP="002F59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2F59BC" w:rsidRPr="002F59BC">
        <w:rPr>
          <w:rFonts w:ascii="Angsana New" w:hAnsi="Angsana New"/>
          <w:sz w:val="32"/>
          <w:szCs w:val="32"/>
          <w:cs/>
        </w:rPr>
        <w:t>ในระหว่างปี</w:t>
      </w:r>
      <w:r w:rsidR="002F59BC" w:rsidRPr="002F59BC">
        <w:rPr>
          <w:rFonts w:ascii="Angsana New" w:hAnsi="Angsana New"/>
          <w:sz w:val="32"/>
          <w:szCs w:val="32"/>
        </w:rPr>
        <w:t xml:space="preserve"> 2558 </w:t>
      </w:r>
      <w:r w:rsidR="002F59BC" w:rsidRPr="002F59BC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="002F59BC" w:rsidRPr="002F59BC">
        <w:rPr>
          <w:rFonts w:ascii="Angsana New" w:hAnsi="Angsana New"/>
          <w:sz w:val="32"/>
          <w:szCs w:val="32"/>
        </w:rPr>
        <w:t xml:space="preserve">235 </w:t>
      </w:r>
      <w:r w:rsidR="002F59BC" w:rsidRPr="002F59BC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="002F59BC" w:rsidRPr="002F59BC">
        <w:rPr>
          <w:rFonts w:ascii="Angsana New" w:hAnsi="Angsana New"/>
          <w:sz w:val="32"/>
          <w:szCs w:val="32"/>
        </w:rPr>
        <w:t xml:space="preserve">16 </w:t>
      </w:r>
      <w:r w:rsidR="002F59BC" w:rsidRPr="002F59BC">
        <w:rPr>
          <w:rFonts w:ascii="Angsana New" w:hAnsi="Angsana New"/>
          <w:sz w:val="32"/>
          <w:szCs w:val="32"/>
          <w:cs/>
        </w:rPr>
        <w:t xml:space="preserve">กรกฎาคม </w:t>
      </w:r>
      <w:r w:rsidR="002F59BC" w:rsidRPr="002F59BC">
        <w:rPr>
          <w:rFonts w:ascii="Angsana New" w:hAnsi="Angsana New"/>
          <w:sz w:val="32"/>
          <w:szCs w:val="32"/>
        </w:rPr>
        <w:t xml:space="preserve">2558 </w:t>
      </w:r>
      <w:r w:rsidR="002F59BC" w:rsidRPr="002F59BC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="002F59BC" w:rsidRPr="002F59BC">
        <w:rPr>
          <w:rFonts w:ascii="Angsana New" w:hAnsi="Angsana New"/>
          <w:sz w:val="32"/>
          <w:szCs w:val="32"/>
        </w:rPr>
        <w:t xml:space="preserve">632 </w:t>
      </w:r>
      <w:r w:rsidR="002F59BC" w:rsidRPr="002F59BC">
        <w:rPr>
          <w:rFonts w:ascii="Angsana New" w:hAnsi="Angsana New"/>
          <w:sz w:val="32"/>
          <w:szCs w:val="32"/>
          <w:cs/>
        </w:rPr>
        <w:t>ล้านบาท ขณะนี้คดีอยู่ในระหว่างการพิจารณาของศาล โดยทนายความของบริษัทฯมีความเห็นว่าบริษัทฯมิได้เป็นฝ่ายผิดสัญญาจ้างข้างต้นและคาดว่า</w:t>
      </w:r>
      <w:r w:rsidR="00B22943">
        <w:rPr>
          <w:rFonts w:ascii="Angsana New" w:hAnsi="Angsana New" w:hint="cs"/>
          <w:sz w:val="32"/>
          <w:szCs w:val="32"/>
          <w:cs/>
        </w:rPr>
        <w:t>จำนวนที่</w:t>
      </w:r>
      <w:r w:rsidR="002F59BC" w:rsidRPr="002F59BC">
        <w:rPr>
          <w:rFonts w:ascii="Angsana New" w:hAnsi="Angsana New"/>
          <w:sz w:val="32"/>
          <w:szCs w:val="32"/>
          <w:cs/>
        </w:rPr>
        <w:t>บริษัทฯต้องจ่าย</w:t>
      </w:r>
      <w:r w:rsidR="00B22943">
        <w:rPr>
          <w:rFonts w:ascii="Angsana New" w:hAnsi="Angsana New" w:hint="cs"/>
          <w:sz w:val="32"/>
          <w:szCs w:val="32"/>
          <w:cs/>
        </w:rPr>
        <w:t>เป็นเพียง</w:t>
      </w:r>
      <w:r w:rsidR="002F59BC" w:rsidRPr="002F59BC">
        <w:rPr>
          <w:rFonts w:ascii="Angsana New" w:hAnsi="Angsana New"/>
          <w:sz w:val="32"/>
          <w:szCs w:val="32"/>
          <w:cs/>
        </w:rPr>
        <w:t>ค่า</w:t>
      </w:r>
      <w:r w:rsidR="002F59BC" w:rsidRPr="002F59BC">
        <w:rPr>
          <w:rFonts w:ascii="Angsana New" w:hAnsi="Angsana New" w:hint="cs"/>
          <w:sz w:val="32"/>
          <w:szCs w:val="32"/>
          <w:cs/>
        </w:rPr>
        <w:t>จ้าง</w:t>
      </w:r>
      <w:r w:rsidR="002F59BC" w:rsidRPr="002F59BC">
        <w:rPr>
          <w:rFonts w:ascii="Angsana New" w:hAnsi="Angsana New"/>
          <w:sz w:val="32"/>
          <w:szCs w:val="32"/>
          <w:cs/>
        </w:rPr>
        <w:t>งวดงาน</w:t>
      </w:r>
      <w:r w:rsidR="002F59BC" w:rsidRPr="002F59BC">
        <w:rPr>
          <w:rFonts w:ascii="Angsana New" w:hAnsi="Angsana New" w:hint="cs"/>
          <w:sz w:val="32"/>
          <w:szCs w:val="32"/>
          <w:cs/>
        </w:rPr>
        <w:t>ที่ได้ทำแล้วเสร็จ</w:t>
      </w:r>
      <w:r w:rsidR="002F59BC" w:rsidRPr="002F59BC">
        <w:rPr>
          <w:rFonts w:ascii="Angsana New" w:hAnsi="Angsana New"/>
          <w:sz w:val="32"/>
          <w:szCs w:val="32"/>
          <w:cs/>
        </w:rPr>
        <w:t>ซึ่งบริษัทฯได้บันทึกบัญชีไว้แล้ว และฝ่ายบริหารของบริษัทฯ</w:t>
      </w:r>
      <w:r w:rsidR="00B22943">
        <w:rPr>
          <w:rFonts w:ascii="Angsana New" w:hAnsi="Angsana New" w:hint="cs"/>
          <w:sz w:val="32"/>
          <w:szCs w:val="32"/>
          <w:cs/>
        </w:rPr>
        <w:t>คาด</w:t>
      </w:r>
      <w:r w:rsidR="002F59BC" w:rsidRPr="002F59BC">
        <w:rPr>
          <w:rFonts w:ascii="Angsana New" w:hAnsi="Angsana New"/>
          <w:sz w:val="32"/>
          <w:szCs w:val="32"/>
          <w:cs/>
        </w:rPr>
        <w:t>ว่าบริษัทฯจะ</w:t>
      </w:r>
      <w:r w:rsidR="002E3A24">
        <w:rPr>
          <w:rFonts w:ascii="Angsana New" w:hAnsi="Angsana New" w:hint="cs"/>
          <w:sz w:val="32"/>
          <w:szCs w:val="32"/>
          <w:cs/>
        </w:rPr>
        <w:t>ไม่</w:t>
      </w:r>
      <w:r w:rsidR="00B22943">
        <w:rPr>
          <w:rFonts w:ascii="Angsana New" w:hAnsi="Angsana New" w:hint="cs"/>
          <w:sz w:val="32"/>
          <w:szCs w:val="32"/>
          <w:cs/>
        </w:rPr>
        <w:t>ได้รับ</w:t>
      </w:r>
      <w:r w:rsidR="002F59BC" w:rsidRPr="002F59BC">
        <w:rPr>
          <w:rFonts w:ascii="Angsana New" w:hAnsi="Angsana New"/>
          <w:sz w:val="32"/>
          <w:szCs w:val="32"/>
          <w:cs/>
        </w:rPr>
        <w:t>ผลเสียหายอย่างมีสาระสำคัญ</w:t>
      </w:r>
      <w:r w:rsidR="00B22943">
        <w:rPr>
          <w:rFonts w:ascii="Angsana New" w:hAnsi="Angsana New" w:hint="cs"/>
          <w:sz w:val="32"/>
          <w:szCs w:val="32"/>
          <w:cs/>
        </w:rPr>
        <w:t>จากคดีฟ้องร้องดังกล่าว</w:t>
      </w:r>
      <w:r w:rsidR="002F59BC" w:rsidRPr="002F59BC">
        <w:rPr>
          <w:rFonts w:ascii="Angsana New" w:hAnsi="Angsana New"/>
          <w:sz w:val="32"/>
          <w:szCs w:val="32"/>
          <w:cs/>
        </w:rPr>
        <w:t xml:space="preserve"> </w:t>
      </w:r>
    </w:p>
    <w:p w:rsidR="00D5710B" w:rsidRPr="00792281" w:rsidRDefault="00307D00" w:rsidP="004B68D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33</w:t>
      </w:r>
      <w:r w:rsidR="00D5710B" w:rsidRPr="00792281">
        <w:rPr>
          <w:rFonts w:ascii="Angsana New" w:hAnsi="Angsana New"/>
          <w:b/>
          <w:bCs/>
          <w:sz w:val="32"/>
          <w:szCs w:val="32"/>
        </w:rPr>
        <w:t>.</w:t>
      </w:r>
      <w:r w:rsidR="00D5710B" w:rsidRPr="00792281">
        <w:rPr>
          <w:rFonts w:ascii="Angsana New" w:hAnsi="Angsana New"/>
          <w:b/>
          <w:bCs/>
          <w:sz w:val="32"/>
          <w:szCs w:val="32"/>
        </w:rPr>
        <w:tab/>
      </w:r>
      <w:r w:rsidR="00D5710B" w:rsidRPr="00792281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D5710B" w:rsidRDefault="00D5710B" w:rsidP="004B68DC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Pr="00792281">
        <w:rPr>
          <w:rFonts w:ascii="Angsana New" w:hAnsi="Angsana New"/>
          <w:sz w:val="32"/>
          <w:szCs w:val="32"/>
        </w:rPr>
        <w:t xml:space="preserve">31 </w:t>
      </w:r>
      <w:r w:rsidRPr="0079228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92281">
        <w:rPr>
          <w:rFonts w:ascii="Angsana New" w:hAnsi="Angsana New"/>
          <w:sz w:val="32"/>
          <w:szCs w:val="32"/>
        </w:rPr>
        <w:t>255</w:t>
      </w:r>
      <w:r w:rsidR="00307D00" w:rsidRPr="00792281">
        <w:rPr>
          <w:rFonts w:ascii="Angsana New" w:hAnsi="Angsana New"/>
          <w:sz w:val="32"/>
          <w:szCs w:val="32"/>
        </w:rPr>
        <w:t>9</w:t>
      </w:r>
      <w:r w:rsidRPr="00792281">
        <w:rPr>
          <w:rFonts w:ascii="Angsana New" w:hAnsi="Angsana New"/>
          <w:sz w:val="32"/>
          <w:szCs w:val="32"/>
        </w:rPr>
        <w:t xml:space="preserve"> </w:t>
      </w:r>
      <w:r w:rsidR="002E3A2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3A24">
        <w:rPr>
          <w:rFonts w:ascii="Angsana New" w:hAnsi="Angsana New"/>
          <w:sz w:val="32"/>
          <w:szCs w:val="32"/>
        </w:rPr>
        <w:t xml:space="preserve">2558 </w:t>
      </w:r>
      <w:r w:rsidRPr="00792281">
        <w:rPr>
          <w:rFonts w:ascii="Angsana New" w:hAnsi="Angsana New" w:hint="cs"/>
          <w:sz w:val="32"/>
          <w:szCs w:val="32"/>
          <w:cs/>
        </w:rPr>
        <w:t>บริษัทฯมีสินทรัพย์ที่วัดมูลค่าด้วยมูลค่ายุติธรรมหรือเปิดเผยมูลค่ายุติธรรมแยกแส</w:t>
      </w:r>
      <w:r w:rsidR="00A12AF0" w:rsidRPr="00792281">
        <w:rPr>
          <w:rFonts w:ascii="Angsana New" w:hAnsi="Angsana New" w:hint="cs"/>
          <w:sz w:val="32"/>
          <w:szCs w:val="32"/>
          <w:cs/>
        </w:rPr>
        <w:t>ดงตามลำดับชั้นของมูลค่ายุติธรรม</w:t>
      </w:r>
      <w:r w:rsidRPr="00792281">
        <w:rPr>
          <w:rFonts w:ascii="Angsana New" w:hAnsi="Angsana New" w:hint="cs"/>
          <w:sz w:val="32"/>
          <w:szCs w:val="32"/>
          <w:cs/>
        </w:rPr>
        <w:t>ดังนี้</w:t>
      </w:r>
    </w:p>
    <w:p w:rsidR="002E3A24" w:rsidRPr="00792281" w:rsidRDefault="002E3A24" w:rsidP="002E3A24">
      <w:pPr>
        <w:tabs>
          <w:tab w:val="left" w:pos="900"/>
        </w:tabs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 xml:space="preserve">     (</w:t>
      </w:r>
      <w:r w:rsidRPr="00792281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6"/>
        <w:gridCol w:w="1296"/>
        <w:gridCol w:w="1296"/>
        <w:gridCol w:w="1296"/>
      </w:tblGrid>
      <w:tr w:rsidR="001259F2" w:rsidRPr="00792281" w:rsidTr="001259F2">
        <w:tc>
          <w:tcPr>
            <w:tcW w:w="3960" w:type="dxa"/>
            <w:vAlign w:val="bottom"/>
          </w:tcPr>
          <w:p w:rsidR="001259F2" w:rsidRPr="00792281" w:rsidRDefault="001259F2" w:rsidP="001259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792281" w:rsidRDefault="001259F2" w:rsidP="001259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2559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792281" w:rsidRDefault="001259F2" w:rsidP="001259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2558</w:t>
            </w:r>
          </w:p>
        </w:tc>
      </w:tr>
      <w:tr w:rsidR="001259F2" w:rsidRPr="00792281" w:rsidTr="001259F2">
        <w:tc>
          <w:tcPr>
            <w:tcW w:w="3960" w:type="dxa"/>
            <w:vAlign w:val="bottom"/>
          </w:tcPr>
          <w:p w:rsidR="001259F2" w:rsidRPr="00792281" w:rsidRDefault="001259F2" w:rsidP="001259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1259F2" w:rsidRPr="00792281" w:rsidRDefault="001259F2" w:rsidP="001259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92" w:type="dxa"/>
            <w:gridSpan w:val="2"/>
            <w:vAlign w:val="bottom"/>
          </w:tcPr>
          <w:p w:rsidR="001259F2" w:rsidRPr="00792281" w:rsidRDefault="001259F2" w:rsidP="001259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งบการเงินรวมและ</w:t>
            </w:r>
            <w:r w:rsidRPr="00792281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                             </w:t>
            </w:r>
            <w:r w:rsidRPr="00792281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59F2" w:rsidRPr="00792281" w:rsidTr="00027681">
        <w:trPr>
          <w:trHeight w:val="293"/>
        </w:trPr>
        <w:tc>
          <w:tcPr>
            <w:tcW w:w="3960" w:type="dxa"/>
            <w:vAlign w:val="bottom"/>
          </w:tcPr>
          <w:p w:rsidR="001259F2" w:rsidRPr="00792281" w:rsidRDefault="001259F2" w:rsidP="001259F2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79228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792281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259F2" w:rsidRPr="00792281" w:rsidTr="001259F2">
        <w:tc>
          <w:tcPr>
            <w:tcW w:w="3960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 w:rsidRPr="0079228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วัด</w:t>
            </w:r>
            <w:r w:rsidRPr="0079228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มูลค่าด้วย</w:t>
            </w:r>
            <w:r w:rsidRPr="0079228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มูลค่ายุติธรรม</w:t>
            </w:r>
            <w:r w:rsidRPr="00792281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decimal" w:pos="972"/>
              </w:tabs>
              <w:spacing w:after="0"/>
              <w:ind w:left="-18" w:right="-63" w:hanging="18"/>
              <w:rPr>
                <w:rFonts w:ascii="Angsana New" w:eastAsia="MS Mincho" w:hAnsi="Angsana New"/>
                <w:kern w:val="28"/>
                <w:sz w:val="32"/>
                <w:szCs w:val="32"/>
              </w:rPr>
            </w:pPr>
          </w:p>
        </w:tc>
      </w:tr>
      <w:tr w:rsidR="001259F2" w:rsidRPr="00792281" w:rsidTr="001259F2">
        <w:tc>
          <w:tcPr>
            <w:tcW w:w="3960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อาคาร</w:t>
            </w:r>
            <w:r w:rsidRPr="00792281">
              <w:rPr>
                <w:rFonts w:ascii="Angsana New" w:hAnsi="Angsana New" w:hint="cs"/>
                <w:i/>
                <w:iCs/>
                <w:kern w:val="28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265,703</w:t>
            </w: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265,703</w:t>
            </w: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275,697</w:t>
            </w: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275,697</w:t>
            </w:r>
          </w:p>
        </w:tc>
      </w:tr>
      <w:tr w:rsidR="001259F2" w:rsidRPr="00792281" w:rsidTr="00CB1A52">
        <w:tc>
          <w:tcPr>
            <w:tcW w:w="3960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1259F2" w:rsidRPr="00792281" w:rsidTr="00CB1A52">
        <w:tc>
          <w:tcPr>
            <w:tcW w:w="3960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792281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สินทรัพย์ที่เปิดเผยมูลค่ายุติธรรม </w:t>
            </w: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tabs>
                <w:tab w:val="right" w:pos="1422"/>
              </w:tabs>
              <w:spacing w:after="0"/>
              <w:ind w:left="0" w:hanging="18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1259F2" w:rsidRPr="00792281" w:rsidTr="001259F2">
        <w:tc>
          <w:tcPr>
            <w:tcW w:w="3960" w:type="dxa"/>
            <w:shd w:val="clear" w:color="auto" w:fill="auto"/>
            <w:vAlign w:val="bottom"/>
          </w:tcPr>
          <w:p w:rsidR="001259F2" w:rsidRPr="00792281" w:rsidRDefault="001259F2" w:rsidP="001259F2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92281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อสังหาริมทรัพย์เพื่อการลงทุน</w:t>
            </w:r>
            <w:r w:rsidRPr="00792281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92281"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  <w:tc>
          <w:tcPr>
            <w:tcW w:w="1296" w:type="dxa"/>
            <w:shd w:val="clear" w:color="auto" w:fill="auto"/>
          </w:tcPr>
          <w:p w:rsidR="001259F2" w:rsidRPr="00792281" w:rsidRDefault="001259F2" w:rsidP="001259F2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139,042</w:t>
            </w:r>
          </w:p>
        </w:tc>
      </w:tr>
    </w:tbl>
    <w:p w:rsidR="007F5C52" w:rsidRPr="00792281" w:rsidRDefault="00307D00" w:rsidP="00827694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34</w:t>
      </w:r>
      <w:r w:rsidR="00046C24"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="007F5C52" w:rsidRPr="00792281">
        <w:rPr>
          <w:rFonts w:ascii="Angsana New" w:hAnsi="Angsana New"/>
          <w:b/>
          <w:bCs/>
          <w:sz w:val="32"/>
          <w:szCs w:val="32"/>
        </w:rPr>
        <w:tab/>
      </w:r>
      <w:r w:rsidR="007F5C52" w:rsidRPr="0079228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4E19BF" w:rsidRPr="00792281" w:rsidRDefault="00307D00" w:rsidP="00827694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34</w:t>
      </w:r>
      <w:r w:rsidR="00046C24" w:rsidRPr="00792281">
        <w:rPr>
          <w:rFonts w:ascii="Angsana New" w:hAnsi="Angsana New"/>
          <w:b/>
          <w:bCs/>
          <w:sz w:val="32"/>
          <w:szCs w:val="32"/>
          <w:cs/>
        </w:rPr>
        <w:t>.1</w:t>
      </w:r>
      <w:r w:rsidR="004E19BF" w:rsidRPr="00792281">
        <w:rPr>
          <w:rFonts w:ascii="Angsana New" w:hAnsi="Angsana New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1E722E" w:rsidRPr="00792281" w:rsidRDefault="004E19BF" w:rsidP="00827694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="001E722E" w:rsidRPr="00792281">
        <w:rPr>
          <w:rFonts w:ascii="Angsana New" w:hAnsi="Angsana New"/>
          <w:spacing w:val="-6"/>
          <w:sz w:val="32"/>
          <w:szCs w:val="32"/>
          <w:cs/>
        </w:rPr>
        <w:t>เครื่องมือทางการเงินที่สำคัญของบริษัทฯ</w:t>
      </w:r>
      <w:r w:rsidR="00353426" w:rsidRPr="00792281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1E722E" w:rsidRPr="00792281">
        <w:rPr>
          <w:rFonts w:ascii="Angsana New" w:hAnsi="Angsana New"/>
          <w:spacing w:val="-6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1E722E" w:rsidRPr="00792281">
        <w:rPr>
          <w:rFonts w:ascii="Angsana New" w:hAnsi="Angsana New"/>
          <w:spacing w:val="-6"/>
          <w:sz w:val="32"/>
          <w:szCs w:val="32"/>
        </w:rPr>
        <w:t>107 “</w:t>
      </w:r>
      <w:r w:rsidR="001E722E" w:rsidRPr="00792281">
        <w:rPr>
          <w:rFonts w:ascii="Angsana New" w:hAnsi="Angsana New"/>
          <w:spacing w:val="-6"/>
          <w:sz w:val="32"/>
          <w:szCs w:val="32"/>
          <w:cs/>
        </w:rPr>
        <w:t>การแสดงรายการ</w:t>
      </w:r>
      <w:r w:rsidR="001E722E" w:rsidRPr="00792281">
        <w:rPr>
          <w:rFonts w:ascii="Angsana New" w:hAnsi="Angsana New"/>
          <w:sz w:val="32"/>
          <w:szCs w:val="32"/>
          <w:cs/>
        </w:rPr>
        <w:t>และการเปิดเผยข้อมูลสำหรับเครื่องมือทางการเงิน</w:t>
      </w:r>
      <w:r w:rsidR="001E722E" w:rsidRPr="00792281">
        <w:rPr>
          <w:rFonts w:ascii="Angsana New" w:hAnsi="Angsana New"/>
          <w:sz w:val="32"/>
          <w:szCs w:val="32"/>
        </w:rPr>
        <w:t>”</w:t>
      </w:r>
      <w:r w:rsidR="001E722E" w:rsidRPr="00792281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</w:t>
      </w:r>
      <w:r w:rsidR="00F403B5" w:rsidRPr="00792281">
        <w:rPr>
          <w:rFonts w:ascii="Angsana New" w:hAnsi="Angsana New"/>
          <w:sz w:val="32"/>
          <w:szCs w:val="32"/>
          <w:cs/>
        </w:rPr>
        <w:t>เงินลงทุน</w:t>
      </w:r>
      <w:r w:rsidR="00F403B5" w:rsidRPr="00792281">
        <w:rPr>
          <w:rFonts w:ascii="Angsana New" w:hAnsi="Angsana New" w:hint="cs"/>
          <w:sz w:val="32"/>
          <w:szCs w:val="32"/>
          <w:cs/>
        </w:rPr>
        <w:t>ชั่วคราว</w:t>
      </w:r>
      <w:r w:rsidR="00F403B5" w:rsidRPr="00792281">
        <w:rPr>
          <w:rFonts w:ascii="Angsana New" w:hAnsi="Angsana New"/>
          <w:sz w:val="32"/>
          <w:szCs w:val="32"/>
          <w:cs/>
        </w:rPr>
        <w:t xml:space="preserve"> ลูกหนี้การค้า</w:t>
      </w:r>
      <w:r w:rsidR="00F403B5" w:rsidRPr="0079228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353426" w:rsidRPr="00792281"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="00F403B5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1E722E" w:rsidRPr="00792281">
        <w:rPr>
          <w:rFonts w:ascii="Angsana New" w:hAnsi="Angsana New"/>
          <w:sz w:val="32"/>
          <w:szCs w:val="32"/>
          <w:cs/>
        </w:rPr>
        <w:t>เงินกู้ยืมระยะสั้นและเงินกู้ยืมระยะยาว บริษัทฯ</w:t>
      </w:r>
      <w:r w:rsidR="00353426" w:rsidRPr="00792281">
        <w:rPr>
          <w:rFonts w:ascii="Angsana New" w:hAnsi="Angsana New" w:hint="cs"/>
          <w:spacing w:val="-6"/>
          <w:sz w:val="32"/>
          <w:szCs w:val="32"/>
          <w:cs/>
        </w:rPr>
        <w:t>และบริษัทย่อย</w:t>
      </w:r>
      <w:r w:rsidR="001E722E" w:rsidRPr="00792281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AE6D25" w:rsidRPr="00792281" w:rsidRDefault="00AE6D2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br w:type="page"/>
      </w:r>
    </w:p>
    <w:p w:rsidR="004E19BF" w:rsidRPr="00792281" w:rsidRDefault="001E722E" w:rsidP="00827694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lastRenderedPageBreak/>
        <w:tab/>
      </w:r>
      <w:r w:rsidR="004E19BF" w:rsidRPr="0079228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4E19BF" w:rsidRPr="00792281" w:rsidRDefault="004E19BF" w:rsidP="00827694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บริษัทฯ</w:t>
      </w:r>
      <w:r w:rsidR="002F5D4A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</w:t>
      </w:r>
      <w:r w:rsidR="00CD7010" w:rsidRPr="00792281">
        <w:rPr>
          <w:rFonts w:ascii="Angsana New" w:hAnsi="Angsana New" w:hint="cs"/>
          <w:sz w:val="32"/>
          <w:szCs w:val="32"/>
          <w:cs/>
        </w:rPr>
        <w:t>การค้าและ</w:t>
      </w:r>
      <w:r w:rsidR="001E722E" w:rsidRPr="00792281">
        <w:rPr>
          <w:rFonts w:ascii="Angsana New" w:hAnsi="Angsana New"/>
          <w:sz w:val="32"/>
          <w:szCs w:val="32"/>
          <w:cs/>
        </w:rPr>
        <w:t>ลูกหนี้อื่น</w:t>
      </w:r>
      <w:r w:rsidR="00933D2B" w:rsidRPr="0079228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E722E" w:rsidRPr="00792281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บริษัทฯ</w:t>
      </w:r>
      <w:r w:rsidR="002F5D4A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นอกจากนี้  การให้สินเชื่อของบริษัทฯ</w:t>
      </w:r>
      <w:r w:rsidR="00B2294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ไม่มีการกระจุกตัวเนื่องจากบริษัทฯมีฐานของลูกค้าที่หลากหลายและมีจำนวนมากราย</w:t>
      </w:r>
      <w:r w:rsidR="002F128F" w:rsidRPr="00792281">
        <w:rPr>
          <w:rFonts w:ascii="Angsana New" w:hAnsi="Angsana New"/>
          <w:sz w:val="32"/>
          <w:szCs w:val="32"/>
          <w:cs/>
        </w:rPr>
        <w:t xml:space="preserve">และให้บริการแก่ลูกค้าที่มีฐานะด้านการชำระหนี้ดีเป็นส่วนใหญ่ </w:t>
      </w:r>
      <w:r w:rsidRPr="00792281">
        <w:rPr>
          <w:rFonts w:ascii="Angsana New" w:hAnsi="Angsana New"/>
          <w:sz w:val="32"/>
          <w:szCs w:val="32"/>
          <w:cs/>
        </w:rPr>
        <w:t>จำนวนเงินสูงสุดที่บริษัทฯ</w:t>
      </w:r>
      <w:r w:rsidR="0097136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9F34A5" w:rsidRPr="00792281">
        <w:rPr>
          <w:rFonts w:ascii="Angsana New" w:hAnsi="Angsana New" w:hint="cs"/>
          <w:sz w:val="32"/>
          <w:szCs w:val="32"/>
          <w:cs/>
        </w:rPr>
        <w:t>การค้าและ</w:t>
      </w:r>
      <w:r w:rsidR="009F34A5" w:rsidRPr="00792281">
        <w:rPr>
          <w:rFonts w:ascii="Angsana New" w:hAnsi="Angsana New"/>
          <w:sz w:val="32"/>
          <w:szCs w:val="32"/>
          <w:cs/>
        </w:rPr>
        <w:t>ลูกหนี้อื่น</w:t>
      </w:r>
      <w:r w:rsidRPr="00792281">
        <w:rPr>
          <w:rFonts w:ascii="Angsana New" w:hAnsi="Angsana New"/>
          <w:sz w:val="32"/>
          <w:szCs w:val="32"/>
          <w:cs/>
        </w:rPr>
        <w:t>ที่แสดงอยู่ใน</w:t>
      </w:r>
      <w:r w:rsidR="00C879B9" w:rsidRPr="00792281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p w:rsidR="004E19BF" w:rsidRPr="00792281" w:rsidRDefault="004E19BF" w:rsidP="00827694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i/>
          <w:iCs/>
          <w:sz w:val="32"/>
          <w:szCs w:val="32"/>
        </w:rPr>
      </w:pPr>
      <w:r w:rsidRPr="0079228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ความเสี่ยงจากอัตราดอกเบี้ย</w:t>
      </w:r>
    </w:p>
    <w:p w:rsidR="000F0822" w:rsidRPr="00792281" w:rsidRDefault="004E19BF" w:rsidP="008276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0F0822" w:rsidRPr="00792281">
        <w:rPr>
          <w:rFonts w:ascii="Angsana New" w:hAnsi="Angsana New"/>
          <w:sz w:val="32"/>
          <w:szCs w:val="32"/>
          <w:cs/>
        </w:rPr>
        <w:t>บริษัทฯและบริษัทย่อยมีความเสี่ยงจากอัตราดอกเบี้ยที่สำคัญอันเกี่ยวเนื่องกับเงินฝาก</w:t>
      </w:r>
      <w:r w:rsidR="00353426" w:rsidRPr="00792281">
        <w:rPr>
          <w:rFonts w:ascii="Angsana New" w:hAnsi="Angsana New" w:hint="cs"/>
          <w:sz w:val="32"/>
          <w:szCs w:val="32"/>
          <w:cs/>
        </w:rPr>
        <w:t xml:space="preserve">ธนาคาร </w:t>
      </w:r>
      <w:r w:rsidR="00B22943">
        <w:rPr>
          <w:rFonts w:ascii="Angsana New" w:hAnsi="Angsana New" w:hint="cs"/>
          <w:sz w:val="32"/>
          <w:szCs w:val="32"/>
          <w:cs/>
        </w:rPr>
        <w:t>เงินลงทุน</w:t>
      </w:r>
      <w:r w:rsidR="000F0822" w:rsidRPr="00792281">
        <w:rPr>
          <w:rFonts w:ascii="Angsana New" w:hAnsi="Angsana New"/>
          <w:sz w:val="32"/>
          <w:szCs w:val="32"/>
          <w:cs/>
        </w:rPr>
        <w:t xml:space="preserve"> เงินกู้ยืม</w:t>
      </w:r>
      <w:r w:rsidR="00353426" w:rsidRPr="00792281">
        <w:rPr>
          <w:rFonts w:ascii="Angsana New" w:hAnsi="Angsana New" w:hint="cs"/>
          <w:sz w:val="32"/>
          <w:szCs w:val="32"/>
          <w:cs/>
        </w:rPr>
        <w:t>ระยะสั้นและ</w:t>
      </w:r>
      <w:r w:rsidR="000F0822" w:rsidRPr="00792281">
        <w:rPr>
          <w:rFonts w:ascii="Angsana New" w:hAnsi="Angsana New"/>
          <w:sz w:val="32"/>
          <w:szCs w:val="32"/>
          <w:cs/>
        </w:rPr>
        <w:t>ระยะยาวที่มีดอกเบี้ย</w:t>
      </w:r>
      <w:r w:rsidR="000F0822" w:rsidRPr="00792281">
        <w:rPr>
          <w:rFonts w:ascii="Angsana New" w:hAnsi="Angsana New"/>
          <w:sz w:val="32"/>
          <w:szCs w:val="32"/>
        </w:rPr>
        <w:t xml:space="preserve"> </w:t>
      </w:r>
      <w:r w:rsidR="000F0822" w:rsidRPr="0079228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  <w:r w:rsidR="000F0822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0F0822" w:rsidRPr="00792281">
        <w:rPr>
          <w:rFonts w:ascii="Angsana New" w:hAnsi="Angsana New"/>
          <w:sz w:val="32"/>
          <w:szCs w:val="32"/>
          <w:cs/>
        </w:rPr>
        <w:t>ความเสี่ยงจากอัตราดอกเบี้ยของบริษัทฯ</w:t>
      </w:r>
      <w:r w:rsidR="00CD7010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0F0822" w:rsidRPr="00792281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616A9C" w:rsidRPr="00792281" w:rsidRDefault="004E19BF" w:rsidP="00827694">
      <w:pPr>
        <w:tabs>
          <w:tab w:val="left" w:pos="540"/>
        </w:tabs>
        <w:spacing w:before="120"/>
        <w:ind w:left="547" w:hanging="547"/>
        <w:jc w:val="thaiDistribute"/>
        <w:rPr>
          <w:rFonts w:ascii="Angsana New" w:hAnsi="Angsana New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0F0822" w:rsidRPr="0079228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792281">
        <w:rPr>
          <w:rFonts w:ascii="Angsana New" w:hAnsi="Angsana New"/>
          <w:sz w:val="32"/>
          <w:szCs w:val="32"/>
        </w:rPr>
        <w:t xml:space="preserve">         </w:t>
      </w:r>
      <w:r w:rsidR="00EA6E6A" w:rsidRPr="00792281">
        <w:rPr>
          <w:rFonts w:ascii="Angsana New" w:hAnsi="Angsana New"/>
          <w:cs/>
        </w:rPr>
        <w:tab/>
      </w:r>
      <w:r w:rsidR="00EA6E6A" w:rsidRPr="00792281">
        <w:rPr>
          <w:rFonts w:ascii="Angsana New" w:hAnsi="Angsana New"/>
          <w:cs/>
        </w:rPr>
        <w:tab/>
      </w:r>
      <w:r w:rsidR="00EA6E6A" w:rsidRPr="00792281">
        <w:rPr>
          <w:rFonts w:ascii="Angsana New" w:hAnsi="Angsana New"/>
          <w:cs/>
        </w:rPr>
        <w:tab/>
      </w:r>
    </w:p>
    <w:p w:rsidR="00C10B99" w:rsidRPr="00792281" w:rsidRDefault="00616A9C" w:rsidP="00792281">
      <w:pPr>
        <w:tabs>
          <w:tab w:val="left" w:pos="900"/>
        </w:tabs>
        <w:ind w:left="360"/>
        <w:jc w:val="right"/>
        <w:rPr>
          <w:rFonts w:ascii="Angsana New" w:hAnsi="Angsana New"/>
        </w:rPr>
      </w:pPr>
      <w:r w:rsidRPr="00792281">
        <w:rPr>
          <w:rFonts w:ascii="Angsana New" w:hAnsi="Angsana New"/>
          <w:b/>
          <w:bCs/>
          <w:i/>
          <w:iCs/>
        </w:rPr>
        <w:tab/>
      </w:r>
      <w:r w:rsidR="00C10B99" w:rsidRPr="00792281">
        <w:rPr>
          <w:rFonts w:ascii="Angsana New" w:hAnsi="Angsana New"/>
          <w:cs/>
        </w:rPr>
        <w:t>(หน่วย</w:t>
      </w:r>
      <w:r w:rsidR="00C10B99" w:rsidRPr="00792281">
        <w:rPr>
          <w:rFonts w:ascii="Angsana New" w:hAnsi="Angsana New"/>
        </w:rPr>
        <w:t xml:space="preserve">: </w:t>
      </w:r>
      <w:r w:rsidR="00C10B99" w:rsidRPr="00792281">
        <w:rPr>
          <w:rFonts w:ascii="Angsana New" w:hAnsi="Angsana New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0"/>
        <w:gridCol w:w="7"/>
        <w:gridCol w:w="1077"/>
        <w:gridCol w:w="1078"/>
        <w:gridCol w:w="1081"/>
        <w:gridCol w:w="1081"/>
        <w:gridCol w:w="1081"/>
        <w:gridCol w:w="1183"/>
      </w:tblGrid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1" w:type="dxa"/>
            <w:gridSpan w:val="6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 w:hint="cs"/>
                <w:cs/>
              </w:rPr>
              <w:t xml:space="preserve">ณ วันที่ </w:t>
            </w:r>
            <w:r w:rsidRPr="00792281">
              <w:rPr>
                <w:rFonts w:ascii="Angsana New" w:hAnsi="Angsana New"/>
              </w:rPr>
              <w:t xml:space="preserve">31 </w:t>
            </w:r>
            <w:r w:rsidRPr="00792281">
              <w:rPr>
                <w:rFonts w:ascii="Angsana New" w:hAnsi="Angsana New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</w:rPr>
              <w:t>2559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581" w:type="dxa"/>
            <w:gridSpan w:val="6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0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78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 xml:space="preserve">มากกว่า </w:t>
            </w:r>
            <w:r w:rsidRPr="00792281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149" w:right="-108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7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78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(</w:t>
            </w:r>
            <w:r w:rsidRPr="00792281">
              <w:rPr>
                <w:rFonts w:ascii="Angsana New" w:hAnsi="Angsana New"/>
                <w:cs/>
              </w:rPr>
              <w:t>ร้อยละต่อปี</w:t>
            </w:r>
            <w:r w:rsidRPr="00792281">
              <w:rPr>
                <w:rFonts w:ascii="Angsana New" w:hAnsi="Angsana New"/>
              </w:rPr>
              <w:t>)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10B99" w:rsidRPr="00792281" w:rsidRDefault="00C10B99" w:rsidP="00792281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ind w:left="162" w:right="-228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42</w:t>
            </w:r>
            <w:r w:rsidR="00AE6D25" w:rsidRPr="0079228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428</w:t>
            </w:r>
          </w:p>
        </w:tc>
        <w:tc>
          <w:tcPr>
            <w:tcW w:w="1183" w:type="dxa"/>
            <w:vAlign w:val="bottom"/>
          </w:tcPr>
          <w:p w:rsidR="00C10B99" w:rsidRPr="00792281" w:rsidRDefault="00773E4E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0.1</w:t>
            </w:r>
            <w:r w:rsidR="00AE6D25" w:rsidRPr="00792281">
              <w:rPr>
                <w:rFonts w:ascii="Angsana New" w:hAnsi="Angsana New" w:hint="cs"/>
                <w:cs/>
              </w:rPr>
              <w:t xml:space="preserve">0 </w:t>
            </w:r>
            <w:r w:rsidRPr="00792281">
              <w:rPr>
                <w:rFonts w:ascii="Angsana New" w:hAnsi="Angsana New"/>
              </w:rPr>
              <w:t>-</w:t>
            </w:r>
            <w:r w:rsidR="00AE6D25" w:rsidRPr="00792281">
              <w:rPr>
                <w:rFonts w:ascii="Angsana New" w:hAnsi="Angsana New" w:hint="cs"/>
                <w:cs/>
              </w:rPr>
              <w:t xml:space="preserve"> </w:t>
            </w:r>
            <w:r w:rsidRPr="00792281">
              <w:rPr>
                <w:rFonts w:ascii="Angsana New" w:hAnsi="Angsana New"/>
              </w:rPr>
              <w:t>1.4</w:t>
            </w:r>
            <w:r w:rsidR="00AE6D25" w:rsidRPr="00792281">
              <w:rPr>
                <w:rFonts w:ascii="Angsana New" w:hAnsi="Angsana New" w:hint="cs"/>
                <w:cs/>
              </w:rPr>
              <w:t>0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cs/>
              </w:rPr>
              <w:t>การค้าและลูกหนี้อื่น</w:t>
            </w:r>
            <w:r w:rsidRPr="0079228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117</w:t>
            </w:r>
          </w:p>
        </w:tc>
        <w:tc>
          <w:tcPr>
            <w:tcW w:w="1078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1,520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1,637</w:t>
            </w:r>
          </w:p>
        </w:tc>
        <w:tc>
          <w:tcPr>
            <w:tcW w:w="1183" w:type="dxa"/>
            <w:vAlign w:val="bottom"/>
          </w:tcPr>
          <w:p w:rsidR="00C10B99" w:rsidRPr="00792281" w:rsidRDefault="00773E4E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</w:t>
            </w:r>
            <w:r w:rsidR="00AE6D25" w:rsidRPr="00792281">
              <w:rPr>
                <w:rFonts w:ascii="Angsana New" w:hAnsi="Angsana New" w:hint="cs"/>
                <w:cs/>
              </w:rPr>
              <w:t>.00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เงินฝาก</w:t>
            </w:r>
            <w:r w:rsidR="00AE6D25" w:rsidRPr="00792281">
              <w:rPr>
                <w:rFonts w:ascii="Angsana New" w:hAnsi="Angsana New" w:hint="cs"/>
                <w:cs/>
              </w:rPr>
              <w:t>และเงินลงทุน</w:t>
            </w:r>
            <w:r w:rsidRPr="00792281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1077" w:type="dxa"/>
            <w:vAlign w:val="bottom"/>
          </w:tcPr>
          <w:p w:rsidR="00C10B99" w:rsidRPr="00792281" w:rsidRDefault="00773E4E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68</w:t>
            </w:r>
          </w:p>
        </w:tc>
        <w:tc>
          <w:tcPr>
            <w:tcW w:w="1078" w:type="dxa"/>
            <w:vAlign w:val="bottom"/>
          </w:tcPr>
          <w:p w:rsidR="00C10B99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68</w:t>
            </w:r>
          </w:p>
        </w:tc>
        <w:tc>
          <w:tcPr>
            <w:tcW w:w="1183" w:type="dxa"/>
            <w:vAlign w:val="bottom"/>
          </w:tcPr>
          <w:p w:rsidR="00C10B99" w:rsidRPr="00792281" w:rsidRDefault="00AE6D25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0.80 - 1.34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C10B99" w:rsidRPr="00792281" w:rsidRDefault="00773E4E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185</w:t>
            </w:r>
          </w:p>
        </w:tc>
        <w:tc>
          <w:tcPr>
            <w:tcW w:w="1078" w:type="dxa"/>
            <w:vAlign w:val="bottom"/>
          </w:tcPr>
          <w:p w:rsidR="00C10B99" w:rsidRPr="00792281" w:rsidRDefault="00773E4E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42</w:t>
            </w:r>
            <w:r w:rsidR="00AE6D25" w:rsidRPr="00792281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1,52</w:t>
            </w:r>
            <w:r w:rsidR="00AE6D25" w:rsidRPr="00792281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2,133</w:t>
            </w: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C10B99" w:rsidRPr="00792281" w:rsidRDefault="00C10B99" w:rsidP="0079228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:rsidR="00C10B99" w:rsidRPr="00792281" w:rsidRDefault="00C10B99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C10B99" w:rsidRPr="00792281" w:rsidRDefault="00C10B99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AE6D25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AE6D25" w:rsidRPr="00792281" w:rsidRDefault="00AE6D25" w:rsidP="00792281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เจ้าหนี้การค้าและ</w:t>
            </w:r>
            <w:r w:rsidRPr="00792281">
              <w:rPr>
                <w:rFonts w:ascii="Angsana New" w:hAnsi="Angsana New" w:hint="cs"/>
                <w:cs/>
              </w:rPr>
              <w:t>เจ้าหนี้อื่น</w:t>
            </w:r>
          </w:p>
        </w:tc>
        <w:tc>
          <w:tcPr>
            <w:tcW w:w="1077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78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2172DB">
              <w:rPr>
                <w:rFonts w:ascii="Angsana New" w:hAnsi="Angsana New"/>
              </w:rPr>
              <w:t>9</w:t>
            </w:r>
            <w:r w:rsidR="00B22943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2172DB">
              <w:rPr>
                <w:rFonts w:ascii="Angsana New" w:hAnsi="Angsana New"/>
              </w:rPr>
              <w:t>9</w:t>
            </w:r>
            <w:r w:rsidR="00B22943">
              <w:rPr>
                <w:rFonts w:ascii="Angsana New" w:hAnsi="Angsana New"/>
              </w:rPr>
              <w:t>1</w:t>
            </w:r>
          </w:p>
        </w:tc>
        <w:tc>
          <w:tcPr>
            <w:tcW w:w="1183" w:type="dxa"/>
            <w:vAlign w:val="bottom"/>
          </w:tcPr>
          <w:p w:rsidR="00AE6D25" w:rsidRPr="00792281" w:rsidRDefault="00AE6D25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</w:tr>
      <w:tr w:rsidR="00AE6D25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AE6D25" w:rsidRPr="00792281" w:rsidRDefault="00AE6D25" w:rsidP="00792281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46</w:t>
            </w:r>
          </w:p>
        </w:tc>
        <w:tc>
          <w:tcPr>
            <w:tcW w:w="1078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103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149</w:t>
            </w:r>
          </w:p>
        </w:tc>
        <w:tc>
          <w:tcPr>
            <w:tcW w:w="1183" w:type="dxa"/>
            <w:vAlign w:val="bottom"/>
          </w:tcPr>
          <w:p w:rsidR="00AE6D25" w:rsidRPr="00792281" w:rsidRDefault="00AE6D25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0.64</w:t>
            </w:r>
            <w:r w:rsidRPr="00792281">
              <w:rPr>
                <w:rFonts w:ascii="Angsana New" w:hAnsi="Angsana New" w:hint="cs"/>
                <w:cs/>
              </w:rPr>
              <w:t xml:space="preserve"> </w:t>
            </w:r>
            <w:r w:rsidRPr="00792281">
              <w:rPr>
                <w:rFonts w:ascii="Angsana New" w:hAnsi="Angsana New"/>
              </w:rPr>
              <w:t>-</w:t>
            </w:r>
            <w:r w:rsidR="00971361">
              <w:rPr>
                <w:rFonts w:ascii="Angsana New" w:hAnsi="Angsana New" w:hint="cs"/>
                <w:cs/>
              </w:rPr>
              <w:t xml:space="preserve"> </w:t>
            </w:r>
            <w:r w:rsidRPr="00792281">
              <w:rPr>
                <w:rFonts w:ascii="Angsana New" w:hAnsi="Angsana New"/>
              </w:rPr>
              <w:t>5.14</w:t>
            </w:r>
          </w:p>
        </w:tc>
      </w:tr>
      <w:tr w:rsidR="00AE6D25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AE6D25" w:rsidRPr="00792281" w:rsidRDefault="00AE6D25" w:rsidP="00792281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:rsidR="00AE6D25" w:rsidRPr="00792281" w:rsidRDefault="00B22943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vAlign w:val="bottom"/>
          </w:tcPr>
          <w:p w:rsidR="00AE6D25" w:rsidRPr="00792281" w:rsidRDefault="00B22943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B22943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186</w:t>
            </w:r>
          </w:p>
        </w:tc>
        <w:tc>
          <w:tcPr>
            <w:tcW w:w="1183" w:type="dxa"/>
            <w:vAlign w:val="bottom"/>
          </w:tcPr>
          <w:p w:rsidR="00AE6D25" w:rsidRPr="00792281" w:rsidRDefault="00AE6D25" w:rsidP="00792281">
            <w:pPr>
              <w:ind w:left="-95" w:right="-108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BIBOR+2.63%</w:t>
            </w:r>
          </w:p>
        </w:tc>
      </w:tr>
      <w:tr w:rsidR="00AE6D25" w:rsidRPr="00792281" w:rsidTr="008B0AB8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AE6D25" w:rsidRPr="00792281" w:rsidRDefault="00AE6D25" w:rsidP="00792281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AE6D25" w:rsidRPr="00792281" w:rsidRDefault="00B22943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078" w:type="dxa"/>
            <w:vAlign w:val="bottom"/>
          </w:tcPr>
          <w:p w:rsidR="00AE6D25" w:rsidRPr="00792281" w:rsidRDefault="00B22943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081" w:type="dxa"/>
            <w:vAlign w:val="bottom"/>
          </w:tcPr>
          <w:p w:rsidR="00AE6D25" w:rsidRPr="00792281" w:rsidRDefault="00B22943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2172DB">
              <w:rPr>
                <w:rFonts w:ascii="Angsana New" w:hAnsi="Angsana New"/>
              </w:rPr>
              <w:t>9</w:t>
            </w:r>
            <w:r w:rsidR="00B7573D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1,92</w:t>
            </w:r>
            <w:r w:rsidR="00B22943">
              <w:rPr>
                <w:rFonts w:ascii="Angsana New" w:hAnsi="Angsana New"/>
              </w:rPr>
              <w:t>6</w:t>
            </w:r>
          </w:p>
        </w:tc>
        <w:tc>
          <w:tcPr>
            <w:tcW w:w="1183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</w:tr>
    </w:tbl>
    <w:p w:rsidR="00AE6D25" w:rsidRPr="00792281" w:rsidRDefault="00AE6D25" w:rsidP="00792281">
      <w:pPr>
        <w:jc w:val="right"/>
        <w:rPr>
          <w:rFonts w:ascii="Angsana New" w:hAnsi="Angsana New"/>
          <w:cs/>
        </w:rPr>
      </w:pPr>
    </w:p>
    <w:p w:rsidR="00AE6D25" w:rsidRPr="00792281" w:rsidRDefault="00AE6D25" w:rsidP="0079228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792281">
        <w:rPr>
          <w:rFonts w:ascii="Angsana New" w:hAnsi="Angsana New"/>
          <w:cs/>
        </w:rPr>
        <w:br w:type="page"/>
      </w:r>
    </w:p>
    <w:p w:rsidR="00C10B99" w:rsidRPr="00792281" w:rsidRDefault="00C10B99" w:rsidP="00792281">
      <w:pPr>
        <w:jc w:val="right"/>
        <w:rPr>
          <w:rFonts w:ascii="Angsana New" w:hAnsi="Angsana New"/>
          <w:cs/>
        </w:rPr>
      </w:pPr>
      <w:r w:rsidRPr="00792281">
        <w:rPr>
          <w:rFonts w:ascii="Angsana New" w:hAnsi="Angsana New"/>
          <w:cs/>
        </w:rPr>
        <w:lastRenderedPageBreak/>
        <w:tab/>
      </w:r>
      <w:r w:rsidRPr="00792281">
        <w:rPr>
          <w:rFonts w:ascii="Angsana New" w:hAnsi="Angsana New"/>
          <w:cs/>
        </w:rPr>
        <w:tab/>
        <w:t>(หน่วย</w:t>
      </w:r>
      <w:r w:rsidRPr="00792281">
        <w:rPr>
          <w:rFonts w:ascii="Angsana New" w:hAnsi="Angsana New"/>
        </w:rPr>
        <w:t xml:space="preserve">: </w:t>
      </w:r>
      <w:r w:rsidRPr="00792281">
        <w:rPr>
          <w:rFonts w:ascii="Angsana New" w:hAnsi="Angsana New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22"/>
        <w:gridCol w:w="1079"/>
        <w:gridCol w:w="1081"/>
        <w:gridCol w:w="1081"/>
        <w:gridCol w:w="1081"/>
        <w:gridCol w:w="1082"/>
        <w:gridCol w:w="1172"/>
      </w:tblGrid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6" w:type="dxa"/>
            <w:gridSpan w:val="6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 xml:space="preserve">ณ วันที่ </w:t>
            </w:r>
            <w:r w:rsidRPr="00792281">
              <w:rPr>
                <w:rFonts w:ascii="Angsana New" w:hAnsi="Angsana New"/>
              </w:rPr>
              <w:t xml:space="preserve">31 </w:t>
            </w:r>
            <w:r w:rsidRPr="00792281">
              <w:rPr>
                <w:rFonts w:ascii="Angsana New" w:hAnsi="Angsana New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</w:rPr>
              <w:t>2559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576" w:type="dxa"/>
            <w:gridSpan w:val="6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 xml:space="preserve">มากกว่า </w:t>
            </w:r>
            <w:r w:rsidRPr="00792281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ind w:left="-59" w:right="-91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  <w:vAlign w:val="bottom"/>
          </w:tcPr>
          <w:p w:rsidR="00C10B99" w:rsidRPr="00792281" w:rsidRDefault="00C10B99" w:rsidP="00792281">
            <w:pP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900"/>
                <w:tab w:val="left" w:pos="1440"/>
                <w:tab w:val="left" w:pos="1980"/>
              </w:tabs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9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:rsidR="00C10B99" w:rsidRPr="00792281" w:rsidRDefault="00C10B99" w:rsidP="007922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(</w:t>
            </w:r>
            <w:r w:rsidRPr="00792281">
              <w:rPr>
                <w:rFonts w:ascii="Angsana New" w:hAnsi="Angsana New"/>
                <w:cs/>
              </w:rPr>
              <w:t>ร้อยละต่อปี</w:t>
            </w:r>
            <w:r w:rsidRPr="00792281">
              <w:rPr>
                <w:rFonts w:ascii="Angsana New" w:hAnsi="Angsana New"/>
              </w:rPr>
              <w:t>)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10B99" w:rsidRPr="00792281" w:rsidRDefault="00C10B99" w:rsidP="00792281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792281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ind w:left="162" w:right="-228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405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</w:t>
            </w:r>
          </w:p>
        </w:tc>
        <w:tc>
          <w:tcPr>
            <w:tcW w:w="1082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41</w:t>
            </w:r>
            <w:r w:rsidR="00D26C6E" w:rsidRPr="00792281">
              <w:rPr>
                <w:rFonts w:ascii="Angsana New" w:hAnsi="Angsana New"/>
              </w:rPr>
              <w:t>2</w:t>
            </w:r>
          </w:p>
        </w:tc>
        <w:tc>
          <w:tcPr>
            <w:tcW w:w="1172" w:type="dxa"/>
            <w:vAlign w:val="bottom"/>
          </w:tcPr>
          <w:p w:rsidR="00C10B99" w:rsidRPr="00792281" w:rsidRDefault="00773E4E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0.1</w:t>
            </w:r>
            <w:r w:rsidR="00792281" w:rsidRPr="00792281">
              <w:rPr>
                <w:rFonts w:ascii="Angsana New" w:hAnsi="Angsana New" w:hint="cs"/>
                <w:cs/>
              </w:rPr>
              <w:t xml:space="preserve">0 </w:t>
            </w:r>
            <w:r w:rsidRPr="00792281">
              <w:rPr>
                <w:rFonts w:ascii="Angsana New" w:hAnsi="Angsana New"/>
              </w:rPr>
              <w:t>-</w:t>
            </w:r>
            <w:r w:rsidR="00792281" w:rsidRPr="00792281">
              <w:rPr>
                <w:rFonts w:ascii="Angsana New" w:hAnsi="Angsana New" w:hint="cs"/>
                <w:cs/>
              </w:rPr>
              <w:t xml:space="preserve"> </w:t>
            </w:r>
            <w:r w:rsidRPr="00792281">
              <w:rPr>
                <w:rFonts w:ascii="Angsana New" w:hAnsi="Angsana New"/>
              </w:rPr>
              <w:t>1.4</w:t>
            </w:r>
            <w:r w:rsidR="00792281" w:rsidRPr="00792281">
              <w:rPr>
                <w:rFonts w:ascii="Angsana New" w:hAnsi="Angsana New" w:hint="cs"/>
                <w:cs/>
              </w:rPr>
              <w:t>0</w:t>
            </w:r>
          </w:p>
        </w:tc>
      </w:tr>
      <w:tr w:rsidR="00C10B99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C10B99" w:rsidRPr="00792281" w:rsidRDefault="00C10B99" w:rsidP="00792281">
            <w:pPr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cs/>
              </w:rPr>
              <w:t>การค้าและลูกหนี้อื่น</w:t>
            </w:r>
            <w:r w:rsidRPr="0079228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117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1,484</w:t>
            </w:r>
          </w:p>
        </w:tc>
        <w:tc>
          <w:tcPr>
            <w:tcW w:w="1082" w:type="dxa"/>
            <w:vAlign w:val="bottom"/>
          </w:tcPr>
          <w:p w:rsidR="00C10B99" w:rsidRPr="00792281" w:rsidRDefault="00773E4E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1,601</w:t>
            </w:r>
          </w:p>
        </w:tc>
        <w:tc>
          <w:tcPr>
            <w:tcW w:w="1172" w:type="dxa"/>
            <w:vAlign w:val="bottom"/>
          </w:tcPr>
          <w:p w:rsidR="00C10B99" w:rsidRPr="00792281" w:rsidRDefault="00773E4E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</w:t>
            </w:r>
            <w:r w:rsidR="00792281" w:rsidRPr="00792281">
              <w:rPr>
                <w:rFonts w:ascii="Angsana New" w:hAnsi="Angsana New" w:hint="cs"/>
                <w:cs/>
              </w:rPr>
              <w:t>.00</w:t>
            </w:r>
          </w:p>
        </w:tc>
      </w:tr>
      <w:tr w:rsidR="00792281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AE6D25" w:rsidRPr="00792281" w:rsidRDefault="00AE6D25" w:rsidP="00792281">
            <w:pPr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เงินฝาก</w:t>
            </w:r>
            <w:r w:rsidRPr="00792281">
              <w:rPr>
                <w:rFonts w:ascii="Angsana New" w:hAnsi="Angsana New" w:hint="cs"/>
                <w:cs/>
              </w:rPr>
              <w:t>และเงินลงทุน</w:t>
            </w:r>
            <w:r w:rsidRPr="00792281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1079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68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:rsidR="00AE6D25" w:rsidRPr="00792281" w:rsidRDefault="00AE6D25" w:rsidP="00792281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68</w:t>
            </w:r>
          </w:p>
        </w:tc>
        <w:tc>
          <w:tcPr>
            <w:tcW w:w="1172" w:type="dxa"/>
            <w:vAlign w:val="bottom"/>
          </w:tcPr>
          <w:p w:rsidR="00AE6D25" w:rsidRPr="00792281" w:rsidRDefault="00792281" w:rsidP="00792281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0.8</w:t>
            </w:r>
            <w:r w:rsidRPr="00792281">
              <w:rPr>
                <w:rFonts w:ascii="Angsana New" w:hAnsi="Angsana New" w:hint="cs"/>
                <w:cs/>
              </w:rPr>
              <w:t xml:space="preserve">0 </w:t>
            </w:r>
            <w:r w:rsidR="00AE6D25" w:rsidRPr="00792281">
              <w:rPr>
                <w:rFonts w:ascii="Angsana New" w:hAnsi="Angsana New"/>
              </w:rPr>
              <w:t>-</w:t>
            </w:r>
            <w:r w:rsidRPr="00792281">
              <w:rPr>
                <w:rFonts w:ascii="Angsana New" w:hAnsi="Angsana New" w:hint="cs"/>
                <w:cs/>
              </w:rPr>
              <w:t xml:space="preserve"> </w:t>
            </w:r>
            <w:r w:rsidR="00AE6D25" w:rsidRPr="00792281">
              <w:rPr>
                <w:rFonts w:ascii="Angsana New" w:hAnsi="Angsana New"/>
              </w:rPr>
              <w:t>1.3</w:t>
            </w:r>
            <w:r w:rsidRPr="00792281">
              <w:rPr>
                <w:rFonts w:ascii="Angsana New" w:hAnsi="Angsana New" w:hint="cs"/>
                <w:cs/>
              </w:rPr>
              <w:t>4</w:t>
            </w:r>
          </w:p>
        </w:tc>
      </w:tr>
      <w:tr w:rsidR="00AE6D25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AE6D25" w:rsidRPr="00792281" w:rsidRDefault="00AE6D25" w:rsidP="00792281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AE6D25" w:rsidRPr="00792281" w:rsidRDefault="00AE6D25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185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405</w:t>
            </w: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1,491</w:t>
            </w:r>
          </w:p>
        </w:tc>
        <w:tc>
          <w:tcPr>
            <w:tcW w:w="1082" w:type="dxa"/>
            <w:vAlign w:val="bottom"/>
          </w:tcPr>
          <w:p w:rsidR="00AE6D25" w:rsidRPr="00792281" w:rsidRDefault="00AE6D25" w:rsidP="00792281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2,081</w:t>
            </w:r>
          </w:p>
        </w:tc>
        <w:tc>
          <w:tcPr>
            <w:tcW w:w="1172" w:type="dxa"/>
            <w:vAlign w:val="bottom"/>
          </w:tcPr>
          <w:p w:rsidR="00AE6D25" w:rsidRPr="00792281" w:rsidRDefault="00AE6D25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AE6D25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AE6D25" w:rsidRPr="00792281" w:rsidRDefault="00AE6D25" w:rsidP="00792281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AE6D25" w:rsidRPr="00792281" w:rsidRDefault="00AE6D25" w:rsidP="00792281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AE6D25" w:rsidRPr="00792281" w:rsidRDefault="00AE6D25" w:rsidP="00792281">
            <w:pPr>
              <w:jc w:val="center"/>
              <w:rPr>
                <w:rFonts w:ascii="Angsana New" w:hAnsi="Angsana New"/>
              </w:rPr>
            </w:pPr>
          </w:p>
        </w:tc>
      </w:tr>
      <w:tr w:rsidR="00B22943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B22943" w:rsidRPr="00792281" w:rsidRDefault="00B22943" w:rsidP="00B2294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เจ้าหนี้การค้าและ</w:t>
            </w:r>
            <w:r w:rsidRPr="00792281">
              <w:rPr>
                <w:rFonts w:ascii="Angsana New" w:hAnsi="Angsana New" w:hint="cs"/>
                <w:cs/>
              </w:rPr>
              <w:t>เจ้าหนี้อื่น</w:t>
            </w:r>
          </w:p>
        </w:tc>
        <w:tc>
          <w:tcPr>
            <w:tcW w:w="1079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976D15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976D15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082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976D15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1172" w:type="dxa"/>
            <w:vAlign w:val="bottom"/>
          </w:tcPr>
          <w:p w:rsidR="00B22943" w:rsidRPr="00792281" w:rsidRDefault="00B22943" w:rsidP="00B22943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</w:tr>
      <w:tr w:rsidR="00B22943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B22943" w:rsidRPr="00792281" w:rsidRDefault="00B22943" w:rsidP="00B2294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46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103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:rsidR="00B22943" w:rsidRPr="00792281" w:rsidRDefault="00B22943" w:rsidP="00B22943">
            <w:pP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149</w:t>
            </w:r>
          </w:p>
        </w:tc>
        <w:tc>
          <w:tcPr>
            <w:tcW w:w="1172" w:type="dxa"/>
            <w:vAlign w:val="bottom"/>
          </w:tcPr>
          <w:p w:rsidR="00B22943" w:rsidRPr="00792281" w:rsidRDefault="00B22943" w:rsidP="00B22943">
            <w:pPr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0.6</w:t>
            </w:r>
            <w:r w:rsidRPr="00792281">
              <w:rPr>
                <w:rFonts w:ascii="Angsana New" w:hAnsi="Angsana New" w:hint="cs"/>
                <w:cs/>
              </w:rPr>
              <w:t xml:space="preserve">4 </w:t>
            </w:r>
            <w:r w:rsidRPr="00792281">
              <w:rPr>
                <w:rFonts w:ascii="Angsana New" w:hAnsi="Angsana New"/>
              </w:rPr>
              <w:t>-</w:t>
            </w:r>
            <w:r w:rsidRPr="00792281">
              <w:rPr>
                <w:rFonts w:ascii="Angsana New" w:hAnsi="Angsana New" w:hint="cs"/>
                <w:cs/>
              </w:rPr>
              <w:t xml:space="preserve"> 5</w:t>
            </w:r>
            <w:r w:rsidRPr="00792281">
              <w:rPr>
                <w:rFonts w:ascii="Angsana New" w:hAnsi="Angsana New"/>
              </w:rPr>
              <w:t>.14</w:t>
            </w:r>
          </w:p>
        </w:tc>
      </w:tr>
      <w:tr w:rsidR="00B22943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B22943" w:rsidRPr="00792281" w:rsidRDefault="00B22943" w:rsidP="00B2294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9" w:type="dxa"/>
            <w:vAlign w:val="bottom"/>
          </w:tcPr>
          <w:p w:rsidR="00B22943" w:rsidRPr="00792281" w:rsidRDefault="00B22943" w:rsidP="00B2294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:rsidR="00B22943" w:rsidRPr="00792281" w:rsidRDefault="00B22943" w:rsidP="00B22943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186</w:t>
            </w:r>
          </w:p>
        </w:tc>
        <w:tc>
          <w:tcPr>
            <w:tcW w:w="1172" w:type="dxa"/>
            <w:vAlign w:val="bottom"/>
          </w:tcPr>
          <w:p w:rsidR="00B22943" w:rsidRPr="00792281" w:rsidRDefault="00B22943" w:rsidP="00B22943">
            <w:pPr>
              <w:ind w:left="-106" w:right="-108"/>
              <w:jc w:val="center"/>
              <w:rPr>
                <w:rFonts w:ascii="Angsana New" w:hAnsi="Angsana New"/>
                <w:lang w:val="en-GB"/>
              </w:rPr>
            </w:pPr>
            <w:r w:rsidRPr="00792281">
              <w:rPr>
                <w:rFonts w:ascii="Angsana New" w:hAnsi="Angsana New"/>
                <w:lang w:val="en-GB"/>
              </w:rPr>
              <w:t>BIBOR+2.63%</w:t>
            </w:r>
          </w:p>
        </w:tc>
      </w:tr>
      <w:tr w:rsidR="00B22943" w:rsidRPr="00792281" w:rsidTr="008B0AB8">
        <w:trPr>
          <w:cantSplit/>
          <w:tblHeader/>
        </w:trPr>
        <w:tc>
          <w:tcPr>
            <w:tcW w:w="2822" w:type="dxa"/>
            <w:vAlign w:val="bottom"/>
          </w:tcPr>
          <w:p w:rsidR="00B22943" w:rsidRPr="00792281" w:rsidRDefault="00B22943" w:rsidP="00B22943">
            <w:pPr>
              <w:tabs>
                <w:tab w:val="left" w:pos="900"/>
                <w:tab w:val="left" w:pos="1440"/>
                <w:tab w:val="left" w:pos="1980"/>
              </w:tabs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B22943" w:rsidRPr="00792281" w:rsidRDefault="00B22943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186</w:t>
            </w:r>
          </w:p>
        </w:tc>
        <w:tc>
          <w:tcPr>
            <w:tcW w:w="1081" w:type="dxa"/>
            <w:vAlign w:val="bottom"/>
          </w:tcPr>
          <w:p w:rsidR="00B22943" w:rsidRPr="00792281" w:rsidRDefault="00B22943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1,5</w:t>
            </w:r>
            <w:r w:rsidR="00976D15">
              <w:rPr>
                <w:rFonts w:ascii="Angsana New" w:hAnsi="Angsana New"/>
              </w:rPr>
              <w:t>6</w:t>
            </w:r>
            <w:r w:rsidR="00B7573D">
              <w:rPr>
                <w:rFonts w:ascii="Angsana New" w:hAnsi="Angsana New"/>
              </w:rPr>
              <w:t>1</w:t>
            </w:r>
          </w:p>
        </w:tc>
        <w:tc>
          <w:tcPr>
            <w:tcW w:w="1082" w:type="dxa"/>
            <w:vAlign w:val="bottom"/>
          </w:tcPr>
          <w:p w:rsidR="00B22943" w:rsidRPr="00792281" w:rsidRDefault="00976D15" w:rsidP="00B22943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1,89</w:t>
            </w:r>
            <w:r w:rsidR="00B22943">
              <w:rPr>
                <w:rFonts w:ascii="Angsana New" w:hAnsi="Angsana New"/>
              </w:rPr>
              <w:t>6</w:t>
            </w:r>
          </w:p>
        </w:tc>
        <w:tc>
          <w:tcPr>
            <w:tcW w:w="1172" w:type="dxa"/>
            <w:vAlign w:val="bottom"/>
          </w:tcPr>
          <w:p w:rsidR="00B22943" w:rsidRPr="00792281" w:rsidRDefault="00B22943" w:rsidP="00B22943">
            <w:pPr>
              <w:jc w:val="center"/>
              <w:rPr>
                <w:rFonts w:ascii="Angsana New" w:hAnsi="Angsana New"/>
              </w:rPr>
            </w:pPr>
          </w:p>
        </w:tc>
      </w:tr>
    </w:tbl>
    <w:p w:rsidR="00616A9C" w:rsidRPr="00792281" w:rsidRDefault="00616A9C" w:rsidP="00616A9C">
      <w:pPr>
        <w:tabs>
          <w:tab w:val="left" w:pos="900"/>
        </w:tabs>
        <w:spacing w:before="240" w:line="320" w:lineRule="exact"/>
        <w:ind w:left="360"/>
        <w:jc w:val="right"/>
        <w:rPr>
          <w:rFonts w:ascii="Angsana New" w:hAnsi="Angsana New"/>
        </w:rPr>
      </w:pPr>
      <w:r w:rsidRPr="00792281">
        <w:rPr>
          <w:rFonts w:ascii="Angsana New" w:hAnsi="Angsana New"/>
          <w:b/>
          <w:bCs/>
          <w:i/>
          <w:iCs/>
        </w:rPr>
        <w:tab/>
      </w:r>
      <w:r w:rsidRPr="00792281">
        <w:rPr>
          <w:rFonts w:ascii="Angsana New" w:hAnsi="Angsana New"/>
          <w:cs/>
        </w:rPr>
        <w:t>(หน่วย</w:t>
      </w:r>
      <w:r w:rsidRPr="00792281">
        <w:rPr>
          <w:rFonts w:ascii="Angsana New" w:hAnsi="Angsana New"/>
        </w:rPr>
        <w:t xml:space="preserve">: </w:t>
      </w:r>
      <w:r w:rsidRPr="00792281">
        <w:rPr>
          <w:rFonts w:ascii="Angsana New" w:hAnsi="Angsana New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10"/>
        <w:gridCol w:w="7"/>
        <w:gridCol w:w="1077"/>
        <w:gridCol w:w="1078"/>
        <w:gridCol w:w="1081"/>
        <w:gridCol w:w="1081"/>
        <w:gridCol w:w="1081"/>
        <w:gridCol w:w="1183"/>
      </w:tblGrid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81" w:type="dxa"/>
            <w:gridSpan w:val="6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 w:hint="cs"/>
                <w:cs/>
              </w:rPr>
              <w:t xml:space="preserve">ณ วันที่ </w:t>
            </w:r>
            <w:r w:rsidRPr="00792281">
              <w:rPr>
                <w:rFonts w:ascii="Angsana New" w:hAnsi="Angsana New"/>
              </w:rPr>
              <w:t xml:space="preserve">31 </w:t>
            </w:r>
            <w:r w:rsidRPr="00792281">
              <w:rPr>
                <w:rFonts w:ascii="Angsana New" w:hAnsi="Angsana New"/>
                <w:cs/>
              </w:rPr>
              <w:t xml:space="preserve">ธันวาคม </w:t>
            </w:r>
            <w:r w:rsidRPr="00792281">
              <w:rPr>
                <w:rFonts w:ascii="Angsana New" w:hAnsi="Angsana New"/>
              </w:rPr>
              <w:t>2558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581" w:type="dxa"/>
            <w:gridSpan w:val="6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0" w:type="dxa"/>
            <w:vAlign w:val="bottom"/>
          </w:tcPr>
          <w:p w:rsidR="00616A9C" w:rsidRPr="00792281" w:rsidRDefault="00616A9C" w:rsidP="00BE72A1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62" w:type="dxa"/>
            <w:gridSpan w:val="3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 xml:space="preserve">มากกว่า </w:t>
            </w:r>
            <w:r w:rsidRPr="00792281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ind w:left="-149" w:right="-108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(</w:t>
            </w:r>
            <w:r w:rsidRPr="00792281">
              <w:rPr>
                <w:rFonts w:ascii="Angsana New" w:hAnsi="Angsana New"/>
                <w:cs/>
              </w:rPr>
              <w:t>ร้อยละต่อปี</w:t>
            </w:r>
            <w:r w:rsidRPr="00792281">
              <w:rPr>
                <w:rFonts w:ascii="Angsana New" w:hAnsi="Angsana New"/>
              </w:rPr>
              <w:t>)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spacing w:line="320" w:lineRule="exact"/>
              <w:ind w:left="162" w:right="-228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121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135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0.10 - 1.45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22943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เงินลงทุน</w:t>
            </w:r>
            <w:r w:rsidR="00B22943">
              <w:rPr>
                <w:rFonts w:ascii="Angsana New" w:hAnsi="Angsana New" w:hint="cs"/>
                <w:cs/>
              </w:rPr>
              <w:t>ชั่วคราว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5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5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2.60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cs/>
              </w:rPr>
              <w:t>การค้าและลูกหนี้อื่น</w:t>
            </w:r>
            <w:r w:rsidRPr="0079228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98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1,377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1,475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4.00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971361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เงินฝาก</w:t>
            </w:r>
            <w:r w:rsidR="00971361">
              <w:rPr>
                <w:rFonts w:ascii="Angsana New" w:hAnsi="Angsana New" w:hint="cs"/>
                <w:cs/>
              </w:rPr>
              <w:t>และเงินลงทุน</w:t>
            </w:r>
            <w:r w:rsidRPr="00792281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72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72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0.63 - 1.35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616A9C" w:rsidRPr="00792281" w:rsidRDefault="00616A9C" w:rsidP="0064421E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18</w:t>
            </w:r>
            <w:r w:rsidR="0064421E" w:rsidRPr="00792281">
              <w:rPr>
                <w:rFonts w:ascii="Angsana New" w:hAnsi="Angsana New"/>
              </w:rPr>
              <w:t>2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121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1,384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1,687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100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100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4.72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เจ้าหนี้การค้าและ</w:t>
            </w:r>
            <w:r w:rsidRPr="00792281">
              <w:rPr>
                <w:rFonts w:ascii="Angsana New" w:hAnsi="Angsana New" w:hint="cs"/>
                <w:cs/>
              </w:rPr>
              <w:t>เจ้าหนี้อื่น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1,459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1,459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32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94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126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4.25 - 6.37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BIBOR+2.63</w:t>
            </w:r>
          </w:p>
        </w:tc>
      </w:tr>
      <w:tr w:rsidR="00616A9C" w:rsidRPr="00792281" w:rsidTr="00BE72A1">
        <w:trPr>
          <w:cantSplit/>
          <w:tblHeader/>
        </w:trPr>
        <w:tc>
          <w:tcPr>
            <w:tcW w:w="2817" w:type="dxa"/>
            <w:gridSpan w:val="2"/>
            <w:vAlign w:val="bottom"/>
          </w:tcPr>
          <w:p w:rsidR="00616A9C" w:rsidRPr="00792281" w:rsidRDefault="00616A9C" w:rsidP="00BE72A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7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132</w:t>
            </w:r>
          </w:p>
        </w:tc>
        <w:tc>
          <w:tcPr>
            <w:tcW w:w="1078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94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1,459</w:t>
            </w:r>
          </w:p>
        </w:tc>
        <w:tc>
          <w:tcPr>
            <w:tcW w:w="1081" w:type="dxa"/>
            <w:vAlign w:val="bottom"/>
          </w:tcPr>
          <w:p w:rsidR="00616A9C" w:rsidRPr="00792281" w:rsidRDefault="00616A9C" w:rsidP="00BE72A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1,929</w:t>
            </w:r>
          </w:p>
        </w:tc>
        <w:tc>
          <w:tcPr>
            <w:tcW w:w="1183" w:type="dxa"/>
            <w:vAlign w:val="bottom"/>
          </w:tcPr>
          <w:p w:rsidR="00616A9C" w:rsidRPr="00792281" w:rsidRDefault="00616A9C" w:rsidP="00BE72A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</w:tr>
    </w:tbl>
    <w:p w:rsidR="00792281" w:rsidRPr="00792281" w:rsidRDefault="00EA6E6A" w:rsidP="00616A9C">
      <w:pPr>
        <w:spacing w:before="120" w:line="320" w:lineRule="exact"/>
        <w:jc w:val="right"/>
        <w:rPr>
          <w:rFonts w:ascii="Angsana New" w:hAnsi="Angsana New"/>
          <w:cs/>
        </w:rPr>
      </w:pPr>
      <w:r w:rsidRPr="00792281">
        <w:rPr>
          <w:rFonts w:ascii="Angsana New" w:hAnsi="Angsana New"/>
          <w:cs/>
        </w:rPr>
        <w:tab/>
      </w:r>
    </w:p>
    <w:p w:rsidR="00792281" w:rsidRPr="00792281" w:rsidRDefault="00792281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 w:rsidRPr="00792281">
        <w:rPr>
          <w:rFonts w:ascii="Angsana New" w:hAnsi="Angsana New"/>
          <w:cs/>
        </w:rPr>
        <w:br w:type="page"/>
      </w:r>
    </w:p>
    <w:p w:rsidR="00BD6583" w:rsidRPr="00792281" w:rsidRDefault="00EA6E6A" w:rsidP="00616A9C">
      <w:pPr>
        <w:spacing w:before="120" w:line="320" w:lineRule="exact"/>
        <w:jc w:val="right"/>
        <w:rPr>
          <w:rFonts w:ascii="Angsana New" w:hAnsi="Angsana New"/>
          <w:cs/>
        </w:rPr>
      </w:pPr>
      <w:r w:rsidRPr="00792281">
        <w:rPr>
          <w:rFonts w:ascii="Angsana New" w:hAnsi="Angsana New"/>
          <w:cs/>
        </w:rPr>
        <w:lastRenderedPageBreak/>
        <w:tab/>
        <w:t>(หน่วย</w:t>
      </w:r>
      <w:r w:rsidRPr="00792281">
        <w:rPr>
          <w:rFonts w:ascii="Angsana New" w:hAnsi="Angsana New"/>
        </w:rPr>
        <w:t xml:space="preserve">: </w:t>
      </w:r>
      <w:r w:rsidRPr="00792281">
        <w:rPr>
          <w:rFonts w:ascii="Angsana New" w:hAnsi="Angsana New"/>
          <w:cs/>
        </w:rPr>
        <w:t>ล้านบาท)</w:t>
      </w:r>
    </w:p>
    <w:tbl>
      <w:tblPr>
        <w:tblW w:w="939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822"/>
        <w:gridCol w:w="1079"/>
        <w:gridCol w:w="1081"/>
        <w:gridCol w:w="1081"/>
        <w:gridCol w:w="1081"/>
        <w:gridCol w:w="1082"/>
        <w:gridCol w:w="1172"/>
      </w:tblGrid>
      <w:tr w:rsidR="000F0822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0F0822" w:rsidRPr="00792281" w:rsidRDefault="000F0822" w:rsidP="004B68DC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6" w:type="dxa"/>
            <w:gridSpan w:val="6"/>
            <w:vAlign w:val="bottom"/>
          </w:tcPr>
          <w:p w:rsidR="000F0822" w:rsidRPr="00792281" w:rsidRDefault="00527B9B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 xml:space="preserve">ณ วันที่ </w:t>
            </w:r>
            <w:r w:rsidR="009E4CA5" w:rsidRPr="00792281">
              <w:rPr>
                <w:rFonts w:ascii="Angsana New" w:hAnsi="Angsana New"/>
              </w:rPr>
              <w:t xml:space="preserve">31 </w:t>
            </w:r>
            <w:r w:rsidR="009E4CA5" w:rsidRPr="00792281">
              <w:rPr>
                <w:rFonts w:ascii="Angsana New" w:hAnsi="Angsana New"/>
                <w:cs/>
              </w:rPr>
              <w:t xml:space="preserve">ธันวาคม </w:t>
            </w:r>
            <w:r w:rsidR="009E4CA5" w:rsidRPr="00792281">
              <w:rPr>
                <w:rFonts w:ascii="Angsana New" w:hAnsi="Angsana New"/>
              </w:rPr>
              <w:t>2558</w:t>
            </w:r>
          </w:p>
        </w:tc>
      </w:tr>
      <w:tr w:rsidR="00D4284D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92281" w:rsidRDefault="00D4284D" w:rsidP="004B68DC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6576" w:type="dxa"/>
            <w:gridSpan w:val="6"/>
            <w:vAlign w:val="bottom"/>
          </w:tcPr>
          <w:p w:rsidR="00D4284D" w:rsidRPr="00792281" w:rsidRDefault="00D4284D" w:rsidP="00616A9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งบการเงิน</w:t>
            </w:r>
            <w:r w:rsidR="00616A9C" w:rsidRPr="00792281">
              <w:rPr>
                <w:rFonts w:ascii="Angsana New" w:hAnsi="Angsana New"/>
                <w:cs/>
              </w:rPr>
              <w:t>เฉพาะกิจการ</w:t>
            </w:r>
          </w:p>
        </w:tc>
      </w:tr>
      <w:tr w:rsidR="00D4284D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92281" w:rsidRDefault="00D4284D" w:rsidP="004B68DC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D4284D" w:rsidRPr="00792281" w:rsidRDefault="00D4284D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081" w:type="dxa"/>
            <w:vAlign w:val="bottom"/>
          </w:tcPr>
          <w:p w:rsidR="00D4284D" w:rsidRPr="00792281" w:rsidRDefault="00D4284D" w:rsidP="004B68DC">
            <w:pPr>
              <w:spacing w:line="320" w:lineRule="exact"/>
              <w:ind w:left="-72" w:right="-72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1" w:type="dxa"/>
            <w:vAlign w:val="bottom"/>
          </w:tcPr>
          <w:p w:rsidR="00D4284D" w:rsidRPr="00792281" w:rsidRDefault="00D4284D" w:rsidP="004B68DC">
            <w:pPr>
              <w:spacing w:line="320" w:lineRule="exact"/>
              <w:ind w:left="-115" w:right="-115"/>
              <w:jc w:val="center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D4284D" w:rsidRPr="00792281" w:rsidRDefault="00D4284D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D4284D" w:rsidRPr="00792281" w:rsidRDefault="00D4284D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D4284D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D4284D" w:rsidRPr="00792281" w:rsidRDefault="00D4284D" w:rsidP="004B68DC">
            <w:pPr>
              <w:tabs>
                <w:tab w:val="left" w:pos="240"/>
              </w:tabs>
              <w:spacing w:line="3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D4284D" w:rsidRPr="00792281" w:rsidRDefault="00854E81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081" w:type="dxa"/>
            <w:vAlign w:val="bottom"/>
          </w:tcPr>
          <w:p w:rsidR="00D4284D" w:rsidRPr="00792281" w:rsidRDefault="00854E81" w:rsidP="004B68D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 xml:space="preserve">มากกว่า </w:t>
            </w:r>
            <w:r w:rsidRPr="00792281">
              <w:rPr>
                <w:rFonts w:ascii="Angsana New" w:hAnsi="Angsana New"/>
              </w:rPr>
              <w:t>1</w:t>
            </w:r>
          </w:p>
        </w:tc>
        <w:tc>
          <w:tcPr>
            <w:tcW w:w="1081" w:type="dxa"/>
            <w:vAlign w:val="bottom"/>
          </w:tcPr>
          <w:p w:rsidR="00D4284D" w:rsidRPr="00792281" w:rsidRDefault="006C6E8B" w:rsidP="004B68DC">
            <w:pPr>
              <w:spacing w:line="320" w:lineRule="exact"/>
              <w:ind w:left="-59" w:right="-91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1081" w:type="dxa"/>
            <w:vAlign w:val="bottom"/>
          </w:tcPr>
          <w:p w:rsidR="00D4284D" w:rsidRPr="00792281" w:rsidRDefault="00854E81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2" w:type="dxa"/>
            <w:vAlign w:val="bottom"/>
          </w:tcPr>
          <w:p w:rsidR="00D4284D" w:rsidRPr="00792281" w:rsidRDefault="00D4284D" w:rsidP="004B68D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2" w:type="dxa"/>
            <w:vAlign w:val="bottom"/>
          </w:tcPr>
          <w:p w:rsidR="00D4284D" w:rsidRPr="00792281" w:rsidRDefault="0034170E" w:rsidP="004B68DC">
            <w:pP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54E8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854E81" w:rsidRPr="00792281" w:rsidRDefault="00854E81" w:rsidP="004B68DC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079" w:type="dxa"/>
            <w:vAlign w:val="bottom"/>
          </w:tcPr>
          <w:p w:rsidR="00854E81" w:rsidRPr="00792281" w:rsidRDefault="00854E81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081" w:type="dxa"/>
            <w:vAlign w:val="bottom"/>
          </w:tcPr>
          <w:p w:rsidR="00854E81" w:rsidRPr="00792281" w:rsidRDefault="00854E81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ถึง 5 ปี</w:t>
            </w:r>
          </w:p>
        </w:tc>
        <w:tc>
          <w:tcPr>
            <w:tcW w:w="1081" w:type="dxa"/>
            <w:vAlign w:val="bottom"/>
          </w:tcPr>
          <w:p w:rsidR="00854E81" w:rsidRPr="00792281" w:rsidRDefault="006C6E8B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อัตราตลาด</w:t>
            </w:r>
          </w:p>
        </w:tc>
        <w:tc>
          <w:tcPr>
            <w:tcW w:w="1081" w:type="dxa"/>
            <w:vAlign w:val="bottom"/>
          </w:tcPr>
          <w:p w:rsidR="00854E81" w:rsidRPr="00792281" w:rsidRDefault="00854E81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2" w:type="dxa"/>
            <w:vAlign w:val="bottom"/>
          </w:tcPr>
          <w:p w:rsidR="00854E81" w:rsidRPr="00792281" w:rsidRDefault="00854E81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72" w:type="dxa"/>
            <w:vAlign w:val="bottom"/>
          </w:tcPr>
          <w:p w:rsidR="00854E81" w:rsidRPr="00792281" w:rsidRDefault="00854E81" w:rsidP="004B68DC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(</w:t>
            </w:r>
            <w:r w:rsidRPr="00792281">
              <w:rPr>
                <w:rFonts w:ascii="Angsana New" w:hAnsi="Angsana New"/>
                <w:cs/>
              </w:rPr>
              <w:t>ร้อยละต่อปี</w:t>
            </w:r>
            <w:r w:rsidRPr="00792281">
              <w:rPr>
                <w:rFonts w:ascii="Angsana New" w:hAnsi="Angsana New"/>
              </w:rPr>
              <w:t>)</w:t>
            </w:r>
          </w:p>
        </w:tc>
      </w:tr>
      <w:tr w:rsidR="00C61810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C61810" w:rsidRPr="00792281" w:rsidRDefault="00C61810" w:rsidP="004B68DC">
            <w:pPr>
              <w:tabs>
                <w:tab w:val="left" w:pos="240"/>
              </w:tabs>
              <w:spacing w:line="32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:rsidR="00C61810" w:rsidRPr="00792281" w:rsidRDefault="00C61810" w:rsidP="004B68D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61810" w:rsidRPr="00792281" w:rsidRDefault="00C61810" w:rsidP="004B68DC">
            <w:pPr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61810" w:rsidRPr="00792281" w:rsidRDefault="00C61810" w:rsidP="004B68D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C61810" w:rsidRPr="00792281" w:rsidRDefault="00C61810" w:rsidP="004B68D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C61810" w:rsidRPr="00792281" w:rsidRDefault="00C61810" w:rsidP="004B68D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C61810" w:rsidRPr="00792281" w:rsidRDefault="00C61810" w:rsidP="004B68DC">
            <w:pPr>
              <w:tabs>
                <w:tab w:val="decimal" w:pos="612"/>
              </w:tabs>
              <w:spacing w:line="320" w:lineRule="exact"/>
              <w:rPr>
                <w:rFonts w:ascii="Angsana New" w:hAnsi="Angsana New"/>
              </w:rPr>
            </w:pPr>
          </w:p>
        </w:tc>
      </w:tr>
      <w:tr w:rsidR="00CD7010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CD7010" w:rsidRPr="00792281" w:rsidRDefault="00CD7010" w:rsidP="004B68DC">
            <w:pPr>
              <w:spacing w:line="320" w:lineRule="exact"/>
              <w:ind w:left="162" w:right="-228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616A9C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119</w:t>
            </w:r>
          </w:p>
        </w:tc>
        <w:tc>
          <w:tcPr>
            <w:tcW w:w="1081" w:type="dxa"/>
            <w:vAlign w:val="bottom"/>
          </w:tcPr>
          <w:p w:rsidR="00CD7010" w:rsidRPr="00792281" w:rsidRDefault="00616A9C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</w:t>
            </w:r>
          </w:p>
        </w:tc>
        <w:tc>
          <w:tcPr>
            <w:tcW w:w="1082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126</w:t>
            </w:r>
          </w:p>
        </w:tc>
        <w:tc>
          <w:tcPr>
            <w:tcW w:w="1172" w:type="dxa"/>
            <w:vAlign w:val="bottom"/>
          </w:tcPr>
          <w:p w:rsidR="00CD7010" w:rsidRPr="00792281" w:rsidRDefault="00A91AF6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0.10</w:t>
            </w:r>
            <w:r w:rsidR="00616A9C" w:rsidRPr="00792281">
              <w:rPr>
                <w:rFonts w:ascii="Angsana New" w:hAnsi="Angsana New"/>
              </w:rPr>
              <w:t xml:space="preserve"> </w:t>
            </w:r>
            <w:r w:rsidRPr="00792281">
              <w:rPr>
                <w:rFonts w:ascii="Angsana New" w:hAnsi="Angsana New"/>
              </w:rPr>
              <w:t>-</w:t>
            </w:r>
            <w:r w:rsidR="00616A9C" w:rsidRPr="00792281">
              <w:rPr>
                <w:rFonts w:ascii="Angsana New" w:hAnsi="Angsana New"/>
              </w:rPr>
              <w:t xml:space="preserve"> </w:t>
            </w:r>
            <w:r w:rsidRPr="00792281">
              <w:rPr>
                <w:rFonts w:ascii="Angsana New" w:hAnsi="Angsana New"/>
              </w:rPr>
              <w:t>1.45</w:t>
            </w:r>
          </w:p>
        </w:tc>
      </w:tr>
      <w:tr w:rsidR="00CD7010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CD7010" w:rsidRPr="00792281" w:rsidRDefault="00B22943" w:rsidP="004B68DC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เงินลงทุน</w:t>
            </w:r>
            <w:r>
              <w:rPr>
                <w:rFonts w:ascii="Angsana New" w:hAnsi="Angsana New" w:hint="cs"/>
                <w:cs/>
              </w:rPr>
              <w:t>ชั่วคราว</w:t>
            </w:r>
          </w:p>
        </w:tc>
        <w:tc>
          <w:tcPr>
            <w:tcW w:w="1079" w:type="dxa"/>
            <w:vAlign w:val="bottom"/>
          </w:tcPr>
          <w:p w:rsidR="00CD7010" w:rsidRPr="00792281" w:rsidRDefault="00616A9C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5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:rsidR="00CD7010" w:rsidRPr="00792281" w:rsidRDefault="00616A9C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5</w:t>
            </w:r>
          </w:p>
        </w:tc>
        <w:tc>
          <w:tcPr>
            <w:tcW w:w="1172" w:type="dxa"/>
            <w:vAlign w:val="bottom"/>
          </w:tcPr>
          <w:p w:rsidR="00CD7010" w:rsidRPr="00792281" w:rsidRDefault="00A91AF6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2.60</w:t>
            </w:r>
          </w:p>
        </w:tc>
      </w:tr>
      <w:tr w:rsidR="00CD7010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CD7010" w:rsidRPr="00792281" w:rsidRDefault="00CD7010" w:rsidP="004B68DC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ลูกหนี้</w:t>
            </w:r>
            <w:r w:rsidRPr="00792281">
              <w:rPr>
                <w:rFonts w:ascii="Angsana New" w:hAnsi="Angsana New" w:hint="cs"/>
                <w:cs/>
              </w:rPr>
              <w:t>การค้าและลูกหนี้อื่น</w:t>
            </w:r>
            <w:r w:rsidRPr="00792281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079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98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1,317</w:t>
            </w:r>
          </w:p>
        </w:tc>
        <w:tc>
          <w:tcPr>
            <w:tcW w:w="1082" w:type="dxa"/>
            <w:vAlign w:val="bottom"/>
          </w:tcPr>
          <w:p w:rsidR="00CD7010" w:rsidRPr="00792281" w:rsidRDefault="00A91AF6" w:rsidP="004B68DC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1,415</w:t>
            </w:r>
          </w:p>
        </w:tc>
        <w:tc>
          <w:tcPr>
            <w:tcW w:w="1172" w:type="dxa"/>
            <w:vAlign w:val="bottom"/>
          </w:tcPr>
          <w:p w:rsidR="00CD7010" w:rsidRPr="00792281" w:rsidRDefault="00A91AF6" w:rsidP="004B68DC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4.00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เงินฝาก</w:t>
            </w:r>
            <w:r>
              <w:rPr>
                <w:rFonts w:ascii="Angsana New" w:hAnsi="Angsana New" w:hint="cs"/>
                <w:cs/>
              </w:rPr>
              <w:t>และเงินลงทุน</w:t>
            </w:r>
            <w:r w:rsidRPr="00792281">
              <w:rPr>
                <w:rFonts w:ascii="Angsana New" w:hAnsi="Angsana New"/>
                <w:cs/>
              </w:rPr>
              <w:t>ที่มีภาระค้ำประกัน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72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72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0.63 - 1.35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175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119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1,324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1,618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792281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100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100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4.72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เจ้าหนี้การค้าและ</w:t>
            </w:r>
            <w:r w:rsidRPr="00792281">
              <w:rPr>
                <w:rFonts w:ascii="Angsana New" w:hAnsi="Angsana New" w:hint="cs"/>
                <w:cs/>
              </w:rPr>
              <w:t>เจ้าหนี้อื่น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1,408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1,408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  <w:cs/>
              </w:rPr>
              <w:t>หนี้สินตามสัญญาเช่าการเงิน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32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94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126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4.25</w:t>
            </w:r>
            <w:r w:rsidRPr="00792281">
              <w:rPr>
                <w:rFonts w:ascii="Angsana New" w:hAnsi="Angsana New"/>
              </w:rPr>
              <w:t xml:space="preserve"> </w:t>
            </w:r>
            <w:r w:rsidRPr="00792281">
              <w:rPr>
                <w:rFonts w:ascii="Angsana New" w:hAnsi="Angsana New" w:hint="cs"/>
                <w:cs/>
              </w:rPr>
              <w:t>-</w:t>
            </w:r>
            <w:r w:rsidRPr="00792281">
              <w:rPr>
                <w:rFonts w:ascii="Angsana New" w:hAnsi="Angsana New"/>
              </w:rPr>
              <w:t xml:space="preserve"> </w:t>
            </w:r>
            <w:r w:rsidRPr="00792281">
              <w:rPr>
                <w:rFonts w:ascii="Angsana New" w:hAnsi="Angsana New" w:hint="cs"/>
                <w:cs/>
              </w:rPr>
              <w:t>6.37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  <w:cs/>
              </w:rPr>
            </w:pPr>
            <w:r w:rsidRPr="00792281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-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  <w:lang w:val="en-GB"/>
              </w:rPr>
            </w:pPr>
            <w:r w:rsidRPr="00792281">
              <w:rPr>
                <w:rFonts w:ascii="Angsana New" w:hAnsi="Angsana New"/>
                <w:lang w:val="en-GB"/>
              </w:rPr>
              <w:t>BIBOR+2.63</w:t>
            </w:r>
          </w:p>
        </w:tc>
      </w:tr>
      <w:tr w:rsidR="00971361" w:rsidRPr="00792281" w:rsidTr="00616A9C">
        <w:trPr>
          <w:cantSplit/>
          <w:tblHeader/>
        </w:trPr>
        <w:tc>
          <w:tcPr>
            <w:tcW w:w="2822" w:type="dxa"/>
            <w:vAlign w:val="bottom"/>
          </w:tcPr>
          <w:p w:rsidR="00971361" w:rsidRPr="00792281" w:rsidRDefault="00971361" w:rsidP="00971361">
            <w:pPr>
              <w:tabs>
                <w:tab w:val="left" w:pos="900"/>
                <w:tab w:val="left" w:pos="1440"/>
                <w:tab w:val="left" w:pos="1980"/>
              </w:tabs>
              <w:spacing w:line="32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079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132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94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244</w:t>
            </w:r>
          </w:p>
        </w:tc>
        <w:tc>
          <w:tcPr>
            <w:tcW w:w="1081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1,408</w:t>
            </w:r>
          </w:p>
        </w:tc>
        <w:tc>
          <w:tcPr>
            <w:tcW w:w="1082" w:type="dxa"/>
            <w:vAlign w:val="bottom"/>
          </w:tcPr>
          <w:p w:rsidR="00971361" w:rsidRPr="00792281" w:rsidRDefault="00971361" w:rsidP="00971361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rPr>
                <w:rFonts w:ascii="Angsana New" w:hAnsi="Angsana New"/>
              </w:rPr>
            </w:pPr>
            <w:r w:rsidRPr="00792281">
              <w:rPr>
                <w:rFonts w:ascii="Angsana New" w:hAnsi="Angsana New"/>
              </w:rPr>
              <w:t>1,878</w:t>
            </w:r>
          </w:p>
        </w:tc>
        <w:tc>
          <w:tcPr>
            <w:tcW w:w="1172" w:type="dxa"/>
            <w:vAlign w:val="bottom"/>
          </w:tcPr>
          <w:p w:rsidR="00971361" w:rsidRPr="00792281" w:rsidRDefault="00971361" w:rsidP="00971361">
            <w:pPr>
              <w:spacing w:line="320" w:lineRule="exact"/>
              <w:jc w:val="center"/>
              <w:rPr>
                <w:rFonts w:ascii="Angsana New" w:hAnsi="Angsana New"/>
              </w:rPr>
            </w:pPr>
          </w:p>
        </w:tc>
      </w:tr>
    </w:tbl>
    <w:p w:rsidR="004E19BF" w:rsidRPr="00792281" w:rsidRDefault="004E19BF" w:rsidP="00792281">
      <w:pPr>
        <w:spacing w:before="240" w:after="120"/>
        <w:ind w:left="547"/>
        <w:rPr>
          <w:rFonts w:ascii="Angsana New" w:hAnsi="Angsana New"/>
          <w:b/>
          <w:bCs/>
          <w:i/>
          <w:iCs/>
          <w:sz w:val="32"/>
          <w:szCs w:val="32"/>
        </w:rPr>
      </w:pPr>
      <w:r w:rsidRPr="0079228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F82489" w:rsidRPr="00792281" w:rsidRDefault="004E19BF" w:rsidP="00022DDD">
      <w:pPr>
        <w:spacing w:before="120" w:after="120"/>
        <w:ind w:left="547" w:hanging="547"/>
        <w:jc w:val="thaiDistribute"/>
        <w:rPr>
          <w:rFonts w:ascii="Angsana New" w:hAnsi="Angsana New"/>
          <w:sz w:val="10"/>
          <w:szCs w:val="10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บริษัทฯ</w:t>
      </w:r>
      <w:r w:rsidR="007A1B20" w:rsidRPr="00792281">
        <w:rPr>
          <w:rFonts w:ascii="Angsana New" w:hAnsi="Angsana New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</w:t>
      </w:r>
      <w:r w:rsidR="00991ABC" w:rsidRPr="00792281">
        <w:rPr>
          <w:rFonts w:ascii="Angsana New" w:hAnsi="Angsana New" w:hint="cs"/>
          <w:sz w:val="32"/>
          <w:szCs w:val="32"/>
          <w:cs/>
        </w:rPr>
        <w:t>กับ</w:t>
      </w:r>
      <w:r w:rsidR="00A4447D" w:rsidRPr="00792281">
        <w:rPr>
          <w:rFonts w:ascii="Angsana New" w:hAnsi="Angsana New"/>
          <w:sz w:val="32"/>
          <w:szCs w:val="32"/>
          <w:cs/>
        </w:rPr>
        <w:t>การจ่ายค่าบริการ</w:t>
      </w:r>
      <w:r w:rsidRPr="00792281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B20D8F" w:rsidRPr="00792281">
        <w:rPr>
          <w:rFonts w:ascii="Angsana New" w:hAnsi="Angsana New"/>
          <w:sz w:val="32"/>
          <w:szCs w:val="32"/>
          <w:cs/>
        </w:rPr>
        <w:t>ซึ่ง</w:t>
      </w:r>
      <w:r w:rsidRPr="00792281">
        <w:rPr>
          <w:rFonts w:ascii="Angsana New" w:hAnsi="Angsana New"/>
          <w:sz w:val="32"/>
          <w:szCs w:val="32"/>
          <w:cs/>
        </w:rPr>
        <w:t>บริษัทฯ</w:t>
      </w:r>
      <w:r w:rsidR="007A1B20" w:rsidRPr="00792281">
        <w:rPr>
          <w:rFonts w:ascii="Angsana New" w:hAnsi="Angsana New"/>
          <w:sz w:val="32"/>
          <w:szCs w:val="32"/>
          <w:cs/>
        </w:rPr>
        <w:t>และบริษัทย่อย</w:t>
      </w:r>
      <w:r w:rsidRPr="00792281">
        <w:rPr>
          <w:rFonts w:ascii="Angsana New" w:hAnsi="Angsana New"/>
          <w:sz w:val="32"/>
          <w:szCs w:val="32"/>
          <w:cs/>
        </w:rPr>
        <w:t>มิได้ทำสัญญา</w:t>
      </w:r>
      <w:r w:rsidR="00B20D8F" w:rsidRPr="00792281">
        <w:rPr>
          <w:rFonts w:ascii="Angsana New" w:hAnsi="Angsana New"/>
          <w:sz w:val="32"/>
          <w:szCs w:val="32"/>
          <w:cs/>
        </w:rPr>
        <w:t>ป้องกันความเสี่ยงจากอัตราแลกเปลี่ยน</w:t>
      </w:r>
      <w:r w:rsidR="003332E4" w:rsidRPr="00792281">
        <w:rPr>
          <w:rFonts w:ascii="Angsana New" w:hAnsi="Angsana New"/>
          <w:sz w:val="32"/>
          <w:szCs w:val="32"/>
          <w:cs/>
        </w:rPr>
        <w:t xml:space="preserve"> อย่างไรก็ตาม บริษัทฯมียอดคงเหลือของสินทรัพย์และหนี้สินทางการเงินที่เป็นสกุล</w:t>
      </w:r>
      <w:r w:rsidR="003332E4" w:rsidRPr="00792281">
        <w:rPr>
          <w:rFonts w:ascii="Angsana New" w:hAnsi="Angsana New"/>
          <w:spacing w:val="-2"/>
          <w:sz w:val="32"/>
          <w:szCs w:val="32"/>
          <w:cs/>
        </w:rPr>
        <w:t>เงินตราต่างประเทศเป็นจำนวนที่ไม่เป็นสาระสำคัญ ดังนั้น ความเสี่ยงจากอัตราแลกเปลี่ยนของบริษัทฯ</w:t>
      </w:r>
      <w:r w:rsidR="003332E4" w:rsidRPr="00792281">
        <w:rPr>
          <w:rFonts w:ascii="Angsana New" w:hAnsi="Angsana New"/>
          <w:sz w:val="32"/>
          <w:szCs w:val="32"/>
          <w:cs/>
        </w:rPr>
        <w:t>จึงอยู่ในระดับต่ำ</w:t>
      </w:r>
    </w:p>
    <w:p w:rsidR="004E19BF" w:rsidRPr="00792281" w:rsidRDefault="00C10B99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/>
          <w:b/>
          <w:bCs/>
          <w:sz w:val="32"/>
          <w:szCs w:val="32"/>
        </w:rPr>
        <w:t>34</w:t>
      </w:r>
      <w:r w:rsidR="00331778" w:rsidRPr="00792281">
        <w:rPr>
          <w:rFonts w:ascii="Angsana New" w:hAnsi="Angsana New"/>
          <w:b/>
          <w:bCs/>
          <w:sz w:val="32"/>
          <w:szCs w:val="32"/>
          <w:cs/>
        </w:rPr>
        <w:t>.</w:t>
      </w:r>
      <w:r w:rsidR="004A1AFD" w:rsidRPr="00792281">
        <w:rPr>
          <w:rFonts w:ascii="Angsana New" w:hAnsi="Angsana New"/>
          <w:b/>
          <w:bCs/>
          <w:sz w:val="32"/>
          <w:szCs w:val="32"/>
        </w:rPr>
        <w:t>2</w:t>
      </w:r>
      <w:r w:rsidR="004E19BF" w:rsidRPr="00792281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4E19BF" w:rsidRPr="00792281" w:rsidRDefault="00CE1CB8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76395A" w:rsidRPr="00792281">
        <w:rPr>
          <w:rFonts w:ascii="Angsana New" w:hAnsi="Angsana New"/>
          <w:sz w:val="32"/>
          <w:szCs w:val="32"/>
          <w:cs/>
        </w:rPr>
        <w:t>เนื่องจาก</w:t>
      </w:r>
      <w:r w:rsidR="0076395A" w:rsidRPr="00792281">
        <w:rPr>
          <w:rFonts w:ascii="Angsana New" w:hAnsi="Angsana New" w:hint="cs"/>
          <w:sz w:val="32"/>
          <w:szCs w:val="32"/>
          <w:cs/>
        </w:rPr>
        <w:t>เครื่องมือ</w:t>
      </w:r>
      <w:r w:rsidR="0076395A" w:rsidRPr="00792281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 w:rsidR="006C6E8B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6395A" w:rsidRPr="00792281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971361">
        <w:rPr>
          <w:rFonts w:ascii="Angsana New" w:hAnsi="Angsana New" w:hint="cs"/>
          <w:sz w:val="32"/>
          <w:szCs w:val="32"/>
          <w:cs/>
        </w:rPr>
        <w:t>หรือ</w:t>
      </w:r>
      <w:r w:rsidR="0076395A" w:rsidRPr="00792281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6C6E8B" w:rsidRPr="0079228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76395A" w:rsidRPr="00792281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="0076395A" w:rsidRPr="00792281">
        <w:rPr>
          <w:rFonts w:ascii="Angsana New" w:hAnsi="Angsana New" w:hint="cs"/>
          <w:sz w:val="32"/>
          <w:szCs w:val="32"/>
          <w:cs/>
        </w:rPr>
        <w:t>เครื่องมือ</w:t>
      </w:r>
      <w:r w:rsidR="0076395A" w:rsidRPr="00792281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="0076395A" w:rsidRPr="00792281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3332E4" w:rsidRPr="00792281" w:rsidRDefault="00C10B99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35</w:t>
      </w:r>
      <w:r w:rsidR="003332E4" w:rsidRPr="00792281">
        <w:rPr>
          <w:rFonts w:ascii="Angsana New" w:hAnsi="Angsana New"/>
          <w:b/>
          <w:bCs/>
          <w:sz w:val="32"/>
          <w:szCs w:val="32"/>
        </w:rPr>
        <w:t>.</w:t>
      </w:r>
      <w:r w:rsidR="003332E4" w:rsidRPr="00792281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76395A" w:rsidRPr="00792281" w:rsidRDefault="003332E4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</w:r>
      <w:r w:rsidR="0076395A" w:rsidRPr="0079228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76395A" w:rsidRPr="0079228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และเสริมสร้างมูลค่าการถือหุ้นให้กับผู้ถือหุ้น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76395A" w:rsidRPr="00792281">
        <w:rPr>
          <w:rFonts w:ascii="Angsana New" w:hAnsi="Angsana New"/>
          <w:sz w:val="32"/>
          <w:szCs w:val="32"/>
          <w:cs/>
        </w:rPr>
        <w:t>โดย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76395A" w:rsidRPr="00792281">
        <w:rPr>
          <w:rFonts w:ascii="Angsana New" w:hAnsi="Angsana New"/>
          <w:sz w:val="32"/>
          <w:szCs w:val="32"/>
          <w:cs/>
        </w:rPr>
        <w:t>ณ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76395A" w:rsidRPr="00792281">
        <w:rPr>
          <w:rFonts w:ascii="Angsana New" w:hAnsi="Angsana New"/>
          <w:sz w:val="32"/>
          <w:szCs w:val="32"/>
          <w:cs/>
        </w:rPr>
        <w:t>วันที่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z w:val="32"/>
          <w:szCs w:val="32"/>
        </w:rPr>
        <w:t xml:space="preserve">31 </w:t>
      </w:r>
      <w:r w:rsidR="009E4CA5" w:rsidRPr="00792281">
        <w:rPr>
          <w:rFonts w:ascii="Angsana New" w:hAnsi="Angsana New"/>
          <w:sz w:val="32"/>
          <w:szCs w:val="32"/>
          <w:cs/>
        </w:rPr>
        <w:t xml:space="preserve">ธันวาคม </w:t>
      </w:r>
      <w:r w:rsidR="009E4CA5" w:rsidRPr="00792281">
        <w:rPr>
          <w:rFonts w:ascii="Angsana New" w:hAnsi="Angsana New"/>
          <w:sz w:val="32"/>
          <w:szCs w:val="32"/>
        </w:rPr>
        <w:t>255</w:t>
      </w:r>
      <w:r w:rsidR="00C10B99" w:rsidRPr="00792281">
        <w:rPr>
          <w:rFonts w:ascii="Angsana New" w:hAnsi="Angsana New"/>
          <w:sz w:val="32"/>
          <w:szCs w:val="32"/>
        </w:rPr>
        <w:t>9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76395A" w:rsidRPr="00792281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F02C64" w:rsidRPr="00792281">
        <w:rPr>
          <w:rFonts w:ascii="Angsana New" w:hAnsi="Angsana New"/>
          <w:sz w:val="32"/>
          <w:szCs w:val="32"/>
        </w:rPr>
        <w:t>1.72</w:t>
      </w:r>
      <w:r w:rsidR="00792281" w:rsidRPr="00792281">
        <w:rPr>
          <w:rFonts w:ascii="Angsana New" w:hAnsi="Angsana New"/>
          <w:sz w:val="32"/>
          <w:szCs w:val="32"/>
        </w:rPr>
        <w:t>:1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z w:val="32"/>
          <w:szCs w:val="32"/>
        </w:rPr>
        <w:t>(255</w:t>
      </w:r>
      <w:r w:rsidR="00C10B99" w:rsidRPr="00792281">
        <w:rPr>
          <w:rFonts w:ascii="Angsana New" w:hAnsi="Angsana New"/>
          <w:sz w:val="32"/>
          <w:szCs w:val="32"/>
        </w:rPr>
        <w:t>8</w:t>
      </w:r>
      <w:r w:rsidR="0076395A" w:rsidRPr="00792281">
        <w:rPr>
          <w:rFonts w:ascii="Angsana New" w:hAnsi="Angsana New"/>
          <w:sz w:val="32"/>
          <w:szCs w:val="32"/>
        </w:rPr>
        <w:t xml:space="preserve">: </w:t>
      </w:r>
      <w:r w:rsidR="00C10B99" w:rsidRPr="00792281">
        <w:rPr>
          <w:rFonts w:ascii="Angsana New" w:hAnsi="Angsana New"/>
          <w:sz w:val="32"/>
          <w:szCs w:val="32"/>
        </w:rPr>
        <w:t>1.60:1</w:t>
      </w:r>
      <w:r w:rsidR="0076395A" w:rsidRPr="00792281">
        <w:rPr>
          <w:rFonts w:ascii="Angsana New" w:hAnsi="Angsana New"/>
          <w:sz w:val="32"/>
          <w:szCs w:val="32"/>
        </w:rPr>
        <w:t xml:space="preserve">) </w:t>
      </w:r>
      <w:r w:rsidR="0076395A" w:rsidRPr="00792281">
        <w:rPr>
          <w:rFonts w:ascii="Angsana New" w:hAnsi="Angsana New"/>
          <w:sz w:val="32"/>
          <w:szCs w:val="32"/>
          <w:cs/>
        </w:rPr>
        <w:t>และเฉพาะบริษัท</w:t>
      </w:r>
      <w:r w:rsidR="00F403B5" w:rsidRPr="00792281">
        <w:rPr>
          <w:rFonts w:ascii="Angsana New" w:hAnsi="Angsana New" w:hint="cs"/>
          <w:sz w:val="32"/>
          <w:szCs w:val="32"/>
          <w:cs/>
        </w:rPr>
        <w:t>ฯ</w:t>
      </w:r>
      <w:r w:rsidR="0076395A" w:rsidRPr="0079228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F02C64" w:rsidRPr="00792281">
        <w:rPr>
          <w:rFonts w:ascii="Angsana New" w:hAnsi="Angsana New"/>
          <w:sz w:val="32"/>
          <w:szCs w:val="32"/>
        </w:rPr>
        <w:t>1.73</w:t>
      </w:r>
      <w:r w:rsidR="00792281" w:rsidRPr="00792281">
        <w:rPr>
          <w:rFonts w:ascii="Angsana New" w:hAnsi="Angsana New"/>
          <w:sz w:val="32"/>
          <w:szCs w:val="32"/>
        </w:rPr>
        <w:t>:1</w:t>
      </w:r>
      <w:r w:rsidR="0076395A" w:rsidRPr="00792281">
        <w:rPr>
          <w:rFonts w:ascii="Angsana New" w:hAnsi="Angsana New"/>
          <w:sz w:val="32"/>
          <w:szCs w:val="32"/>
        </w:rPr>
        <w:t xml:space="preserve"> </w:t>
      </w:r>
      <w:r w:rsidR="009E4CA5" w:rsidRPr="00792281">
        <w:rPr>
          <w:rFonts w:ascii="Angsana New" w:hAnsi="Angsana New"/>
          <w:sz w:val="32"/>
          <w:szCs w:val="32"/>
        </w:rPr>
        <w:t>(255</w:t>
      </w:r>
      <w:r w:rsidR="00C10B99" w:rsidRPr="00792281">
        <w:rPr>
          <w:rFonts w:ascii="Angsana New" w:hAnsi="Angsana New"/>
          <w:sz w:val="32"/>
          <w:szCs w:val="32"/>
        </w:rPr>
        <w:t>8</w:t>
      </w:r>
      <w:r w:rsidR="0076395A" w:rsidRPr="00792281">
        <w:rPr>
          <w:rFonts w:ascii="Angsana New" w:hAnsi="Angsana New"/>
          <w:sz w:val="32"/>
          <w:szCs w:val="32"/>
        </w:rPr>
        <w:t xml:space="preserve">: </w:t>
      </w:r>
      <w:r w:rsidR="00C10B99" w:rsidRPr="00792281">
        <w:rPr>
          <w:rFonts w:ascii="Angsana New" w:hAnsi="Angsana New"/>
          <w:sz w:val="32"/>
          <w:szCs w:val="32"/>
        </w:rPr>
        <w:t>1.60:1</w:t>
      </w:r>
      <w:r w:rsidR="00A31CA2" w:rsidRPr="00792281">
        <w:rPr>
          <w:rFonts w:ascii="Angsana New" w:hAnsi="Angsana New"/>
          <w:sz w:val="32"/>
          <w:szCs w:val="32"/>
        </w:rPr>
        <w:t>)</w:t>
      </w:r>
    </w:p>
    <w:p w:rsidR="00792281" w:rsidRPr="00792281" w:rsidRDefault="0079228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9228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74170" w:rsidRPr="00792281" w:rsidRDefault="00274170" w:rsidP="00022DDD">
      <w:pPr>
        <w:tabs>
          <w:tab w:val="left" w:pos="5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792281">
        <w:rPr>
          <w:rFonts w:ascii="Angsana New" w:hAnsi="Angsana New" w:hint="cs"/>
          <w:b/>
          <w:bCs/>
          <w:sz w:val="32"/>
          <w:szCs w:val="32"/>
          <w:cs/>
        </w:rPr>
        <w:lastRenderedPageBreak/>
        <w:t>3</w:t>
      </w:r>
      <w:r w:rsidR="00E85840" w:rsidRPr="0079228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92281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:rsidR="00274170" w:rsidRPr="00792281" w:rsidRDefault="00274170" w:rsidP="0097136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792281">
        <w:rPr>
          <w:rFonts w:ascii="Angsana New" w:hAnsi="Angsana New"/>
          <w:sz w:val="32"/>
          <w:szCs w:val="32"/>
          <w:cs/>
        </w:rPr>
        <w:t>เมื่อวันที่</w:t>
      </w:r>
      <w:r w:rsidRPr="00792281">
        <w:rPr>
          <w:rFonts w:ascii="Angsana New" w:hAnsi="Angsana New"/>
          <w:sz w:val="32"/>
          <w:szCs w:val="32"/>
        </w:rPr>
        <w:t xml:space="preserve"> 27 </w:t>
      </w:r>
      <w:r w:rsidRPr="00792281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792281">
        <w:rPr>
          <w:rFonts w:ascii="Angsana New" w:hAnsi="Angsana New"/>
          <w:sz w:val="32"/>
          <w:szCs w:val="32"/>
        </w:rPr>
        <w:t>25</w:t>
      </w:r>
      <w:r w:rsidR="00843C5F" w:rsidRPr="00792281">
        <w:rPr>
          <w:rFonts w:ascii="Angsana New" w:hAnsi="Angsana New"/>
          <w:sz w:val="32"/>
          <w:szCs w:val="32"/>
        </w:rPr>
        <w:t>60</w:t>
      </w:r>
      <w:r w:rsidRPr="0079228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792281">
        <w:rPr>
          <w:rFonts w:ascii="Angsana New" w:hAnsi="Angsana New"/>
          <w:sz w:val="32"/>
          <w:szCs w:val="32"/>
        </w:rPr>
        <w:t xml:space="preserve"> 429</w:t>
      </w:r>
      <w:r w:rsidRPr="00792281">
        <w:rPr>
          <w:rFonts w:ascii="Angsana New" w:hAnsi="Angsana New" w:hint="cs"/>
          <w:sz w:val="32"/>
          <w:szCs w:val="32"/>
          <w:cs/>
        </w:rPr>
        <w:t xml:space="preserve"> ได้มีมติ</w:t>
      </w:r>
      <w:r w:rsidRPr="00792281">
        <w:rPr>
          <w:rFonts w:ascii="Angsana New" w:hAnsi="Angsana New"/>
          <w:sz w:val="32"/>
          <w:szCs w:val="32"/>
          <w:cs/>
        </w:rPr>
        <w:t xml:space="preserve">อนุมัติการจ่ายเงินปันผลจากผลการดำเนินงานปี </w:t>
      </w:r>
      <w:r w:rsidRPr="00792281">
        <w:rPr>
          <w:rFonts w:ascii="Angsana New" w:hAnsi="Angsana New" w:hint="cs"/>
          <w:sz w:val="32"/>
          <w:szCs w:val="32"/>
          <w:cs/>
        </w:rPr>
        <w:t>255</w:t>
      </w:r>
      <w:r w:rsidRPr="00792281">
        <w:rPr>
          <w:rFonts w:ascii="Angsana New" w:hAnsi="Angsana New"/>
          <w:sz w:val="32"/>
          <w:szCs w:val="32"/>
        </w:rPr>
        <w:t xml:space="preserve">9 </w:t>
      </w:r>
      <w:r w:rsidRPr="00792281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C86F99">
        <w:rPr>
          <w:rFonts w:ascii="Angsana New" w:hAnsi="Angsana New"/>
          <w:sz w:val="32"/>
          <w:szCs w:val="32"/>
        </w:rPr>
        <w:t>0.10</w:t>
      </w:r>
      <w:r w:rsidRPr="00792281">
        <w:rPr>
          <w:rFonts w:ascii="Angsana New" w:hAnsi="Angsana New" w:hint="cs"/>
          <w:sz w:val="32"/>
          <w:szCs w:val="32"/>
          <w:cs/>
        </w:rPr>
        <w:t xml:space="preserve"> บาท</w:t>
      </w:r>
      <w:r w:rsidR="00156FBE">
        <w:rPr>
          <w:rFonts w:ascii="Angsana New" w:hAnsi="Angsana New"/>
          <w:sz w:val="32"/>
          <w:szCs w:val="32"/>
        </w:rPr>
        <w:t xml:space="preserve"> </w:t>
      </w:r>
      <w:r w:rsidRPr="00792281">
        <w:rPr>
          <w:rFonts w:ascii="Angsana New" w:hAnsi="Angsana New" w:hint="cs"/>
          <w:sz w:val="32"/>
          <w:szCs w:val="32"/>
          <w:cs/>
        </w:rPr>
        <w:t xml:space="preserve">รวมเป็นเงินปันผลจ่ายทั้งสิ้นประมาณ </w:t>
      </w:r>
      <w:r w:rsidR="00C86F99">
        <w:rPr>
          <w:rFonts w:ascii="Angsana New" w:hAnsi="Angsana New"/>
          <w:sz w:val="32"/>
          <w:szCs w:val="32"/>
        </w:rPr>
        <w:t>100</w:t>
      </w:r>
      <w:r w:rsidRPr="00792281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71361">
        <w:rPr>
          <w:rFonts w:ascii="Angsana New" w:hAnsi="Angsana New" w:hint="cs"/>
          <w:sz w:val="32"/>
          <w:szCs w:val="32"/>
          <w:cs/>
        </w:rPr>
        <w:t xml:space="preserve"> </w:t>
      </w:r>
      <w:r w:rsidR="00C86F99">
        <w:rPr>
          <w:rFonts w:ascii="Angsana New" w:hAnsi="Angsana New" w:hint="cs"/>
          <w:sz w:val="32"/>
          <w:szCs w:val="32"/>
          <w:cs/>
        </w:rPr>
        <w:t>เงินปันผลสำหรับปีดังกล่าวได้รวมเงินปันผลระหว่างกาลในอัตราหุ้นละ 0.05 บาท ซึ่งได้จ่ายให้กับผู้ถือหุ้นของบริษัทฯแล้วในเดือนธันวาคม 2559 ดังนั้นเงินปันผลที่จะต้องจ่ายเพิ่มอีกจึง</w:t>
      </w:r>
      <w:r w:rsidR="00C86F99" w:rsidRPr="00C86F99">
        <w:rPr>
          <w:rFonts w:ascii="Angsana New" w:hAnsi="Angsana New" w:hint="cs"/>
          <w:spacing w:val="-2"/>
          <w:sz w:val="32"/>
          <w:szCs w:val="32"/>
          <w:cs/>
        </w:rPr>
        <w:t>เท่ากับอัตราหุ้นละ 0.05 บาท คิดเป็นจำนวนเงินรวม 50 ล้านบาท</w:t>
      </w:r>
      <w:r w:rsidR="00971361" w:rsidRPr="00C86F99">
        <w:rPr>
          <w:rFonts w:ascii="Angsana New" w:hAnsi="Angsana New" w:hint="cs"/>
          <w:spacing w:val="-2"/>
          <w:sz w:val="32"/>
          <w:szCs w:val="32"/>
          <w:cs/>
        </w:rPr>
        <w:t xml:space="preserve"> โดยบริษัทฯ</w:t>
      </w:r>
      <w:r w:rsidRPr="00792281">
        <w:rPr>
          <w:rFonts w:ascii="Angsana New" w:hAnsi="Angsana New"/>
          <w:sz w:val="32"/>
          <w:szCs w:val="32"/>
          <w:cs/>
        </w:rPr>
        <w:t xml:space="preserve">กำหนดจ่ายเงินปันผลภายในวันที่ </w:t>
      </w:r>
      <w:r w:rsidRPr="00792281">
        <w:rPr>
          <w:rFonts w:ascii="Angsana New" w:hAnsi="Angsana New"/>
          <w:sz w:val="32"/>
          <w:szCs w:val="32"/>
        </w:rPr>
        <w:t>8</w:t>
      </w:r>
      <w:r w:rsidRPr="00792281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792281">
        <w:rPr>
          <w:rFonts w:ascii="Angsana New" w:hAnsi="Angsana New"/>
          <w:sz w:val="32"/>
          <w:szCs w:val="32"/>
          <w:cs/>
        </w:rPr>
        <w:t xml:space="preserve"> 25</w:t>
      </w:r>
      <w:r w:rsidRPr="00792281">
        <w:rPr>
          <w:rFonts w:ascii="Angsana New" w:hAnsi="Angsana New" w:hint="cs"/>
          <w:sz w:val="32"/>
          <w:szCs w:val="32"/>
          <w:cs/>
        </w:rPr>
        <w:t>60</w:t>
      </w:r>
    </w:p>
    <w:p w:rsidR="00274170" w:rsidRPr="00792281" w:rsidRDefault="00274170" w:rsidP="00022DDD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  <w:cs/>
        </w:rPr>
        <w:tab/>
        <w:t>บริษัทฯจะ</w:t>
      </w:r>
      <w:r w:rsidR="00971361">
        <w:rPr>
          <w:rFonts w:ascii="Angsana New" w:hAnsi="Angsana New" w:hint="cs"/>
          <w:sz w:val="32"/>
          <w:szCs w:val="32"/>
          <w:cs/>
        </w:rPr>
        <w:t>นำ</w:t>
      </w:r>
      <w:r w:rsidRPr="00792281">
        <w:rPr>
          <w:rFonts w:ascii="Angsana New" w:hAnsi="Angsana New"/>
          <w:sz w:val="32"/>
          <w:szCs w:val="32"/>
          <w:cs/>
        </w:rPr>
        <w:t>เสนอ</w:t>
      </w:r>
      <w:r w:rsidR="00971361">
        <w:rPr>
          <w:rFonts w:ascii="Angsana New" w:hAnsi="Angsana New" w:hint="cs"/>
          <w:sz w:val="32"/>
          <w:szCs w:val="32"/>
          <w:cs/>
        </w:rPr>
        <w:t>เพื่อขออนุมัติการจ่ายปันผลดังกล่าว</w:t>
      </w:r>
      <w:r w:rsidRPr="00792281">
        <w:rPr>
          <w:rFonts w:ascii="Angsana New" w:hAnsi="Angsana New"/>
          <w:sz w:val="32"/>
          <w:szCs w:val="32"/>
          <w:cs/>
        </w:rPr>
        <w:t xml:space="preserve">ต่อที่ประชุมสามัญผู้ถือหุ้นประจำปี </w:t>
      </w:r>
      <w:r w:rsidRPr="00792281">
        <w:rPr>
          <w:rFonts w:ascii="Angsana New" w:hAnsi="Angsana New"/>
          <w:sz w:val="32"/>
          <w:szCs w:val="32"/>
        </w:rPr>
        <w:t xml:space="preserve">2560 </w:t>
      </w:r>
      <w:r w:rsidR="00971361">
        <w:rPr>
          <w:rFonts w:ascii="Angsana New" w:hAnsi="Angsana New" w:hint="cs"/>
          <w:sz w:val="32"/>
          <w:szCs w:val="32"/>
          <w:cs/>
        </w:rPr>
        <w:t>ต่อไป</w:t>
      </w:r>
    </w:p>
    <w:p w:rsidR="007F5C52" w:rsidRPr="00792281" w:rsidRDefault="00C10B99" w:rsidP="00022DD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92281">
        <w:rPr>
          <w:rFonts w:ascii="Angsana New" w:hAnsi="Angsana New"/>
          <w:b/>
          <w:bCs/>
          <w:sz w:val="32"/>
          <w:szCs w:val="32"/>
        </w:rPr>
        <w:t>3</w:t>
      </w:r>
      <w:r w:rsidR="00E85840" w:rsidRPr="00792281">
        <w:rPr>
          <w:rFonts w:ascii="Angsana New" w:hAnsi="Angsana New"/>
          <w:b/>
          <w:bCs/>
          <w:sz w:val="32"/>
          <w:szCs w:val="32"/>
        </w:rPr>
        <w:t>7</w:t>
      </w:r>
      <w:r w:rsidR="007F5C52" w:rsidRPr="00792281">
        <w:rPr>
          <w:rFonts w:ascii="Angsana New" w:hAnsi="Angsana New"/>
          <w:b/>
          <w:bCs/>
          <w:sz w:val="32"/>
          <w:szCs w:val="32"/>
        </w:rPr>
        <w:t>.</w:t>
      </w:r>
      <w:r w:rsidR="007F5C52" w:rsidRPr="00792281">
        <w:rPr>
          <w:rFonts w:ascii="Angsana New" w:hAnsi="Angsana New"/>
          <w:b/>
          <w:bCs/>
          <w:sz w:val="32"/>
          <w:szCs w:val="32"/>
        </w:rPr>
        <w:tab/>
      </w:r>
      <w:r w:rsidR="007F5C52" w:rsidRPr="0079228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7F5C52" w:rsidRPr="00792281" w:rsidRDefault="007F5C52" w:rsidP="00022DD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92281">
        <w:rPr>
          <w:rFonts w:ascii="Angsana New" w:hAnsi="Angsana New"/>
          <w:sz w:val="32"/>
          <w:szCs w:val="32"/>
        </w:rPr>
        <w:tab/>
      </w:r>
      <w:r w:rsidRPr="00792281">
        <w:rPr>
          <w:rFonts w:ascii="Angsana New" w:hAnsi="Angsana New"/>
          <w:sz w:val="32"/>
          <w:szCs w:val="32"/>
          <w:cs/>
        </w:rPr>
        <w:t>งบการเงินนี้</w:t>
      </w:r>
      <w:r w:rsidR="00A31CA2" w:rsidRPr="00792281">
        <w:rPr>
          <w:rFonts w:ascii="Angsana New" w:hAnsi="Angsana New"/>
          <w:sz w:val="32"/>
          <w:szCs w:val="32"/>
          <w:cs/>
        </w:rPr>
        <w:t>ได้รับอนุมัติให้</w:t>
      </w:r>
      <w:r w:rsidR="00A31CA2" w:rsidRPr="00792281">
        <w:rPr>
          <w:rFonts w:ascii="Angsana New" w:hAnsi="Angsana New" w:hint="cs"/>
          <w:sz w:val="32"/>
          <w:szCs w:val="32"/>
          <w:cs/>
        </w:rPr>
        <w:t>ออกโดยคณะกรรมการของบริษัท</w:t>
      </w:r>
      <w:r w:rsidR="00A31CA2" w:rsidRPr="00792281">
        <w:rPr>
          <w:rFonts w:ascii="Angsana New" w:hAnsi="Angsana New"/>
          <w:sz w:val="32"/>
          <w:szCs w:val="32"/>
          <w:cs/>
        </w:rPr>
        <w:t>ฯ</w:t>
      </w:r>
      <w:r w:rsidR="00A31CA2" w:rsidRPr="00792281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C6E8B" w:rsidRPr="00792281">
        <w:rPr>
          <w:rFonts w:ascii="Angsana New" w:hAnsi="Angsana New" w:hint="cs"/>
          <w:sz w:val="32"/>
          <w:szCs w:val="32"/>
          <w:cs/>
        </w:rPr>
        <w:t xml:space="preserve"> </w:t>
      </w:r>
      <w:r w:rsidR="002C0B2E" w:rsidRPr="00792281">
        <w:rPr>
          <w:rFonts w:ascii="Angsana New" w:hAnsi="Angsana New"/>
          <w:sz w:val="32"/>
          <w:szCs w:val="32"/>
        </w:rPr>
        <w:t xml:space="preserve">27 </w:t>
      </w:r>
      <w:r w:rsidR="002C0B2E" w:rsidRPr="00792281">
        <w:rPr>
          <w:rFonts w:ascii="Angsana New" w:hAnsi="Angsana New" w:hint="cs"/>
          <w:sz w:val="32"/>
          <w:szCs w:val="32"/>
          <w:cs/>
        </w:rPr>
        <w:t>กุมภาพันธ์ 2560</w:t>
      </w:r>
    </w:p>
    <w:sectPr w:rsidR="007F5C52" w:rsidRPr="00792281" w:rsidSect="00062F6F">
      <w:pgSz w:w="11907" w:h="16840" w:code="9"/>
      <w:pgMar w:top="1296" w:right="1080" w:bottom="1080" w:left="1339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D07" w:rsidRDefault="00C51D07">
      <w:r>
        <w:separator/>
      </w:r>
    </w:p>
  </w:endnote>
  <w:endnote w:type="continuationSeparator" w:id="0">
    <w:p w:rsidR="00C51D07" w:rsidRDefault="00C51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07" w:rsidRPr="00BE310B" w:rsidRDefault="00C51D07" w:rsidP="00BE310B">
    <w:pPr>
      <w:pStyle w:val="Footer"/>
      <w:tabs>
        <w:tab w:val="clear" w:pos="8306"/>
        <w:tab w:val="center" w:pos="5040"/>
        <w:tab w:val="right" w:pos="9360"/>
        <w:tab w:val="right" w:pos="9712"/>
      </w:tabs>
      <w:jc w:val="right"/>
      <w:rPr>
        <w:rFonts w:ascii="Angsana New" w:hAnsi="Angsana New"/>
        <w:sz w:val="32"/>
        <w:szCs w:val="32"/>
      </w:rPr>
    </w:pPr>
    <w:r w:rsidRPr="00BE310B">
      <w:rPr>
        <w:rFonts w:ascii="Angsana New" w:hAnsi="Angsana New"/>
        <w:sz w:val="32"/>
        <w:szCs w:val="32"/>
        <w:cs/>
      </w:rPr>
      <w:fldChar w:fldCharType="begin"/>
    </w:r>
    <w:r w:rsidRPr="00BE310B">
      <w:rPr>
        <w:rFonts w:ascii="Angsana New" w:hAnsi="Angsana New"/>
        <w:sz w:val="32"/>
        <w:szCs w:val="32"/>
      </w:rPr>
      <w:instrText xml:space="preserve"> PAGE   \* MERGEFORMAT </w:instrText>
    </w:r>
    <w:r w:rsidRPr="00BE310B">
      <w:rPr>
        <w:rFonts w:ascii="Angsana New" w:hAnsi="Angsana New"/>
        <w:sz w:val="32"/>
        <w:szCs w:val="32"/>
        <w:cs/>
      </w:rPr>
      <w:fldChar w:fldCharType="separate"/>
    </w:r>
    <w:r w:rsidR="0067667A">
      <w:rPr>
        <w:rFonts w:ascii="Angsana New" w:hAnsi="Angsana New"/>
        <w:noProof/>
        <w:sz w:val="32"/>
        <w:szCs w:val="32"/>
      </w:rPr>
      <w:t>1</w:t>
    </w:r>
    <w:r w:rsidRPr="00BE310B">
      <w:rPr>
        <w:rFonts w:ascii="Angsana New" w:hAnsi="Angsana New"/>
        <w:sz w:val="32"/>
        <w:szCs w:val="32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D07" w:rsidRDefault="00C51D07">
      <w:r>
        <w:separator/>
      </w:r>
    </w:p>
  </w:footnote>
  <w:footnote w:type="continuationSeparator" w:id="0">
    <w:p w:rsidR="00C51D07" w:rsidRDefault="00C51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1D07" w:rsidRDefault="0067667A">
    <w:pPr>
      <w:pStyle w:val="Header"/>
    </w:pPr>
    <w:r>
      <w:rPr>
        <w:rFonts w:ascii="Angsana New" w:hAnsi="Angsana New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9457" type="#_x0000_t202" style="position:absolute;margin-left:31.75pt;margin-top:-242.9pt;width:179.95pt;height:74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6FptQIAALk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" filled="f" stroked="f">
          <v:textbox>
            <w:txbxContent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We, being responsible for the preparation of</w:t>
                </w:r>
              </w:p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these financial statements and notes thereto,</w:t>
                </w:r>
              </w:p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hereby approve their issue in final form.</w:t>
                </w:r>
              </w:p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</w:p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………………..……………………..…….…</w:t>
                </w:r>
              </w:p>
              <w:p w:rsidR="00C51D07" w:rsidRPr="00927256" w:rsidRDefault="00C51D07" w:rsidP="00B709FF">
                <w:pPr>
                  <w:jc w:val="center"/>
                  <w:rPr>
                    <w:rFonts w:ascii="Arial" w:hAnsi="Arial"/>
                    <w:sz w:val="16"/>
                    <w:szCs w:val="16"/>
                  </w:rPr>
                </w:pPr>
                <w:r w:rsidRPr="00927256">
                  <w:rPr>
                    <w:rFonts w:ascii="Arial" w:hAnsi="Arial"/>
                    <w:sz w:val="16"/>
                    <w:szCs w:val="16"/>
                  </w:rPr>
                  <w:t>Directors</w:t>
                </w:r>
              </w:p>
            </w:txbxContent>
          </v:textbox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982BC0E"/>
    <w:lvl w:ilvl="0">
      <w:numFmt w:val="bullet"/>
      <w:lvlText w:val="*"/>
      <w:lvlJc w:val="left"/>
    </w:lvl>
  </w:abstractNum>
  <w:abstractNum w:abstractNumId="1" w15:restartNumberingAfterBreak="0">
    <w:nsid w:val="19E23641"/>
    <w:multiLevelType w:val="multilevel"/>
    <w:tmpl w:val="2222C3D6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F30F65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50860E7"/>
    <w:multiLevelType w:val="multilevel"/>
    <w:tmpl w:val="4FC0F446"/>
    <w:lvl w:ilvl="0">
      <w:start w:val="1"/>
      <w:numFmt w:val="decimal"/>
      <w:lvlText w:val="%1."/>
      <w:lvlJc w:val="left"/>
      <w:pPr>
        <w:ind w:left="720" w:hanging="360"/>
      </w:pPr>
      <w:rPr>
        <w:rFonts w:eastAsia="Cordia New" w:hint="default"/>
      </w:rPr>
    </w:lvl>
    <w:lvl w:ilvl="1">
      <w:start w:val="1"/>
      <w:numFmt w:val="decimal"/>
      <w:lvlText w:val="31.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31.2.1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57E0566"/>
    <w:multiLevelType w:val="hybridMultilevel"/>
    <w:tmpl w:val="555C3812"/>
    <w:lvl w:ilvl="0" w:tplc="1C124090">
      <w:start w:val="1"/>
      <w:numFmt w:val="decimal"/>
      <w:lvlText w:val="31.%1"/>
      <w:lvlJc w:val="left"/>
      <w:pPr>
        <w:ind w:left="1800" w:hanging="360"/>
      </w:pPr>
      <w:rPr>
        <w:rFonts w:hint="default"/>
      </w:rPr>
    </w:lvl>
    <w:lvl w:ilvl="1" w:tplc="5DB0813C">
      <w:start w:val="1"/>
      <w:numFmt w:val="decimal"/>
      <w:lvlText w:val="3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AE09B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6306F5"/>
    <w:multiLevelType w:val="hybridMultilevel"/>
    <w:tmpl w:val="D4C08198"/>
    <w:lvl w:ilvl="0" w:tplc="8BF6CD7E">
      <w:start w:val="1"/>
      <w:numFmt w:val="decimal"/>
      <w:lvlText w:val="%1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2B506267"/>
    <w:multiLevelType w:val="multilevel"/>
    <w:tmpl w:val="0226E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33F743D8"/>
    <w:multiLevelType w:val="hybridMultilevel"/>
    <w:tmpl w:val="D9CC1D74"/>
    <w:lvl w:ilvl="0" w:tplc="D77E9BA6">
      <w:start w:val="27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55DF0"/>
    <w:multiLevelType w:val="hybridMultilevel"/>
    <w:tmpl w:val="96969FD0"/>
    <w:lvl w:ilvl="0" w:tplc="99D2B4CA">
      <w:start w:val="1"/>
      <w:numFmt w:val="decimal"/>
      <w:lvlText w:val="2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8663A"/>
    <w:multiLevelType w:val="hybridMultilevel"/>
    <w:tmpl w:val="25602CE2"/>
    <w:lvl w:ilvl="0" w:tplc="64AC98A2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467B1967"/>
    <w:multiLevelType w:val="singleLevel"/>
    <w:tmpl w:val="7018CDB6"/>
    <w:lvl w:ilvl="0">
      <w:start w:val="3"/>
      <w:numFmt w:val="decimal"/>
      <w:lvlText w:val="2.%1 "/>
      <w:legacy w:legacy="1" w:legacySpace="0" w:legacyIndent="283"/>
      <w:lvlJc w:val="left"/>
      <w:pPr>
        <w:ind w:left="643" w:hanging="283"/>
      </w:pPr>
      <w:rPr>
        <w:rFonts w:ascii="AngsanaUPC" w:hAnsi="AngsanaUPC" w:hint="cs"/>
        <w:b w:val="0"/>
        <w:i w:val="0"/>
        <w:sz w:val="32"/>
        <w:u w:val="none"/>
      </w:rPr>
    </w:lvl>
  </w:abstractNum>
  <w:abstractNum w:abstractNumId="14" w15:restartNumberingAfterBreak="0">
    <w:nsid w:val="48F76163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0DE09A8"/>
    <w:multiLevelType w:val="multilevel"/>
    <w:tmpl w:val="C2DACE50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6"/>
      <w:numFmt w:val="decimal"/>
      <w:lvlText w:val="%1.%2"/>
      <w:lvlJc w:val="left"/>
      <w:pPr>
        <w:ind w:left="644" w:hanging="360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572" w:hanging="720"/>
      </w:pPr>
    </w:lvl>
    <w:lvl w:ilvl="4">
      <w:start w:val="1"/>
      <w:numFmt w:val="decimal"/>
      <w:lvlText w:val="%1.%2.%3.%4.%5"/>
      <w:lvlJc w:val="left"/>
      <w:pPr>
        <w:ind w:left="1856" w:hanging="720"/>
      </w:pPr>
    </w:lvl>
    <w:lvl w:ilvl="5">
      <w:start w:val="1"/>
      <w:numFmt w:val="decimal"/>
      <w:lvlText w:val="%1.%2.%3.%4.%5.%6"/>
      <w:lvlJc w:val="left"/>
      <w:pPr>
        <w:ind w:left="2500" w:hanging="1080"/>
      </w:pPr>
    </w:lvl>
    <w:lvl w:ilvl="6">
      <w:start w:val="1"/>
      <w:numFmt w:val="decimal"/>
      <w:lvlText w:val="%1.%2.%3.%4.%5.%6.%7"/>
      <w:lvlJc w:val="left"/>
      <w:pPr>
        <w:ind w:left="2784" w:hanging="1080"/>
      </w:pPr>
    </w:lvl>
    <w:lvl w:ilvl="7">
      <w:start w:val="1"/>
      <w:numFmt w:val="decimal"/>
      <w:lvlText w:val="%1.%2.%3.%4.%5.%6.%7.%8"/>
      <w:lvlJc w:val="left"/>
      <w:pPr>
        <w:ind w:left="3068" w:hanging="1080"/>
      </w:pPr>
    </w:lvl>
    <w:lvl w:ilvl="8">
      <w:start w:val="1"/>
      <w:numFmt w:val="decimal"/>
      <w:lvlText w:val="%1.%2.%3.%4.%5.%6.%7.%8.%9"/>
      <w:lvlJc w:val="left"/>
      <w:pPr>
        <w:ind w:left="3712" w:hanging="1440"/>
      </w:pPr>
    </w:lvl>
  </w:abstractNum>
  <w:abstractNum w:abstractNumId="17" w15:restartNumberingAfterBreak="0">
    <w:nsid w:val="5B4A60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EAF22AC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6D1E81"/>
    <w:multiLevelType w:val="multilevel"/>
    <w:tmpl w:val="FC46D510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13"/>
    <w:lvlOverride w:ilvl="0">
      <w:lvl w:ilvl="0">
        <w:start w:val="4"/>
        <w:numFmt w:val="decimal"/>
        <w:lvlText w:val="2.%1 "/>
        <w:legacy w:legacy="1" w:legacySpace="0" w:legacyIndent="360"/>
        <w:lvlJc w:val="left"/>
        <w:pPr>
          <w:ind w:left="720" w:hanging="360"/>
        </w:pPr>
        <w:rPr>
          <w:rFonts w:ascii="AngsanaUPC" w:hAnsi="AngsanaUPC" w:hint="cs"/>
          <w:b w:val="0"/>
          <w:i w:val="0"/>
          <w:sz w:val="32"/>
          <w:u w:val="none"/>
        </w:rPr>
      </w:lvl>
    </w:lvlOverride>
  </w:num>
  <w:num w:numId="3">
    <w:abstractNumId w:val="8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32" w:hanging="360"/>
        </w:pPr>
        <w:rPr>
          <w:rFonts w:ascii="Helvetica" w:hAnsi="Helvetica" w:hint="default"/>
        </w:rPr>
      </w:lvl>
    </w:lvlOverride>
  </w:num>
  <w:num w:numId="6">
    <w:abstractNumId w:val="19"/>
  </w:num>
  <w:num w:numId="7">
    <w:abstractNumId w:val="16"/>
    <w:lvlOverride w:ilvl="0">
      <w:startOverride w:val="5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4"/>
  </w:num>
  <w:num w:numId="10">
    <w:abstractNumId w:val="11"/>
  </w:num>
  <w:num w:numId="11">
    <w:abstractNumId w:val="20"/>
  </w:num>
  <w:num w:numId="12">
    <w:abstractNumId w:val="3"/>
  </w:num>
  <w:num w:numId="13">
    <w:abstractNumId w:val="14"/>
  </w:num>
  <w:num w:numId="14">
    <w:abstractNumId w:val="18"/>
  </w:num>
  <w:num w:numId="15">
    <w:abstractNumId w:val="6"/>
  </w:num>
  <w:num w:numId="16">
    <w:abstractNumId w:val="17"/>
  </w:num>
  <w:num w:numId="17">
    <w:abstractNumId w:val="5"/>
  </w:num>
  <w:num w:numId="18">
    <w:abstractNumId w:val="9"/>
  </w:num>
  <w:num w:numId="19">
    <w:abstractNumId w:val="10"/>
  </w:num>
  <w:num w:numId="20">
    <w:abstractNumId w:val="1"/>
  </w:num>
  <w:num w:numId="21">
    <w:abstractNumId w:val="1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9464"/>
    <o:shapelayout v:ext="edit">
      <o:idmap v:ext="edit" data="19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2"/>
  </w:compat>
  <w:rsids>
    <w:rsidRoot w:val="00620F5A"/>
    <w:rsid w:val="000007EF"/>
    <w:rsid w:val="00001030"/>
    <w:rsid w:val="00001B3B"/>
    <w:rsid w:val="00002EEA"/>
    <w:rsid w:val="000039DC"/>
    <w:rsid w:val="00004908"/>
    <w:rsid w:val="0000508C"/>
    <w:rsid w:val="000052F4"/>
    <w:rsid w:val="0000541F"/>
    <w:rsid w:val="000066AE"/>
    <w:rsid w:val="0000696D"/>
    <w:rsid w:val="00006C90"/>
    <w:rsid w:val="00006F39"/>
    <w:rsid w:val="000075DA"/>
    <w:rsid w:val="00007A49"/>
    <w:rsid w:val="00007AAE"/>
    <w:rsid w:val="0001073F"/>
    <w:rsid w:val="000108D7"/>
    <w:rsid w:val="00010B3A"/>
    <w:rsid w:val="00011846"/>
    <w:rsid w:val="00011C1D"/>
    <w:rsid w:val="00011E5C"/>
    <w:rsid w:val="00011F1B"/>
    <w:rsid w:val="00012CEC"/>
    <w:rsid w:val="000133E5"/>
    <w:rsid w:val="00014182"/>
    <w:rsid w:val="000148A2"/>
    <w:rsid w:val="00015DCC"/>
    <w:rsid w:val="00015FA8"/>
    <w:rsid w:val="000165EF"/>
    <w:rsid w:val="0001673E"/>
    <w:rsid w:val="0001741D"/>
    <w:rsid w:val="0001742B"/>
    <w:rsid w:val="00017FE6"/>
    <w:rsid w:val="00020659"/>
    <w:rsid w:val="00022004"/>
    <w:rsid w:val="0002226C"/>
    <w:rsid w:val="00022A3F"/>
    <w:rsid w:val="00022DDD"/>
    <w:rsid w:val="000238E5"/>
    <w:rsid w:val="0002503F"/>
    <w:rsid w:val="000254CB"/>
    <w:rsid w:val="00026A87"/>
    <w:rsid w:val="00030CCF"/>
    <w:rsid w:val="00031BC0"/>
    <w:rsid w:val="00032B15"/>
    <w:rsid w:val="00033487"/>
    <w:rsid w:val="000354AA"/>
    <w:rsid w:val="00035799"/>
    <w:rsid w:val="00035E4D"/>
    <w:rsid w:val="00036882"/>
    <w:rsid w:val="00036D5F"/>
    <w:rsid w:val="000371BF"/>
    <w:rsid w:val="00040E53"/>
    <w:rsid w:val="00040E65"/>
    <w:rsid w:val="00041CD1"/>
    <w:rsid w:val="0004260E"/>
    <w:rsid w:val="00042E81"/>
    <w:rsid w:val="000432D5"/>
    <w:rsid w:val="00045132"/>
    <w:rsid w:val="00046AAA"/>
    <w:rsid w:val="00046B79"/>
    <w:rsid w:val="00046C24"/>
    <w:rsid w:val="00047012"/>
    <w:rsid w:val="000474FE"/>
    <w:rsid w:val="000504BE"/>
    <w:rsid w:val="000509C9"/>
    <w:rsid w:val="00050DA8"/>
    <w:rsid w:val="00051BF0"/>
    <w:rsid w:val="00052679"/>
    <w:rsid w:val="0005273E"/>
    <w:rsid w:val="00053970"/>
    <w:rsid w:val="00053E5A"/>
    <w:rsid w:val="00054DE2"/>
    <w:rsid w:val="0005530F"/>
    <w:rsid w:val="000568E2"/>
    <w:rsid w:val="00056DE5"/>
    <w:rsid w:val="00057463"/>
    <w:rsid w:val="000578AA"/>
    <w:rsid w:val="00060528"/>
    <w:rsid w:val="000611F3"/>
    <w:rsid w:val="00062F6F"/>
    <w:rsid w:val="00063B9A"/>
    <w:rsid w:val="00063DCB"/>
    <w:rsid w:val="0006448B"/>
    <w:rsid w:val="00064B29"/>
    <w:rsid w:val="000663E8"/>
    <w:rsid w:val="00066509"/>
    <w:rsid w:val="0006672F"/>
    <w:rsid w:val="00066E03"/>
    <w:rsid w:val="000679AD"/>
    <w:rsid w:val="00070739"/>
    <w:rsid w:val="000718C5"/>
    <w:rsid w:val="00072845"/>
    <w:rsid w:val="00072964"/>
    <w:rsid w:val="00072B0D"/>
    <w:rsid w:val="0007448B"/>
    <w:rsid w:val="00074CF4"/>
    <w:rsid w:val="00074F07"/>
    <w:rsid w:val="00076603"/>
    <w:rsid w:val="000772E8"/>
    <w:rsid w:val="000802B3"/>
    <w:rsid w:val="00080DAD"/>
    <w:rsid w:val="00081071"/>
    <w:rsid w:val="00082385"/>
    <w:rsid w:val="000824A3"/>
    <w:rsid w:val="000826C0"/>
    <w:rsid w:val="00084446"/>
    <w:rsid w:val="00084FAC"/>
    <w:rsid w:val="00085FD8"/>
    <w:rsid w:val="000863A4"/>
    <w:rsid w:val="00087759"/>
    <w:rsid w:val="00087C31"/>
    <w:rsid w:val="00087DD7"/>
    <w:rsid w:val="0009155D"/>
    <w:rsid w:val="000923DA"/>
    <w:rsid w:val="000925E2"/>
    <w:rsid w:val="00094725"/>
    <w:rsid w:val="0009491A"/>
    <w:rsid w:val="00096ED9"/>
    <w:rsid w:val="000A06DA"/>
    <w:rsid w:val="000A0C2A"/>
    <w:rsid w:val="000A1698"/>
    <w:rsid w:val="000A2035"/>
    <w:rsid w:val="000A4488"/>
    <w:rsid w:val="000A453C"/>
    <w:rsid w:val="000A48A2"/>
    <w:rsid w:val="000A495F"/>
    <w:rsid w:val="000A51F1"/>
    <w:rsid w:val="000A6067"/>
    <w:rsid w:val="000A736F"/>
    <w:rsid w:val="000A7C4D"/>
    <w:rsid w:val="000B1A60"/>
    <w:rsid w:val="000B1FBB"/>
    <w:rsid w:val="000B34AA"/>
    <w:rsid w:val="000B3BE8"/>
    <w:rsid w:val="000B4421"/>
    <w:rsid w:val="000B4446"/>
    <w:rsid w:val="000B5267"/>
    <w:rsid w:val="000B55FA"/>
    <w:rsid w:val="000B6314"/>
    <w:rsid w:val="000B6722"/>
    <w:rsid w:val="000B6835"/>
    <w:rsid w:val="000B683A"/>
    <w:rsid w:val="000B6FA3"/>
    <w:rsid w:val="000B726D"/>
    <w:rsid w:val="000B7ACA"/>
    <w:rsid w:val="000C0BFF"/>
    <w:rsid w:val="000C35D8"/>
    <w:rsid w:val="000C3A3B"/>
    <w:rsid w:val="000C3DC7"/>
    <w:rsid w:val="000C60BD"/>
    <w:rsid w:val="000C682C"/>
    <w:rsid w:val="000C6B5D"/>
    <w:rsid w:val="000D07BC"/>
    <w:rsid w:val="000D090C"/>
    <w:rsid w:val="000D0AFF"/>
    <w:rsid w:val="000D13EB"/>
    <w:rsid w:val="000D19A2"/>
    <w:rsid w:val="000D27E8"/>
    <w:rsid w:val="000D53DC"/>
    <w:rsid w:val="000D5470"/>
    <w:rsid w:val="000D7A8B"/>
    <w:rsid w:val="000D7DBB"/>
    <w:rsid w:val="000E094A"/>
    <w:rsid w:val="000E220A"/>
    <w:rsid w:val="000E2211"/>
    <w:rsid w:val="000E244D"/>
    <w:rsid w:val="000E399B"/>
    <w:rsid w:val="000E44B6"/>
    <w:rsid w:val="000E5147"/>
    <w:rsid w:val="000E5A81"/>
    <w:rsid w:val="000E5AF6"/>
    <w:rsid w:val="000E5C95"/>
    <w:rsid w:val="000E665A"/>
    <w:rsid w:val="000E6ACD"/>
    <w:rsid w:val="000E756E"/>
    <w:rsid w:val="000E7806"/>
    <w:rsid w:val="000F0822"/>
    <w:rsid w:val="000F227D"/>
    <w:rsid w:val="000F56F9"/>
    <w:rsid w:val="000F5D51"/>
    <w:rsid w:val="000F5F9A"/>
    <w:rsid w:val="000F631A"/>
    <w:rsid w:val="000F704B"/>
    <w:rsid w:val="000F7D49"/>
    <w:rsid w:val="00100D27"/>
    <w:rsid w:val="00101CD4"/>
    <w:rsid w:val="0010295D"/>
    <w:rsid w:val="0010300A"/>
    <w:rsid w:val="0010383D"/>
    <w:rsid w:val="00104C24"/>
    <w:rsid w:val="00105EB8"/>
    <w:rsid w:val="0010614C"/>
    <w:rsid w:val="001064D7"/>
    <w:rsid w:val="0010743E"/>
    <w:rsid w:val="0010748F"/>
    <w:rsid w:val="00107B68"/>
    <w:rsid w:val="00110654"/>
    <w:rsid w:val="00110F92"/>
    <w:rsid w:val="00112A42"/>
    <w:rsid w:val="0011413C"/>
    <w:rsid w:val="00114DC6"/>
    <w:rsid w:val="001154ED"/>
    <w:rsid w:val="00120FD1"/>
    <w:rsid w:val="0012105D"/>
    <w:rsid w:val="0012160C"/>
    <w:rsid w:val="00122C4B"/>
    <w:rsid w:val="00124BD6"/>
    <w:rsid w:val="00124D26"/>
    <w:rsid w:val="001251B6"/>
    <w:rsid w:val="001259F2"/>
    <w:rsid w:val="001260F3"/>
    <w:rsid w:val="00126B63"/>
    <w:rsid w:val="00126FAC"/>
    <w:rsid w:val="00126FE8"/>
    <w:rsid w:val="001271BC"/>
    <w:rsid w:val="0012739F"/>
    <w:rsid w:val="00127448"/>
    <w:rsid w:val="00127AD2"/>
    <w:rsid w:val="00131E53"/>
    <w:rsid w:val="00132BB3"/>
    <w:rsid w:val="001336DC"/>
    <w:rsid w:val="0013411F"/>
    <w:rsid w:val="001342AD"/>
    <w:rsid w:val="00137293"/>
    <w:rsid w:val="00137456"/>
    <w:rsid w:val="001376EB"/>
    <w:rsid w:val="00137E27"/>
    <w:rsid w:val="00140BF6"/>
    <w:rsid w:val="00140F8B"/>
    <w:rsid w:val="0014134D"/>
    <w:rsid w:val="0014170A"/>
    <w:rsid w:val="00142013"/>
    <w:rsid w:val="00143AD8"/>
    <w:rsid w:val="00143DBC"/>
    <w:rsid w:val="001448C9"/>
    <w:rsid w:val="00144F53"/>
    <w:rsid w:val="001450FD"/>
    <w:rsid w:val="00145F17"/>
    <w:rsid w:val="0014616E"/>
    <w:rsid w:val="0014638A"/>
    <w:rsid w:val="00150156"/>
    <w:rsid w:val="00150537"/>
    <w:rsid w:val="00150949"/>
    <w:rsid w:val="00150C2F"/>
    <w:rsid w:val="00151075"/>
    <w:rsid w:val="001522BD"/>
    <w:rsid w:val="00152CDC"/>
    <w:rsid w:val="00153364"/>
    <w:rsid w:val="001535AF"/>
    <w:rsid w:val="00153BEF"/>
    <w:rsid w:val="00153D8F"/>
    <w:rsid w:val="001542CA"/>
    <w:rsid w:val="001544B4"/>
    <w:rsid w:val="0015483E"/>
    <w:rsid w:val="0015502B"/>
    <w:rsid w:val="001552C9"/>
    <w:rsid w:val="00155C7D"/>
    <w:rsid w:val="00155FC0"/>
    <w:rsid w:val="00156A8A"/>
    <w:rsid w:val="00156FBE"/>
    <w:rsid w:val="00161793"/>
    <w:rsid w:val="001623A9"/>
    <w:rsid w:val="00162465"/>
    <w:rsid w:val="00162D7B"/>
    <w:rsid w:val="00163601"/>
    <w:rsid w:val="001640E0"/>
    <w:rsid w:val="0016429E"/>
    <w:rsid w:val="0016471D"/>
    <w:rsid w:val="001656F4"/>
    <w:rsid w:val="0016698B"/>
    <w:rsid w:val="00167A76"/>
    <w:rsid w:val="00170063"/>
    <w:rsid w:val="001708C3"/>
    <w:rsid w:val="00171DAC"/>
    <w:rsid w:val="00172561"/>
    <w:rsid w:val="00172FB8"/>
    <w:rsid w:val="00173C4A"/>
    <w:rsid w:val="00175418"/>
    <w:rsid w:val="00175BC1"/>
    <w:rsid w:val="00176AB8"/>
    <w:rsid w:val="00176CDE"/>
    <w:rsid w:val="00177282"/>
    <w:rsid w:val="0018028C"/>
    <w:rsid w:val="001805CE"/>
    <w:rsid w:val="0018072D"/>
    <w:rsid w:val="001809DE"/>
    <w:rsid w:val="00180E37"/>
    <w:rsid w:val="0018165E"/>
    <w:rsid w:val="00181D92"/>
    <w:rsid w:val="00183E0A"/>
    <w:rsid w:val="00183FC4"/>
    <w:rsid w:val="00184BA1"/>
    <w:rsid w:val="00185E16"/>
    <w:rsid w:val="0018692A"/>
    <w:rsid w:val="00187E60"/>
    <w:rsid w:val="00187EE2"/>
    <w:rsid w:val="00190EB5"/>
    <w:rsid w:val="00191009"/>
    <w:rsid w:val="001922C9"/>
    <w:rsid w:val="001955F6"/>
    <w:rsid w:val="001957C8"/>
    <w:rsid w:val="00196313"/>
    <w:rsid w:val="001969D1"/>
    <w:rsid w:val="00196DC6"/>
    <w:rsid w:val="00197A2D"/>
    <w:rsid w:val="001A041F"/>
    <w:rsid w:val="001A31FB"/>
    <w:rsid w:val="001A320F"/>
    <w:rsid w:val="001A385F"/>
    <w:rsid w:val="001A5184"/>
    <w:rsid w:val="001A6321"/>
    <w:rsid w:val="001A636E"/>
    <w:rsid w:val="001A7171"/>
    <w:rsid w:val="001A7AD2"/>
    <w:rsid w:val="001B1051"/>
    <w:rsid w:val="001B44D8"/>
    <w:rsid w:val="001B4DA8"/>
    <w:rsid w:val="001B5609"/>
    <w:rsid w:val="001B56D6"/>
    <w:rsid w:val="001B57A0"/>
    <w:rsid w:val="001B7506"/>
    <w:rsid w:val="001B7764"/>
    <w:rsid w:val="001C17FF"/>
    <w:rsid w:val="001C1964"/>
    <w:rsid w:val="001C1EE3"/>
    <w:rsid w:val="001C3796"/>
    <w:rsid w:val="001C4F18"/>
    <w:rsid w:val="001C5609"/>
    <w:rsid w:val="001C5629"/>
    <w:rsid w:val="001C77AD"/>
    <w:rsid w:val="001D0300"/>
    <w:rsid w:val="001D0CE0"/>
    <w:rsid w:val="001D1060"/>
    <w:rsid w:val="001D237D"/>
    <w:rsid w:val="001D26CC"/>
    <w:rsid w:val="001D6A78"/>
    <w:rsid w:val="001E00CE"/>
    <w:rsid w:val="001E0181"/>
    <w:rsid w:val="001E0D59"/>
    <w:rsid w:val="001E1428"/>
    <w:rsid w:val="001E20B8"/>
    <w:rsid w:val="001E21CB"/>
    <w:rsid w:val="001E3247"/>
    <w:rsid w:val="001E3A55"/>
    <w:rsid w:val="001E3F9A"/>
    <w:rsid w:val="001E4216"/>
    <w:rsid w:val="001E4E82"/>
    <w:rsid w:val="001E53F9"/>
    <w:rsid w:val="001E542E"/>
    <w:rsid w:val="001E61A8"/>
    <w:rsid w:val="001E628F"/>
    <w:rsid w:val="001E6BEF"/>
    <w:rsid w:val="001E7055"/>
    <w:rsid w:val="001E722E"/>
    <w:rsid w:val="001E7B75"/>
    <w:rsid w:val="001F005F"/>
    <w:rsid w:val="001F01EE"/>
    <w:rsid w:val="001F0632"/>
    <w:rsid w:val="001F0D5E"/>
    <w:rsid w:val="001F1C78"/>
    <w:rsid w:val="001F1E11"/>
    <w:rsid w:val="001F3524"/>
    <w:rsid w:val="001F388F"/>
    <w:rsid w:val="001F3904"/>
    <w:rsid w:val="001F4B4A"/>
    <w:rsid w:val="001F4FC4"/>
    <w:rsid w:val="001F5209"/>
    <w:rsid w:val="001F6DB7"/>
    <w:rsid w:val="001F6F2F"/>
    <w:rsid w:val="001F7E52"/>
    <w:rsid w:val="002000D7"/>
    <w:rsid w:val="00200657"/>
    <w:rsid w:val="0020152D"/>
    <w:rsid w:val="00201720"/>
    <w:rsid w:val="00201905"/>
    <w:rsid w:val="00201AB6"/>
    <w:rsid w:val="0020528E"/>
    <w:rsid w:val="00207238"/>
    <w:rsid w:val="00207D05"/>
    <w:rsid w:val="002100AF"/>
    <w:rsid w:val="00212440"/>
    <w:rsid w:val="00212684"/>
    <w:rsid w:val="0021288A"/>
    <w:rsid w:val="00212F8D"/>
    <w:rsid w:val="00213DBE"/>
    <w:rsid w:val="00214230"/>
    <w:rsid w:val="00215A89"/>
    <w:rsid w:val="002162D2"/>
    <w:rsid w:val="00216A7C"/>
    <w:rsid w:val="002172DB"/>
    <w:rsid w:val="0021760D"/>
    <w:rsid w:val="00217CEC"/>
    <w:rsid w:val="00221C00"/>
    <w:rsid w:val="00222169"/>
    <w:rsid w:val="00222454"/>
    <w:rsid w:val="00223157"/>
    <w:rsid w:val="00223CAD"/>
    <w:rsid w:val="00225200"/>
    <w:rsid w:val="00225D04"/>
    <w:rsid w:val="0022649E"/>
    <w:rsid w:val="002269C8"/>
    <w:rsid w:val="00227D79"/>
    <w:rsid w:val="002312D9"/>
    <w:rsid w:val="0023205A"/>
    <w:rsid w:val="002328F1"/>
    <w:rsid w:val="002331E4"/>
    <w:rsid w:val="0023388F"/>
    <w:rsid w:val="00233BFC"/>
    <w:rsid w:val="00233C87"/>
    <w:rsid w:val="00234DFA"/>
    <w:rsid w:val="00234EFF"/>
    <w:rsid w:val="00236611"/>
    <w:rsid w:val="002366E0"/>
    <w:rsid w:val="0023679B"/>
    <w:rsid w:val="002374FF"/>
    <w:rsid w:val="002377F9"/>
    <w:rsid w:val="002431C6"/>
    <w:rsid w:val="00245972"/>
    <w:rsid w:val="00246F81"/>
    <w:rsid w:val="0024730B"/>
    <w:rsid w:val="002474DA"/>
    <w:rsid w:val="00247646"/>
    <w:rsid w:val="00250B1E"/>
    <w:rsid w:val="00251A2D"/>
    <w:rsid w:val="00251A71"/>
    <w:rsid w:val="00251EC7"/>
    <w:rsid w:val="002533BA"/>
    <w:rsid w:val="00253C84"/>
    <w:rsid w:val="00254D64"/>
    <w:rsid w:val="002558BD"/>
    <w:rsid w:val="00256676"/>
    <w:rsid w:val="00257E35"/>
    <w:rsid w:val="00260212"/>
    <w:rsid w:val="0026120C"/>
    <w:rsid w:val="0026120D"/>
    <w:rsid w:val="0026204D"/>
    <w:rsid w:val="002624DD"/>
    <w:rsid w:val="00263655"/>
    <w:rsid w:val="002638D7"/>
    <w:rsid w:val="002639F1"/>
    <w:rsid w:val="0026549D"/>
    <w:rsid w:val="00265752"/>
    <w:rsid w:val="00265F0C"/>
    <w:rsid w:val="00267AC9"/>
    <w:rsid w:val="00270B7F"/>
    <w:rsid w:val="002724DD"/>
    <w:rsid w:val="00272FBE"/>
    <w:rsid w:val="00273D07"/>
    <w:rsid w:val="00274170"/>
    <w:rsid w:val="00275345"/>
    <w:rsid w:val="00275530"/>
    <w:rsid w:val="00276508"/>
    <w:rsid w:val="0028006B"/>
    <w:rsid w:val="0028071B"/>
    <w:rsid w:val="00281790"/>
    <w:rsid w:val="00281AAF"/>
    <w:rsid w:val="00281BAC"/>
    <w:rsid w:val="002822E9"/>
    <w:rsid w:val="00282C31"/>
    <w:rsid w:val="00282CCC"/>
    <w:rsid w:val="00283B8C"/>
    <w:rsid w:val="00284E5F"/>
    <w:rsid w:val="00284ED2"/>
    <w:rsid w:val="002862DC"/>
    <w:rsid w:val="0028704A"/>
    <w:rsid w:val="002870EA"/>
    <w:rsid w:val="0028782E"/>
    <w:rsid w:val="00290C51"/>
    <w:rsid w:val="0029126C"/>
    <w:rsid w:val="002913C9"/>
    <w:rsid w:val="0029188C"/>
    <w:rsid w:val="00291F74"/>
    <w:rsid w:val="002932D9"/>
    <w:rsid w:val="00294FA1"/>
    <w:rsid w:val="0029585D"/>
    <w:rsid w:val="00295C06"/>
    <w:rsid w:val="002A0C31"/>
    <w:rsid w:val="002A1037"/>
    <w:rsid w:val="002A2F1A"/>
    <w:rsid w:val="002A3993"/>
    <w:rsid w:val="002A40A7"/>
    <w:rsid w:val="002A436C"/>
    <w:rsid w:val="002A4470"/>
    <w:rsid w:val="002A4A36"/>
    <w:rsid w:val="002A4B72"/>
    <w:rsid w:val="002B034B"/>
    <w:rsid w:val="002B255F"/>
    <w:rsid w:val="002B272F"/>
    <w:rsid w:val="002B27C8"/>
    <w:rsid w:val="002B36EA"/>
    <w:rsid w:val="002B446E"/>
    <w:rsid w:val="002B4827"/>
    <w:rsid w:val="002B5E39"/>
    <w:rsid w:val="002B6119"/>
    <w:rsid w:val="002B67DE"/>
    <w:rsid w:val="002B7DA8"/>
    <w:rsid w:val="002C0AC7"/>
    <w:rsid w:val="002C0B2E"/>
    <w:rsid w:val="002C1962"/>
    <w:rsid w:val="002C2014"/>
    <w:rsid w:val="002C37E5"/>
    <w:rsid w:val="002C3DE5"/>
    <w:rsid w:val="002C43BC"/>
    <w:rsid w:val="002C4410"/>
    <w:rsid w:val="002C4903"/>
    <w:rsid w:val="002C5B29"/>
    <w:rsid w:val="002C5C2B"/>
    <w:rsid w:val="002C657A"/>
    <w:rsid w:val="002C69F6"/>
    <w:rsid w:val="002C7A6E"/>
    <w:rsid w:val="002D0EF1"/>
    <w:rsid w:val="002D1243"/>
    <w:rsid w:val="002D18B8"/>
    <w:rsid w:val="002D1956"/>
    <w:rsid w:val="002D1C18"/>
    <w:rsid w:val="002D1EC8"/>
    <w:rsid w:val="002D26C9"/>
    <w:rsid w:val="002D2913"/>
    <w:rsid w:val="002D3E46"/>
    <w:rsid w:val="002D4082"/>
    <w:rsid w:val="002D4719"/>
    <w:rsid w:val="002D4950"/>
    <w:rsid w:val="002D4D1F"/>
    <w:rsid w:val="002D52B1"/>
    <w:rsid w:val="002D5840"/>
    <w:rsid w:val="002D6200"/>
    <w:rsid w:val="002D662C"/>
    <w:rsid w:val="002D7387"/>
    <w:rsid w:val="002E03D2"/>
    <w:rsid w:val="002E05A8"/>
    <w:rsid w:val="002E3A24"/>
    <w:rsid w:val="002E4B7C"/>
    <w:rsid w:val="002E605B"/>
    <w:rsid w:val="002E7316"/>
    <w:rsid w:val="002E7EDC"/>
    <w:rsid w:val="002F0AB9"/>
    <w:rsid w:val="002F128F"/>
    <w:rsid w:val="002F14EB"/>
    <w:rsid w:val="002F20C9"/>
    <w:rsid w:val="002F23B9"/>
    <w:rsid w:val="002F287E"/>
    <w:rsid w:val="002F2F89"/>
    <w:rsid w:val="002F3003"/>
    <w:rsid w:val="002F30E6"/>
    <w:rsid w:val="002F328B"/>
    <w:rsid w:val="002F472E"/>
    <w:rsid w:val="002F4954"/>
    <w:rsid w:val="002F59BC"/>
    <w:rsid w:val="002F5D4A"/>
    <w:rsid w:val="002F6032"/>
    <w:rsid w:val="002F6A9F"/>
    <w:rsid w:val="002F73EA"/>
    <w:rsid w:val="00300C33"/>
    <w:rsid w:val="003020A1"/>
    <w:rsid w:val="003035D1"/>
    <w:rsid w:val="00303688"/>
    <w:rsid w:val="003039BE"/>
    <w:rsid w:val="003046C6"/>
    <w:rsid w:val="00304C76"/>
    <w:rsid w:val="0030503D"/>
    <w:rsid w:val="00305072"/>
    <w:rsid w:val="003053C4"/>
    <w:rsid w:val="0030588C"/>
    <w:rsid w:val="00305D44"/>
    <w:rsid w:val="00305FA0"/>
    <w:rsid w:val="00307C47"/>
    <w:rsid w:val="00307D00"/>
    <w:rsid w:val="00310485"/>
    <w:rsid w:val="00310764"/>
    <w:rsid w:val="00310B07"/>
    <w:rsid w:val="00310DF9"/>
    <w:rsid w:val="00311177"/>
    <w:rsid w:val="003112B2"/>
    <w:rsid w:val="00312454"/>
    <w:rsid w:val="00312B5F"/>
    <w:rsid w:val="00313EBD"/>
    <w:rsid w:val="00314082"/>
    <w:rsid w:val="003146F6"/>
    <w:rsid w:val="003148C7"/>
    <w:rsid w:val="00316229"/>
    <w:rsid w:val="003211F3"/>
    <w:rsid w:val="0032233E"/>
    <w:rsid w:val="003225AC"/>
    <w:rsid w:val="00322A11"/>
    <w:rsid w:val="00322B16"/>
    <w:rsid w:val="00326617"/>
    <w:rsid w:val="00326FF8"/>
    <w:rsid w:val="003279E2"/>
    <w:rsid w:val="00330892"/>
    <w:rsid w:val="00330FE4"/>
    <w:rsid w:val="00331778"/>
    <w:rsid w:val="003332E4"/>
    <w:rsid w:val="0033347A"/>
    <w:rsid w:val="003355A7"/>
    <w:rsid w:val="00336C22"/>
    <w:rsid w:val="00337226"/>
    <w:rsid w:val="003372F6"/>
    <w:rsid w:val="00340617"/>
    <w:rsid w:val="003412F7"/>
    <w:rsid w:val="0034170E"/>
    <w:rsid w:val="003418D9"/>
    <w:rsid w:val="00343D44"/>
    <w:rsid w:val="00343E4E"/>
    <w:rsid w:val="00344FCF"/>
    <w:rsid w:val="00345560"/>
    <w:rsid w:val="00345A46"/>
    <w:rsid w:val="00346CAE"/>
    <w:rsid w:val="00346FF9"/>
    <w:rsid w:val="0035088A"/>
    <w:rsid w:val="0035104A"/>
    <w:rsid w:val="003520BC"/>
    <w:rsid w:val="00352C06"/>
    <w:rsid w:val="00353426"/>
    <w:rsid w:val="00353B94"/>
    <w:rsid w:val="00354C6B"/>
    <w:rsid w:val="00355B0A"/>
    <w:rsid w:val="00355CF1"/>
    <w:rsid w:val="00355DD9"/>
    <w:rsid w:val="00357046"/>
    <w:rsid w:val="00360425"/>
    <w:rsid w:val="00360466"/>
    <w:rsid w:val="0036399D"/>
    <w:rsid w:val="003652AB"/>
    <w:rsid w:val="00365473"/>
    <w:rsid w:val="003664E4"/>
    <w:rsid w:val="00367242"/>
    <w:rsid w:val="00367715"/>
    <w:rsid w:val="00370CF3"/>
    <w:rsid w:val="00373647"/>
    <w:rsid w:val="00373D3F"/>
    <w:rsid w:val="003741E9"/>
    <w:rsid w:val="00375BF3"/>
    <w:rsid w:val="0037603B"/>
    <w:rsid w:val="0037684C"/>
    <w:rsid w:val="003810FA"/>
    <w:rsid w:val="003825C7"/>
    <w:rsid w:val="00382CC2"/>
    <w:rsid w:val="00382D8E"/>
    <w:rsid w:val="00383072"/>
    <w:rsid w:val="0038324A"/>
    <w:rsid w:val="0038411D"/>
    <w:rsid w:val="00384D4D"/>
    <w:rsid w:val="003868F8"/>
    <w:rsid w:val="00387B8B"/>
    <w:rsid w:val="003902C0"/>
    <w:rsid w:val="00392FBB"/>
    <w:rsid w:val="003935A7"/>
    <w:rsid w:val="00395BAB"/>
    <w:rsid w:val="00395DE7"/>
    <w:rsid w:val="00396CAF"/>
    <w:rsid w:val="003A0436"/>
    <w:rsid w:val="003A0501"/>
    <w:rsid w:val="003A1C45"/>
    <w:rsid w:val="003A2173"/>
    <w:rsid w:val="003A2D27"/>
    <w:rsid w:val="003A3606"/>
    <w:rsid w:val="003A40F8"/>
    <w:rsid w:val="003A411C"/>
    <w:rsid w:val="003A414A"/>
    <w:rsid w:val="003A6213"/>
    <w:rsid w:val="003A67EE"/>
    <w:rsid w:val="003A6FC9"/>
    <w:rsid w:val="003A74F1"/>
    <w:rsid w:val="003A7A17"/>
    <w:rsid w:val="003A7AB8"/>
    <w:rsid w:val="003B201E"/>
    <w:rsid w:val="003B3230"/>
    <w:rsid w:val="003B349E"/>
    <w:rsid w:val="003B3B37"/>
    <w:rsid w:val="003B3D08"/>
    <w:rsid w:val="003B412B"/>
    <w:rsid w:val="003B4BD3"/>
    <w:rsid w:val="003B630F"/>
    <w:rsid w:val="003B68D7"/>
    <w:rsid w:val="003B6900"/>
    <w:rsid w:val="003B6F62"/>
    <w:rsid w:val="003C0314"/>
    <w:rsid w:val="003C0656"/>
    <w:rsid w:val="003C2029"/>
    <w:rsid w:val="003C2228"/>
    <w:rsid w:val="003C23D3"/>
    <w:rsid w:val="003C3225"/>
    <w:rsid w:val="003C443A"/>
    <w:rsid w:val="003C4D8C"/>
    <w:rsid w:val="003C5120"/>
    <w:rsid w:val="003C5207"/>
    <w:rsid w:val="003C7357"/>
    <w:rsid w:val="003C796A"/>
    <w:rsid w:val="003D07F0"/>
    <w:rsid w:val="003D0986"/>
    <w:rsid w:val="003D09F6"/>
    <w:rsid w:val="003D101F"/>
    <w:rsid w:val="003D18C4"/>
    <w:rsid w:val="003D2754"/>
    <w:rsid w:val="003D4777"/>
    <w:rsid w:val="003D4B1D"/>
    <w:rsid w:val="003D5B24"/>
    <w:rsid w:val="003D5F0C"/>
    <w:rsid w:val="003D6BFE"/>
    <w:rsid w:val="003D7E00"/>
    <w:rsid w:val="003E1BC7"/>
    <w:rsid w:val="003E1D08"/>
    <w:rsid w:val="003E2DED"/>
    <w:rsid w:val="003E43CD"/>
    <w:rsid w:val="003E4E08"/>
    <w:rsid w:val="003E4FC6"/>
    <w:rsid w:val="003E59D5"/>
    <w:rsid w:val="003E5B2C"/>
    <w:rsid w:val="003E5BFB"/>
    <w:rsid w:val="003E5E6A"/>
    <w:rsid w:val="003E63AE"/>
    <w:rsid w:val="003E666C"/>
    <w:rsid w:val="003E7CED"/>
    <w:rsid w:val="003E7D2D"/>
    <w:rsid w:val="003F042B"/>
    <w:rsid w:val="003F0DE1"/>
    <w:rsid w:val="003F1911"/>
    <w:rsid w:val="003F1941"/>
    <w:rsid w:val="003F21EA"/>
    <w:rsid w:val="003F2845"/>
    <w:rsid w:val="003F28C4"/>
    <w:rsid w:val="003F2920"/>
    <w:rsid w:val="003F2C4D"/>
    <w:rsid w:val="003F396C"/>
    <w:rsid w:val="003F4706"/>
    <w:rsid w:val="003F4711"/>
    <w:rsid w:val="003F790D"/>
    <w:rsid w:val="00401351"/>
    <w:rsid w:val="004013A6"/>
    <w:rsid w:val="00401566"/>
    <w:rsid w:val="004015F0"/>
    <w:rsid w:val="004017C0"/>
    <w:rsid w:val="00401859"/>
    <w:rsid w:val="00402D28"/>
    <w:rsid w:val="00402EB6"/>
    <w:rsid w:val="00403C2C"/>
    <w:rsid w:val="00403D0A"/>
    <w:rsid w:val="0040479D"/>
    <w:rsid w:val="00405A49"/>
    <w:rsid w:val="00405E60"/>
    <w:rsid w:val="004103D6"/>
    <w:rsid w:val="004115AD"/>
    <w:rsid w:val="0041285F"/>
    <w:rsid w:val="00412F7C"/>
    <w:rsid w:val="0041356E"/>
    <w:rsid w:val="004139DA"/>
    <w:rsid w:val="0041440E"/>
    <w:rsid w:val="0041479A"/>
    <w:rsid w:val="00414D93"/>
    <w:rsid w:val="004158F3"/>
    <w:rsid w:val="00415982"/>
    <w:rsid w:val="00416782"/>
    <w:rsid w:val="004172D6"/>
    <w:rsid w:val="00421224"/>
    <w:rsid w:val="00422073"/>
    <w:rsid w:val="0042338F"/>
    <w:rsid w:val="00423992"/>
    <w:rsid w:val="00424953"/>
    <w:rsid w:val="004251E4"/>
    <w:rsid w:val="00425B0C"/>
    <w:rsid w:val="00425B5A"/>
    <w:rsid w:val="00425EB2"/>
    <w:rsid w:val="00426929"/>
    <w:rsid w:val="0042719D"/>
    <w:rsid w:val="00427734"/>
    <w:rsid w:val="00427793"/>
    <w:rsid w:val="00427F48"/>
    <w:rsid w:val="00431D27"/>
    <w:rsid w:val="00432600"/>
    <w:rsid w:val="00432F2F"/>
    <w:rsid w:val="00433708"/>
    <w:rsid w:val="00434788"/>
    <w:rsid w:val="00435931"/>
    <w:rsid w:val="00437048"/>
    <w:rsid w:val="0043750E"/>
    <w:rsid w:val="00437630"/>
    <w:rsid w:val="00440FE5"/>
    <w:rsid w:val="00441084"/>
    <w:rsid w:val="00441DCE"/>
    <w:rsid w:val="0044253B"/>
    <w:rsid w:val="004431BC"/>
    <w:rsid w:val="00443B73"/>
    <w:rsid w:val="00444114"/>
    <w:rsid w:val="004454DD"/>
    <w:rsid w:val="004456BC"/>
    <w:rsid w:val="004459A4"/>
    <w:rsid w:val="00446652"/>
    <w:rsid w:val="00446758"/>
    <w:rsid w:val="004470CB"/>
    <w:rsid w:val="0044710B"/>
    <w:rsid w:val="0045068B"/>
    <w:rsid w:val="00451760"/>
    <w:rsid w:val="00451E17"/>
    <w:rsid w:val="00452D8E"/>
    <w:rsid w:val="00452F09"/>
    <w:rsid w:val="0045374E"/>
    <w:rsid w:val="00453FA5"/>
    <w:rsid w:val="004542B1"/>
    <w:rsid w:val="00455742"/>
    <w:rsid w:val="00456282"/>
    <w:rsid w:val="00456299"/>
    <w:rsid w:val="00457246"/>
    <w:rsid w:val="00457597"/>
    <w:rsid w:val="00460CE3"/>
    <w:rsid w:val="00460D6C"/>
    <w:rsid w:val="0046151C"/>
    <w:rsid w:val="00463BBB"/>
    <w:rsid w:val="004653D3"/>
    <w:rsid w:val="00465475"/>
    <w:rsid w:val="00466FBA"/>
    <w:rsid w:val="0047185E"/>
    <w:rsid w:val="004721DD"/>
    <w:rsid w:val="004721EB"/>
    <w:rsid w:val="00472614"/>
    <w:rsid w:val="0047287A"/>
    <w:rsid w:val="004728EC"/>
    <w:rsid w:val="004732E0"/>
    <w:rsid w:val="00473332"/>
    <w:rsid w:val="00474ED3"/>
    <w:rsid w:val="00475AD5"/>
    <w:rsid w:val="00475BAB"/>
    <w:rsid w:val="00476BB5"/>
    <w:rsid w:val="00477A75"/>
    <w:rsid w:val="00477ABB"/>
    <w:rsid w:val="00477DD2"/>
    <w:rsid w:val="004803E8"/>
    <w:rsid w:val="00480453"/>
    <w:rsid w:val="00480773"/>
    <w:rsid w:val="00482DC6"/>
    <w:rsid w:val="00483F8D"/>
    <w:rsid w:val="00484806"/>
    <w:rsid w:val="00485EA9"/>
    <w:rsid w:val="00486030"/>
    <w:rsid w:val="00486D61"/>
    <w:rsid w:val="004919BF"/>
    <w:rsid w:val="00491B3C"/>
    <w:rsid w:val="00492D15"/>
    <w:rsid w:val="004962C5"/>
    <w:rsid w:val="0049722C"/>
    <w:rsid w:val="004A07C4"/>
    <w:rsid w:val="004A136B"/>
    <w:rsid w:val="004A19B3"/>
    <w:rsid w:val="004A1AFD"/>
    <w:rsid w:val="004A2B9C"/>
    <w:rsid w:val="004A4310"/>
    <w:rsid w:val="004A4427"/>
    <w:rsid w:val="004A48D7"/>
    <w:rsid w:val="004A4A71"/>
    <w:rsid w:val="004A5CE9"/>
    <w:rsid w:val="004A5E83"/>
    <w:rsid w:val="004A6FF2"/>
    <w:rsid w:val="004A76F1"/>
    <w:rsid w:val="004A78C2"/>
    <w:rsid w:val="004B00B1"/>
    <w:rsid w:val="004B029F"/>
    <w:rsid w:val="004B0C1C"/>
    <w:rsid w:val="004B2754"/>
    <w:rsid w:val="004B3B52"/>
    <w:rsid w:val="004B439C"/>
    <w:rsid w:val="004B5341"/>
    <w:rsid w:val="004B68DC"/>
    <w:rsid w:val="004B72FD"/>
    <w:rsid w:val="004C0D27"/>
    <w:rsid w:val="004C0E5D"/>
    <w:rsid w:val="004C0ECE"/>
    <w:rsid w:val="004C1924"/>
    <w:rsid w:val="004C2289"/>
    <w:rsid w:val="004C25C9"/>
    <w:rsid w:val="004C2E4D"/>
    <w:rsid w:val="004C30FF"/>
    <w:rsid w:val="004C3C0D"/>
    <w:rsid w:val="004C5056"/>
    <w:rsid w:val="004C692F"/>
    <w:rsid w:val="004C6DE2"/>
    <w:rsid w:val="004C7578"/>
    <w:rsid w:val="004C77FA"/>
    <w:rsid w:val="004C7EE7"/>
    <w:rsid w:val="004D03EC"/>
    <w:rsid w:val="004D0641"/>
    <w:rsid w:val="004D0DEE"/>
    <w:rsid w:val="004D0E07"/>
    <w:rsid w:val="004D109F"/>
    <w:rsid w:val="004D15B0"/>
    <w:rsid w:val="004D17D6"/>
    <w:rsid w:val="004D1A46"/>
    <w:rsid w:val="004D1F3F"/>
    <w:rsid w:val="004D20A8"/>
    <w:rsid w:val="004D282B"/>
    <w:rsid w:val="004D30FB"/>
    <w:rsid w:val="004D3A9E"/>
    <w:rsid w:val="004D3E76"/>
    <w:rsid w:val="004D3FCF"/>
    <w:rsid w:val="004D4390"/>
    <w:rsid w:val="004D48CF"/>
    <w:rsid w:val="004D4EF4"/>
    <w:rsid w:val="004D5732"/>
    <w:rsid w:val="004D608E"/>
    <w:rsid w:val="004D6093"/>
    <w:rsid w:val="004D60C1"/>
    <w:rsid w:val="004D6C13"/>
    <w:rsid w:val="004E03F5"/>
    <w:rsid w:val="004E07E2"/>
    <w:rsid w:val="004E19BF"/>
    <w:rsid w:val="004E3C16"/>
    <w:rsid w:val="004E5909"/>
    <w:rsid w:val="004E5AC5"/>
    <w:rsid w:val="004E62AF"/>
    <w:rsid w:val="004E69A8"/>
    <w:rsid w:val="004E6AAA"/>
    <w:rsid w:val="004F0A5C"/>
    <w:rsid w:val="004F0CFB"/>
    <w:rsid w:val="004F17D4"/>
    <w:rsid w:val="004F1B25"/>
    <w:rsid w:val="004F1CC6"/>
    <w:rsid w:val="004F21EC"/>
    <w:rsid w:val="004F30BA"/>
    <w:rsid w:val="004F33D6"/>
    <w:rsid w:val="004F5079"/>
    <w:rsid w:val="004F524D"/>
    <w:rsid w:val="004F6188"/>
    <w:rsid w:val="004F66E7"/>
    <w:rsid w:val="004F6C59"/>
    <w:rsid w:val="004F6E59"/>
    <w:rsid w:val="00500987"/>
    <w:rsid w:val="00501448"/>
    <w:rsid w:val="005018A9"/>
    <w:rsid w:val="00502121"/>
    <w:rsid w:val="00502A73"/>
    <w:rsid w:val="00502D2E"/>
    <w:rsid w:val="00503B69"/>
    <w:rsid w:val="005047A7"/>
    <w:rsid w:val="00504F7A"/>
    <w:rsid w:val="005072BA"/>
    <w:rsid w:val="005072E1"/>
    <w:rsid w:val="005110E4"/>
    <w:rsid w:val="00513590"/>
    <w:rsid w:val="00513D9F"/>
    <w:rsid w:val="00514A8E"/>
    <w:rsid w:val="00514E73"/>
    <w:rsid w:val="005158BA"/>
    <w:rsid w:val="00515B01"/>
    <w:rsid w:val="00515CBC"/>
    <w:rsid w:val="005206F5"/>
    <w:rsid w:val="00520BB0"/>
    <w:rsid w:val="00520EAC"/>
    <w:rsid w:val="00521DEC"/>
    <w:rsid w:val="00521F0C"/>
    <w:rsid w:val="0052293C"/>
    <w:rsid w:val="00522F22"/>
    <w:rsid w:val="0052312A"/>
    <w:rsid w:val="00523360"/>
    <w:rsid w:val="00524E87"/>
    <w:rsid w:val="00525B06"/>
    <w:rsid w:val="005268EF"/>
    <w:rsid w:val="00526CDA"/>
    <w:rsid w:val="00526F33"/>
    <w:rsid w:val="00527744"/>
    <w:rsid w:val="005277AF"/>
    <w:rsid w:val="005278DA"/>
    <w:rsid w:val="00527B9B"/>
    <w:rsid w:val="00527D5B"/>
    <w:rsid w:val="00527F3C"/>
    <w:rsid w:val="0053081D"/>
    <w:rsid w:val="005316FD"/>
    <w:rsid w:val="0053254F"/>
    <w:rsid w:val="00535199"/>
    <w:rsid w:val="0053577F"/>
    <w:rsid w:val="00536058"/>
    <w:rsid w:val="00537043"/>
    <w:rsid w:val="00540558"/>
    <w:rsid w:val="00540A62"/>
    <w:rsid w:val="005412F9"/>
    <w:rsid w:val="00541CAA"/>
    <w:rsid w:val="00542185"/>
    <w:rsid w:val="00542903"/>
    <w:rsid w:val="005429B3"/>
    <w:rsid w:val="00544721"/>
    <w:rsid w:val="00544E37"/>
    <w:rsid w:val="00545278"/>
    <w:rsid w:val="00545450"/>
    <w:rsid w:val="0054584C"/>
    <w:rsid w:val="00545E8D"/>
    <w:rsid w:val="0054746D"/>
    <w:rsid w:val="005478CF"/>
    <w:rsid w:val="00547E53"/>
    <w:rsid w:val="00550090"/>
    <w:rsid w:val="005518A1"/>
    <w:rsid w:val="00552494"/>
    <w:rsid w:val="0055272F"/>
    <w:rsid w:val="005531F9"/>
    <w:rsid w:val="005542AF"/>
    <w:rsid w:val="00555223"/>
    <w:rsid w:val="0055569A"/>
    <w:rsid w:val="00555DE6"/>
    <w:rsid w:val="00556411"/>
    <w:rsid w:val="00556775"/>
    <w:rsid w:val="00556D7C"/>
    <w:rsid w:val="00557DD1"/>
    <w:rsid w:val="0056039C"/>
    <w:rsid w:val="00561AE8"/>
    <w:rsid w:val="005623D0"/>
    <w:rsid w:val="00562F9F"/>
    <w:rsid w:val="005634BA"/>
    <w:rsid w:val="00563B5B"/>
    <w:rsid w:val="0056428D"/>
    <w:rsid w:val="00565542"/>
    <w:rsid w:val="0056555A"/>
    <w:rsid w:val="00565727"/>
    <w:rsid w:val="0056589A"/>
    <w:rsid w:val="00565C7D"/>
    <w:rsid w:val="0056711D"/>
    <w:rsid w:val="005672A5"/>
    <w:rsid w:val="00567C14"/>
    <w:rsid w:val="00570632"/>
    <w:rsid w:val="00570679"/>
    <w:rsid w:val="005711CD"/>
    <w:rsid w:val="0057147E"/>
    <w:rsid w:val="0057200E"/>
    <w:rsid w:val="00572673"/>
    <w:rsid w:val="0057338C"/>
    <w:rsid w:val="0057360D"/>
    <w:rsid w:val="0057372A"/>
    <w:rsid w:val="00573EFD"/>
    <w:rsid w:val="00576498"/>
    <w:rsid w:val="005765FA"/>
    <w:rsid w:val="00576EF0"/>
    <w:rsid w:val="00576FBF"/>
    <w:rsid w:val="0057721D"/>
    <w:rsid w:val="005778B1"/>
    <w:rsid w:val="00577EB7"/>
    <w:rsid w:val="00583541"/>
    <w:rsid w:val="005839B6"/>
    <w:rsid w:val="00583CBF"/>
    <w:rsid w:val="00584534"/>
    <w:rsid w:val="00584C09"/>
    <w:rsid w:val="005851D6"/>
    <w:rsid w:val="00586796"/>
    <w:rsid w:val="00590096"/>
    <w:rsid w:val="005912BD"/>
    <w:rsid w:val="00591377"/>
    <w:rsid w:val="0059468F"/>
    <w:rsid w:val="0059484D"/>
    <w:rsid w:val="00594BEA"/>
    <w:rsid w:val="00595138"/>
    <w:rsid w:val="005951CD"/>
    <w:rsid w:val="005955D3"/>
    <w:rsid w:val="00595D52"/>
    <w:rsid w:val="00597888"/>
    <w:rsid w:val="005A067C"/>
    <w:rsid w:val="005A132E"/>
    <w:rsid w:val="005A1692"/>
    <w:rsid w:val="005A28F8"/>
    <w:rsid w:val="005A29C4"/>
    <w:rsid w:val="005A3F42"/>
    <w:rsid w:val="005A4B16"/>
    <w:rsid w:val="005A4BC9"/>
    <w:rsid w:val="005A62E4"/>
    <w:rsid w:val="005A65A6"/>
    <w:rsid w:val="005A6838"/>
    <w:rsid w:val="005A6CD3"/>
    <w:rsid w:val="005A70B5"/>
    <w:rsid w:val="005A74B1"/>
    <w:rsid w:val="005B0990"/>
    <w:rsid w:val="005B1404"/>
    <w:rsid w:val="005B14EC"/>
    <w:rsid w:val="005B1D32"/>
    <w:rsid w:val="005B22D0"/>
    <w:rsid w:val="005B2BF7"/>
    <w:rsid w:val="005B3C36"/>
    <w:rsid w:val="005B44E5"/>
    <w:rsid w:val="005B5998"/>
    <w:rsid w:val="005B5B05"/>
    <w:rsid w:val="005B7466"/>
    <w:rsid w:val="005C07E4"/>
    <w:rsid w:val="005C3309"/>
    <w:rsid w:val="005C3C4E"/>
    <w:rsid w:val="005C3FC3"/>
    <w:rsid w:val="005C4139"/>
    <w:rsid w:val="005C4B6C"/>
    <w:rsid w:val="005C4ED9"/>
    <w:rsid w:val="005C55B3"/>
    <w:rsid w:val="005C567F"/>
    <w:rsid w:val="005C5B29"/>
    <w:rsid w:val="005C5E45"/>
    <w:rsid w:val="005C7307"/>
    <w:rsid w:val="005D0A3F"/>
    <w:rsid w:val="005D0BF4"/>
    <w:rsid w:val="005D0C50"/>
    <w:rsid w:val="005D14DC"/>
    <w:rsid w:val="005D1F65"/>
    <w:rsid w:val="005D20A1"/>
    <w:rsid w:val="005D30D2"/>
    <w:rsid w:val="005D776E"/>
    <w:rsid w:val="005D7C20"/>
    <w:rsid w:val="005E1CC8"/>
    <w:rsid w:val="005E371F"/>
    <w:rsid w:val="005E3BEC"/>
    <w:rsid w:val="005E4D45"/>
    <w:rsid w:val="005E550A"/>
    <w:rsid w:val="005E5B41"/>
    <w:rsid w:val="005E6E66"/>
    <w:rsid w:val="005F0389"/>
    <w:rsid w:val="005F0663"/>
    <w:rsid w:val="005F2044"/>
    <w:rsid w:val="005F363E"/>
    <w:rsid w:val="005F3BED"/>
    <w:rsid w:val="005F4201"/>
    <w:rsid w:val="005F50EC"/>
    <w:rsid w:val="005F613D"/>
    <w:rsid w:val="005F6866"/>
    <w:rsid w:val="005F6F5E"/>
    <w:rsid w:val="006000C3"/>
    <w:rsid w:val="00600BE8"/>
    <w:rsid w:val="00600DA5"/>
    <w:rsid w:val="0060112E"/>
    <w:rsid w:val="00601343"/>
    <w:rsid w:val="0060153B"/>
    <w:rsid w:val="00602F2A"/>
    <w:rsid w:val="00603885"/>
    <w:rsid w:val="00603E65"/>
    <w:rsid w:val="00603E85"/>
    <w:rsid w:val="0060414A"/>
    <w:rsid w:val="006042CF"/>
    <w:rsid w:val="0060475E"/>
    <w:rsid w:val="00604DDA"/>
    <w:rsid w:val="00605040"/>
    <w:rsid w:val="006057BB"/>
    <w:rsid w:val="00605FDA"/>
    <w:rsid w:val="006107A4"/>
    <w:rsid w:val="00610B8F"/>
    <w:rsid w:val="00611318"/>
    <w:rsid w:val="006124DF"/>
    <w:rsid w:val="00612505"/>
    <w:rsid w:val="00612809"/>
    <w:rsid w:val="006167F7"/>
    <w:rsid w:val="00616969"/>
    <w:rsid w:val="00616A9C"/>
    <w:rsid w:val="00617BFF"/>
    <w:rsid w:val="00620F5A"/>
    <w:rsid w:val="00620FBD"/>
    <w:rsid w:val="00621FFE"/>
    <w:rsid w:val="0062259E"/>
    <w:rsid w:val="00624C42"/>
    <w:rsid w:val="00625A1D"/>
    <w:rsid w:val="00625F16"/>
    <w:rsid w:val="006278BC"/>
    <w:rsid w:val="0063040B"/>
    <w:rsid w:val="00630C46"/>
    <w:rsid w:val="00631DAF"/>
    <w:rsid w:val="006328D9"/>
    <w:rsid w:val="0063332D"/>
    <w:rsid w:val="0063454D"/>
    <w:rsid w:val="0063512D"/>
    <w:rsid w:val="0063516A"/>
    <w:rsid w:val="00637330"/>
    <w:rsid w:val="00637458"/>
    <w:rsid w:val="0063773F"/>
    <w:rsid w:val="0064093E"/>
    <w:rsid w:val="00642AB8"/>
    <w:rsid w:val="00642D87"/>
    <w:rsid w:val="00642F8D"/>
    <w:rsid w:val="00643D2E"/>
    <w:rsid w:val="0064421E"/>
    <w:rsid w:val="00645143"/>
    <w:rsid w:val="0064592B"/>
    <w:rsid w:val="00646762"/>
    <w:rsid w:val="00647CD3"/>
    <w:rsid w:val="006502A6"/>
    <w:rsid w:val="00650705"/>
    <w:rsid w:val="00650799"/>
    <w:rsid w:val="0065140C"/>
    <w:rsid w:val="00652E11"/>
    <w:rsid w:val="006530C4"/>
    <w:rsid w:val="006533BB"/>
    <w:rsid w:val="00654145"/>
    <w:rsid w:val="00654999"/>
    <w:rsid w:val="00655459"/>
    <w:rsid w:val="0065545C"/>
    <w:rsid w:val="006555C5"/>
    <w:rsid w:val="00655607"/>
    <w:rsid w:val="0065659E"/>
    <w:rsid w:val="006574DA"/>
    <w:rsid w:val="00657645"/>
    <w:rsid w:val="00657E83"/>
    <w:rsid w:val="006600F7"/>
    <w:rsid w:val="006622D7"/>
    <w:rsid w:val="0066375C"/>
    <w:rsid w:val="00663784"/>
    <w:rsid w:val="00663B6C"/>
    <w:rsid w:val="00664275"/>
    <w:rsid w:val="006643E3"/>
    <w:rsid w:val="00665A44"/>
    <w:rsid w:val="0066720E"/>
    <w:rsid w:val="00670CE5"/>
    <w:rsid w:val="00671365"/>
    <w:rsid w:val="0067253B"/>
    <w:rsid w:val="00672F36"/>
    <w:rsid w:val="00673726"/>
    <w:rsid w:val="0067383A"/>
    <w:rsid w:val="0067667A"/>
    <w:rsid w:val="00676BB9"/>
    <w:rsid w:val="00677074"/>
    <w:rsid w:val="0067757A"/>
    <w:rsid w:val="006808C4"/>
    <w:rsid w:val="00682047"/>
    <w:rsid w:val="006827D4"/>
    <w:rsid w:val="00682B0A"/>
    <w:rsid w:val="00682BD3"/>
    <w:rsid w:val="00682F1F"/>
    <w:rsid w:val="006839B6"/>
    <w:rsid w:val="006842E3"/>
    <w:rsid w:val="006842EB"/>
    <w:rsid w:val="00685CB9"/>
    <w:rsid w:val="006870A8"/>
    <w:rsid w:val="006900D9"/>
    <w:rsid w:val="00691159"/>
    <w:rsid w:val="00691CCC"/>
    <w:rsid w:val="006927B0"/>
    <w:rsid w:val="00692A0D"/>
    <w:rsid w:val="006938DC"/>
    <w:rsid w:val="00693D2F"/>
    <w:rsid w:val="00695460"/>
    <w:rsid w:val="006955DE"/>
    <w:rsid w:val="00696234"/>
    <w:rsid w:val="006A078F"/>
    <w:rsid w:val="006A10BD"/>
    <w:rsid w:val="006A153C"/>
    <w:rsid w:val="006A1B0A"/>
    <w:rsid w:val="006A26F1"/>
    <w:rsid w:val="006A3B2C"/>
    <w:rsid w:val="006A4854"/>
    <w:rsid w:val="006A4AAF"/>
    <w:rsid w:val="006A575F"/>
    <w:rsid w:val="006A7DA6"/>
    <w:rsid w:val="006B001A"/>
    <w:rsid w:val="006B30A5"/>
    <w:rsid w:val="006B48CD"/>
    <w:rsid w:val="006B51D9"/>
    <w:rsid w:val="006B5A89"/>
    <w:rsid w:val="006B5F14"/>
    <w:rsid w:val="006B65BF"/>
    <w:rsid w:val="006B692E"/>
    <w:rsid w:val="006B71A4"/>
    <w:rsid w:val="006B7B63"/>
    <w:rsid w:val="006C0978"/>
    <w:rsid w:val="006C0EEB"/>
    <w:rsid w:val="006C1E82"/>
    <w:rsid w:val="006C1F26"/>
    <w:rsid w:val="006C203D"/>
    <w:rsid w:val="006C22E1"/>
    <w:rsid w:val="006C2B13"/>
    <w:rsid w:val="006C5705"/>
    <w:rsid w:val="006C5B52"/>
    <w:rsid w:val="006C5F1A"/>
    <w:rsid w:val="006C682F"/>
    <w:rsid w:val="006C6E8B"/>
    <w:rsid w:val="006D21BE"/>
    <w:rsid w:val="006D25F8"/>
    <w:rsid w:val="006D4B1E"/>
    <w:rsid w:val="006D5A3D"/>
    <w:rsid w:val="006E11DF"/>
    <w:rsid w:val="006E1597"/>
    <w:rsid w:val="006E16B1"/>
    <w:rsid w:val="006E41B9"/>
    <w:rsid w:val="006E4EC0"/>
    <w:rsid w:val="006E67C2"/>
    <w:rsid w:val="006E7386"/>
    <w:rsid w:val="006E7460"/>
    <w:rsid w:val="006F09ED"/>
    <w:rsid w:val="006F0C15"/>
    <w:rsid w:val="006F0CBC"/>
    <w:rsid w:val="006F47B1"/>
    <w:rsid w:val="006F4A7C"/>
    <w:rsid w:val="006F5B13"/>
    <w:rsid w:val="006F63DF"/>
    <w:rsid w:val="006F6D46"/>
    <w:rsid w:val="006F6EFE"/>
    <w:rsid w:val="006F77FD"/>
    <w:rsid w:val="00701271"/>
    <w:rsid w:val="0070136A"/>
    <w:rsid w:val="0070197E"/>
    <w:rsid w:val="00701C61"/>
    <w:rsid w:val="00701F62"/>
    <w:rsid w:val="00702642"/>
    <w:rsid w:val="00702E35"/>
    <w:rsid w:val="00704273"/>
    <w:rsid w:val="0070648B"/>
    <w:rsid w:val="007064C0"/>
    <w:rsid w:val="007102A4"/>
    <w:rsid w:val="00710788"/>
    <w:rsid w:val="00711A0C"/>
    <w:rsid w:val="00711FAA"/>
    <w:rsid w:val="00712BB8"/>
    <w:rsid w:val="00713021"/>
    <w:rsid w:val="00713616"/>
    <w:rsid w:val="007150B8"/>
    <w:rsid w:val="00715AEE"/>
    <w:rsid w:val="00716325"/>
    <w:rsid w:val="00716A94"/>
    <w:rsid w:val="00717DFA"/>
    <w:rsid w:val="0072009C"/>
    <w:rsid w:val="007204F0"/>
    <w:rsid w:val="00720C68"/>
    <w:rsid w:val="0072183B"/>
    <w:rsid w:val="00721C44"/>
    <w:rsid w:val="007221BA"/>
    <w:rsid w:val="007230C6"/>
    <w:rsid w:val="007262E0"/>
    <w:rsid w:val="00726804"/>
    <w:rsid w:val="007269FD"/>
    <w:rsid w:val="007275FA"/>
    <w:rsid w:val="0073033F"/>
    <w:rsid w:val="00731E41"/>
    <w:rsid w:val="00732E47"/>
    <w:rsid w:val="007336AC"/>
    <w:rsid w:val="00735F83"/>
    <w:rsid w:val="007362FC"/>
    <w:rsid w:val="007364F0"/>
    <w:rsid w:val="00736AED"/>
    <w:rsid w:val="007374F1"/>
    <w:rsid w:val="00741110"/>
    <w:rsid w:val="007414E3"/>
    <w:rsid w:val="007420E6"/>
    <w:rsid w:val="00742984"/>
    <w:rsid w:val="00742CDD"/>
    <w:rsid w:val="00743500"/>
    <w:rsid w:val="007435AD"/>
    <w:rsid w:val="00744502"/>
    <w:rsid w:val="00746145"/>
    <w:rsid w:val="00747888"/>
    <w:rsid w:val="00747E7C"/>
    <w:rsid w:val="00750CA8"/>
    <w:rsid w:val="00750F94"/>
    <w:rsid w:val="00751C11"/>
    <w:rsid w:val="00752D73"/>
    <w:rsid w:val="007541E6"/>
    <w:rsid w:val="00754CAD"/>
    <w:rsid w:val="00754F9F"/>
    <w:rsid w:val="0075524B"/>
    <w:rsid w:val="0075633C"/>
    <w:rsid w:val="00756527"/>
    <w:rsid w:val="0075652A"/>
    <w:rsid w:val="00756E24"/>
    <w:rsid w:val="00757CB9"/>
    <w:rsid w:val="00760490"/>
    <w:rsid w:val="007617F9"/>
    <w:rsid w:val="00761BED"/>
    <w:rsid w:val="00762F94"/>
    <w:rsid w:val="0076395A"/>
    <w:rsid w:val="007639C4"/>
    <w:rsid w:val="00765227"/>
    <w:rsid w:val="00766383"/>
    <w:rsid w:val="007663FC"/>
    <w:rsid w:val="00766891"/>
    <w:rsid w:val="00766A03"/>
    <w:rsid w:val="0076768E"/>
    <w:rsid w:val="00767E8E"/>
    <w:rsid w:val="007718F5"/>
    <w:rsid w:val="00771AE0"/>
    <w:rsid w:val="007722E8"/>
    <w:rsid w:val="00772B4E"/>
    <w:rsid w:val="00773E4E"/>
    <w:rsid w:val="00773F51"/>
    <w:rsid w:val="00774037"/>
    <w:rsid w:val="007744A3"/>
    <w:rsid w:val="007750FA"/>
    <w:rsid w:val="00776701"/>
    <w:rsid w:val="00776883"/>
    <w:rsid w:val="00777322"/>
    <w:rsid w:val="00777424"/>
    <w:rsid w:val="007806B1"/>
    <w:rsid w:val="00780B26"/>
    <w:rsid w:val="00781A90"/>
    <w:rsid w:val="00781DD6"/>
    <w:rsid w:val="00782098"/>
    <w:rsid w:val="007823C4"/>
    <w:rsid w:val="00782B19"/>
    <w:rsid w:val="007844EC"/>
    <w:rsid w:val="00785DEB"/>
    <w:rsid w:val="007860A2"/>
    <w:rsid w:val="00786BF5"/>
    <w:rsid w:val="00786F0E"/>
    <w:rsid w:val="00787BF7"/>
    <w:rsid w:val="007910ED"/>
    <w:rsid w:val="00791739"/>
    <w:rsid w:val="00791D8A"/>
    <w:rsid w:val="00792281"/>
    <w:rsid w:val="00794B4A"/>
    <w:rsid w:val="00794C59"/>
    <w:rsid w:val="00795F5B"/>
    <w:rsid w:val="007A0E6E"/>
    <w:rsid w:val="007A1B20"/>
    <w:rsid w:val="007A1B61"/>
    <w:rsid w:val="007A29A7"/>
    <w:rsid w:val="007A2ED0"/>
    <w:rsid w:val="007A3204"/>
    <w:rsid w:val="007A3359"/>
    <w:rsid w:val="007A3AEE"/>
    <w:rsid w:val="007A4E61"/>
    <w:rsid w:val="007A6151"/>
    <w:rsid w:val="007A724B"/>
    <w:rsid w:val="007A7755"/>
    <w:rsid w:val="007A7CFE"/>
    <w:rsid w:val="007B028D"/>
    <w:rsid w:val="007B0C71"/>
    <w:rsid w:val="007B4678"/>
    <w:rsid w:val="007B5704"/>
    <w:rsid w:val="007B5C01"/>
    <w:rsid w:val="007B601D"/>
    <w:rsid w:val="007B7286"/>
    <w:rsid w:val="007C048B"/>
    <w:rsid w:val="007C06F4"/>
    <w:rsid w:val="007C11D6"/>
    <w:rsid w:val="007C1EF9"/>
    <w:rsid w:val="007C23CD"/>
    <w:rsid w:val="007C253A"/>
    <w:rsid w:val="007C3C77"/>
    <w:rsid w:val="007C3EF7"/>
    <w:rsid w:val="007C6090"/>
    <w:rsid w:val="007C6DA2"/>
    <w:rsid w:val="007D0247"/>
    <w:rsid w:val="007D0926"/>
    <w:rsid w:val="007D0E9E"/>
    <w:rsid w:val="007D15F6"/>
    <w:rsid w:val="007D19DF"/>
    <w:rsid w:val="007D2D60"/>
    <w:rsid w:val="007D326F"/>
    <w:rsid w:val="007D3B8F"/>
    <w:rsid w:val="007D3DE0"/>
    <w:rsid w:val="007D4719"/>
    <w:rsid w:val="007D502C"/>
    <w:rsid w:val="007D57EC"/>
    <w:rsid w:val="007D68D0"/>
    <w:rsid w:val="007D7586"/>
    <w:rsid w:val="007E0A5C"/>
    <w:rsid w:val="007E10BC"/>
    <w:rsid w:val="007E1EA7"/>
    <w:rsid w:val="007E2DEC"/>
    <w:rsid w:val="007E3DBF"/>
    <w:rsid w:val="007E5536"/>
    <w:rsid w:val="007E57CC"/>
    <w:rsid w:val="007E6441"/>
    <w:rsid w:val="007E68B7"/>
    <w:rsid w:val="007E6967"/>
    <w:rsid w:val="007F025A"/>
    <w:rsid w:val="007F1AE9"/>
    <w:rsid w:val="007F1BEA"/>
    <w:rsid w:val="007F20DE"/>
    <w:rsid w:val="007F2253"/>
    <w:rsid w:val="007F24D7"/>
    <w:rsid w:val="007F3BA1"/>
    <w:rsid w:val="007F5C52"/>
    <w:rsid w:val="007F6642"/>
    <w:rsid w:val="007F6A97"/>
    <w:rsid w:val="00800787"/>
    <w:rsid w:val="00800CA0"/>
    <w:rsid w:val="00802197"/>
    <w:rsid w:val="008027B4"/>
    <w:rsid w:val="008034D7"/>
    <w:rsid w:val="00803825"/>
    <w:rsid w:val="00804A2C"/>
    <w:rsid w:val="00804AC0"/>
    <w:rsid w:val="0080637C"/>
    <w:rsid w:val="008071BC"/>
    <w:rsid w:val="008074A4"/>
    <w:rsid w:val="00810BE9"/>
    <w:rsid w:val="00811354"/>
    <w:rsid w:val="00814808"/>
    <w:rsid w:val="0081549E"/>
    <w:rsid w:val="00817377"/>
    <w:rsid w:val="008175D6"/>
    <w:rsid w:val="00817CF2"/>
    <w:rsid w:val="00820623"/>
    <w:rsid w:val="00820819"/>
    <w:rsid w:val="00822478"/>
    <w:rsid w:val="008233CA"/>
    <w:rsid w:val="008239E8"/>
    <w:rsid w:val="008251D4"/>
    <w:rsid w:val="00826720"/>
    <w:rsid w:val="00826FB9"/>
    <w:rsid w:val="00827694"/>
    <w:rsid w:val="00827E6A"/>
    <w:rsid w:val="00827EC1"/>
    <w:rsid w:val="008328F3"/>
    <w:rsid w:val="00832EE4"/>
    <w:rsid w:val="00833A69"/>
    <w:rsid w:val="008346A6"/>
    <w:rsid w:val="008350D3"/>
    <w:rsid w:val="00835ADB"/>
    <w:rsid w:val="00835FDC"/>
    <w:rsid w:val="008367BB"/>
    <w:rsid w:val="00837575"/>
    <w:rsid w:val="00840014"/>
    <w:rsid w:val="00840983"/>
    <w:rsid w:val="00840CC4"/>
    <w:rsid w:val="00840D30"/>
    <w:rsid w:val="0084188C"/>
    <w:rsid w:val="00841FCF"/>
    <w:rsid w:val="00842A31"/>
    <w:rsid w:val="00843C5F"/>
    <w:rsid w:val="0084442D"/>
    <w:rsid w:val="00845086"/>
    <w:rsid w:val="008469E4"/>
    <w:rsid w:val="00850423"/>
    <w:rsid w:val="008511F8"/>
    <w:rsid w:val="00851FF1"/>
    <w:rsid w:val="00851FFE"/>
    <w:rsid w:val="00852834"/>
    <w:rsid w:val="00852C52"/>
    <w:rsid w:val="008530C0"/>
    <w:rsid w:val="00853C1F"/>
    <w:rsid w:val="00853DFD"/>
    <w:rsid w:val="008547EE"/>
    <w:rsid w:val="00854E81"/>
    <w:rsid w:val="00856B19"/>
    <w:rsid w:val="008570AB"/>
    <w:rsid w:val="00860124"/>
    <w:rsid w:val="00860631"/>
    <w:rsid w:val="00860681"/>
    <w:rsid w:val="00860A8E"/>
    <w:rsid w:val="00860EC4"/>
    <w:rsid w:val="00861856"/>
    <w:rsid w:val="00861B09"/>
    <w:rsid w:val="00862970"/>
    <w:rsid w:val="00862E79"/>
    <w:rsid w:val="00864F6A"/>
    <w:rsid w:val="0086712F"/>
    <w:rsid w:val="00870AC7"/>
    <w:rsid w:val="00870E16"/>
    <w:rsid w:val="00870EEB"/>
    <w:rsid w:val="00871E4A"/>
    <w:rsid w:val="00872B7C"/>
    <w:rsid w:val="00872EFE"/>
    <w:rsid w:val="00874510"/>
    <w:rsid w:val="00875431"/>
    <w:rsid w:val="00875527"/>
    <w:rsid w:val="008755D7"/>
    <w:rsid w:val="008764F2"/>
    <w:rsid w:val="00876B7C"/>
    <w:rsid w:val="008776DB"/>
    <w:rsid w:val="00877A48"/>
    <w:rsid w:val="008808A5"/>
    <w:rsid w:val="0088161C"/>
    <w:rsid w:val="00881AA1"/>
    <w:rsid w:val="00881B7F"/>
    <w:rsid w:val="00882751"/>
    <w:rsid w:val="008827BA"/>
    <w:rsid w:val="00882E49"/>
    <w:rsid w:val="00883BAA"/>
    <w:rsid w:val="00885BCD"/>
    <w:rsid w:val="008868BA"/>
    <w:rsid w:val="008874FC"/>
    <w:rsid w:val="00887A03"/>
    <w:rsid w:val="00887C93"/>
    <w:rsid w:val="008910B9"/>
    <w:rsid w:val="00891B4E"/>
    <w:rsid w:val="00891F73"/>
    <w:rsid w:val="0089275B"/>
    <w:rsid w:val="00892D62"/>
    <w:rsid w:val="00893A49"/>
    <w:rsid w:val="00893C3B"/>
    <w:rsid w:val="0089497E"/>
    <w:rsid w:val="00894BC6"/>
    <w:rsid w:val="00894EEF"/>
    <w:rsid w:val="00896591"/>
    <w:rsid w:val="00896793"/>
    <w:rsid w:val="0089687B"/>
    <w:rsid w:val="008A0C23"/>
    <w:rsid w:val="008A1251"/>
    <w:rsid w:val="008A365E"/>
    <w:rsid w:val="008A39D2"/>
    <w:rsid w:val="008A4E73"/>
    <w:rsid w:val="008A5149"/>
    <w:rsid w:val="008A7078"/>
    <w:rsid w:val="008A7305"/>
    <w:rsid w:val="008B0531"/>
    <w:rsid w:val="008B06B6"/>
    <w:rsid w:val="008B0AB8"/>
    <w:rsid w:val="008B1628"/>
    <w:rsid w:val="008B215E"/>
    <w:rsid w:val="008B284F"/>
    <w:rsid w:val="008B2A4E"/>
    <w:rsid w:val="008B370F"/>
    <w:rsid w:val="008B40E1"/>
    <w:rsid w:val="008B4451"/>
    <w:rsid w:val="008B49E2"/>
    <w:rsid w:val="008B4B02"/>
    <w:rsid w:val="008B4F76"/>
    <w:rsid w:val="008B5BF4"/>
    <w:rsid w:val="008B68F3"/>
    <w:rsid w:val="008B6B0E"/>
    <w:rsid w:val="008B6EB2"/>
    <w:rsid w:val="008B7187"/>
    <w:rsid w:val="008B75A2"/>
    <w:rsid w:val="008B76D1"/>
    <w:rsid w:val="008C087E"/>
    <w:rsid w:val="008C0DBD"/>
    <w:rsid w:val="008C1171"/>
    <w:rsid w:val="008C1208"/>
    <w:rsid w:val="008C21FB"/>
    <w:rsid w:val="008C2965"/>
    <w:rsid w:val="008C2E7E"/>
    <w:rsid w:val="008C3276"/>
    <w:rsid w:val="008C3480"/>
    <w:rsid w:val="008C3E51"/>
    <w:rsid w:val="008C483C"/>
    <w:rsid w:val="008C52FE"/>
    <w:rsid w:val="008C5A31"/>
    <w:rsid w:val="008C6687"/>
    <w:rsid w:val="008C711C"/>
    <w:rsid w:val="008C7C6D"/>
    <w:rsid w:val="008D09F8"/>
    <w:rsid w:val="008D156F"/>
    <w:rsid w:val="008D192A"/>
    <w:rsid w:val="008D3278"/>
    <w:rsid w:val="008D3524"/>
    <w:rsid w:val="008D3B66"/>
    <w:rsid w:val="008D3DF8"/>
    <w:rsid w:val="008D467A"/>
    <w:rsid w:val="008D48B4"/>
    <w:rsid w:val="008D49E8"/>
    <w:rsid w:val="008D4F92"/>
    <w:rsid w:val="008D50C8"/>
    <w:rsid w:val="008D680F"/>
    <w:rsid w:val="008E0692"/>
    <w:rsid w:val="008E2BBF"/>
    <w:rsid w:val="008E2C7E"/>
    <w:rsid w:val="008E31D3"/>
    <w:rsid w:val="008E35A1"/>
    <w:rsid w:val="008E3883"/>
    <w:rsid w:val="008E41DD"/>
    <w:rsid w:val="008E44C8"/>
    <w:rsid w:val="008E5430"/>
    <w:rsid w:val="008E6EE1"/>
    <w:rsid w:val="008E71F7"/>
    <w:rsid w:val="008E7D21"/>
    <w:rsid w:val="008F0156"/>
    <w:rsid w:val="008F168D"/>
    <w:rsid w:val="008F1C06"/>
    <w:rsid w:val="008F22FD"/>
    <w:rsid w:val="008F2703"/>
    <w:rsid w:val="008F469E"/>
    <w:rsid w:val="008F50DC"/>
    <w:rsid w:val="008F5F52"/>
    <w:rsid w:val="00901324"/>
    <w:rsid w:val="00902046"/>
    <w:rsid w:val="00902AEC"/>
    <w:rsid w:val="00903263"/>
    <w:rsid w:val="00903744"/>
    <w:rsid w:val="009114A7"/>
    <w:rsid w:val="00911621"/>
    <w:rsid w:val="009117E1"/>
    <w:rsid w:val="00912BC3"/>
    <w:rsid w:val="009130A8"/>
    <w:rsid w:val="0091321A"/>
    <w:rsid w:val="009137AF"/>
    <w:rsid w:val="00914110"/>
    <w:rsid w:val="009159AA"/>
    <w:rsid w:val="00916178"/>
    <w:rsid w:val="00916384"/>
    <w:rsid w:val="009166A0"/>
    <w:rsid w:val="0091681D"/>
    <w:rsid w:val="00924DCE"/>
    <w:rsid w:val="009252C9"/>
    <w:rsid w:val="009256E1"/>
    <w:rsid w:val="00926792"/>
    <w:rsid w:val="009277E2"/>
    <w:rsid w:val="00930431"/>
    <w:rsid w:val="00930732"/>
    <w:rsid w:val="00930B16"/>
    <w:rsid w:val="00930F06"/>
    <w:rsid w:val="00931B52"/>
    <w:rsid w:val="009320C9"/>
    <w:rsid w:val="00932523"/>
    <w:rsid w:val="0093264D"/>
    <w:rsid w:val="009337E0"/>
    <w:rsid w:val="00933D2B"/>
    <w:rsid w:val="009348B1"/>
    <w:rsid w:val="009350E7"/>
    <w:rsid w:val="00935A10"/>
    <w:rsid w:val="00935A7D"/>
    <w:rsid w:val="00935B0D"/>
    <w:rsid w:val="00935C06"/>
    <w:rsid w:val="00935C86"/>
    <w:rsid w:val="0093659F"/>
    <w:rsid w:val="00936E6A"/>
    <w:rsid w:val="00940C8D"/>
    <w:rsid w:val="009442FD"/>
    <w:rsid w:val="0094532C"/>
    <w:rsid w:val="00945A42"/>
    <w:rsid w:val="0094634A"/>
    <w:rsid w:val="0094642F"/>
    <w:rsid w:val="00947F23"/>
    <w:rsid w:val="00950599"/>
    <w:rsid w:val="00952352"/>
    <w:rsid w:val="00952881"/>
    <w:rsid w:val="00953CFE"/>
    <w:rsid w:val="009544F0"/>
    <w:rsid w:val="00954EE5"/>
    <w:rsid w:val="00954F95"/>
    <w:rsid w:val="009559F8"/>
    <w:rsid w:val="00955BBB"/>
    <w:rsid w:val="00955DC3"/>
    <w:rsid w:val="0095789D"/>
    <w:rsid w:val="00960351"/>
    <w:rsid w:val="009603D0"/>
    <w:rsid w:val="00960796"/>
    <w:rsid w:val="009616A1"/>
    <w:rsid w:val="00962250"/>
    <w:rsid w:val="009627BC"/>
    <w:rsid w:val="009654AD"/>
    <w:rsid w:val="00965FE0"/>
    <w:rsid w:val="00966A99"/>
    <w:rsid w:val="009673BC"/>
    <w:rsid w:val="0096796E"/>
    <w:rsid w:val="00971259"/>
    <w:rsid w:val="00971361"/>
    <w:rsid w:val="0097192E"/>
    <w:rsid w:val="009729B3"/>
    <w:rsid w:val="00972CB9"/>
    <w:rsid w:val="00973240"/>
    <w:rsid w:val="00976C4A"/>
    <w:rsid w:val="00976CE2"/>
    <w:rsid w:val="00976D15"/>
    <w:rsid w:val="00976E06"/>
    <w:rsid w:val="00977EF9"/>
    <w:rsid w:val="00980547"/>
    <w:rsid w:val="00980A38"/>
    <w:rsid w:val="00983117"/>
    <w:rsid w:val="009833C6"/>
    <w:rsid w:val="00983921"/>
    <w:rsid w:val="00983CED"/>
    <w:rsid w:val="009849CA"/>
    <w:rsid w:val="00984B36"/>
    <w:rsid w:val="009855A1"/>
    <w:rsid w:val="0098745B"/>
    <w:rsid w:val="00990E47"/>
    <w:rsid w:val="009911CC"/>
    <w:rsid w:val="009915E5"/>
    <w:rsid w:val="00991ABC"/>
    <w:rsid w:val="00991F34"/>
    <w:rsid w:val="00992A5B"/>
    <w:rsid w:val="00993028"/>
    <w:rsid w:val="0099324D"/>
    <w:rsid w:val="00993591"/>
    <w:rsid w:val="00993769"/>
    <w:rsid w:val="00994147"/>
    <w:rsid w:val="00994784"/>
    <w:rsid w:val="00994A1A"/>
    <w:rsid w:val="00994A89"/>
    <w:rsid w:val="00994EC5"/>
    <w:rsid w:val="009968A0"/>
    <w:rsid w:val="00996941"/>
    <w:rsid w:val="009A05E6"/>
    <w:rsid w:val="009A0CAD"/>
    <w:rsid w:val="009A36A8"/>
    <w:rsid w:val="009A4C5B"/>
    <w:rsid w:val="009A582C"/>
    <w:rsid w:val="009A5AC4"/>
    <w:rsid w:val="009A5C39"/>
    <w:rsid w:val="009A5FDF"/>
    <w:rsid w:val="009A6950"/>
    <w:rsid w:val="009A78FB"/>
    <w:rsid w:val="009A7B21"/>
    <w:rsid w:val="009B0001"/>
    <w:rsid w:val="009B04E7"/>
    <w:rsid w:val="009B1890"/>
    <w:rsid w:val="009B210D"/>
    <w:rsid w:val="009B3985"/>
    <w:rsid w:val="009B4C94"/>
    <w:rsid w:val="009B5307"/>
    <w:rsid w:val="009B54B4"/>
    <w:rsid w:val="009B5712"/>
    <w:rsid w:val="009B588B"/>
    <w:rsid w:val="009B5EC5"/>
    <w:rsid w:val="009B6163"/>
    <w:rsid w:val="009B69F1"/>
    <w:rsid w:val="009C0988"/>
    <w:rsid w:val="009C1254"/>
    <w:rsid w:val="009C161C"/>
    <w:rsid w:val="009C1782"/>
    <w:rsid w:val="009C1E33"/>
    <w:rsid w:val="009C248F"/>
    <w:rsid w:val="009C3AA9"/>
    <w:rsid w:val="009C4EBE"/>
    <w:rsid w:val="009C697A"/>
    <w:rsid w:val="009C72FA"/>
    <w:rsid w:val="009D1A31"/>
    <w:rsid w:val="009D21CE"/>
    <w:rsid w:val="009D26C0"/>
    <w:rsid w:val="009D2AA9"/>
    <w:rsid w:val="009D35E3"/>
    <w:rsid w:val="009D3AFF"/>
    <w:rsid w:val="009D3E75"/>
    <w:rsid w:val="009D50FD"/>
    <w:rsid w:val="009D5776"/>
    <w:rsid w:val="009D6189"/>
    <w:rsid w:val="009D6D1F"/>
    <w:rsid w:val="009D718E"/>
    <w:rsid w:val="009D74B8"/>
    <w:rsid w:val="009D74FE"/>
    <w:rsid w:val="009D7654"/>
    <w:rsid w:val="009D7FC8"/>
    <w:rsid w:val="009E193B"/>
    <w:rsid w:val="009E1D12"/>
    <w:rsid w:val="009E2B83"/>
    <w:rsid w:val="009E33A9"/>
    <w:rsid w:val="009E4CA5"/>
    <w:rsid w:val="009E58FD"/>
    <w:rsid w:val="009E64D4"/>
    <w:rsid w:val="009E6894"/>
    <w:rsid w:val="009E70B0"/>
    <w:rsid w:val="009E79F2"/>
    <w:rsid w:val="009E7AB7"/>
    <w:rsid w:val="009F11A9"/>
    <w:rsid w:val="009F1BC6"/>
    <w:rsid w:val="009F2F13"/>
    <w:rsid w:val="009F34A5"/>
    <w:rsid w:val="009F3869"/>
    <w:rsid w:val="009F3BA2"/>
    <w:rsid w:val="009F3C21"/>
    <w:rsid w:val="009F4873"/>
    <w:rsid w:val="009F4A7A"/>
    <w:rsid w:val="009F5890"/>
    <w:rsid w:val="009F5D90"/>
    <w:rsid w:val="009F6748"/>
    <w:rsid w:val="009F7F0C"/>
    <w:rsid w:val="00A00189"/>
    <w:rsid w:val="00A00C8E"/>
    <w:rsid w:val="00A016D4"/>
    <w:rsid w:val="00A01B04"/>
    <w:rsid w:val="00A01D27"/>
    <w:rsid w:val="00A02030"/>
    <w:rsid w:val="00A02454"/>
    <w:rsid w:val="00A034D2"/>
    <w:rsid w:val="00A03F4E"/>
    <w:rsid w:val="00A0446D"/>
    <w:rsid w:val="00A04B54"/>
    <w:rsid w:val="00A0609F"/>
    <w:rsid w:val="00A06402"/>
    <w:rsid w:val="00A06BF2"/>
    <w:rsid w:val="00A06E87"/>
    <w:rsid w:val="00A07F63"/>
    <w:rsid w:val="00A11D62"/>
    <w:rsid w:val="00A11E9D"/>
    <w:rsid w:val="00A12273"/>
    <w:rsid w:val="00A12AF0"/>
    <w:rsid w:val="00A12D86"/>
    <w:rsid w:val="00A1353F"/>
    <w:rsid w:val="00A14065"/>
    <w:rsid w:val="00A14E90"/>
    <w:rsid w:val="00A15FBC"/>
    <w:rsid w:val="00A16A8C"/>
    <w:rsid w:val="00A17131"/>
    <w:rsid w:val="00A20FAC"/>
    <w:rsid w:val="00A234AB"/>
    <w:rsid w:val="00A23906"/>
    <w:rsid w:val="00A23EE2"/>
    <w:rsid w:val="00A2473D"/>
    <w:rsid w:val="00A25A2A"/>
    <w:rsid w:val="00A26CE7"/>
    <w:rsid w:val="00A270BA"/>
    <w:rsid w:val="00A27B74"/>
    <w:rsid w:val="00A31792"/>
    <w:rsid w:val="00A31CA2"/>
    <w:rsid w:val="00A34965"/>
    <w:rsid w:val="00A34BDE"/>
    <w:rsid w:val="00A35C93"/>
    <w:rsid w:val="00A370BB"/>
    <w:rsid w:val="00A37323"/>
    <w:rsid w:val="00A37325"/>
    <w:rsid w:val="00A374A8"/>
    <w:rsid w:val="00A41633"/>
    <w:rsid w:val="00A41BF6"/>
    <w:rsid w:val="00A42565"/>
    <w:rsid w:val="00A42813"/>
    <w:rsid w:val="00A4285D"/>
    <w:rsid w:val="00A42F5E"/>
    <w:rsid w:val="00A43245"/>
    <w:rsid w:val="00A432EF"/>
    <w:rsid w:val="00A436A2"/>
    <w:rsid w:val="00A43B99"/>
    <w:rsid w:val="00A44288"/>
    <w:rsid w:val="00A44340"/>
    <w:rsid w:val="00A4441E"/>
    <w:rsid w:val="00A4447D"/>
    <w:rsid w:val="00A45194"/>
    <w:rsid w:val="00A45502"/>
    <w:rsid w:val="00A45D96"/>
    <w:rsid w:val="00A45F18"/>
    <w:rsid w:val="00A46819"/>
    <w:rsid w:val="00A47693"/>
    <w:rsid w:val="00A47986"/>
    <w:rsid w:val="00A505BF"/>
    <w:rsid w:val="00A50E69"/>
    <w:rsid w:val="00A51833"/>
    <w:rsid w:val="00A51ACA"/>
    <w:rsid w:val="00A52F6C"/>
    <w:rsid w:val="00A53E75"/>
    <w:rsid w:val="00A53EFE"/>
    <w:rsid w:val="00A5548D"/>
    <w:rsid w:val="00A55555"/>
    <w:rsid w:val="00A55B54"/>
    <w:rsid w:val="00A56075"/>
    <w:rsid w:val="00A56B47"/>
    <w:rsid w:val="00A56C40"/>
    <w:rsid w:val="00A56EFB"/>
    <w:rsid w:val="00A56FBE"/>
    <w:rsid w:val="00A57636"/>
    <w:rsid w:val="00A6055B"/>
    <w:rsid w:val="00A62C9C"/>
    <w:rsid w:val="00A62E37"/>
    <w:rsid w:val="00A63ABF"/>
    <w:rsid w:val="00A6563C"/>
    <w:rsid w:val="00A65FCF"/>
    <w:rsid w:val="00A6610D"/>
    <w:rsid w:val="00A66245"/>
    <w:rsid w:val="00A6737C"/>
    <w:rsid w:val="00A70674"/>
    <w:rsid w:val="00A7111A"/>
    <w:rsid w:val="00A7189B"/>
    <w:rsid w:val="00A71A98"/>
    <w:rsid w:val="00A72C1E"/>
    <w:rsid w:val="00A7340B"/>
    <w:rsid w:val="00A7342F"/>
    <w:rsid w:val="00A73E5B"/>
    <w:rsid w:val="00A74965"/>
    <w:rsid w:val="00A764FD"/>
    <w:rsid w:val="00A76538"/>
    <w:rsid w:val="00A76AA1"/>
    <w:rsid w:val="00A77F8D"/>
    <w:rsid w:val="00A80334"/>
    <w:rsid w:val="00A807C4"/>
    <w:rsid w:val="00A80933"/>
    <w:rsid w:val="00A80AA2"/>
    <w:rsid w:val="00A8125C"/>
    <w:rsid w:val="00A82542"/>
    <w:rsid w:val="00A8289A"/>
    <w:rsid w:val="00A8332F"/>
    <w:rsid w:val="00A84085"/>
    <w:rsid w:val="00A854A7"/>
    <w:rsid w:val="00A8615F"/>
    <w:rsid w:val="00A867E8"/>
    <w:rsid w:val="00A868E3"/>
    <w:rsid w:val="00A86EB3"/>
    <w:rsid w:val="00A87F0F"/>
    <w:rsid w:val="00A90567"/>
    <w:rsid w:val="00A9116C"/>
    <w:rsid w:val="00A91AF6"/>
    <w:rsid w:val="00A93095"/>
    <w:rsid w:val="00A94642"/>
    <w:rsid w:val="00A9616F"/>
    <w:rsid w:val="00AA0C20"/>
    <w:rsid w:val="00AA1207"/>
    <w:rsid w:val="00AA1463"/>
    <w:rsid w:val="00AA2C7C"/>
    <w:rsid w:val="00AA3082"/>
    <w:rsid w:val="00AA4298"/>
    <w:rsid w:val="00AA5788"/>
    <w:rsid w:val="00AA5EB1"/>
    <w:rsid w:val="00AA6274"/>
    <w:rsid w:val="00AA6FD6"/>
    <w:rsid w:val="00AA7144"/>
    <w:rsid w:val="00AA7595"/>
    <w:rsid w:val="00AA7F8C"/>
    <w:rsid w:val="00AB0000"/>
    <w:rsid w:val="00AB0F19"/>
    <w:rsid w:val="00AB1293"/>
    <w:rsid w:val="00AB1674"/>
    <w:rsid w:val="00AB24BA"/>
    <w:rsid w:val="00AB2CD0"/>
    <w:rsid w:val="00AB2E1D"/>
    <w:rsid w:val="00AB4460"/>
    <w:rsid w:val="00AB49A0"/>
    <w:rsid w:val="00AB4F28"/>
    <w:rsid w:val="00AB50A7"/>
    <w:rsid w:val="00AB52FE"/>
    <w:rsid w:val="00AB621B"/>
    <w:rsid w:val="00AB646C"/>
    <w:rsid w:val="00AB64E3"/>
    <w:rsid w:val="00AB6CB2"/>
    <w:rsid w:val="00AB6F28"/>
    <w:rsid w:val="00AB70B0"/>
    <w:rsid w:val="00AB783F"/>
    <w:rsid w:val="00AC00FD"/>
    <w:rsid w:val="00AC08BD"/>
    <w:rsid w:val="00AC0C85"/>
    <w:rsid w:val="00AC15D7"/>
    <w:rsid w:val="00AC2089"/>
    <w:rsid w:val="00AC21DF"/>
    <w:rsid w:val="00AC2CB7"/>
    <w:rsid w:val="00AC3407"/>
    <w:rsid w:val="00AC6FF7"/>
    <w:rsid w:val="00AC7259"/>
    <w:rsid w:val="00AC762F"/>
    <w:rsid w:val="00AC7A5E"/>
    <w:rsid w:val="00AD03FF"/>
    <w:rsid w:val="00AD17DB"/>
    <w:rsid w:val="00AD20BC"/>
    <w:rsid w:val="00AD24BA"/>
    <w:rsid w:val="00AD68CF"/>
    <w:rsid w:val="00AD6F27"/>
    <w:rsid w:val="00AD7D6E"/>
    <w:rsid w:val="00AE02ED"/>
    <w:rsid w:val="00AE0530"/>
    <w:rsid w:val="00AE1A1C"/>
    <w:rsid w:val="00AE1C6B"/>
    <w:rsid w:val="00AE2762"/>
    <w:rsid w:val="00AE51C6"/>
    <w:rsid w:val="00AE5EBE"/>
    <w:rsid w:val="00AE6D25"/>
    <w:rsid w:val="00AE6FED"/>
    <w:rsid w:val="00AE7E8F"/>
    <w:rsid w:val="00AF022F"/>
    <w:rsid w:val="00AF06F9"/>
    <w:rsid w:val="00AF0B98"/>
    <w:rsid w:val="00AF10D0"/>
    <w:rsid w:val="00AF140E"/>
    <w:rsid w:val="00AF231F"/>
    <w:rsid w:val="00AF2759"/>
    <w:rsid w:val="00AF293D"/>
    <w:rsid w:val="00AF2F0D"/>
    <w:rsid w:val="00AF3861"/>
    <w:rsid w:val="00AF5053"/>
    <w:rsid w:val="00AF72A3"/>
    <w:rsid w:val="00AF7EA1"/>
    <w:rsid w:val="00B0078D"/>
    <w:rsid w:val="00B00BC1"/>
    <w:rsid w:val="00B00F91"/>
    <w:rsid w:val="00B02E74"/>
    <w:rsid w:val="00B03299"/>
    <w:rsid w:val="00B034C2"/>
    <w:rsid w:val="00B035F1"/>
    <w:rsid w:val="00B03B69"/>
    <w:rsid w:val="00B03FAA"/>
    <w:rsid w:val="00B04AA7"/>
    <w:rsid w:val="00B05465"/>
    <w:rsid w:val="00B05C89"/>
    <w:rsid w:val="00B068D0"/>
    <w:rsid w:val="00B073AB"/>
    <w:rsid w:val="00B07997"/>
    <w:rsid w:val="00B079C7"/>
    <w:rsid w:val="00B07C15"/>
    <w:rsid w:val="00B10762"/>
    <w:rsid w:val="00B1218C"/>
    <w:rsid w:val="00B12750"/>
    <w:rsid w:val="00B13197"/>
    <w:rsid w:val="00B13D27"/>
    <w:rsid w:val="00B13D58"/>
    <w:rsid w:val="00B14274"/>
    <w:rsid w:val="00B143A3"/>
    <w:rsid w:val="00B14687"/>
    <w:rsid w:val="00B14C69"/>
    <w:rsid w:val="00B157EB"/>
    <w:rsid w:val="00B168FA"/>
    <w:rsid w:val="00B169DF"/>
    <w:rsid w:val="00B16F12"/>
    <w:rsid w:val="00B1770A"/>
    <w:rsid w:val="00B20D8F"/>
    <w:rsid w:val="00B20E41"/>
    <w:rsid w:val="00B220B5"/>
    <w:rsid w:val="00B22340"/>
    <w:rsid w:val="00B2243D"/>
    <w:rsid w:val="00B22943"/>
    <w:rsid w:val="00B22BB0"/>
    <w:rsid w:val="00B2374A"/>
    <w:rsid w:val="00B24915"/>
    <w:rsid w:val="00B24A26"/>
    <w:rsid w:val="00B24CB4"/>
    <w:rsid w:val="00B254C0"/>
    <w:rsid w:val="00B26081"/>
    <w:rsid w:val="00B26363"/>
    <w:rsid w:val="00B27349"/>
    <w:rsid w:val="00B31118"/>
    <w:rsid w:val="00B31653"/>
    <w:rsid w:val="00B3234C"/>
    <w:rsid w:val="00B336CB"/>
    <w:rsid w:val="00B338F1"/>
    <w:rsid w:val="00B355CF"/>
    <w:rsid w:val="00B357F6"/>
    <w:rsid w:val="00B35FC2"/>
    <w:rsid w:val="00B36277"/>
    <w:rsid w:val="00B3657C"/>
    <w:rsid w:val="00B36C69"/>
    <w:rsid w:val="00B373D8"/>
    <w:rsid w:val="00B40344"/>
    <w:rsid w:val="00B403EC"/>
    <w:rsid w:val="00B40B61"/>
    <w:rsid w:val="00B4112B"/>
    <w:rsid w:val="00B41393"/>
    <w:rsid w:val="00B43C66"/>
    <w:rsid w:val="00B43E16"/>
    <w:rsid w:val="00B45112"/>
    <w:rsid w:val="00B475DF"/>
    <w:rsid w:val="00B4773F"/>
    <w:rsid w:val="00B50C39"/>
    <w:rsid w:val="00B50F14"/>
    <w:rsid w:val="00B51BE2"/>
    <w:rsid w:val="00B535AD"/>
    <w:rsid w:val="00B54714"/>
    <w:rsid w:val="00B55347"/>
    <w:rsid w:val="00B5635A"/>
    <w:rsid w:val="00B5665E"/>
    <w:rsid w:val="00B57467"/>
    <w:rsid w:val="00B57F1D"/>
    <w:rsid w:val="00B57FFE"/>
    <w:rsid w:val="00B6159E"/>
    <w:rsid w:val="00B634FA"/>
    <w:rsid w:val="00B6387B"/>
    <w:rsid w:val="00B6432A"/>
    <w:rsid w:val="00B6449A"/>
    <w:rsid w:val="00B64F02"/>
    <w:rsid w:val="00B65127"/>
    <w:rsid w:val="00B65993"/>
    <w:rsid w:val="00B65EBA"/>
    <w:rsid w:val="00B67F21"/>
    <w:rsid w:val="00B707C7"/>
    <w:rsid w:val="00B709FF"/>
    <w:rsid w:val="00B7193E"/>
    <w:rsid w:val="00B71CE4"/>
    <w:rsid w:val="00B72CE6"/>
    <w:rsid w:val="00B72FE7"/>
    <w:rsid w:val="00B73213"/>
    <w:rsid w:val="00B73B13"/>
    <w:rsid w:val="00B741BE"/>
    <w:rsid w:val="00B744B0"/>
    <w:rsid w:val="00B7451C"/>
    <w:rsid w:val="00B746DC"/>
    <w:rsid w:val="00B749EB"/>
    <w:rsid w:val="00B75190"/>
    <w:rsid w:val="00B7573D"/>
    <w:rsid w:val="00B75F95"/>
    <w:rsid w:val="00B7672A"/>
    <w:rsid w:val="00B77F6C"/>
    <w:rsid w:val="00B80010"/>
    <w:rsid w:val="00B812DD"/>
    <w:rsid w:val="00B815B4"/>
    <w:rsid w:val="00B8281C"/>
    <w:rsid w:val="00B82C1E"/>
    <w:rsid w:val="00B83214"/>
    <w:rsid w:val="00B8377B"/>
    <w:rsid w:val="00B83B23"/>
    <w:rsid w:val="00B83C79"/>
    <w:rsid w:val="00B84C90"/>
    <w:rsid w:val="00B857C5"/>
    <w:rsid w:val="00B85EB5"/>
    <w:rsid w:val="00B86A7D"/>
    <w:rsid w:val="00B86D7A"/>
    <w:rsid w:val="00B87357"/>
    <w:rsid w:val="00B90A4A"/>
    <w:rsid w:val="00B92262"/>
    <w:rsid w:val="00B93E2B"/>
    <w:rsid w:val="00B9508D"/>
    <w:rsid w:val="00B95612"/>
    <w:rsid w:val="00B9570F"/>
    <w:rsid w:val="00B967F3"/>
    <w:rsid w:val="00B97441"/>
    <w:rsid w:val="00B978A9"/>
    <w:rsid w:val="00BA2033"/>
    <w:rsid w:val="00BA2324"/>
    <w:rsid w:val="00BA358F"/>
    <w:rsid w:val="00BA3737"/>
    <w:rsid w:val="00BA50B1"/>
    <w:rsid w:val="00BA60D3"/>
    <w:rsid w:val="00BA6A55"/>
    <w:rsid w:val="00BA6EE5"/>
    <w:rsid w:val="00BB0953"/>
    <w:rsid w:val="00BB0D2C"/>
    <w:rsid w:val="00BB1502"/>
    <w:rsid w:val="00BB1B82"/>
    <w:rsid w:val="00BB1FBC"/>
    <w:rsid w:val="00BB2082"/>
    <w:rsid w:val="00BB38B8"/>
    <w:rsid w:val="00BB5402"/>
    <w:rsid w:val="00BB5C2E"/>
    <w:rsid w:val="00BB65F0"/>
    <w:rsid w:val="00BB66E7"/>
    <w:rsid w:val="00BC02D6"/>
    <w:rsid w:val="00BC042D"/>
    <w:rsid w:val="00BC1712"/>
    <w:rsid w:val="00BC1749"/>
    <w:rsid w:val="00BC355C"/>
    <w:rsid w:val="00BC3B47"/>
    <w:rsid w:val="00BC522E"/>
    <w:rsid w:val="00BC5312"/>
    <w:rsid w:val="00BC57B1"/>
    <w:rsid w:val="00BC5AF0"/>
    <w:rsid w:val="00BC5B5B"/>
    <w:rsid w:val="00BC607E"/>
    <w:rsid w:val="00BC7FE9"/>
    <w:rsid w:val="00BD173E"/>
    <w:rsid w:val="00BD179F"/>
    <w:rsid w:val="00BD1823"/>
    <w:rsid w:val="00BD326F"/>
    <w:rsid w:val="00BD4D4F"/>
    <w:rsid w:val="00BD4DB4"/>
    <w:rsid w:val="00BD5727"/>
    <w:rsid w:val="00BD5788"/>
    <w:rsid w:val="00BD5E59"/>
    <w:rsid w:val="00BD6583"/>
    <w:rsid w:val="00BD6FD0"/>
    <w:rsid w:val="00BD6FDE"/>
    <w:rsid w:val="00BD708F"/>
    <w:rsid w:val="00BD7261"/>
    <w:rsid w:val="00BD7607"/>
    <w:rsid w:val="00BE07FA"/>
    <w:rsid w:val="00BE28A0"/>
    <w:rsid w:val="00BE310B"/>
    <w:rsid w:val="00BE496B"/>
    <w:rsid w:val="00BE5AC5"/>
    <w:rsid w:val="00BE72A1"/>
    <w:rsid w:val="00BE7E45"/>
    <w:rsid w:val="00BF1D97"/>
    <w:rsid w:val="00BF2015"/>
    <w:rsid w:val="00BF38BC"/>
    <w:rsid w:val="00BF5656"/>
    <w:rsid w:val="00BF614C"/>
    <w:rsid w:val="00C0042D"/>
    <w:rsid w:val="00C010C2"/>
    <w:rsid w:val="00C02094"/>
    <w:rsid w:val="00C028E1"/>
    <w:rsid w:val="00C02C96"/>
    <w:rsid w:val="00C03610"/>
    <w:rsid w:val="00C04B90"/>
    <w:rsid w:val="00C061C3"/>
    <w:rsid w:val="00C10B99"/>
    <w:rsid w:val="00C115C2"/>
    <w:rsid w:val="00C11929"/>
    <w:rsid w:val="00C11A07"/>
    <w:rsid w:val="00C1227C"/>
    <w:rsid w:val="00C122DC"/>
    <w:rsid w:val="00C1241B"/>
    <w:rsid w:val="00C128DC"/>
    <w:rsid w:val="00C132A2"/>
    <w:rsid w:val="00C13BAF"/>
    <w:rsid w:val="00C13D8C"/>
    <w:rsid w:val="00C146FA"/>
    <w:rsid w:val="00C14DBA"/>
    <w:rsid w:val="00C16993"/>
    <w:rsid w:val="00C1759A"/>
    <w:rsid w:val="00C17DEE"/>
    <w:rsid w:val="00C2008D"/>
    <w:rsid w:val="00C206CD"/>
    <w:rsid w:val="00C21C33"/>
    <w:rsid w:val="00C21CA1"/>
    <w:rsid w:val="00C22DE8"/>
    <w:rsid w:val="00C24DCB"/>
    <w:rsid w:val="00C24EE4"/>
    <w:rsid w:val="00C25F1C"/>
    <w:rsid w:val="00C27786"/>
    <w:rsid w:val="00C27991"/>
    <w:rsid w:val="00C302C9"/>
    <w:rsid w:val="00C30F5F"/>
    <w:rsid w:val="00C3115F"/>
    <w:rsid w:val="00C32523"/>
    <w:rsid w:val="00C335C7"/>
    <w:rsid w:val="00C339AA"/>
    <w:rsid w:val="00C339DB"/>
    <w:rsid w:val="00C364CA"/>
    <w:rsid w:val="00C36841"/>
    <w:rsid w:val="00C40442"/>
    <w:rsid w:val="00C414DA"/>
    <w:rsid w:val="00C41DA6"/>
    <w:rsid w:val="00C41F05"/>
    <w:rsid w:val="00C4296D"/>
    <w:rsid w:val="00C429D4"/>
    <w:rsid w:val="00C42E61"/>
    <w:rsid w:val="00C44282"/>
    <w:rsid w:val="00C44302"/>
    <w:rsid w:val="00C44FB4"/>
    <w:rsid w:val="00C45614"/>
    <w:rsid w:val="00C45759"/>
    <w:rsid w:val="00C45DB8"/>
    <w:rsid w:val="00C464C6"/>
    <w:rsid w:val="00C5034B"/>
    <w:rsid w:val="00C50E3C"/>
    <w:rsid w:val="00C51D07"/>
    <w:rsid w:val="00C52303"/>
    <w:rsid w:val="00C52A12"/>
    <w:rsid w:val="00C53407"/>
    <w:rsid w:val="00C553E8"/>
    <w:rsid w:val="00C558A8"/>
    <w:rsid w:val="00C559B9"/>
    <w:rsid w:val="00C55A13"/>
    <w:rsid w:val="00C561BA"/>
    <w:rsid w:val="00C5724D"/>
    <w:rsid w:val="00C57326"/>
    <w:rsid w:val="00C57F18"/>
    <w:rsid w:val="00C60C9F"/>
    <w:rsid w:val="00C61648"/>
    <w:rsid w:val="00C61810"/>
    <w:rsid w:val="00C627C1"/>
    <w:rsid w:val="00C64137"/>
    <w:rsid w:val="00C64702"/>
    <w:rsid w:val="00C65C78"/>
    <w:rsid w:val="00C66BF6"/>
    <w:rsid w:val="00C66D54"/>
    <w:rsid w:val="00C675F1"/>
    <w:rsid w:val="00C67939"/>
    <w:rsid w:val="00C70220"/>
    <w:rsid w:val="00C719DF"/>
    <w:rsid w:val="00C721AD"/>
    <w:rsid w:val="00C72520"/>
    <w:rsid w:val="00C72FC0"/>
    <w:rsid w:val="00C738FF"/>
    <w:rsid w:val="00C747FB"/>
    <w:rsid w:val="00C748FA"/>
    <w:rsid w:val="00C74E9C"/>
    <w:rsid w:val="00C76E25"/>
    <w:rsid w:val="00C7730F"/>
    <w:rsid w:val="00C8106E"/>
    <w:rsid w:val="00C81860"/>
    <w:rsid w:val="00C81DCD"/>
    <w:rsid w:val="00C822AD"/>
    <w:rsid w:val="00C842C1"/>
    <w:rsid w:val="00C84D95"/>
    <w:rsid w:val="00C84F0D"/>
    <w:rsid w:val="00C856FC"/>
    <w:rsid w:val="00C85A10"/>
    <w:rsid w:val="00C86F99"/>
    <w:rsid w:val="00C879B9"/>
    <w:rsid w:val="00C905DD"/>
    <w:rsid w:val="00C914AF"/>
    <w:rsid w:val="00C9210F"/>
    <w:rsid w:val="00C9419B"/>
    <w:rsid w:val="00C94255"/>
    <w:rsid w:val="00C94396"/>
    <w:rsid w:val="00C95E87"/>
    <w:rsid w:val="00C96088"/>
    <w:rsid w:val="00C9623F"/>
    <w:rsid w:val="00C96485"/>
    <w:rsid w:val="00C9778B"/>
    <w:rsid w:val="00CA1EBB"/>
    <w:rsid w:val="00CA2256"/>
    <w:rsid w:val="00CA27A7"/>
    <w:rsid w:val="00CA35C8"/>
    <w:rsid w:val="00CA40A9"/>
    <w:rsid w:val="00CA5671"/>
    <w:rsid w:val="00CA5905"/>
    <w:rsid w:val="00CA69BA"/>
    <w:rsid w:val="00CA774F"/>
    <w:rsid w:val="00CA7A27"/>
    <w:rsid w:val="00CB00F6"/>
    <w:rsid w:val="00CB0779"/>
    <w:rsid w:val="00CB07A2"/>
    <w:rsid w:val="00CB0E49"/>
    <w:rsid w:val="00CB10C7"/>
    <w:rsid w:val="00CB25BC"/>
    <w:rsid w:val="00CB2D2E"/>
    <w:rsid w:val="00CB3F53"/>
    <w:rsid w:val="00CB4342"/>
    <w:rsid w:val="00CB44E0"/>
    <w:rsid w:val="00CB47E5"/>
    <w:rsid w:val="00CB4AE4"/>
    <w:rsid w:val="00CB6832"/>
    <w:rsid w:val="00CB706C"/>
    <w:rsid w:val="00CB7CEE"/>
    <w:rsid w:val="00CC0093"/>
    <w:rsid w:val="00CC0349"/>
    <w:rsid w:val="00CC07AE"/>
    <w:rsid w:val="00CC0FC6"/>
    <w:rsid w:val="00CC1E2A"/>
    <w:rsid w:val="00CC1E90"/>
    <w:rsid w:val="00CC2A26"/>
    <w:rsid w:val="00CC2CAA"/>
    <w:rsid w:val="00CC2E34"/>
    <w:rsid w:val="00CC3D19"/>
    <w:rsid w:val="00CC4CEC"/>
    <w:rsid w:val="00CC51B0"/>
    <w:rsid w:val="00CC6A3A"/>
    <w:rsid w:val="00CC6D43"/>
    <w:rsid w:val="00CC6E0D"/>
    <w:rsid w:val="00CD0EB8"/>
    <w:rsid w:val="00CD1255"/>
    <w:rsid w:val="00CD12D0"/>
    <w:rsid w:val="00CD1C61"/>
    <w:rsid w:val="00CD1C81"/>
    <w:rsid w:val="00CD308D"/>
    <w:rsid w:val="00CD3E28"/>
    <w:rsid w:val="00CD3EEA"/>
    <w:rsid w:val="00CD4792"/>
    <w:rsid w:val="00CD5807"/>
    <w:rsid w:val="00CD6D61"/>
    <w:rsid w:val="00CD7010"/>
    <w:rsid w:val="00CE06A0"/>
    <w:rsid w:val="00CE15C1"/>
    <w:rsid w:val="00CE1CB8"/>
    <w:rsid w:val="00CE1FB2"/>
    <w:rsid w:val="00CE2303"/>
    <w:rsid w:val="00CE26E2"/>
    <w:rsid w:val="00CE2A9D"/>
    <w:rsid w:val="00CE3908"/>
    <w:rsid w:val="00CE410D"/>
    <w:rsid w:val="00CE4C76"/>
    <w:rsid w:val="00CE4F2C"/>
    <w:rsid w:val="00CE5131"/>
    <w:rsid w:val="00CE764D"/>
    <w:rsid w:val="00CF069E"/>
    <w:rsid w:val="00CF1169"/>
    <w:rsid w:val="00CF2A10"/>
    <w:rsid w:val="00CF3EFA"/>
    <w:rsid w:val="00CF516F"/>
    <w:rsid w:val="00CF51EE"/>
    <w:rsid w:val="00CF5647"/>
    <w:rsid w:val="00CF5913"/>
    <w:rsid w:val="00CF6503"/>
    <w:rsid w:val="00CF6A34"/>
    <w:rsid w:val="00D002A0"/>
    <w:rsid w:val="00D0073D"/>
    <w:rsid w:val="00D01762"/>
    <w:rsid w:val="00D017DD"/>
    <w:rsid w:val="00D01A67"/>
    <w:rsid w:val="00D02D0B"/>
    <w:rsid w:val="00D0365F"/>
    <w:rsid w:val="00D04390"/>
    <w:rsid w:val="00D04828"/>
    <w:rsid w:val="00D04C3D"/>
    <w:rsid w:val="00D059BA"/>
    <w:rsid w:val="00D11281"/>
    <w:rsid w:val="00D11C79"/>
    <w:rsid w:val="00D123E3"/>
    <w:rsid w:val="00D12600"/>
    <w:rsid w:val="00D1421D"/>
    <w:rsid w:val="00D15002"/>
    <w:rsid w:val="00D16E38"/>
    <w:rsid w:val="00D17325"/>
    <w:rsid w:val="00D20A67"/>
    <w:rsid w:val="00D220A9"/>
    <w:rsid w:val="00D223B2"/>
    <w:rsid w:val="00D23177"/>
    <w:rsid w:val="00D23DB6"/>
    <w:rsid w:val="00D247C9"/>
    <w:rsid w:val="00D2495F"/>
    <w:rsid w:val="00D24D4D"/>
    <w:rsid w:val="00D2576D"/>
    <w:rsid w:val="00D26C6E"/>
    <w:rsid w:val="00D31ADD"/>
    <w:rsid w:val="00D32693"/>
    <w:rsid w:val="00D329AD"/>
    <w:rsid w:val="00D32D2A"/>
    <w:rsid w:val="00D33F30"/>
    <w:rsid w:val="00D34599"/>
    <w:rsid w:val="00D35012"/>
    <w:rsid w:val="00D36205"/>
    <w:rsid w:val="00D368E5"/>
    <w:rsid w:val="00D375E5"/>
    <w:rsid w:val="00D3763F"/>
    <w:rsid w:val="00D40011"/>
    <w:rsid w:val="00D4089B"/>
    <w:rsid w:val="00D40926"/>
    <w:rsid w:val="00D4284D"/>
    <w:rsid w:val="00D4364E"/>
    <w:rsid w:val="00D438F7"/>
    <w:rsid w:val="00D44816"/>
    <w:rsid w:val="00D47FFE"/>
    <w:rsid w:val="00D5110F"/>
    <w:rsid w:val="00D5475F"/>
    <w:rsid w:val="00D54E5F"/>
    <w:rsid w:val="00D55A09"/>
    <w:rsid w:val="00D56390"/>
    <w:rsid w:val="00D56B66"/>
    <w:rsid w:val="00D56DC0"/>
    <w:rsid w:val="00D5710B"/>
    <w:rsid w:val="00D5745C"/>
    <w:rsid w:val="00D6061E"/>
    <w:rsid w:val="00D60AF8"/>
    <w:rsid w:val="00D61285"/>
    <w:rsid w:val="00D61D63"/>
    <w:rsid w:val="00D63C07"/>
    <w:rsid w:val="00D64635"/>
    <w:rsid w:val="00D651D7"/>
    <w:rsid w:val="00D656F3"/>
    <w:rsid w:val="00D657A2"/>
    <w:rsid w:val="00D658B0"/>
    <w:rsid w:val="00D6609C"/>
    <w:rsid w:val="00D66A1F"/>
    <w:rsid w:val="00D66C90"/>
    <w:rsid w:val="00D67372"/>
    <w:rsid w:val="00D70458"/>
    <w:rsid w:val="00D71BF6"/>
    <w:rsid w:val="00D7247B"/>
    <w:rsid w:val="00D726ED"/>
    <w:rsid w:val="00D72803"/>
    <w:rsid w:val="00D734DB"/>
    <w:rsid w:val="00D7582E"/>
    <w:rsid w:val="00D775CE"/>
    <w:rsid w:val="00D778EF"/>
    <w:rsid w:val="00D77CE3"/>
    <w:rsid w:val="00D812C5"/>
    <w:rsid w:val="00D8179E"/>
    <w:rsid w:val="00D822E9"/>
    <w:rsid w:val="00D82EBB"/>
    <w:rsid w:val="00D83068"/>
    <w:rsid w:val="00D83C7D"/>
    <w:rsid w:val="00D84C6D"/>
    <w:rsid w:val="00D86DC8"/>
    <w:rsid w:val="00D9011A"/>
    <w:rsid w:val="00D9043D"/>
    <w:rsid w:val="00D904F3"/>
    <w:rsid w:val="00D91F97"/>
    <w:rsid w:val="00D92185"/>
    <w:rsid w:val="00D923E8"/>
    <w:rsid w:val="00D925D5"/>
    <w:rsid w:val="00D92900"/>
    <w:rsid w:val="00D9313F"/>
    <w:rsid w:val="00D9335F"/>
    <w:rsid w:val="00D94049"/>
    <w:rsid w:val="00D9614C"/>
    <w:rsid w:val="00D96DB8"/>
    <w:rsid w:val="00DA0DD5"/>
    <w:rsid w:val="00DA1EAB"/>
    <w:rsid w:val="00DA4238"/>
    <w:rsid w:val="00DA5605"/>
    <w:rsid w:val="00DA5C38"/>
    <w:rsid w:val="00DA7E3F"/>
    <w:rsid w:val="00DB00D3"/>
    <w:rsid w:val="00DB0602"/>
    <w:rsid w:val="00DB2F06"/>
    <w:rsid w:val="00DB3C77"/>
    <w:rsid w:val="00DB43AD"/>
    <w:rsid w:val="00DB58A5"/>
    <w:rsid w:val="00DB5946"/>
    <w:rsid w:val="00DB62A7"/>
    <w:rsid w:val="00DB6A62"/>
    <w:rsid w:val="00DB78AE"/>
    <w:rsid w:val="00DC0C64"/>
    <w:rsid w:val="00DC1EBA"/>
    <w:rsid w:val="00DC20E0"/>
    <w:rsid w:val="00DC283B"/>
    <w:rsid w:val="00DC39DF"/>
    <w:rsid w:val="00DC3FC9"/>
    <w:rsid w:val="00DC6908"/>
    <w:rsid w:val="00DC71BE"/>
    <w:rsid w:val="00DC7881"/>
    <w:rsid w:val="00DC7E48"/>
    <w:rsid w:val="00DD0421"/>
    <w:rsid w:val="00DD15EE"/>
    <w:rsid w:val="00DD25AE"/>
    <w:rsid w:val="00DD3440"/>
    <w:rsid w:val="00DD369D"/>
    <w:rsid w:val="00DD3DF2"/>
    <w:rsid w:val="00DD40E5"/>
    <w:rsid w:val="00DD4634"/>
    <w:rsid w:val="00DD52D8"/>
    <w:rsid w:val="00DD6A61"/>
    <w:rsid w:val="00DE2668"/>
    <w:rsid w:val="00DE2688"/>
    <w:rsid w:val="00DE45FB"/>
    <w:rsid w:val="00DE476D"/>
    <w:rsid w:val="00DE56C9"/>
    <w:rsid w:val="00DE58F5"/>
    <w:rsid w:val="00DE6A12"/>
    <w:rsid w:val="00DE6F3C"/>
    <w:rsid w:val="00DE708E"/>
    <w:rsid w:val="00DF20A4"/>
    <w:rsid w:val="00DF3BEE"/>
    <w:rsid w:val="00DF5B20"/>
    <w:rsid w:val="00DF6F65"/>
    <w:rsid w:val="00DF73FD"/>
    <w:rsid w:val="00E00270"/>
    <w:rsid w:val="00E01049"/>
    <w:rsid w:val="00E016B5"/>
    <w:rsid w:val="00E0170F"/>
    <w:rsid w:val="00E01C95"/>
    <w:rsid w:val="00E02EC6"/>
    <w:rsid w:val="00E0322F"/>
    <w:rsid w:val="00E0329B"/>
    <w:rsid w:val="00E03607"/>
    <w:rsid w:val="00E04A9A"/>
    <w:rsid w:val="00E06050"/>
    <w:rsid w:val="00E06F70"/>
    <w:rsid w:val="00E07AAA"/>
    <w:rsid w:val="00E07B35"/>
    <w:rsid w:val="00E11027"/>
    <w:rsid w:val="00E11D91"/>
    <w:rsid w:val="00E120C4"/>
    <w:rsid w:val="00E121C4"/>
    <w:rsid w:val="00E13294"/>
    <w:rsid w:val="00E13D03"/>
    <w:rsid w:val="00E15492"/>
    <w:rsid w:val="00E15857"/>
    <w:rsid w:val="00E15876"/>
    <w:rsid w:val="00E201EB"/>
    <w:rsid w:val="00E2120D"/>
    <w:rsid w:val="00E21490"/>
    <w:rsid w:val="00E21C3A"/>
    <w:rsid w:val="00E231F9"/>
    <w:rsid w:val="00E23262"/>
    <w:rsid w:val="00E2367E"/>
    <w:rsid w:val="00E236CC"/>
    <w:rsid w:val="00E24571"/>
    <w:rsid w:val="00E2494C"/>
    <w:rsid w:val="00E24962"/>
    <w:rsid w:val="00E24AC2"/>
    <w:rsid w:val="00E24B99"/>
    <w:rsid w:val="00E24E47"/>
    <w:rsid w:val="00E25697"/>
    <w:rsid w:val="00E257B9"/>
    <w:rsid w:val="00E257DD"/>
    <w:rsid w:val="00E25863"/>
    <w:rsid w:val="00E26401"/>
    <w:rsid w:val="00E27D7A"/>
    <w:rsid w:val="00E30709"/>
    <w:rsid w:val="00E30851"/>
    <w:rsid w:val="00E31F62"/>
    <w:rsid w:val="00E33679"/>
    <w:rsid w:val="00E33ACF"/>
    <w:rsid w:val="00E343D0"/>
    <w:rsid w:val="00E36E1C"/>
    <w:rsid w:val="00E37425"/>
    <w:rsid w:val="00E40063"/>
    <w:rsid w:val="00E40C57"/>
    <w:rsid w:val="00E41882"/>
    <w:rsid w:val="00E41BA3"/>
    <w:rsid w:val="00E41CB6"/>
    <w:rsid w:val="00E422C6"/>
    <w:rsid w:val="00E423B7"/>
    <w:rsid w:val="00E423FC"/>
    <w:rsid w:val="00E42D8F"/>
    <w:rsid w:val="00E43392"/>
    <w:rsid w:val="00E438C8"/>
    <w:rsid w:val="00E43DDB"/>
    <w:rsid w:val="00E4439F"/>
    <w:rsid w:val="00E445BC"/>
    <w:rsid w:val="00E44C6A"/>
    <w:rsid w:val="00E46297"/>
    <w:rsid w:val="00E504D9"/>
    <w:rsid w:val="00E50588"/>
    <w:rsid w:val="00E50651"/>
    <w:rsid w:val="00E5119E"/>
    <w:rsid w:val="00E513E1"/>
    <w:rsid w:val="00E52DA8"/>
    <w:rsid w:val="00E52E2D"/>
    <w:rsid w:val="00E531B8"/>
    <w:rsid w:val="00E531F6"/>
    <w:rsid w:val="00E53282"/>
    <w:rsid w:val="00E56B1E"/>
    <w:rsid w:val="00E571CA"/>
    <w:rsid w:val="00E57E2D"/>
    <w:rsid w:val="00E60D5E"/>
    <w:rsid w:val="00E61087"/>
    <w:rsid w:val="00E61623"/>
    <w:rsid w:val="00E61D6D"/>
    <w:rsid w:val="00E62E8F"/>
    <w:rsid w:val="00E63C5F"/>
    <w:rsid w:val="00E64D0B"/>
    <w:rsid w:val="00E64F6D"/>
    <w:rsid w:val="00E65238"/>
    <w:rsid w:val="00E66725"/>
    <w:rsid w:val="00E669AC"/>
    <w:rsid w:val="00E6746E"/>
    <w:rsid w:val="00E67EA9"/>
    <w:rsid w:val="00E70841"/>
    <w:rsid w:val="00E70E6F"/>
    <w:rsid w:val="00E7209E"/>
    <w:rsid w:val="00E7224F"/>
    <w:rsid w:val="00E731DE"/>
    <w:rsid w:val="00E74142"/>
    <w:rsid w:val="00E74270"/>
    <w:rsid w:val="00E747A4"/>
    <w:rsid w:val="00E748D5"/>
    <w:rsid w:val="00E748F1"/>
    <w:rsid w:val="00E74D4A"/>
    <w:rsid w:val="00E75C29"/>
    <w:rsid w:val="00E76505"/>
    <w:rsid w:val="00E77DEE"/>
    <w:rsid w:val="00E77F31"/>
    <w:rsid w:val="00E8073F"/>
    <w:rsid w:val="00E819D7"/>
    <w:rsid w:val="00E8242D"/>
    <w:rsid w:val="00E84D96"/>
    <w:rsid w:val="00E851D9"/>
    <w:rsid w:val="00E85798"/>
    <w:rsid w:val="00E85840"/>
    <w:rsid w:val="00E858DC"/>
    <w:rsid w:val="00E85B98"/>
    <w:rsid w:val="00E86146"/>
    <w:rsid w:val="00E86B88"/>
    <w:rsid w:val="00E9073A"/>
    <w:rsid w:val="00E91374"/>
    <w:rsid w:val="00E91FF9"/>
    <w:rsid w:val="00E927B0"/>
    <w:rsid w:val="00E95539"/>
    <w:rsid w:val="00E95709"/>
    <w:rsid w:val="00E959D9"/>
    <w:rsid w:val="00E96242"/>
    <w:rsid w:val="00E964C2"/>
    <w:rsid w:val="00E96EF3"/>
    <w:rsid w:val="00E96F45"/>
    <w:rsid w:val="00E9700C"/>
    <w:rsid w:val="00E97AA7"/>
    <w:rsid w:val="00E97FA4"/>
    <w:rsid w:val="00EA02DC"/>
    <w:rsid w:val="00EA1123"/>
    <w:rsid w:val="00EA22CB"/>
    <w:rsid w:val="00EA3B8D"/>
    <w:rsid w:val="00EA3FCC"/>
    <w:rsid w:val="00EA4080"/>
    <w:rsid w:val="00EA4922"/>
    <w:rsid w:val="00EA509D"/>
    <w:rsid w:val="00EA6E6A"/>
    <w:rsid w:val="00EA734D"/>
    <w:rsid w:val="00EA78B3"/>
    <w:rsid w:val="00EB0B9F"/>
    <w:rsid w:val="00EB1448"/>
    <w:rsid w:val="00EB296A"/>
    <w:rsid w:val="00EB3166"/>
    <w:rsid w:val="00EB3ACD"/>
    <w:rsid w:val="00EB410D"/>
    <w:rsid w:val="00EB573C"/>
    <w:rsid w:val="00EB684E"/>
    <w:rsid w:val="00EB718F"/>
    <w:rsid w:val="00EB775C"/>
    <w:rsid w:val="00EB7BFE"/>
    <w:rsid w:val="00EB7D37"/>
    <w:rsid w:val="00EB7D91"/>
    <w:rsid w:val="00EC0697"/>
    <w:rsid w:val="00EC0A44"/>
    <w:rsid w:val="00EC0D24"/>
    <w:rsid w:val="00EC27AE"/>
    <w:rsid w:val="00EC418A"/>
    <w:rsid w:val="00EC422D"/>
    <w:rsid w:val="00EC4B82"/>
    <w:rsid w:val="00EC4E5F"/>
    <w:rsid w:val="00EC54AF"/>
    <w:rsid w:val="00EC5715"/>
    <w:rsid w:val="00EC686E"/>
    <w:rsid w:val="00EC6EA1"/>
    <w:rsid w:val="00ED000B"/>
    <w:rsid w:val="00ED030A"/>
    <w:rsid w:val="00ED0891"/>
    <w:rsid w:val="00ED1CE1"/>
    <w:rsid w:val="00ED31DA"/>
    <w:rsid w:val="00ED371B"/>
    <w:rsid w:val="00ED37CA"/>
    <w:rsid w:val="00ED4B5D"/>
    <w:rsid w:val="00ED5044"/>
    <w:rsid w:val="00ED73FC"/>
    <w:rsid w:val="00ED7BA7"/>
    <w:rsid w:val="00ED7D5F"/>
    <w:rsid w:val="00EE16EC"/>
    <w:rsid w:val="00EE17BF"/>
    <w:rsid w:val="00EE30D2"/>
    <w:rsid w:val="00EE423F"/>
    <w:rsid w:val="00EE4B38"/>
    <w:rsid w:val="00EE53AA"/>
    <w:rsid w:val="00EE5BA3"/>
    <w:rsid w:val="00EE5F45"/>
    <w:rsid w:val="00EE69BC"/>
    <w:rsid w:val="00EE7A21"/>
    <w:rsid w:val="00EF06F5"/>
    <w:rsid w:val="00EF157C"/>
    <w:rsid w:val="00EF1A9D"/>
    <w:rsid w:val="00EF1E9A"/>
    <w:rsid w:val="00EF24B1"/>
    <w:rsid w:val="00EF2697"/>
    <w:rsid w:val="00EF3357"/>
    <w:rsid w:val="00EF4266"/>
    <w:rsid w:val="00EF428C"/>
    <w:rsid w:val="00EF544B"/>
    <w:rsid w:val="00EF5568"/>
    <w:rsid w:val="00EF6387"/>
    <w:rsid w:val="00EF77B8"/>
    <w:rsid w:val="00EF784C"/>
    <w:rsid w:val="00F00087"/>
    <w:rsid w:val="00F00556"/>
    <w:rsid w:val="00F00DC3"/>
    <w:rsid w:val="00F012C6"/>
    <w:rsid w:val="00F02799"/>
    <w:rsid w:val="00F02C64"/>
    <w:rsid w:val="00F05A00"/>
    <w:rsid w:val="00F05F35"/>
    <w:rsid w:val="00F05F48"/>
    <w:rsid w:val="00F06570"/>
    <w:rsid w:val="00F06DCB"/>
    <w:rsid w:val="00F1048F"/>
    <w:rsid w:val="00F108F5"/>
    <w:rsid w:val="00F10B3A"/>
    <w:rsid w:val="00F11E21"/>
    <w:rsid w:val="00F12044"/>
    <w:rsid w:val="00F137A3"/>
    <w:rsid w:val="00F13CFD"/>
    <w:rsid w:val="00F13DC0"/>
    <w:rsid w:val="00F14AC2"/>
    <w:rsid w:val="00F1504E"/>
    <w:rsid w:val="00F152BF"/>
    <w:rsid w:val="00F17E69"/>
    <w:rsid w:val="00F20121"/>
    <w:rsid w:val="00F2243A"/>
    <w:rsid w:val="00F231C0"/>
    <w:rsid w:val="00F23BEB"/>
    <w:rsid w:val="00F23C20"/>
    <w:rsid w:val="00F24638"/>
    <w:rsid w:val="00F25285"/>
    <w:rsid w:val="00F25EF2"/>
    <w:rsid w:val="00F26993"/>
    <w:rsid w:val="00F26D8B"/>
    <w:rsid w:val="00F27C0F"/>
    <w:rsid w:val="00F27E42"/>
    <w:rsid w:val="00F300BF"/>
    <w:rsid w:val="00F31760"/>
    <w:rsid w:val="00F31F28"/>
    <w:rsid w:val="00F324C0"/>
    <w:rsid w:val="00F3324E"/>
    <w:rsid w:val="00F335FC"/>
    <w:rsid w:val="00F33E9E"/>
    <w:rsid w:val="00F3417E"/>
    <w:rsid w:val="00F36496"/>
    <w:rsid w:val="00F36A1C"/>
    <w:rsid w:val="00F36AD8"/>
    <w:rsid w:val="00F37520"/>
    <w:rsid w:val="00F379E1"/>
    <w:rsid w:val="00F40063"/>
    <w:rsid w:val="00F40210"/>
    <w:rsid w:val="00F403B5"/>
    <w:rsid w:val="00F40DF3"/>
    <w:rsid w:val="00F413BD"/>
    <w:rsid w:val="00F416FE"/>
    <w:rsid w:val="00F419DB"/>
    <w:rsid w:val="00F422F0"/>
    <w:rsid w:val="00F43A50"/>
    <w:rsid w:val="00F45DF6"/>
    <w:rsid w:val="00F466D1"/>
    <w:rsid w:val="00F46BE4"/>
    <w:rsid w:val="00F50330"/>
    <w:rsid w:val="00F51984"/>
    <w:rsid w:val="00F521D0"/>
    <w:rsid w:val="00F54E08"/>
    <w:rsid w:val="00F54F36"/>
    <w:rsid w:val="00F5539E"/>
    <w:rsid w:val="00F556B4"/>
    <w:rsid w:val="00F55B0A"/>
    <w:rsid w:val="00F55B40"/>
    <w:rsid w:val="00F55DF6"/>
    <w:rsid w:val="00F55EDE"/>
    <w:rsid w:val="00F5623E"/>
    <w:rsid w:val="00F57171"/>
    <w:rsid w:val="00F57613"/>
    <w:rsid w:val="00F57710"/>
    <w:rsid w:val="00F57846"/>
    <w:rsid w:val="00F57E3F"/>
    <w:rsid w:val="00F6028A"/>
    <w:rsid w:val="00F61D3D"/>
    <w:rsid w:val="00F620DC"/>
    <w:rsid w:val="00F63759"/>
    <w:rsid w:val="00F64BD9"/>
    <w:rsid w:val="00F64CBE"/>
    <w:rsid w:val="00F6502C"/>
    <w:rsid w:val="00F66E54"/>
    <w:rsid w:val="00F6774E"/>
    <w:rsid w:val="00F67DB8"/>
    <w:rsid w:val="00F703DE"/>
    <w:rsid w:val="00F707D3"/>
    <w:rsid w:val="00F71841"/>
    <w:rsid w:val="00F726BD"/>
    <w:rsid w:val="00F72D09"/>
    <w:rsid w:val="00F73D89"/>
    <w:rsid w:val="00F745CD"/>
    <w:rsid w:val="00F74785"/>
    <w:rsid w:val="00F74F51"/>
    <w:rsid w:val="00F757FB"/>
    <w:rsid w:val="00F7663C"/>
    <w:rsid w:val="00F8050E"/>
    <w:rsid w:val="00F80D14"/>
    <w:rsid w:val="00F81A63"/>
    <w:rsid w:val="00F82457"/>
    <w:rsid w:val="00F82489"/>
    <w:rsid w:val="00F84176"/>
    <w:rsid w:val="00F84C00"/>
    <w:rsid w:val="00F84CD7"/>
    <w:rsid w:val="00F84E8A"/>
    <w:rsid w:val="00F850B0"/>
    <w:rsid w:val="00F85E35"/>
    <w:rsid w:val="00F866C4"/>
    <w:rsid w:val="00F86F73"/>
    <w:rsid w:val="00F87CD1"/>
    <w:rsid w:val="00F90756"/>
    <w:rsid w:val="00F91C77"/>
    <w:rsid w:val="00F92431"/>
    <w:rsid w:val="00F924FA"/>
    <w:rsid w:val="00F9308D"/>
    <w:rsid w:val="00F94E72"/>
    <w:rsid w:val="00F952D6"/>
    <w:rsid w:val="00F95900"/>
    <w:rsid w:val="00F961F6"/>
    <w:rsid w:val="00F97DE2"/>
    <w:rsid w:val="00FA009A"/>
    <w:rsid w:val="00FA0382"/>
    <w:rsid w:val="00FA09AC"/>
    <w:rsid w:val="00FA14DA"/>
    <w:rsid w:val="00FA253C"/>
    <w:rsid w:val="00FA2C6C"/>
    <w:rsid w:val="00FA36A8"/>
    <w:rsid w:val="00FA4360"/>
    <w:rsid w:val="00FA44EB"/>
    <w:rsid w:val="00FA456A"/>
    <w:rsid w:val="00FA4813"/>
    <w:rsid w:val="00FA5202"/>
    <w:rsid w:val="00FA57C4"/>
    <w:rsid w:val="00FA6AA0"/>
    <w:rsid w:val="00FA7FA2"/>
    <w:rsid w:val="00FB017F"/>
    <w:rsid w:val="00FB04F5"/>
    <w:rsid w:val="00FB0F9A"/>
    <w:rsid w:val="00FB1636"/>
    <w:rsid w:val="00FB1B61"/>
    <w:rsid w:val="00FB2433"/>
    <w:rsid w:val="00FB3B0E"/>
    <w:rsid w:val="00FB464E"/>
    <w:rsid w:val="00FB4AF4"/>
    <w:rsid w:val="00FB7C1C"/>
    <w:rsid w:val="00FC0DF5"/>
    <w:rsid w:val="00FC152F"/>
    <w:rsid w:val="00FC1B4D"/>
    <w:rsid w:val="00FC1FCA"/>
    <w:rsid w:val="00FC3B11"/>
    <w:rsid w:val="00FC4713"/>
    <w:rsid w:val="00FC48A5"/>
    <w:rsid w:val="00FC4D2C"/>
    <w:rsid w:val="00FC4F41"/>
    <w:rsid w:val="00FC4F94"/>
    <w:rsid w:val="00FC5D0F"/>
    <w:rsid w:val="00FD06A4"/>
    <w:rsid w:val="00FD085B"/>
    <w:rsid w:val="00FD09A4"/>
    <w:rsid w:val="00FD23DD"/>
    <w:rsid w:val="00FD2DD5"/>
    <w:rsid w:val="00FD2DDC"/>
    <w:rsid w:val="00FD2F29"/>
    <w:rsid w:val="00FD3ADB"/>
    <w:rsid w:val="00FD3CBA"/>
    <w:rsid w:val="00FD5298"/>
    <w:rsid w:val="00FD594E"/>
    <w:rsid w:val="00FD661A"/>
    <w:rsid w:val="00FD673F"/>
    <w:rsid w:val="00FD7184"/>
    <w:rsid w:val="00FD78CB"/>
    <w:rsid w:val="00FE036B"/>
    <w:rsid w:val="00FE0CD3"/>
    <w:rsid w:val="00FE16E4"/>
    <w:rsid w:val="00FE2271"/>
    <w:rsid w:val="00FE2293"/>
    <w:rsid w:val="00FE2364"/>
    <w:rsid w:val="00FE3EF7"/>
    <w:rsid w:val="00FE415E"/>
    <w:rsid w:val="00FE425C"/>
    <w:rsid w:val="00FE442C"/>
    <w:rsid w:val="00FE4BA8"/>
    <w:rsid w:val="00FE5057"/>
    <w:rsid w:val="00FE5F31"/>
    <w:rsid w:val="00FE6180"/>
    <w:rsid w:val="00FE6514"/>
    <w:rsid w:val="00FE6D6E"/>
    <w:rsid w:val="00FE7A83"/>
    <w:rsid w:val="00FF0103"/>
    <w:rsid w:val="00FF37D9"/>
    <w:rsid w:val="00FF415B"/>
    <w:rsid w:val="00FF558C"/>
    <w:rsid w:val="00FF7D2E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64"/>
    <o:shapelayout v:ext="edit">
      <o:idmap v:ext="edit" data="1"/>
    </o:shapelayout>
  </w:shapeDefaults>
  <w:decimalSymbol w:val="."/>
  <w:listSeparator w:val=","/>
  <w15:docId w15:val="{B30C4359-B909-45EE-8777-11D29C109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407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AC3407"/>
    <w:pPr>
      <w:keepNext/>
      <w:ind w:left="-18" w:right="-108" w:firstLine="18"/>
      <w:jc w:val="thaiDistribute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AC3407"/>
    <w:pPr>
      <w:keepNext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qFormat/>
    <w:rsid w:val="00AC3407"/>
    <w:pPr>
      <w:keepNext/>
      <w:jc w:val="thaiDistribute"/>
      <w:outlineLvl w:val="2"/>
    </w:pPr>
    <w:rPr>
      <w:rFonts w:ascii="Angsana New" w:hAnsi="Angsana New"/>
      <w:b/>
      <w:bCs/>
      <w:u w:val="single"/>
    </w:rPr>
  </w:style>
  <w:style w:type="paragraph" w:styleId="Heading4">
    <w:name w:val="heading 4"/>
    <w:basedOn w:val="Normal"/>
    <w:next w:val="Normal"/>
    <w:qFormat/>
    <w:rsid w:val="00AC3407"/>
    <w:pPr>
      <w:keepNext/>
      <w:jc w:val="center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qFormat/>
    <w:rsid w:val="00AC3407"/>
    <w:pPr>
      <w:keepNext/>
      <w:jc w:val="thaiDistribute"/>
      <w:outlineLvl w:val="4"/>
    </w:pPr>
    <w:rPr>
      <w:rFonts w:ascii="Angsana New" w:hAnsi="Angsana New"/>
      <w:b/>
      <w:bCs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AC3407"/>
    <w:pPr>
      <w:keepNext/>
      <w:jc w:val="thaiDistribute"/>
      <w:outlineLvl w:val="5"/>
    </w:pPr>
    <w:rPr>
      <w:rFonts w:ascii="Angsana New" w:hAnsi="Angsana New"/>
      <w:sz w:val="28"/>
      <w:szCs w:val="28"/>
    </w:rPr>
  </w:style>
  <w:style w:type="paragraph" w:styleId="Heading7">
    <w:name w:val="heading 7"/>
    <w:basedOn w:val="Normal"/>
    <w:next w:val="Normal"/>
    <w:qFormat/>
    <w:rsid w:val="00AC3407"/>
    <w:pPr>
      <w:keepNext/>
      <w:jc w:val="thaiDistribute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AC3407"/>
    <w:pPr>
      <w:keepNext/>
      <w:jc w:val="center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AC3407"/>
    <w:pPr>
      <w:keepNext/>
      <w:pBdr>
        <w:bottom w:val="single" w:sz="4" w:space="1" w:color="auto"/>
      </w:pBdr>
      <w:ind w:right="-126"/>
      <w:jc w:val="center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C34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C3407"/>
  </w:style>
  <w:style w:type="paragraph" w:styleId="Header">
    <w:name w:val="header"/>
    <w:basedOn w:val="Normal"/>
    <w:link w:val="HeaderChar"/>
    <w:rsid w:val="00AC3407"/>
    <w:pPr>
      <w:tabs>
        <w:tab w:val="center" w:pos="4153"/>
        <w:tab w:val="right" w:pos="8306"/>
      </w:tabs>
    </w:pPr>
  </w:style>
  <w:style w:type="paragraph" w:styleId="ListBullet">
    <w:name w:val="List Bullet"/>
    <w:basedOn w:val="Normal"/>
    <w:rsid w:val="00AC3407"/>
    <w:pPr>
      <w:ind w:left="360" w:hanging="360"/>
    </w:pPr>
  </w:style>
  <w:style w:type="paragraph" w:styleId="BodyText">
    <w:name w:val="Body Text"/>
    <w:basedOn w:val="Normal"/>
    <w:rsid w:val="00AC3407"/>
    <w:pPr>
      <w:overflowPunct/>
      <w:autoSpaceDE/>
      <w:autoSpaceDN/>
      <w:adjustRightInd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rsid w:val="00AC3407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Indent">
    <w:name w:val="Body Text Indent"/>
    <w:basedOn w:val="Normal"/>
    <w:rsid w:val="00AC3407"/>
    <w:pPr>
      <w:tabs>
        <w:tab w:val="left" w:pos="360"/>
        <w:tab w:val="left" w:pos="2880"/>
      </w:tabs>
      <w:spacing w:before="120" w:after="24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AC3407"/>
    <w:pPr>
      <w:tabs>
        <w:tab w:val="left" w:pos="900"/>
      </w:tabs>
      <w:spacing w:before="120" w:after="120"/>
      <w:ind w:left="360" w:right="58"/>
      <w:jc w:val="thaiDistribute"/>
    </w:pPr>
    <w:rPr>
      <w:rFonts w:ascii="Angsana New" w:hAnsi="Angsana New"/>
      <w:sz w:val="32"/>
      <w:szCs w:val="32"/>
    </w:rPr>
  </w:style>
  <w:style w:type="paragraph" w:customStyle="1" w:styleId="a">
    <w:name w:val="???????????"/>
    <w:basedOn w:val="Normal"/>
    <w:rsid w:val="008F469E"/>
    <w:pPr>
      <w:ind w:right="386"/>
    </w:pPr>
    <w:rPr>
      <w:rFonts w:cs="CordiaUPC"/>
      <w:sz w:val="28"/>
      <w:szCs w:val="28"/>
    </w:rPr>
  </w:style>
  <w:style w:type="paragraph" w:styleId="Caption">
    <w:name w:val="caption"/>
    <w:basedOn w:val="Normal"/>
    <w:next w:val="Normal"/>
    <w:qFormat/>
    <w:rsid w:val="00F64BD9"/>
    <w:pPr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7D15F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64093E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table" w:styleId="TableGrid">
    <w:name w:val="Table Grid"/>
    <w:basedOn w:val="TableNormal"/>
    <w:uiPriority w:val="59"/>
    <w:rsid w:val="00EB296A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E0360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F50EC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5F50EC"/>
    <w:rPr>
      <w:rFonts w:asci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701C61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701C61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977EF9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E0D59"/>
    <w:pPr>
      <w:ind w:left="720"/>
      <w:contextualSpacing/>
    </w:pPr>
    <w:rPr>
      <w:szCs w:val="30"/>
    </w:rPr>
  </w:style>
  <w:style w:type="paragraph" w:customStyle="1" w:styleId="yiv147913816msonormal">
    <w:name w:val="yiv147913816msonormal"/>
    <w:basedOn w:val="Normal"/>
    <w:rsid w:val="00273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273D07"/>
  </w:style>
  <w:style w:type="paragraph" w:styleId="BodyTextIndent2">
    <w:name w:val="Body Text Indent 2"/>
    <w:basedOn w:val="Normal"/>
    <w:link w:val="BodyTextIndent2Char"/>
    <w:rsid w:val="00B26081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rsid w:val="00B26081"/>
    <w:rPr>
      <w:rFonts w:ascii="Times New Roman"/>
      <w:sz w:val="24"/>
      <w:szCs w:val="30"/>
    </w:rPr>
  </w:style>
  <w:style w:type="paragraph" w:customStyle="1" w:styleId="block">
    <w:name w:val="block"/>
    <w:aliases w:val="b"/>
    <w:basedOn w:val="BodyText"/>
    <w:rsid w:val="00C40442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21">
    <w:name w:val="2.1"/>
    <w:basedOn w:val="Normal"/>
    <w:rsid w:val="00C40442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paragraph" w:styleId="DocumentMap">
    <w:name w:val="Document Map"/>
    <w:basedOn w:val="Normal"/>
    <w:link w:val="DocumentMapChar"/>
    <w:rsid w:val="00ED089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D0891"/>
    <w:rPr>
      <w:rFonts w:ascii="Tahoma" w:hAnsi="Tahoma"/>
      <w:sz w:val="16"/>
    </w:rPr>
  </w:style>
  <w:style w:type="character" w:customStyle="1" w:styleId="HeaderChar">
    <w:name w:val="Header Char"/>
    <w:link w:val="Header"/>
    <w:rsid w:val="0057338C"/>
    <w:rPr>
      <w:rFonts w:ascii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691CCC"/>
    <w:rPr>
      <w:rFonts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91CCC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rsid w:val="00F620D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620DC"/>
    <w:rPr>
      <w:rFonts w:asci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5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omsiri.ketthet\Desktop\CNT_FS%20corrections\2008%20Revised%20by%20SK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7646A-BD66-4B05-A04C-A6F0779D557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139791</vt:lpwstr>
  </property>
  <property fmtid="{D5CDD505-2E9C-101B-9397-08002B2CF9AE}" pid="4" name="OptimizationTime">
    <vt:lpwstr>20170227_1027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2008 Revised by SKT.dot</Template>
  <TotalTime>429</TotalTime>
  <Pages>40</Pages>
  <Words>9423</Words>
  <Characters>53715</Characters>
  <Application>Microsoft Office Word</Application>
  <DocSecurity>0</DocSecurity>
  <Lines>447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 ซินเท็ค คอนสตรัคชั่น จำกัด (มหาชน)</vt:lpstr>
      <vt:lpstr>บริษัท สยาม ซินเท็ค คอนสตรัคชั่น จำกัด (มหาชน)</vt:lpstr>
    </vt:vector>
  </TitlesOfParts>
  <Company>e&amp;y</Company>
  <LinksUpToDate>false</LinksUpToDate>
  <CharactersWithSpaces>63012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 ซินเท็ค คอนสตรัคชั่น จำกัด (มหาชน)</dc:title>
  <dc:creator>YourNameHere</dc:creator>
  <cp:lastModifiedBy>Wanwimon Unanuya</cp:lastModifiedBy>
  <cp:revision>88</cp:revision>
  <cp:lastPrinted>2017-02-24T06:16:00Z</cp:lastPrinted>
  <dcterms:created xsi:type="dcterms:W3CDTF">2017-02-13T00:20:00Z</dcterms:created>
  <dcterms:modified xsi:type="dcterms:W3CDTF">2017-02-27T03:08:00Z</dcterms:modified>
</cp:coreProperties>
</file>