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880" w:rsidRPr="003F44F5" w:rsidRDefault="006D788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</w:rPr>
        <w:t>1</w:t>
      </w: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ทั่วไป</w:t>
      </w:r>
    </w:p>
    <w:p w:rsidR="006D7880" w:rsidRPr="003F44F5" w:rsidRDefault="006D788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6D7880" w:rsidRPr="003F44F5" w:rsidRDefault="006D788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</w:t>
      </w:r>
      <w:r w:rsidR="00ED7554" w:rsidRPr="003F44F5">
        <w:rPr>
          <w:rFonts w:ascii="Angsana New" w:hAnsi="Angsana New"/>
          <w:sz w:val="26"/>
          <w:szCs w:val="26"/>
          <w:cs/>
        </w:rPr>
        <w:t>มนท์ คอร์ปอเรชั่น จำกัด (มหาชน)</w:t>
      </w:r>
      <w:r w:rsidR="00263808" w:rsidRPr="003F44F5">
        <w:rPr>
          <w:rFonts w:ascii="Angsana New" w:hAnsi="Angsana New"/>
          <w:sz w:val="26"/>
          <w:szCs w:val="26"/>
        </w:rPr>
        <w:t xml:space="preserve"> (</w:t>
      </w:r>
      <w:r w:rsidR="00263808" w:rsidRPr="003F44F5">
        <w:rPr>
          <w:rFonts w:ascii="Angsana New" w:hAnsi="Angsana New" w:hint="cs"/>
          <w:sz w:val="26"/>
          <w:szCs w:val="26"/>
          <w:cs/>
        </w:rPr>
        <w:t>“บริษัท”)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2546</w:t>
      </w:r>
      <w:r w:rsidR="009A0445" w:rsidRPr="003F44F5">
        <w:rPr>
          <w:rFonts w:ascii="Angsana New" w:hAnsi="Angsana New"/>
          <w:sz w:val="26"/>
          <w:szCs w:val="26"/>
        </w:rPr>
        <w:t xml:space="preserve"> </w:t>
      </w:r>
      <w:r w:rsidR="009A0445" w:rsidRPr="003F44F5">
        <w:rPr>
          <w:rFonts w:ascii="Angsana New" w:hAnsi="Angsana New"/>
          <w:sz w:val="26"/>
          <w:szCs w:val="26"/>
          <w:cs/>
        </w:rPr>
        <w:t xml:space="preserve">และได้แปลงสภาพเป็นบริษัทมหาชนเมื่อวันที่ </w:t>
      </w:r>
      <w:r w:rsidR="009A0445" w:rsidRPr="003F44F5">
        <w:rPr>
          <w:rFonts w:ascii="Angsana New" w:hAnsi="Angsana New"/>
          <w:sz w:val="26"/>
          <w:szCs w:val="26"/>
        </w:rPr>
        <w:t>20</w:t>
      </w:r>
      <w:r w:rsidR="009A0445" w:rsidRPr="003F44F5">
        <w:rPr>
          <w:rFonts w:ascii="Angsana New" w:hAnsi="Angsana New"/>
          <w:sz w:val="26"/>
          <w:szCs w:val="26"/>
          <w:cs/>
        </w:rPr>
        <w:t xml:space="preserve"> กันยายน </w:t>
      </w:r>
      <w:r w:rsidR="009A0445" w:rsidRPr="003F44F5">
        <w:rPr>
          <w:rFonts w:ascii="Angsana New" w:hAnsi="Angsana New"/>
          <w:sz w:val="26"/>
          <w:szCs w:val="26"/>
        </w:rPr>
        <w:t>2554</w:t>
      </w:r>
      <w:r w:rsidR="00C51AA9" w:rsidRPr="003F44F5">
        <w:rPr>
          <w:rFonts w:ascii="Angsana New" w:hAnsi="Angsana New"/>
          <w:sz w:val="26"/>
          <w:szCs w:val="26"/>
        </w:rPr>
        <w:t xml:space="preserve"> </w:t>
      </w:r>
      <w:r w:rsidR="00ED7554" w:rsidRPr="003F44F5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ED7554" w:rsidRPr="003F44F5">
        <w:rPr>
          <w:rFonts w:ascii="Angsana New" w:hAnsi="Angsana New"/>
          <w:sz w:val="26"/>
          <w:szCs w:val="26"/>
        </w:rPr>
        <w:t xml:space="preserve">7 </w:t>
      </w:r>
      <w:r w:rsidR="00ED7554" w:rsidRPr="003F44F5">
        <w:rPr>
          <w:rFonts w:ascii="Angsana New" w:hAnsi="Angsana New"/>
          <w:sz w:val="26"/>
          <w:szCs w:val="26"/>
          <w:cs/>
        </w:rPr>
        <w:t xml:space="preserve">สิงหาคม </w:t>
      </w:r>
      <w:r w:rsidR="00ED7554" w:rsidRPr="003F44F5">
        <w:rPr>
          <w:rFonts w:ascii="Angsana New" w:hAnsi="Angsana New"/>
          <w:sz w:val="26"/>
          <w:szCs w:val="26"/>
        </w:rPr>
        <w:t xml:space="preserve">2556 </w:t>
      </w:r>
      <w:r w:rsidR="00ED7554" w:rsidRPr="003F44F5">
        <w:rPr>
          <w:rFonts w:ascii="Angsana New" w:hAnsi="Angsana New"/>
          <w:sz w:val="26"/>
          <w:szCs w:val="26"/>
          <w:cs/>
        </w:rPr>
        <w:t xml:space="preserve">หุ้นสามัญของบริษัทได้รับอนุญาตให้เป็นหลักทรัพย์จดทะเบียนในตลาดหลักทรัพย์แห่งประเทศไทย </w:t>
      </w:r>
      <w:r w:rsidRPr="003F44F5">
        <w:rPr>
          <w:rFonts w:ascii="Angsana New" w:hAnsi="Angsana New"/>
          <w:sz w:val="26"/>
          <w:szCs w:val="26"/>
          <w:cs/>
        </w:rPr>
        <w:t>บริษัทดำเนินธุรกิจหลักคือ</w:t>
      </w:r>
      <w:r w:rsidR="00C51AA9" w:rsidRPr="003F44F5">
        <w:rPr>
          <w:rFonts w:ascii="Angsana New" w:hAnsi="Angsana New"/>
          <w:sz w:val="26"/>
          <w:szCs w:val="26"/>
          <w:cs/>
        </w:rPr>
        <w:t>การ</w:t>
      </w:r>
      <w:r w:rsidRPr="003F44F5">
        <w:rPr>
          <w:rFonts w:ascii="Angsana New" w:hAnsi="Angsana New"/>
          <w:sz w:val="26"/>
          <w:szCs w:val="26"/>
          <w:cs/>
        </w:rPr>
        <w:t>พัฒนาอสังหาริมทรัพย์</w:t>
      </w: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9B3D30" w:rsidRPr="003F44F5" w:rsidRDefault="009B3D30" w:rsidP="00F22AEF">
      <w:pPr>
        <w:pStyle w:val="BodyText2"/>
        <w:tabs>
          <w:tab w:val="left" w:pos="-3402"/>
          <w:tab w:val="left" w:pos="-3261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ผู้ถือหุ้นใหญ่ของบริษัท 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="00CE362E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CE362E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คือกลุ่มเตชะไกรศรี ซึ่งถือหุ้นร้อยละ</w:t>
      </w:r>
      <w:r w:rsidR="004646B2" w:rsidRPr="003F44F5">
        <w:rPr>
          <w:rFonts w:ascii="Angsana New" w:hAnsi="Angsana New"/>
          <w:sz w:val="26"/>
          <w:szCs w:val="26"/>
        </w:rPr>
        <w:t xml:space="preserve"> </w:t>
      </w:r>
      <w:r w:rsidR="00BF2DD1" w:rsidRPr="003F44F5">
        <w:rPr>
          <w:rFonts w:ascii="Angsana New" w:hAnsi="Angsana New"/>
          <w:sz w:val="26"/>
          <w:szCs w:val="26"/>
        </w:rPr>
        <w:t>43.27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และร้อยละ </w:t>
      </w:r>
      <w:r w:rsidR="00CE362E" w:rsidRPr="003F44F5">
        <w:rPr>
          <w:rFonts w:ascii="Angsana New" w:hAnsi="Angsana New"/>
          <w:sz w:val="26"/>
          <w:szCs w:val="26"/>
        </w:rPr>
        <w:t>51.88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ของ</w:t>
      </w:r>
      <w:r w:rsidR="005E7CE1" w:rsidRPr="003F44F5">
        <w:rPr>
          <w:rFonts w:ascii="Angsana New" w:hAnsi="Angsana New"/>
          <w:sz w:val="26"/>
          <w:szCs w:val="26"/>
        </w:rPr>
        <w:t xml:space="preserve">                  </w:t>
      </w:r>
      <w:r w:rsidRPr="003F44F5">
        <w:rPr>
          <w:rFonts w:ascii="Angsana New" w:hAnsi="Angsana New"/>
          <w:sz w:val="26"/>
          <w:szCs w:val="26"/>
          <w:cs/>
        </w:rPr>
        <w:t>ทุนจดทะเบียนของบริษัท ตามลำดับ</w:t>
      </w: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6D7880" w:rsidRPr="003F44F5" w:rsidRDefault="006D7880" w:rsidP="00F22AEF">
      <w:pPr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 เลขที่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523BD5" w:rsidRPr="003F44F5">
        <w:rPr>
          <w:rFonts w:ascii="Angsana New" w:hAnsi="Angsana New"/>
          <w:sz w:val="26"/>
          <w:szCs w:val="26"/>
        </w:rPr>
        <w:t>87/2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523BD5" w:rsidRPr="003F44F5">
        <w:rPr>
          <w:rFonts w:ascii="Angsana New" w:hAnsi="Angsana New"/>
          <w:sz w:val="26"/>
          <w:szCs w:val="26"/>
          <w:cs/>
        </w:rPr>
        <w:t>ซี</w:t>
      </w:r>
      <w:r w:rsidR="00523BD5" w:rsidRPr="003F44F5">
        <w:rPr>
          <w:rFonts w:ascii="Angsana New" w:hAnsi="Angsana New"/>
          <w:sz w:val="26"/>
          <w:szCs w:val="26"/>
          <w:cs/>
          <w:lang w:val="en-GB"/>
        </w:rPr>
        <w:t>อาร์</w:t>
      </w:r>
      <w:r w:rsidR="00523BD5" w:rsidRPr="003F44F5">
        <w:rPr>
          <w:rFonts w:ascii="Angsana New" w:hAnsi="Angsana New"/>
          <w:sz w:val="26"/>
          <w:szCs w:val="26"/>
          <w:cs/>
        </w:rPr>
        <w:t xml:space="preserve">ซี ทาวเวอร์ ออลซีซั่นเพลส ชั้น </w:t>
      </w:r>
      <w:r w:rsidR="00523BD5" w:rsidRPr="003F44F5">
        <w:rPr>
          <w:rFonts w:ascii="Angsana New" w:hAnsi="Angsana New"/>
          <w:sz w:val="26"/>
          <w:szCs w:val="26"/>
        </w:rPr>
        <w:t xml:space="preserve">45 </w:t>
      </w:r>
      <w:r w:rsidR="00523BD5" w:rsidRPr="003F44F5">
        <w:rPr>
          <w:rFonts w:ascii="Angsana New" w:hAnsi="Angsana New"/>
          <w:sz w:val="26"/>
          <w:szCs w:val="26"/>
          <w:cs/>
        </w:rPr>
        <w:t xml:space="preserve">ยูนิต </w:t>
      </w:r>
      <w:r w:rsidR="00523BD5" w:rsidRPr="003F44F5">
        <w:rPr>
          <w:rFonts w:ascii="Angsana New" w:hAnsi="Angsana New"/>
          <w:sz w:val="26"/>
          <w:szCs w:val="26"/>
        </w:rPr>
        <w:t xml:space="preserve">3 </w:t>
      </w:r>
      <w:r w:rsidR="00523BD5" w:rsidRPr="003F44F5">
        <w:rPr>
          <w:rFonts w:ascii="Angsana New" w:hAnsi="Angsana New"/>
          <w:sz w:val="26"/>
          <w:szCs w:val="26"/>
          <w:cs/>
        </w:rPr>
        <w:t>ถนนวิทยุ แขวงลุมพินี เขตปทุมวัน</w:t>
      </w:r>
      <w:r w:rsidRPr="003F44F5">
        <w:rPr>
          <w:rFonts w:ascii="Angsana New" w:hAnsi="Angsana New"/>
          <w:sz w:val="26"/>
          <w:szCs w:val="26"/>
          <w:cs/>
        </w:rPr>
        <w:t xml:space="preserve"> กรุงเทพมหานคร ประเทศไทย</w:t>
      </w:r>
    </w:p>
    <w:p w:rsidR="00484683" w:rsidRPr="003F44F5" w:rsidRDefault="00484683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484683" w:rsidRPr="003F44F5" w:rsidRDefault="00484683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2.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/>
          <w:b/>
          <w:bCs/>
          <w:sz w:val="26"/>
          <w:szCs w:val="26"/>
          <w:cs/>
        </w:rPr>
        <w:t>เกณฑ์การจัดทำ</w:t>
      </w:r>
      <w:r w:rsidR="009900BA" w:rsidRPr="003F44F5">
        <w:rPr>
          <w:rFonts w:ascii="Angsana New" w:hAnsi="Angsana New"/>
          <w:b/>
          <w:bCs/>
          <w:sz w:val="26"/>
          <w:szCs w:val="26"/>
          <w:cs/>
        </w:rPr>
        <w:t>งบการเงินเฉพาะกิจการและหลักการจัดทำ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งบการเงินรวม</w:t>
      </w:r>
    </w:p>
    <w:p w:rsidR="00484683" w:rsidRPr="003F44F5" w:rsidRDefault="00484683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484683" w:rsidRPr="003F44F5" w:rsidRDefault="006D388C" w:rsidP="00F22AEF">
      <w:pPr>
        <w:tabs>
          <w:tab w:val="clear" w:pos="227"/>
          <w:tab w:val="clear" w:pos="454"/>
          <w:tab w:val="clear" w:pos="680"/>
          <w:tab w:val="left" w:pos="720"/>
        </w:tabs>
        <w:ind w:left="547" w:hanging="54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ก)</w:t>
      </w:r>
      <w:r w:rsidRPr="003F44F5">
        <w:rPr>
          <w:rFonts w:ascii="Angsana New" w:hAnsi="Angsana New"/>
          <w:sz w:val="26"/>
          <w:szCs w:val="26"/>
          <w:cs/>
          <w:lang w:val="th-TH"/>
        </w:rPr>
        <w:tab/>
        <w:t>บริษัท</w:t>
      </w:r>
      <w:r w:rsidRPr="003F44F5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2833EA" w:rsidRPr="003F44F5">
        <w:rPr>
          <w:rFonts w:ascii="Angsana New" w:hAnsi="Angsana New"/>
          <w:sz w:val="26"/>
          <w:szCs w:val="26"/>
          <w:cs/>
          <w:lang w:val="th-TH"/>
        </w:rPr>
        <w:t xml:space="preserve">บริษัทย่อย </w:t>
      </w:r>
      <w:r w:rsidR="00484683" w:rsidRPr="003F44F5">
        <w:rPr>
          <w:rFonts w:ascii="Angsana New" w:hAnsi="Angsana New"/>
          <w:sz w:val="26"/>
          <w:szCs w:val="26"/>
          <w:cs/>
          <w:lang w:val="th-TH"/>
        </w:rPr>
        <w:t xml:space="preserve">รวมกันเรียกว่า </w:t>
      </w:r>
      <w:r w:rsidR="00484683" w:rsidRPr="003F44F5">
        <w:rPr>
          <w:rFonts w:ascii="Angsana New" w:hAnsi="Angsana New"/>
          <w:sz w:val="26"/>
          <w:szCs w:val="26"/>
        </w:rPr>
        <w:t>“</w:t>
      </w:r>
      <w:r w:rsidR="00484683" w:rsidRPr="003F44F5">
        <w:rPr>
          <w:rFonts w:ascii="Angsana New" w:hAnsi="Angsana New"/>
          <w:sz w:val="26"/>
          <w:szCs w:val="26"/>
          <w:cs/>
        </w:rPr>
        <w:t>กลุ่มบริษัท เพซ ดีเวลลอปเมนท์ คอร์ปอเรชั่น</w:t>
      </w:r>
      <w:r w:rsidR="002833EA" w:rsidRPr="003F44F5">
        <w:rPr>
          <w:rFonts w:ascii="Angsana New" w:hAnsi="Angsana New"/>
          <w:sz w:val="26"/>
          <w:szCs w:val="26"/>
        </w:rPr>
        <w:t>”</w:t>
      </w:r>
      <w:r w:rsidR="00484683" w:rsidRPr="003F44F5">
        <w:rPr>
          <w:rFonts w:ascii="Angsana New" w:hAnsi="Angsana New"/>
          <w:sz w:val="26"/>
          <w:szCs w:val="26"/>
        </w:rPr>
        <w:t xml:space="preserve"> </w:t>
      </w:r>
      <w:r w:rsidR="00C6094D" w:rsidRPr="003F44F5">
        <w:rPr>
          <w:rFonts w:ascii="Angsana New" w:hAnsi="Angsana New"/>
          <w:sz w:val="26"/>
          <w:szCs w:val="26"/>
          <w:cs/>
        </w:rPr>
        <w:t>งบการเงินรวม</w:t>
      </w:r>
      <w:r w:rsidR="00484683" w:rsidRPr="003F44F5">
        <w:rPr>
          <w:rFonts w:ascii="Angsana New" w:hAnsi="Angsana New"/>
          <w:sz w:val="26"/>
          <w:szCs w:val="26"/>
          <w:cs/>
        </w:rPr>
        <w:t>และงบการเงินเฉพาะกิจการมีวัตถุประสงค์ที่จัดทำขึ้นเพื่อแสดงฐานะการเงิน ผลการดำเนินงานและกระแสเงินสดตาม</w:t>
      </w:r>
      <w:r w:rsidR="00E16D94" w:rsidRPr="003F44F5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="00484683" w:rsidRPr="003F44F5">
        <w:rPr>
          <w:rFonts w:ascii="Angsana New" w:hAnsi="Angsana New"/>
          <w:sz w:val="26"/>
          <w:szCs w:val="26"/>
          <w:cs/>
        </w:rPr>
        <w:t>ของประเทศไทยเท่านั้น</w:t>
      </w:r>
    </w:p>
    <w:p w:rsidR="00484683" w:rsidRPr="003F44F5" w:rsidRDefault="00484683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5E257B" w:rsidRPr="003F44F5" w:rsidRDefault="005E257B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งบการเงินรวมและงบการเงินเฉพาะกิจการนี้ได้จัดทำขึ้นโดยถือหลักเกณฑ์การบันทึกตามราคาทุนเดิม ยกเว้นที่ได้เปิดเผยไว้ใน</w:t>
      </w:r>
      <w:r w:rsidR="001914F6" w:rsidRPr="003F44F5">
        <w:rPr>
          <w:rFonts w:ascii="Angsana New" w:hAnsi="Angsana New"/>
          <w:sz w:val="26"/>
          <w:szCs w:val="26"/>
          <w:cs/>
        </w:rPr>
        <w:t xml:space="preserve">    </w:t>
      </w:r>
      <w:r w:rsidRPr="003F44F5">
        <w:rPr>
          <w:rFonts w:ascii="Angsana New" w:hAnsi="Angsana New"/>
          <w:sz w:val="26"/>
          <w:szCs w:val="26"/>
          <w:cs/>
        </w:rPr>
        <w:t>หมายเหตุประกอบงบการเงิน</w:t>
      </w: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 เพซ ดีเวลลอปเมนท์ คอร์ปอเรชั่น ได้จัดทำงบการเงินฉบับภาษาอังกฤษขึ้นจาก        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0F73EE" w:rsidRPr="003F44F5" w:rsidRDefault="000F73EE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9B3D30" w:rsidRPr="003F44F5" w:rsidRDefault="000F73EE" w:rsidP="00F22AEF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</w:t>
      </w:r>
      <w:r w:rsidRPr="003F44F5">
        <w:rPr>
          <w:rFonts w:ascii="Angsana New" w:hAnsi="Angsana New"/>
          <w:sz w:val="26"/>
          <w:szCs w:val="26"/>
        </w:rPr>
        <w:t>)</w:t>
      </w:r>
      <w:r w:rsidRPr="003F44F5">
        <w:rPr>
          <w:rFonts w:ascii="Angsana New" w:hAnsi="Angsana New"/>
          <w:sz w:val="26"/>
          <w:szCs w:val="26"/>
        </w:rPr>
        <w:tab/>
      </w:r>
      <w:r w:rsidR="009B3D30" w:rsidRPr="003F44F5">
        <w:rPr>
          <w:rFonts w:ascii="Angsana New" w:hAnsi="Angsana New"/>
          <w:sz w:val="26"/>
          <w:szCs w:val="26"/>
          <w:cs/>
        </w:rPr>
        <w:t>การรวมธุรกิจ</w:t>
      </w:r>
      <w:r w:rsidR="009B3D30" w:rsidRPr="003F44F5">
        <w:rPr>
          <w:rFonts w:ascii="Angsana New" w:hAnsi="Angsana New"/>
          <w:sz w:val="26"/>
          <w:szCs w:val="26"/>
        </w:rPr>
        <w:t xml:space="preserve"> </w:t>
      </w:r>
      <w:r w:rsidR="00B27BFB" w:rsidRPr="003F44F5">
        <w:rPr>
          <w:rFonts w:ascii="Angsana New" w:hAnsi="Angsana New" w:hint="cs"/>
          <w:sz w:val="26"/>
          <w:szCs w:val="26"/>
          <w:cs/>
        </w:rPr>
        <w:t>บริษัทย่อยและการสูญเสียการควบคุม</w:t>
      </w:r>
    </w:p>
    <w:p w:rsidR="000F73EE" w:rsidRPr="003F44F5" w:rsidRDefault="000F73EE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กลุ่มบริษัท</w:t>
      </w:r>
      <w:r w:rsidR="00ED7554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7342F7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9B3D30" w:rsidRPr="003F44F5" w:rsidRDefault="009B3D30" w:rsidP="00F2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</w:t>
      </w:r>
      <w:r w:rsidR="00ED7554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7342F7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ต้องนำสิทธิในการออกเสียงที่เกิดขึ้นมารวมในการพิจารณา วันที่ซื้อกิจการคือวันที่อำนาจในการควบคุม</w:t>
      </w:r>
      <w:r w:rsidR="00ED7554" w:rsidRPr="003F44F5">
        <w:rPr>
          <w:rFonts w:ascii="Angsana New" w:hAnsi="Angsana New"/>
          <w:sz w:val="26"/>
          <w:szCs w:val="26"/>
          <w:cs/>
        </w:rPr>
        <w:t xml:space="preserve">นั้นได้ถูกโอนไปยังผู้ซื้อ </w:t>
      </w:r>
      <w:r w:rsidRPr="003F44F5">
        <w:rPr>
          <w:rFonts w:ascii="Angsana New" w:hAnsi="Angsana New"/>
          <w:sz w:val="26"/>
          <w:szCs w:val="26"/>
          <w:cs/>
        </w:rPr>
        <w:t xml:space="preserve">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:rsidR="00604BAA" w:rsidRPr="003F44F5" w:rsidRDefault="00604BA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:rsidR="0086377A" w:rsidRPr="003F44F5" w:rsidRDefault="0086377A" w:rsidP="00863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:rsidR="00604BAA" w:rsidRPr="003F44F5" w:rsidRDefault="00604BA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F03D10" w:rsidRPr="003F44F5" w:rsidRDefault="00F03D1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16"/>
          <w:szCs w:val="16"/>
        </w:rPr>
      </w:pPr>
    </w:p>
    <w:p w:rsidR="009B3D30" w:rsidRPr="003F44F5" w:rsidRDefault="009B3D3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  <w:sectPr w:rsidR="009B3D30" w:rsidRPr="003F44F5" w:rsidSect="00792B7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864" w:right="1008" w:bottom="576" w:left="1296" w:header="864" w:footer="475" w:gutter="0"/>
          <w:pgNumType w:start="15"/>
          <w:cols w:space="720"/>
          <w:titlePg/>
          <w:docGrid w:linePitch="245"/>
        </w:sectPr>
      </w:pPr>
    </w:p>
    <w:p w:rsidR="000F73EE" w:rsidRPr="003F44F5" w:rsidRDefault="000F73EE" w:rsidP="00B5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กลุ่มบริษัท</w:t>
      </w:r>
      <w:r w:rsidR="0084097A" w:rsidRPr="003F44F5">
        <w:rPr>
          <w:rFonts w:ascii="Angsana New" w:hAnsi="Angsana New"/>
          <w:sz w:val="26"/>
          <w:szCs w:val="26"/>
        </w:rPr>
        <w:t xml:space="preserve"> </w:t>
      </w:r>
      <w:r w:rsidR="00ED7554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7342F7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0F73EE" w:rsidRPr="003F44F5" w:rsidRDefault="000F73EE" w:rsidP="00B5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0F73EE" w:rsidRPr="003F44F5" w:rsidRDefault="000F73EE" w:rsidP="00B5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ต้นทุนที่เกี่ยวข้องกับการซื้อของกลุ่มบริษัท</w:t>
      </w:r>
      <w:r w:rsidR="0084097A" w:rsidRPr="003F44F5">
        <w:rPr>
          <w:rFonts w:ascii="Angsana New" w:hAnsi="Angsana New"/>
          <w:sz w:val="26"/>
          <w:szCs w:val="26"/>
        </w:rPr>
        <w:t xml:space="preserve"> </w:t>
      </w:r>
      <w:r w:rsidR="0084097A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84097A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ๆ ถือเป็นค่าใช้จ่ายเมื่อเกิดขึ้น</w:t>
      </w:r>
    </w:p>
    <w:p w:rsidR="000F73EE" w:rsidRPr="003F44F5" w:rsidRDefault="000F73EE" w:rsidP="00B5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B27BFB" w:rsidRPr="003F44F5" w:rsidRDefault="00B27BFB" w:rsidP="00B27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บริษัทย่อยเป็นกิจการที่อยู่ภายใต้การควบคุมของกลุ่มบริษัท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การควบคุมเกิดขึ้นเมื่อกลุ่มบริษัท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B27BFB" w:rsidRPr="003F44F5" w:rsidRDefault="00B27BFB" w:rsidP="00B27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B27BFB" w:rsidRPr="003F44F5" w:rsidRDefault="00B27BFB" w:rsidP="00B27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เมื่อกลุ่มบริษัท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>สูญเสียการควบคุมในบริษัทย่อย 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</w:t>
      </w:r>
      <w:r w:rsidRPr="003F44F5">
        <w:rPr>
          <w:rFonts w:ascii="Angsana New" w:hAnsi="Angsana New"/>
          <w:sz w:val="26"/>
          <w:szCs w:val="26"/>
        </w:rPr>
        <w:t> </w:t>
      </w:r>
      <w:r w:rsidRPr="003F44F5">
        <w:rPr>
          <w:rFonts w:ascii="Angsana New" w:hAnsi="Angsana New" w:hint="cs"/>
          <w:sz w:val="26"/>
          <w:szCs w:val="26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3F44F5">
        <w:rPr>
          <w:rFonts w:ascii="Angsana New" w:hAnsi="Angsana New"/>
          <w:sz w:val="26"/>
          <w:szCs w:val="26"/>
        </w:rPr>
        <w:t> </w:t>
      </w:r>
      <w:r w:rsidRPr="003F44F5">
        <w:rPr>
          <w:rFonts w:ascii="Angsana New" w:hAnsi="Angsana New" w:hint="cs"/>
          <w:sz w:val="26"/>
          <w:szCs w:val="26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B27BFB" w:rsidRPr="003F44F5" w:rsidRDefault="00B27BFB" w:rsidP="00B5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7"/>
        <w:jc w:val="thaiDistribute"/>
        <w:rPr>
          <w:rFonts w:ascii="Angsana New" w:hAnsi="Angsana New"/>
          <w:sz w:val="26"/>
          <w:szCs w:val="26"/>
        </w:rPr>
      </w:pPr>
    </w:p>
    <w:p w:rsidR="007E6700" w:rsidRPr="003F44F5" w:rsidRDefault="007E6700" w:rsidP="007E6700">
      <w:pPr>
        <w:pStyle w:val="BodyText2"/>
        <w:tabs>
          <w:tab w:val="left" w:pos="540"/>
        </w:tabs>
        <w:spacing w:line="240" w:lineRule="atLeast"/>
        <w:ind w:left="540" w:right="47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ค)</w:t>
      </w:r>
      <w:r w:rsidRPr="003F44F5">
        <w:rPr>
          <w:rFonts w:ascii="Angsana New" w:hAnsi="Angsana New" w:hint="cs"/>
          <w:sz w:val="26"/>
          <w:szCs w:val="26"/>
          <w:cs/>
        </w:rPr>
        <w:tab/>
      </w:r>
      <w:r w:rsidRPr="003F44F5">
        <w:rPr>
          <w:rFonts w:ascii="Angsana New" w:hAnsi="Angsana New"/>
          <w:sz w:val="26"/>
          <w:szCs w:val="26"/>
          <w:cs/>
        </w:rPr>
        <w:t>งบการเงินสำหรับแต่ละ</w:t>
      </w:r>
      <w:r w:rsidRPr="003F44F5">
        <w:rPr>
          <w:rFonts w:ascii="Angsana New" w:hAnsi="Angsana New" w:hint="cs"/>
          <w:sz w:val="26"/>
          <w:szCs w:val="26"/>
          <w:cs/>
        </w:rPr>
        <w:t>ปี</w:t>
      </w:r>
      <w:r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468E9"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2468E9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ของบริษัท เพซ โปรเจ็ค วัน จำกัด บริษัท เพซ โปรเจ็ค ทู จำกัด และบริษัท เพซ โปรเจ็ค ทรี จำกัด (</w:t>
      </w:r>
      <w:r w:rsidRPr="003F44F5">
        <w:rPr>
          <w:rFonts w:ascii="Angsana New" w:hAnsi="Angsana New"/>
          <w:sz w:val="26"/>
          <w:szCs w:val="26"/>
        </w:rPr>
        <w:t>“</w:t>
      </w:r>
      <w:r w:rsidRPr="003F44F5">
        <w:rPr>
          <w:rFonts w:ascii="Angsana New" w:hAnsi="Angsana New" w:hint="cs"/>
          <w:sz w:val="26"/>
          <w:szCs w:val="26"/>
          <w:cs/>
        </w:rPr>
        <w:t>กลุ่มบริษัทเพซ</w:t>
      </w:r>
      <w:r w:rsidRPr="003F44F5">
        <w:rPr>
          <w:rFonts w:ascii="Angsana New" w:hAnsi="Angsana New"/>
          <w:sz w:val="26"/>
          <w:szCs w:val="26"/>
        </w:rPr>
        <w:t>”</w:t>
      </w:r>
      <w:r w:rsidRPr="003F44F5">
        <w:rPr>
          <w:rFonts w:ascii="Angsana New" w:hAnsi="Angsana New"/>
          <w:sz w:val="26"/>
          <w:szCs w:val="26"/>
          <w:cs/>
        </w:rPr>
        <w:t>) ได้จัดทำขึ้นโดยใช้ข้อมูลเชิงปริมาณของพื้นที่ก่อสร้างของแต่ละโครงการของ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บริษัทย่อย </w:t>
      </w:r>
      <w:r w:rsidRPr="003F44F5">
        <w:rPr>
          <w:rFonts w:ascii="Angsana New" w:hAnsi="Angsana New"/>
          <w:sz w:val="26"/>
          <w:szCs w:val="26"/>
          <w:cs/>
        </w:rPr>
        <w:t>โดยมีรายละเอียดดังนี้</w:t>
      </w:r>
    </w:p>
    <w:p w:rsidR="007E6700" w:rsidRPr="003F44F5" w:rsidRDefault="007E6700" w:rsidP="007E6700">
      <w:pPr>
        <w:pStyle w:val="BodyText2"/>
        <w:tabs>
          <w:tab w:val="left" w:pos="540"/>
        </w:tabs>
        <w:spacing w:line="240" w:lineRule="atLeast"/>
        <w:ind w:left="540" w:right="4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090" w:type="dxa"/>
        <w:tblInd w:w="648" w:type="dxa"/>
        <w:tblLook w:val="04A0" w:firstRow="1" w:lastRow="0" w:firstColumn="1" w:lastColumn="0" w:noHBand="0" w:noVBand="1"/>
      </w:tblPr>
      <w:tblGrid>
        <w:gridCol w:w="2340"/>
        <w:gridCol w:w="450"/>
        <w:gridCol w:w="2610"/>
        <w:gridCol w:w="270"/>
        <w:gridCol w:w="1620"/>
        <w:gridCol w:w="270"/>
        <w:gridCol w:w="1530"/>
      </w:tblGrid>
      <w:tr w:rsidR="003F44F5" w:rsidRPr="003F44F5" w:rsidTr="007E670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สัดส่วนเดิม 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สัดส่วนใหม่ (ร้อยละ)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2610" w:type="dxa"/>
          </w:tcPr>
          <w:p w:rsidR="007E6700" w:rsidRPr="003F44F5" w:rsidRDefault="007E6700" w:rsidP="007E67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ต้นทุนค่าก่อสร้าง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ต้นทุนค่าก่อสร้าง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pacing w:val="-3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และค่าใช้จ่ายร่วม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center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  <w:cs/>
              </w:rPr>
              <w:t>และค่าใช้จ่ายร่วม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  <w:tcBorders>
              <w:top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16"/>
                <w:szCs w:val="16"/>
              </w:rPr>
            </w:pP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วัน จำกัด</w:t>
            </w: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610" w:type="dxa"/>
          </w:tcPr>
          <w:p w:rsidR="007E6700" w:rsidRPr="003F44F5" w:rsidRDefault="007E6700" w:rsidP="007E6700">
            <w:pPr>
              <w:tabs>
                <w:tab w:val="clear" w:pos="1871"/>
                <w:tab w:val="left" w:pos="540"/>
              </w:tabs>
              <w:ind w:right="97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25.68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25.80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ทู จำกัด</w:t>
            </w: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610" w:type="dxa"/>
          </w:tcPr>
          <w:p w:rsidR="007E6700" w:rsidRPr="003F44F5" w:rsidRDefault="007E6700" w:rsidP="007E6700">
            <w:pPr>
              <w:tabs>
                <w:tab w:val="clear" w:pos="1871"/>
                <w:tab w:val="left" w:pos="540"/>
              </w:tabs>
              <w:ind w:right="97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40.00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60.02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60.88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ทรี จำกัด</w:t>
            </w: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clear" w:pos="1871"/>
                <w:tab w:val="left" w:pos="540"/>
              </w:tabs>
              <w:ind w:right="97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20.00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14.30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13.32</w:t>
            </w:r>
          </w:p>
        </w:tc>
      </w:tr>
      <w:tr w:rsidR="003F44F5" w:rsidRPr="003F44F5" w:rsidTr="007E67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340" w:type="dxa"/>
          </w:tcPr>
          <w:p w:rsidR="007E6700" w:rsidRPr="003F44F5" w:rsidRDefault="007E6700" w:rsidP="007E67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45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:rsidR="007E6700" w:rsidRPr="003F44F5" w:rsidRDefault="007E6700" w:rsidP="007E6700">
            <w:pPr>
              <w:tabs>
                <w:tab w:val="clear" w:pos="1871"/>
                <w:tab w:val="left" w:pos="540"/>
              </w:tabs>
              <w:ind w:right="97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7E6700" w:rsidRPr="003F44F5" w:rsidRDefault="007E6700" w:rsidP="007E6700">
            <w:pPr>
              <w:tabs>
                <w:tab w:val="left" w:pos="540"/>
              </w:tabs>
              <w:ind w:right="432"/>
              <w:jc w:val="right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3"/>
                <w:sz w:val="26"/>
                <w:szCs w:val="26"/>
              </w:rPr>
              <w:t>100.00</w:t>
            </w:r>
          </w:p>
        </w:tc>
      </w:tr>
    </w:tbl>
    <w:p w:rsidR="00085C61" w:rsidRPr="003F44F5" w:rsidRDefault="0025310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ab/>
      </w:r>
    </w:p>
    <w:p w:rsidR="00F4120F" w:rsidRPr="003F44F5" w:rsidRDefault="00B50625" w:rsidP="00E55B78">
      <w:pPr>
        <w:pStyle w:val="BodyText2"/>
        <w:tabs>
          <w:tab w:val="left" w:pos="540"/>
        </w:tabs>
        <w:spacing w:line="240" w:lineRule="atLeast"/>
        <w:ind w:left="540" w:right="47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ง)</w:t>
      </w:r>
      <w:r w:rsidR="00EE4963" w:rsidRPr="003F44F5">
        <w:rPr>
          <w:rFonts w:ascii="Angsana New" w:hAnsi="Angsana New"/>
          <w:sz w:val="26"/>
          <w:szCs w:val="26"/>
        </w:rPr>
        <w:tab/>
      </w:r>
      <w:r w:rsidR="00F4120F" w:rsidRPr="003F44F5">
        <w:rPr>
          <w:rFonts w:ascii="Angsana New" w:hAnsi="Angsana New" w:hint="cs"/>
          <w:sz w:val="26"/>
          <w:szCs w:val="26"/>
          <w:cs/>
        </w:rPr>
        <w:t xml:space="preserve">ในระหว่างไตรมาสที่ </w:t>
      </w:r>
      <w:r w:rsidR="00F4120F" w:rsidRPr="003F44F5">
        <w:rPr>
          <w:rFonts w:ascii="Angsana New" w:hAnsi="Angsana New"/>
          <w:sz w:val="26"/>
          <w:szCs w:val="26"/>
        </w:rPr>
        <w:t xml:space="preserve">1 </w:t>
      </w:r>
      <w:r w:rsidR="00F4120F" w:rsidRPr="003F44F5">
        <w:rPr>
          <w:rFonts w:ascii="Angsana New" w:hAnsi="Angsana New" w:hint="cs"/>
          <w:sz w:val="26"/>
          <w:szCs w:val="26"/>
          <w:cs/>
        </w:rPr>
        <w:t>ของปี</w:t>
      </w:r>
      <w:r w:rsidR="00F4120F" w:rsidRPr="003F44F5">
        <w:rPr>
          <w:rFonts w:ascii="Angsana New" w:hAnsi="Angsana New"/>
          <w:sz w:val="26"/>
          <w:szCs w:val="26"/>
        </w:rPr>
        <w:t xml:space="preserve"> 2558 </w:t>
      </w:r>
      <w:r w:rsidR="00F4120F" w:rsidRPr="003F44F5">
        <w:rPr>
          <w:rFonts w:ascii="Angsana New" w:hAnsi="Angsana New" w:hint="cs"/>
          <w:sz w:val="26"/>
          <w:szCs w:val="26"/>
          <w:cs/>
        </w:rPr>
        <w:t xml:space="preserve">บริษัทได้ลงทุนในบริษัทย่อยแห่งใหม่ </w:t>
      </w:r>
      <w:r w:rsidR="00F4120F" w:rsidRPr="003F44F5">
        <w:rPr>
          <w:rFonts w:ascii="Angsana New" w:hAnsi="Angsana New"/>
          <w:sz w:val="26"/>
          <w:szCs w:val="26"/>
        </w:rPr>
        <w:t xml:space="preserve"> </w:t>
      </w:r>
      <w:r w:rsidR="00F4120F" w:rsidRPr="003F44F5">
        <w:rPr>
          <w:rFonts w:ascii="Angsana New" w:hAnsi="Angsana New" w:hint="cs"/>
          <w:sz w:val="26"/>
          <w:szCs w:val="26"/>
          <w:cs/>
        </w:rPr>
        <w:t xml:space="preserve">คือ </w:t>
      </w:r>
      <w:r w:rsidR="00F4120F" w:rsidRPr="003F44F5">
        <w:rPr>
          <w:rFonts w:ascii="Angsana New" w:hAnsi="Angsana New"/>
          <w:sz w:val="26"/>
          <w:szCs w:val="26"/>
          <w:cs/>
        </w:rPr>
        <w:t xml:space="preserve">บริษัท เพซ </w:t>
      </w:r>
      <w:r w:rsidR="00F4120F" w:rsidRPr="003F44F5">
        <w:rPr>
          <w:rFonts w:ascii="Angsana New" w:hAnsi="Angsana New" w:hint="cs"/>
          <w:sz w:val="26"/>
          <w:szCs w:val="26"/>
          <w:cs/>
        </w:rPr>
        <w:t xml:space="preserve">อินทีเรีย เซอร์วิสเซส </w:t>
      </w:r>
      <w:r w:rsidR="00F4120F" w:rsidRPr="003F44F5">
        <w:rPr>
          <w:rFonts w:ascii="Angsana New" w:hAnsi="Angsana New"/>
          <w:sz w:val="26"/>
          <w:szCs w:val="26"/>
          <w:cs/>
        </w:rPr>
        <w:t>จำกัด</w:t>
      </w:r>
      <w:r w:rsidR="00F4120F" w:rsidRPr="003F44F5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F4120F" w:rsidRPr="003F44F5">
        <w:rPr>
          <w:rFonts w:ascii="Angsana New" w:hAnsi="Angsana New"/>
          <w:sz w:val="26"/>
          <w:szCs w:val="26"/>
        </w:rPr>
        <w:t>9</w:t>
      </w:r>
    </w:p>
    <w:p w:rsidR="00FC493E" w:rsidRPr="003F44F5" w:rsidRDefault="00F4120F" w:rsidP="00F4120F">
      <w:pPr>
        <w:pStyle w:val="a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ab/>
      </w:r>
      <w:r w:rsidR="00FC493E" w:rsidRPr="003F44F5">
        <w:rPr>
          <w:rFonts w:ascii="Angsana New" w:hAnsi="Angsana New" w:cs="Angsana New"/>
          <w:sz w:val="26"/>
          <w:szCs w:val="26"/>
          <w:cs/>
          <w:lang w:val="en-US"/>
        </w:rPr>
        <w:br w:type="page"/>
      </w:r>
    </w:p>
    <w:p w:rsidR="00F4120F" w:rsidRPr="003F44F5" w:rsidRDefault="006E6341" w:rsidP="00F4120F">
      <w:pPr>
        <w:pStyle w:val="a"/>
        <w:tabs>
          <w:tab w:val="clear" w:pos="1080"/>
          <w:tab w:val="left" w:pos="549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lastRenderedPageBreak/>
        <w:tab/>
      </w:r>
      <w:r w:rsidR="00F4120F" w:rsidRPr="003F44F5">
        <w:rPr>
          <w:rFonts w:ascii="Angsana New" w:hAnsi="Angsana New" w:cs="Angsana New"/>
          <w:sz w:val="26"/>
          <w:szCs w:val="26"/>
          <w:cs/>
          <w:lang w:val="en-US"/>
        </w:rPr>
        <w:t>ในที่ประชุมวิสามัญผู้ถือหุ้นของบริษัท เมื่อวันที่</w:t>
      </w:r>
      <w:r w:rsidR="00F4120F" w:rsidRPr="003F44F5">
        <w:rPr>
          <w:rFonts w:ascii="Angsana New" w:hAnsi="Angsana New" w:cs="Angsana New"/>
          <w:sz w:val="26"/>
          <w:szCs w:val="26"/>
          <w:lang w:val="en-US"/>
        </w:rPr>
        <w:t xml:space="preserve"> 8 </w:t>
      </w:r>
      <w:r w:rsidR="00F4120F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มกราคม </w:t>
      </w:r>
      <w:r w:rsidR="00F4120F" w:rsidRPr="003F44F5">
        <w:rPr>
          <w:rFonts w:ascii="Angsana New" w:hAnsi="Angsana New" w:cs="Angsana New"/>
          <w:sz w:val="26"/>
          <w:szCs w:val="26"/>
          <w:lang w:val="en-US"/>
        </w:rPr>
        <w:t>2558</w:t>
      </w:r>
      <w:r w:rsidR="00F4120F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ผู้ถือหุ้นของบริษัทได้มีมติอนุมัติ</w:t>
      </w:r>
    </w:p>
    <w:p w:rsidR="00F4120F" w:rsidRPr="003F44F5" w:rsidRDefault="00F4120F" w:rsidP="00F4120F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4120F" w:rsidRPr="003F44F5" w:rsidRDefault="00F4120F" w:rsidP="00F4120F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ารเข้าทำสัญญาซื้อหุ้นและรับโอนสิทธิการรับชำระหนี้เงินกู้และดอกเบี้ยค้างชำระในกลุ่มบริษัทเพซตามสัญญา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Option Agreement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กับ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IBC Thailand Ltd.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IDJ Holding Ltd.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ตามที่กล่าวไว้ในหมายเหตุ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4</w:t>
      </w:r>
    </w:p>
    <w:p w:rsidR="00F4120F" w:rsidRPr="003F44F5" w:rsidRDefault="00F4120F" w:rsidP="00F4120F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ข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การเพิ่มทุนจดทะเบียนของบริษัทจาก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2,054,265,670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2,054,265,670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หุ้น มูลค่าหุ้นละ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บาท) 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3,196,988,170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3,196,988,170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</w:t>
      </w:r>
    </w:p>
    <w:p w:rsidR="00F4120F" w:rsidRPr="003F44F5" w:rsidRDefault="00F4120F" w:rsidP="00F4120F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ค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การจัดสรรหุ้นสามัญเพิ่มทุนในวงจำกัด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Private Placement)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ให้กับ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IBC Thailand Ltd.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IDJ Holding Ltd.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เพื่อซื้อเงินลงท</w:t>
      </w:r>
      <w:r w:rsidR="00B27BFB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ุนในกลุ่มบริษัทเพซและเพิ่มทุน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จำนวนไม่เกิน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542,722,500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ในราคา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3.39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 ต่อหุ้น</w:t>
      </w:r>
    </w:p>
    <w:p w:rsidR="00F4120F" w:rsidRPr="003F44F5" w:rsidRDefault="00F4120F" w:rsidP="00F4120F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ง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การจัดสรรหุ้นสามัญเพิ่มทุนแบบมอบอำนาจทั่วไป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General Mandate)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ให้แก่ผู้ถือหุ้นเดิมของบริษัท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(Right Offering)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600,000,000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</w:t>
      </w:r>
    </w:p>
    <w:p w:rsidR="001825A0" w:rsidRPr="003F44F5" w:rsidRDefault="00182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F4120F" w:rsidRPr="003F44F5" w:rsidRDefault="00F4120F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โดยเมื่อวันที่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22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เมษายน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บริษัทได้เรียก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IBC Thailand Ltd. 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IDJ Holding Ltd.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ให้จ่ายชำระทุนจดทะเบียนเพิ่มเติมดังกล่าวโดยวิธีดังต่อไปนี้</w:t>
      </w:r>
    </w:p>
    <w:p w:rsidR="00F4120F" w:rsidRPr="003F44F5" w:rsidRDefault="00F4120F" w:rsidP="00724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1825A0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4120F" w:rsidRPr="003F44F5" w:rsidRDefault="00F4120F" w:rsidP="00B8336F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1825A0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จ่ายชำระเป็นเงินสด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1,725,239</w:t>
            </w:r>
          </w:p>
        </w:tc>
      </w:tr>
      <w:tr w:rsidR="003F44F5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การแลกหุ้น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  <w:tab w:val="clear" w:pos="907"/>
                <w:tab w:val="left" w:pos="972"/>
              </w:tabs>
              <w:ind w:left="-116" w:right="86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114,590</w:t>
            </w:r>
          </w:p>
        </w:tc>
      </w:tr>
      <w:tr w:rsidR="00F4120F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1,839,829</w:t>
            </w:r>
          </w:p>
        </w:tc>
      </w:tr>
    </w:tbl>
    <w:p w:rsidR="001825A0" w:rsidRPr="003F44F5" w:rsidRDefault="001825A0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F4120F" w:rsidRPr="003F44F5" w:rsidRDefault="00F4120F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โดยการจ่ายชำระเป็นเงินสดและการแลกหุ้นข้างต้น รวมทั้งเงินมัดจำเพื่อซื้อสินทรัพย์จำนวนเงิน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318.9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และเงินสดจ่ายชำระภาษีหัก ณ ที่จ่ายจำนวนเงิน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112.4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ล้านบาท ได้ใช้เพื่อ</w:t>
      </w:r>
    </w:p>
    <w:p w:rsidR="00F4120F" w:rsidRPr="003F44F5" w:rsidRDefault="00F4120F" w:rsidP="00CC5612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270"/>
        <w:gridCol w:w="1343"/>
        <w:gridCol w:w="7"/>
        <w:gridCol w:w="263"/>
        <w:gridCol w:w="7"/>
        <w:gridCol w:w="1343"/>
        <w:gridCol w:w="7"/>
        <w:gridCol w:w="263"/>
        <w:gridCol w:w="7"/>
        <w:gridCol w:w="1343"/>
        <w:gridCol w:w="7"/>
      </w:tblGrid>
      <w:tr w:rsidR="003F44F5" w:rsidRPr="003F44F5" w:rsidTr="00B8336F">
        <w:tc>
          <w:tcPr>
            <w:tcW w:w="4410" w:type="dxa"/>
          </w:tcPr>
          <w:p w:rsidR="00F4120F" w:rsidRPr="003F44F5" w:rsidRDefault="00F4120F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B8336F">
        <w:tc>
          <w:tcPr>
            <w:tcW w:w="4410" w:type="dxa"/>
          </w:tcPr>
          <w:p w:rsidR="00F4120F" w:rsidRPr="003F44F5" w:rsidRDefault="00F4120F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สัดส่วนการลงทุน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4120F" w:rsidRPr="003F44F5" w:rsidRDefault="00F4120F" w:rsidP="00CC5612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B8336F">
        <w:trPr>
          <w:gridAfter w:val="1"/>
          <w:wAfter w:w="7" w:type="dxa"/>
        </w:trPr>
        <w:tc>
          <w:tcPr>
            <w:tcW w:w="4410" w:type="dxa"/>
          </w:tcPr>
          <w:p w:rsidR="00F4120F" w:rsidRPr="003F44F5" w:rsidRDefault="00F4120F" w:rsidP="00CE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ซื้อเงินลงทุนในหุ้นทุนของ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B8336F">
        <w:trPr>
          <w:gridAfter w:val="1"/>
          <w:wAfter w:w="7" w:type="dxa"/>
        </w:trPr>
        <w:tc>
          <w:tcPr>
            <w:tcW w:w="4410" w:type="dxa"/>
            <w:vAlign w:val="bottom"/>
          </w:tcPr>
          <w:p w:rsidR="00F4120F" w:rsidRPr="003F44F5" w:rsidRDefault="00F4120F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บริษัท เพซ เรียลเอสเตท จำกัด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32,919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32.32%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11,581</w:t>
            </w:r>
          </w:p>
        </w:tc>
      </w:tr>
      <w:tr w:rsidR="003F44F5" w:rsidRPr="003F44F5" w:rsidTr="00B8336F">
        <w:tc>
          <w:tcPr>
            <w:tcW w:w="4410" w:type="dxa"/>
          </w:tcPr>
          <w:p w:rsidR="00F4120F" w:rsidRPr="003F44F5" w:rsidRDefault="00F4120F" w:rsidP="00CC5612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วัน จำกัด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16.00%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112,577</w:t>
            </w:r>
          </w:p>
        </w:tc>
      </w:tr>
      <w:tr w:rsidR="003F44F5" w:rsidRPr="003F44F5" w:rsidTr="00B8336F">
        <w:tc>
          <w:tcPr>
            <w:tcW w:w="4410" w:type="dxa"/>
          </w:tcPr>
          <w:p w:rsidR="00F4120F" w:rsidRPr="003F44F5" w:rsidRDefault="00F4120F" w:rsidP="00CC5612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ทู จำกัด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16.00%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112,577</w:t>
            </w:r>
          </w:p>
        </w:tc>
      </w:tr>
      <w:tr w:rsidR="003F44F5" w:rsidRPr="003F44F5" w:rsidTr="00B8336F">
        <w:tc>
          <w:tcPr>
            <w:tcW w:w="4410" w:type="dxa"/>
          </w:tcPr>
          <w:p w:rsidR="00F4120F" w:rsidRPr="003F44F5" w:rsidRDefault="00F4120F" w:rsidP="00CC5612">
            <w:pPr>
              <w:tabs>
                <w:tab w:val="left" w:pos="540"/>
              </w:tabs>
              <w:jc w:val="both"/>
              <w:rPr>
                <w:rFonts w:ascii="Angsana New" w:hAnsi="Angsana New"/>
                <w:spacing w:val="-3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ทรี จำกัด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16.00%</w:t>
            </w: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56,287</w:t>
            </w:r>
          </w:p>
        </w:tc>
      </w:tr>
      <w:tr w:rsidR="003F44F5" w:rsidRPr="003F44F5" w:rsidTr="00B8336F">
        <w:tc>
          <w:tcPr>
            <w:tcW w:w="4410" w:type="dxa"/>
            <w:vAlign w:val="bottom"/>
          </w:tcPr>
          <w:p w:rsidR="00F4120F" w:rsidRPr="003F44F5" w:rsidRDefault="00F4120F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293,022</w:t>
            </w:r>
          </w:p>
        </w:tc>
      </w:tr>
      <w:tr w:rsidR="003F44F5" w:rsidRPr="003F44F5" w:rsidTr="00B8336F">
        <w:tc>
          <w:tcPr>
            <w:tcW w:w="4410" w:type="dxa"/>
            <w:vAlign w:val="bottom"/>
          </w:tcPr>
          <w:p w:rsidR="00F4120F" w:rsidRPr="003F44F5" w:rsidRDefault="00F4120F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โอนสิทธิเรียกร้องเงินกู้ยืมและดอกเบี้ยค้างจ่ายของ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B8336F">
        <w:tc>
          <w:tcPr>
            <w:tcW w:w="4410" w:type="dxa"/>
            <w:vAlign w:val="bottom"/>
          </w:tcPr>
          <w:p w:rsidR="00F4120F" w:rsidRPr="003F44F5" w:rsidRDefault="00CE362E" w:rsidP="00CE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เพซ เรียลเอสเตท จำกัด บริษัท เพซ โปรเจ็ค วัน จำกัด </w:t>
            </w:r>
          </w:p>
        </w:tc>
        <w:tc>
          <w:tcPr>
            <w:tcW w:w="270" w:type="dxa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F4120F" w:rsidRPr="003F44F5" w:rsidRDefault="00F4120F" w:rsidP="00CC5612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F4120F" w:rsidRPr="003F44F5" w:rsidRDefault="00F4120F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B8336F">
        <w:tc>
          <w:tcPr>
            <w:tcW w:w="4410" w:type="dxa"/>
            <w:vAlign w:val="bottom"/>
          </w:tcPr>
          <w:p w:rsidR="00CE362E" w:rsidRPr="003F44F5" w:rsidRDefault="00CE362E" w:rsidP="00CC5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บริษัท เพซ โปรเจ็ค ทู จำกัด และบริษัท เพซ โปรเจ็ค ทรี</w:t>
            </w:r>
          </w:p>
        </w:tc>
        <w:tc>
          <w:tcPr>
            <w:tcW w:w="270" w:type="dxa"/>
          </w:tcPr>
          <w:p w:rsidR="00CE362E" w:rsidRPr="003F44F5" w:rsidRDefault="00CE362E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E362E" w:rsidRPr="003F44F5" w:rsidRDefault="00CE362E" w:rsidP="00CC5612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C561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B8336F">
        <w:tc>
          <w:tcPr>
            <w:tcW w:w="4410" w:type="dxa"/>
            <w:vAlign w:val="bottom"/>
          </w:tcPr>
          <w:p w:rsidR="00CE362E" w:rsidRPr="003F44F5" w:rsidRDefault="00CE362E" w:rsidP="00CE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จาก </w:t>
            </w:r>
            <w:r w:rsidRPr="003F44F5">
              <w:rPr>
                <w:rFonts w:ascii="Angsana New" w:hAnsi="Angsana New"/>
                <w:sz w:val="26"/>
                <w:szCs w:val="26"/>
              </w:rPr>
              <w:t>IBC Thailand Ltd.</w:t>
            </w:r>
          </w:p>
        </w:tc>
        <w:tc>
          <w:tcPr>
            <w:tcW w:w="270" w:type="dxa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CE362E" w:rsidRPr="003F44F5" w:rsidRDefault="00CE362E" w:rsidP="00CE362E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1,978,113</w:t>
            </w:r>
          </w:p>
        </w:tc>
      </w:tr>
      <w:tr w:rsidR="00CE362E" w:rsidRPr="003F44F5" w:rsidTr="00B8336F">
        <w:tc>
          <w:tcPr>
            <w:tcW w:w="4410" w:type="dxa"/>
            <w:vAlign w:val="bottom"/>
          </w:tcPr>
          <w:p w:rsidR="00CE362E" w:rsidRPr="003F44F5" w:rsidRDefault="00CE362E" w:rsidP="00CE3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362E" w:rsidRPr="003F44F5" w:rsidRDefault="00CE362E" w:rsidP="00CE362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2,271,135</w:t>
            </w:r>
          </w:p>
        </w:tc>
      </w:tr>
    </w:tbl>
    <w:p w:rsidR="00F4120F" w:rsidRPr="003F44F5" w:rsidRDefault="00F4120F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7114F1" w:rsidRPr="003F44F5" w:rsidRDefault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F4120F" w:rsidRPr="003F44F5" w:rsidRDefault="00F4120F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lastRenderedPageBreak/>
        <w:t xml:space="preserve">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เมษายน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บริษัทได้ซื้อหุ้นเพิ่มเติมของ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 เพซ โปรเจ็ค วัน จำกัด บริษัท เพซ โปรเจ็ค ทู จำกัด และบริษัท เพซ โปรเจ็ค ทรี จำกัด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จาก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IBC Thailand Ltd.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และของ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 เพซ เรียลเอสเตท จำกัด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จาก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IBC Thailand Ltd. และ IDJ Holding Ltd.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ตามที่กล่าวไว้ในหมายเหตุ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4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และเข้าทำสัญญารับโอนสิทธิเงินกู้ยืมกับกลุ่มบริษัทเพซและ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IBC Thailand Ltd.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เพื่อรับโอนสิทธิในเงินกู้ยืมและดอกเบี้ยค้างจ่ายตามที่กล่าวไว้ในหมายเหตุ </w:t>
      </w:r>
      <w:r w:rsidRPr="003F44F5">
        <w:rPr>
          <w:rFonts w:ascii="Angsana New" w:hAnsi="Angsana New" w:cs="Angsana New"/>
          <w:sz w:val="26"/>
          <w:szCs w:val="26"/>
          <w:lang w:val="en-US"/>
        </w:rPr>
        <w:t>4</w:t>
      </w:r>
    </w:p>
    <w:p w:rsidR="00F4120F" w:rsidRPr="003F44F5" w:rsidRDefault="00F4120F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4120F" w:rsidRPr="003F44F5" w:rsidRDefault="00F4120F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ในที่ประชุมสามัญผู้ถือหุ้นของบริษัท เมื่อวันที่ </w:t>
      </w:r>
      <w:r w:rsidRPr="003F44F5">
        <w:rPr>
          <w:rFonts w:ascii="Angsana New" w:hAnsi="Angsana New"/>
          <w:sz w:val="26"/>
          <w:szCs w:val="26"/>
        </w:rPr>
        <w:t>27</w:t>
      </w:r>
      <w:r w:rsidRPr="003F44F5">
        <w:rPr>
          <w:rFonts w:ascii="Angsana New" w:hAnsi="Angsana New"/>
          <w:sz w:val="26"/>
          <w:szCs w:val="26"/>
          <w:cs/>
        </w:rPr>
        <w:t xml:space="preserve"> เมษายน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ผู้ถือหุ้นของบริษัทได้มีมติอนุมัติ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B27BFB" w:rsidRPr="003F44F5" w:rsidRDefault="00B27BFB" w:rsidP="00B27BFB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การเข้าซื้อหุ้นและรับโอนสิทธิการรับชำระหนี้เงินกู้ในบริษัท ดีน แอนด์ เดลูก้า (ประเทศไทย) จำกัด</w:t>
      </w: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ข)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การลดทุนจดทะเบียนของบริษัทจาก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3,196,988,170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3,196,988,170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 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2,596,988,170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2,596,988,170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</w:t>
      </w: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ค)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การเพิ่มทุนจดทะเบียนของบริษัทจาก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2,596,988,170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2,596,988,170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 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3,261,678,197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3,261,678,197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</w:t>
      </w: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ง)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การจัดสรรหุ้นสามัญเพิ่มทุนในวงจำกัด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Private Placement)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ให้กับ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คุณ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สรพจน์ เตชะไกรศรี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(จ่าย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เพื่อซื้อ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หุ้นสามัญและรับโอนสิทธิเงินกู้ยืม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ในบริษัท ดีน แอนด์ เดลูก้า (ประเทศไทย) จำกัด</w:t>
      </w:r>
      <w:r w:rsidR="004420C7"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จำนวนไม่เกิน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64,690,027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ในราคาหุ้นละ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3.71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</w:t>
      </w: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จ)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การจัดสรรหุ้นสามัญเพิ่มทุนแบบมอบอำนาจทั่วไป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General Mandate)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ให้แก่ผู้ถือหุ้นเดิมของบริษัท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Right Offering)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จำนวน</w:t>
      </w:r>
      <w:r w:rsidR="00FC493E" w:rsidRPr="003F44F5">
        <w:rPr>
          <w:rFonts w:ascii="Angsana New" w:hAnsi="Angsana New" w:cs="Angsana New"/>
          <w:sz w:val="26"/>
          <w:szCs w:val="26"/>
          <w:lang w:val="en-US"/>
        </w:rPr>
        <w:t xml:space="preserve">  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600,000,000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</w:t>
      </w:r>
    </w:p>
    <w:p w:rsidR="00F4120F" w:rsidRPr="003F44F5" w:rsidRDefault="00F4120F" w:rsidP="00CC5612">
      <w:pPr>
        <w:pStyle w:val="a"/>
        <w:tabs>
          <w:tab w:val="left" w:pos="900"/>
        </w:tabs>
        <w:spacing w:line="240" w:lineRule="atLeast"/>
        <w:ind w:left="900" w:right="-43" w:hanging="36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ฉ)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อนุมัติการออกและเสนอขายหุ้นกู้ของบริษัทภายในวงเงินไม่เกิน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5,000,000,000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  </w:t>
      </w:r>
    </w:p>
    <w:p w:rsidR="00CC5612" w:rsidRPr="003F44F5" w:rsidRDefault="00CC5612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F4120F" w:rsidRPr="003F44F5" w:rsidRDefault="00F4120F" w:rsidP="00CC5612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โดยเมื่อวันที่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29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เมษายน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บริษัทได้เรียกคุณสรพจน์ เตชะไกรศรี ให้จ่ายชำระทุนจดทะเบียนเพิ่มเติมดังกล่าวโดยวิธีดังต่อไปนี้</w:t>
      </w:r>
    </w:p>
    <w:p w:rsidR="00F4120F" w:rsidRPr="003F44F5" w:rsidRDefault="00F4120F" w:rsidP="00B27BFB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B8336F">
        <w:tc>
          <w:tcPr>
            <w:tcW w:w="3060" w:type="dxa"/>
            <w:vAlign w:val="bottom"/>
          </w:tcPr>
          <w:p w:rsidR="00F4120F" w:rsidRPr="003F44F5" w:rsidRDefault="00F4120F" w:rsidP="00182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4120F" w:rsidRPr="003F44F5" w:rsidRDefault="00F4120F" w:rsidP="001825A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จ่ายชำระเป็นเงินสด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161,000</w:t>
            </w:r>
          </w:p>
        </w:tc>
      </w:tr>
      <w:tr w:rsidR="003F44F5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การแลกหุ้น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  <w:tab w:val="clear" w:pos="907"/>
                <w:tab w:val="left" w:pos="972"/>
              </w:tabs>
              <w:ind w:left="-116" w:right="86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79,000</w:t>
            </w:r>
          </w:p>
        </w:tc>
      </w:tr>
      <w:tr w:rsidR="00F4120F" w:rsidRPr="003F44F5" w:rsidTr="00B8336F">
        <w:tc>
          <w:tcPr>
            <w:tcW w:w="3060" w:type="dxa"/>
            <w:vAlign w:val="bottom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120F" w:rsidRPr="003F44F5" w:rsidRDefault="00F4120F" w:rsidP="00B8336F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240,000</w:t>
            </w:r>
          </w:p>
        </w:tc>
      </w:tr>
    </w:tbl>
    <w:p w:rsidR="006E6341" w:rsidRPr="003F44F5" w:rsidRDefault="006E6341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4120F" w:rsidRPr="003F44F5" w:rsidRDefault="00F4120F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โดยการแลกหุ้นข้างต้นใช้เพื่อลงทุนในหุ้นสามัญของบริษัท ดีน แอนด์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เดลูก้า (ประเทศไทย)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ในสัดส่วนร้อยละ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(หุ้นสามัญ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999,998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บาท)  และการ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จ่ายชำระเป็นเงินสด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เพื่อ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มาชำระเป็นค่ารับโอนสิทธิการรับชำระหนี้เงินกู้ยืมที่ค้างชำระ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ของบริษัท ดีน แอนด์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เดลูก้า (ประเทศไทย)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จากคุณสรพจน์ เตชะไกรศรี</w:t>
      </w:r>
    </w:p>
    <w:p w:rsidR="00F4120F" w:rsidRPr="003F44F5" w:rsidRDefault="00F4120F" w:rsidP="00F4120F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4120F" w:rsidRPr="003F44F5" w:rsidRDefault="00F4120F" w:rsidP="00F4120F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ก่อนวันที่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เมษายน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คุณสรพจน์ เตชะไกรศรี ซึ่งเป็นผู้ถือหุ้นรายใหญ่ของบริษัทได้ถือหุ้นและควบคุมการดำเนินงานของบริษัท      ดีน แอนด์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เดลูก้า (ประเทศไทย) จำกัด มาโดยตลอด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ดังนั้น การเข้าลงทุนนี้จึงเป็นการรวมธุรกิจภายใต้การควบคุมเดียวกัน โดยมีมูลค่าเงินลงทุนจำนวนเงิน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79.0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และมีส่วนต่างระหว่างต้นทุนการรวมธุรกิจภายใต้การควบคุมเดียวกันกับมูลค่าสุทธิตามบัญชีของบริษัทย่อย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263.1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ซึ่งบันทึกไว้เป็น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“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ส่วนต่ำกว่าทุนจากการรวมธุรกิจภายใต้การควบคุมเดียวกัน</w:t>
      </w:r>
      <w:r w:rsidRPr="003F44F5">
        <w:rPr>
          <w:rFonts w:ascii="Angsana New" w:hAnsi="Angsana New" w:cs="Angsana New"/>
          <w:sz w:val="26"/>
          <w:szCs w:val="26"/>
          <w:lang w:val="en-US"/>
        </w:rPr>
        <w:t>”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และแสดงเป็นรายการแยกต่างหากภายใต้ส่วนของผู้ถือหุ้นในงบแสดง</w:t>
      </w:r>
      <w:r w:rsidR="00B27BFB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ฐานะการเงิน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รวม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</w:p>
    <w:p w:rsidR="00F4120F" w:rsidRPr="003F44F5" w:rsidRDefault="00F4120F" w:rsidP="00F41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6E6341" w:rsidRPr="003F44F5" w:rsidRDefault="006E6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F4120F" w:rsidRPr="003F44F5" w:rsidRDefault="00F4120F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มูลค่า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สุทธิตามบัญชีของสินทรัพย์และหนี้สิน ณ วันซื้อ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เมษายน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2558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) และการแลกหุ้นเพื่อซื้อเงินลงทุนในบริษัทย่อยดังกล่าวสรุปได้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ดังนี้</w:t>
      </w:r>
    </w:p>
    <w:p w:rsidR="00F4120F" w:rsidRPr="003F44F5" w:rsidRDefault="00F4120F" w:rsidP="00F4120F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7830"/>
        <w:gridCol w:w="1350"/>
      </w:tblGrid>
      <w:tr w:rsidR="003F44F5" w:rsidRPr="003F44F5" w:rsidTr="00B8336F">
        <w:tc>
          <w:tcPr>
            <w:tcW w:w="7830" w:type="dxa"/>
          </w:tcPr>
          <w:p w:rsidR="00F4120F" w:rsidRPr="003F44F5" w:rsidRDefault="00F4120F" w:rsidP="006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4120F" w:rsidRPr="003F44F5" w:rsidRDefault="00F4120F" w:rsidP="006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7,332 </w:t>
            </w:r>
          </w:p>
        </w:tc>
      </w:tr>
      <w:tr w:rsidR="003F44F5" w:rsidRPr="003F44F5" w:rsidTr="00B8336F">
        <w:tc>
          <w:tcPr>
            <w:tcW w:w="7830" w:type="dxa"/>
            <w:vAlign w:val="bottom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3,305 </w:t>
            </w:r>
          </w:p>
        </w:tc>
      </w:tr>
      <w:tr w:rsidR="003F44F5" w:rsidRPr="003F44F5" w:rsidTr="00B8336F">
        <w:tc>
          <w:tcPr>
            <w:tcW w:w="7830" w:type="dxa"/>
            <w:vAlign w:val="bottom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15,693 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1,012 </w:t>
            </w:r>
          </w:p>
        </w:tc>
      </w:tr>
      <w:tr w:rsidR="003F44F5" w:rsidRPr="003F44F5" w:rsidTr="00B8336F">
        <w:tc>
          <w:tcPr>
            <w:tcW w:w="7830" w:type="dxa"/>
            <w:vAlign w:val="bottom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4,468 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ส่วนปรับปรุงอาคารเช่าและอุปกรณ์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108,077 </w:t>
            </w:r>
          </w:p>
        </w:tc>
      </w:tr>
      <w:tr w:rsidR="003F44F5" w:rsidRPr="003F44F5" w:rsidTr="00B8336F">
        <w:tc>
          <w:tcPr>
            <w:tcW w:w="7830" w:type="dxa"/>
            <w:vAlign w:val="bottom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16,082 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174 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9,042 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(17,561)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(55,285)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(2,824)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(18,701)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รายได้รอตัดบัญชี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(1,149)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(1,764)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(1,187)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(54,555)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เงินกู้ยืมจากกรรมการ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(195,390)</w:t>
            </w:r>
          </w:p>
        </w:tc>
      </w:tr>
      <w:tr w:rsidR="003F44F5" w:rsidRPr="003F44F5" w:rsidTr="00B8336F">
        <w:tc>
          <w:tcPr>
            <w:tcW w:w="7830" w:type="dxa"/>
            <w:vAlign w:val="center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350" w:type="dxa"/>
            <w:vAlign w:val="bottom"/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(869)</w:t>
            </w:r>
          </w:p>
        </w:tc>
      </w:tr>
      <w:tr w:rsidR="003F44F5" w:rsidRPr="003F44F5" w:rsidTr="00B8336F">
        <w:tc>
          <w:tcPr>
            <w:tcW w:w="7830" w:type="dxa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รวมหนี้สินสุทธิ ณ วันซื้อ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(184,100)</w:t>
            </w:r>
          </w:p>
        </w:tc>
      </w:tr>
      <w:tr w:rsidR="003F44F5" w:rsidRPr="003F44F5" w:rsidTr="00B8336F">
        <w:tc>
          <w:tcPr>
            <w:tcW w:w="7830" w:type="dxa"/>
          </w:tcPr>
          <w:p w:rsidR="00F4120F" w:rsidRPr="003F44F5" w:rsidRDefault="00F4120F" w:rsidP="00B833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การแลกหุ้นเพื่อซื้อเงินลงทุนในบริษัทย่อย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79,000</w:t>
            </w:r>
          </w:p>
        </w:tc>
      </w:tr>
      <w:tr w:rsidR="00F4120F" w:rsidRPr="003F44F5" w:rsidTr="00B8336F">
        <w:tc>
          <w:tcPr>
            <w:tcW w:w="7830" w:type="dxa"/>
          </w:tcPr>
          <w:p w:rsidR="00F4120F" w:rsidRPr="003F44F5" w:rsidRDefault="00F4120F" w:rsidP="00B8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3F44F5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ส่วนต่ำกว่าทุนจากการรวมธุรกิจภายใต้การควบคุมเดียวกัน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4120F" w:rsidRPr="003F44F5" w:rsidRDefault="00F4120F" w:rsidP="00B8336F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(263,100)</w:t>
            </w:r>
          </w:p>
        </w:tc>
      </w:tr>
    </w:tbl>
    <w:p w:rsidR="00B27BFB" w:rsidRPr="003F44F5" w:rsidRDefault="00B27BFB" w:rsidP="00F4120F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4120F" w:rsidRPr="003F44F5" w:rsidRDefault="00F4120F" w:rsidP="00B27BFB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ในระหว่างไตรมาสที่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ของปี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บริษัทได้ลงทุนเพิ่มเติมในบริษัทย่อย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แห่ง (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บริษัท เพซ ฟู้ด รีเทล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บริษัท เพซ คันทรี่ คลับ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) โดยส่วนหนึ่งเป็นการลงทุนในหุ้นเพิ่มทุนในบริษัท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เพซ ฟู้ด รีเทล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240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ได้ทำโดยการแลกหุ้นกับเงินลงทุนในหุ้นทุนของบริษัท ดีน แอนด์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เดลูก้า (ประเทศไทย)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ตามที่กล่าวไว้ในหมายเหตุ </w:t>
      </w:r>
      <w:r w:rsidRPr="003F44F5">
        <w:rPr>
          <w:rFonts w:ascii="Angsana New" w:hAnsi="Angsana New" w:cs="Angsana New"/>
          <w:sz w:val="26"/>
          <w:szCs w:val="26"/>
          <w:lang w:val="en-US"/>
        </w:rPr>
        <w:t>9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ดังนั้น ณ วันที่ </w:t>
      </w:r>
      <w:r w:rsidR="00E90AC1" w:rsidRPr="003F44F5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="00E90AC1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ธันวาคม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บริษัทจึงมีสัดส่วนการถือหุ้นทางอ้อมร้อยละ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ในบริษัท ดีน แอนด์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เดลูก้า (ประเทศไทย) จำกัด</w:t>
      </w:r>
    </w:p>
    <w:p w:rsidR="00F4120F" w:rsidRPr="003F44F5" w:rsidRDefault="00F4120F" w:rsidP="00B27BFB">
      <w:pPr>
        <w:pStyle w:val="a"/>
        <w:tabs>
          <w:tab w:val="clear" w:pos="1080"/>
          <w:tab w:val="left" w:pos="540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F4120F" w:rsidRPr="003F44F5" w:rsidRDefault="00F4120F" w:rsidP="00B27BFB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ในที่ประชุม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คณะกรรมการ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ของบริษัท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เพซ ฟู้ด รีเทล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จำกัด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(บริษัทย่อย)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14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สิงหาคม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2558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กรรมการของบริษัทย่อยดังกล่าวได้มีมติอนุมัติให้บริษัทย่อยดังกล่าวแปลงหนี้จำนวน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35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ล้านเหรียญสหรัฐเป็นหุ้นสามัญใน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Dean &amp; DeLuca Inc.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16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กันยายน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เพซ ฟู้ด รีเทล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จำกัด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ได้เข้าทำสัญญา </w:t>
      </w:r>
      <w:r w:rsidRPr="003F44F5">
        <w:rPr>
          <w:rFonts w:ascii="Angsana New" w:hAnsi="Angsana New" w:cs="Angsana New"/>
          <w:sz w:val="26"/>
          <w:szCs w:val="26"/>
          <w:lang w:val="en-US"/>
        </w:rPr>
        <w:t>Equity for Debt Exchange Agreement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กับ </w:t>
      </w:r>
      <w:r w:rsidRPr="003F44F5">
        <w:rPr>
          <w:rFonts w:ascii="Angsana New" w:hAnsi="Angsana New" w:cs="Angsana New"/>
          <w:sz w:val="26"/>
          <w:szCs w:val="26"/>
          <w:lang w:val="en-US"/>
        </w:rPr>
        <w:t>Dean &amp; DeLuca Inc.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เพื่อแปลงหนี้จำนวน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35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ล้านเหรียญสหรัฐ เป็นหุ้นสามัญของ </w:t>
      </w:r>
      <w:r w:rsidRPr="003F44F5">
        <w:rPr>
          <w:rFonts w:ascii="Angsana New" w:hAnsi="Angsana New" w:cs="Angsana New"/>
          <w:sz w:val="26"/>
          <w:szCs w:val="26"/>
          <w:lang w:val="en-US"/>
        </w:rPr>
        <w:t>Dean &amp; DeLuca Inc.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1,400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ในอัตรา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ต่อ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25,000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เหรียญสหรัฐ   </w:t>
      </w:r>
      <w:r w:rsidRPr="003F44F5">
        <w:rPr>
          <w:rFonts w:ascii="Angsana New" w:hAnsi="Angsana New" w:cs="Angsana New"/>
          <w:sz w:val="26"/>
          <w:szCs w:val="26"/>
          <w:lang w:val="en-US"/>
        </w:rPr>
        <w:t>Dean &amp; DeLuca Inc.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ได้จดทะเบียนการเพิ่มทุนจำนวน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14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เหรียญสหรัฐ (หุ้นสามัญ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1,400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0.01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เหรียญสหรัฐ)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ภายใต้กฎหมายของรัฐเดลาแวร์ ประเทศสหรัฐอเมริกาเมื่อวันที่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16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กันยายน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2558</w:t>
      </w:r>
    </w:p>
    <w:p w:rsidR="00E90AC1" w:rsidRPr="003F44F5" w:rsidRDefault="00E90AC1" w:rsidP="00B27BFB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E90AC1" w:rsidRPr="003F44F5" w:rsidRDefault="00E90AC1" w:rsidP="00B27BFB">
      <w:pPr>
        <w:pStyle w:val="a"/>
        <w:tabs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lastRenderedPageBreak/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ในที่ประชุมคณะกรรมการของบริษัท 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5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พฤศจิกายน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2558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คณะกรรมการบริษัทมีมติอนุมัติให้บริษัท</w:t>
      </w:r>
    </w:p>
    <w:p w:rsidR="00B27BFB" w:rsidRPr="003F44F5" w:rsidRDefault="00B27BFB" w:rsidP="00B27BFB">
      <w:pPr>
        <w:pStyle w:val="a"/>
        <w:tabs>
          <w:tab w:val="clear" w:pos="1080"/>
          <w:tab w:val="left" w:pos="549"/>
        </w:tabs>
        <w:spacing w:line="240" w:lineRule="atLeast"/>
        <w:ind w:left="540" w:right="-43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E90AC1" w:rsidRPr="003F44F5" w:rsidRDefault="00E90AC1" w:rsidP="00B27BFB">
      <w:pPr>
        <w:pStyle w:val="a"/>
        <w:spacing w:line="240" w:lineRule="atLeast"/>
        <w:ind w:left="108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>เพิ่มทุนจดทะเบียนของบริษัท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วาย แอล พี จำกัด (บริษัทย่อย) 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50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ล้านบาท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500,000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บาท) 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170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ล้านบาท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1,700,000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บาท)</w:t>
      </w:r>
    </w:p>
    <w:p w:rsidR="00E90AC1" w:rsidRPr="003F44F5" w:rsidRDefault="00E90AC1" w:rsidP="00B27BFB">
      <w:pPr>
        <w:pStyle w:val="a"/>
        <w:spacing w:line="240" w:lineRule="atLeast"/>
        <w:ind w:left="108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ข)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 xml:space="preserve">จัดตั้งบริษัทย่อยแห่งใหม่ คือ บริษัท เพซ ครีเอทีฟ เอเจนซี่ จำกัด โดยมีทุนจดทะเบียนจำนวน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10,000,000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บาท (หุ้นสามัญจำนวน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100,000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บาท)</w:t>
      </w:r>
    </w:p>
    <w:p w:rsidR="00E90AC1" w:rsidRPr="003F44F5" w:rsidRDefault="00E90AC1" w:rsidP="00B27BFB">
      <w:pPr>
        <w:pStyle w:val="a"/>
        <w:spacing w:line="240" w:lineRule="atLeast"/>
        <w:ind w:left="108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ค)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 xml:space="preserve">จัดตั้งบริษัทย่อยแห่งใหม่ คือ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Dean &amp; Deluca Productions, LLC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(ซึ่งจะจดทะเบียน</w:t>
      </w:r>
      <w:r w:rsidR="002A31FB" w:rsidRPr="003F44F5">
        <w:rPr>
          <w:rFonts w:ascii="Angsana New" w:hAnsi="Angsana New" w:cs="Angsana New"/>
          <w:sz w:val="26"/>
          <w:szCs w:val="26"/>
          <w:cs/>
          <w:lang w:val="en-US"/>
        </w:rPr>
        <w:t>ในประเทศสหรัฐอเมริกา) โดยมี</w:t>
      </w:r>
      <w:r w:rsidR="002A31FB" w:rsidRPr="003F44F5">
        <w:rPr>
          <w:rFonts w:ascii="Angsana New" w:hAnsi="Angsana New" w:cs="Angsana New"/>
          <w:sz w:val="26"/>
          <w:szCs w:val="26"/>
          <w:lang w:val="en-US"/>
        </w:rPr>
        <w:t xml:space="preserve">             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ทุนจดทะเบียนจำนวน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1,000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เหรียญสหรัฐ </w:t>
      </w:r>
    </w:p>
    <w:p w:rsidR="00E90AC1" w:rsidRPr="003F44F5" w:rsidRDefault="00E90AC1" w:rsidP="00B27BFB">
      <w:pPr>
        <w:pStyle w:val="a"/>
        <w:spacing w:line="240" w:lineRule="atLeast"/>
        <w:ind w:left="108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ง)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 xml:space="preserve">จัดตั้งบริษัทย่อยแห่งใหม่ คือ </w:t>
      </w:r>
      <w:r w:rsidR="002A31FB" w:rsidRPr="003F44F5">
        <w:rPr>
          <w:rFonts w:ascii="Angsana New" w:hAnsi="Angsana New" w:cs="Angsana New"/>
          <w:sz w:val="26"/>
          <w:szCs w:val="26"/>
          <w:lang w:val="en-US"/>
        </w:rPr>
        <w:t xml:space="preserve">Dean &amp; Deluca Small Format, LLC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(ซึ่งจะจดทะเบียนใ</w:t>
      </w:r>
      <w:r w:rsidR="002A31FB" w:rsidRPr="003F44F5">
        <w:rPr>
          <w:rFonts w:ascii="Angsana New" w:hAnsi="Angsana New" w:cs="Angsana New"/>
          <w:sz w:val="26"/>
          <w:szCs w:val="26"/>
          <w:cs/>
          <w:lang w:val="en-US"/>
        </w:rPr>
        <w:t>นประเทศสหรัฐอเมริกา)โดยมี</w:t>
      </w:r>
      <w:r w:rsidR="002A31FB" w:rsidRPr="003F44F5">
        <w:rPr>
          <w:rFonts w:ascii="Angsana New" w:hAnsi="Angsana New" w:cs="Angsana New"/>
          <w:sz w:val="26"/>
          <w:szCs w:val="26"/>
          <w:lang w:val="en-US"/>
        </w:rPr>
        <w:t xml:space="preserve">           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ทุนจดทะเบียนจำนวน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1,000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เหรียญสหรัฐ</w:t>
      </w:r>
    </w:p>
    <w:p w:rsidR="007114F1" w:rsidRPr="003F44F5" w:rsidRDefault="007114F1" w:rsidP="00B27BFB">
      <w:pPr>
        <w:pStyle w:val="a"/>
        <w:spacing w:line="240" w:lineRule="atLeast"/>
        <w:ind w:left="1080" w:right="-43" w:hanging="54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กลุ่มบริษัท 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ได้ลงทุนใน 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>Dean &amp; DeLuca Small Format, LLC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100) </w:t>
      </w:r>
      <w:r w:rsidRPr="003F44F5">
        <w:rPr>
          <w:rFonts w:ascii="Angsana New" w:hAnsi="Angsana New"/>
          <w:sz w:val="26"/>
          <w:szCs w:val="26"/>
          <w:cs/>
        </w:rPr>
        <w:t xml:space="preserve">ซึ่งจดทะเบียนในประเทศสหรัฐอเมริกา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17 </w:t>
      </w:r>
      <w:r w:rsidRPr="003F44F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โดยมีทุนจดทะเบียนจำนวน</w:t>
      </w:r>
      <w:r w:rsidRPr="003F44F5">
        <w:rPr>
          <w:rFonts w:ascii="Angsana New" w:hAnsi="Angsana New"/>
          <w:sz w:val="26"/>
          <w:szCs w:val="26"/>
        </w:rPr>
        <w:t xml:space="preserve"> 1,000 </w:t>
      </w:r>
      <w:r w:rsidRPr="003F44F5">
        <w:rPr>
          <w:rFonts w:ascii="Angsana New" w:hAnsi="Angsana New"/>
          <w:sz w:val="26"/>
          <w:szCs w:val="26"/>
          <w:cs/>
        </w:rPr>
        <w:t>เหรียญสหรัฐ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>Dean &amp; DeLuca Café Japan Co., Ltd.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50) </w:t>
      </w:r>
      <w:r w:rsidRPr="003F44F5">
        <w:rPr>
          <w:rFonts w:ascii="Angsana New" w:hAnsi="Angsana New"/>
          <w:sz w:val="26"/>
          <w:szCs w:val="26"/>
          <w:cs/>
        </w:rPr>
        <w:t>ซึ่งจดทะเบียนในประเทศญี่ปุ่น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/>
          <w:sz w:val="26"/>
          <w:szCs w:val="26"/>
          <w:cs/>
        </w:rPr>
        <w:t>กุมภาพันธ์</w:t>
      </w:r>
      <w:r w:rsidRPr="003F44F5">
        <w:rPr>
          <w:rFonts w:ascii="Angsana New" w:hAnsi="Angsana New"/>
          <w:sz w:val="26"/>
          <w:szCs w:val="26"/>
        </w:rPr>
        <w:t xml:space="preserve"> 2559 </w:t>
      </w:r>
      <w:r w:rsidRPr="003F44F5">
        <w:rPr>
          <w:rFonts w:ascii="Angsana New" w:hAnsi="Angsana New"/>
          <w:sz w:val="26"/>
          <w:szCs w:val="26"/>
          <w:cs/>
        </w:rPr>
        <w:t xml:space="preserve">โดยมีทุนจดทะเบียนจำนวน </w:t>
      </w:r>
      <w:r w:rsidR="002468E9" w:rsidRPr="003F44F5">
        <w:rPr>
          <w:rFonts w:ascii="Angsana New" w:hAnsi="Angsana New"/>
          <w:sz w:val="26"/>
          <w:szCs w:val="26"/>
        </w:rPr>
        <w:t>2,</w:t>
      </w:r>
      <w:r w:rsidRPr="003F44F5">
        <w:rPr>
          <w:rFonts w:ascii="Angsana New" w:hAnsi="Angsana New"/>
          <w:sz w:val="26"/>
          <w:szCs w:val="26"/>
        </w:rPr>
        <w:t>50</w:t>
      </w:r>
      <w:r w:rsidR="002468E9" w:rsidRPr="003F44F5">
        <w:rPr>
          <w:rFonts w:ascii="Angsana New" w:hAnsi="Angsana New"/>
          <w:sz w:val="26"/>
          <w:szCs w:val="26"/>
        </w:rPr>
        <w:t>0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ล้านเยน ซึ่งผู้บริหารพิจารณาว่าเป็นกิจการร่วมค้าเนื่องจากผู้เข้าร่วมการค้ามีการควบคุมร่วมกันและมีสิทธิในสินทรัพย์สุทธิของกิจการร่วมค้าดังกล่าว</w:t>
      </w:r>
      <w:r w:rsidRPr="003F44F5">
        <w:rPr>
          <w:rFonts w:ascii="Angsana New" w:hAnsi="Angsana New"/>
          <w:sz w:val="26"/>
          <w:szCs w:val="26"/>
        </w:rPr>
        <w:t xml:space="preserve">  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บริษัท เพซ แมเนจเมนท์ จำกัด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99.97) </w:t>
      </w:r>
      <w:r w:rsidRPr="003F44F5">
        <w:rPr>
          <w:rFonts w:ascii="Angsana New" w:hAnsi="Angsana New"/>
          <w:sz w:val="26"/>
          <w:szCs w:val="26"/>
          <w:cs/>
        </w:rPr>
        <w:t xml:space="preserve">ซึ่งจดทะเบียนจัดตั้งบริษัทในประเทศไทยกับกระทรวงพาณิชย์เมื่อวันที่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4 </w:t>
      </w:r>
      <w:r w:rsidRPr="003F44F5">
        <w:rPr>
          <w:rFonts w:ascii="Angsana New" w:hAnsi="Angsana New"/>
          <w:sz w:val="26"/>
          <w:szCs w:val="26"/>
          <w:cs/>
        </w:rPr>
        <w:t>เมษายน</w:t>
      </w:r>
      <w:r w:rsidRPr="003F44F5">
        <w:rPr>
          <w:rFonts w:ascii="Angsana New" w:hAnsi="Angsana New"/>
          <w:sz w:val="26"/>
          <w:szCs w:val="26"/>
        </w:rPr>
        <w:t xml:space="preserve"> 2559</w:t>
      </w:r>
      <w:r w:rsidRPr="003F44F5">
        <w:rPr>
          <w:rFonts w:ascii="Angsana New" w:hAnsi="Angsana New"/>
          <w:sz w:val="26"/>
          <w:szCs w:val="26"/>
          <w:cs/>
        </w:rPr>
        <w:t xml:space="preserve"> โดยมีทุนจดทะเบียนจำนวน </w:t>
      </w:r>
      <w:r w:rsidRPr="003F44F5">
        <w:rPr>
          <w:rFonts w:ascii="Angsana New" w:hAnsi="Angsana New"/>
          <w:sz w:val="26"/>
          <w:szCs w:val="26"/>
        </w:rPr>
        <w:t xml:space="preserve">1,000,000 </w:t>
      </w:r>
      <w:r w:rsidRPr="003F44F5">
        <w:rPr>
          <w:rFonts w:ascii="Angsana New" w:hAnsi="Angsana New"/>
          <w:sz w:val="26"/>
          <w:szCs w:val="26"/>
          <w:cs/>
        </w:rPr>
        <w:t xml:space="preserve">บาท 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>D&amp;D Mount Limited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100) </w:t>
      </w:r>
      <w:r w:rsidRPr="003F44F5">
        <w:rPr>
          <w:rFonts w:ascii="Angsana New" w:hAnsi="Angsana New"/>
          <w:sz w:val="26"/>
          <w:szCs w:val="26"/>
          <w:cs/>
        </w:rPr>
        <w:t xml:space="preserve">ซึ่งจดทะเบียนในสหราชอาณาจักร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4 </w:t>
      </w:r>
      <w:r w:rsidRPr="003F44F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โดยมี</w:t>
      </w:r>
      <w:r w:rsidRPr="003F44F5">
        <w:rPr>
          <w:rFonts w:ascii="Angsana New" w:hAnsi="Angsana New"/>
          <w:sz w:val="26"/>
          <w:szCs w:val="26"/>
        </w:rPr>
        <w:t xml:space="preserve">                   </w:t>
      </w:r>
      <w:r w:rsidRPr="003F44F5">
        <w:rPr>
          <w:rFonts w:ascii="Angsana New" w:hAnsi="Angsana New"/>
          <w:sz w:val="26"/>
          <w:szCs w:val="26"/>
          <w:cs/>
        </w:rPr>
        <w:t>ทุนจดทะเบียนจำนวน</w:t>
      </w:r>
      <w:r w:rsidRPr="003F44F5">
        <w:rPr>
          <w:rFonts w:ascii="Angsana New" w:hAnsi="Angsana New"/>
          <w:sz w:val="26"/>
          <w:szCs w:val="26"/>
        </w:rPr>
        <w:t xml:space="preserve"> 1 </w:t>
      </w:r>
      <w:r w:rsidRPr="003F44F5">
        <w:rPr>
          <w:rFonts w:ascii="Angsana New" w:hAnsi="Angsana New"/>
          <w:sz w:val="26"/>
          <w:szCs w:val="26"/>
          <w:cs/>
        </w:rPr>
        <w:t>ปอนด์สเตอร์ลิง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>D&amp;D Fourteen Limited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100) </w:t>
      </w:r>
      <w:r w:rsidRPr="003F44F5">
        <w:rPr>
          <w:rFonts w:ascii="Angsana New" w:hAnsi="Angsana New"/>
          <w:sz w:val="26"/>
          <w:szCs w:val="26"/>
          <w:cs/>
        </w:rPr>
        <w:t xml:space="preserve">ซึ่งจดทะเบียนในสหราชอาณาจักร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13 </w:t>
      </w:r>
      <w:r w:rsidRPr="003F44F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โดยมี                 ทุนจดทะเบียนจำนวน</w:t>
      </w:r>
      <w:r w:rsidRPr="003F44F5">
        <w:rPr>
          <w:rFonts w:ascii="Angsana New" w:hAnsi="Angsana New"/>
          <w:sz w:val="26"/>
          <w:szCs w:val="26"/>
        </w:rPr>
        <w:t xml:space="preserve"> 1 </w:t>
      </w:r>
      <w:r w:rsidRPr="003F44F5">
        <w:rPr>
          <w:rFonts w:ascii="Angsana New" w:hAnsi="Angsana New"/>
          <w:sz w:val="26"/>
          <w:szCs w:val="26"/>
          <w:cs/>
        </w:rPr>
        <w:t>ปอนด์สเตอร์ลิง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Dean &amp; DeLuca Small Format Lq</w:t>
      </w:r>
      <w:r w:rsidR="004B3690" w:rsidRPr="003F44F5">
        <w:rPr>
          <w:rFonts w:ascii="Angsana New" w:hAnsi="Angsana New"/>
          <w:sz w:val="26"/>
          <w:szCs w:val="26"/>
        </w:rPr>
        <w:t>.</w:t>
      </w:r>
      <w:r w:rsidRPr="003F44F5">
        <w:rPr>
          <w:rFonts w:ascii="Angsana New" w:hAnsi="Angsana New"/>
          <w:sz w:val="26"/>
          <w:szCs w:val="26"/>
          <w:cs/>
        </w:rPr>
        <w:t xml:space="preserve"> LLC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Pr="003F44F5">
        <w:rPr>
          <w:rFonts w:ascii="Angsana New" w:hAnsi="Angsana New"/>
          <w:sz w:val="26"/>
          <w:szCs w:val="26"/>
          <w:cs/>
        </w:rPr>
        <w:t xml:space="preserve">ถือหุ้นร้อยละ </w:t>
      </w:r>
      <w:r w:rsidRPr="003F44F5">
        <w:rPr>
          <w:rFonts w:ascii="Angsana New" w:hAnsi="Angsana New"/>
          <w:sz w:val="26"/>
          <w:szCs w:val="26"/>
        </w:rPr>
        <w:t xml:space="preserve">100) </w:t>
      </w:r>
      <w:r w:rsidR="00022A7C" w:rsidRPr="003F44F5">
        <w:rPr>
          <w:rFonts w:ascii="Angsana New" w:hAnsi="Angsana New"/>
          <w:sz w:val="26"/>
          <w:szCs w:val="26"/>
          <w:cs/>
        </w:rPr>
        <w:t>ซึ่ง</w:t>
      </w:r>
      <w:r w:rsidRPr="003F44F5">
        <w:rPr>
          <w:rFonts w:ascii="Angsana New" w:hAnsi="Angsana New"/>
          <w:sz w:val="26"/>
          <w:szCs w:val="26"/>
          <w:cs/>
        </w:rPr>
        <w:t>จดทะเบียนในประเทศสหรัฐอเมริกา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8 </w:t>
      </w:r>
      <w:r w:rsidRPr="003F44F5">
        <w:rPr>
          <w:rFonts w:ascii="Angsana New" w:hAnsi="Angsana New" w:hint="cs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โดยมีทุนจดทะเบียนจำนวน </w:t>
      </w:r>
      <w:r w:rsidRPr="003F44F5">
        <w:rPr>
          <w:rFonts w:ascii="Angsana New" w:hAnsi="Angsana New"/>
          <w:sz w:val="26"/>
          <w:szCs w:val="26"/>
        </w:rPr>
        <w:t xml:space="preserve">1,000 </w:t>
      </w:r>
      <w:r w:rsidRPr="003F44F5">
        <w:rPr>
          <w:rFonts w:ascii="Angsana New" w:hAnsi="Angsana New"/>
          <w:sz w:val="26"/>
          <w:szCs w:val="26"/>
          <w:cs/>
        </w:rPr>
        <w:t>เหรียญสหรัฐ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2"/>
        <w:jc w:val="both"/>
        <w:rPr>
          <w:rFonts w:ascii="Angsana New" w:hAnsi="Angsana New"/>
          <w:sz w:val="26"/>
          <w:szCs w:val="26"/>
        </w:rPr>
      </w:pPr>
    </w:p>
    <w:p w:rsidR="00085C61" w:rsidRPr="003F44F5" w:rsidRDefault="00F4120F" w:rsidP="00B27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ab/>
      </w:r>
      <w:r w:rsidR="00085C61" w:rsidRPr="003F44F5">
        <w:rPr>
          <w:rFonts w:ascii="Angsana New" w:hAnsi="Angsana New" w:hint="cs"/>
          <w:sz w:val="26"/>
          <w:szCs w:val="26"/>
          <w:cs/>
        </w:rPr>
        <w:t>งบ</w:t>
      </w:r>
      <w:r w:rsidR="00085C61" w:rsidRPr="003F44F5">
        <w:rPr>
          <w:rFonts w:ascii="Angsana New" w:hAnsi="Angsana New"/>
          <w:sz w:val="26"/>
          <w:szCs w:val="26"/>
          <w:cs/>
        </w:rPr>
        <w:t>การเงิน</w:t>
      </w:r>
      <w:r w:rsidR="00085C61" w:rsidRPr="003F44F5">
        <w:rPr>
          <w:rFonts w:ascii="Angsana New" w:hAnsi="Angsana New" w:hint="cs"/>
          <w:sz w:val="26"/>
          <w:szCs w:val="26"/>
          <w:cs/>
        </w:rPr>
        <w:t>รวม</w:t>
      </w:r>
      <w:r w:rsidR="00085C61" w:rsidRPr="003F44F5">
        <w:rPr>
          <w:rFonts w:ascii="Angsana New" w:hAnsi="Angsana New"/>
          <w:sz w:val="26"/>
          <w:szCs w:val="26"/>
          <w:cs/>
        </w:rPr>
        <w:t>สำหรับ</w:t>
      </w:r>
      <w:r w:rsidR="00085C61" w:rsidRPr="003F44F5">
        <w:rPr>
          <w:rFonts w:ascii="Angsana New" w:hAnsi="Angsana New" w:hint="cs"/>
          <w:sz w:val="26"/>
          <w:szCs w:val="26"/>
          <w:cs/>
        </w:rPr>
        <w:t>แต่ละปี</w:t>
      </w:r>
      <w:r w:rsidR="00085C61"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85C61" w:rsidRPr="003F44F5">
        <w:rPr>
          <w:rFonts w:ascii="Angsana New" w:hAnsi="Angsana New"/>
          <w:sz w:val="26"/>
          <w:szCs w:val="26"/>
        </w:rPr>
        <w:t xml:space="preserve">31 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085C61" w:rsidRPr="003F44F5">
        <w:rPr>
          <w:rFonts w:ascii="Angsana New" w:hAnsi="Angsana New"/>
          <w:sz w:val="26"/>
          <w:szCs w:val="26"/>
        </w:rPr>
        <w:t>255</w:t>
      </w:r>
      <w:r w:rsidR="007114F1" w:rsidRPr="003F44F5">
        <w:rPr>
          <w:rFonts w:ascii="Angsana New" w:hAnsi="Angsana New"/>
          <w:sz w:val="26"/>
          <w:szCs w:val="26"/>
        </w:rPr>
        <w:t>9</w:t>
      </w:r>
      <w:r w:rsidR="00085C61" w:rsidRPr="003F44F5">
        <w:rPr>
          <w:rFonts w:ascii="Angsana New" w:hAnsi="Angsana New"/>
          <w:sz w:val="26"/>
          <w:szCs w:val="26"/>
        </w:rPr>
        <w:t xml:space="preserve"> 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085C61" w:rsidRPr="003F44F5">
        <w:rPr>
          <w:rFonts w:ascii="Angsana New" w:hAnsi="Angsana New"/>
          <w:sz w:val="26"/>
          <w:szCs w:val="26"/>
        </w:rPr>
        <w:t>255</w:t>
      </w:r>
      <w:r w:rsidR="007114F1" w:rsidRPr="003F44F5">
        <w:rPr>
          <w:rFonts w:ascii="Angsana New" w:hAnsi="Angsana New"/>
          <w:sz w:val="26"/>
          <w:szCs w:val="26"/>
        </w:rPr>
        <w:t>8</w:t>
      </w:r>
      <w:r w:rsidR="00085C61" w:rsidRPr="003F44F5">
        <w:rPr>
          <w:rFonts w:ascii="Angsana New" w:hAnsi="Angsana New"/>
          <w:sz w:val="26"/>
          <w:szCs w:val="26"/>
          <w:cs/>
        </w:rPr>
        <w:t xml:space="preserve"> ได้รวมงบการเงินขอ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งกลุ่มบริษัท </w:t>
      </w:r>
      <w:r w:rsidR="00085C61" w:rsidRPr="003F44F5">
        <w:rPr>
          <w:rFonts w:ascii="Angsana New" w:hAnsi="Angsana New"/>
          <w:sz w:val="26"/>
          <w:szCs w:val="26"/>
          <w:cs/>
        </w:rPr>
        <w:t>เพซ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085C61" w:rsidRPr="003F44F5">
        <w:rPr>
          <w:rFonts w:ascii="Angsana New" w:hAnsi="Angsana New"/>
          <w:sz w:val="26"/>
          <w:szCs w:val="26"/>
        </w:rPr>
        <w:t xml:space="preserve"> </w:t>
      </w:r>
      <w:r w:rsidR="00085C61" w:rsidRPr="003F44F5">
        <w:rPr>
          <w:rFonts w:ascii="Angsana New" w:hAnsi="Angsana New"/>
          <w:sz w:val="26"/>
          <w:szCs w:val="26"/>
          <w:cs/>
        </w:rPr>
        <w:t>ดีเวลลอปเมนท์</w:t>
      </w:r>
      <w:r w:rsidR="00085C61" w:rsidRPr="003F44F5">
        <w:rPr>
          <w:rFonts w:ascii="Angsana New" w:hAnsi="Angsana New"/>
          <w:sz w:val="26"/>
          <w:szCs w:val="26"/>
        </w:rPr>
        <w:t xml:space="preserve"> 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      </w:t>
      </w:r>
      <w:r w:rsidR="00085C61" w:rsidRPr="003F44F5">
        <w:rPr>
          <w:rFonts w:ascii="Angsana New" w:hAnsi="Angsana New"/>
          <w:sz w:val="26"/>
          <w:szCs w:val="26"/>
          <w:cs/>
        </w:rPr>
        <w:t>คอร์ปอเรชั่น</w:t>
      </w:r>
      <w:r w:rsidR="00085C61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085C61" w:rsidRPr="003F44F5">
        <w:rPr>
          <w:rFonts w:ascii="Angsana New" w:hAnsi="Angsana New"/>
          <w:sz w:val="26"/>
          <w:szCs w:val="26"/>
          <w:cs/>
        </w:rPr>
        <w:t>ดังนี</w:t>
      </w:r>
      <w:r w:rsidR="00085C61" w:rsidRPr="003F44F5">
        <w:rPr>
          <w:rFonts w:ascii="Angsana New" w:hAnsi="Angsana New" w:hint="cs"/>
          <w:sz w:val="26"/>
          <w:szCs w:val="26"/>
          <w:cs/>
        </w:rPr>
        <w:t>้</w:t>
      </w:r>
    </w:p>
    <w:p w:rsidR="007114F1" w:rsidRPr="003F44F5" w:rsidRDefault="007114F1" w:rsidP="00711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70"/>
        <w:gridCol w:w="1437"/>
        <w:gridCol w:w="273"/>
        <w:gridCol w:w="900"/>
        <w:gridCol w:w="270"/>
        <w:gridCol w:w="990"/>
      </w:tblGrid>
      <w:tr w:rsidR="003F44F5" w:rsidRPr="003F44F5" w:rsidTr="004B3690">
        <w:tc>
          <w:tcPr>
            <w:tcW w:w="324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(ร้อยละ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44F5" w:rsidRPr="003F44F5" w:rsidTr="004B3690">
        <w:tc>
          <w:tcPr>
            <w:tcW w:w="324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วาย แอล พี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คันทรี่ คลับ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52" w:right="-5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พัฒนาและบริหารอสังหาริมทรัพย์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การออกแบบและตกแต่งภายใน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ให้บริการด้านการออกแบบโฆษณา 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และการสื่อสารทางการตลาด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4B3690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แมเนจเมนท์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ให้บริการด้านการจัดการ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7114F1" w:rsidRPr="003F44F5" w:rsidRDefault="007114F1">
      <w:r w:rsidRPr="003F44F5">
        <w:br w:type="page"/>
      </w:r>
    </w:p>
    <w:tbl>
      <w:tblPr>
        <w:tblW w:w="972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240"/>
        <w:gridCol w:w="2340"/>
        <w:gridCol w:w="270"/>
        <w:gridCol w:w="1437"/>
        <w:gridCol w:w="273"/>
        <w:gridCol w:w="900"/>
        <w:gridCol w:w="270"/>
        <w:gridCol w:w="990"/>
      </w:tblGrid>
      <w:tr w:rsidR="003F44F5" w:rsidRPr="003F44F5" w:rsidTr="0012355D">
        <w:tc>
          <w:tcPr>
            <w:tcW w:w="324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สัดส่วน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(ร้อยละ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44F5" w:rsidRPr="003F44F5" w:rsidTr="0012355D">
        <w:tc>
          <w:tcPr>
            <w:tcW w:w="324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273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3F44F5" w:rsidRPr="003F44F5" w:rsidTr="007114F1">
        <w:tc>
          <w:tcPr>
            <w:tcW w:w="324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37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3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:rsidR="004B3690" w:rsidRPr="003F44F5" w:rsidRDefault="004B3690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การลงทุนในหุ้นทุนในธุรกิจ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br/>
              <w:t>ร้านซุปเปอร์มาร์เก็ตระดับพรีเมี่ยม</w:t>
            </w:r>
            <w:r w:rsidRPr="003F44F5">
              <w:rPr>
                <w:rFonts w:ascii="Angsana New" w:hAnsi="Angsana New"/>
                <w:sz w:val="24"/>
                <w:szCs w:val="24"/>
              </w:rPr>
              <w:br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ชั้นนำและร้านอาหารและเครื่องดื่ม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3042"/>
              </w:tabs>
              <w:ind w:right="-1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ดีน แอนด์ เดลูก้า (ประเทศไทย)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เรียลเอสเตท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การลงทุนในหุ้นทุน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ทางตรง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วัน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ทางตรงและ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คอนโดมิเนียมระดับหรูหรา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ทางตรงและ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ทรี จำกัด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ศูนย์การค้า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ทางตรงและ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th-TH"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34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3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กลุ่มบริษัทดีน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ถือหุ้นโดยบริษัท เพซ ฟู้ด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br/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รีเทล จำกัด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บริษัทที่จดทะเบียนในประเทศสหรัฐอเมริกา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DeLuca, Inc.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Brands, Inc.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Marketing, LLC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Atlanta, LLC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Markets, LLC</w:t>
            </w:r>
          </w:p>
        </w:tc>
        <w:tc>
          <w:tcPr>
            <w:tcW w:w="234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7114F1" w:rsidRPr="003F44F5" w:rsidRDefault="007114F1" w:rsidP="00123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D&amp;D Cafes of NC, LLC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Georgetown,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Imports,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Call Center,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New York,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ร้านซุปเปอร์มาร์เก็ตระดับพรีเมี่ยม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Espresso,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ชั้นนำและร้านอาหารและเครื่องดื่ม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Madison Avenue,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Gaetano &amp; Barteau, Inc.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International, LLC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Brands Hawaii, LLC</w:t>
            </w:r>
          </w:p>
        </w:tc>
        <w:tc>
          <w:tcPr>
            <w:tcW w:w="234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C90A9C" w:rsidRPr="003F44F5" w:rsidRDefault="00C90A9C" w:rsidP="00C9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Management Co.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DeLuca, Incorporated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Espresso D.C., Inc.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Productions, LLC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Small Format, LLC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162244B" wp14:editId="1D172F0F">
                      <wp:simplePos x="0" y="0"/>
                      <wp:positionH relativeFrom="column">
                        <wp:posOffset>1699260</wp:posOffset>
                      </wp:positionH>
                      <wp:positionV relativeFrom="paragraph">
                        <wp:posOffset>-3776235</wp:posOffset>
                      </wp:positionV>
                      <wp:extent cx="147955" cy="3899425"/>
                      <wp:effectExtent l="0" t="0" r="42545" b="2540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955" cy="3899425"/>
                              </a:xfrm>
                              <a:prstGeom prst="rightBrac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306D9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" o:spid="_x0000_s1026" type="#_x0000_t88" style="position:absolute;margin-left:133.8pt;margin-top:-297.35pt;width:11.65pt;height:307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" adj="68" strokecolor="black [3213]"/>
                  </w:pict>
                </mc:Fallback>
              </mc:AlternateContent>
            </w:r>
            <w:r w:rsidRPr="003F44F5">
              <w:rPr>
                <w:rFonts w:ascii="Angsana New" w:hAnsi="Angsana New"/>
                <w:sz w:val="24"/>
                <w:szCs w:val="24"/>
              </w:rPr>
              <w:t>Dean &amp; DeLuca Small Format Lq. LLC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34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3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บริษัทที่จดทะเบียนในสหราชอาณาจักร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D&amp;D Mount Limited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D&amp;D Fourteen Limited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34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3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pStyle w:val="a"/>
              <w:tabs>
                <w:tab w:val="clear" w:pos="1080"/>
                <w:tab w:val="left" w:pos="540"/>
              </w:tabs>
              <w:ind w:left="540" w:right="-43"/>
              <w:jc w:val="thaiDistribute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กิจการร่วมค้า (จดทะเบียนในประเทศญี่ปุ่น)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7114F1">
        <w:tc>
          <w:tcPr>
            <w:tcW w:w="32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Café Japan Co., Ltd.</w:t>
            </w:r>
          </w:p>
        </w:tc>
        <w:tc>
          <w:tcPr>
            <w:tcW w:w="234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5" w:right="-108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จำหน่ายอาหารและเครื่องดื่ม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7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ทางอ้อม</w:t>
            </w:r>
          </w:p>
        </w:tc>
        <w:tc>
          <w:tcPr>
            <w:tcW w:w="273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7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E55B78" w:rsidRPr="003F44F5" w:rsidRDefault="00E55B78" w:rsidP="00E5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FF6339" w:rsidRPr="003F44F5" w:rsidRDefault="00945B7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pacing w:val="-3"/>
          <w:sz w:val="26"/>
          <w:szCs w:val="26"/>
        </w:rPr>
      </w:pPr>
      <w:r w:rsidRPr="003F44F5">
        <w:rPr>
          <w:rFonts w:ascii="Angsana New" w:hAnsi="Angsana New" w:hint="cs"/>
          <w:spacing w:val="-3"/>
          <w:sz w:val="26"/>
          <w:szCs w:val="26"/>
          <w:cs/>
        </w:rPr>
        <w:lastRenderedPageBreak/>
        <w:t>จ</w:t>
      </w:r>
      <w:r w:rsidR="00FF6339" w:rsidRPr="003F44F5">
        <w:rPr>
          <w:rFonts w:ascii="Angsana New" w:hAnsi="Angsana New"/>
          <w:spacing w:val="-3"/>
          <w:sz w:val="26"/>
          <w:szCs w:val="26"/>
          <w:cs/>
        </w:rPr>
        <w:t>)</w:t>
      </w:r>
      <w:r w:rsidR="00FF6339" w:rsidRPr="003F44F5">
        <w:rPr>
          <w:rFonts w:ascii="Angsana New" w:hAnsi="Angsana New"/>
          <w:spacing w:val="-3"/>
          <w:sz w:val="26"/>
          <w:szCs w:val="26"/>
          <w:cs/>
        </w:rPr>
        <w:tab/>
        <w:t>รายการบัญชีระหว่างกลุ่ม</w:t>
      </w:r>
      <w:r w:rsidR="00FF6339"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FF6339" w:rsidRPr="003F44F5">
        <w:rPr>
          <w:rFonts w:ascii="Angsana New" w:hAnsi="Angsana New"/>
          <w:spacing w:val="-3"/>
          <w:sz w:val="26"/>
          <w:szCs w:val="26"/>
          <w:cs/>
        </w:rPr>
        <w:t xml:space="preserve"> ที่มีนัยสำคัญได้ถูกตัดบัญชีออกจากงบการเงินรวมนี้แล้ว</w:t>
      </w:r>
    </w:p>
    <w:p w:rsidR="006312E9" w:rsidRPr="003F44F5" w:rsidRDefault="006312E9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pacing w:val="-3"/>
          <w:sz w:val="26"/>
          <w:szCs w:val="26"/>
        </w:rPr>
      </w:pPr>
    </w:p>
    <w:p w:rsidR="00137BD2" w:rsidRPr="003F44F5" w:rsidRDefault="00EE496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pacing w:val="-3"/>
          <w:sz w:val="26"/>
          <w:szCs w:val="26"/>
        </w:rPr>
      </w:pPr>
      <w:r w:rsidRPr="003F44F5">
        <w:rPr>
          <w:rFonts w:ascii="Angsana New" w:hAnsi="Angsana New" w:hint="cs"/>
          <w:spacing w:val="-3"/>
          <w:sz w:val="26"/>
          <w:szCs w:val="26"/>
          <w:cs/>
        </w:rPr>
        <w:t>ฉ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)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:rsidR="00137BD2" w:rsidRPr="003F44F5" w:rsidRDefault="00137BD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137BD2" w:rsidRPr="003F44F5" w:rsidRDefault="00EE496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pacing w:val="-3"/>
          <w:sz w:val="26"/>
          <w:szCs w:val="26"/>
        </w:rPr>
      </w:pPr>
      <w:r w:rsidRPr="003F44F5">
        <w:rPr>
          <w:rFonts w:ascii="Angsana New" w:hAnsi="Angsana New" w:hint="cs"/>
          <w:spacing w:val="-3"/>
          <w:sz w:val="26"/>
          <w:szCs w:val="26"/>
          <w:cs/>
        </w:rPr>
        <w:t>ช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)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</w:t>
      </w:r>
      <w:r w:rsidR="00125643" w:rsidRPr="003F44F5">
        <w:rPr>
          <w:rFonts w:ascii="Angsana New" w:hAnsi="Angsana New"/>
          <w:spacing w:val="-3"/>
          <w:sz w:val="26"/>
          <w:szCs w:val="26"/>
          <w:cs/>
        </w:rPr>
        <w:t>สุทธิ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และสินทรัพย์สุทธิของบริษัทย่อย ส่วนที่ไม่ได้เป็นของบริษัทแ</w:t>
      </w:r>
      <w:r w:rsidR="00572E1E" w:rsidRPr="003F44F5">
        <w:rPr>
          <w:rFonts w:ascii="Angsana New" w:hAnsi="Angsana New"/>
          <w:spacing w:val="-3"/>
          <w:sz w:val="26"/>
          <w:szCs w:val="26"/>
          <w:cs/>
        </w:rPr>
        <w:t>ละแสดงเป็นรายการแยกต่างหากใน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งบ</w:t>
      </w:r>
      <w:r w:rsidR="0077421D" w:rsidRPr="003F44F5">
        <w:rPr>
          <w:rFonts w:ascii="Angsana New" w:hAnsi="Angsana New"/>
          <w:spacing w:val="-3"/>
          <w:sz w:val="26"/>
          <w:szCs w:val="26"/>
          <w:cs/>
        </w:rPr>
        <w:t>กำไรขาดทุน</w:t>
      </w:r>
      <w:r w:rsidR="00D27533" w:rsidRPr="003F44F5">
        <w:rPr>
          <w:rFonts w:ascii="Angsana New" w:hAnsi="Angsana New"/>
          <w:spacing w:val="-3"/>
          <w:sz w:val="26"/>
          <w:szCs w:val="26"/>
          <w:cs/>
        </w:rPr>
        <w:t>เบ็ดเสร็จรวม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และ</w:t>
      </w:r>
      <w:r w:rsidR="00604BAA" w:rsidRPr="003F44F5">
        <w:rPr>
          <w:rFonts w:ascii="Angsana New" w:hAnsi="Angsana New" w:hint="cs"/>
          <w:spacing w:val="-3"/>
          <w:sz w:val="26"/>
          <w:szCs w:val="26"/>
          <w:cs/>
        </w:rPr>
        <w:t>ภายใต้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ส่วนของ</w:t>
      </w:r>
      <w:r w:rsidR="00B04854" w:rsidRPr="003F44F5">
        <w:rPr>
          <w:rFonts w:ascii="Angsana New" w:hAnsi="Angsana New"/>
          <w:spacing w:val="-3"/>
          <w:sz w:val="26"/>
          <w:szCs w:val="26"/>
          <w:cs/>
        </w:rPr>
        <w:t>ผู้ถือหุ้น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ใน</w:t>
      </w:r>
      <w:r w:rsidR="00D27533" w:rsidRPr="003F44F5">
        <w:rPr>
          <w:rFonts w:ascii="Angsana New" w:hAnsi="Angsana New"/>
          <w:spacing w:val="-3"/>
          <w:sz w:val="26"/>
          <w:szCs w:val="26"/>
          <w:cs/>
        </w:rPr>
        <w:t>งบแสด</w:t>
      </w:r>
      <w:r w:rsidR="008E5D0C" w:rsidRPr="003F44F5">
        <w:rPr>
          <w:rFonts w:ascii="Angsana New" w:hAnsi="Angsana New"/>
          <w:spacing w:val="-3"/>
          <w:sz w:val="26"/>
          <w:szCs w:val="26"/>
          <w:cs/>
        </w:rPr>
        <w:t>ง</w:t>
      </w:r>
      <w:r w:rsidR="00D27533" w:rsidRPr="003F44F5">
        <w:rPr>
          <w:rFonts w:ascii="Angsana New" w:hAnsi="Angsana New"/>
          <w:spacing w:val="-3"/>
          <w:sz w:val="26"/>
          <w:szCs w:val="26"/>
          <w:cs/>
        </w:rPr>
        <w:t>ฐานะการเงิน</w:t>
      </w:r>
      <w:r w:rsidR="00137BD2" w:rsidRPr="003F44F5">
        <w:rPr>
          <w:rFonts w:ascii="Angsana New" w:hAnsi="Angsana New"/>
          <w:spacing w:val="-3"/>
          <w:sz w:val="26"/>
          <w:szCs w:val="26"/>
          <w:cs/>
        </w:rPr>
        <w:t>รวม</w:t>
      </w:r>
    </w:p>
    <w:p w:rsidR="004B3690" w:rsidRPr="003F44F5" w:rsidRDefault="004B369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pacing w:val="-3"/>
          <w:sz w:val="26"/>
          <w:szCs w:val="26"/>
        </w:rPr>
      </w:pPr>
    </w:p>
    <w:p w:rsidR="00ED3264" w:rsidRPr="003F44F5" w:rsidRDefault="00ED326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B27BFB" w:rsidRPr="003F44F5">
        <w:rPr>
          <w:rFonts w:ascii="Angsana New" w:hAnsi="Angsana New" w:hint="cs"/>
          <w:b/>
          <w:bCs/>
          <w:sz w:val="26"/>
          <w:szCs w:val="26"/>
          <w:cs/>
          <w:lang w:val="th-TH"/>
        </w:rPr>
        <w:t>สรุป</w:t>
      </w: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นโยบายการบัญชีที่สำคัญ</w:t>
      </w:r>
    </w:p>
    <w:p w:rsidR="00B64717" w:rsidRPr="003F44F5" w:rsidRDefault="00B6471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B64717" w:rsidRPr="003F44F5" w:rsidRDefault="00B6471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รายการเทียบเท่าเงินสด</w:t>
      </w:r>
    </w:p>
    <w:p w:rsidR="00B64717" w:rsidRPr="003F44F5" w:rsidRDefault="00B6471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B64717" w:rsidRPr="003F44F5" w:rsidRDefault="00B6471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ดีเวลลอปเมนท์ คอร์ปอเรชั่น </w:t>
      </w:r>
      <w:r w:rsidRPr="003F44F5">
        <w:rPr>
          <w:rFonts w:ascii="Angsana New" w:hAnsi="Angsana New"/>
          <w:sz w:val="26"/>
          <w:szCs w:val="26"/>
          <w:cs/>
          <w:lang w:val="th-TH"/>
        </w:rPr>
        <w:t>เก็บไว้ใช้เพื่อวัตถุประสงค์ทั่วไป ส่วนรายการเทียบเท่าเงินสดเป็น        เงินฝากออมทรัพย์และเงินฝากกระแสรายวัน</w:t>
      </w:r>
      <w:r w:rsidRPr="003F44F5">
        <w:rPr>
          <w:rFonts w:ascii="Angsana New" w:hAnsi="Angsana New"/>
          <w:sz w:val="26"/>
          <w:szCs w:val="26"/>
          <w:cs/>
        </w:rPr>
        <w:t>ซึ่ง</w:t>
      </w:r>
      <w:r w:rsidRPr="003F44F5">
        <w:rPr>
          <w:rFonts w:ascii="Angsana New" w:hAnsi="Angsana New"/>
          <w:sz w:val="26"/>
          <w:szCs w:val="26"/>
          <w:cs/>
          <w:lang w:val="th-TH"/>
        </w:rPr>
        <w:t>มีสภาพคล่องสูงและพร้อมที่จะเปลี่ยนเป็นเงินสดในจำนวนที่แน่นอนและมีความเสี่ยงใน     การเปลี่ยนแปลงมูลค่าน้อย</w:t>
      </w:r>
    </w:p>
    <w:p w:rsidR="00CC5612" w:rsidRPr="003F44F5" w:rsidRDefault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ED2031" w:rsidRPr="003F44F5" w:rsidRDefault="00ED203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ค่าเผื่อหนี้สงสัยจะสูญ</w:t>
      </w:r>
    </w:p>
    <w:p w:rsidR="00ED2031" w:rsidRPr="003F44F5" w:rsidRDefault="00ED203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ED2031" w:rsidRPr="003F44F5" w:rsidRDefault="00ED203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ลูกหนี้แสดงในราคาตามใบแจ้งหนี้สุทธิจากค่าเผื่อหนี้สงสัยจะสูญ </w:t>
      </w:r>
    </w:p>
    <w:p w:rsidR="00ED2031" w:rsidRPr="003F44F5" w:rsidRDefault="00ED203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ED2031" w:rsidRPr="003F44F5" w:rsidRDefault="003665B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ED2031" w:rsidRPr="003F44F5">
        <w:rPr>
          <w:rFonts w:ascii="Angsana New" w:hAnsi="Angsana New"/>
          <w:spacing w:val="4"/>
          <w:sz w:val="26"/>
          <w:szCs w:val="26"/>
          <w:cs/>
        </w:rPr>
        <w:t xml:space="preserve">ตั้งค่าเผื่อหนี้สงสัยจะสูญเท่ากับจำนวนหนี้ที่คาดว่าจะเรียกเก็บเงินจากลูกหนี้ไม่ได้ ทั้งนี้ </w:t>
      </w:r>
      <w:r w:rsidR="002833EA" w:rsidRPr="003F44F5">
        <w:rPr>
          <w:rFonts w:ascii="Angsana New" w:hAnsi="Angsana New"/>
          <w:spacing w:val="4"/>
          <w:sz w:val="26"/>
          <w:szCs w:val="26"/>
        </w:rPr>
        <w:t xml:space="preserve">   </w:t>
      </w:r>
      <w:r w:rsidR="00ED2031" w:rsidRPr="003F44F5">
        <w:rPr>
          <w:rFonts w:ascii="Angsana New" w:hAnsi="Angsana New"/>
          <w:spacing w:val="4"/>
          <w:sz w:val="26"/>
          <w:szCs w:val="26"/>
          <w:cs/>
        </w:rPr>
        <w:t>โดยการประมาณจากประสบการณ์ในการเรียกเก็บหนี้ในอดีตควบคู่การวิเคราะห์ฐานะการเงินปัจจุบันของลูกหนี้</w:t>
      </w:r>
    </w:p>
    <w:p w:rsidR="00ED2031" w:rsidRPr="003F44F5" w:rsidRDefault="00ED203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5D66A2" w:rsidRPr="003F44F5" w:rsidRDefault="005D66A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 </w:t>
      </w:r>
    </w:p>
    <w:p w:rsidR="005D66A2" w:rsidRPr="003F44F5" w:rsidRDefault="005D66A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5D66A2" w:rsidRPr="003F44F5" w:rsidRDefault="005D66A2" w:rsidP="00492C6C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>สินค้าคงเหลือ</w:t>
      </w:r>
      <w:r w:rsidR="00982CCA" w:rsidRPr="003F44F5">
        <w:rPr>
          <w:rFonts w:ascii="Angsana New" w:hAnsi="Angsana New" w:hint="cs"/>
          <w:spacing w:val="4"/>
          <w:sz w:val="26"/>
          <w:szCs w:val="26"/>
          <w:cs/>
        </w:rPr>
        <w:t>ในธุรกิจอสังหาริมทรัพย์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แสดงไว้ในราคาทุนโดยวิธีเฉพาะเจาะจงหรือมูลค่าสุทธิที่จะได้รับแล้วแต่ราคาใดจะต่ำกว่า</w:t>
      </w:r>
    </w:p>
    <w:p w:rsidR="00252D65" w:rsidRPr="003F44F5" w:rsidRDefault="00252D6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0307DD" w:rsidRPr="003F44F5" w:rsidRDefault="00B21B13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สินค้าคงเหลือในธุรกิจ</w:t>
      </w:r>
      <w:r w:rsidR="00DB2D07" w:rsidRPr="003F44F5">
        <w:rPr>
          <w:rFonts w:ascii="Angsana New" w:hAnsi="Angsana New"/>
          <w:sz w:val="26"/>
          <w:szCs w:val="26"/>
          <w:cs/>
        </w:rPr>
        <w:t>ร้านซุปเปอร์มาร์เก็ตระดับพรีเมี่ยมชั้นนำและร้านอาหารและเครื่องดื่ม</w:t>
      </w:r>
      <w:r w:rsidR="00DB2D07" w:rsidRPr="003F44F5">
        <w:rPr>
          <w:rFonts w:ascii="Angsana New" w:hAnsi="Angsana New"/>
          <w:sz w:val="26"/>
          <w:szCs w:val="26"/>
        </w:rPr>
        <w:t xml:space="preserve"> </w:t>
      </w:r>
      <w:r w:rsidR="000307DD" w:rsidRPr="003F44F5">
        <w:rPr>
          <w:rFonts w:ascii="Angsana New" w:hAnsi="Angsana New" w:hint="cs"/>
          <w:sz w:val="26"/>
          <w:szCs w:val="26"/>
          <w:cs/>
        </w:rPr>
        <w:t>ตีราคา</w:t>
      </w:r>
      <w:r w:rsidR="000307DD" w:rsidRPr="003F44F5">
        <w:rPr>
          <w:rFonts w:ascii="Angsana New" w:hAnsi="Angsana New"/>
          <w:sz w:val="26"/>
          <w:szCs w:val="26"/>
          <w:cs/>
        </w:rPr>
        <w:t>ในราคาทุน (วิธี</w:t>
      </w:r>
      <w:r w:rsidR="00595780" w:rsidRPr="003F44F5">
        <w:rPr>
          <w:rFonts w:ascii="Angsana New" w:hAnsi="Angsana New" w:hint="cs"/>
          <w:sz w:val="26"/>
          <w:szCs w:val="26"/>
          <w:cs/>
        </w:rPr>
        <w:t>เข้าก่อน</w:t>
      </w:r>
      <w:r w:rsidR="0029765D" w:rsidRPr="003F44F5">
        <w:rPr>
          <w:rFonts w:ascii="Angsana New" w:hAnsi="Angsana New"/>
          <w:sz w:val="26"/>
          <w:szCs w:val="26"/>
        </w:rPr>
        <w:t>-</w:t>
      </w:r>
      <w:r w:rsidR="00595780" w:rsidRPr="003F44F5">
        <w:rPr>
          <w:rFonts w:ascii="Angsana New" w:hAnsi="Angsana New" w:hint="cs"/>
          <w:sz w:val="26"/>
          <w:szCs w:val="26"/>
          <w:cs/>
        </w:rPr>
        <w:t>ออกก่อน</w:t>
      </w:r>
      <w:r w:rsidR="000307DD" w:rsidRPr="003F44F5">
        <w:rPr>
          <w:rFonts w:ascii="Angsana New" w:hAnsi="Angsana New"/>
          <w:sz w:val="26"/>
          <w:szCs w:val="26"/>
          <w:cs/>
        </w:rPr>
        <w:t>) หรือมูลค่าสุทธิที่จะได้รับแล้วแต่ราคาใดจะต่ำกว่า</w:t>
      </w: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ต้นทุน</w:t>
      </w:r>
      <w:r w:rsidR="0097768B" w:rsidRPr="003F44F5">
        <w:rPr>
          <w:rFonts w:ascii="Angsana New" w:hAnsi="Angsana New" w:hint="cs"/>
          <w:sz w:val="26"/>
          <w:szCs w:val="26"/>
          <w:cs/>
        </w:rPr>
        <w:t>ของธุรกิจ</w:t>
      </w:r>
      <w:r w:rsidR="005B4023" w:rsidRPr="003F44F5">
        <w:rPr>
          <w:rFonts w:ascii="Angsana New" w:hAnsi="Angsana New"/>
          <w:sz w:val="26"/>
          <w:szCs w:val="26"/>
          <w:cs/>
        </w:rPr>
        <w:t>ร้านซุปเปอร์มาร์เก็ตระดับพรีเมี่ยมชั้นนำและร้านอาหารและเครื่องดื่ม</w:t>
      </w:r>
      <w:r w:rsidR="005B4023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</w:t>
      </w: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  <w:cs/>
        </w:rPr>
      </w:pP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บริษัทตั้งค่าเผื่อมูลค่า</w:t>
      </w:r>
      <w:r w:rsidRPr="003F44F5">
        <w:rPr>
          <w:rFonts w:ascii="Angsana New" w:hAnsi="Angsana New" w:hint="cs"/>
          <w:sz w:val="26"/>
          <w:szCs w:val="26"/>
          <w:cs/>
        </w:rPr>
        <w:t>สินค้าลดลง</w:t>
      </w:r>
      <w:r w:rsidRPr="003F44F5">
        <w:rPr>
          <w:rFonts w:ascii="Angsana New" w:hAnsi="Angsana New"/>
          <w:sz w:val="26"/>
          <w:szCs w:val="26"/>
          <w:cs/>
        </w:rPr>
        <w:t>สำหรับสินค้า</w:t>
      </w:r>
      <w:r w:rsidRPr="003F44F5">
        <w:rPr>
          <w:rFonts w:ascii="Angsana New" w:hAnsi="Angsana New" w:hint="cs"/>
          <w:sz w:val="26"/>
          <w:szCs w:val="26"/>
          <w:cs/>
        </w:rPr>
        <w:t xml:space="preserve">ที่เสื่อมคุณภาพ เสียหาย </w:t>
      </w:r>
      <w:r w:rsidRPr="003F44F5">
        <w:rPr>
          <w:rFonts w:ascii="Angsana New" w:hAnsi="Angsana New"/>
          <w:sz w:val="26"/>
          <w:szCs w:val="26"/>
          <w:cs/>
        </w:rPr>
        <w:t>ล้าสมัย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>เคลื่อนไหวช้า</w:t>
      </w:r>
    </w:p>
    <w:p w:rsidR="00934FF7" w:rsidRPr="003F44F5" w:rsidRDefault="0093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3A30EA" w:rsidRPr="003F44F5" w:rsidRDefault="003A30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โครงการอสังหาริมทรัพย์ระหว่างพัฒนาเพื่อขาย</w:t>
      </w:r>
    </w:p>
    <w:p w:rsidR="003A30EA" w:rsidRPr="003F44F5" w:rsidRDefault="003A30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3A30EA" w:rsidRPr="003F44F5" w:rsidRDefault="003A30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โครงการอสังหาริมทรัพย์ระหว่างพัฒนาเพื่อขายแสดงตามราคาทุนหรือมูลค่าสุทธิที่จะได้รับแล้วแต่ราคาใดจะต่ำกว่า</w:t>
      </w:r>
      <w:r w:rsidR="002C73AF" w:rsidRPr="003F44F5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ซึ่งประกอบด้วยต้นทุนที่ดิน ค่าออกแบบ ค่าสาธารณูปโภค ค่าก่อสร้าง ต้นทุนการกู้ยืมและค่าใช้จ่ายที่เกี่ยวข้อง</w:t>
      </w:r>
    </w:p>
    <w:p w:rsidR="003A30EA" w:rsidRPr="003F44F5" w:rsidRDefault="003A30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3A30EA" w:rsidRPr="003F44F5" w:rsidRDefault="003A30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  <w:cs/>
          <w:lang w:val="th-TH"/>
        </w:rPr>
        <w:t>จะบันทึกขาดทุนจากการด้อยค่า (ถ้ามี) ไว้ในงบกำไรขาดทุนเบ็ดเสร็จรวม</w:t>
      </w:r>
    </w:p>
    <w:p w:rsidR="00B27BFB" w:rsidRPr="003F44F5" w:rsidRDefault="00B27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6E29CF" w:rsidRPr="003F44F5" w:rsidRDefault="009F2D1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เงินลงทุน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7D63A1" w:rsidRPr="003F44F5" w:rsidRDefault="007D63A1" w:rsidP="007D6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เงินลงทุนในบริษัทย่อยและ</w:t>
      </w:r>
      <w:r w:rsidRPr="003F44F5">
        <w:rPr>
          <w:rFonts w:ascii="Angsana New" w:hAnsi="Angsana New" w:hint="cs"/>
          <w:sz w:val="26"/>
          <w:szCs w:val="26"/>
          <w:cs/>
        </w:rPr>
        <w:t>กิจการ</w:t>
      </w:r>
      <w:r w:rsidRPr="003F44F5">
        <w:rPr>
          <w:rFonts w:ascii="Angsana New" w:hAnsi="Angsana New"/>
          <w:sz w:val="26"/>
          <w:szCs w:val="26"/>
          <w:cs/>
        </w:rPr>
        <w:t>ร่วม</w:t>
      </w:r>
      <w:r w:rsidRPr="003F44F5">
        <w:rPr>
          <w:rFonts w:ascii="Angsana New" w:hAnsi="Angsana New" w:hint="cs"/>
          <w:sz w:val="26"/>
          <w:szCs w:val="26"/>
          <w:cs/>
        </w:rPr>
        <w:t>ค้า</w:t>
      </w:r>
      <w:r w:rsidRPr="003F44F5">
        <w:rPr>
          <w:rFonts w:ascii="Angsana New" w:hAnsi="Angsana New"/>
          <w:sz w:val="26"/>
          <w:szCs w:val="26"/>
          <w:cs/>
        </w:rPr>
        <w:t xml:space="preserve"> ในงบการเงินเฉพาะกิจการของบริษัท บันทึกบัญชีโดยใช้วิธีราคาทุน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ส่วนการบันทึกบัญชีเงินลงทุนในบริษัท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กิจการร่วมค้า</w:t>
      </w:r>
      <w:r w:rsidRPr="003F44F5">
        <w:rPr>
          <w:rFonts w:ascii="Angsana New" w:hAnsi="Angsana New"/>
          <w:sz w:val="26"/>
          <w:szCs w:val="26"/>
          <w:cs/>
        </w:rPr>
        <w:t>ในงบการเงินรวมใช้วิธีส่วนได้เสีย</w:t>
      </w:r>
    </w:p>
    <w:p w:rsidR="00C7734E" w:rsidRPr="003F44F5" w:rsidRDefault="00C7734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4B3690" w:rsidRPr="003F44F5" w:rsidRDefault="004B3690" w:rsidP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เงินลงทุนในหลักทรัพย์</w:t>
      </w:r>
      <w:r w:rsidRPr="003F44F5">
        <w:rPr>
          <w:rFonts w:ascii="Angsana New" w:hAnsi="Angsana New" w:hint="cs"/>
          <w:sz w:val="26"/>
          <w:szCs w:val="26"/>
          <w:cs/>
        </w:rPr>
        <w:t>เพื่อค้า</w:t>
      </w:r>
      <w:r w:rsidRPr="003F44F5">
        <w:rPr>
          <w:rFonts w:ascii="Angsana New" w:hAnsi="Angsana New"/>
          <w:sz w:val="26"/>
          <w:szCs w:val="26"/>
          <w:cs/>
          <w:lang w:val="th-TH"/>
        </w:rPr>
        <w:t>แสดงตามมูลค่ายุติธรรม บริษัทบันทึกการเปลี่ยนแปลงมูลค่าหลักทรัพย์ดังกล่าวเป็นรายการ</w:t>
      </w:r>
      <w:r w:rsidRPr="003F44F5">
        <w:rPr>
          <w:rFonts w:ascii="Angsana New" w:hAnsi="Angsana New" w:hint="cs"/>
          <w:sz w:val="26"/>
          <w:szCs w:val="26"/>
          <w:cs/>
          <w:lang w:val="th-TH"/>
        </w:rPr>
        <w:t>กำไรหรือขาดทุน</w:t>
      </w:r>
      <w:r w:rsidRPr="003F44F5">
        <w:rPr>
          <w:rFonts w:ascii="Angsana New" w:hAnsi="Angsana New"/>
          <w:sz w:val="26"/>
          <w:szCs w:val="26"/>
          <w:cs/>
          <w:lang w:val="th-TH"/>
        </w:rPr>
        <w:t>ในงบกำไรขาดทุนเบ็ดเสร็จ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6E29CF" w:rsidRPr="003F44F5" w:rsidRDefault="009F2D1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4F68C5" w:rsidRPr="003F44F5" w:rsidRDefault="004F68C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4F68C5" w:rsidRPr="003F44F5" w:rsidRDefault="004F68C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ต้นทุนของเงินลงทุนที่จำหน่ายในระหว่างปีคำนวณโดยใช้วิธีถัวเฉลี่ย</w:t>
      </w:r>
      <w:r w:rsidR="00823041" w:rsidRPr="003F44F5">
        <w:rPr>
          <w:rFonts w:ascii="Angsana New" w:hAnsi="Angsana New"/>
          <w:sz w:val="26"/>
          <w:szCs w:val="26"/>
          <w:cs/>
        </w:rPr>
        <w:t>ถ่วงน้ำหนัก</w:t>
      </w:r>
    </w:p>
    <w:p w:rsidR="00934FF7" w:rsidRPr="003F44F5" w:rsidRDefault="00934FF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CC5612" w:rsidRPr="003F44F5" w:rsidRDefault="00CC5612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>สิทธิในการใช้ทรัพย์สิน</w:t>
      </w:r>
    </w:p>
    <w:p w:rsidR="00CC5612" w:rsidRPr="003F44F5" w:rsidRDefault="00CC5612" w:rsidP="00CC56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:rsidR="00CC5612" w:rsidRPr="003F44F5" w:rsidRDefault="00CC5612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สิทธิในการใช้ทรัพย์สินที่</w:t>
      </w:r>
      <w:r w:rsidRPr="003F44F5">
        <w:rPr>
          <w:rFonts w:ascii="Angsana New" w:hAnsi="Angsana New" w:hint="cs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</w:t>
      </w:r>
      <w:r w:rsidR="00BE6E8A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>ได้</w:t>
      </w:r>
      <w:r w:rsidRPr="003F44F5">
        <w:rPr>
          <w:rFonts w:ascii="Angsana New" w:hAnsi="Angsana New"/>
          <w:sz w:val="26"/>
          <w:szCs w:val="26"/>
          <w:cs/>
        </w:rPr>
        <w:t>มาแสดงในราคาทุน หักค่าตัดจำหน่ายสะสม</w:t>
      </w:r>
      <w:r w:rsidR="00DB2D07"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 w:hint="cs"/>
          <w:sz w:val="26"/>
          <w:szCs w:val="26"/>
          <w:cs/>
        </w:rPr>
        <w:t>ค่าเผื่อการด้อยค่า</w:t>
      </w:r>
    </w:p>
    <w:p w:rsidR="00CC5612" w:rsidRPr="003F44F5" w:rsidRDefault="00CC5612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CC5612" w:rsidRPr="003F44F5" w:rsidRDefault="00CC5612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ค่าตัดจำหน่ายบันทึกเป็นค่าใช้จ่ายในงบกำไรขาดทุนเบ็ดเสร็จ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คำนวณโดยวิธีเส้นตรงตามเกณฑ์ระยะเวลาที่คาดว่าจะได้รับประโยชน์</w:t>
      </w:r>
      <w:r w:rsidR="00DB2D07" w:rsidRPr="003F44F5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3F44F5">
        <w:rPr>
          <w:rFonts w:ascii="Angsana New" w:hAnsi="Angsana New"/>
          <w:sz w:val="26"/>
          <w:szCs w:val="26"/>
          <w:cs/>
        </w:rPr>
        <w:t>เชิงเศรษฐกิจของ</w:t>
      </w:r>
      <w:r w:rsidRPr="003F44F5">
        <w:rPr>
          <w:rFonts w:ascii="Angsana New" w:hAnsi="Angsana New" w:hint="cs"/>
          <w:sz w:val="26"/>
          <w:szCs w:val="26"/>
          <w:cs/>
        </w:rPr>
        <w:t>สิทธิในการใช้</w:t>
      </w:r>
      <w:r w:rsidRPr="003F44F5">
        <w:rPr>
          <w:rFonts w:ascii="Angsana New" w:hAnsi="Angsana New"/>
          <w:sz w:val="26"/>
          <w:szCs w:val="26"/>
          <w:cs/>
        </w:rPr>
        <w:t>ทรัพย์</w:t>
      </w:r>
      <w:r w:rsidRPr="003F44F5">
        <w:rPr>
          <w:rFonts w:ascii="Angsana New" w:hAnsi="Angsana New" w:hint="cs"/>
          <w:sz w:val="26"/>
          <w:szCs w:val="26"/>
          <w:cs/>
        </w:rPr>
        <w:t>สิน</w:t>
      </w:r>
      <w:r w:rsidR="006514F2" w:rsidRPr="003F44F5">
        <w:rPr>
          <w:rFonts w:ascii="Angsana New" w:hAnsi="Angsana New" w:hint="cs"/>
          <w:sz w:val="26"/>
          <w:szCs w:val="26"/>
          <w:cs/>
        </w:rPr>
        <w:t xml:space="preserve">เป็นระยะเวลา </w:t>
      </w:r>
      <w:r w:rsidR="006514F2" w:rsidRPr="003F44F5">
        <w:rPr>
          <w:rFonts w:ascii="Angsana New" w:hAnsi="Angsana New"/>
          <w:sz w:val="26"/>
          <w:szCs w:val="26"/>
        </w:rPr>
        <w:t xml:space="preserve">170 </w:t>
      </w:r>
      <w:r w:rsidR="006514F2" w:rsidRPr="003F44F5">
        <w:rPr>
          <w:rFonts w:ascii="Angsana New" w:hAnsi="Angsana New" w:hint="cs"/>
          <w:sz w:val="26"/>
          <w:szCs w:val="26"/>
          <w:cs/>
        </w:rPr>
        <w:t xml:space="preserve">เดือน สิ้นสุดในเดือนธันวาคม </w:t>
      </w:r>
      <w:r w:rsidR="006514F2" w:rsidRPr="003F44F5">
        <w:rPr>
          <w:rFonts w:ascii="Angsana New" w:hAnsi="Angsana New"/>
          <w:sz w:val="26"/>
          <w:szCs w:val="26"/>
        </w:rPr>
        <w:t>2572</w:t>
      </w: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3B42B1" w:rsidRPr="003F44F5" w:rsidRDefault="009F7237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ส่วนปรับปรุง</w:t>
      </w:r>
      <w:r w:rsidR="003B42B1" w:rsidRPr="003F44F5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B9629A" w:rsidRPr="003F44F5">
        <w:rPr>
          <w:rFonts w:ascii="Angsana New" w:hAnsi="Angsana New"/>
          <w:b/>
          <w:bCs/>
          <w:sz w:val="26"/>
          <w:szCs w:val="26"/>
          <w:cs/>
        </w:rPr>
        <w:t>เช่า</w:t>
      </w:r>
      <w:r w:rsidR="00051A3A" w:rsidRPr="003F44F5">
        <w:rPr>
          <w:rFonts w:ascii="Angsana New" w:hAnsi="Angsana New"/>
          <w:b/>
          <w:bCs/>
          <w:sz w:val="26"/>
          <w:szCs w:val="26"/>
          <w:cs/>
        </w:rPr>
        <w:t xml:space="preserve"> อาคารแสดงห้องชุดตัวอย่าง</w:t>
      </w:r>
      <w:r w:rsidR="003B42B1" w:rsidRPr="003F44F5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3B42B1"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3B42B1" w:rsidRPr="003F44F5" w:rsidRDefault="003B42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3B42B1" w:rsidRPr="003F44F5" w:rsidRDefault="002A0E7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</w:rPr>
        <w:t>ส่วนปรับปรุง</w:t>
      </w:r>
      <w:r w:rsidR="003B42B1" w:rsidRPr="003F44F5">
        <w:rPr>
          <w:rFonts w:ascii="Angsana New" w:hAnsi="Angsana New"/>
          <w:sz w:val="26"/>
          <w:szCs w:val="26"/>
          <w:cs/>
        </w:rPr>
        <w:t>อาคาร</w:t>
      </w:r>
      <w:r w:rsidR="00B9629A" w:rsidRPr="003F44F5">
        <w:rPr>
          <w:rFonts w:ascii="Angsana New" w:hAnsi="Angsana New"/>
          <w:sz w:val="26"/>
          <w:szCs w:val="26"/>
          <w:cs/>
        </w:rPr>
        <w:t>เช่า</w:t>
      </w:r>
      <w:r w:rsidR="00051A3A" w:rsidRPr="003F44F5">
        <w:rPr>
          <w:rFonts w:ascii="Angsana New" w:hAnsi="Angsana New"/>
          <w:sz w:val="26"/>
          <w:szCs w:val="26"/>
          <w:cs/>
        </w:rPr>
        <w:t xml:space="preserve"> อาคารแสดงห้องชุดตัวอย่าง</w:t>
      </w:r>
      <w:r w:rsidR="003B42B1" w:rsidRPr="003F44F5">
        <w:rPr>
          <w:rFonts w:ascii="Angsana New" w:hAnsi="Angsana New"/>
          <w:sz w:val="26"/>
          <w:szCs w:val="26"/>
          <w:cs/>
        </w:rPr>
        <w:t>และอุปกรณ์</w:t>
      </w:r>
      <w:r w:rsidR="003B42B1" w:rsidRPr="003F44F5">
        <w:rPr>
          <w:rFonts w:ascii="Angsana New" w:hAnsi="Angsana New"/>
          <w:spacing w:val="4"/>
          <w:sz w:val="26"/>
          <w:szCs w:val="26"/>
          <w:cs/>
        </w:rPr>
        <w:t>แสดงมูลค่าตามราคาทุนหักด้วยค่าเสื่อมราคาสะสมและขาดทุนจากการด้อยค่า</w:t>
      </w:r>
      <w:r w:rsidR="003B42B1"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="003B42B1" w:rsidRPr="003F44F5">
        <w:rPr>
          <w:rFonts w:ascii="Angsana New" w:hAnsi="Angsana New"/>
          <w:spacing w:val="4"/>
          <w:sz w:val="26"/>
          <w:szCs w:val="26"/>
          <w:cs/>
        </w:rPr>
        <w:t>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 กำไรหรือขาดทุนจากการขายหรือตัดจำหน่ายสินทรัพย์จะบันทึกไว้ใน</w:t>
      </w:r>
      <w:r w:rsidR="00BB5B83" w:rsidRPr="003F44F5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3"/>
          <w:sz w:val="26"/>
          <w:szCs w:val="26"/>
          <w:cs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br w:type="page"/>
      </w:r>
    </w:p>
    <w:p w:rsidR="003B42B1" w:rsidRPr="003F44F5" w:rsidRDefault="003B42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lastRenderedPageBreak/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คอร์ปอเรชั่นตัดค่าเสื่อมราคาของ</w:t>
      </w:r>
      <w:r w:rsidR="005921D5" w:rsidRPr="003F44F5">
        <w:rPr>
          <w:rFonts w:ascii="Angsana New" w:hAnsi="Angsana New"/>
          <w:sz w:val="26"/>
          <w:szCs w:val="26"/>
          <w:cs/>
        </w:rPr>
        <w:t>ส่วนปรับปรุง</w:t>
      </w:r>
      <w:r w:rsidRPr="003F44F5">
        <w:rPr>
          <w:rFonts w:ascii="Angsana New" w:hAnsi="Angsana New"/>
          <w:sz w:val="26"/>
          <w:szCs w:val="26"/>
          <w:cs/>
        </w:rPr>
        <w:t>อาคาร</w:t>
      </w:r>
      <w:r w:rsidR="00DC5BAE" w:rsidRPr="003F44F5">
        <w:rPr>
          <w:rFonts w:ascii="Angsana New" w:hAnsi="Angsana New"/>
          <w:sz w:val="26"/>
          <w:szCs w:val="26"/>
          <w:cs/>
        </w:rPr>
        <w:t>เช่า</w:t>
      </w:r>
      <w:r w:rsidRPr="003F44F5">
        <w:rPr>
          <w:rFonts w:ascii="Angsana New" w:hAnsi="Angsana New"/>
          <w:sz w:val="26"/>
          <w:szCs w:val="26"/>
          <w:cs/>
        </w:rPr>
        <w:t>และอุปกรณ์โดยใช้วิธีเส้นตรงตามอายุการใช้งาน</w:t>
      </w:r>
      <w:r w:rsidR="00051A3A"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โดยประมาณดังต่อไปนี้</w:t>
      </w:r>
    </w:p>
    <w:p w:rsidR="003B42B1" w:rsidRPr="003F44F5" w:rsidRDefault="003B42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8118"/>
        <w:gridCol w:w="1530"/>
      </w:tblGrid>
      <w:tr w:rsidR="003F44F5" w:rsidRPr="003F44F5" w:rsidTr="0050787D">
        <w:tc>
          <w:tcPr>
            <w:tcW w:w="8118" w:type="dxa"/>
          </w:tcPr>
          <w:p w:rsidR="003B42B1" w:rsidRPr="003F44F5" w:rsidRDefault="003B42B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B42B1" w:rsidRPr="003F44F5" w:rsidRDefault="003B42B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3F44F5" w:rsidRPr="003F44F5" w:rsidTr="003A15C5">
        <w:tc>
          <w:tcPr>
            <w:tcW w:w="8118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53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50787D">
        <w:tc>
          <w:tcPr>
            <w:tcW w:w="8118" w:type="dxa"/>
          </w:tcPr>
          <w:p w:rsidR="003B42B1" w:rsidRPr="003F44F5" w:rsidRDefault="002A0E70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B9629A" w:rsidRPr="003F44F5">
              <w:rPr>
                <w:rFonts w:ascii="Angsana New" w:hAnsi="Angsana New"/>
                <w:sz w:val="26"/>
                <w:szCs w:val="26"/>
                <w:cs/>
              </w:rPr>
              <w:t>เช่า</w:t>
            </w:r>
          </w:p>
        </w:tc>
        <w:tc>
          <w:tcPr>
            <w:tcW w:w="1530" w:type="dxa"/>
          </w:tcPr>
          <w:p w:rsidR="003B42B1" w:rsidRPr="003F44F5" w:rsidRDefault="007B3FF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  <w:r w:rsidR="0000699A"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  <w:r w:rsidR="0000699A"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</w:rPr>
              <w:t>20</w:t>
            </w:r>
            <w:r w:rsidR="003B42B1"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F44F5" w:rsidRPr="003F44F5" w:rsidTr="0050787D">
        <w:tc>
          <w:tcPr>
            <w:tcW w:w="8118" w:type="dxa"/>
          </w:tcPr>
          <w:p w:rsidR="003B42B1" w:rsidRPr="003F44F5" w:rsidRDefault="003B42B1" w:rsidP="00192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</w:t>
            </w:r>
          </w:p>
        </w:tc>
        <w:tc>
          <w:tcPr>
            <w:tcW w:w="1530" w:type="dxa"/>
          </w:tcPr>
          <w:p w:rsidR="003B42B1" w:rsidRPr="003F44F5" w:rsidRDefault="007B3FF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  <w:r w:rsidR="003B42B1"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  <w:r w:rsidR="003B42B1" w:rsidRPr="003F44F5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  <w:tr w:rsidR="003F44F5" w:rsidRPr="003F44F5" w:rsidTr="0050787D">
        <w:tc>
          <w:tcPr>
            <w:tcW w:w="811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จอภาพโฆษณาระบบดิจิตอลมีเดีย</w:t>
            </w:r>
          </w:p>
        </w:tc>
        <w:tc>
          <w:tcPr>
            <w:tcW w:w="153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</w:t>
            </w: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0307DD" w:rsidRPr="003F44F5" w:rsidTr="0050787D">
        <w:tc>
          <w:tcPr>
            <w:tcW w:w="811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ยานพาหนะ </w:t>
            </w:r>
          </w:p>
        </w:tc>
        <w:tc>
          <w:tcPr>
            <w:tcW w:w="1530" w:type="dxa"/>
          </w:tcPr>
          <w:p w:rsidR="000307DD" w:rsidRPr="003F44F5" w:rsidRDefault="007B3FF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3 - </w:t>
            </w:r>
            <w:r w:rsidR="000307DD" w:rsidRPr="003F44F5">
              <w:rPr>
                <w:rFonts w:ascii="Angsana New" w:hAnsi="Angsana New"/>
                <w:sz w:val="26"/>
                <w:szCs w:val="26"/>
              </w:rPr>
              <w:t>5</w:t>
            </w:r>
            <w:r w:rsidR="000307DD"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</w:tbl>
    <w:p w:rsidR="00C926BF" w:rsidRPr="003F44F5" w:rsidRDefault="00C926B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9682D" w:rsidRPr="003F44F5" w:rsidRDefault="00051A3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อาคารแสดงห้องชุดตัวอย่างตัดค่าเสื่อมราคาในอัตราร้อยละของยอดขายรวมของโครงการที่ดำเนินการอยู่จ</w:t>
      </w:r>
      <w:r w:rsidR="0079682D" w:rsidRPr="003F44F5">
        <w:rPr>
          <w:rFonts w:ascii="Angsana New" w:hAnsi="Angsana New"/>
          <w:sz w:val="26"/>
          <w:szCs w:val="26"/>
          <w:cs/>
        </w:rPr>
        <w:t>นกระทั่งถึงวันที่คาดว่าจะรื้อถอน</w:t>
      </w:r>
    </w:p>
    <w:p w:rsidR="0075513F" w:rsidRPr="003F44F5" w:rsidRDefault="0075513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>สินทรัพย์เพื่อให้เช่า</w:t>
      </w: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สินทรัพย์เพื่อให้เช่า</w:t>
      </w:r>
      <w:r w:rsidRPr="003F44F5">
        <w:rPr>
          <w:rFonts w:ascii="Angsana New" w:hAnsi="Angsana New"/>
          <w:sz w:val="26"/>
          <w:szCs w:val="26"/>
          <w:cs/>
        </w:rPr>
        <w:t xml:space="preserve"> แสดงในราคาทุนหักค่าเสื่อมราคาสะสม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และ</w:t>
      </w:r>
      <w:r w:rsidRPr="003F44F5">
        <w:rPr>
          <w:rFonts w:ascii="Angsana New" w:hAnsi="Angsana New" w:hint="cs"/>
          <w:sz w:val="26"/>
          <w:szCs w:val="26"/>
          <w:cs/>
        </w:rPr>
        <w:t>ค่าเผื่อการ</w:t>
      </w:r>
      <w:r w:rsidR="000307DD" w:rsidRPr="003F44F5">
        <w:rPr>
          <w:rFonts w:ascii="Angsana New" w:hAnsi="Angsana New" w:hint="cs"/>
          <w:sz w:val="26"/>
          <w:szCs w:val="26"/>
          <w:cs/>
        </w:rPr>
        <w:t xml:space="preserve">ด้อยค่า </w:t>
      </w:r>
      <w:r w:rsidRPr="003F44F5">
        <w:rPr>
          <w:rFonts w:ascii="Angsana New" w:hAnsi="Angsana New" w:hint="cs"/>
          <w:sz w:val="26"/>
          <w:szCs w:val="26"/>
          <w:cs/>
        </w:rPr>
        <w:t>(ถ้ามี)</w:t>
      </w:r>
      <w:r w:rsidRPr="003F44F5">
        <w:rPr>
          <w:rFonts w:ascii="Angsana New" w:hAnsi="Angsana New"/>
          <w:sz w:val="26"/>
          <w:szCs w:val="26"/>
          <w:cs/>
        </w:rPr>
        <w:t xml:space="preserve">  </w:t>
      </w: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เสื่อมราคาของสินทรัพย์เพื่อให้เช่าคำนวณจากราคาทุนโดยใช้วิธีเส้นตรงตามอายุการใช้งานโดยประมาณดังต่อไปนี้</w:t>
      </w:r>
    </w:p>
    <w:p w:rsidR="0050787D" w:rsidRPr="003F44F5" w:rsidRDefault="0050787D" w:rsidP="00492C6C">
      <w:pPr>
        <w:jc w:val="both"/>
        <w:rPr>
          <w:rFonts w:ascii="Angsana New" w:hAnsi="Angsan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758"/>
        <w:gridCol w:w="360"/>
        <w:gridCol w:w="1620"/>
      </w:tblGrid>
      <w:tr w:rsidR="003F44F5" w:rsidRPr="003F44F5" w:rsidTr="0050787D">
        <w:tc>
          <w:tcPr>
            <w:tcW w:w="7758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3F44F5" w:rsidRPr="003F44F5" w:rsidTr="003A15C5">
        <w:tc>
          <w:tcPr>
            <w:tcW w:w="7758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50787D">
        <w:tc>
          <w:tcPr>
            <w:tcW w:w="7758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อาคารและส่วนปรับปรุงอาคาร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อาคารคิวบ์</w:t>
            </w:r>
          </w:p>
        </w:tc>
        <w:tc>
          <w:tcPr>
            <w:tcW w:w="36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3F44F5" w:rsidRPr="003F44F5" w:rsidTr="0050787D">
        <w:tc>
          <w:tcPr>
            <w:tcW w:w="7758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งานไฟฟ้า เครื่องกล ท่อน้ำ งานลิฟต์และบันไดเลื่อน</w:t>
            </w:r>
          </w:p>
        </w:tc>
        <w:tc>
          <w:tcPr>
            <w:tcW w:w="36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50787D" w:rsidRPr="003F44F5" w:rsidRDefault="0050787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3F44F5" w:rsidRPr="003F44F5" w:rsidTr="0050787D">
        <w:tc>
          <w:tcPr>
            <w:tcW w:w="775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ระบบที่จอดรถ</w:t>
            </w:r>
          </w:p>
        </w:tc>
        <w:tc>
          <w:tcPr>
            <w:tcW w:w="36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07DD" w:rsidRPr="003F44F5" w:rsidTr="0050787D">
        <w:tc>
          <w:tcPr>
            <w:tcW w:w="775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bookmarkStart w:id="0" w:name="_Hlk167793026"/>
            <w:r w:rsidRPr="003F44F5">
              <w:rPr>
                <w:rFonts w:ascii="Angsana New" w:hAnsi="Angsana New"/>
                <w:sz w:val="26"/>
                <w:szCs w:val="26"/>
                <w:cs/>
              </w:rPr>
              <w:t>งานตกแต่งภายใน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และงานภูมิสถาปัตย์</w:t>
            </w:r>
          </w:p>
        </w:tc>
        <w:tc>
          <w:tcPr>
            <w:tcW w:w="36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bookmarkEnd w:id="0"/>
    </w:tbl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2E690B" w:rsidRPr="003F44F5" w:rsidRDefault="002E690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ค่าความนิยม</w:t>
      </w:r>
    </w:p>
    <w:p w:rsidR="002E690B" w:rsidRPr="003F44F5" w:rsidRDefault="002E690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:rsidR="002E690B" w:rsidRPr="003F44F5" w:rsidRDefault="002E690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ค่าความนิยม</w:t>
      </w:r>
      <w:r w:rsidRPr="003F44F5">
        <w:rPr>
          <w:rFonts w:ascii="Angsana New" w:hAnsi="Angsana New" w:hint="cs"/>
          <w:sz w:val="26"/>
          <w:szCs w:val="26"/>
          <w:cs/>
        </w:rPr>
        <w:t>ที่เกิดจาก</w:t>
      </w:r>
      <w:r w:rsidRPr="003F44F5">
        <w:rPr>
          <w:rFonts w:ascii="Angsana New" w:hAnsi="Angsana New"/>
          <w:sz w:val="26"/>
          <w:szCs w:val="26"/>
          <w:cs/>
        </w:rPr>
        <w:t>การ</w:t>
      </w:r>
      <w:r w:rsidRPr="003F44F5">
        <w:rPr>
          <w:rFonts w:ascii="Angsana New" w:hAnsi="Angsana New" w:hint="cs"/>
          <w:sz w:val="26"/>
          <w:szCs w:val="26"/>
          <w:cs/>
        </w:rPr>
        <w:t>ซื้อกิจการของบริษัทย่อยรับรู้มูลค่าเริ่มแรก</w:t>
      </w:r>
      <w:r w:rsidR="0078302D" w:rsidRPr="003F44F5">
        <w:rPr>
          <w:rFonts w:ascii="Angsana New" w:hAnsi="Angsana New" w:hint="cs"/>
          <w:sz w:val="26"/>
          <w:szCs w:val="26"/>
          <w:cs/>
        </w:rPr>
        <w:t>ตามที่ได้</w:t>
      </w:r>
      <w:r w:rsidR="00595780" w:rsidRPr="003F44F5">
        <w:rPr>
          <w:rFonts w:ascii="Angsana New" w:hAnsi="Angsana New" w:hint="cs"/>
          <w:sz w:val="26"/>
          <w:szCs w:val="26"/>
          <w:cs/>
        </w:rPr>
        <w:t>กล่าวไว้</w:t>
      </w:r>
      <w:r w:rsidRPr="003F44F5">
        <w:rPr>
          <w:rFonts w:ascii="Angsana New" w:hAnsi="Angsana New" w:hint="cs"/>
          <w:sz w:val="26"/>
          <w:szCs w:val="26"/>
          <w:cs/>
        </w:rPr>
        <w:t xml:space="preserve">ในหมายเหตุ </w:t>
      </w:r>
      <w:r w:rsidR="0078302D" w:rsidRPr="003F44F5">
        <w:rPr>
          <w:rFonts w:ascii="Angsana New" w:hAnsi="Angsana New"/>
          <w:sz w:val="26"/>
          <w:szCs w:val="26"/>
        </w:rPr>
        <w:t xml:space="preserve">2 </w:t>
      </w:r>
      <w:r w:rsidR="0078302D" w:rsidRPr="003F44F5">
        <w:rPr>
          <w:rFonts w:ascii="Angsana New" w:hAnsi="Angsana New" w:hint="cs"/>
          <w:sz w:val="26"/>
          <w:szCs w:val="26"/>
          <w:cs/>
        </w:rPr>
        <w:t>ข</w:t>
      </w:r>
      <w:r w:rsidRPr="003F44F5">
        <w:rPr>
          <w:rFonts w:ascii="Angsana New" w:hAnsi="Angsana New" w:hint="cs"/>
          <w:sz w:val="26"/>
          <w:szCs w:val="26"/>
          <w:cs/>
        </w:rPr>
        <w:t xml:space="preserve">) ภายหลังจากการรับรู้เริ่มแรก </w:t>
      </w:r>
      <w:r w:rsidR="0075513F" w:rsidRPr="003F44F5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3F44F5">
        <w:rPr>
          <w:rFonts w:ascii="Angsana New" w:hAnsi="Angsana New" w:hint="cs"/>
          <w:sz w:val="26"/>
          <w:szCs w:val="26"/>
          <w:cs/>
        </w:rPr>
        <w:t>ค่าความนิยมจะถูกวัดมูลค่าด้วยวิธีราคาทุนหักผลขาดทุนจากการด้อยค่าสะสม</w:t>
      </w: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สินทรัพย์ไม่มีตัวตน</w:t>
      </w:r>
    </w:p>
    <w:p w:rsidR="000307DD" w:rsidRPr="003F44F5" w:rsidRDefault="000307DD" w:rsidP="00492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สินทรัพย์ไม่มีตัวตนที่</w:t>
      </w:r>
      <w:r w:rsidR="00CC5612" w:rsidRPr="003F44F5">
        <w:rPr>
          <w:rFonts w:ascii="Angsana New" w:hAnsi="Angsana New" w:hint="cs"/>
          <w:sz w:val="26"/>
          <w:szCs w:val="26"/>
          <w:cs/>
        </w:rPr>
        <w:t>กลุ่ม</w:t>
      </w:r>
      <w:r w:rsidR="00CC5612" w:rsidRPr="003F44F5">
        <w:rPr>
          <w:rFonts w:ascii="Angsana New" w:hAnsi="Angsana New"/>
          <w:sz w:val="26"/>
          <w:szCs w:val="26"/>
          <w:cs/>
        </w:rPr>
        <w:t>บริษัท</w:t>
      </w:r>
      <w:r w:rsidR="00BE6E8A" w:rsidRPr="003F44F5">
        <w:rPr>
          <w:rFonts w:ascii="Angsana New" w:hAnsi="Angsana New"/>
          <w:sz w:val="26"/>
          <w:szCs w:val="26"/>
        </w:rPr>
        <w:t xml:space="preserve"> </w:t>
      </w:r>
      <w:r w:rsidR="00CC5612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  <w:cs/>
        </w:rPr>
        <w:t>ซื้อมาแสดงในราคาทุน หักค่าตัดจำหน่ายสะสม</w:t>
      </w:r>
      <w:r w:rsidR="00DB2D07"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 w:hint="cs"/>
          <w:sz w:val="26"/>
          <w:szCs w:val="26"/>
          <w:cs/>
        </w:rPr>
        <w:t>ค่าเผื่อการด้อยค่า</w:t>
      </w: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ค่าตัดจำหน่ายบันทึกเป็นค่าใช้จ่ายในงบกำไรขาดทุนเบ็ดเสร็จ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แต่ละประเภท  ยกเว้นในกรณีที่ไม่อาจคาดระยะเวลาสิ้นสุดของประโยชน์ที่จะได้รับ</w:t>
      </w:r>
      <w:r w:rsidRPr="003F44F5">
        <w:rPr>
          <w:rFonts w:ascii="Angsana New" w:hAnsi="Angsana New" w:hint="cs"/>
          <w:sz w:val="26"/>
          <w:szCs w:val="26"/>
          <w:cs/>
        </w:rPr>
        <w:t>ซึ่ง</w:t>
      </w:r>
      <w:r w:rsidRPr="003F44F5">
        <w:rPr>
          <w:rFonts w:ascii="Angsana New" w:hAnsi="Angsana New"/>
          <w:sz w:val="26"/>
          <w:szCs w:val="26"/>
          <w:cs/>
        </w:rPr>
        <w:t>สินทรัพย์ที่ไม่มีตัวตน</w:t>
      </w:r>
      <w:r w:rsidRPr="003F44F5">
        <w:rPr>
          <w:rFonts w:ascii="Angsana New" w:hAnsi="Angsana New" w:hint="cs"/>
          <w:sz w:val="26"/>
          <w:szCs w:val="26"/>
          <w:cs/>
        </w:rPr>
        <w:t>ดังกล่าว</w:t>
      </w:r>
      <w:r w:rsidRPr="003F44F5">
        <w:rPr>
          <w:rFonts w:ascii="Angsana New" w:hAnsi="Angsana New"/>
          <w:sz w:val="26"/>
          <w:szCs w:val="26"/>
          <w:cs/>
        </w:rPr>
        <w:t>จะไม่ถูกตัดจำหน่าย แต่จะได้รับการทดสอบว่าด้อยค่าหรือไม่ทุกวันที่ในงบแสดงฐานะการเงิน ระยะเวลาที่คาดว่าจะได้รับประโยชน์เชิงเศรษฐกิจแสดงได้ดังนี้</w:t>
      </w: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540"/>
        <w:gridCol w:w="2790"/>
      </w:tblGrid>
      <w:tr w:rsidR="003F44F5" w:rsidRPr="003F44F5" w:rsidTr="0075513F">
        <w:tc>
          <w:tcPr>
            <w:tcW w:w="640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  <w:tr w:rsidR="003F44F5" w:rsidRPr="003F44F5" w:rsidTr="0075513F">
        <w:tc>
          <w:tcPr>
            <w:tcW w:w="6408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9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75513F">
        <w:tc>
          <w:tcPr>
            <w:tcW w:w="6408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เครื่องหมายการค้าและชื่อทางการค้า</w:t>
            </w: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ไม่มีระยะเวลาสิ้นสุด</w:t>
            </w:r>
          </w:p>
        </w:tc>
      </w:tr>
      <w:tr w:rsidR="003F44F5" w:rsidRPr="003F44F5" w:rsidTr="0075513F">
        <w:tc>
          <w:tcPr>
            <w:tcW w:w="6408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ข้อตกลงไม่แข่งขัน</w:t>
            </w: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44F5" w:rsidRPr="003F44F5" w:rsidTr="0075513F">
        <w:trPr>
          <w:trHeight w:val="306"/>
        </w:trPr>
        <w:tc>
          <w:tcPr>
            <w:tcW w:w="6408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สัญญาแฟรนไชส์</w:t>
            </w: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0307DD" w:rsidRPr="003F44F5" w:rsidRDefault="0075513F" w:rsidP="00DB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ตามอายุของสัญญา (</w:t>
            </w:r>
            <w:r w:rsidRPr="003F44F5">
              <w:rPr>
                <w:rFonts w:ascii="Angsana New" w:hAnsi="Angsana New"/>
                <w:sz w:val="26"/>
                <w:szCs w:val="26"/>
              </w:rPr>
              <w:t>4.1</w:t>
            </w:r>
            <w:r w:rsidR="00DB2D07" w:rsidRPr="003F44F5">
              <w:rPr>
                <w:rFonts w:ascii="Angsana New" w:hAnsi="Angsana New"/>
                <w:sz w:val="26"/>
                <w:szCs w:val="26"/>
              </w:rPr>
              <w:t>7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="00542FE1" w:rsidRPr="003F44F5">
              <w:rPr>
                <w:rFonts w:ascii="Angsana New" w:hAnsi="Angsana New"/>
                <w:sz w:val="26"/>
                <w:szCs w:val="26"/>
              </w:rPr>
              <w:t>6.5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3F44F5" w:rsidRPr="003F44F5" w:rsidTr="0075513F">
        <w:tc>
          <w:tcPr>
            <w:tcW w:w="6408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ความสัมพันธ์กับลูกค้า</w:t>
            </w:r>
            <w:r w:rsidR="000307DD"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40" w:type="dxa"/>
          </w:tcPr>
          <w:p w:rsidR="000307DD" w:rsidRPr="003F44F5" w:rsidRDefault="000307D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0307DD" w:rsidRPr="003F44F5" w:rsidRDefault="00542FE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C5612" w:rsidRPr="003F44F5" w:rsidTr="0075513F">
        <w:tc>
          <w:tcPr>
            <w:tcW w:w="6408" w:type="dxa"/>
          </w:tcPr>
          <w:p w:rsidR="00CC5612" w:rsidRPr="003F44F5" w:rsidRDefault="00CC5612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540" w:type="dxa"/>
          </w:tcPr>
          <w:p w:rsidR="00CC5612" w:rsidRPr="003F44F5" w:rsidRDefault="00CC5612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</w:tcPr>
          <w:p w:rsidR="00CC5612" w:rsidRPr="003F44F5" w:rsidRDefault="00C3763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1-5</w:t>
            </w:r>
          </w:p>
        </w:tc>
      </w:tr>
    </w:tbl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6E29CF" w:rsidRPr="003F44F5" w:rsidRDefault="00D96F7C" w:rsidP="00492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6E29CF" w:rsidRPr="003F44F5">
        <w:rPr>
          <w:rFonts w:ascii="Angsana New" w:hAnsi="Angsana New"/>
          <w:sz w:val="26"/>
          <w:szCs w:val="26"/>
          <w:cs/>
        </w:rPr>
        <w:t>จะพิจารณาการด้อยค่าของสินทรัพย์เมื่อมีเหตุการณ์หรือการเปลี่ยนแปลงสภาพแวดล้อมที่มี</w:t>
      </w:r>
      <w:r w:rsidR="003B42B1" w:rsidRPr="003F44F5">
        <w:rPr>
          <w:rFonts w:ascii="Angsana New" w:hAnsi="Angsana New"/>
          <w:sz w:val="26"/>
          <w:szCs w:val="26"/>
        </w:rPr>
        <w:t xml:space="preserve">    </w:t>
      </w:r>
      <w:r w:rsidR="006E29CF" w:rsidRPr="003F44F5">
        <w:rPr>
          <w:rFonts w:ascii="Angsana New" w:hAnsi="Angsana New"/>
          <w:sz w:val="26"/>
          <w:szCs w:val="26"/>
          <w:cs/>
        </w:rPr>
        <w:t>ข้อบ่งชี้ว่ามูลค่าที่คาดว่าจะได้รับคืน (ราคาขายสุทธิของสินทรัพย์นั้น</w:t>
      </w:r>
      <w:r w:rsidR="000D10C8" w:rsidRPr="003F44F5">
        <w:rPr>
          <w:rFonts w:ascii="Angsana New" w:hAnsi="Angsana New"/>
          <w:sz w:val="26"/>
          <w:szCs w:val="26"/>
        </w:rPr>
        <w:t xml:space="preserve"> </w:t>
      </w:r>
      <w:r w:rsidR="006E29CF" w:rsidRPr="003F44F5">
        <w:rPr>
          <w:rFonts w:ascii="Angsana New" w:hAnsi="Angsana New"/>
          <w:sz w:val="26"/>
          <w:szCs w:val="26"/>
          <w:cs/>
        </w:rPr>
        <w:t>ๆ หรือมูลค่าจากการใช้ 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ในกรณีที่ราคาตามบัญชีของสินทรัพย์สูงกว่ามูลค่าที่คาดว่าจะได้รับคืน </w:t>
      </w:r>
      <w:r w:rsidR="00D96F7C"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="00D96F7C"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3B42B1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</w:t>
      </w:r>
      <w:r w:rsidR="00BB5B83" w:rsidRPr="003F44F5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  <w:r w:rsidRPr="003F44F5">
        <w:rPr>
          <w:rFonts w:ascii="Angsana New" w:hAnsi="Angsana New"/>
          <w:sz w:val="26"/>
          <w:szCs w:val="26"/>
          <w:cs/>
        </w:rPr>
        <w:t xml:space="preserve">หรือปรับลดส่วนเกินทุนจากการตีราคาของสินทรัพย์ในกรณีที่สินทรัพย์เหล่านั้นเคยมีการตีราคาเพิ่มขึ้นมาก่อน </w:t>
      </w:r>
      <w:r w:rsidR="00D96F7C"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="00D96F7C" w:rsidRPr="003F44F5">
        <w:rPr>
          <w:rFonts w:ascii="Angsana New" w:hAnsi="Angsana New"/>
          <w:sz w:val="26"/>
          <w:szCs w:val="26"/>
          <w:cs/>
        </w:rPr>
        <w:t xml:space="preserve">บริษัท เพซ </w:t>
      </w:r>
      <w:r w:rsidR="00FE071B" w:rsidRPr="003F44F5">
        <w:rPr>
          <w:rFonts w:ascii="Angsana New" w:hAnsi="Angsana New"/>
          <w:sz w:val="26"/>
          <w:szCs w:val="26"/>
          <w:cs/>
        </w:rPr>
        <w:t xml:space="preserve">       </w:t>
      </w:r>
      <w:r w:rsidR="00D96F7C" w:rsidRPr="003F44F5">
        <w:rPr>
          <w:rFonts w:ascii="Angsana New" w:hAnsi="Angsana New"/>
          <w:sz w:val="26"/>
          <w:szCs w:val="26"/>
          <w:cs/>
        </w:rPr>
        <w:t>ดีเวลลอปเมนท์ คอร์ปอเรชั่น</w:t>
      </w:r>
      <w:r w:rsidR="003B42B1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จะบันทึกกลับรายการผลขาดทุนจากการด้อยค่า</w:t>
      </w:r>
      <w:r w:rsidRPr="003F44F5">
        <w:rPr>
          <w:rFonts w:ascii="Angsana New" w:hAnsi="Angsana New"/>
          <w:sz w:val="26"/>
          <w:szCs w:val="26"/>
        </w:rPr>
        <w:t xml:space="preserve">   </w:t>
      </w:r>
      <w:r w:rsidRPr="003F44F5">
        <w:rPr>
          <w:rFonts w:ascii="Angsana New" w:hAnsi="Angsana New"/>
          <w:sz w:val="26"/>
          <w:szCs w:val="26"/>
          <w:cs/>
        </w:rPr>
        <w:t>ซึ่งได้บันทึกไว้ในปีก่อน</w:t>
      </w:r>
      <w:r w:rsidR="0000699A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</w:t>
      </w:r>
      <w:r w:rsidR="003B42B1" w:rsidRPr="003F44F5">
        <w:rPr>
          <w:rFonts w:ascii="Angsana New" w:hAnsi="Angsana New"/>
          <w:sz w:val="26"/>
          <w:szCs w:val="26"/>
        </w:rPr>
        <w:t xml:space="preserve">          </w:t>
      </w:r>
      <w:r w:rsidRPr="003F44F5">
        <w:rPr>
          <w:rFonts w:ascii="Angsana New" w:hAnsi="Angsana New"/>
          <w:sz w:val="26"/>
          <w:szCs w:val="26"/>
          <w:cs/>
        </w:rPr>
        <w:t>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</w:t>
      </w:r>
      <w:r w:rsidR="003B42B1" w:rsidRPr="003F44F5">
        <w:rPr>
          <w:rFonts w:ascii="Angsana New" w:hAnsi="Angsana New"/>
          <w:sz w:val="26"/>
          <w:szCs w:val="26"/>
        </w:rPr>
        <w:t xml:space="preserve">  </w:t>
      </w:r>
      <w:r w:rsidRPr="003F44F5">
        <w:rPr>
          <w:rFonts w:ascii="Angsana New" w:hAnsi="Angsana New"/>
          <w:sz w:val="26"/>
          <w:szCs w:val="26"/>
          <w:cs/>
        </w:rPr>
        <w:t>ตัดบัญชีที่เกี่ยวข้อง)</w:t>
      </w:r>
    </w:p>
    <w:p w:rsidR="000307DD" w:rsidRPr="003F44F5" w:rsidRDefault="000307DD" w:rsidP="0048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486D87" w:rsidRPr="003F44F5" w:rsidRDefault="00486D87" w:rsidP="0048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</w:t>
      </w:r>
      <w:r w:rsidR="00DB2D07" w:rsidRPr="003F44F5">
        <w:rPr>
          <w:rFonts w:ascii="Angsana New" w:hAnsi="Angsana New"/>
          <w:sz w:val="26"/>
          <w:szCs w:val="26"/>
        </w:rPr>
        <w:t xml:space="preserve">   </w:t>
      </w:r>
      <w:r w:rsidRPr="003F44F5">
        <w:rPr>
          <w:rFonts w:ascii="Angsana New" w:hAnsi="Angsana New"/>
          <w:sz w:val="26"/>
          <w:szCs w:val="26"/>
          <w:cs/>
        </w:rPr>
        <w:t>อื่น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CC5612" w:rsidRPr="003F44F5" w:rsidRDefault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 xml:space="preserve">ประมาณการหนี้สิน 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:rsidR="006E29CF" w:rsidRPr="003F44F5" w:rsidRDefault="00D96F7C" w:rsidP="00492C6C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6E29CF" w:rsidRPr="003F44F5">
        <w:rPr>
          <w:rFonts w:ascii="Angsana New" w:hAnsi="Angsana New"/>
          <w:spacing w:val="4"/>
          <w:sz w:val="26"/>
          <w:szCs w:val="26"/>
          <w:cs/>
        </w:rPr>
        <w:t xml:space="preserve">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6E29CF" w:rsidRPr="003F44F5">
        <w:rPr>
          <w:rFonts w:ascii="Angsana New" w:hAnsi="Angsana New"/>
          <w:spacing w:val="4"/>
          <w:sz w:val="26"/>
          <w:szCs w:val="26"/>
          <w:cs/>
        </w:rPr>
        <w:t>จะพิจารณามูลค่าของประมาณการหนี้สิน ณ วันที่ในงบ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แสดงฐานะการเงิน</w:t>
      </w:r>
      <w:r w:rsidR="006E29CF" w:rsidRPr="003F44F5">
        <w:rPr>
          <w:rFonts w:ascii="Angsana New" w:hAnsi="Angsana New"/>
          <w:spacing w:val="4"/>
          <w:sz w:val="26"/>
          <w:szCs w:val="26"/>
          <w:cs/>
        </w:rPr>
        <w:t>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486D87" w:rsidRPr="003F44F5" w:rsidRDefault="00486D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50787D" w:rsidRPr="003F44F5" w:rsidRDefault="005078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  <w:lang w:val="th-TH"/>
        </w:rPr>
        <w:t>ประมาณการหนี้สินสำหรับผลประโยชน์ของพนักงาน</w:t>
      </w:r>
      <w:r w:rsidR="006F5089" w:rsidRPr="003F44F5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:rsidR="00CC5612" w:rsidRPr="003F44F5" w:rsidRDefault="00CC5612" w:rsidP="00CC5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CC5612" w:rsidRPr="003F44F5" w:rsidRDefault="00CC5612" w:rsidP="00BE6E8A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>ภาระผูกพันเกี่ยวกับผลประโยชน์พนักงานเมื่อเกษียณอายุ</w:t>
      </w:r>
      <w:r w:rsidR="004B3690" w:rsidRPr="003F44F5">
        <w:rPr>
          <w:rFonts w:ascii="Angsana New" w:hAnsi="Angsana New" w:hint="cs"/>
          <w:spacing w:val="4"/>
          <w:sz w:val="26"/>
          <w:szCs w:val="26"/>
          <w:cs/>
        </w:rPr>
        <w:t>ของ</w:t>
      </w:r>
      <w:r w:rsidR="004B3690"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="004B3690"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4B3690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ต้นทุนบริการในอดีต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และ</w:t>
      </w:r>
      <w:r w:rsidRPr="003F44F5">
        <w:rPr>
          <w:rFonts w:ascii="Angsana New" w:hAnsi="Angsana New"/>
          <w:spacing w:val="4"/>
          <w:sz w:val="26"/>
          <w:szCs w:val="26"/>
          <w:cs/>
        </w:rPr>
        <w:t>กำไร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หรือ</w:t>
      </w:r>
      <w:r w:rsidRPr="003F44F5">
        <w:rPr>
          <w:rFonts w:ascii="Angsana New" w:hAnsi="Angsana New"/>
          <w:spacing w:val="4"/>
          <w:sz w:val="26"/>
          <w:szCs w:val="26"/>
          <w:cs/>
        </w:rPr>
        <w:t>ขาดทุนจากการลดขนาดโครงการลงรับรู้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ในกำไรหรือขาดทุนทันที กลุ่มบริษัท</w:t>
      </w:r>
      <w:r w:rsidR="00BE6E8A"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="00BE6E8A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BE6E8A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รับรู้</w:t>
      </w:r>
      <w:r w:rsidRPr="003F44F5">
        <w:rPr>
          <w:rFonts w:ascii="Angsana New" w:hAnsi="Angsana New"/>
          <w:spacing w:val="4"/>
          <w:sz w:val="26"/>
          <w:szCs w:val="26"/>
          <w:cs/>
        </w:rPr>
        <w:t>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2D72E8" w:rsidRPr="003F44F5" w:rsidRDefault="002D72E8" w:rsidP="00BE6E8A">
      <w:pPr>
        <w:jc w:val="thaiDistribute"/>
        <w:rPr>
          <w:rFonts w:ascii="Angsana New" w:hAnsi="Angsana New"/>
          <w:spacing w:val="4"/>
          <w:sz w:val="26"/>
          <w:szCs w:val="26"/>
        </w:rPr>
      </w:pPr>
    </w:p>
    <w:p w:rsidR="002D72E8" w:rsidRPr="003F44F5" w:rsidRDefault="002D72E8" w:rsidP="002D72E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ประมาณการหนี้สินจากโปรแกรมสิทธิพิเศษแก่ลูกค้า</w:t>
      </w:r>
    </w:p>
    <w:p w:rsidR="005B4023" w:rsidRPr="003F44F5" w:rsidRDefault="005B4023" w:rsidP="005B4023">
      <w:pPr>
        <w:jc w:val="thaiDistribute"/>
        <w:rPr>
          <w:rFonts w:ascii="Angsana New" w:hAnsi="Angsana New"/>
          <w:sz w:val="26"/>
          <w:szCs w:val="26"/>
        </w:rPr>
      </w:pPr>
    </w:p>
    <w:p w:rsidR="005B4023" w:rsidRPr="003F44F5" w:rsidRDefault="005B4023" w:rsidP="005B4023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ประมาณการหนี้สินจากโปรแกรมสิทธิพิเศษแก่ลูกค้าเป็นภาระผูกพันในปัจจุบันที่เกิดจากโปรแกรมคะแนนสะสมแลกของรางวัลที่</w:t>
      </w:r>
      <w:r w:rsidRPr="003F44F5">
        <w:rPr>
          <w:rFonts w:ascii="Angsana New" w:hAnsi="Angsana New"/>
          <w:sz w:val="26"/>
          <w:szCs w:val="26"/>
        </w:rPr>
        <w:t xml:space="preserve">           </w:t>
      </w:r>
      <w:r w:rsidRPr="003F44F5">
        <w:rPr>
          <w:rFonts w:ascii="Angsana New" w:hAnsi="Angsana New"/>
          <w:sz w:val="26"/>
          <w:szCs w:val="26"/>
          <w:cs/>
        </w:rPr>
        <w:t>กลุ่มบริษัทเพซ ดีเวลลอปเมนท์ คอร์ปอเรชั่นให้กับลูกค้า ซึ่งคำนวณจากประมาณการอัตราการใช้สิทธิคะแนน</w:t>
      </w:r>
      <w:r w:rsidR="00530197" w:rsidRPr="003F44F5">
        <w:rPr>
          <w:rFonts w:ascii="Angsana New" w:hAnsi="Angsana New"/>
          <w:sz w:val="26"/>
          <w:szCs w:val="26"/>
          <w:cs/>
        </w:rPr>
        <w:t>สะสมของลูกค้าเพื่อแลกของรางวัล</w:t>
      </w:r>
      <w:r w:rsidRPr="003F44F5">
        <w:rPr>
          <w:rFonts w:ascii="Angsana New" w:hAnsi="Angsana New"/>
          <w:sz w:val="26"/>
          <w:szCs w:val="26"/>
          <w:cs/>
        </w:rPr>
        <w:t xml:space="preserve">และราคาเฉลี่ยของของรางวัล </w:t>
      </w:r>
    </w:p>
    <w:p w:rsidR="002D72E8" w:rsidRPr="003F44F5" w:rsidRDefault="002D72E8" w:rsidP="000462C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0462CC" w:rsidRPr="003F44F5" w:rsidRDefault="000462CC" w:rsidP="000462CC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462CC" w:rsidRPr="003F44F5" w:rsidRDefault="000462CC" w:rsidP="000462C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</w:t>
      </w:r>
      <w:r w:rsidRPr="003F44F5">
        <w:rPr>
          <w:rFonts w:ascii="Angsana New" w:hAnsi="Angsana New"/>
          <w:sz w:val="26"/>
          <w:szCs w:val="26"/>
        </w:rPr>
        <w:t xml:space="preserve">  </w:t>
      </w:r>
      <w:r w:rsidRPr="003F44F5">
        <w:rPr>
          <w:rFonts w:ascii="Angsana New" w:hAnsi="Angsana New" w:hint="cs"/>
          <w:sz w:val="26"/>
          <w:szCs w:val="26"/>
          <w:cs/>
        </w:rPr>
        <w:t>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462CC" w:rsidRPr="003F44F5" w:rsidRDefault="000462CC" w:rsidP="000462CC">
      <w:pPr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3F44F5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3F44F5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2D72E8" w:rsidRPr="003F44F5" w:rsidRDefault="002D72E8" w:rsidP="000462CC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3F44F5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:rsidR="000462CC" w:rsidRPr="003F44F5" w:rsidRDefault="000462CC" w:rsidP="000462CC">
      <w:pPr>
        <w:jc w:val="thaiDistribute"/>
        <w:rPr>
          <w:rFonts w:ascii="Angsana New" w:hAnsi="Angsana New"/>
          <w:i/>
          <w:iCs/>
          <w:sz w:val="26"/>
          <w:szCs w:val="26"/>
        </w:rPr>
      </w:pPr>
      <w:r w:rsidRPr="003F44F5">
        <w:rPr>
          <w:rFonts w:ascii="Angsana New" w:hAnsi="Angsana New"/>
          <w:i/>
          <w:iCs/>
          <w:sz w:val="26"/>
          <w:szCs w:val="26"/>
          <w:cs/>
        </w:rPr>
        <w:lastRenderedPageBreak/>
        <w:t>การใช้วิจารณญาณ</w:t>
      </w: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การจัดทำงบการเงินรวม </w:t>
      </w:r>
      <w:r w:rsidRPr="003F44F5">
        <w:rPr>
          <w:rFonts w:ascii="Angsana New" w:hAnsi="Angsana New"/>
          <w:sz w:val="26"/>
          <w:szCs w:val="26"/>
        </w:rPr>
        <w:t xml:space="preserve">: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กลุ่มบริษัท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มีอำนาจควบคุมโดยพฤตินัย </w:t>
      </w:r>
      <w:r w:rsidRPr="003F44F5">
        <w:rPr>
          <w:rFonts w:ascii="Angsana New" w:hAnsi="Angsana New"/>
          <w:sz w:val="26"/>
          <w:szCs w:val="26"/>
        </w:rPr>
        <w:t>(De facto control)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เหนือ       ผู้ได้รับการลงทุน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การจัดประเภทสัญญาเช่า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 w:hint="cs"/>
          <w:sz w:val="26"/>
          <w:szCs w:val="26"/>
          <w:cs/>
          <w:lang w:val="th-TH"/>
        </w:rPr>
        <w:t>เกณฑ์ในการปันส่วนต้นทุนค่าก่อสร้างและค่าใช้จ่ายร่วมของโครงการของบริษัทย่อย</w:t>
      </w: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462CC" w:rsidRPr="003F44F5" w:rsidRDefault="000462CC" w:rsidP="000462CC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3F44F5">
        <w:rPr>
          <w:rFonts w:ascii="Angsana New" w:hAnsi="Angsana New"/>
          <w:i/>
          <w:iCs/>
          <w:sz w:val="26"/>
          <w:szCs w:val="26"/>
          <w:cs/>
        </w:rPr>
        <w:t>ข้อสมมติฐานและความไม่แน่นอนของการประมาณการ</w:t>
      </w: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:rsidR="000462CC" w:rsidRPr="003F44F5" w:rsidRDefault="000462CC" w:rsidP="000462C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</w:rPr>
        <w:t>การรวมธุรกิจ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0462CC" w:rsidRPr="003F44F5" w:rsidRDefault="000462CC" w:rsidP="000462CC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:rsidR="002D72E8" w:rsidRPr="003F44F5" w:rsidRDefault="002D72E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  <w:r w:rsidR="000462CC" w:rsidRPr="003F44F5">
        <w:rPr>
          <w:rFonts w:ascii="Angsana New" w:hAnsi="Angsana New" w:hint="cs"/>
          <w:b/>
          <w:bCs/>
          <w:sz w:val="26"/>
          <w:szCs w:val="26"/>
          <w:cs/>
        </w:rPr>
        <w:t>และค่าใช้จ่าย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E29CF" w:rsidRPr="003F44F5" w:rsidRDefault="00D96F7C" w:rsidP="00492C6C">
      <w:pPr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C41609" w:rsidRPr="003F44F5">
        <w:rPr>
          <w:rFonts w:ascii="Angsana New" w:hAnsi="Angsana New"/>
          <w:sz w:val="26"/>
          <w:szCs w:val="26"/>
        </w:rPr>
        <w:t xml:space="preserve"> </w:t>
      </w:r>
      <w:r w:rsidR="006E29CF" w:rsidRPr="003F44F5">
        <w:rPr>
          <w:rFonts w:ascii="Angsana New" w:hAnsi="Angsana New"/>
          <w:spacing w:val="4"/>
          <w:sz w:val="26"/>
          <w:szCs w:val="26"/>
          <w:cs/>
        </w:rPr>
        <w:t>รับรู้รายได้จากการขายหน่วยในอาคารชุดพักอาศัยเมื่องานก่อสร้างเสร็จตามสัญญาและ</w:t>
      </w:r>
      <w:r w:rsidR="00C41609" w:rsidRPr="003F44F5">
        <w:rPr>
          <w:rFonts w:ascii="Angsana New" w:hAnsi="Angsana New"/>
          <w:spacing w:val="4"/>
          <w:sz w:val="26"/>
          <w:szCs w:val="26"/>
        </w:rPr>
        <w:t xml:space="preserve">       </w:t>
      </w:r>
      <w:r w:rsidR="006E29CF" w:rsidRPr="003F44F5">
        <w:rPr>
          <w:rFonts w:ascii="Angsana New" w:hAnsi="Angsana New"/>
          <w:spacing w:val="4"/>
          <w:sz w:val="26"/>
          <w:szCs w:val="26"/>
          <w:cs/>
        </w:rPr>
        <w:t>มีการโอนกรรมสิทธิ์ให้ผู้ซื้อหลังจากได้รับชำระจากผู้ซื้อครบถ้วนแล้ว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D72E8" w:rsidRPr="003F44F5" w:rsidRDefault="002D72E8" w:rsidP="002D7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รายได้จากการขายอาหารและเครื่องดื่มรับรู้เมื่อได้ส่งมอบสินค้าและให้บริการแล้ว รายได้จากการขายและบริการแสดงมูลค่าตามราคาในใบกำกับสินค้าโดยไม่รวมภาษีมูลค่าเพิ่ม สำหรับสินค้าที่ได้ส่งมอบและบริการที่ได้ให้หลังจากหักส่วนลดแล้ว</w:t>
      </w:r>
    </w:p>
    <w:p w:rsidR="004B3690" w:rsidRPr="003F44F5" w:rsidRDefault="004B3690" w:rsidP="002D7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:rsidR="000307DD" w:rsidRPr="003F44F5" w:rsidRDefault="000307DD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จากการขายสินค้ารับรู้ในงบกำไรขาดทุนเมื่อได้โอนความเสี่ยงและผลตอบแทนที่เป็นสาระสำคัญของความเป็นเจ้าของสินค้าที่มีนัยสำคัญไปให้กับผู้ซื้อแล้ว และจะไม่รับรู้รายได้ถ้ามีความไม่แน่นอนที่มีนัยสำคัญในการได้รับประโยชน์จากรายการบัญชีนั้น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มีความเป็นไปได้ค่อนข้างแน่นอนที่จะต้องรับคืนสินค้า หรือฝ่ายบริหารยังมีการควบคุมหรือบริหารสินค้าที่ขายไปแล้วนั้น</w:t>
      </w:r>
    </w:p>
    <w:p w:rsidR="000307DD" w:rsidRPr="003F44F5" w:rsidRDefault="000307DD" w:rsidP="00492C6C">
      <w:pPr>
        <w:jc w:val="thaiDistribute"/>
        <w:rPr>
          <w:rFonts w:ascii="Angsana New" w:hAnsi="Angsana New"/>
          <w:spacing w:val="4"/>
          <w:sz w:val="26"/>
          <w:szCs w:val="26"/>
        </w:rPr>
      </w:pPr>
    </w:p>
    <w:p w:rsidR="006E29CF" w:rsidRPr="003F44F5" w:rsidRDefault="006E29CF" w:rsidP="00492C6C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>รายได้ค่าเช่ารับรู้</w:t>
      </w:r>
      <w:r w:rsidR="00FB3012" w:rsidRPr="003F44F5">
        <w:rPr>
          <w:rFonts w:ascii="Angsana New" w:hAnsi="Angsana New"/>
          <w:spacing w:val="4"/>
          <w:sz w:val="26"/>
          <w:szCs w:val="26"/>
          <w:cs/>
        </w:rPr>
        <w:t>เป็นรายได้</w:t>
      </w:r>
      <w:r w:rsidR="005E1150" w:rsidRPr="003F44F5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3F44F5">
        <w:rPr>
          <w:rFonts w:ascii="Angsana New" w:hAnsi="Angsana New"/>
          <w:sz w:val="26"/>
          <w:szCs w:val="26"/>
          <w:cs/>
        </w:rPr>
        <w:t>โดยวิธีเส้นตรงตลอดอายุสัญญาเช่า</w:t>
      </w:r>
    </w:p>
    <w:p w:rsidR="005E1150" w:rsidRPr="003F44F5" w:rsidRDefault="005E115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E1150" w:rsidRPr="003F44F5" w:rsidRDefault="005E1150" w:rsidP="00492C6C">
      <w:pPr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</w:t>
      </w:r>
      <w:r w:rsidRPr="003F44F5">
        <w:rPr>
          <w:rFonts w:ascii="Angsana New" w:hAnsi="Angsana New" w:hint="cs"/>
          <w:sz w:val="26"/>
          <w:szCs w:val="26"/>
          <w:cs/>
        </w:rPr>
        <w:t>จากการให้บริการ รับรู้เป็นรายได้เมื่อให้บริการ</w:t>
      </w:r>
      <w:r w:rsidRPr="003F44F5">
        <w:rPr>
          <w:rFonts w:ascii="Angsana New" w:hAnsi="Angsana New"/>
          <w:sz w:val="26"/>
          <w:szCs w:val="26"/>
          <w:cs/>
        </w:rPr>
        <w:t>ตามเกณฑ์คงค้าง</w:t>
      </w:r>
    </w:p>
    <w:p w:rsidR="002D72E8" w:rsidRPr="003F44F5" w:rsidRDefault="002D72E8" w:rsidP="00492C6C">
      <w:pPr>
        <w:jc w:val="both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:rsidR="005D455C" w:rsidRPr="003F44F5" w:rsidRDefault="005D455C" w:rsidP="00492C6C">
      <w:pPr>
        <w:jc w:val="both"/>
        <w:rPr>
          <w:rFonts w:ascii="Angsana New" w:hAnsi="Angsana New"/>
          <w:sz w:val="26"/>
          <w:szCs w:val="26"/>
        </w:rPr>
      </w:pPr>
    </w:p>
    <w:p w:rsidR="006E29CF" w:rsidRPr="003F44F5" w:rsidRDefault="005D455C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รายได้</w:t>
      </w:r>
      <w:r w:rsidRPr="003F44F5">
        <w:rPr>
          <w:rFonts w:ascii="Angsana New" w:hAnsi="Angsana New"/>
          <w:sz w:val="26"/>
          <w:szCs w:val="26"/>
          <w:cs/>
        </w:rPr>
        <w:t>ค่าสิทธิ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รับรู้</w:t>
      </w:r>
      <w:r w:rsidRPr="003F44F5">
        <w:rPr>
          <w:rFonts w:ascii="Angsana New" w:hAnsi="Angsana New" w:hint="cs"/>
          <w:sz w:val="26"/>
          <w:szCs w:val="26"/>
          <w:cs/>
        </w:rPr>
        <w:t>เป็นรายได้</w:t>
      </w:r>
      <w:r w:rsidRPr="003F44F5">
        <w:rPr>
          <w:rFonts w:ascii="Angsana New" w:hAnsi="Angsana New"/>
          <w:sz w:val="26"/>
          <w:szCs w:val="26"/>
          <w:cs/>
        </w:rPr>
        <w:t>ตามเกณฑ์คงค้างซึ่งเป็นไปตามเนื้อหาของข้อตกลงที่เกี่ยวข้อง</w:t>
      </w:r>
    </w:p>
    <w:p w:rsidR="005D455C" w:rsidRPr="003F44F5" w:rsidRDefault="005D455C" w:rsidP="00492C6C">
      <w:pPr>
        <w:jc w:val="both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:rsidR="000462CC" w:rsidRPr="003F44F5" w:rsidRDefault="000462CC" w:rsidP="000462CC">
      <w:pPr>
        <w:jc w:val="both"/>
        <w:rPr>
          <w:rFonts w:ascii="Angsana New" w:hAnsi="Angsana New"/>
          <w:sz w:val="26"/>
          <w:szCs w:val="26"/>
        </w:rPr>
      </w:pPr>
    </w:p>
    <w:p w:rsidR="000462CC" w:rsidRPr="003F44F5" w:rsidRDefault="000462CC" w:rsidP="000462CC">
      <w:pPr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ค่าใช้จ่าย</w:t>
      </w:r>
      <w:r w:rsidRPr="003F44F5">
        <w:rPr>
          <w:rFonts w:ascii="Angsana New" w:hAnsi="Angsana New"/>
          <w:sz w:val="26"/>
          <w:szCs w:val="26"/>
          <w:cs/>
        </w:rPr>
        <w:t>บันทึกตามเกณฑ์คงค้าง</w:t>
      </w:r>
    </w:p>
    <w:p w:rsidR="001845F8" w:rsidRPr="003F44F5" w:rsidRDefault="001845F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ต้นทุนการขายหน่วยในอาคารชุดพักอาศัย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ต้นทุนการพัฒนาแสดงตามราคาทุนหรือมูลค่าสุทธิที่จะได้รับแล้วแต่ราคาใดจะต่ำกว่า ซึ่งป</w:t>
      </w:r>
      <w:r w:rsidR="00175D08" w:rsidRPr="003F44F5">
        <w:rPr>
          <w:rFonts w:ascii="Angsana New" w:hAnsi="Angsana New"/>
          <w:sz w:val="26"/>
          <w:szCs w:val="26"/>
          <w:cs/>
          <w:lang w:val="th-TH"/>
        </w:rPr>
        <w:t xml:space="preserve">ระกอบด้วยต้นทุนที่ดิน ค่าออกแบบ 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785AA1" w:rsidRPr="003F44F5">
        <w:rPr>
          <w:rFonts w:ascii="Angsana New" w:hAnsi="Angsana New"/>
          <w:sz w:val="26"/>
          <w:szCs w:val="26"/>
        </w:rPr>
        <w:t xml:space="preserve">                  </w:t>
      </w:r>
      <w:r w:rsidR="00175D08" w:rsidRPr="003F44F5">
        <w:rPr>
          <w:rFonts w:ascii="Angsana New" w:hAnsi="Angsana New"/>
          <w:sz w:val="26"/>
          <w:szCs w:val="26"/>
          <w:cs/>
          <w:lang w:val="th-TH"/>
        </w:rPr>
        <w:t>ค่า</w:t>
      </w:r>
      <w:r w:rsidRPr="003F44F5">
        <w:rPr>
          <w:rFonts w:ascii="Angsana New" w:hAnsi="Angsana New"/>
          <w:sz w:val="26"/>
          <w:szCs w:val="26"/>
          <w:cs/>
          <w:lang w:val="th-TH"/>
        </w:rPr>
        <w:t>สาธารณูปโภค ค่าก่อสร้าง ต้นทุนการกู้ยืมและค่าใช้จ่ายอื่นที่เกี่ยวข้อง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ในการคำนวณหาต้นทุนขายหน่วยในอาคารชุดพักอาศัย </w:t>
      </w:r>
      <w:r w:rsidR="00D96F7C"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="00D96F7C"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785AA1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(โดยคำนึงถึงต้นทุนที่เกิดขึ้นจริงด้วย) ตามเกณฑ์</w:t>
      </w:r>
      <w:r w:rsidRPr="003F44F5">
        <w:rPr>
          <w:rFonts w:ascii="Angsana New" w:hAnsi="Angsana New"/>
          <w:sz w:val="26"/>
          <w:szCs w:val="26"/>
          <w:cs/>
        </w:rPr>
        <w:t>อัตราส่วนกรรมสิทธิ์</w:t>
      </w: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6E29CF" w:rsidRPr="003F44F5" w:rsidRDefault="00D96F7C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="00785AA1" w:rsidRPr="003F44F5">
        <w:rPr>
          <w:rFonts w:ascii="Angsana New" w:hAnsi="Angsana New"/>
          <w:sz w:val="26"/>
          <w:szCs w:val="26"/>
        </w:rPr>
        <w:t xml:space="preserve"> </w:t>
      </w:r>
      <w:r w:rsidR="006E29CF" w:rsidRPr="003F44F5">
        <w:rPr>
          <w:rFonts w:ascii="Angsana New" w:hAnsi="Angsana New"/>
          <w:sz w:val="26"/>
          <w:szCs w:val="26"/>
          <w:cs/>
          <w:lang w:val="th-TH"/>
        </w:rPr>
        <w:t>จะบันทึกขาดทุนจากการด้อยค่า (ถ้ามี) ไว้ใน</w:t>
      </w:r>
      <w:r w:rsidR="00753884" w:rsidRPr="003F44F5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งบกำไรขาดทุนเบ็ดเสร็จรวม</w:t>
      </w:r>
    </w:p>
    <w:p w:rsidR="00753884" w:rsidRPr="003F44F5" w:rsidRDefault="0075388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6E29CF" w:rsidRPr="003F44F5" w:rsidRDefault="006E29C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บันทึกเป็นค่าใช้จ่ายเมื่อมีการโอนกรรมสิทธิ์</w:t>
      </w:r>
    </w:p>
    <w:p w:rsidR="002D72E8" w:rsidRPr="003F44F5" w:rsidRDefault="002D72E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ส่วนรายจ่ายที่มีลักษณะเป็นรายจ่ายฝ่ายทุนได้บันทึกรวมไว้ในบัญชีสินทรัพย์ที่เกี่ยวข้อง</w:t>
      </w:r>
    </w:p>
    <w:p w:rsidR="000307DD" w:rsidRPr="003F44F5" w:rsidRDefault="000307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707180" w:rsidRPr="003F44F5" w:rsidRDefault="0070718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สัญญาเช่าการเงิน</w:t>
      </w:r>
    </w:p>
    <w:p w:rsidR="00707180" w:rsidRPr="003F44F5" w:rsidRDefault="0070718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707180" w:rsidRPr="003F44F5" w:rsidRDefault="0070718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การเช่าซึ่ง</w:t>
      </w:r>
      <w:r w:rsidR="006549C1" w:rsidRPr="003F44F5">
        <w:rPr>
          <w:rFonts w:ascii="Angsana New" w:hAnsi="Angsana New"/>
          <w:sz w:val="26"/>
          <w:szCs w:val="26"/>
          <w:cs/>
          <w:lang w:val="th-TH"/>
        </w:rPr>
        <w:t>กลุ่ม</w:t>
      </w:r>
      <w:r w:rsidRPr="003F44F5">
        <w:rPr>
          <w:rFonts w:ascii="Angsana New" w:hAnsi="Angsana New"/>
          <w:sz w:val="26"/>
          <w:szCs w:val="26"/>
          <w:cs/>
          <w:lang w:val="th-TH"/>
        </w:rPr>
        <w:t>บริษัท</w:t>
      </w:r>
      <w:r w:rsidR="006549C1" w:rsidRPr="003F44F5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6549C1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6549C1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</w:t>
      </w:r>
      <w:r w:rsidR="00FE071B" w:rsidRPr="003F44F5">
        <w:rPr>
          <w:rFonts w:ascii="Angsana New" w:hAnsi="Angsana New"/>
          <w:sz w:val="26"/>
          <w:szCs w:val="26"/>
          <w:cs/>
          <w:lang w:val="th-TH"/>
        </w:rPr>
        <w:t>สินทรัพย์</w:t>
      </w:r>
      <w:r w:rsidRPr="003F44F5">
        <w:rPr>
          <w:rFonts w:ascii="Angsana New" w:hAnsi="Angsana New"/>
          <w:sz w:val="26"/>
          <w:szCs w:val="26"/>
          <w:cs/>
          <w:lang w:val="th-TH"/>
        </w:rPr>
        <w:t>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ค่าใช้จ่ายทางการเงินจะบันทึกโดยตรงในงบกำไรขาดทุนเบ็ดเสร็จ</w:t>
      </w:r>
    </w:p>
    <w:p w:rsidR="00707180" w:rsidRPr="003F44F5" w:rsidRDefault="0070718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A201D8" w:rsidRPr="003F44F5" w:rsidRDefault="00A201D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สัญญาเช่าดำเนินงาน</w:t>
      </w:r>
    </w:p>
    <w:p w:rsidR="00A201D8" w:rsidRPr="003F44F5" w:rsidRDefault="00A201D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A201D8" w:rsidRPr="003F44F5" w:rsidRDefault="00A201D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</w:t>
      </w:r>
      <w:r w:rsidR="00AD6712" w:rsidRPr="003F44F5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ค่าเช่าที่เกิดจากสัญญาเช่าดำเนินงานดังกล่าวจะบันทึกเป็นค่าใช้จ่ายใน</w:t>
      </w:r>
      <w:r w:rsidRPr="003F44F5">
        <w:rPr>
          <w:rFonts w:ascii="Angsana New" w:hAnsi="Angsana New"/>
          <w:spacing w:val="4"/>
          <w:sz w:val="26"/>
          <w:szCs w:val="26"/>
          <w:cs/>
        </w:rPr>
        <w:t>งบ</w:t>
      </w:r>
      <w:r w:rsidRPr="003F44F5">
        <w:rPr>
          <w:rFonts w:ascii="Angsana New" w:hAnsi="Angsana New"/>
          <w:sz w:val="26"/>
          <w:szCs w:val="26"/>
          <w:cs/>
          <w:lang w:val="th-TH"/>
        </w:rPr>
        <w:t>กำไรขาดทุนเบ็ดเสร็จโดยวิธีเส้นตรงตลอดอายุ</w:t>
      </w:r>
      <w:r w:rsidR="00AD6712" w:rsidRPr="003F44F5">
        <w:rPr>
          <w:rFonts w:ascii="Angsana New" w:hAnsi="Angsana New" w:hint="cs"/>
          <w:sz w:val="26"/>
          <w:szCs w:val="26"/>
          <w:cs/>
          <w:lang w:val="th-TH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สัญญาเช่า</w:t>
      </w: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F278A4" w:rsidRPr="003F44F5" w:rsidRDefault="00F278A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ดอกเบี้ยจ่ายและค่าใช้จ่ายในทำนองเดียวกันบันทึกใน</w:t>
      </w:r>
      <w:r w:rsidR="00530F67" w:rsidRPr="003F44F5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C926BF" w:rsidRPr="003F44F5" w:rsidRDefault="00C926B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</w:rPr>
        <w:t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 สินทรัพย์และหนี้สินที่เป็นตัวเงินและเป็นเงินตราต่างประเทศซึ่งคงอยู่ ณ วัน</w:t>
      </w:r>
      <w:r w:rsidR="00342E15" w:rsidRPr="003F44F5">
        <w:rPr>
          <w:rFonts w:ascii="Angsana New" w:hAnsi="Angsana New"/>
          <w:sz w:val="26"/>
          <w:szCs w:val="26"/>
          <w:cs/>
        </w:rPr>
        <w:t>ที่ในงบแสดงฐานะการเงิน</w:t>
      </w:r>
      <w:r w:rsidRPr="003F44F5">
        <w:rPr>
          <w:rFonts w:ascii="Angsana New" w:hAnsi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</w:t>
      </w:r>
      <w:r w:rsidR="00530F67" w:rsidRPr="003F44F5">
        <w:rPr>
          <w:rFonts w:ascii="Angsana New" w:hAnsi="Angsana New"/>
          <w:sz w:val="26"/>
          <w:szCs w:val="26"/>
          <w:cs/>
          <w:lang w:val="th-TH"/>
        </w:rPr>
        <w:t>งบกำไรขาดทุนเบ็ดเสร็จ</w:t>
      </w: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0D10C8" w:rsidRPr="003F44F5" w:rsidRDefault="000D10C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903330" w:rsidRPr="003F44F5" w:rsidRDefault="0090333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903330" w:rsidRPr="003F44F5" w:rsidRDefault="0090333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sz w:val="26"/>
          <w:szCs w:val="26"/>
          <w:cs/>
        </w:rPr>
        <w:t>รายการที่รวมในงบการเงินของแต่ละบริษัท</w:t>
      </w:r>
      <w:r w:rsidR="00567A29" w:rsidRPr="003F44F5">
        <w:rPr>
          <w:rFonts w:hint="cs"/>
          <w:sz w:val="26"/>
          <w:szCs w:val="26"/>
          <w:cs/>
        </w:rPr>
        <w:t>ย่อย</w:t>
      </w:r>
      <w:r w:rsidRPr="003F44F5">
        <w:rPr>
          <w:sz w:val="26"/>
          <w:szCs w:val="26"/>
          <w:cs/>
        </w:rPr>
        <w:t>ในกลุ่มบริษัท</w:t>
      </w:r>
      <w:r w:rsidR="00567A29" w:rsidRPr="003F44F5">
        <w:rPr>
          <w:rFonts w:hint="cs"/>
          <w:sz w:val="26"/>
          <w:szCs w:val="26"/>
          <w:cs/>
        </w:rPr>
        <w:t xml:space="preserve"> เพซ ดีเวลลอปเมนท์ คอร์ปอเรชั่น </w:t>
      </w:r>
      <w:r w:rsidRPr="003F44F5">
        <w:rPr>
          <w:sz w:val="26"/>
          <w:szCs w:val="26"/>
          <w:cs/>
        </w:rPr>
        <w:t>ถูกวัดมูลค่าโดยใช้สกุลเงินของสภาพแวดล้อมทางเศรษฐกิจหลักที่บริษัท</w:t>
      </w:r>
      <w:r w:rsidR="00567A29" w:rsidRPr="003F44F5">
        <w:rPr>
          <w:rFonts w:hint="cs"/>
          <w:sz w:val="26"/>
          <w:szCs w:val="26"/>
          <w:cs/>
        </w:rPr>
        <w:t>ย่อย</w:t>
      </w:r>
      <w:r w:rsidRPr="003F44F5">
        <w:rPr>
          <w:sz w:val="26"/>
          <w:szCs w:val="26"/>
          <w:cs/>
        </w:rPr>
        <w:t>ดำเนินงานอยู่ (</w:t>
      </w:r>
      <w:r w:rsidR="001A30BE" w:rsidRPr="003F44F5">
        <w:rPr>
          <w:rFonts w:hint="cs"/>
          <w:sz w:val="26"/>
          <w:szCs w:val="26"/>
          <w:cs/>
        </w:rPr>
        <w:t>“</w:t>
      </w:r>
      <w:r w:rsidRPr="003F44F5">
        <w:rPr>
          <w:sz w:val="26"/>
          <w:szCs w:val="26"/>
          <w:cs/>
        </w:rPr>
        <w:t>สกุลเงินที่ใช้ในการดำเนินงาน</w:t>
      </w:r>
      <w:r w:rsidR="001A30BE" w:rsidRPr="003F44F5">
        <w:rPr>
          <w:rFonts w:hint="cs"/>
          <w:sz w:val="26"/>
          <w:szCs w:val="26"/>
          <w:cs/>
        </w:rPr>
        <w:t>”</w:t>
      </w:r>
      <w:r w:rsidRPr="003F44F5">
        <w:rPr>
          <w:sz w:val="26"/>
          <w:szCs w:val="26"/>
          <w:cs/>
        </w:rPr>
        <w:t>) งบการเงินรวมแสดงในสกุลเงินบาท</w:t>
      </w:r>
      <w:r w:rsidRPr="003F44F5">
        <w:rPr>
          <w:rFonts w:ascii="Angsana New" w:hAnsi="Angsana New"/>
          <w:sz w:val="26"/>
          <w:szCs w:val="26"/>
        </w:rPr>
        <w:t> </w:t>
      </w:r>
      <w:r w:rsidRPr="003F44F5">
        <w:rPr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ซึ่งเป็นสกุลเงินที่ใช้ในการดำเนินงานและสกุลเงินที่ใช้นำเสนองบการเงินของบริษัท</w:t>
      </w:r>
    </w:p>
    <w:p w:rsidR="000462CC" w:rsidRPr="003F44F5" w:rsidRDefault="00046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>หน่วยงาน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ในต่างประเทศ</w:t>
      </w: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สินทรัพย์และหนี้สินของ</w:t>
      </w:r>
      <w:r w:rsidRPr="003F44F5">
        <w:rPr>
          <w:rFonts w:ascii="Angsana New" w:hAnsi="Angsana New" w:hint="cs"/>
          <w:sz w:val="26"/>
          <w:szCs w:val="26"/>
          <w:cs/>
        </w:rPr>
        <w:t>หน่วยงาน</w:t>
      </w:r>
      <w:r w:rsidRPr="003F44F5">
        <w:rPr>
          <w:rFonts w:ascii="Angsana New" w:hAnsi="Angsana New"/>
          <w:sz w:val="26"/>
          <w:szCs w:val="26"/>
          <w:cs/>
        </w:rPr>
        <w:t>ในต่างประเทศแปลงค่าเป็นเงินบาทโดยใช้อัตราแลกเปลี่ยน ณ วันที่รายงาน</w:t>
      </w: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ค่าความนิยมและรายการปรับปรุงมูลค่ายุติธรรมที่เกิดจากการซื้อ</w:t>
      </w:r>
      <w:r w:rsidRPr="003F44F5">
        <w:rPr>
          <w:rFonts w:ascii="Angsana New" w:hAnsi="Angsana New" w:hint="cs"/>
          <w:sz w:val="26"/>
          <w:szCs w:val="26"/>
          <w:cs/>
        </w:rPr>
        <w:t>หน่วยงาน</w:t>
      </w:r>
      <w:r w:rsidRPr="003F44F5">
        <w:rPr>
          <w:rFonts w:ascii="Angsana New" w:hAnsi="Angsana New"/>
          <w:sz w:val="26"/>
          <w:szCs w:val="26"/>
          <w:cs/>
        </w:rPr>
        <w:t>ในต่างประเทศแปลงค่าเป็นเงินบาท โดยใช้อัตราแลกเปลี่ยน</w:t>
      </w:r>
      <w:r w:rsidR="00970CF3" w:rsidRPr="003F44F5">
        <w:rPr>
          <w:rFonts w:ascii="Angsana New" w:hAnsi="Angsana New"/>
          <w:sz w:val="26"/>
          <w:szCs w:val="26"/>
          <w:cs/>
        </w:rPr>
        <w:t xml:space="preserve"> ณ วันที่รายงาน</w:t>
      </w:r>
    </w:p>
    <w:p w:rsidR="00970CF3" w:rsidRPr="003F44F5" w:rsidRDefault="00970CF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รายได้และค่าใช้จ่ายของ</w:t>
      </w:r>
      <w:r w:rsidRPr="003F44F5">
        <w:rPr>
          <w:rFonts w:ascii="Angsana New" w:hAnsi="Angsana New" w:hint="cs"/>
          <w:sz w:val="26"/>
          <w:szCs w:val="26"/>
          <w:cs/>
        </w:rPr>
        <w:t>หน่วยงาน</w:t>
      </w:r>
      <w:r w:rsidRPr="003F44F5">
        <w:rPr>
          <w:rFonts w:ascii="Angsana New" w:hAnsi="Angsana New"/>
          <w:sz w:val="26"/>
          <w:szCs w:val="26"/>
          <w:cs/>
        </w:rPr>
        <w:t>ในต่างประเทศแปลงค่าเป็นเงินบาทโดยใช้อัตราแลกเปลี่ยนที่ใกล้เคียงกับอัตรา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ณ วันที่เกิดรายการ</w:t>
      </w: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</w:t>
      </w:r>
      <w:r w:rsidRPr="003F44F5">
        <w:rPr>
          <w:rFonts w:ascii="Angsana New" w:hAnsi="Angsana New" w:hint="cs"/>
          <w:sz w:val="26"/>
          <w:szCs w:val="26"/>
          <w:cs/>
        </w:rPr>
        <w:t>การแปลงค่างบการเงิน</w:t>
      </w:r>
      <w:r w:rsidRPr="003F44F5">
        <w:rPr>
          <w:rFonts w:ascii="Angsana New" w:hAnsi="Angsana New"/>
          <w:sz w:val="26"/>
          <w:szCs w:val="26"/>
          <w:cs/>
        </w:rPr>
        <w:t>ในส่วนของผู้ถือหุ้น จนกว่ามีการจำหน่ายเงินลงทุนนั้นออกไป</w:t>
      </w:r>
    </w:p>
    <w:p w:rsidR="00A33590" w:rsidRPr="003F44F5" w:rsidRDefault="00A3359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เมื่อมีการชำระหนี้รายการที่เป็นตัวเงินที่เป็นลูกหนี้หรือเจ้าหนี้กับหน่วยงานในต่างประเทศ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</w:t>
      </w:r>
      <w:r w:rsidRPr="003F44F5">
        <w:rPr>
          <w:rFonts w:ascii="Angsana New" w:hAnsi="Angsana New" w:hint="cs"/>
          <w:sz w:val="26"/>
          <w:szCs w:val="26"/>
          <w:cs/>
        </w:rPr>
        <w:t>การแปลงค่างบการเงิน</w:t>
      </w:r>
      <w:r w:rsidRPr="003F44F5">
        <w:rPr>
          <w:rFonts w:ascii="Angsana New" w:hAnsi="Angsana New"/>
          <w:sz w:val="26"/>
          <w:szCs w:val="26"/>
          <w:cs/>
        </w:rPr>
        <w:t>ในส่วนของผู้ถือหุ้น จนกว่ามีการจำหน่ายเงินลงทุนนั้นออกไป</w:t>
      </w:r>
    </w:p>
    <w:p w:rsidR="00645CA8" w:rsidRPr="003F44F5" w:rsidRDefault="00645CA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BF3B13" w:rsidRPr="003F44F5" w:rsidRDefault="00BF3B1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45CA8" w:rsidRPr="003F44F5" w:rsidRDefault="00645CA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</w:t>
      </w:r>
      <w:r w:rsidRPr="003F44F5">
        <w:rPr>
          <w:rFonts w:ascii="Angsana New" w:hAnsi="Angsana New" w:hint="cs"/>
          <w:sz w:val="26"/>
          <w:szCs w:val="26"/>
          <w:cs/>
        </w:rPr>
        <w:t>แสดงฐานะการเงิน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</w:t>
      </w:r>
      <w:r w:rsidR="004B3690" w:rsidRPr="003F44F5">
        <w:rPr>
          <w:rFonts w:ascii="Angsana New" w:hAnsi="Angsana New" w:hint="cs"/>
          <w:sz w:val="26"/>
          <w:szCs w:val="26"/>
          <w:cs/>
        </w:rPr>
        <w:t xml:space="preserve">      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</w:t>
      </w:r>
      <w:r w:rsidR="00415A79"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="00415A79"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  <w:cs/>
        </w:rPr>
        <w:t>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</w:t>
      </w:r>
      <w:r w:rsidRPr="003F44F5">
        <w:rPr>
          <w:rFonts w:ascii="Angsana New" w:hAnsi="Angsana New" w:hint="cs"/>
          <w:sz w:val="26"/>
          <w:szCs w:val="26"/>
          <w:cs/>
        </w:rPr>
        <w:t>แสดงฐานะการเงิน</w:t>
      </w:r>
    </w:p>
    <w:p w:rsidR="00645CA8" w:rsidRPr="003F44F5" w:rsidRDefault="00645CA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645CA8" w:rsidRPr="003F44F5" w:rsidRDefault="00645CA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แสดงฐานะการเงิน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ดีเวลลอปเมนท์ คอร์ปอเรชั่นได้ประเมินสินทรัพย์ภาษีเงินได้รอการตัดบัญชีที่ไม่ได้รับรู้ใหม่ 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ดีเวลลอปเมนท์ คอร์ปอเรชั่น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จะได้รับประโยชน์จากสินทรัพย์ภาษีเงินได้รอการตัดบัญชีนั้น  </w:t>
      </w:r>
      <w:r w:rsidRPr="003F44F5">
        <w:rPr>
          <w:rFonts w:ascii="Angsana New" w:hAnsi="Angsana New"/>
          <w:spacing w:val="-3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 เพซ ดีเวลลอปเมนท์ คอร์ปอเรชั่นลดราคาตามบัญชีของสินทรัพย์ภาษีเงินได้รอการตัดบัญชีลงด้วยจำนวนที่พิจารณาแล้วเห็นว่ามีความน่าจะเป็นไม่ถึงระดับความเป็นไปได้ค่อนข้างแน่อีกต่อไปที่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:rsidR="00970CF3" w:rsidRPr="003F44F5" w:rsidRDefault="00970CF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970CF3" w:rsidRPr="003F44F5" w:rsidRDefault="00970CF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5AA1" w:rsidRPr="003F44F5" w:rsidRDefault="000462CC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785AA1" w:rsidRPr="003F44F5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604BAA" w:rsidRPr="003F44F5">
        <w:rPr>
          <w:rFonts w:ascii="Angsana New" w:hAnsi="Angsana New" w:hint="cs"/>
          <w:b/>
          <w:bCs/>
          <w:sz w:val="26"/>
          <w:szCs w:val="26"/>
          <w:cs/>
        </w:rPr>
        <w:t>ส่วนที่เป็นของบริษัทใหญ่</w:t>
      </w:r>
      <w:r w:rsidR="00785AA1"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A50BFB" w:rsidRPr="003F44F5" w:rsidRDefault="00A50BF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785AA1" w:rsidRPr="003F44F5" w:rsidRDefault="000462CC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ขาดทุน</w:t>
      </w:r>
      <w:r w:rsidR="00785AA1" w:rsidRPr="003F44F5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604BAA" w:rsidRPr="003F44F5">
        <w:rPr>
          <w:rFonts w:ascii="Angsana New" w:hAnsi="Angsana New"/>
          <w:sz w:val="26"/>
          <w:szCs w:val="26"/>
          <w:cs/>
        </w:rPr>
        <w:t>ส่วนที่เป็นของบริษัทใหญ่</w:t>
      </w:r>
      <w:r w:rsidR="00785AA1" w:rsidRPr="003F44F5">
        <w:rPr>
          <w:rFonts w:ascii="Angsana New" w:hAnsi="Angsana New"/>
          <w:sz w:val="26"/>
          <w:szCs w:val="26"/>
          <w:cs/>
        </w:rPr>
        <w:t>คำนวณโดยการหาร</w:t>
      </w:r>
      <w:r w:rsidRPr="003F44F5">
        <w:rPr>
          <w:rFonts w:ascii="Angsana New" w:hAnsi="Angsana New" w:hint="cs"/>
          <w:sz w:val="26"/>
          <w:szCs w:val="26"/>
          <w:cs/>
        </w:rPr>
        <w:t>ขาดทุน</w:t>
      </w:r>
      <w:r w:rsidR="00785AA1" w:rsidRPr="003F44F5">
        <w:rPr>
          <w:rFonts w:ascii="Angsana New" w:hAnsi="Angsana New"/>
          <w:sz w:val="26"/>
          <w:szCs w:val="26"/>
          <w:cs/>
        </w:rPr>
        <w:t>ส่วนที่เป็นของ</w:t>
      </w:r>
      <w:r w:rsidR="004B3690" w:rsidRPr="003F44F5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785AA1" w:rsidRPr="003F44F5">
        <w:rPr>
          <w:rFonts w:ascii="Angsana New" w:hAnsi="Angsana New"/>
          <w:sz w:val="26"/>
          <w:szCs w:val="26"/>
          <w:cs/>
        </w:rPr>
        <w:t>บริษัทใหญ่</w:t>
      </w:r>
      <w:r w:rsidR="0091278E" w:rsidRPr="003F44F5">
        <w:rPr>
          <w:rFonts w:ascii="Angsana New" w:hAnsi="Angsana New"/>
          <w:sz w:val="26"/>
          <w:szCs w:val="26"/>
          <w:cs/>
        </w:rPr>
        <w:t>สำหรับปี</w:t>
      </w:r>
      <w:r w:rsidR="00785AA1" w:rsidRPr="003F44F5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  <w:r w:rsidR="00876156" w:rsidRPr="003F44F5">
        <w:rPr>
          <w:rFonts w:ascii="Angsana New" w:hAnsi="Angsana New"/>
          <w:sz w:val="26"/>
          <w:szCs w:val="26"/>
          <w:cs/>
        </w:rPr>
        <w:t xml:space="preserve"> </w:t>
      </w:r>
    </w:p>
    <w:p w:rsidR="00280585" w:rsidRPr="003F44F5" w:rsidRDefault="0028058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12355D" w:rsidRPr="003F44F5" w:rsidRDefault="00123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6326B6" w:rsidRPr="003F44F5" w:rsidRDefault="00285AB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 xml:space="preserve">4.          </w:t>
      </w:r>
      <w:r w:rsidR="006326B6" w:rsidRPr="003F44F5">
        <w:rPr>
          <w:rFonts w:ascii="Angsana New" w:hAnsi="Angsana New"/>
          <w:b/>
          <w:bCs/>
          <w:sz w:val="26"/>
          <w:szCs w:val="26"/>
          <w:cs/>
        </w:rPr>
        <w:t>รายการบัญชีกับ</w:t>
      </w:r>
      <w:r w:rsidR="00D067F2" w:rsidRPr="003F44F5">
        <w:rPr>
          <w:rFonts w:ascii="Angsana New" w:hAnsi="Angsana New"/>
          <w:b/>
          <w:bCs/>
          <w:sz w:val="26"/>
          <w:szCs w:val="26"/>
          <w:cs/>
        </w:rPr>
        <w:t>บุคคลและ</w:t>
      </w:r>
      <w:r w:rsidR="006326B6" w:rsidRPr="003F44F5">
        <w:rPr>
          <w:rFonts w:ascii="Angsana New" w:hAnsi="Angsana New"/>
          <w:b/>
          <w:bCs/>
          <w:sz w:val="26"/>
          <w:szCs w:val="26"/>
          <w:cs/>
        </w:rPr>
        <w:t>กิจการที่เกี่ยวข้องกัน</w:t>
      </w:r>
      <w:r w:rsidR="006326B6" w:rsidRPr="003F44F5">
        <w:rPr>
          <w:rFonts w:ascii="Angsana New" w:hAnsi="Angsana New"/>
          <w:b/>
          <w:bCs/>
          <w:sz w:val="26"/>
          <w:szCs w:val="26"/>
        </w:rPr>
        <w:t xml:space="preserve"> </w:t>
      </w:r>
    </w:p>
    <w:p w:rsidR="006326B6" w:rsidRPr="003F44F5" w:rsidRDefault="006326B6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3A15C5" w:rsidRPr="003F44F5" w:rsidRDefault="003A15C5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สินทรัพย์ หนี้สิน รายได้</w:t>
      </w:r>
      <w:r w:rsidRPr="003F44F5">
        <w:rPr>
          <w:rFonts w:ascii="Angsana New" w:hAnsi="Angsana New" w:hint="cs"/>
          <w:sz w:val="26"/>
          <w:szCs w:val="26"/>
          <w:cs/>
        </w:rPr>
        <w:t>และค่าใช้จ่ายที่สำคัญ</w:t>
      </w:r>
      <w:r w:rsidRPr="003F44F5">
        <w:rPr>
          <w:rFonts w:ascii="Angsana New" w:hAnsi="Angsana New"/>
          <w:sz w:val="26"/>
          <w:szCs w:val="26"/>
          <w:cs/>
        </w:rPr>
        <w:t>ส่วน</w:t>
      </w:r>
      <w:r w:rsidRPr="003F44F5">
        <w:rPr>
          <w:rFonts w:ascii="Angsana New" w:hAnsi="Angsana New" w:hint="cs"/>
          <w:sz w:val="26"/>
          <w:szCs w:val="26"/>
          <w:cs/>
        </w:rPr>
        <w:t>หนึ่ง</w:t>
      </w:r>
      <w:r w:rsidRPr="003F44F5">
        <w:rPr>
          <w:rFonts w:ascii="Angsana New" w:hAnsi="Angsana New"/>
          <w:sz w:val="26"/>
          <w:szCs w:val="26"/>
          <w:cs/>
        </w:rPr>
        <w:t>ของบริษัท</w:t>
      </w:r>
      <w:r w:rsidRPr="003F44F5">
        <w:rPr>
          <w:rFonts w:ascii="Angsana New" w:hAnsi="Angsana New" w:hint="cs"/>
          <w:sz w:val="26"/>
          <w:szCs w:val="26"/>
          <w:cs/>
        </w:rPr>
        <w:t>และบริษัทย่อย</w:t>
      </w:r>
      <w:r w:rsidRPr="003F44F5">
        <w:rPr>
          <w:rFonts w:ascii="Angsana New" w:hAnsi="Angsana New"/>
          <w:sz w:val="26"/>
          <w:szCs w:val="26"/>
          <w:cs/>
        </w:rPr>
        <w:t>เกิดขึ้นจากรายการกับ</w:t>
      </w:r>
      <w:r w:rsidRPr="003F44F5">
        <w:rPr>
          <w:rFonts w:ascii="Angsana New" w:hAnsi="Angsana New" w:hint="cs"/>
          <w:sz w:val="26"/>
          <w:szCs w:val="26"/>
          <w:cs/>
        </w:rPr>
        <w:t>บุคคลและกิจการ</w:t>
      </w:r>
      <w:r w:rsidRPr="003F44F5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กิจการ</w:t>
      </w:r>
      <w:r w:rsidRPr="003F44F5">
        <w:rPr>
          <w:rFonts w:ascii="Angsana New" w:hAnsi="Angsana New"/>
          <w:sz w:val="26"/>
          <w:szCs w:val="26"/>
          <w:cs/>
        </w:rPr>
        <w:t>นี้เกี่ยวข้องกันโดยการมีผู้ถือหุ้น และ</w:t>
      </w:r>
      <w:r w:rsidRPr="003F44F5">
        <w:rPr>
          <w:rFonts w:ascii="Angsana New" w:hAnsi="Angsana New"/>
          <w:sz w:val="26"/>
          <w:szCs w:val="26"/>
        </w:rPr>
        <w:t>/</w:t>
      </w:r>
      <w:r w:rsidRPr="003F44F5">
        <w:rPr>
          <w:rFonts w:ascii="Angsana New" w:hAnsi="Angsana New"/>
          <w:sz w:val="26"/>
          <w:szCs w:val="26"/>
          <w:cs/>
        </w:rPr>
        <w:t>หรือ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กรรมการร่วมกัน รายการบัญชีกับ</w:t>
      </w:r>
      <w:r w:rsidRPr="003F44F5">
        <w:rPr>
          <w:rFonts w:ascii="Angsana New" w:hAnsi="Angsana New" w:hint="cs"/>
          <w:sz w:val="26"/>
          <w:szCs w:val="26"/>
          <w:cs/>
        </w:rPr>
        <w:t>บุคคลและกิจการ</w:t>
      </w:r>
      <w:r w:rsidRPr="003F44F5">
        <w:rPr>
          <w:rFonts w:ascii="Angsana New" w:hAnsi="Angsana New"/>
          <w:sz w:val="26"/>
          <w:szCs w:val="26"/>
          <w:cs/>
        </w:rPr>
        <w:t>ที่เกี่ยวข้องกันที่มีสาระสำคัญที่รวมไว้ใน</w:t>
      </w:r>
      <w:r w:rsidRPr="003F44F5">
        <w:rPr>
          <w:rFonts w:ascii="Angsana New" w:hAnsi="Angsana New" w:hint="cs"/>
          <w:sz w:val="26"/>
          <w:szCs w:val="26"/>
          <w:cs/>
        </w:rPr>
        <w:t>งบ</w:t>
      </w:r>
      <w:r w:rsidRPr="003F44F5">
        <w:rPr>
          <w:rFonts w:ascii="Angsana New" w:hAnsi="Angsana New"/>
          <w:sz w:val="26"/>
          <w:szCs w:val="26"/>
          <w:cs/>
        </w:rPr>
        <w:t>การเงิน</w:t>
      </w:r>
      <w:r w:rsidRPr="003F44F5">
        <w:rPr>
          <w:rFonts w:ascii="Angsana New" w:hAnsi="Angsana New" w:hint="cs"/>
          <w:sz w:val="26"/>
          <w:szCs w:val="26"/>
          <w:cs/>
        </w:rPr>
        <w:t>เกิดขึ้นโดย</w:t>
      </w:r>
      <w:r w:rsidRPr="003F44F5">
        <w:rPr>
          <w:rFonts w:ascii="Angsana New" w:hAnsi="Angsana New"/>
          <w:sz w:val="26"/>
          <w:szCs w:val="26"/>
          <w:cs/>
        </w:rPr>
        <w:t>ใช้ราคาตามสัญญา</w:t>
      </w:r>
      <w:r w:rsidRPr="003F44F5">
        <w:rPr>
          <w:rFonts w:ascii="Angsana New" w:hAnsi="Angsana New" w:hint="cs"/>
          <w:sz w:val="26"/>
          <w:szCs w:val="26"/>
          <w:cs/>
        </w:rPr>
        <w:t>หรือตาม</w:t>
      </w:r>
      <w:r w:rsidRPr="003F44F5">
        <w:rPr>
          <w:rFonts w:ascii="Angsana New" w:hAnsi="Angsana New"/>
          <w:sz w:val="26"/>
          <w:szCs w:val="26"/>
          <w:cs/>
        </w:rPr>
        <w:t>ที่ตกลง</w:t>
      </w:r>
      <w:r w:rsidRPr="003F44F5">
        <w:rPr>
          <w:rFonts w:ascii="Angsana New" w:hAnsi="Angsana New" w:hint="cs"/>
          <w:sz w:val="26"/>
          <w:szCs w:val="26"/>
          <w:cs/>
        </w:rPr>
        <w:t>ร่วม</w:t>
      </w:r>
      <w:r w:rsidRPr="003F44F5">
        <w:rPr>
          <w:rFonts w:ascii="Angsana New" w:hAnsi="Angsana New"/>
          <w:sz w:val="26"/>
          <w:szCs w:val="26"/>
          <w:cs/>
        </w:rPr>
        <w:t>กัน</w:t>
      </w:r>
    </w:p>
    <w:p w:rsidR="004B3690" w:rsidRPr="003F44F5" w:rsidRDefault="004B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รายการบัญชีที่มีสาระสำคัญระหว่างกลุ่มบริษัท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เพซ ดีเวลลอปเมนท์ คอร์ปอเรชั่น กับบุคคลและกิจการที่เกี่ยวข้องกันสำหรับแต่ละปีสิ้นสุดวันที่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มีดังนี้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40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84"/>
        <w:gridCol w:w="1267"/>
        <w:gridCol w:w="270"/>
        <w:gridCol w:w="156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นโยบาย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การกำหนดราคา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รายได้จากการขายหน่วยอาคารชุดพักอาศัย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5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คุณโชติพล เตชะไกรศรี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คุณจุมพล เตชะไกรศรี 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คุณยุพา เตชะไกรศรี 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44,000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 xml:space="preserve">คุณสรพจน์ เตชะไกรศรี 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10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 xml:space="preserve">บริษัท เอ็มเอฟที ดีเวลลอปเมนท์ จำกัด 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5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761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เฟียร์ส พับลิชชิง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เวอริตา เอ็มเอชเค (ประเทศไทย)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1,252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</w:t>
            </w:r>
            <w:r w:rsidRPr="003F44F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จากการให้บริการออกแบบโฆษณา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และสื่อทางการตลาด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เฟียร์ส พับลิชชิง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292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29,818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31,312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เวอริตา เอ็มเอชเค (ประเทศไทย)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2,649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มหานคร บีสโปค เทลเลอริ่ง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1,340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456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33,807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31,768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81A3E" w:rsidRPr="003F44F5" w:rsidRDefault="00381A3E">
      <w:r w:rsidRPr="003F44F5">
        <w:br w:type="page"/>
      </w:r>
    </w:p>
    <w:tbl>
      <w:tblPr>
        <w:tblW w:w="1040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84"/>
        <w:gridCol w:w="1267"/>
        <w:gridCol w:w="270"/>
        <w:gridCol w:w="156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นโยบาย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การกำหนดราคา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รายได้ค่าธรรมเนียมบริหาร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Dean &amp; DeLuca Inc.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9,685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เพซ โปรเจ็ค วัน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24,141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15,480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เพซ โปรเจ็ค ทู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42,751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36,528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เพซ โปรเจ็ค ทรี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8,253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7,992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75,145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69,685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คันทรี่ คลับ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24,467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14,174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ฟู้ด รีเทล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MLR+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>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5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และร้อยละ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19,257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83,422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Dean &amp; DeLuca Inc.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MLR+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>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57,300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4,398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โปรเจ็ค วัน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192,371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152,553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โปรเจ็ค ทู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207,153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145,730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โปรเจ็ค ทรี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2468E9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124,062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97,192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เรียลเอสเตท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25,639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22,290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3,102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ดีน แอนด์ เดลูก้า (ประเทศไทย)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13,434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4,112 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7.5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71 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Grovepark International Limited *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10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 xml:space="preserve">AFR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**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811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811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666,85</w:t>
            </w:r>
            <w:r w:rsidR="002468E9" w:rsidRPr="003F44F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523,871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ขายที่ดินและสิ่งปลูกสร้าง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5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คันทรี่ คลับ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7,500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ดอกเบี้ยจ่าย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(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รวมอยู่ในโครงการอสังหาริมทรัพย์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ระหว่างการพัฒนาเพื่อขาย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  <w:tab w:val="left" w:pos="360"/>
                <w:tab w:val="left" w:pos="72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และต้นทุนทางการเงิน)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  <w:tab w:val="left" w:pos="360"/>
                <w:tab w:val="left" w:pos="720"/>
                <w:tab w:val="left" w:pos="108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วาย แอล พี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5.75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>6.00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2,777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6.05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1,038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ฟู้ด รีเทล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6.05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691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IBC Thailand Ltd.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1644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2"/>
                <w:szCs w:val="22"/>
              </w:rPr>
              <w:t>7.5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28,279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28,279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4,506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 xml:space="preserve">*    </w:t>
      </w:r>
      <w:r w:rsidRPr="003F44F5">
        <w:rPr>
          <w:rFonts w:ascii="Angsana New" w:hAnsi="Angsana New"/>
          <w:sz w:val="26"/>
          <w:szCs w:val="26"/>
          <w:cs/>
        </w:rPr>
        <w:t>มีความสัมพันธ์โดยผ่านกรรมการของบริษัทย่อย</w:t>
      </w:r>
    </w:p>
    <w:p w:rsidR="00381A3E" w:rsidRPr="003F44F5" w:rsidRDefault="00381A3E" w:rsidP="00381A3E">
      <w:pPr>
        <w:rPr>
          <w:rFonts w:ascii="Angsana New" w:hAnsi="Angsana New"/>
          <w:sz w:val="26"/>
          <w:szCs w:val="26"/>
          <w:lang w:val="en-GB"/>
        </w:rPr>
      </w:pPr>
      <w:r w:rsidRPr="003F44F5">
        <w:rPr>
          <w:rFonts w:ascii="Angsana New" w:hAnsi="Angsana New"/>
          <w:sz w:val="26"/>
          <w:szCs w:val="26"/>
        </w:rPr>
        <w:t xml:space="preserve">**  </w:t>
      </w:r>
      <w:r w:rsidRPr="003F44F5">
        <w:rPr>
          <w:rFonts w:ascii="Angsana New" w:hAnsi="Angsana New"/>
          <w:sz w:val="26"/>
          <w:szCs w:val="26"/>
          <w:cs/>
        </w:rPr>
        <w:t xml:space="preserve">อัตราดอกเบี้ยธนาคารกลาง </w:t>
      </w:r>
      <w:r w:rsidRPr="003F44F5">
        <w:rPr>
          <w:rFonts w:ascii="Angsana New" w:hAnsi="Angsana New"/>
          <w:sz w:val="26"/>
          <w:szCs w:val="26"/>
          <w:lang w:val="en-GB"/>
        </w:rPr>
        <w:t>(Applicable Federal Rate)</w:t>
      </w:r>
    </w:p>
    <w:p w:rsidR="00381A3E" w:rsidRPr="003F44F5" w:rsidRDefault="00381A3E" w:rsidP="00381A3E">
      <w:r w:rsidRPr="003F44F5">
        <w:br w:type="page"/>
      </w:r>
    </w:p>
    <w:tbl>
      <w:tblPr>
        <w:tblW w:w="1040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84"/>
        <w:gridCol w:w="1267"/>
        <w:gridCol w:w="270"/>
        <w:gridCol w:w="156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นโยบาย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การกำหนดราคา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กลุ่มบริษัท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Finch &amp; Partners *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102,392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32,171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7,668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21,593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Grovepark International Limited *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7,059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ดับเบิ้ลยู เอ็ม แอดไวเซอรี่ จำกัด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*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โปรเจ็ค ทู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1,254</w:t>
            </w:r>
          </w:p>
        </w:tc>
      </w:tr>
      <w:tr w:rsidR="003F44F5" w:rsidRPr="003F44F5" w:rsidTr="009E1D5E">
        <w:trPr>
          <w:trHeight w:val="270"/>
        </w:trPr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ดีน แอนด์ เดลูก้า (ประเทศไทย)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2,598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2,678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ลุมพินี พรอพเพอร์ตี้ มาเนจเมนท์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เฟียร์ส พับลิชชิง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877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1,810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856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  <w:vAlign w:val="bottom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3,912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4,286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1,339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5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134,240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63,572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12,714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26,864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ซื้อที่ดิน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ชินคาร่า พร็อพเพอร์ตี้ จำกัด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216,400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216,400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ดับเบิ้ลยู เอ็ม อิมเมจิเนีย จำกัด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*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985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870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ซื้อสื่อทางการตลาด</w:t>
            </w:r>
          </w:p>
        </w:tc>
        <w:tc>
          <w:tcPr>
            <w:tcW w:w="1267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c>
          <w:tcPr>
            <w:tcW w:w="2984" w:type="dxa"/>
          </w:tcPr>
          <w:p w:rsidR="00381A3E" w:rsidRPr="003F44F5" w:rsidRDefault="00381A3E" w:rsidP="009E1D5E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กลุ่มบริษัท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Finch &amp; Partners </w:t>
            </w:r>
          </w:p>
        </w:tc>
        <w:tc>
          <w:tcPr>
            <w:tcW w:w="1267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381A3E" w:rsidRPr="003F44F5" w:rsidRDefault="00381A3E" w:rsidP="009E1D5E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22,033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 xml:space="preserve">*  </w:t>
      </w:r>
      <w:r w:rsidRPr="003F44F5">
        <w:rPr>
          <w:rFonts w:ascii="Angsana New" w:hAnsi="Angsana New" w:hint="cs"/>
          <w:sz w:val="26"/>
          <w:szCs w:val="26"/>
          <w:cs/>
        </w:rPr>
        <w:t>มีความสัมพันธ์โดยผ่านกรรมการของบริษัทย่อย</w:t>
      </w:r>
    </w:p>
    <w:p w:rsidR="00381A3E" w:rsidRPr="003F44F5" w:rsidRDefault="00381A3E" w:rsidP="00381A3E">
      <w:pPr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ค่าตอบแทนที่เป็นตัวเงินของผู้บริหารสำหรับแต่ละปีสิ้นสุดวันที่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381A3E" w:rsidRPr="003F44F5" w:rsidRDefault="00381A3E" w:rsidP="00381A3E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E1D5E">
        <w:tc>
          <w:tcPr>
            <w:tcW w:w="333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E1D5E">
        <w:tc>
          <w:tcPr>
            <w:tcW w:w="333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E1D5E">
        <w:tc>
          <w:tcPr>
            <w:tcW w:w="333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ประเภทของค่าตอบแทน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9E1D5E">
        <w:tc>
          <w:tcPr>
            <w:tcW w:w="333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E1D5E">
        <w:tc>
          <w:tcPr>
            <w:tcW w:w="333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50,252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47,964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46,633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44,518</w:t>
            </w:r>
          </w:p>
        </w:tc>
      </w:tr>
      <w:tr w:rsidR="003F44F5" w:rsidRPr="003F44F5" w:rsidTr="009E1D5E">
        <w:tc>
          <w:tcPr>
            <w:tcW w:w="333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824</w:t>
            </w:r>
          </w:p>
        </w:tc>
      </w:tr>
      <w:tr w:rsidR="00DA1F67" w:rsidRPr="003F44F5" w:rsidTr="009E1D5E">
        <w:tc>
          <w:tcPr>
            <w:tcW w:w="333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51,378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48,788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47,759</w:t>
            </w:r>
          </w:p>
        </w:tc>
        <w:tc>
          <w:tcPr>
            <w:tcW w:w="270" w:type="dxa"/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A1F67" w:rsidRPr="003F44F5" w:rsidRDefault="00DA1F67" w:rsidP="00DA1F67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45,342</w:t>
            </w:r>
          </w:p>
        </w:tc>
      </w:tr>
    </w:tbl>
    <w:p w:rsidR="00381A3E" w:rsidRPr="003F44F5" w:rsidRDefault="00381A3E" w:rsidP="00381A3E">
      <w:pPr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381A3E" w:rsidRPr="003F44F5" w:rsidRDefault="00381A3E" w:rsidP="00381A3E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ยอดคงเหลือกับบุคคลและกิจการที่เกี่ยวข้องกันในงบการเงินรวม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z w:val="26"/>
          <w:szCs w:val="26"/>
        </w:rPr>
        <w:t xml:space="preserve"> 2559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มีดังนี้</w:t>
      </w:r>
    </w:p>
    <w:p w:rsidR="00381A3E" w:rsidRPr="003F44F5" w:rsidRDefault="00381A3E" w:rsidP="00381A3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06"/>
        <w:gridCol w:w="1080"/>
        <w:gridCol w:w="270"/>
        <w:gridCol w:w="1080"/>
        <w:gridCol w:w="270"/>
        <w:gridCol w:w="1080"/>
        <w:gridCol w:w="272"/>
        <w:gridCol w:w="1084"/>
        <w:gridCol w:w="270"/>
        <w:gridCol w:w="1078"/>
      </w:tblGrid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484" w:type="dxa"/>
            <w:gridSpan w:val="9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F44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ลูกหนี้การค้าและลูกหนี้การค้าที่ยังไม่เรียกเก็บ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left" w:pos="864"/>
              </w:tabs>
              <w:ind w:left="-116" w:hanging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41,971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32,354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(28,718)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45,607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เวอริตา เอ็มเอชเค (ประเทศไทย) จำกัด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857978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3,229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857978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="00857978" w:rsidRPr="003F44F5">
              <w:rPr>
                <w:rFonts w:ascii="Angsana New" w:hAnsi="Angsana New"/>
                <w:sz w:val="22"/>
                <w:szCs w:val="22"/>
              </w:rPr>
              <w:t>80</w:t>
            </w:r>
            <w:r w:rsidRPr="003F44F5">
              <w:rPr>
                <w:rFonts w:ascii="Angsana New" w:hAnsi="Angsana New"/>
                <w:sz w:val="22"/>
                <w:szCs w:val="22"/>
              </w:rPr>
              <w:t>3)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2,426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เฟียร์ส พับลิชชิง จำกัด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       527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(35)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492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tabs>
                <w:tab w:val="left" w:pos="342"/>
                <w:tab w:val="left" w:pos="720"/>
                <w:tab w:val="left" w:pos="1080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มหานคร บีสโปค เทลเลอริ่ง จำกัด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471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    1,387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(180)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1,678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42,442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857978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</w:t>
            </w:r>
            <w:r w:rsidR="00857978" w:rsidRPr="003F44F5">
              <w:rPr>
                <w:rFonts w:ascii="Angsana New" w:hAnsi="Angsana New"/>
                <w:sz w:val="22"/>
                <w:szCs w:val="22"/>
              </w:rPr>
              <w:t>7,497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857978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(29,</w:t>
            </w:r>
            <w:r w:rsidR="00857978" w:rsidRPr="003F44F5">
              <w:rPr>
                <w:rFonts w:ascii="Angsana New" w:hAnsi="Angsana New"/>
                <w:sz w:val="22"/>
                <w:szCs w:val="22"/>
              </w:rPr>
              <w:t>73</w:t>
            </w:r>
            <w:r w:rsidRPr="003F44F5">
              <w:rPr>
                <w:rFonts w:ascii="Angsana New" w:hAnsi="Angsana New"/>
                <w:sz w:val="22"/>
                <w:szCs w:val="22"/>
              </w:rPr>
              <w:t>6)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50,203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เงินทดรองจ่ายและลูกหนี้อื่น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5BE4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 xml:space="preserve">กลุ่มบริษัท </w:t>
            </w:r>
            <w:r w:rsidRPr="003F44F5">
              <w:rPr>
                <w:rFonts w:ascii="Angsana New" w:hAnsi="Angsana New"/>
                <w:lang w:val="en-US"/>
              </w:rPr>
              <w:t>Finch &amp; Partners (</w:t>
            </w:r>
            <w:r w:rsidRPr="003F44F5">
              <w:rPr>
                <w:rFonts w:ascii="Angsana New" w:hAnsi="Angsana New"/>
                <w:cs/>
                <w:lang w:val="en-US"/>
              </w:rPr>
              <w:t>กรรมการร่วมกัน)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23,144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9,199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(32,343)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B85BE4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ดีเวลลอปเมนท์ จำกัด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2,911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2,890</w:t>
            </w:r>
          </w:p>
        </w:tc>
      </w:tr>
      <w:tr w:rsidR="003F44F5" w:rsidRPr="003F44F5" w:rsidTr="00B85BE4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คุณสรพจน์ เตชะไกรศรี (ผู้ถือหุ้น)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3,825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3,825</w:t>
            </w:r>
          </w:p>
        </w:tc>
      </w:tr>
      <w:tr w:rsidR="003F44F5" w:rsidRPr="003F44F5" w:rsidTr="00B85BE4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26,055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13,024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(32,343)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6,715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เงินให้กู้ยืมระยะยาวและดอกเบี้ยค้างรับ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</w:rPr>
              <w:t>Grovepark International Limited (</w:t>
            </w:r>
            <w:r w:rsidRPr="003F44F5">
              <w:rPr>
                <w:rFonts w:ascii="Angsana New" w:hAnsi="Angsana New"/>
                <w:cs/>
                <w:lang w:val="en-US"/>
              </w:rPr>
              <w:t>กรรมการร่วมกัน</w:t>
            </w:r>
            <w:r w:rsidRPr="003F44F5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เงินต้น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74,115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1,129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75,244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C41FE9" w:rsidRPr="003F44F5" w:rsidRDefault="00C41FE9" w:rsidP="00C41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1FE9" w:rsidRPr="003F44F5" w:rsidRDefault="00C41FE9" w:rsidP="00C41F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811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1FE9" w:rsidRPr="003F44F5" w:rsidRDefault="00C41FE9" w:rsidP="00C41F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:rsidR="00C41FE9" w:rsidRPr="003F44F5" w:rsidRDefault="00C41FE9" w:rsidP="00C41FE9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824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C41FE9" w:rsidRPr="003F44F5" w:rsidRDefault="00C41FE9" w:rsidP="00C41FE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1FE9" w:rsidRPr="003F44F5" w:rsidRDefault="00C41FE9" w:rsidP="00C41F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74,926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1FE9" w:rsidRPr="003F44F5" w:rsidRDefault="00C41FE9" w:rsidP="00C41F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2" w:type="dxa"/>
          </w:tcPr>
          <w:p w:rsidR="00C41FE9" w:rsidRPr="003F44F5" w:rsidRDefault="00C41FE9" w:rsidP="00C41F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1,142</w:t>
            </w:r>
          </w:p>
        </w:tc>
        <w:tc>
          <w:tcPr>
            <w:tcW w:w="270" w:type="dxa"/>
          </w:tcPr>
          <w:p w:rsidR="00C41FE9" w:rsidRPr="003F44F5" w:rsidRDefault="00C41FE9" w:rsidP="00C41F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C41FE9" w:rsidRPr="003F44F5" w:rsidRDefault="00C41FE9" w:rsidP="00C41F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76,068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  <w:tab w:val="left" w:pos="360"/>
              </w:tabs>
              <w:ind w:left="-18" w:right="34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</w:rPr>
              <w:t>บริษัท โฟร์ทีน พอยท์ส จำกัด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3139A" w:rsidRPr="003F44F5" w:rsidRDefault="0033139A" w:rsidP="0033139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 xml:space="preserve">กลุ่มบริษัท </w:t>
            </w:r>
            <w:r w:rsidRPr="003F44F5">
              <w:rPr>
                <w:rFonts w:ascii="Angsana New" w:hAnsi="Angsana New"/>
                <w:lang w:val="en-US"/>
              </w:rPr>
              <w:t>Finch &amp; Partners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83,903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(83,903)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pStyle w:val="a0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83,903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(83,947)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7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7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7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7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clear" w:pos="68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3139A" w:rsidRPr="003F44F5" w:rsidRDefault="0033139A" w:rsidP="0033139A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เพซ ดีเวลลอปเมนท์ จำกัด</w:t>
            </w: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3,559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3139A" w:rsidRPr="003F44F5" w:rsidRDefault="0033139A" w:rsidP="0033139A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3139A" w:rsidRPr="003F44F5" w:rsidRDefault="0033139A" w:rsidP="0033139A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3,559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2468E9" w:rsidRPr="003F44F5" w:rsidRDefault="002468E9" w:rsidP="002468E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</w:rPr>
              <w:t xml:space="preserve">Grovepark International Limited </w:t>
            </w: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7,059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7,167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2468E9" w:rsidRPr="003F44F5" w:rsidRDefault="002468E9" w:rsidP="002468E9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 โฟร์ทีน พอยท์ส จำกัด</w:t>
            </w: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3,912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(2,773)</w:t>
            </w:r>
          </w:p>
        </w:tc>
        <w:tc>
          <w:tcPr>
            <w:tcW w:w="272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1,410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2468E9" w:rsidRPr="003F44F5" w:rsidRDefault="002468E9" w:rsidP="002468E9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เฟียร์ส พับลิชชิง จำกัด</w:t>
            </w: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915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(674)</w:t>
            </w:r>
          </w:p>
        </w:tc>
        <w:tc>
          <w:tcPr>
            <w:tcW w:w="272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241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2468E9" w:rsidRPr="003F44F5" w:rsidRDefault="002468E9" w:rsidP="002468E9">
            <w:pPr>
              <w:pStyle w:val="a0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ดับเบิ้ลยู เอ็ม อิมเมจิเนีย จำกัด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กรรมการร่วมกัน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(1,054)</w:t>
            </w:r>
          </w:p>
        </w:tc>
        <w:tc>
          <w:tcPr>
            <w:tcW w:w="272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2468E9" w:rsidRPr="003F44F5" w:rsidRDefault="002468E9" w:rsidP="002468E9">
            <w:pPr>
              <w:pStyle w:val="a0"/>
              <w:tabs>
                <w:tab w:val="left" w:pos="720"/>
              </w:tabs>
              <w:spacing w:line="240" w:lineRule="atLeast"/>
              <w:ind w:right="-112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บริษัท ดับเบิ้ลยู เอ็ม แอดไวเซอรี่ จำกัด (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กรรมการร่วมกัน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10,000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21,400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468E9" w:rsidRPr="003F44F5" w:rsidRDefault="002468E9" w:rsidP="002468E9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(20,700)</w:t>
            </w:r>
          </w:p>
        </w:tc>
        <w:tc>
          <w:tcPr>
            <w:tcW w:w="272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2468E9" w:rsidRPr="003F44F5" w:rsidRDefault="002468E9" w:rsidP="002468E9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10,700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824D50" w:rsidRPr="003F44F5" w:rsidRDefault="00824D50" w:rsidP="00824D5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4D50" w:rsidRPr="003F44F5" w:rsidRDefault="00824D50" w:rsidP="00824D50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13,830</w:t>
            </w:r>
          </w:p>
        </w:tc>
        <w:tc>
          <w:tcPr>
            <w:tcW w:w="270" w:type="dxa"/>
          </w:tcPr>
          <w:p w:rsidR="00824D50" w:rsidRPr="003F44F5" w:rsidRDefault="00824D50" w:rsidP="00824D50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4D50" w:rsidRPr="003F44F5" w:rsidRDefault="00824D50" w:rsidP="00824D50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34,340</w:t>
            </w:r>
          </w:p>
        </w:tc>
        <w:tc>
          <w:tcPr>
            <w:tcW w:w="270" w:type="dxa"/>
          </w:tcPr>
          <w:p w:rsidR="00824D50" w:rsidRPr="003F44F5" w:rsidRDefault="00824D50" w:rsidP="00824D5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24D50" w:rsidRPr="003F44F5" w:rsidRDefault="00824D50" w:rsidP="00824D50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(25,201)</w:t>
            </w:r>
          </w:p>
        </w:tc>
        <w:tc>
          <w:tcPr>
            <w:tcW w:w="272" w:type="dxa"/>
          </w:tcPr>
          <w:p w:rsidR="00824D50" w:rsidRPr="003F44F5" w:rsidRDefault="00824D50" w:rsidP="00824D50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24D50" w:rsidRPr="003F44F5" w:rsidRDefault="00824D50" w:rsidP="00824D50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270" w:type="dxa"/>
          </w:tcPr>
          <w:p w:rsidR="00824D50" w:rsidRPr="003F44F5" w:rsidRDefault="00824D50" w:rsidP="00824D50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824D50" w:rsidRPr="003F44F5" w:rsidRDefault="00824D50" w:rsidP="00824D50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23,077</w:t>
            </w:r>
          </w:p>
        </w:tc>
      </w:tr>
    </w:tbl>
    <w:p w:rsidR="00381A3E" w:rsidRPr="003F44F5" w:rsidRDefault="00381A3E" w:rsidP="00381A3E">
      <w:pPr>
        <w:rPr>
          <w:rFonts w:ascii="Angsana New" w:hAnsi="Angsana New"/>
          <w:sz w:val="22"/>
          <w:szCs w:val="22"/>
        </w:rPr>
      </w:pPr>
      <w:r w:rsidRPr="003F44F5">
        <w:rPr>
          <w:rFonts w:ascii="Angsana New" w:hAnsi="Angsana New"/>
          <w:sz w:val="22"/>
          <w:szCs w:val="22"/>
        </w:rPr>
        <w:br w:type="page"/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06"/>
        <w:gridCol w:w="1080"/>
        <w:gridCol w:w="270"/>
        <w:gridCol w:w="1080"/>
        <w:gridCol w:w="270"/>
        <w:gridCol w:w="1080"/>
        <w:gridCol w:w="272"/>
        <w:gridCol w:w="1084"/>
        <w:gridCol w:w="270"/>
        <w:gridCol w:w="1078"/>
      </w:tblGrid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6484" w:type="dxa"/>
            <w:gridSpan w:val="9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3F44F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2559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08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คุณสุเมธ เตชะไกรศรี (ผู้ถือหุ้น)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327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327 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08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คุณจุมพล เตชะไกรศรี (ผู้ถือหุ้น)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327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คุณสรพจน์ เตชะไกรศรี (ผู้ถือหุ้น)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08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คุณธีระ วยากรณ์วิจิตร</w:t>
            </w:r>
            <w:r w:rsidRPr="003F44F5">
              <w:rPr>
                <w:rFonts w:ascii="Angsana New" w:hAnsi="Angsana New"/>
                <w:lang w:val="en-US"/>
              </w:rPr>
              <w:t xml:space="preserve"> </w:t>
            </w:r>
            <w:r w:rsidRPr="003F44F5">
              <w:rPr>
                <w:rFonts w:ascii="Angsana New" w:hAnsi="Angsana New"/>
                <w:cs/>
                <w:lang w:val="en-US"/>
              </w:rPr>
              <w:t>(กรรมการ)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(500)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บริษัท ไดนาสตี้ แอพพาเรล จำกัด (กรรมการร่วมกัน)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327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4" w:right="1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327 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10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บริษัท เอ็มเอฟที ดีเวลลอปเมนท์ จำกัด (กรรมการร่วมกัน)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(9,000)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3F44F5">
              <w:rPr>
                <w:rFonts w:ascii="Angsana New" w:hAnsi="Angsana New"/>
                <w:cs/>
              </w:rPr>
              <w:t>บริษัท เวอริตา เอ็มเอชเค (ประเทศไทย) จำกัด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</w:rPr>
              <w:t>(ถือหุ้นทางอ้อมโดยกรรมการของบริษัท)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4,164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4,164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1,481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53,164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(9,500)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45,145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เงินกู้ยืมระยะสั้นจากกรรมการ</w:t>
            </w:r>
            <w:r w:rsidRPr="003F44F5">
              <w:rPr>
                <w:rFonts w:ascii="Angsana New" w:hAnsi="Angsana New"/>
                <w:b/>
                <w:bCs/>
                <w:lang w:val="en-US"/>
              </w:rPr>
              <w:t xml:space="preserve">  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คุณสรพจน์ เตชะไกรศรี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85,142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(85,142)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3F44F5">
              <w:rPr>
                <w:rFonts w:ascii="Angsana New" w:hAnsi="Angsana New"/>
                <w:b/>
                <w:bCs/>
                <w:cs/>
                <w:lang w:val="en-US"/>
              </w:rPr>
              <w:t>ดอกเบี้ยค้างจ่าย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คุณสรพจน์ เตชะไกรศรี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386,295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(386,295)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ind w:left="-108" w:right="8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lang w:val="en-US"/>
              </w:rPr>
            </w:pPr>
            <w:r w:rsidRPr="003F44F5">
              <w:rPr>
                <w:rFonts w:ascii="Angsana New" w:hAnsi="Angsana New"/>
                <w:lang w:val="en-US"/>
              </w:rPr>
              <w:t>Fourteen Points Holdings</w:t>
            </w: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76,873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(76,873)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81A3E" w:rsidRPr="003F44F5" w:rsidTr="009E1D5E">
        <w:trPr>
          <w:cantSplit/>
        </w:trPr>
        <w:tc>
          <w:tcPr>
            <w:tcW w:w="3506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cs/>
                <w:lang w:val="en-US"/>
              </w:rPr>
            </w:pPr>
            <w:r w:rsidRPr="003F44F5">
              <w:rPr>
                <w:rFonts w:ascii="Angsana New" w:hAnsi="Angsana New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463,168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72" w:hanging="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(463,168)</w:t>
            </w:r>
          </w:p>
        </w:tc>
        <w:tc>
          <w:tcPr>
            <w:tcW w:w="272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       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การวิเคราะห์อายุลูกหนี้การค้า </w:t>
      </w:r>
      <w:r w:rsidRPr="003F44F5">
        <w:rPr>
          <w:rFonts w:ascii="Angsana New" w:hAnsi="Angsana New"/>
          <w:sz w:val="26"/>
          <w:szCs w:val="26"/>
        </w:rPr>
        <w:t xml:space="preserve">- </w:t>
      </w:r>
      <w:r w:rsidRPr="003F44F5">
        <w:rPr>
          <w:rFonts w:ascii="Angsana New" w:hAnsi="Angsana New"/>
          <w:sz w:val="26"/>
          <w:szCs w:val="26"/>
          <w:cs/>
        </w:rPr>
        <w:t>บริษัทที่เกี่ยวข้องกัน ณ วันที่</w:t>
      </w:r>
      <w:r w:rsidRPr="003F44F5">
        <w:rPr>
          <w:rFonts w:ascii="Angsana New" w:hAnsi="Angsana New"/>
          <w:sz w:val="26"/>
          <w:szCs w:val="26"/>
        </w:rPr>
        <w:t xml:space="preserve"> 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44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1,354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F44F5">
              <w:rPr>
                <w:rFonts w:ascii="Angsana New" w:hAnsi="Angsana New"/>
                <w:sz w:val="26"/>
                <w:szCs w:val="26"/>
              </w:rPr>
              <w:t>3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7,420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9,056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3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Pr="003F44F5">
              <w:rPr>
                <w:rFonts w:ascii="Angsana New" w:hAnsi="Angsana New"/>
                <w:sz w:val="26"/>
                <w:szCs w:val="26"/>
              </w:rPr>
              <w:t>6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10,648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8,546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6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Pr="003F44F5">
              <w:rPr>
                <w:rFonts w:ascii="Angsana New" w:hAnsi="Angsana New"/>
                <w:sz w:val="26"/>
                <w:szCs w:val="26"/>
              </w:rPr>
              <w:t>12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19,534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15,892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12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8,946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3,453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972"/>
              </w:tabs>
              <w:ind w:left="-116" w:right="86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47,902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37,659</w:t>
            </w:r>
          </w:p>
        </w:tc>
      </w:tr>
      <w:tr w:rsidR="003F44F5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2,301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4,783</w:t>
            </w:r>
          </w:p>
        </w:tc>
      </w:tr>
      <w:tr w:rsidR="00381A3E" w:rsidRPr="003F44F5" w:rsidTr="009E1D5E">
        <w:tc>
          <w:tcPr>
            <w:tcW w:w="360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50,203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42,442</w:t>
            </w:r>
          </w:p>
        </w:tc>
      </w:tr>
    </w:tbl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เงินมัดจำเพื่อซื้อสินทรัพย์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19 </w:t>
      </w:r>
      <w:r w:rsidRPr="003F44F5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2557</w:t>
      </w:r>
      <w:r w:rsidRPr="003F44F5">
        <w:rPr>
          <w:rFonts w:ascii="Angsana New" w:hAnsi="Angsana New"/>
          <w:sz w:val="26"/>
          <w:szCs w:val="26"/>
          <w:cs/>
        </w:rPr>
        <w:t xml:space="preserve"> บริษัทได้ทำสัญญา</w:t>
      </w:r>
      <w:r w:rsidRPr="003F44F5">
        <w:rPr>
          <w:rFonts w:ascii="Angsana New" w:hAnsi="Angsana New"/>
          <w:sz w:val="26"/>
          <w:szCs w:val="26"/>
        </w:rPr>
        <w:t xml:space="preserve"> Option Agreement</w:t>
      </w:r>
      <w:r w:rsidRPr="003F44F5">
        <w:rPr>
          <w:rFonts w:ascii="Angsana New" w:hAnsi="Angsana New"/>
          <w:sz w:val="26"/>
          <w:szCs w:val="26"/>
          <w:cs/>
        </w:rPr>
        <w:t xml:space="preserve"> กับ IBC Thailand Ltd. และ IDJ Holding Ltd. เพื่อ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ก)</w:t>
      </w:r>
      <w:r w:rsidRPr="003F44F5">
        <w:rPr>
          <w:rFonts w:ascii="Angsana New" w:hAnsi="Angsana New"/>
          <w:sz w:val="26"/>
          <w:szCs w:val="26"/>
          <w:cs/>
        </w:rPr>
        <w:tab/>
        <w:t xml:space="preserve">ซื้อหุ้นของบริษัท เพซ โปรเจ็ค วัน จำกัด บริษัท เพซ โปรเจ็ค ทู จำกัด และบริษัท เพซ โปรเจ็ค ทรี จำกัด ร้อยละ </w:t>
      </w:r>
      <w:r w:rsidRPr="003F44F5">
        <w:rPr>
          <w:rFonts w:ascii="Angsana New" w:hAnsi="Angsana New"/>
          <w:sz w:val="26"/>
          <w:szCs w:val="26"/>
        </w:rPr>
        <w:t>1.17</w:t>
      </w:r>
      <w:r w:rsidRPr="003F44F5">
        <w:rPr>
          <w:rFonts w:ascii="Angsana New" w:hAnsi="Angsana New"/>
          <w:sz w:val="26"/>
          <w:szCs w:val="26"/>
          <w:cs/>
        </w:rPr>
        <w:t xml:space="preserve"> จาก IBC Thailand Ltd. และของบริษัท เพซ เรียลเอสเตท จำกัด ร้อยละ </w:t>
      </w:r>
      <w:r w:rsidRPr="003F44F5">
        <w:rPr>
          <w:rFonts w:ascii="Angsana New" w:hAnsi="Angsana New"/>
          <w:sz w:val="26"/>
          <w:szCs w:val="26"/>
        </w:rPr>
        <w:t>2.35</w:t>
      </w:r>
      <w:r w:rsidRPr="003F44F5">
        <w:rPr>
          <w:rFonts w:ascii="Angsana New" w:hAnsi="Angsana New"/>
          <w:sz w:val="26"/>
          <w:szCs w:val="26"/>
          <w:cs/>
        </w:rPr>
        <w:t xml:space="preserve"> จาก IBC Thailand Ltd. และ IDJ Holding Ltd. รวมถึงรับโอนสิทธิเรียกร้องเงินกู้ยืมและดอกเบี้ยค้างจ่ายร้อยละ </w:t>
      </w:r>
      <w:r w:rsidRPr="003F44F5">
        <w:rPr>
          <w:rFonts w:ascii="Angsana New" w:hAnsi="Angsana New"/>
          <w:sz w:val="26"/>
          <w:szCs w:val="26"/>
        </w:rPr>
        <w:t>7.245</w:t>
      </w:r>
      <w:r w:rsidRPr="003F44F5">
        <w:rPr>
          <w:rFonts w:ascii="Angsana New" w:hAnsi="Angsana New"/>
          <w:sz w:val="26"/>
          <w:szCs w:val="26"/>
          <w:cs/>
        </w:rPr>
        <w:t xml:space="preserve"> ของเงินกู้ยืมและดอกเบี้ยค้างจ่ายทั้งหมดของ IBC Thailand Ltd. โดยมีมูลค่าการซื้อขายรวมทั้งสิ้น </w:t>
      </w:r>
      <w:r w:rsidRPr="003F44F5">
        <w:rPr>
          <w:rFonts w:ascii="Angsana New" w:hAnsi="Angsana New"/>
          <w:sz w:val="26"/>
          <w:szCs w:val="26"/>
        </w:rPr>
        <w:t>5</w:t>
      </w:r>
      <w:r w:rsidRPr="003F44F5">
        <w:rPr>
          <w:rFonts w:ascii="Angsana New" w:hAnsi="Angsana New"/>
          <w:sz w:val="26"/>
          <w:szCs w:val="26"/>
          <w:cs/>
        </w:rPr>
        <w:t xml:space="preserve"> ล้านเหรียญสหรัฐและ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ข)</w:t>
      </w:r>
      <w:r w:rsidRPr="003F44F5">
        <w:rPr>
          <w:rFonts w:ascii="Angsana New" w:hAnsi="Angsana New"/>
          <w:sz w:val="26"/>
          <w:szCs w:val="26"/>
          <w:cs/>
        </w:rPr>
        <w:tab/>
        <w:t xml:space="preserve">รับสิทธิในการซื้อหุ้นของบริษัท เพซ โปรเจ็ค วัน จำกัด บริษัท เพซ โปรเจ็ค ทู จำกัด และบริษัท เพซ โปรเจ็ค ทรี จำกัด ร้อยละ </w:t>
      </w:r>
      <w:r w:rsidRPr="003F44F5">
        <w:rPr>
          <w:rFonts w:ascii="Angsana New" w:hAnsi="Angsana New"/>
          <w:sz w:val="26"/>
          <w:szCs w:val="26"/>
        </w:rPr>
        <w:t xml:space="preserve">14.83 </w:t>
      </w:r>
      <w:r w:rsidRPr="003F44F5">
        <w:rPr>
          <w:rFonts w:ascii="Angsana New" w:hAnsi="Angsana New"/>
          <w:sz w:val="26"/>
          <w:szCs w:val="26"/>
          <w:cs/>
        </w:rPr>
        <w:t xml:space="preserve"> จาก IBC Thailand Ltd. และของบริษัท เพซ เรียลเอสเตท จำกัด ร้อยละ </w:t>
      </w:r>
      <w:r w:rsidRPr="003F44F5">
        <w:rPr>
          <w:rFonts w:ascii="Angsana New" w:hAnsi="Angsana New"/>
          <w:sz w:val="26"/>
          <w:szCs w:val="26"/>
        </w:rPr>
        <w:t>29.9829</w:t>
      </w:r>
      <w:r w:rsidRPr="003F44F5">
        <w:rPr>
          <w:rFonts w:ascii="Angsana New" w:hAnsi="Angsana New"/>
          <w:sz w:val="26"/>
          <w:szCs w:val="26"/>
          <w:cs/>
        </w:rPr>
        <w:t xml:space="preserve"> จาก IBC Thailand Ltd. และ IDJ Holding Ltd. รวมถึงรับโอนสิทธิเรียกร้องเงินกู้ยืมและดอกเบี้ยค้างจ่ายร้อยละ </w:t>
      </w:r>
      <w:r w:rsidRPr="003F44F5">
        <w:rPr>
          <w:rFonts w:ascii="Angsana New" w:hAnsi="Angsana New"/>
          <w:sz w:val="26"/>
          <w:szCs w:val="26"/>
        </w:rPr>
        <w:t>92.755</w:t>
      </w:r>
      <w:r w:rsidRPr="003F44F5">
        <w:rPr>
          <w:rFonts w:ascii="Angsana New" w:hAnsi="Angsana New"/>
          <w:sz w:val="26"/>
          <w:szCs w:val="26"/>
          <w:cs/>
        </w:rPr>
        <w:t xml:space="preserve"> ของเงินกู้ยืมและดอกเบี้ยค้างจ่ายทั้งหมดของ IBC Thailand Ltd. โดยมีมูลค่าสิทธิในการซื้อขายซึ่งไม่สามารถเรียกคืนได้ </w:t>
      </w:r>
      <w:r w:rsidRPr="003F44F5">
        <w:rPr>
          <w:rFonts w:ascii="Angsana New" w:hAnsi="Angsana New"/>
          <w:sz w:val="26"/>
          <w:szCs w:val="26"/>
        </w:rPr>
        <w:t>(</w:t>
      </w:r>
      <w:r w:rsidRPr="003F44F5">
        <w:rPr>
          <w:rFonts w:ascii="Angsana New" w:hAnsi="Angsana New"/>
          <w:sz w:val="26"/>
          <w:szCs w:val="26"/>
          <w:cs/>
        </w:rPr>
        <w:t xml:space="preserve">เว้นแต่กรณีที่คู่สัญญาคือ IBC Thailand Ltd. และ IDJ Holding Ltd. </w:t>
      </w:r>
      <w:r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>ไม่ปฏิบัติตามข้อตกลงในสัญญา</w:t>
      </w:r>
      <w:r w:rsidRPr="003F44F5">
        <w:rPr>
          <w:rFonts w:ascii="Angsana New" w:hAnsi="Angsana New"/>
          <w:sz w:val="26"/>
          <w:szCs w:val="26"/>
        </w:rPr>
        <w:t xml:space="preserve"> Option Agreement)</w:t>
      </w:r>
      <w:r w:rsidRPr="003F44F5">
        <w:rPr>
          <w:rFonts w:ascii="Angsana New" w:hAnsi="Angsana New"/>
          <w:sz w:val="26"/>
          <w:szCs w:val="26"/>
          <w:cs/>
        </w:rPr>
        <w:t xml:space="preserve"> จำนวน </w:t>
      </w:r>
      <w:r w:rsidRPr="003F44F5">
        <w:rPr>
          <w:rFonts w:ascii="Angsana New" w:hAnsi="Angsana New"/>
          <w:sz w:val="26"/>
          <w:szCs w:val="26"/>
        </w:rPr>
        <w:t>5</w:t>
      </w:r>
      <w:r w:rsidRPr="003F44F5">
        <w:rPr>
          <w:rFonts w:ascii="Angsana New" w:hAnsi="Angsana New"/>
          <w:sz w:val="26"/>
          <w:szCs w:val="26"/>
          <w:cs/>
        </w:rPr>
        <w:t xml:space="preserve"> ล้านเหรียญสหรัฐ และมูลค่าสำหรับการใช้สิทธิในการซื้อขายจำนวน </w:t>
      </w:r>
      <w:r w:rsidRPr="003F44F5">
        <w:rPr>
          <w:rFonts w:ascii="Angsana New" w:hAnsi="Angsana New"/>
          <w:sz w:val="26"/>
          <w:szCs w:val="26"/>
        </w:rPr>
        <w:t>59</w:t>
      </w:r>
      <w:r w:rsidRPr="003F44F5">
        <w:rPr>
          <w:rFonts w:ascii="Angsana New" w:hAnsi="Angsana New"/>
          <w:sz w:val="26"/>
          <w:szCs w:val="26"/>
          <w:cs/>
        </w:rPr>
        <w:t> ล้านเหรียญสหรัฐ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ภายในวันที่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7 </w:t>
      </w:r>
      <w:r w:rsidRPr="003F44F5">
        <w:rPr>
          <w:rFonts w:ascii="Angsana New" w:hAnsi="Angsana New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</w:rPr>
        <w:t>2557</w:t>
      </w:r>
      <w:r w:rsidRPr="003F44F5">
        <w:rPr>
          <w:rFonts w:ascii="Angsana New" w:hAnsi="Angsana New"/>
          <w:sz w:val="26"/>
          <w:szCs w:val="26"/>
          <w:cs/>
        </w:rPr>
        <w:t xml:space="preserve"> บริษัทได้จ่ายชำระเงิน</w:t>
      </w:r>
      <w:r w:rsidRPr="003F44F5">
        <w:rPr>
          <w:rFonts w:ascii="Angsana New" w:hAnsi="Angsana New" w:hint="cs"/>
          <w:sz w:val="26"/>
          <w:szCs w:val="26"/>
          <w:cs/>
        </w:rPr>
        <w:t>มัดจำ</w:t>
      </w:r>
      <w:r w:rsidRPr="003F44F5">
        <w:rPr>
          <w:rFonts w:ascii="Angsana New" w:hAnsi="Angsana New"/>
          <w:sz w:val="26"/>
          <w:szCs w:val="26"/>
          <w:cs/>
        </w:rPr>
        <w:t xml:space="preserve">สำหรับรายการซื้อขายและมูลค่าสิทธิในการซื้อขายดังกล่าวข้างต้นเป็นจำนวนเงินรวม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9.75 </w:t>
      </w:r>
      <w:r w:rsidRPr="003F44F5">
        <w:rPr>
          <w:rFonts w:ascii="Angsana New" w:hAnsi="Angsana New"/>
          <w:sz w:val="26"/>
          <w:szCs w:val="26"/>
          <w:cs/>
        </w:rPr>
        <w:t>ล้านเหรียญสหรัฐ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Pr="003F44F5">
        <w:rPr>
          <w:rFonts w:ascii="Angsana New" w:hAnsi="Angsana New"/>
          <w:sz w:val="26"/>
          <w:szCs w:val="26"/>
          <w:cs/>
        </w:rPr>
        <w:t xml:space="preserve">สุทธิจากภาษีหัก ณ ที่จ่าย จำนวนเงิน </w:t>
      </w:r>
      <w:r w:rsidRPr="003F44F5">
        <w:rPr>
          <w:rFonts w:ascii="Angsana New" w:hAnsi="Angsana New"/>
          <w:sz w:val="26"/>
          <w:szCs w:val="26"/>
        </w:rPr>
        <w:t xml:space="preserve">0.25 </w:t>
      </w:r>
      <w:r w:rsidRPr="003F44F5">
        <w:rPr>
          <w:rFonts w:ascii="Angsana New" w:hAnsi="Angsana New"/>
          <w:sz w:val="26"/>
          <w:szCs w:val="26"/>
          <w:cs/>
        </w:rPr>
        <w:t xml:space="preserve">ล้านเหรียญสหรัฐ) เทียบเท่าเงินบาท </w:t>
      </w:r>
      <w:r w:rsidRPr="003F44F5">
        <w:rPr>
          <w:rFonts w:ascii="Angsana New" w:hAnsi="Angsana New"/>
          <w:sz w:val="26"/>
          <w:szCs w:val="26"/>
        </w:rPr>
        <w:t xml:space="preserve">318.9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และได้บันทึกไว้เป็น </w:t>
      </w:r>
      <w:r w:rsidRPr="003F44F5">
        <w:rPr>
          <w:rFonts w:ascii="Angsana New" w:hAnsi="Angsana New"/>
          <w:sz w:val="26"/>
          <w:szCs w:val="26"/>
        </w:rPr>
        <w:t>“</w:t>
      </w:r>
      <w:r w:rsidRPr="003F44F5">
        <w:rPr>
          <w:rFonts w:ascii="Angsana New" w:hAnsi="Angsana New"/>
          <w:sz w:val="26"/>
          <w:szCs w:val="26"/>
          <w:cs/>
        </w:rPr>
        <w:t>เงินมัดจำเพื่อซื้อสินทรัพย์” ในงบแสดงฐานะการเงิน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2557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22 </w:t>
      </w:r>
      <w:r w:rsidRPr="003F44F5">
        <w:rPr>
          <w:rFonts w:ascii="Angsana New" w:hAnsi="Angsana New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บริษัทได้ทำการจัดสรรหุ้นสามัญเพิ่มทุนในวงจำกัด (</w:t>
      </w:r>
      <w:r w:rsidRPr="003F44F5">
        <w:rPr>
          <w:rFonts w:ascii="Angsana New" w:hAnsi="Angsana New"/>
          <w:sz w:val="26"/>
          <w:szCs w:val="26"/>
        </w:rPr>
        <w:t xml:space="preserve">Private Placement) </w:t>
      </w:r>
      <w:r w:rsidRPr="003F44F5">
        <w:rPr>
          <w:rFonts w:ascii="Angsana New" w:hAnsi="Angsana New"/>
          <w:sz w:val="26"/>
          <w:szCs w:val="26"/>
          <w:cs/>
        </w:rPr>
        <w:t xml:space="preserve">ให้กับ </w:t>
      </w:r>
      <w:r w:rsidRPr="003F44F5">
        <w:rPr>
          <w:rFonts w:ascii="Angsana New" w:hAnsi="Angsana New"/>
          <w:sz w:val="26"/>
          <w:szCs w:val="26"/>
        </w:rPr>
        <w:t xml:space="preserve">IBC Thailand Ltd.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IDJ Holding Ltd.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เพื่อซื้อเงินลงทุนในกลุ่มบริษัทเพซและรวมถึงรับโอนสิทธิเรียกร้องเงินกู้ยืมและดอกเบี้ยค้างจ่าย จำนวน </w:t>
      </w:r>
      <w:r w:rsidRPr="003F44F5">
        <w:rPr>
          <w:rFonts w:ascii="Angsana New" w:hAnsi="Angsana New"/>
          <w:sz w:val="26"/>
          <w:szCs w:val="26"/>
        </w:rPr>
        <w:t>542,722,500</w:t>
      </w:r>
      <w:r w:rsidRPr="003F44F5">
        <w:rPr>
          <w:rFonts w:ascii="Angsana New" w:hAnsi="Angsana New"/>
          <w:sz w:val="26"/>
          <w:szCs w:val="26"/>
          <w:cs/>
        </w:rPr>
        <w:t xml:space="preserve"> หุ้น       ในราคา </w:t>
      </w:r>
      <w:r w:rsidRPr="003F44F5">
        <w:rPr>
          <w:rFonts w:ascii="Angsana New" w:hAnsi="Angsana New"/>
          <w:sz w:val="26"/>
          <w:szCs w:val="26"/>
        </w:rPr>
        <w:t xml:space="preserve">3.39 </w:t>
      </w:r>
      <w:r w:rsidRPr="003F44F5">
        <w:rPr>
          <w:rFonts w:ascii="Angsana New" w:hAnsi="Angsana New"/>
          <w:sz w:val="26"/>
          <w:szCs w:val="26"/>
          <w:cs/>
        </w:rPr>
        <w:t>บาท ต่อหุ้น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ดังนั้น เงินมัดจำเพื่อซื้อสินทรัพย์ดังกล่าวจำนวนเงิน </w:t>
      </w:r>
      <w:r w:rsidRPr="003F44F5">
        <w:rPr>
          <w:rFonts w:ascii="Angsana New" w:hAnsi="Angsana New"/>
          <w:sz w:val="26"/>
          <w:szCs w:val="26"/>
        </w:rPr>
        <w:t xml:space="preserve">318.9 </w:t>
      </w:r>
      <w:r w:rsidRPr="003F44F5">
        <w:rPr>
          <w:rFonts w:ascii="Angsana New" w:hAnsi="Angsana New"/>
          <w:sz w:val="26"/>
          <w:szCs w:val="26"/>
          <w:cs/>
        </w:rPr>
        <w:t>ล้านบาท ได้บันทึกไว้เป็นส่วนหนึ่งของมูลค่าจ่ายซื้อเงินลงทุนและการโอนสิทธิเรียกร้องเงินกู้ยืมและดอกเบี้ยค้างจ่า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เงินให้กู้ยืมระยาวแก่กิจการที่เกี่ยวข้องกัน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เงินให้กู้ยืมระยะยาวแก่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Grovepark International Limited (</w:t>
      </w:r>
      <w:r w:rsidRPr="003F44F5">
        <w:rPr>
          <w:rFonts w:ascii="Angsana New" w:hAnsi="Angsana New"/>
          <w:sz w:val="26"/>
          <w:szCs w:val="26"/>
          <w:cs/>
        </w:rPr>
        <w:t>จัดตั้งขึ้นในประเทศบาฮามาส) เป็นเงินให้กู้ยืม</w:t>
      </w:r>
      <w:r w:rsidR="00794CB9" w:rsidRPr="003F44F5">
        <w:rPr>
          <w:rFonts w:ascii="Angsana New" w:hAnsi="Angsana New" w:hint="cs"/>
          <w:sz w:val="26"/>
          <w:szCs w:val="26"/>
          <w:cs/>
        </w:rPr>
        <w:t>ซึ่ง</w:t>
      </w:r>
      <w:r w:rsidR="00A20C02" w:rsidRPr="003F44F5">
        <w:rPr>
          <w:rFonts w:ascii="Angsana New" w:hAnsi="Angsana New" w:hint="cs"/>
          <w:sz w:val="26"/>
          <w:szCs w:val="26"/>
          <w:cs/>
        </w:rPr>
        <w:t>ไม่มีหลัก</w:t>
      </w:r>
      <w:r w:rsidR="00794CB9" w:rsidRPr="003F44F5">
        <w:rPr>
          <w:rFonts w:ascii="Angsana New" w:hAnsi="Angsana New" w:hint="cs"/>
          <w:sz w:val="26"/>
          <w:szCs w:val="26"/>
          <w:cs/>
        </w:rPr>
        <w:t>ประกัน</w:t>
      </w:r>
      <w:r w:rsidRPr="003F44F5">
        <w:rPr>
          <w:rFonts w:ascii="Angsana New" w:hAnsi="Angsana New"/>
          <w:sz w:val="26"/>
          <w:szCs w:val="26"/>
          <w:cs/>
        </w:rPr>
        <w:t xml:space="preserve"> เงินให้กู้ยืมนี้มีอัตราดอกเบี้ย</w:t>
      </w:r>
      <w:r w:rsidRPr="003F44F5">
        <w:rPr>
          <w:rFonts w:ascii="Angsana New" w:hAnsi="Angsana New" w:hint="cs"/>
          <w:sz w:val="26"/>
          <w:szCs w:val="26"/>
          <w:cs/>
        </w:rPr>
        <w:t>เท่ากับอัตราดอกเบี้ยธนาคารกลาง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Pr="003F44F5">
        <w:rPr>
          <w:rFonts w:ascii="Times New Roman" w:hAnsi="Times New Roman" w:cs="Times New Roman"/>
        </w:rPr>
        <w:t xml:space="preserve">Applicable Federal Rate) </w:t>
      </w:r>
      <w:r w:rsidRPr="003F44F5">
        <w:rPr>
          <w:rFonts w:ascii="Angsana New" w:hAnsi="Angsana New"/>
          <w:sz w:val="26"/>
          <w:szCs w:val="26"/>
          <w:cs/>
        </w:rPr>
        <w:t>และมีกำหนดจ่ายคืนบริษัททั้งจำนว</w:t>
      </w:r>
      <w:r w:rsidRPr="003F44F5">
        <w:rPr>
          <w:rFonts w:ascii="Angsana New" w:hAnsi="Angsana New" w:hint="cs"/>
          <w:sz w:val="26"/>
          <w:szCs w:val="26"/>
          <w:cs/>
        </w:rPr>
        <w:t>น</w:t>
      </w:r>
      <w:r w:rsidRPr="003F44F5">
        <w:rPr>
          <w:rFonts w:ascii="Angsana New" w:hAnsi="Angsana New"/>
          <w:sz w:val="26"/>
          <w:szCs w:val="26"/>
          <w:cs/>
        </w:rPr>
        <w:t>เมื่อครบกำหนดระยะเวลา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60</w:t>
      </w:r>
      <w:r w:rsidRPr="003F44F5">
        <w:rPr>
          <w:rFonts w:ascii="Angsana New" w:hAnsi="Angsana New"/>
          <w:sz w:val="26"/>
          <w:szCs w:val="26"/>
          <w:cs/>
        </w:rPr>
        <w:t xml:space="preserve"> เดือน </w:t>
      </w:r>
      <w:r w:rsidRPr="003F44F5">
        <w:rPr>
          <w:rFonts w:ascii="Angsana New" w:hAnsi="Angsana New"/>
          <w:sz w:val="26"/>
          <w:szCs w:val="26"/>
        </w:rPr>
        <w:t>(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สิ้นสุดในเดือนเมษายน </w:t>
      </w:r>
      <w:r w:rsidRPr="003F44F5">
        <w:rPr>
          <w:rFonts w:ascii="Angsana New" w:hAnsi="Angsana New"/>
          <w:sz w:val="26"/>
          <w:szCs w:val="26"/>
        </w:rPr>
        <w:t xml:space="preserve">2563) </w:t>
      </w:r>
      <w:r w:rsidRPr="003F44F5">
        <w:rPr>
          <w:rFonts w:ascii="Angsana New" w:hAnsi="Angsana New"/>
          <w:sz w:val="26"/>
          <w:szCs w:val="26"/>
          <w:cs/>
        </w:rPr>
        <w:t xml:space="preserve">หรือก่อนระยะเวลาที่กำหนดไว้  เงินกู้ทั้งหมดมีจำนวนไม่เกิน </w:t>
      </w:r>
      <w:r w:rsidRPr="003F44F5">
        <w:rPr>
          <w:rFonts w:ascii="Angsana New" w:hAnsi="Angsana New"/>
          <w:sz w:val="26"/>
          <w:szCs w:val="26"/>
        </w:rPr>
        <w:t>6.0</w:t>
      </w:r>
      <w:r w:rsidRPr="003F44F5">
        <w:rPr>
          <w:rFonts w:ascii="Angsana New" w:hAnsi="Angsana New"/>
          <w:sz w:val="26"/>
          <w:szCs w:val="26"/>
          <w:cs/>
        </w:rPr>
        <w:t xml:space="preserve"> ล้านเหรียญสหรัฐ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จากกรรมการ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เงินกู้ยืมระยะสั้น</w:t>
      </w:r>
      <w:r w:rsidRPr="003F44F5">
        <w:rPr>
          <w:rFonts w:ascii="Angsana New" w:hAnsi="Angsana New" w:hint="cs"/>
          <w:sz w:val="26"/>
          <w:szCs w:val="26"/>
          <w:cs/>
        </w:rPr>
        <w:t>จากกรรมการ</w:t>
      </w:r>
      <w:r w:rsidRPr="003F44F5">
        <w:rPr>
          <w:rFonts w:ascii="Angsana New" w:hAnsi="Angsana New"/>
          <w:sz w:val="26"/>
          <w:szCs w:val="26"/>
          <w:cs/>
        </w:rPr>
        <w:t xml:space="preserve"> เป็นเงินกู้</w:t>
      </w:r>
      <w:r w:rsidRPr="003F44F5">
        <w:rPr>
          <w:rFonts w:ascii="Angsana New" w:hAnsi="Angsana New" w:hint="cs"/>
          <w:sz w:val="26"/>
          <w:szCs w:val="26"/>
          <w:cs/>
        </w:rPr>
        <w:t>ยืม</w:t>
      </w:r>
      <w:r w:rsidRPr="003F44F5">
        <w:rPr>
          <w:rFonts w:ascii="Angsana New" w:hAnsi="Angsana New"/>
          <w:sz w:val="26"/>
          <w:szCs w:val="26"/>
          <w:cs/>
        </w:rPr>
        <w:t>ซึ่งไม่มีหลักประกันและไม่มีอัตราดอกเบี้ย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MANAGED SERVICES AGREEMENT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กลุ่มบริษัท เพซ ดีเวลลอปเมนท์ คอร์ปอเรชั่น ได้ทำสัญญา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3F44F5">
        <w:rPr>
          <w:rFonts w:ascii="Angsana New" w:hAnsi="Angsana New"/>
          <w:sz w:val="26"/>
          <w:szCs w:val="26"/>
        </w:rPr>
        <w:t xml:space="preserve">14 </w:t>
      </w:r>
      <w:r w:rsidRPr="003F44F5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3F44F5">
        <w:rPr>
          <w:rFonts w:ascii="Angsana New" w:hAnsi="Angsana New"/>
          <w:sz w:val="26"/>
          <w:szCs w:val="26"/>
        </w:rPr>
        <w:t xml:space="preserve">2551 </w:t>
      </w:r>
      <w:r w:rsidRPr="003F44F5">
        <w:rPr>
          <w:rFonts w:ascii="Angsana New" w:hAnsi="Angsana New"/>
          <w:sz w:val="26"/>
          <w:szCs w:val="26"/>
          <w:cs/>
        </w:rPr>
        <w:t xml:space="preserve">กับบริษัท เพซ </w:t>
      </w:r>
      <w:r w:rsidRPr="003F44F5">
        <w:rPr>
          <w:rFonts w:ascii="Angsana New" w:hAnsi="Angsana New"/>
          <w:sz w:val="26"/>
          <w:szCs w:val="26"/>
        </w:rPr>
        <w:t xml:space="preserve">                   </w:t>
      </w:r>
      <w:r w:rsidRPr="003F44F5">
        <w:rPr>
          <w:rFonts w:ascii="Angsana New" w:hAnsi="Angsana New"/>
          <w:sz w:val="26"/>
          <w:szCs w:val="26"/>
          <w:cs/>
        </w:rPr>
        <w:t>ดีเวลลอปเมนท์ จำกัด ซึ่งเป็นบริษัทที่เกี่ยวข้องกัน โดยที่บริษัทดังกล่าวจะให้บริการต่าง ๆ แก่คู่สัญญาตามที่ระบุไว้ในสัญญา เพื่อเป็นการ</w:t>
      </w:r>
      <w:r w:rsidRPr="003F44F5">
        <w:rPr>
          <w:rFonts w:ascii="Angsana New" w:hAnsi="Angsana New"/>
          <w:sz w:val="26"/>
          <w:szCs w:val="26"/>
        </w:rPr>
        <w:t xml:space="preserve">       </w:t>
      </w:r>
      <w:r w:rsidRPr="003F44F5">
        <w:rPr>
          <w:rFonts w:ascii="Angsana New" w:hAnsi="Angsana New"/>
          <w:sz w:val="26"/>
          <w:szCs w:val="26"/>
          <w:cs/>
        </w:rPr>
        <w:t xml:space="preserve">ตอบแทน กลุ่มบริษัทเพซ ดีเวลลอปเมนท์ คอร์ปอเรชั่น มีภาระผูกพันที่จะต้องจ่ายค่าธรรมเนียมบริการแก่บริษัทที่เกี่ยวข้องกันดังกล่าวเป็นจำนวนเงิน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ล้านบาทต่อเดือน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 xml:space="preserve">2554 </w:t>
      </w:r>
      <w:r w:rsidRPr="003F44F5">
        <w:rPr>
          <w:rFonts w:ascii="Angsana New" w:hAnsi="Angsana New"/>
          <w:sz w:val="26"/>
          <w:szCs w:val="26"/>
          <w:cs/>
        </w:rPr>
        <w:t xml:space="preserve">กลุ่มบริษัท เพซ ดีเวลลอปเมนท์ คอร์ปอเรชั่น ได้ทำสัญญาโอนสิทธิ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/>
          <w:sz w:val="26"/>
          <w:szCs w:val="26"/>
          <w:cs/>
        </w:rPr>
        <w:t xml:space="preserve">ระหว่างบริษัท เพซ ดีเวลลอปเมนท์ จำกัด (ผู้โอน) และบริษัท (ผู้รับโอน) เพื่อรับโอนสิทธิและภาระหน้าที่ภายใต้ข้อกำหนดและเงื่อนไขแห่งสัญญา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/>
          <w:sz w:val="26"/>
          <w:szCs w:val="26"/>
          <w:cs/>
        </w:rPr>
        <w:t>นี้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บริษัทได้ทำสัญญาแก้ไขสัญญา </w:t>
      </w:r>
      <w:r w:rsidRPr="003F44F5">
        <w:rPr>
          <w:rFonts w:ascii="Angsana New" w:hAnsi="Angsana New"/>
          <w:sz w:val="26"/>
          <w:szCs w:val="26"/>
        </w:rPr>
        <w:t>Managed Services Agreement</w:t>
      </w:r>
      <w:r w:rsidRPr="003F44F5">
        <w:rPr>
          <w:rFonts w:ascii="Angsana New" w:hAnsi="Angsana New"/>
          <w:sz w:val="26"/>
          <w:szCs w:val="26"/>
          <w:cs/>
        </w:rPr>
        <w:t xml:space="preserve"> เพื่อขยายระยะเวลาการให้บริการต่าง ๆ กับกลุ่มบริษัทเพซ จนกระทั่งโครงการของกลุ่มบริษัทเพซแล้วเสร็จ โดยมีค่าธรรมเนียมบริการจำนวนเงิน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ล้านบาทต่อเดือน และมีกำหนดชำระเงินภายใน </w:t>
      </w:r>
      <w:r w:rsidRPr="003F44F5">
        <w:rPr>
          <w:rFonts w:ascii="Angsana New" w:hAnsi="Angsana New"/>
          <w:sz w:val="26"/>
          <w:szCs w:val="26"/>
        </w:rPr>
        <w:t xml:space="preserve">30 </w:t>
      </w:r>
      <w:r w:rsidRPr="003F44F5">
        <w:rPr>
          <w:rFonts w:ascii="Angsana New" w:hAnsi="Angsana New"/>
          <w:sz w:val="26"/>
          <w:szCs w:val="26"/>
          <w:cs/>
        </w:rPr>
        <w:t>วัน หลังจากได้รับใบแจ้งหนี้ ซึ่งจะเรียกเก็บได้เมื่อโครงการของกลุ่มเพซแล้วเสร็จและเงินกู้ยืมสำหรับโครงการก่อสร้างถูกจ่ายชำระทั้งหมดแล้ว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Dean &amp; DeLuca Inc.</w:t>
      </w:r>
      <w:r w:rsidRPr="003F44F5">
        <w:rPr>
          <w:rFonts w:ascii="Angsana New" w:hAnsi="Angsana New"/>
          <w:sz w:val="26"/>
          <w:szCs w:val="26"/>
          <w:cs/>
        </w:rPr>
        <w:t xml:space="preserve"> ได้ทำสัญญา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กับบริษัท โดยที่บริษัทจะให้บริการต่าง ๆ แก่คู่สัญญาตามที่ระบุไว้ในสัญญาเป็นระยะเวลา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>ปีนับจากวันที่</w:t>
      </w:r>
      <w:r w:rsidRPr="003F44F5">
        <w:rPr>
          <w:rFonts w:ascii="Angsana New" w:hAnsi="Angsana New"/>
          <w:sz w:val="26"/>
          <w:szCs w:val="26"/>
        </w:rPr>
        <w:t xml:space="preserve"> 1 </w:t>
      </w:r>
      <w:r w:rsidRPr="003F44F5">
        <w:rPr>
          <w:rFonts w:ascii="Angsana New" w:hAnsi="Angsana New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เพื่อเป็นการตอบแทน </w:t>
      </w:r>
      <w:r w:rsidRPr="003F44F5">
        <w:rPr>
          <w:rFonts w:ascii="Angsana New" w:hAnsi="Angsana New"/>
          <w:sz w:val="26"/>
          <w:szCs w:val="26"/>
        </w:rPr>
        <w:t>Dean &amp; DeLuca Inc.</w:t>
      </w:r>
      <w:r w:rsidRPr="003F44F5">
        <w:rPr>
          <w:rFonts w:ascii="Angsana New" w:hAnsi="Angsana New"/>
          <w:sz w:val="26"/>
          <w:szCs w:val="26"/>
          <w:cs/>
        </w:rPr>
        <w:t xml:space="preserve"> มีภาระผูกพันที่จะต้องจ่ายค่าธรรมเนียมบริการแก่บริษัทเป็นจำนวนเงิน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70,500 </w:t>
      </w:r>
      <w:r w:rsidRPr="003F44F5">
        <w:rPr>
          <w:rFonts w:ascii="Angsana New" w:hAnsi="Angsana New"/>
          <w:sz w:val="26"/>
          <w:szCs w:val="26"/>
          <w:cs/>
        </w:rPr>
        <w:t xml:space="preserve">เหรียญสหรัฐต่อไตรมาส 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บันทึกข้อตกลงจะซื้อจะขายที่ดิน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>14</w:t>
      </w:r>
      <w:r w:rsidRPr="003F44F5">
        <w:rPr>
          <w:rFonts w:ascii="Angsana New" w:hAnsi="Angsana New"/>
          <w:sz w:val="26"/>
          <w:szCs w:val="26"/>
          <w:cs/>
        </w:rPr>
        <w:t xml:space="preserve"> มีนาคม</w:t>
      </w:r>
      <w:r w:rsidRPr="003F44F5">
        <w:rPr>
          <w:rFonts w:ascii="Angsana New" w:hAnsi="Angsana New"/>
          <w:sz w:val="26"/>
          <w:szCs w:val="26"/>
        </w:rPr>
        <w:t xml:space="preserve"> 2557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บันทึกข้อตกลงจะซื้อจะขายที่ดินสำหรับการพัฒนาโครงการใหม่กับบริษัท </w:t>
      </w:r>
      <w:r w:rsidRPr="003F44F5">
        <w:rPr>
          <w:rFonts w:ascii="Angsana New" w:hAnsi="Angsana New"/>
          <w:sz w:val="26"/>
          <w:szCs w:val="26"/>
        </w:rPr>
        <w:t xml:space="preserve">        </w:t>
      </w:r>
      <w:r w:rsidRPr="003F44F5">
        <w:rPr>
          <w:rFonts w:ascii="Angsana New" w:hAnsi="Angsana New"/>
          <w:sz w:val="26"/>
          <w:szCs w:val="26"/>
          <w:cs/>
        </w:rPr>
        <w:t xml:space="preserve">ชินคาร่า พร็อพเพอร์ตี้ จำกัด 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216.4 </w:t>
      </w:r>
      <w:r w:rsidRPr="003F44F5">
        <w:rPr>
          <w:rFonts w:ascii="Angsana New" w:hAnsi="Angsana New"/>
          <w:sz w:val="26"/>
          <w:szCs w:val="26"/>
          <w:cs/>
        </w:rPr>
        <w:t>ล้านบาท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ค่าใช้จ่ายต่าง ๆ ที่เกิดขึ้นในการโอนกรรมสิทธิ์เป็นความรับผิดชอบของผู้จะซื้อตามที่ตกลงในสัญญา โดยบริษัทจะรับโอนกรรมสิทธิ์ที่ดินดังกล่าวเมื่อจ่ายชำระเงินครบถ้วนแล้ว ภายในเดือนธันวาคม </w:t>
      </w:r>
      <w:r w:rsidRPr="003F44F5">
        <w:rPr>
          <w:rFonts w:ascii="Angsana New" w:hAnsi="Angsana New"/>
          <w:sz w:val="26"/>
          <w:szCs w:val="26"/>
        </w:rPr>
        <w:t>2557</w:t>
      </w:r>
      <w:r w:rsidRPr="003F44F5">
        <w:rPr>
          <w:rFonts w:ascii="Angsana New" w:hAnsi="Angsana New"/>
          <w:sz w:val="26"/>
          <w:szCs w:val="26"/>
          <w:cs/>
        </w:rPr>
        <w:t xml:space="preserve"> 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บริษัทได้ทำสัญญาแก้ไขเพิ่มเติมบันทึกข้อตกลง เพื่อขยายระยะเวลาการชำระเงินส่วนที่เหลือออกไปเป็นวันที่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>2558 (</w:t>
      </w:r>
      <w:r w:rsidRPr="003F44F5">
        <w:rPr>
          <w:rFonts w:ascii="Angsana New" w:hAnsi="Angsana New"/>
          <w:sz w:val="26"/>
          <w:szCs w:val="26"/>
          <w:cs/>
        </w:rPr>
        <w:t>วันที่โอนกรรมสิทธิ์ในที่ดิน)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ในปี </w:t>
      </w:r>
      <w:r w:rsidRPr="003F44F5">
        <w:rPr>
          <w:rFonts w:ascii="Angsana New" w:hAnsi="Angsana New"/>
          <w:sz w:val="26"/>
          <w:szCs w:val="26"/>
          <w:lang w:val="en-GB"/>
        </w:rPr>
        <w:t>2557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บริษัทได้จ่ายเงินล่วงหน้าค่าที่ดินจำนวนเงิน </w:t>
      </w:r>
      <w:r w:rsidRPr="003F44F5">
        <w:rPr>
          <w:rFonts w:ascii="Angsana New" w:hAnsi="Angsana New"/>
          <w:sz w:val="26"/>
          <w:szCs w:val="26"/>
        </w:rPr>
        <w:t xml:space="preserve">180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3F44F5">
        <w:rPr>
          <w:rFonts w:ascii="Angsana New" w:hAnsi="Angsana New" w:hint="cs"/>
          <w:sz w:val="26"/>
          <w:szCs w:val="26"/>
          <w:cs/>
        </w:rPr>
        <w:t>และเ</w:t>
      </w:r>
      <w:r w:rsidRPr="003F44F5">
        <w:rPr>
          <w:rFonts w:ascii="Angsana New" w:hAnsi="Angsana New"/>
          <w:sz w:val="26"/>
          <w:szCs w:val="26"/>
          <w:cs/>
        </w:rPr>
        <w:t xml:space="preserve">มื่อวันที่ </w:t>
      </w:r>
      <w:r w:rsidRPr="003F44F5">
        <w:rPr>
          <w:rFonts w:ascii="Angsana New" w:hAnsi="Angsana New"/>
          <w:sz w:val="26"/>
          <w:szCs w:val="26"/>
        </w:rPr>
        <w:t xml:space="preserve">20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บริษัทได้จ่ายค่าที่ดินเพิ่มเติมจำนวนเงิน </w:t>
      </w:r>
      <w:r w:rsidRPr="003F44F5">
        <w:rPr>
          <w:rFonts w:ascii="Angsana New" w:hAnsi="Angsana New"/>
          <w:sz w:val="26"/>
          <w:szCs w:val="26"/>
        </w:rPr>
        <w:t xml:space="preserve">36.4 </w:t>
      </w:r>
      <w:r w:rsidRPr="003F44F5">
        <w:rPr>
          <w:rFonts w:ascii="Angsana New" w:hAnsi="Angsana New"/>
          <w:sz w:val="26"/>
          <w:szCs w:val="26"/>
          <w:cs/>
        </w:rPr>
        <w:t>ล้านบาท สำหรับส่วนที่เหลือและรับโอนกรรมสิทธิ์ในที่ดินดังกล่าวในวันเดียวกัน</w:t>
      </w:r>
    </w:p>
    <w:p w:rsidR="00381A3E" w:rsidRPr="003F44F5" w:rsidRDefault="00381A3E" w:rsidP="00381A3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สัญญาการ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จำหน่ายและ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ให้ลิขสิทธิ์และ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สัญญา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เครื่องหมายการค้า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>บริษัทย่อยในกลุ่มบริษัท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คอร์ปอเรชั่น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ได้เข้าทำ</w:t>
      </w:r>
      <w:r w:rsidR="00263808" w:rsidRPr="003F44F5">
        <w:rPr>
          <w:rFonts w:ascii="Angsana New" w:hAnsi="Angsana New"/>
          <w:spacing w:val="4"/>
          <w:sz w:val="26"/>
          <w:szCs w:val="26"/>
          <w:cs/>
        </w:rPr>
        <w:t>สัญญาการจำหน่ายและให้ลิขสิทธิ์และสัญญาเครื่องหมายการค้า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กับบริษัท 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จำกัด ซึ่งเป็นบริษัทที่เกี่ยวข้องกัน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โดย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มีผลบังคับใช้ตั้งแต่วันที่ </w:t>
      </w:r>
      <w:r w:rsidRPr="003F44F5">
        <w:rPr>
          <w:rFonts w:ascii="Angsana New" w:hAnsi="Angsana New"/>
          <w:spacing w:val="4"/>
          <w:sz w:val="26"/>
          <w:szCs w:val="26"/>
        </w:rPr>
        <w:t>1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มกราคม </w:t>
      </w:r>
      <w:r w:rsidRPr="003F44F5">
        <w:rPr>
          <w:rFonts w:ascii="Angsana New" w:hAnsi="Angsana New"/>
          <w:spacing w:val="4"/>
          <w:sz w:val="26"/>
          <w:szCs w:val="26"/>
        </w:rPr>
        <w:t>2553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ซึ่งคู่สัญญาจะได้รับสิทธิในการจำหน่ายและใช้เครื่องหมายการค้าในการประกอบธุรกิจร้านอาหารบางร้านภายใต้ชื่อ 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Dean &amp; Deluca </w:t>
      </w:r>
      <w:r w:rsidRPr="003F44F5">
        <w:rPr>
          <w:rFonts w:ascii="Angsana New" w:hAnsi="Angsana New"/>
          <w:spacing w:val="4"/>
          <w:sz w:val="26"/>
          <w:szCs w:val="26"/>
          <w:cs/>
        </w:rPr>
        <w:t>ในประเทศไทยและธุรกิจโรงแรมในบางประเทศ ในการนี้ บริษัท 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 จำกัด ผูกพันที่จะต้องจ่ายค่าธรรมเนียมแรกเริ่มและค่าสิทธิใช้เครื่องหมายการค้าให้กับ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บริษัทย่อยใน</w:t>
      </w:r>
      <w:r w:rsidRPr="003F44F5">
        <w:rPr>
          <w:rFonts w:ascii="Angsana New" w:hAnsi="Angsana New"/>
          <w:spacing w:val="4"/>
          <w:sz w:val="26"/>
          <w:szCs w:val="26"/>
          <w:cs/>
        </w:rPr>
        <w:t>กลุ่มบริษัท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คอร์ปอเรชั่น ในอัตราตามที่ระบุไว้ในสัญญา สัญญามีผลบังคับใช้จนถึงวันที่ </w:t>
      </w:r>
      <w:r w:rsidRPr="003F44F5">
        <w:rPr>
          <w:rFonts w:ascii="Angsana New" w:hAnsi="Angsana New"/>
          <w:spacing w:val="4"/>
          <w:sz w:val="26"/>
          <w:szCs w:val="26"/>
        </w:rPr>
        <w:t>31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pacing w:val="4"/>
          <w:sz w:val="26"/>
          <w:szCs w:val="26"/>
        </w:rPr>
        <w:t>2561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โดยมีเงื่อนไขในการต่อสัญญาใหม่โดยต้องมีการบอกกล่าวล่วงหน้า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1 </w:t>
      </w:r>
      <w:r w:rsidRPr="003F44F5">
        <w:rPr>
          <w:rFonts w:ascii="Angsana New" w:hAnsi="Angsana New"/>
          <w:spacing w:val="4"/>
          <w:sz w:val="26"/>
          <w:szCs w:val="26"/>
          <w:cs/>
        </w:rPr>
        <w:t>ปี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>1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พฤศจิกายน </w:t>
      </w:r>
      <w:r w:rsidRPr="003F44F5">
        <w:rPr>
          <w:rFonts w:ascii="Angsana New" w:hAnsi="Angsana New"/>
          <w:spacing w:val="4"/>
          <w:sz w:val="26"/>
          <w:szCs w:val="26"/>
        </w:rPr>
        <w:t>2557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บริษัท 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จำกัด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(</w:t>
      </w:r>
      <w:r w:rsidRPr="003F44F5">
        <w:rPr>
          <w:rFonts w:ascii="Angsana New" w:hAnsi="Angsana New"/>
          <w:spacing w:val="4"/>
          <w:sz w:val="26"/>
          <w:szCs w:val="26"/>
          <w:cs/>
        </w:rPr>
        <w:t>ผู้โอน) ซึ่งเป็นบริษัทที่เกี่ยวข้องกัน ได้ทำสัญญาโอนสิทธิและภาระผูกพันภายใต้สัญญาการ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จำหน่ายและ</w:t>
      </w:r>
      <w:r w:rsidRPr="003F44F5">
        <w:rPr>
          <w:rFonts w:ascii="Angsana New" w:hAnsi="Angsana New"/>
          <w:spacing w:val="4"/>
          <w:sz w:val="26"/>
          <w:szCs w:val="26"/>
          <w:cs/>
        </w:rPr>
        <w:t>ให้ลิขสิทธิ์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และสัญญา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เครื่องหมายการค้าให้กับบริษัท ดีน แอนด์ เดลูก้า (ประเทศไทย) จำกัด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         </w:t>
      </w:r>
      <w:r w:rsidRPr="003F44F5">
        <w:rPr>
          <w:rFonts w:ascii="Angsana New" w:hAnsi="Angsana New"/>
          <w:spacing w:val="4"/>
          <w:sz w:val="26"/>
          <w:szCs w:val="26"/>
        </w:rPr>
        <w:t>(</w:t>
      </w:r>
      <w:r w:rsidRPr="003F44F5">
        <w:rPr>
          <w:rFonts w:ascii="Angsana New" w:hAnsi="Angsana New"/>
          <w:spacing w:val="4"/>
          <w:sz w:val="26"/>
          <w:szCs w:val="26"/>
          <w:cs/>
        </w:rPr>
        <w:t>ผู้รับโอน</w:t>
      </w:r>
      <w:r w:rsidRPr="003F44F5">
        <w:rPr>
          <w:rFonts w:ascii="Angsana New" w:hAnsi="Angsana New"/>
          <w:spacing w:val="4"/>
          <w:sz w:val="26"/>
          <w:szCs w:val="26"/>
        </w:rPr>
        <w:t xml:space="preserve">) </w:t>
      </w:r>
      <w:r w:rsidRPr="003F44F5">
        <w:rPr>
          <w:rFonts w:ascii="Angsana New" w:hAnsi="Angsana New"/>
          <w:spacing w:val="4"/>
          <w:sz w:val="26"/>
          <w:szCs w:val="26"/>
          <w:cs/>
        </w:rPr>
        <w:t>ภายใต้เงื่อนไขที่ระบุไว้ในสัญญาการ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จำหน่ายและ</w:t>
      </w:r>
      <w:r w:rsidRPr="003F44F5">
        <w:rPr>
          <w:rFonts w:ascii="Angsana New" w:hAnsi="Angsana New"/>
          <w:spacing w:val="4"/>
          <w:sz w:val="26"/>
          <w:szCs w:val="26"/>
          <w:cs/>
        </w:rPr>
        <w:t>ให้ลิขสิทธิ์และ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สัญญา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เครื่องหมายการค้ากับ </w:t>
      </w:r>
      <w:r w:rsidRPr="003F44F5">
        <w:rPr>
          <w:rFonts w:ascii="Angsana New" w:hAnsi="Angsana New"/>
          <w:spacing w:val="4"/>
          <w:sz w:val="26"/>
          <w:szCs w:val="26"/>
        </w:rPr>
        <w:t>Dean &amp; DeLuca Inc.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เพื่อเป็นการตอบแทน บริษัท ดีน แอนด์ เดลูก้า (ประเทศไทย) จำกัด ตกลงที่จะจ่ายค่าโอนสิทธิดังกล่าวให้กับบริษัท เพซ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ดีเวลลอปเมนท์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จำกัด จำนวนเงิน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12.8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ล้านบาท ภายใน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เดือนนับตั้งแต่วันที่ตามสัญญาโอนสิทธิและภาระผูกพัน ค่าธรรมเนียมการโอนสิทธิดังกล่าวได้จ่ายชำระแล้วในวันที่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24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2558 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และบันทึกไว้เป็นส่วนหนึ่งของ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“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สินทรัพย์ไม่มีตัวตน” ในงบแสดงฐานะการเงินรวม ณ 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2559 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และ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2558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สัญญาการตกแต่งภายในหน่วยในอาคารชุดพักอาศัยชั้นบนและชั้นลอยฟ้า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19 </w:t>
      </w:r>
      <w:r w:rsidRPr="003F44F5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ทู จำกัด ได้เข้าทำสัญญาการตกแต่งภายในหน่วยในอาคารชุดพักอาศัยชั้นบนและชั้นลอยฟ้า กับบริษัท เพซ อินทีเรีย เซอร์วิสเซส จำกัด เพื่อจ้างบริการออกแบบและตกแต่งภายในสำหรับหน่วยในอาคารชุดพักอาศัยชั้นบนและ            ชั้นลอยฟ้าของโครงการมหานครเป็นจำนวนเงิน</w:t>
      </w:r>
      <w:r w:rsidRPr="003F44F5">
        <w:rPr>
          <w:rFonts w:ascii="Angsana New" w:hAnsi="Angsana New" w:hint="cs"/>
          <w:sz w:val="26"/>
          <w:szCs w:val="26"/>
          <w:cs/>
        </w:rPr>
        <w:t>รวม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342.2 </w:t>
      </w:r>
      <w:r w:rsidRPr="003F44F5">
        <w:rPr>
          <w:rFonts w:ascii="Angsana New" w:hAnsi="Angsana New"/>
          <w:sz w:val="26"/>
          <w:szCs w:val="26"/>
          <w:cs/>
        </w:rPr>
        <w:t>ล้านบาท</w:t>
      </w:r>
      <w:r w:rsidRPr="003F44F5">
        <w:rPr>
          <w:rFonts w:ascii="Angsana New" w:hAnsi="Angsana New"/>
          <w:sz w:val="26"/>
          <w:szCs w:val="26"/>
        </w:rPr>
        <w:t xml:space="preserve"> 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สัญญาจ้างเหมางานบริหารและควบคุมงานก่อสร้างส่วนงานตกแต่งภายใน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 เพซ อินทีเรีย เซอร์วิสเซส จำกัด (บริษัทย่อย) ได้ทำสัญญาจ้างเหมางานบริหารและควบคุมงานก่อสร้างส่วนงานตกแต่งภายใน โครงการมหานครจำนวน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/>
          <w:sz w:val="26"/>
          <w:szCs w:val="26"/>
          <w:cs/>
        </w:rPr>
        <w:t xml:space="preserve">ฉบับ ลงวันที่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>กรกฎาคม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(2558: </w:t>
      </w:r>
      <w:r w:rsidRPr="003F44F5">
        <w:rPr>
          <w:rFonts w:ascii="Angsana New" w:hAnsi="Angsana New"/>
          <w:sz w:val="26"/>
          <w:szCs w:val="26"/>
          <w:cs/>
        </w:rPr>
        <w:t xml:space="preserve">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3F44F5">
        <w:rPr>
          <w:rFonts w:ascii="Angsana New" w:hAnsi="Angsana New"/>
          <w:sz w:val="26"/>
          <w:szCs w:val="26"/>
        </w:rPr>
        <w:t xml:space="preserve">2558) </w:t>
      </w:r>
      <w:r w:rsidRPr="003F44F5">
        <w:rPr>
          <w:rFonts w:ascii="Angsana New" w:hAnsi="Angsana New"/>
          <w:sz w:val="26"/>
          <w:szCs w:val="26"/>
          <w:cs/>
        </w:rPr>
        <w:t xml:space="preserve">กับบริษัท ดับเบิ้ลยู เอ็ม แอดไวเซอรี่ จำกัด ซึ่งเป็นบริษัทที่เกี่ยวข้องกัน โดยที่บริษัทที่เกี่ยวข้องกันดังกล่าวจะให้บริการต่าง ๆ แก่คู่สัญญาตามที่ระบุไว้ในสัญญาสิ้นสุดวันที่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3F44F5">
        <w:rPr>
          <w:rFonts w:ascii="Angsana New" w:hAnsi="Angsana New"/>
          <w:sz w:val="26"/>
          <w:szCs w:val="26"/>
        </w:rPr>
        <w:t xml:space="preserve">(2558: 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2558)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เพื่อเป็นการตอบแทน 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บริษัทย่อยดังกล่าว</w:t>
      </w:r>
      <w:r w:rsidRPr="003F44F5">
        <w:rPr>
          <w:rFonts w:ascii="Angsana New" w:hAnsi="Angsana New"/>
          <w:sz w:val="26"/>
          <w:szCs w:val="26"/>
          <w:cs/>
        </w:rPr>
        <w:t xml:space="preserve">มีภาระผูกพันที่จะต้องจ่ายค่าธรรมเนียมบริการแก่บริษัทที่เกี่ยวข้องกันดังกล่าวเป็นจำนวนเงินรวม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20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3F44F5">
        <w:rPr>
          <w:rFonts w:ascii="Angsana New" w:hAnsi="Angsana New"/>
          <w:sz w:val="26"/>
          <w:szCs w:val="26"/>
        </w:rPr>
        <w:t xml:space="preserve">(2558: 25 </w:t>
      </w:r>
      <w:r w:rsidRPr="003F44F5">
        <w:rPr>
          <w:rFonts w:ascii="Angsana New" w:hAnsi="Angsana New" w:hint="cs"/>
          <w:sz w:val="26"/>
          <w:szCs w:val="26"/>
          <w:cs/>
        </w:rPr>
        <w:t>ล้านบาท)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>สัญญาค่าที่ปรึกษา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บริษัทได้ทำสัญญาค่าที่ปรึกษากับ</w:t>
      </w:r>
      <w:r w:rsidRPr="003F44F5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Finch &amp; Partners </w:t>
      </w:r>
      <w:r w:rsidRPr="003F44F5">
        <w:rPr>
          <w:rFonts w:ascii="Angsana New" w:hAnsi="Angsana New" w:hint="cs"/>
          <w:sz w:val="26"/>
          <w:szCs w:val="26"/>
          <w:cs/>
        </w:rPr>
        <w:t xml:space="preserve">ซึ่งเป็นบริษัทที่เกี่ยวข้องกัน </w:t>
      </w:r>
      <w:r w:rsidRPr="003F44F5">
        <w:rPr>
          <w:rFonts w:ascii="Angsana New" w:hAnsi="Angsana New"/>
          <w:sz w:val="26"/>
          <w:szCs w:val="26"/>
          <w:cs/>
        </w:rPr>
        <w:t xml:space="preserve">ลงวันที่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เมษายน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โดย</w:t>
      </w:r>
      <w:r w:rsidRPr="003F44F5">
        <w:rPr>
          <w:rFonts w:ascii="Angsana New" w:hAnsi="Angsana New" w:hint="cs"/>
          <w:sz w:val="26"/>
          <w:szCs w:val="26"/>
          <w:cs/>
        </w:rPr>
        <w:t>บริษัทที่เกี่ยวข้องกัน</w:t>
      </w:r>
      <w:r w:rsidRPr="003F44F5">
        <w:rPr>
          <w:rFonts w:ascii="Angsana New" w:hAnsi="Angsana New"/>
          <w:sz w:val="26"/>
          <w:szCs w:val="26"/>
          <w:cs/>
        </w:rPr>
        <w:t>จะให้บริการต่าง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ๆ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ตามที่ระบุไว้ในสัญญาเป็นเวลา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ปี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มีนาคม 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เพื่อเป็นการตอบแทนบริษัทมีภาระผูกพันที่จะต้องจ่ายค่าธรรมเนียมบริการเป็นจำนวน</w:t>
      </w:r>
      <w:r w:rsidRPr="003F44F5">
        <w:rPr>
          <w:rFonts w:ascii="Angsana New" w:hAnsi="Angsana New" w:hint="cs"/>
          <w:sz w:val="26"/>
          <w:szCs w:val="26"/>
          <w:cs/>
        </w:rPr>
        <w:t>เงินรวม</w:t>
      </w:r>
      <w:r w:rsidRPr="003F44F5">
        <w:rPr>
          <w:rFonts w:ascii="Angsana New" w:hAnsi="Angsana New"/>
          <w:sz w:val="26"/>
          <w:szCs w:val="26"/>
        </w:rPr>
        <w:t xml:space="preserve"> 800,000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เหรียญสหรัฐ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สัญญากิจการร่วมค้าและ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สัญญา</w:t>
      </w:r>
      <w:r w:rsidRPr="003F44F5">
        <w:rPr>
          <w:rFonts w:ascii="Angsana New" w:hAnsi="Angsana New"/>
          <w:b/>
          <w:bCs/>
          <w:sz w:val="26"/>
          <w:szCs w:val="26"/>
          <w:cs/>
        </w:rPr>
        <w:t>เครื่องหมายการค้า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24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Dean &amp; DeLuca International, LLC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ได้เข้าทำสัญญากิจการร่วมค้ากับบริษัทคู่ค้าปัจจุบันที่ได้รับสิทธิในประเทศญี่ปุ่นคือ </w:t>
      </w:r>
      <w:r w:rsidRPr="003F44F5">
        <w:rPr>
          <w:rFonts w:ascii="Angsana New" w:hAnsi="Angsana New"/>
          <w:spacing w:val="4"/>
          <w:sz w:val="26"/>
          <w:szCs w:val="26"/>
        </w:rPr>
        <w:t>Dean &amp; DeLuca Japan Co., Ltd.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เพื่อทำธุรกิจร้านคาเฟ่ในประเทศญี่ปุ่น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ภายใต้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กิจการร่วมค้าที่จัดตั้งขึ้นใหม่ คือ </w:t>
      </w:r>
      <w:r w:rsidRPr="003F44F5">
        <w:rPr>
          <w:rFonts w:ascii="Angsana New" w:hAnsi="Angsana New"/>
          <w:spacing w:val="4"/>
          <w:sz w:val="26"/>
          <w:szCs w:val="26"/>
        </w:rPr>
        <w:t>Dean &amp; DeLuca Café Japan Co., Ltd.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ตามที่กล่าวไว้ในหมายเหตุ </w:t>
      </w:r>
      <w:r w:rsidRPr="003F44F5">
        <w:rPr>
          <w:rFonts w:ascii="Angsana New" w:hAnsi="Angsana New"/>
          <w:spacing w:val="4"/>
          <w:sz w:val="26"/>
          <w:szCs w:val="26"/>
        </w:rPr>
        <w:t>10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  <w:cs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Dean &amp; DeLuca Brands, Inc.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ได้เข้าทำสัญญาเครื่องหมายการค้าฉบับใหม่กับ </w:t>
      </w:r>
      <w:r w:rsidRPr="003F44F5">
        <w:rPr>
          <w:rFonts w:ascii="Angsana New" w:hAnsi="Angsana New"/>
          <w:spacing w:val="4"/>
          <w:sz w:val="26"/>
          <w:szCs w:val="26"/>
        </w:rPr>
        <w:t>Dean &amp; DeLuca Japan         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ภายใต้สัญญาดังกล่าว </w:t>
      </w:r>
      <w:r w:rsidRPr="003F44F5">
        <w:rPr>
          <w:rFonts w:ascii="Angsana New" w:hAnsi="Angsana New"/>
          <w:spacing w:val="4"/>
          <w:sz w:val="26"/>
          <w:szCs w:val="26"/>
        </w:rPr>
        <w:t>Dean &amp; DeLuca Brands, Inc.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ได้ยกเลิกสัญญาการให้ลิขสิทธิ์และการจำหน่ายที่มีกำหนดอายุเดิม        และให้สิทธิในการใช้เครื่องหมายการค้าตลอดชีพแก่ </w:t>
      </w:r>
      <w:r w:rsidRPr="003F44F5">
        <w:rPr>
          <w:rFonts w:ascii="Angsana New" w:hAnsi="Angsana New"/>
          <w:spacing w:val="4"/>
          <w:sz w:val="26"/>
          <w:szCs w:val="26"/>
        </w:rPr>
        <w:t>Dean &amp; DeLuca Japan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 สำหรับธุรกิจทุกประเภทยกเว้นธุรกิจร้านคาเฟ่ในประเทศญี่ปุ่น โดยมีมูลค่าตามที่ตกลงกันจำนวนเงิน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2,170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ล้านเยน  ในวันเดียวกันนี้  </w:t>
      </w:r>
      <w:r w:rsidRPr="003F44F5">
        <w:rPr>
          <w:rFonts w:ascii="Angsana New" w:hAnsi="Angsana New"/>
          <w:sz w:val="26"/>
          <w:szCs w:val="26"/>
        </w:rPr>
        <w:t>Dean &amp; DeLuca Brands, Inc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ให้สิทธิในการใช้เครื่องหมายการค้าตลอดชีพแก่ </w:t>
      </w:r>
      <w:r w:rsidRPr="003F44F5">
        <w:rPr>
          <w:rFonts w:ascii="Angsana New" w:hAnsi="Angsana New"/>
          <w:spacing w:val="4"/>
          <w:sz w:val="26"/>
          <w:szCs w:val="26"/>
        </w:rPr>
        <w:t>Dean &amp; DeLuca Café Japan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(</w:t>
      </w:r>
      <w:r w:rsidRPr="003F44F5">
        <w:rPr>
          <w:rFonts w:ascii="Angsana New" w:hAnsi="Angsana New"/>
          <w:spacing w:val="4"/>
          <w:sz w:val="26"/>
          <w:szCs w:val="26"/>
          <w:cs/>
        </w:rPr>
        <w:t>ซึ่งเป็นกิจการร่วมค้าที่จัดตั้งขึ้นใหม่</w:t>
      </w:r>
      <w:r w:rsidRPr="003F44F5">
        <w:rPr>
          <w:rFonts w:ascii="Angsana New" w:hAnsi="Angsana New"/>
          <w:spacing w:val="4"/>
          <w:sz w:val="26"/>
          <w:szCs w:val="26"/>
        </w:rPr>
        <w:t>)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สำหรับธุรกิจร้านคาเฟ่ในประเทศญี่ปุ่น โดยมีมูลค่าตามที่ตกลงกันจำนวนเงิน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200 </w:t>
      </w:r>
      <w:r w:rsidRPr="003F44F5">
        <w:rPr>
          <w:rFonts w:ascii="Angsana New" w:hAnsi="Angsana New"/>
          <w:spacing w:val="4"/>
          <w:sz w:val="26"/>
          <w:szCs w:val="26"/>
          <w:cs/>
        </w:rPr>
        <w:t>ล้านเยน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เพื่อเป็นการตอบแทนตามสัญญาเครื่องหมายการค้าใหม่นี้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Dean &amp; DeLuca Brands, Inc. </w:t>
      </w:r>
      <w:r w:rsidRPr="003F44F5">
        <w:rPr>
          <w:rFonts w:ascii="Angsana New" w:hAnsi="Angsana New"/>
          <w:spacing w:val="4"/>
          <w:sz w:val="26"/>
          <w:szCs w:val="26"/>
          <w:cs/>
        </w:rPr>
        <w:t>ได้รับชำระโดยวิธีดังต่อไปนี้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6588"/>
        <w:gridCol w:w="1440"/>
        <w:gridCol w:w="270"/>
        <w:gridCol w:w="1440"/>
      </w:tblGrid>
      <w:tr w:rsidR="003F44F5" w:rsidRPr="003F44F5" w:rsidTr="009E1D5E">
        <w:tc>
          <w:tcPr>
            <w:tcW w:w="6588" w:type="dxa"/>
          </w:tcPr>
          <w:p w:rsidR="00381A3E" w:rsidRPr="003F44F5" w:rsidRDefault="00381A3E" w:rsidP="009E1D5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จำนวนเงิน</w:t>
            </w:r>
          </w:p>
        </w:tc>
      </w:tr>
      <w:tr w:rsidR="003F44F5" w:rsidRPr="003F44F5" w:rsidTr="009E1D5E">
        <w:tc>
          <w:tcPr>
            <w:tcW w:w="6588" w:type="dxa"/>
          </w:tcPr>
          <w:p w:rsidR="00381A3E" w:rsidRPr="003F44F5" w:rsidRDefault="00381A3E" w:rsidP="009E1D5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1242"/>
              </w:tabs>
              <w:ind w:left="-108" w:right="-108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E1D5E">
        <w:tc>
          <w:tcPr>
            <w:tcW w:w="6588" w:type="dxa"/>
          </w:tcPr>
          <w:p w:rsidR="00381A3E" w:rsidRPr="003F44F5" w:rsidRDefault="00381A3E" w:rsidP="009E1D5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E1D5E">
        <w:tc>
          <w:tcPr>
            <w:tcW w:w="6588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เงินสดรับสำหรับค่าธรรมเนียมการใช้สิทธิแบบครั้งเดียวที่เรียกคืนไม่ได้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1,350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420,670</w:t>
            </w:r>
          </w:p>
        </w:tc>
      </w:tr>
      <w:tr w:rsidR="003F44F5" w:rsidRPr="003F44F5" w:rsidTr="009E1D5E">
        <w:tc>
          <w:tcPr>
            <w:tcW w:w="6588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ค่าสิทธิ์จ่ายล่วงหน้าส่วนที่คงเหลือของสัญญาการให้ลิขสิทธิ์และการจำหน่ายเดิม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108,749</w:t>
            </w:r>
          </w:p>
        </w:tc>
      </w:tr>
      <w:tr w:rsidR="003F44F5" w:rsidRPr="003F44F5" w:rsidTr="009E1D5E">
        <w:tc>
          <w:tcPr>
            <w:tcW w:w="6588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>รับโอนสิทธิในหุ้นของกิจการร่วมค้าที่จัดตั้งขึ้นใหม่ คือ</w:t>
            </w:r>
            <w:r w:rsidRPr="003F44F5">
              <w:rPr>
                <w:rFonts w:ascii="Angsana New" w:hAnsi="Angsana New"/>
                <w:spacing w:val="4"/>
                <w:sz w:val="26"/>
                <w:szCs w:val="26"/>
              </w:rPr>
              <w:t xml:space="preserve"> Dean &amp; DeLuca</w:t>
            </w: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pacing w:val="4"/>
                <w:sz w:val="26"/>
                <w:szCs w:val="26"/>
              </w:rPr>
              <w:t xml:space="preserve">Café Japan 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E1D5E">
        <w:tc>
          <w:tcPr>
            <w:tcW w:w="6588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  </w:t>
            </w:r>
            <w:r w:rsidRPr="003F44F5">
              <w:rPr>
                <w:rFonts w:ascii="Angsana New" w:hAnsi="Angsana New"/>
                <w:spacing w:val="4"/>
                <w:sz w:val="26"/>
                <w:szCs w:val="26"/>
              </w:rPr>
              <w:t>Co.,</w:t>
            </w: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pacing w:val="4"/>
                <w:sz w:val="26"/>
                <w:szCs w:val="26"/>
              </w:rPr>
              <w:t xml:space="preserve">Ltd. </w:t>
            </w: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ในสัดส่วนร้อยละ </w:t>
            </w:r>
            <w:r w:rsidRPr="003F44F5">
              <w:rPr>
                <w:rFonts w:ascii="Angsana New" w:hAnsi="Angsana New"/>
                <w:spacing w:val="4"/>
                <w:sz w:val="26"/>
                <w:szCs w:val="26"/>
              </w:rPr>
              <w:t>50</w:t>
            </w:r>
            <w:r w:rsidRPr="003F44F5">
              <w:rPr>
                <w:rFonts w:ascii="Angsana New" w:hAnsi="Angsana New" w:hint="cs"/>
                <w:spacing w:val="4"/>
                <w:sz w:val="26"/>
                <w:szCs w:val="26"/>
                <w:cs/>
              </w:rPr>
              <w:t xml:space="preserve"> ตามสัญญาการโอนหุ้น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210,335</w:t>
            </w:r>
          </w:p>
        </w:tc>
      </w:tr>
      <w:tr w:rsidR="00381A3E" w:rsidRPr="003F44F5" w:rsidTr="009E1D5E">
        <w:tc>
          <w:tcPr>
            <w:tcW w:w="6588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2,370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739,754</w:t>
            </w:r>
          </w:p>
        </w:tc>
      </w:tr>
    </w:tbl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pacing w:val="4"/>
          <w:sz w:val="26"/>
          <w:szCs w:val="26"/>
        </w:rPr>
        <w:t>2559 Dean &amp; DeLuca International, LLC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ได้ทำสัญญาการโอนหุ้นกับ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Dean &amp; DeLuca Japan Co., Ltd.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เพื่อรับโอนหุ้นในสัดส่วนร้อยละ </w:t>
      </w:r>
      <w:r w:rsidRPr="003F44F5">
        <w:rPr>
          <w:rFonts w:ascii="Angsana New" w:hAnsi="Angsana New"/>
          <w:spacing w:val="4"/>
          <w:sz w:val="26"/>
          <w:szCs w:val="26"/>
        </w:rPr>
        <w:t>50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ใน </w:t>
      </w:r>
      <w:r w:rsidRPr="003F44F5">
        <w:rPr>
          <w:rFonts w:ascii="Angsana New" w:hAnsi="Angsana New"/>
          <w:spacing w:val="4"/>
          <w:sz w:val="26"/>
          <w:szCs w:val="26"/>
        </w:rPr>
        <w:t>Dean &amp; DeLuca Café Japan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(</w:t>
      </w:r>
      <w:r w:rsidRPr="003F44F5">
        <w:rPr>
          <w:rFonts w:ascii="Angsana New" w:hAnsi="Angsana New"/>
          <w:spacing w:val="4"/>
          <w:sz w:val="26"/>
          <w:szCs w:val="26"/>
          <w:cs/>
        </w:rPr>
        <w:t>หุ้นสามัญจำนวน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13,500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หุ้น ราคาหุ้นละ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50,000 </w:t>
      </w:r>
      <w:r w:rsidRPr="003F44F5">
        <w:rPr>
          <w:rFonts w:ascii="Angsana New" w:hAnsi="Angsana New"/>
          <w:spacing w:val="4"/>
          <w:sz w:val="26"/>
          <w:szCs w:val="26"/>
          <w:cs/>
        </w:rPr>
        <w:t>เยน</w:t>
      </w:r>
      <w:r w:rsidRPr="003F44F5">
        <w:rPr>
          <w:rFonts w:ascii="Angsana New" w:hAnsi="Angsana New"/>
          <w:spacing w:val="4"/>
          <w:sz w:val="26"/>
          <w:szCs w:val="26"/>
        </w:rPr>
        <w:t>)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เพื่อเป็นการจ่ายชำระค่าตอบแทนสัญญาเครื่องหมายการค้าข้างต้น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>ใน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การนี้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Dean &amp; DeLuca Japan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ได้โอนร้านคาเฟ่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6 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แห่ง ที่ตั้งอยู่ในโตเกียว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ภายใต้สัญญาโอนธุรกิจให้กับ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Dean &amp; DeLuca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Café Japan Co., Ltd.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โดยมีราคาซื้อเป็นจำนวนเงิน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950 </w:t>
      </w:r>
      <w:r w:rsidRPr="003F44F5">
        <w:rPr>
          <w:rFonts w:ascii="Angsana New" w:hAnsi="Angsana New"/>
          <w:spacing w:val="4"/>
          <w:sz w:val="26"/>
          <w:szCs w:val="26"/>
          <w:cs/>
        </w:rPr>
        <w:t>ล้านเยน โดยร้านคาเฟ่ดังกล่าวจะเป็นร้านตั้งต้นในการขยายธุรกิจร้านคาเฟ่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    </w:t>
      </w:r>
      <w:r w:rsidRPr="003F44F5">
        <w:rPr>
          <w:rFonts w:ascii="Angsana New" w:hAnsi="Angsana New"/>
          <w:spacing w:val="4"/>
          <w:sz w:val="26"/>
          <w:szCs w:val="26"/>
          <w:cs/>
        </w:rPr>
        <w:t>ทั่วประเทศญี่ปุ่น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บันทึกข้อตกลงโอนดอกเบี้ยเงินกู้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ค้างจ่าย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>25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มกราคม </w:t>
      </w:r>
      <w:r w:rsidRPr="003F44F5">
        <w:rPr>
          <w:rFonts w:ascii="Angsana New" w:hAnsi="Angsana New"/>
          <w:spacing w:val="4"/>
          <w:sz w:val="26"/>
          <w:szCs w:val="26"/>
        </w:rPr>
        <w:t>2555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บริษัทได้ทำบันทึกข้อตกลงโอนดอกเบี้ยเงินกู้จำนวน </w:t>
      </w:r>
      <w:r w:rsidRPr="003F44F5">
        <w:rPr>
          <w:rFonts w:ascii="Angsana New" w:hAnsi="Angsana New"/>
          <w:spacing w:val="4"/>
          <w:sz w:val="26"/>
          <w:szCs w:val="26"/>
        </w:rPr>
        <w:t>3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สัญญา โดย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คุณ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สรพจน์ เตชะไกรศรี และ </w:t>
      </w:r>
      <w:r w:rsidRPr="003F44F5">
        <w:rPr>
          <w:rFonts w:ascii="Angsana New" w:hAnsi="Angsana New"/>
          <w:spacing w:val="4"/>
          <w:sz w:val="26"/>
          <w:szCs w:val="26"/>
        </w:rPr>
        <w:t>Fourteen Points Holdings (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ผู้โอน) จะโอนดอกเบี้ยเงินกู้ที่ไม่ได้โอนไปตามบันทึกข้อตกลงโอนหนี้เงินกู้ ให้แก่บริษัท (ผู้รับโอน) หลังจากพ้นระยะเวลา </w:t>
      </w:r>
      <w:r w:rsidRPr="003F44F5">
        <w:rPr>
          <w:rFonts w:ascii="Angsana New" w:hAnsi="Angsana New"/>
          <w:spacing w:val="4"/>
          <w:sz w:val="26"/>
          <w:szCs w:val="26"/>
        </w:rPr>
        <w:t>60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วัน นับจากวันที่บริษัท เพซ โปรเจ็ค วัน จำกัด บริษัท เพซ โปรเจ็ค ทู จำกัด และบริษัท เพซ โปรเจ็ค ทรี จำกัด (ลูกหนี้) ได้รับใบรับรองการก่อสร้างอาคาร ดัดแปลงอาคาร หรือเคลื่อนย้ายอาคาร (แบบ อ.</w:t>
      </w:r>
      <w:r w:rsidRPr="003F44F5">
        <w:rPr>
          <w:rFonts w:ascii="Angsana New" w:hAnsi="Angsana New"/>
          <w:spacing w:val="4"/>
          <w:sz w:val="26"/>
          <w:szCs w:val="26"/>
        </w:rPr>
        <w:t xml:space="preserve">6)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ที่ออกโดยหน่วยงานราชการสำหรับการก่อสร้างอาคารในโครงการมหานครเรียบร้อยแล้ว ณ วันที่ </w:t>
      </w:r>
      <w:r w:rsidRPr="003F44F5">
        <w:rPr>
          <w:rFonts w:ascii="Angsana New" w:hAnsi="Angsana New"/>
          <w:spacing w:val="4"/>
          <w:sz w:val="26"/>
          <w:szCs w:val="26"/>
        </w:rPr>
        <w:t>31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มีนาคม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บริษัท เพซ โปรเจ็ค วัน จำกัด บริษัท เพซ โปรเจ็ค ทู จำกัด และบริษัท เพซ โปรเจ็ค ทรี จำกัด ได้รับแบบ อ.</w:t>
      </w:r>
      <w:r w:rsidRPr="003F44F5">
        <w:rPr>
          <w:rFonts w:ascii="Angsana New" w:hAnsi="Angsana New"/>
          <w:spacing w:val="4"/>
          <w:sz w:val="26"/>
          <w:szCs w:val="26"/>
        </w:rPr>
        <w:t>6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แล้ว อย่างไรก็ตาม บริษัทจะรับรู้รายได้ตามบันทึกข้อตกลง </w:t>
      </w:r>
      <w:r w:rsidRPr="003F44F5">
        <w:rPr>
          <w:rFonts w:ascii="Angsana New" w:hAnsi="Angsana New"/>
          <w:spacing w:val="4"/>
          <w:sz w:val="26"/>
          <w:szCs w:val="26"/>
        </w:rPr>
        <w:t>3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ฉบับนี้ เมื่อบริษัทได้รับเงินจากลูกหนี้ดังกล่าวแล้ว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ต่อมาเมื่อวันที่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25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2559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บริษัท (ผู้รับโอน) ได้ทำบันทึกข้อตกลงอีก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 </w:t>
      </w:r>
      <w:r w:rsidRPr="003F44F5">
        <w:rPr>
          <w:rFonts w:ascii="Angsana New" w:hAnsi="Angsana New"/>
          <w:spacing w:val="4"/>
          <w:sz w:val="26"/>
          <w:szCs w:val="26"/>
          <w:cs/>
        </w:rPr>
        <w:t>สัญญากับ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คุณ</w:t>
      </w:r>
      <w:r w:rsidRPr="003F44F5">
        <w:rPr>
          <w:rFonts w:ascii="Angsana New" w:hAnsi="Angsana New"/>
          <w:spacing w:val="4"/>
          <w:sz w:val="26"/>
          <w:szCs w:val="26"/>
          <w:cs/>
        </w:rPr>
        <w:t>สรพจน์ เตชะไกรศรี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pacing w:val="4"/>
          <w:sz w:val="26"/>
          <w:szCs w:val="26"/>
        </w:rPr>
        <w:t>Fourteen Points Holdings (</w:t>
      </w:r>
      <w:r w:rsidRPr="003F44F5">
        <w:rPr>
          <w:rFonts w:ascii="Angsana New" w:hAnsi="Angsana New"/>
          <w:spacing w:val="4"/>
          <w:sz w:val="26"/>
          <w:szCs w:val="26"/>
          <w:cs/>
        </w:rPr>
        <w:t>ผู้โอน)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และบริษัท เพซ โปรเจ็ค วัน จำกัด บริษัท เพซ โปรเจ็ค ทู จำกัด บริษัท เพซ โปรเจ็ค ทรี จำกัด และบริษัท เพซ เรียลเอสเตท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จำกัด </w:t>
      </w:r>
      <w:r w:rsidRPr="003F44F5">
        <w:rPr>
          <w:rFonts w:ascii="Angsana New" w:hAnsi="Angsana New"/>
          <w:spacing w:val="4"/>
          <w:sz w:val="26"/>
          <w:szCs w:val="26"/>
          <w:cs/>
        </w:rPr>
        <w:t>(ลูกหนี้) เพื่อยกเลิกบันทึกข้อตกลงโอนดอกเบี้ยเงินกู้ข้างต้น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และปรับลดอัตราดอกเบี้ยแก่ลูกหนี้ลงเหลือ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อัตรา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ศูนย์  ดังนั้น กลุ่มบริษัท เพซ ดีเวลลอปเมนท์ คอร์ปอเรชั่น ได้บันทึกดอกเบี้ยค้างจ่ายที่ลดลงดังกล่าวจำนวนเงินรวม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463.2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ล้านบาท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         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เป็นเงินทุนที่ได้รับจากผู้มีส่วนร่วมในส่วนของเจ้าของ ไว้เป็น </w:t>
      </w:r>
      <w:r w:rsidRPr="003F44F5">
        <w:rPr>
          <w:rFonts w:ascii="Angsana New" w:hAnsi="Angsana New"/>
          <w:spacing w:val="4"/>
          <w:sz w:val="26"/>
          <w:szCs w:val="26"/>
        </w:rPr>
        <w:t>“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สำรองอื่น” ภายใต้ส่วนของผู้ถือหุ้นในงบแสดงฐานะการเงินรวม ณ 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b/>
          <w:bCs/>
          <w:spacing w:val="4"/>
          <w:sz w:val="26"/>
          <w:szCs w:val="26"/>
        </w:rPr>
      </w:pPr>
      <w:r w:rsidRPr="003F44F5">
        <w:rPr>
          <w:rFonts w:ascii="Angsana New" w:hAnsi="Angsana New"/>
          <w:b/>
          <w:bCs/>
          <w:spacing w:val="4"/>
          <w:sz w:val="26"/>
          <w:szCs w:val="26"/>
          <w:cs/>
        </w:rPr>
        <w:t>สัญญาจะซื้อจะขายหน่วยในอาคารชุดพักอาศัย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4950"/>
        </w:tabs>
        <w:jc w:val="thaiDistribute"/>
        <w:rPr>
          <w:rFonts w:ascii="Angsana New" w:hAnsi="Angsana New"/>
          <w:spacing w:val="4"/>
          <w:sz w:val="26"/>
          <w:szCs w:val="26"/>
        </w:rPr>
      </w:pP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ในระหว่างไตรมาส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ปี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2559 </w:t>
      </w:r>
      <w:r w:rsidRPr="003F44F5">
        <w:rPr>
          <w:rFonts w:ascii="Angsana New" w:hAnsi="Angsana New"/>
          <w:spacing w:val="4"/>
          <w:sz w:val="26"/>
          <w:szCs w:val="26"/>
          <w:cs/>
        </w:rPr>
        <w:t>บริษัทได้ทำสัญญาจะซื้อจะขายหน่วยในอาคารชุดพักอาศัยฉบับหนึ่งในโครงการไฟคัส เลนให้กับบริษัท เอ็มเอฟที ดีเวลลอปเมนท์ จำกัด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ซึ่งเป็นบริษัทที่เกี่ยวข้องกันแห่งหนึ่ง ในราคาขาย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9.0 </w:t>
      </w:r>
      <w:r w:rsidRPr="003F44F5">
        <w:rPr>
          <w:rFonts w:ascii="Angsana New" w:hAnsi="Angsana New"/>
          <w:spacing w:val="4"/>
          <w:sz w:val="26"/>
          <w:szCs w:val="26"/>
          <w:cs/>
        </w:rPr>
        <w:t>ล้านบาท บริษัทที่เกี่ยวข้องกันดังกล่าวได้จ่ายชำระเงินเต็มจำนวนแล้ว และบริษัทบันทึกรายได้จากการขายหน่วยในอาคารชุดพักอาศัยในงบกำไรขาดทุนเบ็ดเสร็จรวมและงบกำไรขาดทุนเบ็ดเสร็จเฉพาะกิจการสำหรับ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ปี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rFonts w:ascii="Angsana New" w:hAnsi="Angsana New"/>
          <w:spacing w:val="4"/>
          <w:sz w:val="26"/>
          <w:szCs w:val="26"/>
          <w:cs/>
        </w:rPr>
        <w:t xml:space="preserve">  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4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ยอดคงเหลือกับ</w:t>
      </w:r>
      <w:r w:rsidRPr="003F44F5">
        <w:rPr>
          <w:rFonts w:ascii="Angsana New" w:hAnsi="Angsana New" w:hint="cs"/>
          <w:sz w:val="26"/>
          <w:szCs w:val="26"/>
          <w:cs/>
        </w:rPr>
        <w:t>บุคคลและกิจการ</w:t>
      </w:r>
      <w:r w:rsidRPr="003F44F5">
        <w:rPr>
          <w:rFonts w:ascii="Angsana New" w:hAnsi="Angsana New"/>
          <w:sz w:val="26"/>
          <w:szCs w:val="26"/>
          <w:cs/>
        </w:rPr>
        <w:t>ที่เกี่ยวข้องกัน</w:t>
      </w:r>
      <w:r w:rsidRPr="003F44F5">
        <w:rPr>
          <w:rFonts w:ascii="Angsana New" w:hAnsi="Angsana New" w:hint="cs"/>
          <w:sz w:val="26"/>
          <w:szCs w:val="26"/>
          <w:cs/>
        </w:rPr>
        <w:t>ในงบการเงินเฉพาะกิจการ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มีดังนี้</w:t>
      </w:r>
    </w:p>
    <w:p w:rsidR="00381A3E" w:rsidRPr="003F44F5" w:rsidRDefault="00381A3E" w:rsidP="00381A3E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350"/>
        <w:gridCol w:w="270"/>
        <w:gridCol w:w="1260"/>
        <w:gridCol w:w="270"/>
        <w:gridCol w:w="1440"/>
      </w:tblGrid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0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เงินให้กู้ยืมระยะสั้นแก่และดอกเบี้ยค้างรับ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คันทรี่ คลับ จำกัด</w:t>
            </w: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1062"/>
              </w:tabs>
              <w:ind w:left="-108" w:right="7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316,700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210,100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(145,700)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381,100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15,457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24,467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(18,043)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21,881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332,157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234,567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(163,743)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402,981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129,200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64,000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193,200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2,813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12,999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15,812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132,013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76,999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209,012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Inc.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5140A9" w:rsidRPr="003F44F5" w:rsidRDefault="005140A9" w:rsidP="005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110,930 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1,398,453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(63,087)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1,446,296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5140A9" w:rsidRPr="003F44F5" w:rsidRDefault="005140A9" w:rsidP="00514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4,515 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58,197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62,712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5140A9" w:rsidRPr="003F44F5" w:rsidRDefault="005140A9" w:rsidP="005140A9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115,445 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1,456,650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(63,087)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1,509,008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ดีน แอนด์ เดลูก้า (ประเทศไทย) จำกัด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130,770 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139,500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270,270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4,113 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13,434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17,547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134,883 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152,934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287,817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เพซ อินทีเรีย เซอร์วิสเซส จำกัด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92,600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92,600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3,102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3,102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95,702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95,702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เพซ ครีเอทีฟ เอเจนซี่ จำกัด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8,500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8,500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73340B" w:rsidRPr="003F44F5" w:rsidRDefault="0073340B" w:rsidP="0073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71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73340B" w:rsidRPr="003F44F5" w:rsidRDefault="0073340B" w:rsidP="0073340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8,571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73340B" w:rsidRPr="003F44F5" w:rsidRDefault="0073340B" w:rsidP="0073340B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3340B" w:rsidRPr="003F44F5" w:rsidRDefault="0073340B" w:rsidP="0073340B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8,571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5140A9" w:rsidRPr="003F44F5" w:rsidRDefault="005140A9" w:rsidP="005140A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714,498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2,025,423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(226,830)</w:t>
            </w:r>
          </w:p>
        </w:tc>
        <w:tc>
          <w:tcPr>
            <w:tcW w:w="270" w:type="dxa"/>
          </w:tcPr>
          <w:p w:rsidR="005140A9" w:rsidRPr="003F44F5" w:rsidRDefault="005140A9" w:rsidP="005140A9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140A9" w:rsidRPr="003F44F5" w:rsidRDefault="005140A9" w:rsidP="005140A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2,513,091</w:t>
            </w:r>
          </w:p>
        </w:tc>
      </w:tr>
    </w:tbl>
    <w:p w:rsidR="00381A3E" w:rsidRPr="003F44F5" w:rsidRDefault="00381A3E" w:rsidP="00381A3E">
      <w:r w:rsidRPr="003F44F5"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350"/>
        <w:gridCol w:w="270"/>
        <w:gridCol w:w="1260"/>
        <w:gridCol w:w="270"/>
        <w:gridCol w:w="1440"/>
      </w:tblGrid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0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เงินทดรองจ่ายและ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วัน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664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10,868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(1,871)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9,661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6,364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16,899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(14,746)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8,517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ทรี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13,015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1,457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(561)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13,911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เรียลเอสเตท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1,153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1,296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วาย แอล พี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คันทรี่ คลับ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1,019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6,600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7,619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441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(441)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417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455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6D3608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4,110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(3,509)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</w:t>
            </w:r>
            <w:r w:rsidR="006D3608" w:rsidRPr="003F44F5">
              <w:rPr>
                <w:rFonts w:ascii="Angsana New" w:hAnsi="Angsana New"/>
                <w:sz w:val="24"/>
                <w:szCs w:val="24"/>
              </w:rPr>
              <w:t>056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แมเนจเมนท์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Dean &amp; DeLuca Inc.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83,720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33103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(9</w:t>
            </w:r>
            <w:r w:rsidR="00331031" w:rsidRPr="003F44F5">
              <w:rPr>
                <w:rFonts w:ascii="Angsana New" w:hAnsi="Angsana New"/>
                <w:sz w:val="24"/>
                <w:szCs w:val="24"/>
              </w:rPr>
              <w:t>8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83,63</w:t>
            </w:r>
            <w:r w:rsidR="00331031" w:rsidRPr="003F44F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Finch &amp; Partners International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7,668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(7,668)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31031" w:rsidRPr="003F44F5" w:rsidRDefault="00331031" w:rsidP="00331031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1031" w:rsidRPr="003F44F5" w:rsidRDefault="00331031" w:rsidP="0033103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106,831</w:t>
            </w:r>
          </w:p>
        </w:tc>
        <w:tc>
          <w:tcPr>
            <w:tcW w:w="270" w:type="dxa"/>
          </w:tcPr>
          <w:p w:rsidR="00331031" w:rsidRPr="003F44F5" w:rsidRDefault="00331031" w:rsidP="00331031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31031" w:rsidRPr="003F44F5" w:rsidRDefault="002468E9" w:rsidP="0033103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48,20</w:t>
            </w:r>
            <w:r w:rsidR="006D3608" w:rsidRPr="003F44F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331031" w:rsidRPr="003F44F5" w:rsidRDefault="00331031" w:rsidP="0033103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1031" w:rsidRPr="003F44F5" w:rsidRDefault="00331031" w:rsidP="0033103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(28,894)</w:t>
            </w:r>
          </w:p>
        </w:tc>
        <w:tc>
          <w:tcPr>
            <w:tcW w:w="270" w:type="dxa"/>
          </w:tcPr>
          <w:p w:rsidR="00331031" w:rsidRPr="003F44F5" w:rsidRDefault="00331031" w:rsidP="0033103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31031" w:rsidRPr="003F44F5" w:rsidRDefault="00331031" w:rsidP="006D3608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</w:t>
            </w:r>
            <w:r w:rsidR="006D3608" w:rsidRPr="003F44F5">
              <w:rPr>
                <w:rFonts w:ascii="Angsana New" w:hAnsi="Angsana New"/>
                <w:sz w:val="24"/>
                <w:szCs w:val="24"/>
              </w:rPr>
              <w:t>6</w:t>
            </w:r>
            <w:r w:rsidRPr="003F44F5">
              <w:rPr>
                <w:rFonts w:ascii="Angsana New" w:hAnsi="Angsana New"/>
                <w:sz w:val="24"/>
                <w:szCs w:val="24"/>
              </w:rPr>
              <w:t>,144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รายได้ค่าธรรมเนียมบริหารค้างรับ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วัน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46,440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15,480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61,920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109,584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36,528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146,112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ทรี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23,976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7,992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31,968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วัน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420,162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192,371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612,533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400,190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207,153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607,343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ทรี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203,050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2468E9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124,062</w:t>
            </w:r>
            <w:r w:rsidR="00381A3E"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2468E9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327,112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เรียลเอสเตท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71,150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25,639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96,789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89,798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6,258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96,056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1,184,350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15234D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555,48</w:t>
            </w:r>
            <w:r w:rsidR="002468E9" w:rsidRPr="003F44F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2468E9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1,739,833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วัน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2,417,359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318,150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2,735,509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2,357,567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1,039,600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(105,000)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3,292,167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ทรี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1,578,929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157,000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1,735,929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เรียลเอสเตท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341,856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341,856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67,000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67,000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6,762,711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1,514,750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(105,000)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8,172,461</w:t>
            </w:r>
          </w:p>
        </w:tc>
      </w:tr>
    </w:tbl>
    <w:p w:rsidR="00381A3E" w:rsidRPr="003F44F5" w:rsidRDefault="00381A3E" w:rsidP="00381A3E">
      <w:r w:rsidRPr="003F44F5"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350"/>
        <w:gridCol w:w="270"/>
        <w:gridCol w:w="1260"/>
        <w:gridCol w:w="270"/>
        <w:gridCol w:w="1440"/>
      </w:tblGrid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00" w:type="dxa"/>
            <w:gridSpan w:val="7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ยอดคงเหลือ ณ วันที่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81A3E" w:rsidRPr="003F44F5" w:rsidRDefault="00381A3E" w:rsidP="009E1D5E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โปรเจ็ค ทู จำกัด</w:t>
            </w: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(157)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(455)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98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ดีน แอนด์ เดลูก้า (ประเทศไทย)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1,323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(2,937)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1,208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เฟียร์ส พับลิชชิง จำกัด</w:t>
            </w: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856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(615)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241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โฟร์ทีน พอยท์ส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1,435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2468E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(89</w:t>
            </w:r>
            <w:r w:rsidR="002468E9" w:rsidRPr="003F44F5">
              <w:rPr>
                <w:rFonts w:ascii="Angsana New" w:hAnsi="Angsana New"/>
                <w:sz w:val="24"/>
                <w:szCs w:val="24"/>
              </w:rPr>
              <w:t>0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66</w:t>
            </w:r>
            <w:r w:rsidR="002468E9" w:rsidRPr="003F44F5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1,444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5,823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2468E9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(5,05</w:t>
            </w:r>
            <w:r w:rsidR="002468E9" w:rsidRPr="003F44F5">
              <w:rPr>
                <w:rFonts w:ascii="Angsana New" w:hAnsi="Angsana New"/>
                <w:sz w:val="24"/>
                <w:szCs w:val="24"/>
              </w:rPr>
              <w:t>4</w:t>
            </w:r>
            <w:r w:rsidRPr="003F44F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381A3E" w:rsidRPr="003F44F5" w:rsidRDefault="00381A3E" w:rsidP="009E1D5E"/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2,21</w:t>
            </w:r>
            <w:r w:rsidR="002468E9" w:rsidRPr="003F44F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36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907"/>
                <w:tab w:val="left" w:pos="360"/>
                <w:tab w:val="left" w:pos="720"/>
                <w:tab w:val="left" w:pos="1080"/>
              </w:tabs>
              <w:ind w:left="-18"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วาย แอล พี จำกัด</w:t>
            </w: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  <w:tab w:val="clear" w:pos="907"/>
                <w:tab w:val="left" w:pos="1062"/>
              </w:tabs>
              <w:ind w:left="-108" w:right="7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100,000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(100,000)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2,777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(2,777)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102,777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(102,777)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ครีเอทีฟ เอเจนซี่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299,000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(299,000)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1,038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(1,038)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300,038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(300,038)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เพซ ฟู้ด รีเทล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199,000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(199,000)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691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(691)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199,691 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(199,691)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left" w:pos="360"/>
                <w:tab w:val="left" w:pos="720"/>
                <w:tab w:val="left" w:pos="1080"/>
              </w:tabs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602,506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(602,506)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  <w:vAlign w:val="bottom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เงินรับล่วงหน้าและเงินมัดจำรับจากลูกค้า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คุณสุเมธ เตชะไกรศรี (ผู้ถือหุ้น)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คุณจุมพล เตชะไกรศรี (ผู้ถือหุ้น)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327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คุณธีระ วยากรณ์วิจิตร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(กรรมการ)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คุณสรพจน์ เตชะไกรศรี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(ผู้ถือหุ้น)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40,000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บริษัท ไดนาสตี้ แอพพาเรล จำกัด (กรรมการร่วมกัน) 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327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left" w:pos="360"/>
                <w:tab w:val="left" w:pos="1080"/>
              </w:tabs>
              <w:ind w:left="-14"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327 </w:t>
            </w: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บริษัท เอ็มเอฟที ดีเวลลอปเมนท์ จำกัด</w:t>
            </w: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(กรรมการร่วมกัน)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(9,000)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     -</w:t>
            </w:r>
          </w:p>
        </w:tc>
      </w:tr>
      <w:tr w:rsidR="00381A3E" w:rsidRPr="003F44F5" w:rsidTr="009E1D5E">
        <w:trPr>
          <w:cantSplit/>
        </w:trPr>
        <w:tc>
          <w:tcPr>
            <w:tcW w:w="3510" w:type="dxa"/>
          </w:tcPr>
          <w:p w:rsidR="00381A3E" w:rsidRPr="003F44F5" w:rsidRDefault="00381A3E" w:rsidP="009E1D5E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1,481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49,000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(9,500)</w:t>
            </w:r>
          </w:p>
        </w:tc>
        <w:tc>
          <w:tcPr>
            <w:tcW w:w="270" w:type="dxa"/>
          </w:tcPr>
          <w:p w:rsidR="00381A3E" w:rsidRPr="003F44F5" w:rsidRDefault="00381A3E" w:rsidP="009E1D5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81A3E" w:rsidRPr="003F44F5" w:rsidRDefault="00381A3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40,981</w:t>
            </w:r>
          </w:p>
        </w:tc>
      </w:tr>
    </w:tbl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เงินให้กู้ยืมระยะสั้นแก่บริษัทย่อย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เงินให้กู้ยืมระยะสั้นแก่บริษัท เพซ คันทรี่ คลับ จำกัด เป็นเงินกู้ซึ่งไม่มีหลักประกัน เงินกู้ยืมนี้มีอัตราดอกเบี้ยร้อยละ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>ต่อปี และมีกำหนดชำระคืนในเดือ</w:t>
      </w:r>
      <w:r w:rsidRPr="003F44F5">
        <w:rPr>
          <w:rFonts w:ascii="Angsana New" w:hAnsi="Angsana New" w:hint="cs"/>
          <w:sz w:val="26"/>
          <w:szCs w:val="26"/>
          <w:cs/>
        </w:rPr>
        <w:t>นมกราคม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 xml:space="preserve">เงินให้กู้ยืมระยะสั้นแก่ </w:t>
      </w:r>
      <w:r w:rsidRPr="003F44F5">
        <w:rPr>
          <w:rFonts w:ascii="Angsana New" w:hAnsi="Angsana New"/>
          <w:sz w:val="26"/>
          <w:szCs w:val="26"/>
        </w:rPr>
        <w:t>Dean &amp; DeLuca Inc.</w:t>
      </w:r>
      <w:r w:rsidRPr="003F44F5">
        <w:rPr>
          <w:rFonts w:ascii="Angsana New" w:hAnsi="Angsana New"/>
          <w:sz w:val="26"/>
          <w:szCs w:val="26"/>
          <w:cs/>
        </w:rPr>
        <w:t xml:space="preserve"> เป็นเงินกู้ซึ่งไม่มีหลักประกัน เงินกู้ยืมนี้มีอัตราดอกเบี้ยร้อยละ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MLR+3 </w:t>
      </w:r>
      <w:r w:rsidRPr="003F44F5">
        <w:rPr>
          <w:rFonts w:ascii="Angsana New" w:hAnsi="Angsana New"/>
          <w:sz w:val="26"/>
          <w:szCs w:val="26"/>
          <w:cs/>
        </w:rPr>
        <w:t>ต่อปี และมีกำหนดชำระคืนในเดือน</w:t>
      </w:r>
      <w:r w:rsidRPr="003F44F5">
        <w:rPr>
          <w:rFonts w:ascii="Angsana New" w:hAnsi="Angsana New" w:hint="cs"/>
          <w:sz w:val="26"/>
          <w:szCs w:val="26"/>
          <w:cs/>
        </w:rPr>
        <w:t>มกราคม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เงินให้กู้ยืมระยะสั้นแก่บริษัท ดีน แอนด์ เดลูก้า (ประเทศไทย)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เป็นเงินกู้ซึ่งไม่มีหลักประกัน เงินกู้ยืมนี้มีอัตราดอกเบี้ยร้อยละ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>ต่อปี และมีกำหนดชำระคืนในเดือน</w:t>
      </w:r>
      <w:r w:rsidRPr="003F44F5">
        <w:rPr>
          <w:rFonts w:ascii="Angsana New" w:hAnsi="Angsana New" w:hint="cs"/>
          <w:sz w:val="26"/>
          <w:szCs w:val="26"/>
          <w:cs/>
        </w:rPr>
        <w:t>มกราคม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="002468E9"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เงินให้กู้ยืมระยะสั้นแก่บริษัท เพซ ฟู้ด รีเทล จำกัด เป็นเงินกู้ซึ่งไม่มีหลักประกัน เงินกู้ยืมนี้มีอัตราดอกเบี้ยร้อยละ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>ต่อปี และมีกำหนดชำระคืนในเดือน</w:t>
      </w:r>
      <w:r w:rsidRPr="003F44F5">
        <w:rPr>
          <w:rFonts w:ascii="Angsana New" w:hAnsi="Angsana New" w:hint="cs"/>
          <w:sz w:val="26"/>
          <w:szCs w:val="26"/>
          <w:cs/>
        </w:rPr>
        <w:t>มกราคม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เงินให้กู้ยืมระยะสั้นแก่บริษัท เพซ อินทีเรีย เซอร์วิสเซส จำกัด เป็นเงิน</w:t>
      </w:r>
      <w:r w:rsidRPr="003F44F5">
        <w:rPr>
          <w:rFonts w:ascii="Angsana New" w:hAnsi="Angsana New" w:hint="cs"/>
          <w:sz w:val="26"/>
          <w:szCs w:val="26"/>
          <w:cs/>
        </w:rPr>
        <w:t>ให้</w:t>
      </w:r>
      <w:r w:rsidRPr="003F44F5">
        <w:rPr>
          <w:rFonts w:ascii="Angsana New" w:hAnsi="Angsana New"/>
          <w:sz w:val="26"/>
          <w:szCs w:val="26"/>
          <w:cs/>
        </w:rPr>
        <w:t>กู้</w:t>
      </w:r>
      <w:r w:rsidRPr="003F44F5">
        <w:rPr>
          <w:rFonts w:ascii="Angsana New" w:hAnsi="Angsana New" w:hint="cs"/>
          <w:sz w:val="26"/>
          <w:szCs w:val="26"/>
          <w:cs/>
        </w:rPr>
        <w:t>ยืม</w:t>
      </w:r>
      <w:r w:rsidRPr="003F44F5">
        <w:rPr>
          <w:rFonts w:ascii="Angsana New" w:hAnsi="Angsana New"/>
          <w:sz w:val="26"/>
          <w:szCs w:val="26"/>
          <w:cs/>
        </w:rPr>
        <w:t>ซึ่งไม่มีหลักประกัน เงิน</w:t>
      </w:r>
      <w:r w:rsidRPr="003F44F5">
        <w:rPr>
          <w:rFonts w:ascii="Angsana New" w:hAnsi="Angsana New" w:hint="cs"/>
          <w:sz w:val="26"/>
          <w:szCs w:val="26"/>
          <w:cs/>
        </w:rPr>
        <w:t>ให้</w:t>
      </w:r>
      <w:r w:rsidRPr="003F44F5">
        <w:rPr>
          <w:rFonts w:ascii="Angsana New" w:hAnsi="Angsana New"/>
          <w:sz w:val="26"/>
          <w:szCs w:val="26"/>
          <w:cs/>
        </w:rPr>
        <w:t xml:space="preserve">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7.5     </w:t>
      </w:r>
      <w:r w:rsidRPr="003F44F5">
        <w:rPr>
          <w:rFonts w:ascii="Angsana New" w:hAnsi="Angsana New"/>
          <w:sz w:val="26"/>
          <w:szCs w:val="26"/>
          <w:cs/>
        </w:rPr>
        <w:t>ต่อปี และมีกำหนดชำระคืนในเดือน</w:t>
      </w:r>
      <w:r w:rsidRPr="003F44F5">
        <w:rPr>
          <w:rFonts w:ascii="Angsana New" w:hAnsi="Angsana New" w:hint="cs"/>
          <w:sz w:val="26"/>
          <w:szCs w:val="26"/>
          <w:cs/>
        </w:rPr>
        <w:t>มกราคม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เงินให้กู้ยืมระยะสั้นแก่บริษัท เพซ ครีเอทีฟ เอเจนซี่ จำกัด เป็นเงิน</w:t>
      </w:r>
      <w:r w:rsidRPr="003F44F5">
        <w:rPr>
          <w:rFonts w:ascii="Angsana New" w:hAnsi="Angsana New" w:hint="cs"/>
          <w:sz w:val="26"/>
          <w:szCs w:val="26"/>
          <w:cs/>
        </w:rPr>
        <w:t>ให้</w:t>
      </w:r>
      <w:r w:rsidRPr="003F44F5">
        <w:rPr>
          <w:rFonts w:ascii="Angsana New" w:hAnsi="Angsana New"/>
          <w:sz w:val="26"/>
          <w:szCs w:val="26"/>
          <w:cs/>
        </w:rPr>
        <w:t>กู้</w:t>
      </w:r>
      <w:r w:rsidRPr="003F44F5">
        <w:rPr>
          <w:rFonts w:ascii="Angsana New" w:hAnsi="Angsana New" w:hint="cs"/>
          <w:sz w:val="26"/>
          <w:szCs w:val="26"/>
          <w:cs/>
        </w:rPr>
        <w:t>ยืม</w:t>
      </w:r>
      <w:r w:rsidRPr="003F44F5">
        <w:rPr>
          <w:rFonts w:ascii="Angsana New" w:hAnsi="Angsana New"/>
          <w:sz w:val="26"/>
          <w:szCs w:val="26"/>
          <w:cs/>
        </w:rPr>
        <w:t>ซึ่งไม่มีหลักประกัน เงิน</w:t>
      </w:r>
      <w:r w:rsidRPr="003F44F5">
        <w:rPr>
          <w:rFonts w:ascii="Angsana New" w:hAnsi="Angsana New" w:hint="cs"/>
          <w:sz w:val="26"/>
          <w:szCs w:val="26"/>
          <w:cs/>
        </w:rPr>
        <w:t>ให้</w:t>
      </w:r>
      <w:r w:rsidRPr="003F44F5">
        <w:rPr>
          <w:rFonts w:ascii="Angsana New" w:hAnsi="Angsana New"/>
          <w:sz w:val="26"/>
          <w:szCs w:val="26"/>
          <w:cs/>
        </w:rPr>
        <w:t xml:space="preserve">กู้ยืมนี้มีอัตราดอกเบี้ยร้อยละ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 xml:space="preserve">ต่อปี </w:t>
      </w:r>
      <w:r w:rsidRPr="003F44F5">
        <w:rPr>
          <w:rFonts w:ascii="Angsana New" w:hAnsi="Angsana New"/>
          <w:sz w:val="26"/>
          <w:szCs w:val="26"/>
        </w:rPr>
        <w:t xml:space="preserve">          </w:t>
      </w:r>
      <w:r w:rsidRPr="003F44F5">
        <w:rPr>
          <w:rFonts w:ascii="Angsana New" w:hAnsi="Angsana New"/>
          <w:sz w:val="26"/>
          <w:szCs w:val="26"/>
          <w:cs/>
        </w:rPr>
        <w:t>และมีกำหนดชำระคืนในเดือน</w:t>
      </w:r>
      <w:r w:rsidRPr="003F44F5">
        <w:rPr>
          <w:rFonts w:ascii="Angsana New" w:hAnsi="Angsana New" w:hint="cs"/>
          <w:sz w:val="26"/>
          <w:szCs w:val="26"/>
          <w:cs/>
        </w:rPr>
        <w:t>มิถุนายน</w:t>
      </w:r>
      <w:r w:rsidRPr="003F44F5">
        <w:rPr>
          <w:rFonts w:ascii="Angsana New" w:hAnsi="Angsana New"/>
          <w:sz w:val="26"/>
          <w:szCs w:val="26"/>
          <w:cs/>
        </w:rPr>
        <w:t>ถึงเดือน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2560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เงินให้กู้ยืมระยะยาวแก่บริษัทย่อย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เงินให้กู้ยืมระยะยาวแก่บริษัท เพซ ฟู้ด รีเทล จำกัด เป็นเงินกู้ซึ่งไม่มีหลักประกัน เงินกู้ยืมนี้มีอัตราดอกเบี้ย</w:t>
      </w:r>
      <w:r w:rsidRPr="003F44F5">
        <w:rPr>
          <w:rFonts w:ascii="Angsana New" w:hAnsi="Angsana New" w:hint="cs"/>
          <w:sz w:val="26"/>
          <w:szCs w:val="26"/>
          <w:cs/>
        </w:rPr>
        <w:t>ร้อยละ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 MLR+3 </w:t>
      </w:r>
      <w:r w:rsidRPr="003F44F5">
        <w:rPr>
          <w:rFonts w:ascii="Angsana New" w:hAnsi="Angsana New"/>
          <w:sz w:val="26"/>
          <w:szCs w:val="26"/>
          <w:cs/>
        </w:rPr>
        <w:t xml:space="preserve">ต่อปี เงินกู้ยืมมีกำหนดจ่ายเมื่อผู้ให้กู้มีหนังสือทวงถาม โดยมีกำหนดระยะเวลาล่วงหน้าอย่างน้อย </w:t>
      </w:r>
      <w:r w:rsidRPr="003F44F5">
        <w:rPr>
          <w:rFonts w:ascii="Angsana New" w:hAnsi="Angsana New"/>
          <w:sz w:val="26"/>
          <w:szCs w:val="26"/>
        </w:rPr>
        <w:t xml:space="preserve">15 </w:t>
      </w:r>
      <w:r w:rsidRPr="003F44F5">
        <w:rPr>
          <w:rFonts w:ascii="Angsana New" w:hAnsi="Angsana New"/>
          <w:sz w:val="26"/>
          <w:szCs w:val="26"/>
          <w:cs/>
        </w:rPr>
        <w:t>วัน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บริษัทได้ทำสัญญาเงินให้กู้ยืมระยะยาวแก่</w:t>
      </w:r>
      <w:r w:rsidRPr="003F44F5">
        <w:rPr>
          <w:rFonts w:ascii="Angsana New" w:hAnsi="Angsana New" w:hint="cs"/>
          <w:sz w:val="26"/>
          <w:szCs w:val="26"/>
          <w:cs/>
        </w:rPr>
        <w:t>บ</w:t>
      </w:r>
      <w:r w:rsidRPr="003F44F5">
        <w:rPr>
          <w:rFonts w:ascii="Angsana New" w:hAnsi="Angsana New"/>
          <w:sz w:val="26"/>
          <w:szCs w:val="26"/>
          <w:cs/>
        </w:rPr>
        <w:t>ริษัท เพซ โปรเจ็ค วัน จำกัด บริษัท เพซ โปร</w:t>
      </w:r>
      <w:r w:rsidR="00F31153" w:rsidRPr="003F44F5">
        <w:rPr>
          <w:rFonts w:ascii="Angsana New" w:hAnsi="Angsana New"/>
          <w:sz w:val="26"/>
          <w:szCs w:val="26"/>
          <w:cs/>
        </w:rPr>
        <w:t xml:space="preserve">เจ็ค ทู จำกัด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โปรเจ็ค ทรี จำกัด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>บริษัท เพซ เรียลเอสเตท จำกัด เงินให้กู้ยืมนี้เป็นเงินให้กู้ยืมที่ไม่มีหลักประกัน ซึ่งมีรายละเอียดที่สำคัญดังต่อไปนี้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ก)</w:t>
      </w:r>
      <w:r w:rsidRPr="003F44F5">
        <w:rPr>
          <w:rFonts w:ascii="Angsana New" w:hAnsi="Angsana New"/>
          <w:sz w:val="26"/>
          <w:szCs w:val="26"/>
          <w:cs/>
        </w:rPr>
        <w:tab/>
        <w:t xml:space="preserve">เงินให้กู้ยืมมีกำหนดจ่ายเมื่อผู้ให้กู้มีหนังสือทวงถาม โดยมีกำหนดระยะเวลาล่วงหน้าอย่างน้อย </w:t>
      </w:r>
      <w:r w:rsidRPr="003F44F5">
        <w:rPr>
          <w:rFonts w:ascii="Angsana New" w:hAnsi="Angsana New"/>
          <w:sz w:val="26"/>
          <w:szCs w:val="26"/>
        </w:rPr>
        <w:t xml:space="preserve">30 </w:t>
      </w:r>
      <w:r w:rsidRPr="003F44F5">
        <w:rPr>
          <w:rFonts w:ascii="Angsana New" w:hAnsi="Angsana New"/>
          <w:sz w:val="26"/>
          <w:szCs w:val="26"/>
          <w:cs/>
        </w:rPr>
        <w:t>วัน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ข)</w:t>
      </w:r>
      <w:r w:rsidRPr="003F44F5">
        <w:rPr>
          <w:rFonts w:ascii="Angsana New" w:hAnsi="Angsana New"/>
          <w:sz w:val="26"/>
          <w:szCs w:val="26"/>
          <w:cs/>
        </w:rPr>
        <w:tab/>
        <w:t xml:space="preserve">เงินให้กู้ยืมเป็นเงินกู้ยืมที่มีสิทธิการเรียกร้องต่อจากเงินกู้ยืมจากสถาบันการเงิน ตามที่กล่าวไว้ในหมายเหตุ </w:t>
      </w:r>
      <w:r w:rsidR="002468E9" w:rsidRPr="003F44F5">
        <w:rPr>
          <w:rFonts w:ascii="Angsana New" w:hAnsi="Angsana New"/>
          <w:sz w:val="26"/>
          <w:szCs w:val="26"/>
        </w:rPr>
        <w:t>23</w:t>
      </w:r>
    </w:p>
    <w:p w:rsidR="00381A3E" w:rsidRPr="003F44F5" w:rsidRDefault="00381A3E" w:rsidP="00381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ค)</w:t>
      </w:r>
      <w:r w:rsidRPr="003F44F5">
        <w:rPr>
          <w:rFonts w:ascii="Angsana New" w:hAnsi="Angsana New"/>
          <w:sz w:val="26"/>
          <w:szCs w:val="26"/>
          <w:cs/>
        </w:rPr>
        <w:tab/>
        <w:t xml:space="preserve">เงินให้กู้ยืมนี้คิดดอกเบี้ยในอัตราร้อยละ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>ต่อปี</w:t>
      </w:r>
    </w:p>
    <w:p w:rsidR="00380646" w:rsidRPr="003F44F5" w:rsidRDefault="0038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4F4EA6" w:rsidRPr="003F44F5" w:rsidRDefault="004F4EA6" w:rsidP="004F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5</w:t>
      </w:r>
      <w:r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2558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เงินสดในมือ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4,506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4,542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79 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ฝากธนาคาร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2,582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6,307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1,357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3,853 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เงินฝาก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ธนาคาร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–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685,367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640,251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184,709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121,268 </w:t>
            </w:r>
          </w:p>
        </w:tc>
      </w:tr>
      <w:tr w:rsidR="00BF2DD1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692,455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651,100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186,195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125,200 </w:t>
            </w:r>
          </w:p>
        </w:tc>
      </w:tr>
    </w:tbl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670A9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BF2DD1" w:rsidRPr="003F44F5" w:rsidRDefault="00C81AAC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3F44F5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BF2DD1"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  <w:p w:rsidR="00F31153" w:rsidRPr="003F44F5" w:rsidRDefault="00F31153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F44F5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พันบาท)</w:t>
            </w:r>
          </w:p>
        </w:tc>
      </w:tr>
      <w:tr w:rsidR="003F44F5" w:rsidRPr="003F44F5" w:rsidTr="00670A9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3F44F5" w:rsidRPr="003F44F5" w:rsidTr="00670A9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เงินลงทุนในกองทุนเปิดตราสารแห่งหนี้ </w:t>
            </w: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44,583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68,819 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  <w:r w:rsidRPr="003F44F5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</w:t>
            </w:r>
            <w:r w:rsidRPr="003F44F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จริง</w:t>
            </w: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93 </w:t>
            </w:r>
          </w:p>
        </w:tc>
      </w:tr>
      <w:tr w:rsidR="00BF2DD1" w:rsidRPr="003F44F5" w:rsidTr="00670A9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44,695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68,912 </w:t>
            </w:r>
          </w:p>
        </w:tc>
      </w:tr>
    </w:tbl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t>7</w:t>
      </w:r>
      <w:r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ลูกหนี้การค้าและลูกหนี้การค้าที่ยังไม่เรียกเก็บ 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- 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บริษัทอื่น 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- 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BF2DD1" w:rsidRPr="003F44F5" w:rsidRDefault="00BF2DD1" w:rsidP="00BF2DD1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US"/>
        </w:rPr>
      </w:pPr>
    </w:p>
    <w:p w:rsidR="00BF2DD1" w:rsidRPr="003F44F5" w:rsidRDefault="00BF2DD1" w:rsidP="00BF2DD1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-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บริษัทอื่น ณ 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31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ธันวาคม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2559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:rsidR="00BF2DD1" w:rsidRPr="003F44F5" w:rsidRDefault="00BF2DD1" w:rsidP="00BF2DD1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25,554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24,407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left" w:pos="34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13,391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28,650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left" w:pos="34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3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Pr="003F44F5">
              <w:rPr>
                <w:rFonts w:ascii="Angsana New" w:hAnsi="Angsana New"/>
                <w:sz w:val="26"/>
                <w:szCs w:val="26"/>
              </w:rPr>
              <w:t>6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2,197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2,923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left" w:pos="34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6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 ถึง </w:t>
            </w:r>
            <w:r w:rsidRPr="003F44F5">
              <w:rPr>
                <w:rFonts w:ascii="Angsana New" w:hAnsi="Angsana New"/>
                <w:sz w:val="26"/>
                <w:szCs w:val="26"/>
              </w:rPr>
              <w:t>12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55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3F44F5">
              <w:rPr>
                <w:rFonts w:ascii="Angsana New" w:hAnsi="Angsana New"/>
                <w:sz w:val="26"/>
                <w:szCs w:val="26"/>
              </w:rPr>
              <w:t>12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350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41,592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56,385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1,739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7,523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left" w:pos="34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43,331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63,908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350 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หัก ค่าเผื่อหนี้สงสัยจะสูญ</w:t>
            </w: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(191)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(542)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(350)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43,140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63,366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2D7DD3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D7DD3">
        <w:tc>
          <w:tcPr>
            <w:tcW w:w="3600" w:type="dxa"/>
          </w:tcPr>
          <w:p w:rsidR="00F31153" w:rsidRPr="003F44F5" w:rsidRDefault="00F31153" w:rsidP="00965F41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หนี้สูญและหนี้สงสัยจะสูญในระหว่างปี</w:t>
            </w:r>
          </w:p>
        </w:tc>
        <w:tc>
          <w:tcPr>
            <w:tcW w:w="135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31153" w:rsidRPr="003F44F5" w:rsidRDefault="00F31153" w:rsidP="00965F4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31153" w:rsidRPr="003F44F5" w:rsidRDefault="00F31153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1153" w:rsidRPr="003F44F5" w:rsidTr="00965F41">
        <w:tc>
          <w:tcPr>
            <w:tcW w:w="3600" w:type="dxa"/>
          </w:tcPr>
          <w:p w:rsidR="00F31153" w:rsidRPr="003F44F5" w:rsidRDefault="00F31153" w:rsidP="00F31153">
            <w:pPr>
              <w:tabs>
                <w:tab w:val="clear" w:pos="680"/>
                <w:tab w:val="left" w:pos="342"/>
                <w:tab w:val="left" w:pos="702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กลับรายการ)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(351)</w:t>
            </w:r>
          </w:p>
        </w:tc>
        <w:tc>
          <w:tcPr>
            <w:tcW w:w="270" w:type="dxa"/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151</w:t>
            </w:r>
          </w:p>
        </w:tc>
        <w:tc>
          <w:tcPr>
            <w:tcW w:w="270" w:type="dxa"/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270" w:type="dxa"/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31153" w:rsidRPr="003F44F5" w:rsidRDefault="00F31153" w:rsidP="00F3115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</w:tbl>
    <w:p w:rsidR="00BF2DD1" w:rsidRPr="003F44F5" w:rsidRDefault="00BF2DD1" w:rsidP="00BF2DD1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lang w:val="en-GB"/>
        </w:rPr>
      </w:pP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8.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Pr="003F44F5">
        <w:rPr>
          <w:rFonts w:ascii="Angsana New" w:hAnsi="Angsana New"/>
          <w:b/>
          <w:bCs/>
          <w:sz w:val="26"/>
          <w:szCs w:val="26"/>
          <w:lang w:val="en-GB"/>
        </w:rPr>
        <w:t>-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:rsidR="00BF2DD1" w:rsidRPr="003F44F5" w:rsidRDefault="00BF2DD1" w:rsidP="00BF2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94"/>
        <w:gridCol w:w="236"/>
        <w:gridCol w:w="1384"/>
        <w:gridCol w:w="270"/>
        <w:gridCol w:w="1350"/>
        <w:gridCol w:w="270"/>
        <w:gridCol w:w="1350"/>
      </w:tblGrid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54" w:type="dxa"/>
            <w:gridSpan w:val="7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2559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36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84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สินค้าคงเหลือในธุรกิจอสังหาริมทรัพย์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680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36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สินค้าคงเหลือในธุรกิจส่วนงานบริการออกแบบ</w:t>
            </w:r>
          </w:p>
        </w:tc>
        <w:tc>
          <w:tcPr>
            <w:tcW w:w="139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และตกแต่งภายใน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30,042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2,966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680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36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สินค้าคงเหลือในธุรกิจร้านซุปเปอร์มาร์เก็ต</w:t>
            </w:r>
            <w:r w:rsidRPr="003F44F5">
              <w:rPr>
                <w:rFonts w:ascii="Angsana New" w:hAnsi="Angsana New"/>
                <w:sz w:val="26"/>
                <w:szCs w:val="26"/>
              </w:rPr>
              <w:br/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ระดับพรีเมี่ยมชั้นนำและร้านอาหารและเครื่องดื่ม</w:t>
            </w:r>
          </w:p>
        </w:tc>
        <w:tc>
          <w:tcPr>
            <w:tcW w:w="139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4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271,691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249,320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หัก:  ค่าเผื่อมูลค่าลดลงของสินค้า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ab/>
            </w:r>
            <w:r w:rsidRPr="003F44F5">
              <w:rPr>
                <w:rFonts w:ascii="Angsana New" w:hAnsi="Angsana New"/>
                <w:sz w:val="26"/>
                <w:szCs w:val="26"/>
              </w:rPr>
              <w:tab/>
              <w:t>(5,725)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(5,382)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265,966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243,938 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  <w:cs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680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36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  <w:tab w:val="clear" w:pos="907"/>
                <w:tab w:val="left" w:pos="93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ab/>
            </w:r>
            <w:r w:rsidRPr="003F44F5">
              <w:rPr>
                <w:rFonts w:ascii="Angsana New" w:hAnsi="Angsana New"/>
                <w:sz w:val="26"/>
                <w:szCs w:val="26"/>
              </w:rPr>
              <w:tab/>
              <w:t>296,008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268,274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  <w:cs/>
              </w:rPr>
            </w:pPr>
          </w:p>
        </w:tc>
        <w:tc>
          <w:tcPr>
            <w:tcW w:w="1394" w:type="dxa"/>
            <w:vAlign w:val="bottom"/>
          </w:tcPr>
          <w:p w:rsidR="00BF2DD1" w:rsidRPr="003F44F5" w:rsidRDefault="00BF2DD1" w:rsidP="00DF46C2">
            <w:pPr>
              <w:tabs>
                <w:tab w:val="clear" w:pos="680"/>
              </w:tabs>
              <w:spacing w:line="240" w:lineRule="auto"/>
              <w:ind w:left="-108" w:right="162" w:hanging="18"/>
              <w:jc w:val="right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36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84" w:type="dxa"/>
            <w:vAlign w:val="bottom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27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  <w:tc>
          <w:tcPr>
            <w:tcW w:w="1350" w:type="dxa"/>
          </w:tcPr>
          <w:p w:rsidR="00BF2DD1" w:rsidRPr="003F44F5" w:rsidRDefault="00BF2DD1" w:rsidP="00DF4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9"/>
                <w:szCs w:val="9"/>
              </w:rPr>
            </w:pPr>
          </w:p>
        </w:tc>
      </w:tr>
      <w:tr w:rsidR="003F44F5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5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มูลค่าของ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ที่ปรับลดลงและรับรู้</w:t>
            </w:r>
          </w:p>
        </w:tc>
        <w:tc>
          <w:tcPr>
            <w:tcW w:w="139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2DD1" w:rsidRPr="003F44F5" w:rsidTr="00965F41">
        <w:tc>
          <w:tcPr>
            <w:tcW w:w="3600" w:type="dxa"/>
          </w:tcPr>
          <w:p w:rsidR="00BF2DD1" w:rsidRPr="003F44F5" w:rsidRDefault="00BF2DD1" w:rsidP="00965F41">
            <w:pPr>
              <w:spacing w:line="26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เป็นส่วนหนึ่งของต้นทุนขายในระหว่างปี</w:t>
            </w: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2,731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BF2DD1" w:rsidRPr="003F44F5" w:rsidRDefault="00BF2DD1" w:rsidP="00965F41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</w:tbl>
    <w:p w:rsidR="004F4EA6" w:rsidRPr="003F44F5" w:rsidRDefault="004F4EA6" w:rsidP="004F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0B2C8B" w:rsidRPr="003F44F5" w:rsidRDefault="000B2C8B" w:rsidP="000B2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pacing w:val="4"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pacing w:val="4"/>
          <w:sz w:val="26"/>
          <w:szCs w:val="26"/>
          <w:cs/>
        </w:rPr>
        <w:t>บริษัทย่อย</w:t>
      </w:r>
    </w:p>
    <w:p w:rsidR="000B2C8B" w:rsidRPr="003F44F5" w:rsidRDefault="000B2C8B" w:rsidP="004F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4F4EA6" w:rsidRPr="003F44F5" w:rsidRDefault="004F4EA6" w:rsidP="004F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รายละเอียดของสินค้าคงเหลือในธุรกิจ</w:t>
      </w:r>
      <w:r w:rsidR="001338D8" w:rsidRPr="003F44F5">
        <w:rPr>
          <w:rFonts w:ascii="Angsana New" w:hAnsi="Angsana New"/>
          <w:sz w:val="26"/>
          <w:szCs w:val="26"/>
          <w:cs/>
        </w:rPr>
        <w:t>ร้านซุปเปอร์มาร์เก็ตระดับพรีเมี่ยมชั้นนำและร้านอาหารและเครื่องดื่ม</w:t>
      </w:r>
      <w:r w:rsidR="001338D8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="000B2C8B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0B2C8B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มีดังนี้</w:t>
      </w:r>
    </w:p>
    <w:p w:rsidR="004F4EA6" w:rsidRPr="003F44F5" w:rsidRDefault="004F4EA6" w:rsidP="002D7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270"/>
        <w:gridCol w:w="1350"/>
        <w:gridCol w:w="270"/>
        <w:gridCol w:w="1350"/>
      </w:tblGrid>
      <w:tr w:rsidR="003F44F5" w:rsidRPr="003F44F5" w:rsidTr="004F4EA6">
        <w:tc>
          <w:tcPr>
            <w:tcW w:w="6570" w:type="dxa"/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3F44F5" w:rsidRPr="003F44F5" w:rsidTr="004F4EA6">
        <w:tc>
          <w:tcPr>
            <w:tcW w:w="6570" w:type="dxa"/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F4EA6" w:rsidRPr="003F44F5" w:rsidRDefault="000B2C8B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F4EA6" w:rsidRPr="003F44F5" w:rsidRDefault="004F4EA6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1A30BE" w:rsidRPr="003F44F5" w:rsidRDefault="000B2C8B" w:rsidP="004F4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4F4EA6">
        <w:tc>
          <w:tcPr>
            <w:tcW w:w="6570" w:type="dxa"/>
          </w:tcPr>
          <w:p w:rsidR="004F4EA6" w:rsidRPr="003F44F5" w:rsidRDefault="004F4EA6" w:rsidP="002D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F4EA6" w:rsidRPr="003F44F5" w:rsidRDefault="004F4EA6" w:rsidP="002D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F4EA6" w:rsidRPr="003F44F5" w:rsidRDefault="004F4EA6" w:rsidP="002D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F4EA6" w:rsidRPr="003F44F5" w:rsidRDefault="004F4EA6" w:rsidP="002D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F4EA6" w:rsidRPr="003F44F5" w:rsidRDefault="004F4EA6" w:rsidP="002D7D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252,443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234,024</w:t>
            </w:r>
          </w:p>
        </w:tc>
      </w:tr>
      <w:tr w:rsidR="003F44F5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4,096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3,017</w:t>
            </w:r>
          </w:p>
        </w:tc>
      </w:tr>
      <w:tr w:rsidR="003F44F5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15,152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12,279 </w:t>
            </w:r>
          </w:p>
        </w:tc>
      </w:tr>
      <w:tr w:rsidR="003F44F5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271,691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249,320 </w:t>
            </w:r>
          </w:p>
        </w:tc>
      </w:tr>
      <w:tr w:rsidR="003F44F5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: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ค่าเผื่อมูลค่าลดลงของสินค้าคงเหลือ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ab/>
            </w:r>
            <w:r w:rsidRPr="003F44F5">
              <w:rPr>
                <w:rFonts w:ascii="Angsana New" w:hAnsi="Angsana New"/>
                <w:sz w:val="26"/>
                <w:szCs w:val="26"/>
              </w:rPr>
              <w:tab/>
              <w:t>(5,725)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16" w:right="115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(5,382)</w:t>
            </w:r>
          </w:p>
        </w:tc>
      </w:tr>
      <w:tr w:rsidR="009E1D5E" w:rsidRPr="003F44F5" w:rsidTr="002904F0">
        <w:tc>
          <w:tcPr>
            <w:tcW w:w="65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265,966</w:t>
            </w:r>
          </w:p>
        </w:tc>
        <w:tc>
          <w:tcPr>
            <w:tcW w:w="270" w:type="dxa"/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E1D5E" w:rsidRPr="003F44F5" w:rsidRDefault="009E1D5E" w:rsidP="009E1D5E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243,938 </w:t>
            </w:r>
          </w:p>
        </w:tc>
      </w:tr>
    </w:tbl>
    <w:p w:rsidR="002D7DD3" w:rsidRPr="003F44F5" w:rsidRDefault="002D7DD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D7DD3" w:rsidRPr="003F44F5" w:rsidRDefault="002D7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217F73" w:rsidRPr="003F44F5" w:rsidRDefault="00A07E81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 xml:space="preserve">9. 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เงินลงทุนในหุ้นทุนของบริษัทย่อย </w:t>
      </w:r>
      <w:r w:rsidR="00217F73" w:rsidRPr="003F44F5">
        <w:rPr>
          <w:rFonts w:ascii="Angsana New" w:hAnsi="Angsana New"/>
          <w:b/>
          <w:bCs/>
          <w:sz w:val="26"/>
          <w:szCs w:val="26"/>
        </w:rPr>
        <w:t>-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ราคาทุน</w:t>
      </w: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A07E81" w:rsidRPr="003F44F5" w:rsidRDefault="00A07E81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="00217F73" w:rsidRPr="003F44F5">
        <w:rPr>
          <w:rFonts w:ascii="Angsana New" w:hAnsi="Angsana New"/>
          <w:sz w:val="26"/>
          <w:szCs w:val="26"/>
        </w:rPr>
        <w:t>9</w:t>
      </w:r>
      <w:r w:rsidR="00377CF8" w:rsidRPr="003F44F5">
        <w:rPr>
          <w:rFonts w:ascii="Angsana New" w:hAnsi="Angsana New"/>
          <w:sz w:val="26"/>
          <w:szCs w:val="26"/>
        </w:rPr>
        <w:t xml:space="preserve"> </w:t>
      </w:r>
      <w:r w:rsidR="00377CF8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377CF8" w:rsidRPr="003F44F5">
        <w:rPr>
          <w:rFonts w:ascii="Angsana New" w:hAnsi="Angsana New"/>
          <w:sz w:val="26"/>
          <w:szCs w:val="26"/>
        </w:rPr>
        <w:t>255</w:t>
      </w:r>
      <w:r w:rsidR="00217F73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เงินลงทุนในหุ้นทุนของบริษัทย่อยมีดังนี้</w:t>
      </w: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tbl>
      <w:tblPr>
        <w:tblW w:w="10567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1863"/>
        <w:gridCol w:w="845"/>
        <w:gridCol w:w="270"/>
        <w:gridCol w:w="1666"/>
        <w:gridCol w:w="236"/>
        <w:gridCol w:w="700"/>
        <w:gridCol w:w="270"/>
        <w:gridCol w:w="722"/>
        <w:gridCol w:w="236"/>
        <w:gridCol w:w="705"/>
        <w:gridCol w:w="270"/>
        <w:gridCol w:w="720"/>
        <w:gridCol w:w="270"/>
        <w:gridCol w:w="762"/>
        <w:gridCol w:w="270"/>
        <w:gridCol w:w="762"/>
      </w:tblGrid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5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92" w:type="dxa"/>
            <w:gridSpan w:val="3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95" w:type="dxa"/>
            <w:gridSpan w:val="3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 xml:space="preserve">งบการเงินเฉพาะกิจการ 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5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692" w:type="dxa"/>
            <w:gridSpan w:val="3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95" w:type="dxa"/>
            <w:gridSpan w:val="3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94" w:type="dxa"/>
            <w:gridSpan w:val="3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(พันบาท)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(ล้านบาท)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95" w:type="dxa"/>
            <w:gridSpan w:val="3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วิธีราคาทุน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ในประเทศ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  <w:tab w:val="left" w:pos="2412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ประเภทของธุรกิจ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2558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2558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2558</w:t>
            </w:r>
          </w:p>
        </w:tc>
      </w:tr>
      <w:tr w:rsidR="003F44F5" w:rsidRPr="003F44F5" w:rsidTr="002904F0">
        <w:trPr>
          <w:trHeight w:val="153"/>
        </w:trPr>
        <w:tc>
          <w:tcPr>
            <w:tcW w:w="1863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:rsidR="00217F73" w:rsidRPr="003F44F5" w:rsidRDefault="00217F73" w:rsidP="0029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วาย แอล พี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170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170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คันทรี่ คลับ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พัฒนาและบริหาร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อสังหาริมทรัพย์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อินทีเรีย</w:t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br/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 xml:space="preserve">   </w:t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t>เซอร์วิสเซส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การออกแบบและ</w:t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br/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t>ตกแต่งภายใน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20,000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>บริษัท เพซ ครีเอทีฟ เอเจนซี</w:t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br/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 xml:space="preserve">  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ให้บริการด้านการออกแบบโฆษณา</w:t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>และ</w:t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t>การสื่อสาร</w:t>
            </w: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br/>
            </w:r>
            <w:r w:rsidRPr="003F44F5">
              <w:rPr>
                <w:rFonts w:ascii="Angsana New" w:hAnsi="Angsana New"/>
                <w:sz w:val="21"/>
                <w:szCs w:val="21"/>
                <w:cs/>
              </w:rPr>
              <w:t>ทางการตลาด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 w:hint="cs"/>
                <w:sz w:val="21"/>
                <w:szCs w:val="21"/>
                <w:cs/>
              </w:rPr>
              <w:t>บริษัท เพซ แมเนจเมนท์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ให้บริการด้านการจัดการ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" w:right="-1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" w:righ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 xml:space="preserve">        -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99.97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" w:right="-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 xml:space="preserve">        -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ฟู้ด รีเทล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54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การลงทุนในหุ้นทุนในธุรกิจ</w:t>
            </w: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6" w:right="-5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2,205.25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2,205.25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2,205,250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2,205,250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เรียลเอสเตท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การลงทุนในหุ้นทุน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10.2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10.2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19,972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19,972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โปรเจ็ค วัน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โรงแรม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195,569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195,569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โปรเจ็ค ทู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คอนโดมิเนียมระดับหรูหรา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200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195,569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195,569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บริษัท เพซ โปรเจ็ค ทรี จำกัด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ประเทศไทย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  <w:lang w:val="th-TH"/>
              </w:rPr>
              <w:t>ศูนย์การค้า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50</w:t>
            </w: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97,784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97,784</w:t>
            </w:r>
          </w:p>
        </w:tc>
      </w:tr>
      <w:tr w:rsidR="003F44F5" w:rsidRPr="003F44F5" w:rsidTr="002904F0">
        <w:tc>
          <w:tcPr>
            <w:tcW w:w="1863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3F44F5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4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1666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ind w:right="14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2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ind w:right="14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36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5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4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2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70" w:type="dxa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2,935,144</w:t>
            </w:r>
          </w:p>
        </w:tc>
        <w:tc>
          <w:tcPr>
            <w:tcW w:w="270" w:type="dxa"/>
            <w:shd w:val="clear" w:color="auto" w:fill="auto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17F73" w:rsidRPr="003F44F5" w:rsidRDefault="00217F73" w:rsidP="00217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F44F5">
              <w:rPr>
                <w:rFonts w:ascii="Angsana New" w:hAnsi="Angsana New"/>
                <w:sz w:val="21"/>
                <w:szCs w:val="21"/>
              </w:rPr>
              <w:t>2,934,144</w:t>
            </w:r>
          </w:p>
        </w:tc>
      </w:tr>
    </w:tbl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</w:rPr>
      </w:pP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หุ้นทั้งหมดของ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วัน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ทู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ทรี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บริษัท เพซ เรียลเอสเตท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บริษัท เพซ ฟู้ด รีเทล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และบริษัท </w:t>
      </w:r>
      <w:r w:rsidRPr="003F44F5">
        <w:rPr>
          <w:rFonts w:ascii="Angsana New" w:hAnsi="Angsana New"/>
          <w:sz w:val="26"/>
          <w:szCs w:val="26"/>
          <w:cs/>
        </w:rPr>
        <w:t>เพซ คันทรี่ คลับ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จำกัด ที่ถือโดยบริษัทใช้เป็นหลักประกันวงเงินสินเชื่อของบริษัทและบริษัทย่อยตามที่กล่าวไว้ในหมายเหตุ </w:t>
      </w:r>
      <w:r w:rsidR="00F22AEF" w:rsidRPr="003F44F5">
        <w:rPr>
          <w:rFonts w:ascii="Angsana New" w:hAnsi="Angsana New"/>
          <w:sz w:val="26"/>
          <w:szCs w:val="26"/>
        </w:rPr>
        <w:t>23</w:t>
      </w:r>
    </w:p>
    <w:p w:rsidR="00217F73" w:rsidRPr="003F44F5" w:rsidRDefault="00217F73" w:rsidP="00481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ปี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บริษัทได้ลงทุนในบริษัทย่อย</w:t>
      </w:r>
      <w:r w:rsidR="00A40014" w:rsidRPr="003F44F5">
        <w:rPr>
          <w:rFonts w:ascii="Angsana New" w:hAnsi="Angsana New" w:hint="cs"/>
          <w:sz w:val="26"/>
          <w:szCs w:val="26"/>
          <w:cs/>
        </w:rPr>
        <w:t>แห่งใหม่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>บริษัท คือ</w:t>
      </w: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  <w:cs/>
        </w:rPr>
      </w:pP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ก)</w:t>
      </w:r>
      <w:r w:rsidRPr="003F44F5">
        <w:rPr>
          <w:rFonts w:ascii="Angsana New" w:hAnsi="Angsana New" w:hint="cs"/>
          <w:sz w:val="26"/>
          <w:szCs w:val="26"/>
          <w:cs/>
        </w:rPr>
        <w:tab/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</w:t>
      </w:r>
      <w:r w:rsidRPr="003F44F5">
        <w:rPr>
          <w:rFonts w:ascii="Angsana New" w:hAnsi="Angsana New" w:hint="cs"/>
          <w:sz w:val="26"/>
          <w:szCs w:val="26"/>
          <w:cs/>
        </w:rPr>
        <w:t>อินทีเรีย</w:t>
      </w:r>
      <w:r w:rsidRPr="003F44F5">
        <w:rPr>
          <w:rFonts w:ascii="Angsana New" w:hAnsi="Angsana New"/>
          <w:sz w:val="26"/>
          <w:szCs w:val="26"/>
          <w:cs/>
        </w:rPr>
        <w:t xml:space="preserve"> เซอร์วิสเซส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โดยมีทุนจดทะเบียนจำนวน </w:t>
      </w:r>
      <w:r w:rsidR="00F31153" w:rsidRPr="003F44F5">
        <w:rPr>
          <w:rFonts w:ascii="Angsana New" w:hAnsi="Angsana New"/>
          <w:sz w:val="26"/>
          <w:szCs w:val="26"/>
        </w:rPr>
        <w:t xml:space="preserve">1 </w:t>
      </w:r>
      <w:r w:rsidR="00F31153" w:rsidRPr="003F44F5">
        <w:rPr>
          <w:rFonts w:ascii="Angsana New" w:hAnsi="Angsana New" w:hint="cs"/>
          <w:sz w:val="26"/>
          <w:szCs w:val="26"/>
          <w:cs/>
        </w:rPr>
        <w:t>ล้าน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(หุ้นสามัญจำนวน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 xml:space="preserve">100 </w:t>
      </w:r>
      <w:r w:rsidRPr="003F44F5">
        <w:rPr>
          <w:rFonts w:ascii="Angsana New" w:hAnsi="Angsana New" w:hint="cs"/>
          <w:sz w:val="26"/>
          <w:szCs w:val="26"/>
          <w:cs/>
        </w:rPr>
        <w:t>บาท) บริษัทย่อยดังกล่าว</w:t>
      </w:r>
      <w:r w:rsidRPr="003F44F5">
        <w:rPr>
          <w:rFonts w:ascii="Angsana New" w:hAnsi="Angsana New"/>
          <w:sz w:val="26"/>
          <w:szCs w:val="26"/>
          <w:cs/>
        </w:rPr>
        <w:t xml:space="preserve">ได้จดทะเบียนจัดตั้งบริษัทกับกระทรวงพาณิชย์เมื่อวันที่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 w:hint="cs"/>
          <w:sz w:val="26"/>
          <w:szCs w:val="26"/>
          <w:cs/>
        </w:rPr>
        <w:t>มกราคม</w:t>
      </w:r>
      <w:r w:rsidRPr="003F44F5">
        <w:rPr>
          <w:rFonts w:ascii="Angsana New" w:hAnsi="Angsana New"/>
          <w:sz w:val="26"/>
          <w:szCs w:val="26"/>
        </w:rPr>
        <w:t xml:space="preserve"> 2558</w:t>
      </w: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ข)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บริษัท เพซ ครีเอทีฟ เอเจนซี่ จำกัด โดยมีทุนจดทะเบียนจำนวน </w:t>
      </w:r>
      <w:r w:rsidR="00F31153" w:rsidRPr="003F44F5">
        <w:rPr>
          <w:rFonts w:ascii="Angsana New" w:hAnsi="Angsana New"/>
          <w:sz w:val="26"/>
          <w:szCs w:val="26"/>
        </w:rPr>
        <w:t>10</w:t>
      </w:r>
      <w:r w:rsidR="00F31153" w:rsidRPr="003F44F5">
        <w:rPr>
          <w:rFonts w:ascii="Angsana New" w:hAnsi="Angsana New" w:hint="cs"/>
          <w:sz w:val="26"/>
          <w:szCs w:val="26"/>
          <w:cs/>
        </w:rPr>
        <w:t xml:space="preserve"> ล้าน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(หุ้นสามัญจำนวน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 xml:space="preserve">100 </w:t>
      </w:r>
      <w:r w:rsidRPr="003F44F5">
        <w:rPr>
          <w:rFonts w:ascii="Angsana New" w:hAnsi="Angsana New" w:hint="cs"/>
          <w:sz w:val="26"/>
          <w:szCs w:val="26"/>
          <w:cs/>
        </w:rPr>
        <w:t>บาท)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บริษัทย่อยดังกล่าวได้จดทะเบียนจัดตั้งบริษัทกับกระทรวงพาณิชย์แล้วเมื่อวันที่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2904F0" w:rsidRPr="003F44F5" w:rsidRDefault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ในที่ประชุมวิสามัญผู้ถือหุ้</w:t>
      </w:r>
      <w:r w:rsidRPr="003F44F5">
        <w:rPr>
          <w:rFonts w:ascii="Angsana New" w:hAnsi="Angsana New" w:hint="cs"/>
          <w:sz w:val="26"/>
          <w:szCs w:val="26"/>
          <w:cs/>
        </w:rPr>
        <w:t xml:space="preserve">นของบริษัท </w:t>
      </w:r>
      <w:r w:rsidRPr="003F44F5">
        <w:rPr>
          <w:rFonts w:ascii="Angsana New" w:hAnsi="Angsana New"/>
          <w:sz w:val="26"/>
          <w:szCs w:val="26"/>
          <w:cs/>
        </w:rPr>
        <w:t xml:space="preserve">เพซ </w:t>
      </w:r>
      <w:r w:rsidRPr="003F44F5">
        <w:rPr>
          <w:rFonts w:ascii="Angsana New" w:hAnsi="Angsana New" w:hint="cs"/>
          <w:sz w:val="26"/>
          <w:szCs w:val="26"/>
          <w:cs/>
        </w:rPr>
        <w:t>อินทีเรีย</w:t>
      </w:r>
      <w:r w:rsidRPr="003F44F5">
        <w:rPr>
          <w:rFonts w:ascii="Angsana New" w:hAnsi="Angsana New"/>
          <w:sz w:val="26"/>
          <w:szCs w:val="26"/>
          <w:cs/>
        </w:rPr>
        <w:t xml:space="preserve"> เซอร์วิสเซส</w:t>
      </w:r>
      <w:r w:rsidR="00217F73" w:rsidRPr="003F44F5">
        <w:rPr>
          <w:rFonts w:ascii="Angsana New" w:hAnsi="Angsana New" w:hint="cs"/>
          <w:sz w:val="26"/>
          <w:szCs w:val="26"/>
          <w:cs/>
        </w:rPr>
        <w:t xml:space="preserve">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21 </w:t>
      </w:r>
      <w:r w:rsidRPr="003F44F5">
        <w:rPr>
          <w:rFonts w:ascii="Angsana New" w:hAnsi="Angsana New" w:hint="cs"/>
          <w:sz w:val="26"/>
          <w:szCs w:val="26"/>
          <w:cs/>
        </w:rPr>
        <w:t>มกรา</w:t>
      </w:r>
      <w:r w:rsidRPr="003F44F5">
        <w:rPr>
          <w:rFonts w:ascii="Angsana New" w:hAnsi="Angsana New"/>
          <w:sz w:val="26"/>
          <w:szCs w:val="26"/>
          <w:cs/>
        </w:rPr>
        <w:t xml:space="preserve">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ผู้ถือหุ้น</w:t>
      </w:r>
      <w:r w:rsidRPr="003F44F5">
        <w:rPr>
          <w:rFonts w:ascii="Angsana New" w:hAnsi="Angsana New" w:hint="cs"/>
          <w:sz w:val="26"/>
          <w:szCs w:val="26"/>
          <w:cs/>
        </w:rPr>
        <w:t>ของบริษัทย่อย</w:t>
      </w:r>
      <w:r w:rsidRPr="003F44F5">
        <w:rPr>
          <w:rFonts w:ascii="Angsana New" w:hAnsi="Angsana New"/>
          <w:sz w:val="26"/>
          <w:szCs w:val="26"/>
          <w:cs/>
        </w:rPr>
        <w:t>ได้มีมติอนุมัติให้เพิ่มทุนจดทะเบียนของบริษัท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จาก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10,000 </w:t>
      </w:r>
      <w:r w:rsidRPr="003F44F5">
        <w:rPr>
          <w:rFonts w:ascii="Angsana New" w:hAnsi="Angsana New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/>
          <w:sz w:val="26"/>
          <w:szCs w:val="26"/>
          <w:cs/>
        </w:rPr>
        <w:t>บาท) เป็น</w:t>
      </w:r>
      <w:r w:rsidRPr="003F44F5">
        <w:rPr>
          <w:rFonts w:ascii="Angsana New" w:hAnsi="Angsana New"/>
          <w:sz w:val="26"/>
          <w:szCs w:val="26"/>
        </w:rPr>
        <w:t xml:space="preserve"> 20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200,000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/>
          <w:sz w:val="26"/>
          <w:szCs w:val="26"/>
          <w:cs/>
        </w:rPr>
        <w:t xml:space="preserve"> บาท) 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23 </w:t>
      </w:r>
      <w:r w:rsidRPr="003F44F5">
        <w:rPr>
          <w:rFonts w:ascii="Angsana New" w:hAnsi="Angsana New" w:hint="cs"/>
          <w:sz w:val="26"/>
          <w:szCs w:val="26"/>
          <w:cs/>
        </w:rPr>
        <w:t>มกรา</w:t>
      </w:r>
      <w:r w:rsidRPr="003F44F5">
        <w:rPr>
          <w:rFonts w:ascii="Angsana New" w:hAnsi="Angsana New"/>
          <w:sz w:val="26"/>
          <w:szCs w:val="26"/>
          <w:cs/>
        </w:rPr>
        <w:t xml:space="preserve">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บริษัทได้ซื้อหุ้นเพิ่มเติมของ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โปรเจ็ค วัน จำกัด บริษัท เพซ โปรเจ็ค ทู จำกัด และบริษัท เพซ โปรเจ็ค ทรี จำกัด </w:t>
      </w:r>
      <w:r w:rsidRPr="003F44F5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3F44F5">
        <w:rPr>
          <w:rFonts w:ascii="Angsana New" w:hAnsi="Angsana New"/>
          <w:sz w:val="26"/>
          <w:szCs w:val="26"/>
        </w:rPr>
        <w:t>16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3F44F5">
        <w:rPr>
          <w:rFonts w:ascii="Angsana New" w:hAnsi="Angsana New"/>
          <w:sz w:val="26"/>
          <w:szCs w:val="26"/>
          <w:cs/>
        </w:rPr>
        <w:t>IBC Thailand Ltd.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และของ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เรียลเอสเตท จำกัด </w:t>
      </w:r>
      <w:r w:rsidRPr="003F44F5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Pr="003F44F5">
        <w:rPr>
          <w:rFonts w:ascii="Angsana New" w:hAnsi="Angsana New"/>
          <w:sz w:val="26"/>
          <w:szCs w:val="26"/>
        </w:rPr>
        <w:t>32.32</w:t>
      </w:r>
      <w:r w:rsidRPr="003F44F5">
        <w:rPr>
          <w:rFonts w:ascii="Angsana New" w:hAnsi="Angsana New" w:hint="cs"/>
          <w:sz w:val="26"/>
          <w:szCs w:val="26"/>
          <w:cs/>
        </w:rPr>
        <w:t xml:space="preserve"> จาก </w:t>
      </w:r>
      <w:r w:rsidRPr="003F44F5">
        <w:rPr>
          <w:rFonts w:ascii="Angsana New" w:hAnsi="Angsana New"/>
          <w:sz w:val="26"/>
          <w:szCs w:val="26"/>
          <w:cs/>
        </w:rPr>
        <w:t xml:space="preserve">IBC Thailand Ltd. และ IDJ Holding Ltd.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1A7D5F" w:rsidRPr="003F44F5">
        <w:rPr>
          <w:rFonts w:ascii="Angsana New" w:hAnsi="Angsana New"/>
          <w:sz w:val="26"/>
          <w:szCs w:val="26"/>
        </w:rPr>
        <w:t>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4</w:t>
      </w:r>
      <w:r w:rsidR="001A7D5F" w:rsidRPr="003F44F5">
        <w:rPr>
          <w:rFonts w:ascii="Angsana New" w:hAnsi="Angsana New"/>
          <w:sz w:val="26"/>
          <w:szCs w:val="26"/>
        </w:rPr>
        <w:t xml:space="preserve"> </w:t>
      </w:r>
      <w:r w:rsidR="001A7D5F" w:rsidRPr="003F44F5">
        <w:rPr>
          <w:rFonts w:ascii="Angsana New" w:hAnsi="Angsana New" w:hint="cs"/>
          <w:sz w:val="26"/>
          <w:szCs w:val="26"/>
          <w:cs/>
        </w:rPr>
        <w:t xml:space="preserve">ในการนี้ บริษัทรับรู้ส่วนต่ำกว่าทุนจากการเพิ่มสัดส่วนการลงทุนในบริษัทย่อยเหล่านี้จำนวนรวม </w:t>
      </w:r>
      <w:r w:rsidR="001A7D5F" w:rsidRPr="003F44F5">
        <w:rPr>
          <w:rFonts w:ascii="Angsana New" w:hAnsi="Angsana New"/>
          <w:sz w:val="26"/>
          <w:szCs w:val="26"/>
        </w:rPr>
        <w:t xml:space="preserve">1,064.0 </w:t>
      </w:r>
      <w:r w:rsidR="001A7D5F" w:rsidRPr="003F44F5">
        <w:rPr>
          <w:rFonts w:ascii="Angsana New" w:hAnsi="Angsana New" w:hint="cs"/>
          <w:sz w:val="26"/>
          <w:szCs w:val="26"/>
          <w:cs/>
        </w:rPr>
        <w:t xml:space="preserve">ล้านบาท และได้แสดงไว้ภายใต้ส่วนของผู้ถือหุ้นในงบแสดงฐานะการเงินรวม ณ วันที่ </w:t>
      </w:r>
      <w:r w:rsidR="001A7D5F" w:rsidRPr="003F44F5">
        <w:rPr>
          <w:rFonts w:ascii="Angsana New" w:hAnsi="Angsana New"/>
          <w:sz w:val="26"/>
          <w:szCs w:val="26"/>
        </w:rPr>
        <w:t xml:space="preserve">31 </w:t>
      </w:r>
      <w:r w:rsidR="001A7D5F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1A7D5F" w:rsidRPr="003F44F5">
        <w:rPr>
          <w:rFonts w:ascii="Angsana New" w:hAnsi="Angsana New"/>
          <w:sz w:val="26"/>
          <w:szCs w:val="26"/>
        </w:rPr>
        <w:t>255</w:t>
      </w:r>
      <w:r w:rsidR="00217F73" w:rsidRPr="003F44F5">
        <w:rPr>
          <w:rFonts w:ascii="Angsana New" w:hAnsi="Angsana New"/>
          <w:sz w:val="26"/>
          <w:szCs w:val="26"/>
        </w:rPr>
        <w:t xml:space="preserve">9 </w:t>
      </w:r>
      <w:r w:rsidR="00217F73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217F73" w:rsidRPr="003F44F5">
        <w:rPr>
          <w:rFonts w:ascii="Angsana New" w:hAnsi="Angsana New"/>
          <w:sz w:val="26"/>
          <w:szCs w:val="26"/>
          <w:lang w:val="en-GB"/>
        </w:rPr>
        <w:t>255</w:t>
      </w:r>
      <w:r w:rsidR="001A7D5F" w:rsidRPr="003F44F5">
        <w:rPr>
          <w:rFonts w:ascii="Angsana New" w:hAnsi="Angsana New"/>
          <w:sz w:val="26"/>
          <w:szCs w:val="26"/>
        </w:rPr>
        <w:t>8</w:t>
      </w: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บริษัทได้ซื้อเงินลงทุนในหุ้นสามัญของบริษัท ดีน แอนด์ </w:t>
      </w:r>
      <w:r w:rsidRPr="003F44F5">
        <w:rPr>
          <w:rFonts w:ascii="Angsana New" w:hAnsi="Angsana New"/>
          <w:sz w:val="26"/>
          <w:szCs w:val="26"/>
          <w:cs/>
        </w:rPr>
        <w:t>เดลูก้า (ประเทศไทย)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ในสัดส่วนร้อยละ </w:t>
      </w:r>
      <w:r w:rsidRPr="003F44F5">
        <w:rPr>
          <w:rFonts w:ascii="Angsana New" w:hAnsi="Angsana New"/>
          <w:sz w:val="26"/>
          <w:szCs w:val="26"/>
        </w:rPr>
        <w:t xml:space="preserve">100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จากคุณสรพจน์ เตชะไกรศรี ตามที่กล่าวไว้ในหมายเหตุ </w:t>
      </w:r>
      <w:r w:rsidR="001A7D5F" w:rsidRPr="003F44F5">
        <w:rPr>
          <w:rFonts w:ascii="Angsana New" w:hAnsi="Angsana New"/>
          <w:sz w:val="26"/>
          <w:szCs w:val="26"/>
        </w:rPr>
        <w:t>2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ในที่ประชุมวิสามัญผู้ถือหุ้</w:t>
      </w:r>
      <w:r w:rsidRPr="003F44F5">
        <w:rPr>
          <w:rFonts w:ascii="Angsana New" w:hAnsi="Angsana New" w:hint="cs"/>
          <w:sz w:val="26"/>
          <w:szCs w:val="26"/>
          <w:cs/>
        </w:rPr>
        <w:t xml:space="preserve">นของบริษัท </w:t>
      </w:r>
      <w:r w:rsidRPr="003F44F5">
        <w:rPr>
          <w:rFonts w:ascii="Angsana New" w:hAnsi="Angsana New"/>
          <w:sz w:val="26"/>
          <w:szCs w:val="26"/>
          <w:cs/>
        </w:rPr>
        <w:t xml:space="preserve">ดีน แอนด์ เดลูก้า </w:t>
      </w:r>
      <w:r w:rsidR="00217F73" w:rsidRPr="003F44F5">
        <w:rPr>
          <w:rFonts w:ascii="Angsana New" w:hAnsi="Angsana New" w:hint="cs"/>
          <w:sz w:val="26"/>
          <w:szCs w:val="26"/>
          <w:cs/>
        </w:rPr>
        <w:t xml:space="preserve">(ประเทศไทย) จำกัด </w:t>
      </w:r>
      <w:r w:rsidRPr="003F44F5">
        <w:rPr>
          <w:rFonts w:ascii="Angsana New" w:hAnsi="Angsana New"/>
          <w:sz w:val="26"/>
          <w:szCs w:val="26"/>
          <w:cs/>
        </w:rPr>
        <w:t>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21 </w:t>
      </w:r>
      <w:r w:rsidRPr="003F44F5">
        <w:rPr>
          <w:rFonts w:ascii="Angsana New" w:hAnsi="Angsana New" w:hint="cs"/>
          <w:sz w:val="26"/>
          <w:szCs w:val="26"/>
          <w:cs/>
        </w:rPr>
        <w:t>พฤษภา</w:t>
      </w:r>
      <w:r w:rsidRPr="003F44F5">
        <w:rPr>
          <w:rFonts w:ascii="Angsana New" w:hAnsi="Angsana New"/>
          <w:sz w:val="26"/>
          <w:szCs w:val="26"/>
          <w:cs/>
        </w:rPr>
        <w:t xml:space="preserve">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ผู้ถือหุ้น</w:t>
      </w:r>
      <w:r w:rsidRPr="003F44F5">
        <w:rPr>
          <w:rFonts w:ascii="Angsana New" w:hAnsi="Angsana New" w:hint="cs"/>
          <w:sz w:val="26"/>
          <w:szCs w:val="26"/>
          <w:cs/>
        </w:rPr>
        <w:t>ของบริษัทย่อย</w:t>
      </w:r>
      <w:r w:rsidRPr="003F44F5">
        <w:rPr>
          <w:rFonts w:ascii="Angsana New" w:hAnsi="Angsana New"/>
          <w:sz w:val="26"/>
          <w:szCs w:val="26"/>
          <w:cs/>
        </w:rPr>
        <w:t>ได้มีมติอนุมัติให้เพิ่มทุนจดทะเบียนของบริษัท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จาก </w:t>
      </w:r>
      <w:r w:rsidRPr="003F44F5">
        <w:rPr>
          <w:rFonts w:ascii="Angsana New" w:hAnsi="Angsana New"/>
          <w:sz w:val="26"/>
          <w:szCs w:val="26"/>
        </w:rPr>
        <w:t xml:space="preserve">100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1,000,000 </w:t>
      </w:r>
      <w:r w:rsidRPr="003F44F5">
        <w:rPr>
          <w:rFonts w:ascii="Angsana New" w:hAnsi="Angsana New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/>
          <w:sz w:val="26"/>
          <w:szCs w:val="26"/>
          <w:cs/>
        </w:rPr>
        <w:t>บาท) เป็น</w:t>
      </w:r>
      <w:r w:rsidRPr="003F44F5">
        <w:rPr>
          <w:rFonts w:ascii="Angsana New" w:hAnsi="Angsana New"/>
          <w:sz w:val="26"/>
          <w:szCs w:val="26"/>
        </w:rPr>
        <w:t xml:space="preserve"> 261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2,610,000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/>
          <w:sz w:val="26"/>
          <w:szCs w:val="26"/>
          <w:cs/>
        </w:rPr>
        <w:t xml:space="preserve"> บาท) 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ได้จดทะเบียนเพิ่มทุนดังกล่าวกับกระทรวงพาณิชย์แล้วเมื่อวันที่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3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ดังนั้น บริษัทจึงได้ลงทุนเพิ่มเติมในบริษัท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ดังกล่าวจำนวนเงิน </w:t>
      </w:r>
      <w:r w:rsidRPr="003F44F5">
        <w:rPr>
          <w:rFonts w:ascii="Angsana New" w:hAnsi="Angsana New"/>
          <w:sz w:val="26"/>
          <w:szCs w:val="26"/>
        </w:rPr>
        <w:t xml:space="preserve">161 </w:t>
      </w:r>
      <w:r w:rsidRPr="003F44F5">
        <w:rPr>
          <w:rFonts w:ascii="Angsana New" w:hAnsi="Angsana New"/>
          <w:sz w:val="26"/>
          <w:szCs w:val="26"/>
          <w:cs/>
        </w:rPr>
        <w:t>ล้านบาท เพื่อรักษาสัดส่วนการถือหุ้นในบริษัท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>ดังกล่าวให้เท่าเดิม</w:t>
      </w: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 </w:t>
      </w:r>
      <w:r w:rsidRPr="003F44F5">
        <w:rPr>
          <w:rFonts w:ascii="Angsana New" w:hAnsi="Angsana New" w:hint="cs"/>
          <w:sz w:val="26"/>
          <w:szCs w:val="26"/>
          <w:cs/>
        </w:rPr>
        <w:t>เพซ ฟู้ด รีเทล</w:t>
      </w:r>
      <w:r w:rsidRPr="003F44F5">
        <w:rPr>
          <w:rFonts w:ascii="Angsana New" w:hAnsi="Angsana New"/>
          <w:sz w:val="26"/>
          <w:szCs w:val="26"/>
          <w:cs/>
        </w:rPr>
        <w:t xml:space="preserve"> จำกัด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กรกฏาคม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ผู้ถือหุ้นของบริษัทย่อยได้มีมติอนุมัติให้เพิ่มทุนจดทะเบียนของบริษัทย่อยจาก </w:t>
      </w:r>
      <w:r w:rsidRPr="003F44F5">
        <w:rPr>
          <w:rFonts w:ascii="Angsana New" w:hAnsi="Angsana New"/>
          <w:sz w:val="26"/>
          <w:szCs w:val="26"/>
        </w:rPr>
        <w:t xml:space="preserve">810.95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8,109,500 </w:t>
      </w:r>
      <w:r w:rsidRPr="003F44F5">
        <w:rPr>
          <w:rFonts w:ascii="Angsana New" w:hAnsi="Angsana New" w:hint="cs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บาท) เป็น </w:t>
      </w:r>
      <w:r w:rsidRPr="003F44F5">
        <w:rPr>
          <w:rFonts w:ascii="Angsana New" w:hAnsi="Angsana New"/>
          <w:sz w:val="26"/>
          <w:szCs w:val="26"/>
        </w:rPr>
        <w:t xml:space="preserve">1,050.95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10,509,500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บาท) บริษัทย่อยได้จดทะเบียนเพิ่มทุนดังกล่าวกับกระทรวงพาณิชย์แล้วเมื่อวันที่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2558  </w:t>
      </w:r>
      <w:r w:rsidR="00F54C5A" w:rsidRPr="003F44F5">
        <w:rPr>
          <w:rFonts w:ascii="Angsana New" w:hAnsi="Angsana New"/>
          <w:sz w:val="26"/>
          <w:szCs w:val="26"/>
          <w:cs/>
        </w:rPr>
        <w:t xml:space="preserve">ดังนั้น </w:t>
      </w:r>
      <w:r w:rsidRPr="003F44F5">
        <w:rPr>
          <w:rFonts w:ascii="Angsana New" w:hAnsi="Angsana New"/>
          <w:sz w:val="26"/>
          <w:szCs w:val="26"/>
          <w:cs/>
        </w:rPr>
        <w:t>บริษัทจึงได้ลงทุนเพิ่มเติมในบริษัท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ดังกล่าวจำนวนเงิน </w:t>
      </w:r>
      <w:r w:rsidRPr="003F44F5">
        <w:rPr>
          <w:rFonts w:ascii="Angsana New" w:hAnsi="Angsana New"/>
          <w:sz w:val="26"/>
          <w:szCs w:val="26"/>
        </w:rPr>
        <w:t xml:space="preserve">240 </w:t>
      </w:r>
      <w:r w:rsidRPr="003F44F5">
        <w:rPr>
          <w:rFonts w:ascii="Angsana New" w:hAnsi="Angsana New"/>
          <w:sz w:val="26"/>
          <w:szCs w:val="26"/>
          <w:cs/>
        </w:rPr>
        <w:t>ล้านบาท เพื่อรักษาสัดส่วนการถือหุ้นในบริษัท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>ดังกล่าวให้เท่าเดิม</w:t>
      </w:r>
      <w:r w:rsidRPr="003F44F5">
        <w:rPr>
          <w:rFonts w:ascii="Angsana New" w:hAnsi="Angsana New" w:hint="cs"/>
          <w:sz w:val="26"/>
          <w:szCs w:val="26"/>
          <w:cs/>
        </w:rPr>
        <w:t xml:space="preserve"> โดยการแลกหุ้นกับเงินลงทุนในหุ้นสามัญของบริษัท ดีน แอนด์ </w:t>
      </w:r>
      <w:r w:rsidRPr="003F44F5">
        <w:rPr>
          <w:rFonts w:ascii="Angsana New" w:hAnsi="Angsana New"/>
          <w:sz w:val="26"/>
          <w:szCs w:val="26"/>
          <w:cs/>
        </w:rPr>
        <w:t>เดลูก้า (ประเทศไทย)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3F44F5">
        <w:rPr>
          <w:rFonts w:ascii="Angsana New" w:hAnsi="Angsana New"/>
          <w:sz w:val="26"/>
          <w:szCs w:val="26"/>
        </w:rPr>
        <w:t xml:space="preserve">2,610,000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 xml:space="preserve">100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0312E4" w:rsidRPr="003F44F5" w:rsidRDefault="000312E4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 </w:t>
      </w:r>
      <w:r w:rsidRPr="003F44F5">
        <w:rPr>
          <w:rFonts w:ascii="Angsana New" w:hAnsi="Angsana New" w:hint="cs"/>
          <w:sz w:val="26"/>
          <w:szCs w:val="26"/>
          <w:cs/>
        </w:rPr>
        <w:t>เพซ ฟู้ด รีเทล</w:t>
      </w:r>
      <w:r w:rsidRPr="003F44F5">
        <w:rPr>
          <w:rFonts w:ascii="Angsana New" w:hAnsi="Angsana New"/>
          <w:sz w:val="26"/>
          <w:szCs w:val="26"/>
          <w:cs/>
        </w:rPr>
        <w:t xml:space="preserve"> จำกัด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ผู้ถือหุ้นของบริษัทย่อยได้มีมติอนุมัติให้เพิ่มทุน</w:t>
      </w:r>
      <w:r w:rsidR="00217F73" w:rsidRPr="003F44F5">
        <w:rPr>
          <w:rFonts w:ascii="Angsana New" w:hAnsi="Angsana New"/>
          <w:sz w:val="26"/>
          <w:szCs w:val="26"/>
        </w:rPr>
        <w:t xml:space="preserve">        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จดทะเบียนของบริษัทย่อยจาก </w:t>
      </w:r>
      <w:r w:rsidRPr="003F44F5">
        <w:rPr>
          <w:rFonts w:ascii="Angsana New" w:hAnsi="Angsana New"/>
          <w:sz w:val="26"/>
          <w:szCs w:val="26"/>
        </w:rPr>
        <w:t xml:space="preserve">1,050.95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10,509,500 </w:t>
      </w:r>
      <w:r w:rsidRPr="003F44F5">
        <w:rPr>
          <w:rFonts w:ascii="Angsana New" w:hAnsi="Angsana New" w:hint="cs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 w:hint="cs"/>
          <w:sz w:val="26"/>
          <w:szCs w:val="26"/>
          <w:cs/>
        </w:rPr>
        <w:t>บาท) เป็น</w:t>
      </w:r>
      <w:r w:rsidRPr="003F44F5">
        <w:rPr>
          <w:rFonts w:ascii="Angsana New" w:hAnsi="Angsana New"/>
          <w:sz w:val="26"/>
          <w:szCs w:val="26"/>
        </w:rPr>
        <w:t xml:space="preserve"> 2,205.25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22,052,500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บาท) บริษัทย่อยได้จดทะเบียนเพิ่มทุนดังกล่าวกับกระทรวงพาณิชย์แล้วเมื่อวันที่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3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3F44F5">
        <w:rPr>
          <w:rFonts w:ascii="Angsana New" w:hAnsi="Angsana New"/>
          <w:sz w:val="26"/>
          <w:szCs w:val="26"/>
        </w:rPr>
        <w:t xml:space="preserve">2558  </w:t>
      </w:r>
      <w:r w:rsidR="00F54C5A" w:rsidRPr="003F44F5">
        <w:rPr>
          <w:rFonts w:ascii="Angsana New" w:hAnsi="Angsana New"/>
          <w:sz w:val="26"/>
          <w:szCs w:val="26"/>
          <w:cs/>
        </w:rPr>
        <w:t xml:space="preserve">ดังนั้น </w:t>
      </w:r>
      <w:r w:rsidRPr="003F44F5">
        <w:rPr>
          <w:rFonts w:ascii="Angsana New" w:hAnsi="Angsana New"/>
          <w:sz w:val="26"/>
          <w:szCs w:val="26"/>
          <w:cs/>
        </w:rPr>
        <w:t>บริษัทจึงได้ลงทุนเพิ่มเติมในบริษัท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>ดังกล่าวจำนวนเงิน</w:t>
      </w:r>
      <w:r w:rsidRPr="003F44F5">
        <w:rPr>
          <w:rFonts w:ascii="Angsana New" w:hAnsi="Angsana New"/>
          <w:sz w:val="26"/>
          <w:szCs w:val="26"/>
        </w:rPr>
        <w:t xml:space="preserve"> 1,154.3 </w:t>
      </w:r>
      <w:r w:rsidRPr="003F44F5">
        <w:rPr>
          <w:rFonts w:ascii="Angsana New" w:hAnsi="Angsana New"/>
          <w:sz w:val="26"/>
          <w:szCs w:val="26"/>
          <w:cs/>
        </w:rPr>
        <w:t>ล้านบาท เพื่อรักษาสัดส่วนการถือหุ้นในบริษัท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>ดังกล่าวให้เท่าเดิม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A07E81" w:rsidRPr="003F44F5" w:rsidRDefault="00A07E81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 เพซ คันทรี่ คลับ จำกัด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4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ผู้ถือหุ้นของบริษัทย่อยได้มีมติอนุมัติให้เพิ่มทุนจดทะเบียนของบริษัทย่อยจาก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10,000 </w:t>
      </w:r>
      <w:r w:rsidRPr="003F44F5">
        <w:rPr>
          <w:rFonts w:ascii="Angsana New" w:hAnsi="Angsana New" w:hint="cs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 w:hint="cs"/>
          <w:sz w:val="26"/>
          <w:szCs w:val="26"/>
          <w:cs/>
        </w:rPr>
        <w:t>บาท) เป็น</w:t>
      </w:r>
      <w:r w:rsidRPr="003F44F5">
        <w:rPr>
          <w:rFonts w:ascii="Angsana New" w:hAnsi="Angsana New"/>
          <w:sz w:val="26"/>
          <w:szCs w:val="26"/>
        </w:rPr>
        <w:t xml:space="preserve"> 20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200,000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บาท) บริษัทย่อยได้จดทะเบียนเพิ่มทุนดังกล่าวกับกระทรวงพาณิชย์แล้วเมื่อวันที่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4814FC" w:rsidRPr="003F44F5" w:rsidRDefault="004814FC" w:rsidP="00377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4814FC" w:rsidRPr="003F44F5" w:rsidRDefault="004814FC" w:rsidP="00481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 </w:t>
      </w:r>
      <w:r w:rsidRPr="003F44F5">
        <w:rPr>
          <w:rFonts w:ascii="Angsana New" w:hAnsi="Angsana New" w:hint="cs"/>
          <w:sz w:val="26"/>
          <w:szCs w:val="26"/>
          <w:cs/>
        </w:rPr>
        <w:t xml:space="preserve">วาย แอล พี จำกัด </w:t>
      </w:r>
      <w:r w:rsidRPr="003F44F5">
        <w:rPr>
          <w:rFonts w:ascii="Angsana New" w:hAnsi="Angsana New"/>
          <w:sz w:val="26"/>
          <w:szCs w:val="26"/>
          <w:cs/>
        </w:rPr>
        <w:t>จำกัด</w:t>
      </w:r>
      <w:r w:rsidR="00217F73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24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ผู้ถือหุ้นของบริษัทย่อยได้มีมติอนุมัติให้เพิ่มทุนจดทะเบียนของบริษัทย่อยจาก </w:t>
      </w:r>
      <w:r w:rsidRPr="003F44F5">
        <w:rPr>
          <w:rFonts w:ascii="Angsana New" w:hAnsi="Angsana New"/>
          <w:sz w:val="26"/>
          <w:szCs w:val="26"/>
        </w:rPr>
        <w:t xml:space="preserve">50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500,000 </w:t>
      </w:r>
      <w:r w:rsidRPr="003F44F5">
        <w:rPr>
          <w:rFonts w:ascii="Angsana New" w:hAnsi="Angsana New" w:hint="cs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100 </w:t>
      </w:r>
      <w:r w:rsidRPr="003F44F5">
        <w:rPr>
          <w:rFonts w:ascii="Angsana New" w:hAnsi="Angsana New" w:hint="cs"/>
          <w:sz w:val="26"/>
          <w:szCs w:val="26"/>
          <w:cs/>
        </w:rPr>
        <w:t>บาท) เป็น</w:t>
      </w:r>
      <w:r w:rsidRPr="003F44F5">
        <w:rPr>
          <w:rFonts w:ascii="Angsana New" w:hAnsi="Angsana New"/>
          <w:sz w:val="26"/>
          <w:szCs w:val="26"/>
        </w:rPr>
        <w:t xml:space="preserve"> 170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(แบ่งเป็นหุ้นสามัญจำนวน </w:t>
      </w:r>
      <w:r w:rsidR="000312E4" w:rsidRPr="003F44F5">
        <w:rPr>
          <w:rFonts w:ascii="Angsana New" w:hAnsi="Angsana New"/>
          <w:sz w:val="26"/>
          <w:szCs w:val="26"/>
        </w:rPr>
        <w:t>1,7</w:t>
      </w:r>
      <w:r w:rsidRPr="003F44F5">
        <w:rPr>
          <w:rFonts w:ascii="Angsana New" w:hAnsi="Angsana New"/>
          <w:sz w:val="26"/>
          <w:szCs w:val="26"/>
        </w:rPr>
        <w:t xml:space="preserve">00,000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>100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บาท) บริษัทย่อยได้จดทะเบียนเพิ่มทุนดังกล่าวกับกระทรวงพาณิชย์แล้วเมื่อวันที่ </w:t>
      </w:r>
      <w:r w:rsidR="00C3763D" w:rsidRPr="003F44F5">
        <w:rPr>
          <w:rFonts w:ascii="Angsana New" w:hAnsi="Angsana New"/>
          <w:sz w:val="26"/>
          <w:szCs w:val="26"/>
        </w:rPr>
        <w:t>26</w:t>
      </w:r>
      <w:r w:rsidR="000312E4" w:rsidRPr="003F44F5">
        <w:rPr>
          <w:rFonts w:ascii="Angsana New" w:hAnsi="Angsana New"/>
          <w:sz w:val="26"/>
          <w:szCs w:val="26"/>
        </w:rPr>
        <w:t xml:space="preserve"> </w:t>
      </w:r>
      <w:r w:rsidR="000312E4" w:rsidRPr="003F44F5">
        <w:rPr>
          <w:rFonts w:ascii="Angsana New" w:hAnsi="Angsana New" w:hint="cs"/>
          <w:sz w:val="26"/>
          <w:szCs w:val="26"/>
          <w:cs/>
        </w:rPr>
        <w:t>พฤศจิกายน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0312E4" w:rsidRPr="003F44F5" w:rsidRDefault="000312E4" w:rsidP="004814FC">
      <w:pPr>
        <w:pStyle w:val="a"/>
        <w:tabs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217F73" w:rsidRPr="003F44F5" w:rsidRDefault="00217F73" w:rsidP="00217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ปี </w:t>
      </w:r>
      <w:r w:rsidR="00A40014" w:rsidRPr="003F44F5">
        <w:rPr>
          <w:rFonts w:ascii="Angsana New" w:hAnsi="Angsana New"/>
          <w:sz w:val="26"/>
          <w:szCs w:val="26"/>
        </w:rPr>
        <w:t>255</w:t>
      </w:r>
      <w:r w:rsidR="00A40014"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บริษัทได้ลงทุนในบริษัทย่อย</w:t>
      </w:r>
      <w:r w:rsidR="00A40014" w:rsidRPr="003F44F5">
        <w:rPr>
          <w:rFonts w:ascii="Angsana New" w:hAnsi="Angsana New" w:hint="cs"/>
          <w:sz w:val="26"/>
          <w:szCs w:val="26"/>
          <w:cs/>
        </w:rPr>
        <w:t>แห่งใหม่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คือ</w:t>
      </w:r>
      <w:r w:rsidR="002468E9" w:rsidRPr="003F44F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="002468E9" w:rsidRPr="003F44F5">
        <w:rPr>
          <w:rFonts w:ascii="Angsana New" w:hAnsi="Angsana New"/>
          <w:sz w:val="26"/>
          <w:szCs w:val="26"/>
          <w:cs/>
        </w:rPr>
        <w:t xml:space="preserve">บริษัท เพซ แมเนจเมนท์ </w:t>
      </w:r>
      <w:r w:rsidR="00A40014" w:rsidRPr="003F44F5">
        <w:rPr>
          <w:rFonts w:ascii="Angsana New" w:hAnsi="Angsana New" w:hint="cs"/>
          <w:sz w:val="26"/>
          <w:szCs w:val="26"/>
          <w:cs/>
        </w:rPr>
        <w:t xml:space="preserve">จำกัด โดยมีทุนจดทะเบียนจำนวน </w:t>
      </w:r>
      <w:r w:rsidR="00A40014" w:rsidRPr="003F44F5">
        <w:rPr>
          <w:rFonts w:ascii="Angsana New" w:hAnsi="Angsana New"/>
          <w:sz w:val="26"/>
          <w:szCs w:val="26"/>
        </w:rPr>
        <w:t>1</w:t>
      </w:r>
      <w:r w:rsidR="00F54C5A" w:rsidRPr="003F44F5">
        <w:rPr>
          <w:rFonts w:ascii="Angsana New" w:hAnsi="Angsana New" w:hint="cs"/>
          <w:sz w:val="26"/>
          <w:szCs w:val="26"/>
          <w:cs/>
        </w:rPr>
        <w:t xml:space="preserve"> ล้าน</w:t>
      </w:r>
      <w:r w:rsidR="00A40014" w:rsidRPr="003F44F5">
        <w:rPr>
          <w:rFonts w:ascii="Angsana New" w:hAnsi="Angsana New" w:hint="cs"/>
          <w:sz w:val="26"/>
          <w:szCs w:val="26"/>
          <w:cs/>
        </w:rPr>
        <w:t xml:space="preserve">บาท (หุ้นสามัญจำนวน </w:t>
      </w:r>
      <w:r w:rsidR="00A40014" w:rsidRPr="003F44F5">
        <w:rPr>
          <w:rFonts w:ascii="Angsana New" w:hAnsi="Angsana New"/>
          <w:sz w:val="26"/>
          <w:szCs w:val="26"/>
        </w:rPr>
        <w:t xml:space="preserve">10,000 </w:t>
      </w:r>
      <w:r w:rsidR="00A40014"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="00A40014" w:rsidRPr="003F44F5">
        <w:rPr>
          <w:rFonts w:ascii="Angsana New" w:hAnsi="Angsana New"/>
          <w:sz w:val="26"/>
          <w:szCs w:val="26"/>
        </w:rPr>
        <w:t xml:space="preserve">100 </w:t>
      </w:r>
      <w:r w:rsidR="00A40014" w:rsidRPr="003F44F5">
        <w:rPr>
          <w:rFonts w:ascii="Angsana New" w:hAnsi="Angsana New" w:hint="cs"/>
          <w:sz w:val="26"/>
          <w:szCs w:val="26"/>
          <w:cs/>
        </w:rPr>
        <w:t>บาท)</w:t>
      </w:r>
      <w:r w:rsidR="00A40014" w:rsidRPr="003F44F5">
        <w:rPr>
          <w:rFonts w:ascii="Angsana New" w:hAnsi="Angsana New"/>
          <w:sz w:val="26"/>
          <w:szCs w:val="26"/>
        </w:rPr>
        <w:t xml:space="preserve"> </w:t>
      </w:r>
      <w:r w:rsidR="00A40014" w:rsidRPr="003F44F5">
        <w:rPr>
          <w:rFonts w:ascii="Angsana New" w:hAnsi="Angsana New" w:hint="cs"/>
          <w:sz w:val="26"/>
          <w:szCs w:val="26"/>
          <w:cs/>
        </w:rPr>
        <w:t xml:space="preserve">บริษัทย่อยดังกล่าวได้จดทะเบียนจัดตั้งบริษัทกับกระทรวงพาณิชย์แล้วเมื่อวันที่ </w:t>
      </w:r>
      <w:r w:rsidR="00A40014" w:rsidRPr="003F44F5">
        <w:rPr>
          <w:rFonts w:ascii="Angsana New" w:hAnsi="Angsana New"/>
          <w:sz w:val="26"/>
          <w:szCs w:val="26"/>
          <w:lang w:val="en-GB"/>
        </w:rPr>
        <w:t xml:space="preserve">4 </w:t>
      </w:r>
      <w:r w:rsidR="00A40014"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A40014" w:rsidRPr="003F44F5">
        <w:rPr>
          <w:rFonts w:ascii="Angsana New" w:hAnsi="Angsana New"/>
          <w:sz w:val="26"/>
          <w:szCs w:val="26"/>
          <w:lang w:val="en-GB"/>
        </w:rPr>
        <w:t>2559</w:t>
      </w:r>
    </w:p>
    <w:p w:rsidR="00A40014" w:rsidRPr="003F44F5" w:rsidRDefault="00A40014" w:rsidP="00A4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 xml:space="preserve">10. 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เงินลงทุนในหุ้นทุนของกิจการร่วมค้า </w:t>
      </w:r>
      <w:r w:rsidR="00E02290" w:rsidRPr="003F44F5">
        <w:rPr>
          <w:rFonts w:ascii="Angsana New" w:hAnsi="Angsana New"/>
          <w:b/>
          <w:bCs/>
          <w:sz w:val="26"/>
          <w:szCs w:val="26"/>
        </w:rPr>
        <w:t>–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วิธีส่วนได้เสีย</w:t>
      </w:r>
    </w:p>
    <w:p w:rsidR="00E02290" w:rsidRPr="003F44F5" w:rsidRDefault="00E02290" w:rsidP="00A4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pacing w:val="4"/>
          <w:sz w:val="26"/>
          <w:szCs w:val="26"/>
        </w:rPr>
        <w:t xml:space="preserve">31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pacing w:val="4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เงินลงทุนในหุ้นทุนของกิจการร่วมค้ามีรายละเอียดดังนี้</w:t>
      </w:r>
      <w:r w:rsidRPr="003F44F5">
        <w:rPr>
          <w:rFonts w:ascii="Angsana New" w:hAnsi="Angsana New"/>
          <w:sz w:val="26"/>
          <w:szCs w:val="26"/>
        </w:rPr>
        <w:t xml:space="preserve"> (2558: </w:t>
      </w:r>
      <w:r w:rsidRPr="003F44F5">
        <w:rPr>
          <w:rFonts w:ascii="Angsana New" w:hAnsi="Angsana New" w:hint="cs"/>
          <w:sz w:val="26"/>
          <w:szCs w:val="26"/>
          <w:cs/>
        </w:rPr>
        <w:t>ไม่มี)</w:t>
      </w: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10577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605"/>
        <w:gridCol w:w="979"/>
        <w:gridCol w:w="236"/>
        <w:gridCol w:w="1488"/>
        <w:gridCol w:w="236"/>
        <w:gridCol w:w="1014"/>
        <w:gridCol w:w="236"/>
        <w:gridCol w:w="956"/>
        <w:gridCol w:w="248"/>
        <w:gridCol w:w="953"/>
        <w:gridCol w:w="270"/>
        <w:gridCol w:w="1064"/>
        <w:gridCol w:w="270"/>
        <w:gridCol w:w="1022"/>
      </w:tblGrid>
      <w:tr w:rsidR="003F44F5" w:rsidRPr="003F44F5" w:rsidTr="001F5D08">
        <w:tc>
          <w:tcPr>
            <w:tcW w:w="1605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งบการเงินรวม 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3F44F5" w:rsidRPr="003F44F5" w:rsidTr="001F5D08">
        <w:tc>
          <w:tcPr>
            <w:tcW w:w="1605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48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</w:t>
            </w:r>
          </w:p>
        </w:tc>
      </w:tr>
      <w:tr w:rsidR="003F44F5" w:rsidRPr="003F44F5" w:rsidTr="001F5D08">
        <w:tc>
          <w:tcPr>
            <w:tcW w:w="1605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</w:t>
            </w: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</w:t>
            </w: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เยน</w:t>
            </w: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(ล้าน</w:t>
            </w: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เยน</w:t>
            </w: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8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ส่วนได้เสีย</w:t>
            </w:r>
          </w:p>
        </w:tc>
      </w:tr>
      <w:tr w:rsidR="003F44F5" w:rsidRPr="003F44F5" w:rsidTr="001F5D08">
        <w:tc>
          <w:tcPr>
            <w:tcW w:w="1605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 xml:space="preserve">Dean &amp; DeLuca </w:t>
            </w:r>
          </w:p>
        </w:tc>
        <w:tc>
          <w:tcPr>
            <w:tcW w:w="979" w:type="dxa"/>
          </w:tcPr>
          <w:p w:rsidR="001F5D08" w:rsidRPr="003F44F5" w:rsidRDefault="001F5D08" w:rsidP="001F5D0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44F5" w:rsidRPr="003F44F5" w:rsidTr="001F5D08">
        <w:tc>
          <w:tcPr>
            <w:tcW w:w="1605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Café</w:t>
            </w: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Theme="majorBidi" w:hAnsiTheme="majorBidi" w:cstheme="majorBidi"/>
                <w:sz w:val="26"/>
                <w:szCs w:val="26"/>
              </w:rPr>
              <w:t>Japan</w:t>
            </w: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Theme="majorBidi" w:hAnsiTheme="majorBidi" w:cstheme="majorBidi"/>
                <w:sz w:val="26"/>
                <w:szCs w:val="26"/>
              </w:rPr>
              <w:t>Co., Ltd.</w:t>
            </w:r>
          </w:p>
        </w:tc>
        <w:tc>
          <w:tcPr>
            <w:tcW w:w="979" w:type="dxa"/>
          </w:tcPr>
          <w:p w:rsidR="001F5D08" w:rsidRPr="003F44F5" w:rsidRDefault="001F5D08" w:rsidP="001F5D0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8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อาหารและเครื่องดื่ม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2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2,500</w:t>
            </w:r>
          </w:p>
        </w:tc>
        <w:tc>
          <w:tcPr>
            <w:tcW w:w="23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2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1,700</w:t>
            </w:r>
          </w:p>
        </w:tc>
        <w:tc>
          <w:tcPr>
            <w:tcW w:w="248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F44F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273,400</w:t>
            </w:r>
          </w:p>
        </w:tc>
        <w:tc>
          <w:tcPr>
            <w:tcW w:w="270" w:type="dxa"/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:rsidR="001F5D08" w:rsidRPr="003F44F5" w:rsidRDefault="001F5D08" w:rsidP="001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227,911</w:t>
            </w:r>
          </w:p>
        </w:tc>
      </w:tr>
    </w:tbl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24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2559 Dean &amp; DeLuca International, LLC </w:t>
      </w:r>
      <w:r w:rsidRPr="003F44F5">
        <w:rPr>
          <w:rFonts w:ascii="Angsana New" w:hAnsi="Angsana New"/>
          <w:sz w:val="26"/>
          <w:szCs w:val="26"/>
          <w:cs/>
        </w:rPr>
        <w:t xml:space="preserve">ได้เข้าทำสัญญากิจการร่วมค้ากับ </w:t>
      </w:r>
      <w:r w:rsidRPr="003F44F5">
        <w:rPr>
          <w:rFonts w:ascii="Angsana New" w:hAnsi="Angsana New"/>
          <w:sz w:val="26"/>
          <w:szCs w:val="26"/>
        </w:rPr>
        <w:t>Dean &amp; DeLuca Japan Co., Ltd.</w:t>
      </w:r>
      <w:r w:rsidRPr="003F44F5">
        <w:rPr>
          <w:rFonts w:ascii="Angsana New" w:hAnsi="Angsana New"/>
          <w:sz w:val="26"/>
          <w:szCs w:val="26"/>
          <w:cs/>
        </w:rPr>
        <w:t xml:space="preserve"> เพื่อ</w:t>
      </w:r>
      <w:r w:rsidRPr="003F44F5">
        <w:rPr>
          <w:rFonts w:ascii="Angsana New" w:hAnsi="Angsana New" w:hint="cs"/>
          <w:sz w:val="26"/>
          <w:szCs w:val="26"/>
          <w:cs/>
        </w:rPr>
        <w:t>จัดตั้ง</w:t>
      </w:r>
      <w:r w:rsidRPr="003F44F5">
        <w:rPr>
          <w:rFonts w:ascii="Angsana New" w:hAnsi="Angsana New"/>
          <w:sz w:val="26"/>
          <w:szCs w:val="26"/>
          <w:cs/>
        </w:rPr>
        <w:t>กิจการร่วมค้า</w:t>
      </w:r>
      <w:r w:rsidRPr="003F44F5">
        <w:rPr>
          <w:rFonts w:ascii="Angsana New" w:hAnsi="Angsana New" w:hint="cs"/>
          <w:sz w:val="26"/>
          <w:szCs w:val="26"/>
          <w:cs/>
        </w:rPr>
        <w:t>ภายใต้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Dean &amp; DeLuca Café Japan Co., Ltd.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โดย </w:t>
      </w:r>
      <w:r w:rsidRPr="003F44F5">
        <w:rPr>
          <w:rFonts w:ascii="Angsana New" w:hAnsi="Angsana New"/>
          <w:sz w:val="26"/>
          <w:szCs w:val="26"/>
        </w:rPr>
        <w:t>Dean &amp; DeLuca International, LLC</w:t>
      </w:r>
      <w:r w:rsidRPr="003F44F5">
        <w:rPr>
          <w:rFonts w:ascii="Angsana New" w:hAnsi="Angsana New" w:hint="cs"/>
          <w:sz w:val="26"/>
          <w:szCs w:val="26"/>
          <w:cs/>
        </w:rPr>
        <w:t xml:space="preserve"> มีมูลค่าของเงินลงทุนรวม </w:t>
      </w:r>
      <w:r w:rsidRPr="003F44F5">
        <w:rPr>
          <w:rFonts w:ascii="Angsana New" w:hAnsi="Angsana New"/>
          <w:sz w:val="26"/>
          <w:szCs w:val="26"/>
        </w:rPr>
        <w:t xml:space="preserve">675 </w:t>
      </w:r>
      <w:r w:rsidRPr="003F44F5">
        <w:rPr>
          <w:rFonts w:ascii="Angsana New" w:hAnsi="Angsana New" w:hint="cs"/>
          <w:sz w:val="26"/>
          <w:szCs w:val="26"/>
          <w:cs/>
        </w:rPr>
        <w:t>ล้านเยน</w:t>
      </w:r>
      <w:r w:rsidRPr="003F44F5">
        <w:rPr>
          <w:rFonts w:ascii="Angsana New" w:hAnsi="Angsana New"/>
          <w:sz w:val="26"/>
          <w:szCs w:val="26"/>
          <w:cs/>
        </w:rPr>
        <w:t xml:space="preserve"> ซึ่งได้จ่ายชำระโดยการ</w:t>
      </w:r>
      <w:r w:rsidRPr="003F44F5">
        <w:rPr>
          <w:rFonts w:ascii="Angsana New" w:hAnsi="Angsana New" w:hint="cs"/>
          <w:sz w:val="26"/>
          <w:szCs w:val="26"/>
          <w:cs/>
        </w:rPr>
        <w:t>แลกกับ</w:t>
      </w:r>
      <w:r w:rsidRPr="003F44F5">
        <w:rPr>
          <w:rFonts w:ascii="Angsana New" w:hAnsi="Angsana New"/>
          <w:sz w:val="26"/>
          <w:szCs w:val="26"/>
          <w:cs/>
        </w:rPr>
        <w:t xml:space="preserve">สิทธิในการใช้เครื่องหมายการค้าตลอดชีพแก่ </w:t>
      </w:r>
      <w:r w:rsidRPr="003F44F5">
        <w:rPr>
          <w:rFonts w:ascii="Angsana New" w:hAnsi="Angsana New"/>
          <w:sz w:val="26"/>
          <w:szCs w:val="26"/>
        </w:rPr>
        <w:t xml:space="preserve">Dean &amp; DeLuca Japan Co., Ltd.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Dean &amp; DeLuca Café Japan Co., Ltd.</w:t>
      </w:r>
      <w:r w:rsidRPr="003F44F5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4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ในที่ประชุม</w:t>
      </w:r>
      <w:r w:rsidRPr="003F44F5">
        <w:rPr>
          <w:rFonts w:ascii="Angsana New" w:hAnsi="Angsana New" w:hint="cs"/>
          <w:sz w:val="26"/>
          <w:szCs w:val="26"/>
          <w:cs/>
        </w:rPr>
        <w:t>วิ</w:t>
      </w:r>
      <w:r w:rsidRPr="003F44F5">
        <w:rPr>
          <w:rFonts w:ascii="Angsana New" w:hAnsi="Angsana New"/>
          <w:sz w:val="26"/>
          <w:szCs w:val="26"/>
          <w:cs/>
        </w:rPr>
        <w:t xml:space="preserve">สามัญผู้ถือหุ้นของ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Dean &amp; DeLuca Café Japan Co., Ltd. </w:t>
      </w: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 w:hint="cs"/>
          <w:sz w:val="26"/>
          <w:szCs w:val="26"/>
          <w:cs/>
        </w:rPr>
        <w:t>13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ผู้ถือหุ้นของ</w:t>
      </w:r>
      <w:r w:rsidRPr="003F44F5">
        <w:rPr>
          <w:rFonts w:ascii="Angsana New" w:hAnsi="Angsana New" w:hint="cs"/>
          <w:sz w:val="26"/>
          <w:szCs w:val="26"/>
          <w:cs/>
        </w:rPr>
        <w:t>กิจการร่วมค้าดังกล่าว</w:t>
      </w:r>
      <w:r w:rsidRPr="003F44F5">
        <w:rPr>
          <w:rFonts w:ascii="Angsana New" w:hAnsi="Angsana New"/>
          <w:sz w:val="26"/>
          <w:szCs w:val="26"/>
          <w:cs/>
        </w:rPr>
        <w:t>ได้มีมติอนุมัติ</w:t>
      </w:r>
      <w:r w:rsidR="0086090B" w:rsidRPr="003F44F5">
        <w:rPr>
          <w:rFonts w:ascii="Angsana New" w:hAnsi="Angsana New" w:hint="cs"/>
          <w:sz w:val="26"/>
          <w:szCs w:val="26"/>
          <w:cs/>
        </w:rPr>
        <w:t>ให้เรียกชำระทุนเรือนหุ้นเพิ่ม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1,350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ล้านเยน </w:t>
      </w:r>
      <w:r w:rsidRPr="003F44F5">
        <w:rPr>
          <w:rFonts w:ascii="Angsana New" w:hAnsi="Angsana New"/>
          <w:sz w:val="26"/>
          <w:szCs w:val="26"/>
          <w:cs/>
          <w:lang w:val="en-GB"/>
        </w:rPr>
        <w:t>(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แบ่งเป็นหุ้นสามัญจำนวน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/>
          <w:sz w:val="26"/>
          <w:szCs w:val="26"/>
          <w:lang w:val="en-GB"/>
        </w:rPr>
        <w:t>27,000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หุ้น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มูลค่าหุ้นละ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/>
          <w:sz w:val="26"/>
          <w:szCs w:val="26"/>
          <w:lang w:val="en-GB"/>
        </w:rPr>
        <w:t>50,000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เยน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)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เป็น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1</w:t>
      </w:r>
      <w:r w:rsidRPr="003F44F5">
        <w:rPr>
          <w:rFonts w:ascii="Angsana New" w:hAnsi="Angsana New"/>
          <w:sz w:val="26"/>
          <w:szCs w:val="26"/>
          <w:lang w:val="en-GB"/>
        </w:rPr>
        <w:t>,700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ล้าน</w:t>
      </w:r>
      <w:r w:rsidRPr="003F44F5">
        <w:rPr>
          <w:rFonts w:ascii="Angsana New" w:hAnsi="Angsana New" w:hint="cs"/>
          <w:sz w:val="26"/>
          <w:szCs w:val="26"/>
          <w:cs/>
        </w:rPr>
        <w:t>เยน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(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แบ่งเป็นหุ้นสามัญจำนวน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/>
          <w:sz w:val="26"/>
          <w:szCs w:val="26"/>
          <w:lang w:val="en-GB"/>
        </w:rPr>
        <w:t>34,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000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หุ้น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มูลค่าหุ้นละ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3F44F5">
        <w:rPr>
          <w:rFonts w:ascii="Angsana New" w:hAnsi="Angsana New"/>
          <w:sz w:val="26"/>
          <w:szCs w:val="26"/>
          <w:lang w:val="en-GB"/>
        </w:rPr>
        <w:t>50,0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00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เยน</w:t>
      </w:r>
      <w:r w:rsidRPr="003F44F5">
        <w:rPr>
          <w:rFonts w:ascii="Angsana New" w:hAnsi="Angsana New"/>
          <w:sz w:val="26"/>
          <w:szCs w:val="26"/>
          <w:cs/>
          <w:lang w:val="en-GB"/>
        </w:rPr>
        <w:t>)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0C3A4E"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ดังนั้น </w:t>
      </w:r>
      <w:r w:rsidRPr="003F44F5">
        <w:rPr>
          <w:rFonts w:ascii="Angsana New" w:hAnsi="Angsana New"/>
          <w:sz w:val="26"/>
          <w:szCs w:val="26"/>
          <w:cs/>
        </w:rPr>
        <w:t>บริษัทจึงได้ลงทุนเพิ่มเติมในบริษัท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>ดังกล่าวจำนวนเงิน</w:t>
      </w:r>
      <w:r w:rsidRPr="003F44F5">
        <w:rPr>
          <w:rFonts w:ascii="Angsana New" w:hAnsi="Angsana New"/>
          <w:sz w:val="26"/>
          <w:szCs w:val="26"/>
        </w:rPr>
        <w:t xml:space="preserve"> 175 </w:t>
      </w:r>
      <w:r w:rsidR="000C3A4E" w:rsidRPr="003F44F5">
        <w:rPr>
          <w:rFonts w:ascii="Angsana New" w:hAnsi="Angsana New" w:hint="cs"/>
          <w:sz w:val="26"/>
          <w:szCs w:val="26"/>
          <w:cs/>
        </w:rPr>
        <w:t xml:space="preserve">      </w:t>
      </w:r>
      <w:r w:rsidRPr="003F44F5">
        <w:rPr>
          <w:rFonts w:ascii="Angsana New" w:hAnsi="Angsana New"/>
          <w:sz w:val="26"/>
          <w:szCs w:val="26"/>
          <w:cs/>
        </w:rPr>
        <w:t>ล้าน</w:t>
      </w:r>
      <w:r w:rsidRPr="003F44F5">
        <w:rPr>
          <w:rFonts w:ascii="Angsana New" w:hAnsi="Angsana New" w:hint="cs"/>
          <w:sz w:val="26"/>
          <w:szCs w:val="26"/>
          <w:cs/>
        </w:rPr>
        <w:t>เยน</w:t>
      </w:r>
      <w:r w:rsidRPr="003F44F5">
        <w:rPr>
          <w:rFonts w:ascii="Angsana New" w:hAnsi="Angsana New"/>
          <w:sz w:val="26"/>
          <w:szCs w:val="26"/>
          <w:cs/>
        </w:rPr>
        <w:t xml:space="preserve"> เพื่อรักษาสัดส่วนการถือหุ้นใน</w:t>
      </w:r>
      <w:r w:rsidRPr="003F44F5">
        <w:rPr>
          <w:rFonts w:ascii="Angsana New" w:hAnsi="Angsana New" w:hint="cs"/>
          <w:sz w:val="26"/>
          <w:szCs w:val="26"/>
          <w:cs/>
        </w:rPr>
        <w:t>กิจการร่วมค้า</w:t>
      </w:r>
      <w:r w:rsidRPr="003F44F5">
        <w:rPr>
          <w:rFonts w:ascii="Angsana New" w:hAnsi="Angsana New"/>
          <w:sz w:val="26"/>
          <w:szCs w:val="26"/>
          <w:cs/>
        </w:rPr>
        <w:t>ดังกล่าวให้เท่าเดิม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รายการเปลี่ยนแปลงของเงินลงทุนในหุ้นทุน</w:t>
      </w:r>
      <w:r w:rsidR="000C3A4E" w:rsidRPr="003F44F5">
        <w:rPr>
          <w:rFonts w:ascii="Angsana New" w:hAnsi="Angsana New" w:hint="cs"/>
          <w:sz w:val="26"/>
          <w:szCs w:val="26"/>
          <w:cs/>
        </w:rPr>
        <w:t>ของกิจการร่วมค้า</w:t>
      </w:r>
      <w:r w:rsidRPr="003F44F5">
        <w:rPr>
          <w:rFonts w:ascii="Angsana New" w:hAnsi="Angsana New" w:hint="cs"/>
          <w:sz w:val="26"/>
          <w:szCs w:val="26"/>
          <w:cs/>
        </w:rPr>
        <w:t>ตามวิธีส่วนได้เสีย</w:t>
      </w:r>
      <w:r w:rsidRPr="003F44F5">
        <w:rPr>
          <w:rFonts w:ascii="Angsana New" w:hAnsi="Angsana New"/>
          <w:sz w:val="26"/>
          <w:szCs w:val="26"/>
          <w:cs/>
        </w:rPr>
        <w:t>ในระหว่าง</w:t>
      </w:r>
      <w:r w:rsidR="002468E9" w:rsidRPr="003F44F5">
        <w:rPr>
          <w:rFonts w:ascii="Angsana New" w:hAnsi="Angsana New" w:hint="cs"/>
          <w:sz w:val="26"/>
          <w:szCs w:val="26"/>
          <w:cs/>
        </w:rPr>
        <w:t>ปี</w:t>
      </w:r>
      <w:r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มีดังต่อไปนี้</w:t>
      </w:r>
    </w:p>
    <w:p w:rsidR="00E02290" w:rsidRPr="003F44F5" w:rsidRDefault="00E02290" w:rsidP="00E02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7848"/>
        <w:gridCol w:w="270"/>
        <w:gridCol w:w="1620"/>
      </w:tblGrid>
      <w:tr w:rsidR="003F44F5" w:rsidRPr="003F44F5" w:rsidTr="00E02290">
        <w:tc>
          <w:tcPr>
            <w:tcW w:w="7848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F44F5" w:rsidRPr="003F44F5" w:rsidTr="00E02290">
        <w:tc>
          <w:tcPr>
            <w:tcW w:w="7848" w:type="dxa"/>
          </w:tcPr>
          <w:p w:rsidR="00E02290" w:rsidRPr="003F44F5" w:rsidRDefault="00E02290" w:rsidP="00E0229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3F44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44F5" w:rsidRPr="003F44F5" w:rsidTr="00E02290">
        <w:tc>
          <w:tcPr>
            <w:tcW w:w="7848" w:type="dxa"/>
          </w:tcPr>
          <w:p w:rsidR="00E02290" w:rsidRPr="003F44F5" w:rsidRDefault="00E02290" w:rsidP="00E02290">
            <w:pPr>
              <w:tabs>
                <w:tab w:val="clear" w:pos="227"/>
                <w:tab w:val="left" w:pos="270"/>
              </w:tabs>
              <w:spacing w:line="240" w:lineRule="auto"/>
              <w:ind w:right="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E02290">
        <w:tc>
          <w:tcPr>
            <w:tcW w:w="7848" w:type="dxa"/>
          </w:tcPr>
          <w:p w:rsidR="00E02290" w:rsidRPr="003F44F5" w:rsidRDefault="00E02290" w:rsidP="00E0229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3F44F5" w:rsidRPr="003F44F5" w:rsidTr="00E02290">
        <w:tc>
          <w:tcPr>
            <w:tcW w:w="7848" w:type="dxa"/>
            <w:vAlign w:val="center"/>
          </w:tcPr>
          <w:p w:rsidR="00E02290" w:rsidRPr="003F44F5" w:rsidRDefault="00E02290" w:rsidP="00E0229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เพิ่มขึ้นในเงินลงทุน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273,400</w:t>
            </w:r>
          </w:p>
        </w:tc>
      </w:tr>
      <w:tr w:rsidR="003F44F5" w:rsidRPr="003F44F5" w:rsidTr="00E02290">
        <w:tc>
          <w:tcPr>
            <w:tcW w:w="7848" w:type="dxa"/>
            <w:vAlign w:val="center"/>
          </w:tcPr>
          <w:p w:rsidR="00E02290" w:rsidRPr="003F44F5" w:rsidRDefault="00E02290" w:rsidP="00E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รายได้ค่าสิทธิที่ยังไม่รับรู้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(31,109)</w:t>
            </w:r>
          </w:p>
        </w:tc>
      </w:tr>
      <w:tr w:rsidR="003F44F5" w:rsidRPr="003F44F5" w:rsidTr="00E02290">
        <w:tc>
          <w:tcPr>
            <w:tcW w:w="7848" w:type="dxa"/>
            <w:vAlign w:val="center"/>
          </w:tcPr>
          <w:p w:rsidR="00E02290" w:rsidRPr="003F44F5" w:rsidRDefault="00E02290" w:rsidP="00E0229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(3,333)</w:t>
            </w:r>
          </w:p>
        </w:tc>
      </w:tr>
      <w:tr w:rsidR="003F44F5" w:rsidRPr="003F44F5" w:rsidTr="00E02290">
        <w:tc>
          <w:tcPr>
            <w:tcW w:w="7848" w:type="dxa"/>
            <w:vAlign w:val="center"/>
          </w:tcPr>
          <w:p w:rsidR="00E02290" w:rsidRPr="003F44F5" w:rsidRDefault="00E02290" w:rsidP="00E02290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(11,047)</w:t>
            </w:r>
          </w:p>
        </w:tc>
      </w:tr>
      <w:tr w:rsidR="00E02290" w:rsidRPr="003F44F5" w:rsidTr="00E02290">
        <w:tc>
          <w:tcPr>
            <w:tcW w:w="7848" w:type="dxa"/>
            <w:vAlign w:val="center"/>
          </w:tcPr>
          <w:p w:rsidR="00E02290" w:rsidRPr="003F44F5" w:rsidRDefault="00E02290" w:rsidP="00E0229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E02290" w:rsidRPr="003F44F5" w:rsidRDefault="00E02290" w:rsidP="00E0229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227,911</w:t>
            </w:r>
          </w:p>
        </w:tc>
      </w:tr>
    </w:tbl>
    <w:p w:rsidR="00A40014" w:rsidRPr="003F44F5" w:rsidRDefault="00A40014" w:rsidP="00A4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E02290" w:rsidRPr="003F44F5" w:rsidRDefault="00E02290" w:rsidP="00A4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A40014" w:rsidRPr="003F44F5" w:rsidRDefault="00A40014" w:rsidP="00A4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2904F0" w:rsidRPr="003F44F5" w:rsidRDefault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592CAD" w:rsidRPr="003F44F5" w:rsidRDefault="0045223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592CAD" w:rsidRPr="003F44F5">
        <w:rPr>
          <w:rFonts w:ascii="Angsana New" w:hAnsi="Angsana New"/>
          <w:b/>
          <w:bCs/>
          <w:sz w:val="26"/>
          <w:szCs w:val="26"/>
        </w:rPr>
        <w:t xml:space="preserve">. </w:t>
      </w:r>
      <w:r w:rsidR="00592CAD" w:rsidRPr="003F44F5">
        <w:rPr>
          <w:rFonts w:ascii="Angsana New" w:hAnsi="Angsana New"/>
          <w:b/>
          <w:bCs/>
          <w:sz w:val="26"/>
          <w:szCs w:val="26"/>
        </w:rPr>
        <w:tab/>
      </w:r>
      <w:r w:rsidR="00592CAD" w:rsidRPr="003F44F5">
        <w:rPr>
          <w:rFonts w:ascii="Angsana New" w:hAnsi="Angsana New" w:hint="cs"/>
          <w:b/>
          <w:bCs/>
          <w:sz w:val="26"/>
          <w:szCs w:val="26"/>
          <w:cs/>
        </w:rPr>
        <w:t>โครงการอสังหาริมทรัพย์ระหว่างพัฒนาเพื่อขาย</w:t>
      </w:r>
    </w:p>
    <w:p w:rsidR="00592CAD" w:rsidRPr="003F44F5" w:rsidRDefault="00592CA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5920"/>
        <w:gridCol w:w="284"/>
        <w:gridCol w:w="1644"/>
        <w:gridCol w:w="270"/>
        <w:gridCol w:w="1620"/>
      </w:tblGrid>
      <w:tr w:rsidR="003F44F5" w:rsidRPr="003F44F5" w:rsidTr="00AF1E62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BD3E56" w:rsidRPr="003F44F5" w:rsidRDefault="00B97F9F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AF1E62">
        <w:tc>
          <w:tcPr>
            <w:tcW w:w="5920" w:type="dxa"/>
            <w:tcBorders>
              <w:left w:val="nil"/>
              <w:right w:val="nil"/>
            </w:tcBorders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BD3E56" w:rsidRPr="003F44F5" w:rsidRDefault="00B97F9F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D3E56" w:rsidRPr="003F44F5" w:rsidRDefault="00B97F9F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AF1E62">
        <w:tc>
          <w:tcPr>
            <w:tcW w:w="5920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4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BD3E56" w:rsidRPr="003F44F5" w:rsidRDefault="00BD3E56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0A36C9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</w:t>
            </w: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5,565,472 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440,240 </w:t>
            </w: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0A36C9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4,460,907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2,179,477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บันทึกต้นทุนการกู้ยืมเข้าเป็นต้นทุนของสินทรัพย์ในระหว่างปี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349,232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99,210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บันทึกค่าตัดจำหน่ายค่าธรรมเนียมการจัดหาเงินกู้และค่าธรรมเนียมการจัดจำหน่าย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หุ้นกู้รอการตัดบัญชีเข้าเป็นต้นทุนของสินทรัพย์ในระหว่างปี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45,070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10,521</w:t>
            </w: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24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โอนจาก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211,000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211,000</w:t>
            </w: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ไปที่ดิน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12)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164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(10,217)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(10,217)</w:t>
            </w: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โอนจากงานระหว่างก่อสร้าง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13)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6,673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6" w:space="0" w:color="auto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6,673</w:t>
            </w:r>
          </w:p>
        </w:tc>
      </w:tr>
      <w:tr w:rsidR="003F44F5" w:rsidRPr="003F44F5" w:rsidTr="002904F0">
        <w:tc>
          <w:tcPr>
            <w:tcW w:w="5920" w:type="dxa"/>
          </w:tcPr>
          <w:p w:rsidR="000A36C9" w:rsidRPr="003F44F5" w:rsidRDefault="000A36C9" w:rsidP="000A36C9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10,628,137</w:t>
            </w:r>
          </w:p>
        </w:tc>
        <w:tc>
          <w:tcPr>
            <w:tcW w:w="270" w:type="dxa"/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0A36C9" w:rsidRPr="003F44F5" w:rsidRDefault="000A36C9" w:rsidP="000A36C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2,936,904</w:t>
            </w:r>
          </w:p>
        </w:tc>
      </w:tr>
      <w:tr w:rsidR="003F44F5" w:rsidRPr="003F44F5" w:rsidTr="00D70159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3,717,417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2,157,607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บันทึกต้นทุนการกู้ยืมเข้าเป็นต้นทุนของสินทรัพย์ในระหว่าง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465,841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152,090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บันทึกค่าตัดจำหน่ายค่าธรรมเนียมการจัดหาเงินกู้และค่าธรรมเนียมการจัดจำหน่าย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หุ้นกู้รอการตัดบัญชีเข้าเป็นต้นทุนของสินทรัพย์ในระหว่าง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25,553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10,790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โอนจากส่วนปรับปรุงอาคารเช่า อาคารแสดงห้องชุดตัวอย่างและอุปกรณ์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15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44,541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3F44F5" w:rsidRPr="003F44F5" w:rsidTr="002904F0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b/>
                <w:sz w:val="26"/>
                <w:szCs w:val="26"/>
                <w:cs/>
              </w:rPr>
              <w:t>รับรู้เป็นต้นทุนขายในระหว่าง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(974,983)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3F44F5" w:rsidRPr="003F44F5" w:rsidTr="002904F0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sz w:val="26"/>
                <w:szCs w:val="26"/>
                <w:cs/>
              </w:rPr>
              <w:t>โครงการอสังหาริมทรัพย์ระหว่างพัฒนาเพื่อขา</w:t>
            </w:r>
            <w:r w:rsidRPr="003F44F5">
              <w:rPr>
                <w:rFonts w:ascii="Angsana New" w:hAnsi="Angsana New" w:hint="cs"/>
                <w:b/>
                <w:sz w:val="26"/>
                <w:szCs w:val="26"/>
                <w:cs/>
              </w:rPr>
              <w:t>ยที่ปรับลดในระหว่าง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(33,100)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tr w:rsidR="003F44F5" w:rsidRPr="003F44F5" w:rsidTr="00756ABE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13,873,406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5,257,391</w:t>
            </w:r>
          </w:p>
        </w:tc>
      </w:tr>
      <w:tr w:rsidR="003F44F5" w:rsidRPr="003F44F5" w:rsidTr="00756ABE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756ABE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756ABE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8,262,492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964,817</w:t>
            </w:r>
          </w:p>
        </w:tc>
      </w:tr>
      <w:tr w:rsidR="003F44F5" w:rsidRPr="003F44F5" w:rsidTr="00756ABE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2,365,645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1,972,087</w:t>
            </w:r>
          </w:p>
        </w:tc>
      </w:tr>
      <w:tr w:rsidR="003F44F5" w:rsidRPr="003F44F5" w:rsidTr="00756ABE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10,628,137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2,936,904</w:t>
            </w:r>
          </w:p>
        </w:tc>
      </w:tr>
      <w:tr w:rsidR="003F44F5" w:rsidRPr="003F44F5" w:rsidTr="002904F0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10,553,946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2,424,584</w:t>
            </w:r>
          </w:p>
        </w:tc>
      </w:tr>
      <w:tr w:rsidR="003F44F5" w:rsidRPr="003F44F5" w:rsidTr="002904F0">
        <w:tc>
          <w:tcPr>
            <w:tcW w:w="5920" w:type="dxa"/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3,319,460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2,832,807</w:t>
            </w:r>
          </w:p>
        </w:tc>
      </w:tr>
      <w:tr w:rsidR="000C3A4E" w:rsidRPr="003F44F5" w:rsidTr="002904F0">
        <w:tc>
          <w:tcPr>
            <w:tcW w:w="592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13,873,406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5,257,391</w:t>
            </w:r>
          </w:p>
        </w:tc>
      </w:tr>
    </w:tbl>
    <w:p w:rsidR="00911B8B" w:rsidRPr="003F44F5" w:rsidRDefault="00911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0C3A4E" w:rsidRPr="003F44F5" w:rsidRDefault="000C3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3865B7" w:rsidRPr="003F44F5" w:rsidRDefault="003865B7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:rsidR="00BE727E" w:rsidRPr="003F44F5" w:rsidRDefault="00BE727E" w:rsidP="00BE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BE727E" w:rsidRPr="003F44F5" w:rsidRDefault="00BE727E" w:rsidP="00BE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14 </w:t>
      </w:r>
      <w:r w:rsidRPr="003F44F5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บริษัทได้ทำสัญญาซื้อขายอสังหาริมทรัพย์กับ </w:t>
      </w:r>
      <w:r w:rsidRPr="003F44F5">
        <w:rPr>
          <w:rFonts w:ascii="Angsana New" w:hAnsi="Angsana New"/>
          <w:sz w:val="26"/>
          <w:szCs w:val="26"/>
        </w:rPr>
        <w:t>Bell Investments Limited 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Asension Trading Limited </w:t>
      </w:r>
      <w:r w:rsidRPr="003F44F5">
        <w:rPr>
          <w:rFonts w:ascii="Angsana New" w:hAnsi="Angsana New"/>
          <w:sz w:val="26"/>
          <w:szCs w:val="26"/>
          <w:cs/>
        </w:rPr>
        <w:t>เพื่อซื้อที่ดินที่</w:t>
      </w:r>
      <w:r w:rsidRPr="003F44F5">
        <w:rPr>
          <w:rFonts w:ascii="Angsana New" w:hAnsi="Angsana New" w:hint="cs"/>
          <w:sz w:val="26"/>
          <w:szCs w:val="26"/>
          <w:cs/>
        </w:rPr>
        <w:t>ตำบล</w:t>
      </w:r>
      <w:r w:rsidRPr="003F44F5">
        <w:rPr>
          <w:rFonts w:ascii="Angsana New" w:hAnsi="Angsana New"/>
          <w:sz w:val="26"/>
          <w:szCs w:val="26"/>
          <w:cs/>
        </w:rPr>
        <w:t xml:space="preserve">นิเซโกะ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จังหวัดฮอกไกโด ประเทศญี่ปุ่น </w:t>
      </w:r>
      <w:r w:rsidRPr="003F44F5">
        <w:rPr>
          <w:rFonts w:ascii="Angsana New" w:hAnsi="Angsana New"/>
          <w:sz w:val="26"/>
          <w:szCs w:val="26"/>
          <w:cs/>
        </w:rPr>
        <w:t xml:space="preserve">โดยมีมูลค่าการซื้อรวม </w:t>
      </w:r>
      <w:r w:rsidRPr="003F44F5">
        <w:rPr>
          <w:rFonts w:ascii="Angsana New" w:hAnsi="Angsana New"/>
          <w:sz w:val="26"/>
          <w:szCs w:val="26"/>
        </w:rPr>
        <w:t xml:space="preserve">529.05 </w:t>
      </w:r>
      <w:r w:rsidRPr="003F44F5">
        <w:rPr>
          <w:rFonts w:ascii="Angsana New" w:hAnsi="Angsana New"/>
          <w:sz w:val="26"/>
          <w:szCs w:val="26"/>
          <w:cs/>
        </w:rPr>
        <w:t>ล้านบาท บริษัทได้จ่ายชำระโดยการจัดสรรหุ้นสามัญเพิ่มทุนในวงจำกัด (</w:t>
      </w:r>
      <w:r w:rsidRPr="003F44F5">
        <w:rPr>
          <w:rFonts w:ascii="Angsana New" w:hAnsi="Angsana New"/>
          <w:sz w:val="26"/>
          <w:szCs w:val="26"/>
        </w:rPr>
        <w:t xml:space="preserve">Private Placement) </w:t>
      </w:r>
      <w:r w:rsidRPr="003F44F5">
        <w:rPr>
          <w:rFonts w:ascii="Angsana New" w:hAnsi="Angsana New"/>
          <w:sz w:val="26"/>
          <w:szCs w:val="26"/>
          <w:cs/>
        </w:rPr>
        <w:t xml:space="preserve">จำนวน </w:t>
      </w:r>
      <w:r w:rsidRPr="003F44F5">
        <w:rPr>
          <w:rFonts w:ascii="Angsana New" w:hAnsi="Angsana New"/>
          <w:sz w:val="26"/>
          <w:szCs w:val="26"/>
        </w:rPr>
        <w:t xml:space="preserve">176,350,000 </w:t>
      </w:r>
      <w:r w:rsidRPr="003F44F5">
        <w:rPr>
          <w:rFonts w:ascii="Angsana New" w:hAnsi="Angsana New"/>
          <w:sz w:val="26"/>
          <w:szCs w:val="26"/>
          <w:cs/>
        </w:rPr>
        <w:t xml:space="preserve">หุ้น ในราคา </w:t>
      </w:r>
      <w:r w:rsidRPr="003F44F5">
        <w:rPr>
          <w:rFonts w:ascii="Angsana New" w:hAnsi="Angsana New"/>
          <w:sz w:val="26"/>
          <w:szCs w:val="26"/>
        </w:rPr>
        <w:t xml:space="preserve">3.00 </w:t>
      </w:r>
      <w:r w:rsidRPr="003F44F5">
        <w:rPr>
          <w:rFonts w:ascii="Angsana New" w:hAnsi="Angsana New"/>
          <w:sz w:val="26"/>
          <w:szCs w:val="26"/>
          <w:cs/>
        </w:rPr>
        <w:t xml:space="preserve">บาท ต่อหุ้น ตามที่กล่าวไว้ในหมายเหตุ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27 </w:t>
      </w:r>
      <w:r w:rsidRPr="003F44F5">
        <w:rPr>
          <w:rFonts w:ascii="Angsana New" w:hAnsi="Angsana New"/>
          <w:sz w:val="26"/>
          <w:szCs w:val="26"/>
          <w:cs/>
        </w:rPr>
        <w:t>บริษัทได้รับโอนกรรมสิทธิ์ในที่ดินดังกล่าวเมื่อวันที่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 </w:t>
      </w:r>
      <w:r w:rsidRPr="003F44F5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>ที่ดินดังกล่าวถูกประเมินราคาโดย</w:t>
      </w:r>
      <w:r w:rsidRPr="003F44F5">
        <w:rPr>
          <w:rFonts w:ascii="Angsana New" w:hAnsi="Angsana New" w:hint="cs"/>
          <w:sz w:val="26"/>
          <w:szCs w:val="26"/>
          <w:cs/>
        </w:rPr>
        <w:t>ผู้</w:t>
      </w:r>
      <w:r w:rsidRPr="003F44F5">
        <w:rPr>
          <w:rFonts w:ascii="Angsana New" w:hAnsi="Angsana New"/>
          <w:sz w:val="26"/>
          <w:szCs w:val="26"/>
          <w:cs/>
        </w:rPr>
        <w:t>ประเมินราคาอิสระตามรายงานลงวันที่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9 </w:t>
      </w:r>
      <w:r w:rsidRPr="003F44F5">
        <w:rPr>
          <w:rFonts w:ascii="Angsana New" w:hAnsi="Angsana New"/>
          <w:sz w:val="26"/>
          <w:szCs w:val="26"/>
          <w:cs/>
        </w:rPr>
        <w:t>พฤษภาคม</w:t>
      </w:r>
      <w:r w:rsidRPr="003F44F5">
        <w:rPr>
          <w:rFonts w:ascii="Angsana New" w:hAnsi="Angsana New"/>
          <w:sz w:val="26"/>
          <w:szCs w:val="26"/>
        </w:rPr>
        <w:t xml:space="preserve"> 2559 </w:t>
      </w:r>
      <w:r w:rsidRPr="003F44F5">
        <w:rPr>
          <w:rFonts w:ascii="Angsana New" w:hAnsi="Angsana New"/>
          <w:sz w:val="26"/>
          <w:szCs w:val="26"/>
          <w:cs/>
        </w:rPr>
        <w:t>โดยใช้วิธีเปรียบเทียบมูลค่าตลาด (</w:t>
      </w:r>
      <w:r w:rsidRPr="003F44F5">
        <w:rPr>
          <w:rFonts w:ascii="Angsana New" w:hAnsi="Angsana New"/>
          <w:sz w:val="26"/>
          <w:szCs w:val="26"/>
        </w:rPr>
        <w:t xml:space="preserve">Market Comparison Approach) </w:t>
      </w:r>
      <w:r w:rsidRPr="003F44F5">
        <w:rPr>
          <w:rFonts w:ascii="Angsana New" w:hAnsi="Angsana New"/>
          <w:sz w:val="26"/>
          <w:szCs w:val="26"/>
          <w:cs/>
        </w:rPr>
        <w:t xml:space="preserve">ราคาประเมินมีจำนวนเงิน </w:t>
      </w:r>
      <w:r w:rsidRPr="003F44F5">
        <w:rPr>
          <w:rFonts w:ascii="Angsana New" w:hAnsi="Angsana New"/>
          <w:sz w:val="26"/>
          <w:szCs w:val="26"/>
        </w:rPr>
        <w:t xml:space="preserve">552.0 </w:t>
      </w:r>
      <w:r w:rsidRPr="003F44F5">
        <w:rPr>
          <w:rFonts w:ascii="Angsana New" w:hAnsi="Angsana New"/>
          <w:sz w:val="26"/>
          <w:szCs w:val="26"/>
          <w:cs/>
        </w:rPr>
        <w:t>ล้านบาท</w:t>
      </w:r>
    </w:p>
    <w:p w:rsidR="00BE727E" w:rsidRPr="003F44F5" w:rsidRDefault="00BE727E" w:rsidP="00BE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B97F9F" w:rsidRPr="003F44F5" w:rsidRDefault="00B97F9F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ต้นทุนการกู้ยืมได้บันทึกเป็นส่วนหนึ่งของโครงการอสังหาริมทรัพย์ระหว่างพัฒนาเพื่อขายมีจำนวนเงิน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86090B" w:rsidRPr="003F44F5">
        <w:rPr>
          <w:rFonts w:ascii="Angsana New" w:hAnsi="Angsana New"/>
          <w:sz w:val="26"/>
          <w:szCs w:val="26"/>
        </w:rPr>
        <w:t>152.1</w:t>
      </w:r>
      <w:r w:rsidR="008960C3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2904F0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="002904F0" w:rsidRPr="003F44F5">
        <w:rPr>
          <w:rFonts w:ascii="Angsana New" w:hAnsi="Angsana New"/>
          <w:sz w:val="26"/>
          <w:szCs w:val="26"/>
        </w:rPr>
        <w:t>99.2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2904F0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โดยใช้อัตราการตั้งขึ้นเป็นราคาทุนถัวเ</w:t>
      </w:r>
      <w:r w:rsidR="000525CE" w:rsidRPr="003F44F5">
        <w:rPr>
          <w:rFonts w:ascii="Angsana New" w:hAnsi="Angsana New" w:hint="cs"/>
          <w:sz w:val="26"/>
          <w:szCs w:val="26"/>
          <w:cs/>
        </w:rPr>
        <w:t>ฉ</w:t>
      </w:r>
      <w:r w:rsidRPr="003F44F5">
        <w:rPr>
          <w:rFonts w:ascii="Angsana New" w:hAnsi="Angsana New"/>
          <w:sz w:val="26"/>
          <w:szCs w:val="26"/>
          <w:cs/>
        </w:rPr>
        <w:t>ลี่ยถ่วงน้ำหนักร้อย</w:t>
      </w:r>
      <w:r w:rsidR="00C70C99" w:rsidRPr="003F44F5">
        <w:rPr>
          <w:rFonts w:ascii="Angsana New" w:hAnsi="Angsana New"/>
          <w:sz w:val="26"/>
          <w:szCs w:val="26"/>
          <w:cs/>
        </w:rPr>
        <w:t>ละ</w:t>
      </w:r>
      <w:r w:rsidR="00C70C99" w:rsidRPr="003F44F5">
        <w:rPr>
          <w:rFonts w:ascii="Angsana New" w:hAnsi="Angsana New"/>
          <w:sz w:val="26"/>
          <w:szCs w:val="26"/>
        </w:rPr>
        <w:t xml:space="preserve"> </w:t>
      </w:r>
      <w:r w:rsidR="0086090B" w:rsidRPr="003F44F5">
        <w:rPr>
          <w:rFonts w:ascii="Angsana New" w:hAnsi="Angsana New"/>
          <w:sz w:val="26"/>
          <w:szCs w:val="26"/>
        </w:rPr>
        <w:t>6.12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ต่อปี และร้อยละ </w:t>
      </w:r>
      <w:r w:rsidR="002904F0" w:rsidRPr="003F44F5">
        <w:rPr>
          <w:rFonts w:ascii="Angsana New" w:hAnsi="Angsana New"/>
          <w:sz w:val="26"/>
          <w:szCs w:val="26"/>
        </w:rPr>
        <w:t>6.5</w:t>
      </w:r>
      <w:r w:rsidRPr="003F44F5">
        <w:rPr>
          <w:rFonts w:ascii="Angsana New" w:hAnsi="Angsana New"/>
          <w:sz w:val="26"/>
          <w:szCs w:val="26"/>
          <w:cs/>
        </w:rPr>
        <w:t xml:space="preserve"> ต่อปี ตามลำดับ</w:t>
      </w:r>
    </w:p>
    <w:p w:rsidR="00B97F9F" w:rsidRPr="003F44F5" w:rsidRDefault="00B97F9F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383611" w:rsidRPr="003F44F5" w:rsidRDefault="00383611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="002904F0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2904F0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ที่ดินและสิ่งก่อสร้างบนที่ดินสำหรับพัฒนาโครงการอสังหาริมทรัพย์ ซึ่งมีมูลค่าตามบัญชีจำนวนเงิน</w:t>
      </w:r>
      <w:r w:rsidR="008D289B" w:rsidRPr="003F44F5">
        <w:rPr>
          <w:rFonts w:ascii="Angsana New" w:hAnsi="Angsana New"/>
          <w:sz w:val="26"/>
          <w:szCs w:val="26"/>
          <w:cs/>
        </w:rPr>
        <w:t xml:space="preserve">รวม </w:t>
      </w:r>
      <w:r w:rsidR="0086090B" w:rsidRPr="003F44F5">
        <w:rPr>
          <w:rFonts w:ascii="Angsana New" w:hAnsi="Angsana New"/>
          <w:sz w:val="26"/>
          <w:szCs w:val="26"/>
        </w:rPr>
        <w:t>4,709.1</w:t>
      </w:r>
      <w:r w:rsidR="008D289B" w:rsidRPr="003F44F5">
        <w:rPr>
          <w:rFonts w:ascii="Angsana New" w:hAnsi="Angsana New"/>
          <w:sz w:val="26"/>
          <w:szCs w:val="26"/>
        </w:rPr>
        <w:t xml:space="preserve"> </w:t>
      </w:r>
      <w:r w:rsidR="008D289B" w:rsidRPr="003F44F5">
        <w:rPr>
          <w:rFonts w:ascii="Angsana New" w:hAnsi="Angsana New" w:hint="cs"/>
          <w:sz w:val="26"/>
          <w:szCs w:val="26"/>
          <w:cs/>
        </w:rPr>
        <w:t>ล้านบาท</w:t>
      </w:r>
      <w:r w:rsidR="008D289B"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2904F0" w:rsidRPr="003F44F5">
        <w:rPr>
          <w:rFonts w:ascii="Angsana New" w:hAnsi="Angsana New"/>
          <w:sz w:val="26"/>
          <w:szCs w:val="26"/>
        </w:rPr>
        <w:t>2,936.9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ล้านบาท ตามลำดับ ได้นำมาเป็นหลักทรัพย์ค้ำประกันเงินกู้ยืม</w:t>
      </w:r>
      <w:r w:rsidR="00DE1B84" w:rsidRPr="003F44F5">
        <w:rPr>
          <w:rFonts w:ascii="Angsana New" w:hAnsi="Angsana New" w:hint="cs"/>
          <w:sz w:val="26"/>
          <w:szCs w:val="26"/>
          <w:cs/>
        </w:rPr>
        <w:t>ระยะยาว</w:t>
      </w:r>
      <w:r w:rsidRPr="003F44F5">
        <w:rPr>
          <w:rFonts w:ascii="Angsana New" w:hAnsi="Angsana New" w:hint="cs"/>
          <w:sz w:val="26"/>
          <w:szCs w:val="26"/>
          <w:cs/>
        </w:rPr>
        <w:t>จากสถาบันการเงินของบริษัท</w:t>
      </w:r>
      <w:r w:rsidR="0093316F" w:rsidRPr="003F44F5">
        <w:rPr>
          <w:rFonts w:ascii="Angsana New" w:hAnsi="Angsana New" w:hint="cs"/>
          <w:sz w:val="26"/>
          <w:szCs w:val="26"/>
          <w:cs/>
        </w:rPr>
        <w:t>และ</w:t>
      </w:r>
      <w:r w:rsidR="0086090B" w:rsidRPr="003F44F5">
        <w:rPr>
          <w:rFonts w:ascii="Angsana New" w:hAnsi="Angsana New" w:hint="cs"/>
          <w:sz w:val="26"/>
          <w:szCs w:val="26"/>
          <w:cs/>
        </w:rPr>
        <w:t>วงเงินสินเชื่อของ</w:t>
      </w:r>
      <w:r w:rsidR="0093316F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F22AEF" w:rsidRPr="003F44F5">
        <w:rPr>
          <w:rFonts w:ascii="Angsana New" w:hAnsi="Angsana New"/>
          <w:sz w:val="26"/>
          <w:szCs w:val="26"/>
        </w:rPr>
        <w:t>23</w:t>
      </w:r>
    </w:p>
    <w:p w:rsidR="00D84024" w:rsidRPr="003F44F5" w:rsidRDefault="00D84024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4"/>
          <w:sz w:val="26"/>
          <w:szCs w:val="26"/>
        </w:rPr>
      </w:pPr>
    </w:p>
    <w:p w:rsidR="00AF1E62" w:rsidRPr="003F44F5" w:rsidRDefault="00AF1E62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4"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pacing w:val="4"/>
          <w:sz w:val="26"/>
          <w:szCs w:val="26"/>
          <w:cs/>
        </w:rPr>
        <w:t>บริษัทย่อย</w:t>
      </w:r>
    </w:p>
    <w:p w:rsidR="00AF1E62" w:rsidRPr="003F44F5" w:rsidRDefault="00AF1E62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485C73" w:rsidRPr="003F44F5" w:rsidRDefault="00485C73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ต้นทุนการกู้ยืมได้บันทึกเป็นส่วนหนึ่งของโครงการอสังหาริมทรัพย์ระหว่างพัฒนาเพื่อขาย</w:t>
      </w:r>
      <w:r w:rsidRPr="003F44F5">
        <w:rPr>
          <w:rFonts w:ascii="Angsana New" w:hAnsi="Angsana New" w:hint="cs"/>
          <w:sz w:val="26"/>
          <w:szCs w:val="26"/>
          <w:cs/>
        </w:rPr>
        <w:t xml:space="preserve">ของบริษัท วาย แอล พี จำกัด </w:t>
      </w:r>
      <w:r w:rsidRPr="003F44F5">
        <w:rPr>
          <w:rFonts w:ascii="Angsana New" w:hAnsi="Angsana New"/>
          <w:sz w:val="26"/>
          <w:szCs w:val="26"/>
          <w:cs/>
        </w:rPr>
        <w:t>มีจำนวนเงิน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86090B" w:rsidRPr="003F44F5">
        <w:rPr>
          <w:rFonts w:ascii="Angsana New" w:hAnsi="Angsana New"/>
          <w:sz w:val="26"/>
          <w:szCs w:val="26"/>
          <w:lang w:val="en-GB"/>
        </w:rPr>
        <w:t>14.7</w:t>
      </w:r>
      <w:r w:rsidR="00D84024" w:rsidRPr="003F44F5">
        <w:rPr>
          <w:rFonts w:ascii="Angsana New" w:hAnsi="Angsana New"/>
          <w:sz w:val="26"/>
          <w:szCs w:val="26"/>
        </w:rPr>
        <w:t xml:space="preserve"> </w:t>
      </w:r>
      <w:r w:rsidR="00D84024" w:rsidRPr="003F44F5">
        <w:rPr>
          <w:rFonts w:ascii="Angsana New" w:hAnsi="Angsana New" w:hint="cs"/>
          <w:sz w:val="26"/>
          <w:szCs w:val="26"/>
          <w:cs/>
        </w:rPr>
        <w:t xml:space="preserve">ล้านบาท ในปี </w:t>
      </w:r>
      <w:r w:rsidR="00D84024"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="00D84024"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และ </w:t>
      </w:r>
      <w:r w:rsidR="008960C3" w:rsidRPr="003F44F5">
        <w:rPr>
          <w:rFonts w:ascii="Angsana New" w:hAnsi="Angsana New"/>
          <w:sz w:val="26"/>
          <w:szCs w:val="26"/>
        </w:rPr>
        <w:t>1.8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โดยใช้อัตราการตั้งขึ้นเป็นราคาทุนถัวเ</w:t>
      </w:r>
      <w:r w:rsidRPr="003F44F5">
        <w:rPr>
          <w:rFonts w:ascii="Angsana New" w:hAnsi="Angsana New" w:hint="cs"/>
          <w:sz w:val="26"/>
          <w:szCs w:val="26"/>
          <w:cs/>
        </w:rPr>
        <w:t>ฉ</w:t>
      </w:r>
      <w:r w:rsidRPr="003F44F5">
        <w:rPr>
          <w:rFonts w:ascii="Angsana New" w:hAnsi="Angsana New"/>
          <w:sz w:val="26"/>
          <w:szCs w:val="26"/>
          <w:cs/>
        </w:rPr>
        <w:t>ลี่ยถ่วงน้ำหนัก</w:t>
      </w:r>
      <w:r w:rsidR="00C70C99" w:rsidRPr="003F44F5">
        <w:rPr>
          <w:rFonts w:ascii="Angsana New" w:hAnsi="Angsana New"/>
          <w:sz w:val="26"/>
          <w:szCs w:val="26"/>
          <w:cs/>
        </w:rPr>
        <w:t>ร้อยละ</w:t>
      </w:r>
      <w:r w:rsidR="0086090B" w:rsidRPr="003F44F5">
        <w:rPr>
          <w:rFonts w:ascii="Angsana New" w:hAnsi="Angsana New"/>
          <w:sz w:val="26"/>
          <w:szCs w:val="26"/>
        </w:rPr>
        <w:t xml:space="preserve"> 5.57 </w:t>
      </w:r>
      <w:r w:rsidR="0086090B" w:rsidRPr="003F44F5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D84024" w:rsidRPr="003F44F5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C70C99" w:rsidRPr="003F44F5">
        <w:rPr>
          <w:rFonts w:ascii="Angsana New" w:hAnsi="Angsana New"/>
          <w:sz w:val="26"/>
          <w:szCs w:val="26"/>
        </w:rPr>
        <w:t>5.75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ต่อปี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D84024" w:rsidRPr="003F44F5">
        <w:rPr>
          <w:rFonts w:ascii="Angsana New" w:hAnsi="Angsana New" w:hint="cs"/>
          <w:sz w:val="26"/>
          <w:szCs w:val="26"/>
          <w:cs/>
        </w:rPr>
        <w:t>ตามลำดับ</w:t>
      </w:r>
    </w:p>
    <w:p w:rsidR="00B3329B" w:rsidRPr="003F44F5" w:rsidRDefault="00B3329B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AF1E62" w:rsidRPr="003F44F5" w:rsidRDefault="00AF1E62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ต้นทุนการกู้ยืมได้บันทึกเป็นส่วนหนึ่งของโครงการอสังหาริมทรัพย์ระหว่างพัฒนาเพื่อขาย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ของบริษัท เพซ โปรเจ็ค ทู จำกัด </w:t>
      </w:r>
      <w:r w:rsidRPr="003F44F5">
        <w:rPr>
          <w:rFonts w:ascii="Angsana New" w:hAnsi="Angsana New"/>
          <w:sz w:val="26"/>
          <w:szCs w:val="26"/>
          <w:cs/>
        </w:rPr>
        <w:t>มีจำนวนเงิน</w:t>
      </w:r>
      <w:r w:rsidR="00D84024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0C3A4E" w:rsidRPr="003F44F5">
        <w:rPr>
          <w:rFonts w:ascii="Angsana New" w:hAnsi="Angsana New"/>
          <w:sz w:val="26"/>
          <w:szCs w:val="26"/>
          <w:lang w:val="en-GB"/>
        </w:rPr>
        <w:t>29</w:t>
      </w:r>
      <w:r w:rsidR="0086090B" w:rsidRPr="003F44F5">
        <w:rPr>
          <w:rFonts w:ascii="Angsana New" w:hAnsi="Angsana New"/>
          <w:sz w:val="26"/>
          <w:szCs w:val="26"/>
          <w:lang w:val="en-GB"/>
        </w:rPr>
        <w:t xml:space="preserve">9.0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ในปี </w:t>
      </w:r>
      <w:r w:rsidR="00175370" w:rsidRPr="003F44F5">
        <w:rPr>
          <w:rFonts w:ascii="Angsana New" w:hAnsi="Angsana New"/>
          <w:sz w:val="26"/>
          <w:szCs w:val="26"/>
        </w:rPr>
        <w:t>255</w:t>
      </w:r>
      <w:r w:rsidR="00D84024" w:rsidRPr="003F44F5">
        <w:rPr>
          <w:rFonts w:ascii="Angsana New" w:hAnsi="Angsana New"/>
          <w:sz w:val="26"/>
          <w:szCs w:val="26"/>
        </w:rPr>
        <w:t>9</w:t>
      </w:r>
      <w:r w:rsidR="00175370" w:rsidRPr="003F44F5">
        <w:rPr>
          <w:rFonts w:ascii="Angsana New" w:hAnsi="Angsana New"/>
          <w:sz w:val="26"/>
          <w:szCs w:val="26"/>
        </w:rPr>
        <w:t xml:space="preserve"> 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D84024" w:rsidRPr="003F44F5">
        <w:rPr>
          <w:rFonts w:ascii="Angsana New" w:hAnsi="Angsana New"/>
          <w:sz w:val="26"/>
          <w:szCs w:val="26"/>
        </w:rPr>
        <w:t>248.2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Pr="003F44F5">
        <w:rPr>
          <w:rFonts w:ascii="Angsana New" w:hAnsi="Angsana New"/>
          <w:sz w:val="26"/>
          <w:szCs w:val="26"/>
          <w:cs/>
        </w:rPr>
        <w:t xml:space="preserve">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D84024" w:rsidRPr="003F44F5">
        <w:rPr>
          <w:rFonts w:ascii="Angsana New" w:hAnsi="Angsana New"/>
          <w:sz w:val="26"/>
          <w:szCs w:val="26"/>
        </w:rPr>
        <w:t>8</w:t>
      </w:r>
      <w:r w:rsidR="00B3329B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โดยใช้อัตราการตั้งขึ้นเป็นราคาทุนถัวเ</w:t>
      </w:r>
      <w:r w:rsidR="000525CE" w:rsidRPr="003F44F5">
        <w:rPr>
          <w:rFonts w:ascii="Angsana New" w:hAnsi="Angsana New" w:hint="cs"/>
          <w:sz w:val="26"/>
          <w:szCs w:val="26"/>
          <w:cs/>
        </w:rPr>
        <w:t>ฉ</w:t>
      </w:r>
      <w:r w:rsidRPr="003F44F5">
        <w:rPr>
          <w:rFonts w:ascii="Angsana New" w:hAnsi="Angsana New"/>
          <w:sz w:val="26"/>
          <w:szCs w:val="26"/>
          <w:cs/>
        </w:rPr>
        <w:t>ลี่ยถ่วงน้ำหนักร้อยละ</w:t>
      </w:r>
      <w:r w:rsidR="0086090B" w:rsidRPr="003F44F5">
        <w:rPr>
          <w:rFonts w:ascii="Angsana New" w:hAnsi="Angsana New"/>
          <w:sz w:val="26"/>
          <w:szCs w:val="26"/>
        </w:rPr>
        <w:t xml:space="preserve"> 6.42</w:t>
      </w:r>
      <w:r w:rsidR="00C70C99" w:rsidRPr="003F44F5">
        <w:rPr>
          <w:rFonts w:ascii="Angsana New" w:hAnsi="Angsana New"/>
          <w:sz w:val="26"/>
          <w:szCs w:val="26"/>
        </w:rPr>
        <w:t xml:space="preserve"> </w:t>
      </w:r>
      <w:r w:rsidR="00175370" w:rsidRPr="003F44F5">
        <w:rPr>
          <w:rFonts w:ascii="Angsana New" w:hAnsi="Angsana New" w:hint="cs"/>
          <w:sz w:val="26"/>
          <w:szCs w:val="26"/>
          <w:cs/>
        </w:rPr>
        <w:t>ต่อปี และ</w:t>
      </w:r>
      <w:r w:rsidR="0086090B" w:rsidRPr="003F44F5">
        <w:rPr>
          <w:rFonts w:ascii="Angsana New" w:hAnsi="Angsana New"/>
          <w:sz w:val="26"/>
          <w:szCs w:val="26"/>
        </w:rPr>
        <w:t xml:space="preserve">     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D84024" w:rsidRPr="003F44F5">
        <w:rPr>
          <w:rFonts w:ascii="Angsana New" w:hAnsi="Angsana New"/>
          <w:sz w:val="26"/>
          <w:szCs w:val="26"/>
        </w:rPr>
        <w:t>6.5</w:t>
      </w:r>
      <w:r w:rsidR="006D0D4D" w:rsidRPr="003F44F5">
        <w:rPr>
          <w:rFonts w:ascii="Angsana New" w:hAnsi="Angsana New"/>
          <w:sz w:val="26"/>
          <w:szCs w:val="26"/>
        </w:rPr>
        <w:t xml:space="preserve"> </w:t>
      </w:r>
      <w:r w:rsidR="00175370" w:rsidRPr="003F44F5">
        <w:rPr>
          <w:rFonts w:ascii="Angsana New" w:hAnsi="Angsana New"/>
          <w:sz w:val="26"/>
          <w:szCs w:val="26"/>
          <w:cs/>
        </w:rPr>
        <w:t>ต่อปี ตามลำดับ</w:t>
      </w:r>
    </w:p>
    <w:p w:rsidR="00AF1E62" w:rsidRPr="003F44F5" w:rsidRDefault="00AF1E62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AF1E62" w:rsidRPr="003F44F5" w:rsidRDefault="00AF1E62" w:rsidP="0029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="00D84024" w:rsidRPr="003F44F5">
        <w:rPr>
          <w:rFonts w:ascii="Angsana New" w:hAnsi="Angsana New"/>
          <w:sz w:val="26"/>
          <w:szCs w:val="26"/>
        </w:rPr>
        <w:t>2559</w:t>
      </w:r>
      <w:r w:rsidR="00175370" w:rsidRPr="003F44F5">
        <w:rPr>
          <w:rFonts w:ascii="Angsana New" w:hAnsi="Angsana New"/>
          <w:sz w:val="26"/>
          <w:szCs w:val="26"/>
        </w:rPr>
        <w:t xml:space="preserve"> 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D84024"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ที่ดินและสิ่งก่อสร้างบนที่ดินสำหรับพัฒนาโครงการอสังหาริมทรัพย์ของบริษัท</w:t>
      </w:r>
      <w:r w:rsidR="00D84024" w:rsidRPr="003F44F5">
        <w:rPr>
          <w:rFonts w:ascii="Angsana New" w:hAnsi="Angsana New" w:hint="cs"/>
          <w:sz w:val="26"/>
          <w:szCs w:val="26"/>
          <w:cs/>
        </w:rPr>
        <w:t xml:space="preserve">ย่อย </w:t>
      </w:r>
      <w:r w:rsidR="00D84024" w:rsidRPr="003F44F5">
        <w:rPr>
          <w:rFonts w:ascii="Angsana New" w:hAnsi="Angsana New"/>
          <w:sz w:val="26"/>
          <w:szCs w:val="26"/>
          <w:lang w:val="en-GB"/>
        </w:rPr>
        <w:t xml:space="preserve">2 </w:t>
      </w:r>
      <w:r w:rsidR="00D84024" w:rsidRPr="003F44F5">
        <w:rPr>
          <w:rFonts w:ascii="Angsana New" w:hAnsi="Angsana New" w:hint="cs"/>
          <w:sz w:val="26"/>
          <w:szCs w:val="26"/>
          <w:cs/>
          <w:lang w:val="en-GB"/>
        </w:rPr>
        <w:t>แห่ง</w:t>
      </w:r>
      <w:r w:rsidR="00175370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ซึ่งมีมูลค่าตามบัญชีจำนวนเงินรวม</w:t>
      </w:r>
      <w:r w:rsidR="0086090B" w:rsidRPr="003F44F5">
        <w:rPr>
          <w:rFonts w:ascii="Angsana New" w:hAnsi="Angsana New"/>
          <w:sz w:val="26"/>
          <w:szCs w:val="26"/>
        </w:rPr>
        <w:t xml:space="preserve"> 8,616.0</w:t>
      </w:r>
      <w:r w:rsidR="00DE1B84" w:rsidRPr="003F44F5">
        <w:rPr>
          <w:rFonts w:ascii="Angsana New" w:hAnsi="Angsana New"/>
          <w:sz w:val="26"/>
          <w:szCs w:val="26"/>
        </w:rPr>
        <w:t xml:space="preserve"> </w:t>
      </w:r>
      <w:r w:rsidR="00175370" w:rsidRPr="003F44F5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D84024" w:rsidRPr="003F44F5">
        <w:rPr>
          <w:rFonts w:ascii="Angsana New" w:hAnsi="Angsana New"/>
          <w:sz w:val="26"/>
          <w:szCs w:val="26"/>
        </w:rPr>
        <w:t>7,</w:t>
      </w:r>
      <w:r w:rsidR="000C3A4E" w:rsidRPr="003F44F5">
        <w:rPr>
          <w:rFonts w:ascii="Angsana New" w:hAnsi="Angsana New"/>
          <w:sz w:val="26"/>
          <w:szCs w:val="26"/>
        </w:rPr>
        <w:t>691.2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ล้านบาท ได้นำมาเป็นหลักทรัพย์ค้ำประกันเ</w:t>
      </w:r>
      <w:r w:rsidR="008B5669" w:rsidRPr="003F44F5">
        <w:rPr>
          <w:rFonts w:ascii="Angsana New" w:hAnsi="Angsana New"/>
          <w:sz w:val="26"/>
          <w:szCs w:val="26"/>
          <w:cs/>
        </w:rPr>
        <w:t>ประกันวงเงินสินเชื่อจากสถาบันการเงิ</w:t>
      </w:r>
      <w:r w:rsidR="008B5669" w:rsidRPr="003F44F5">
        <w:rPr>
          <w:rFonts w:ascii="Angsana New" w:hAnsi="Angsana New" w:hint="cs"/>
          <w:sz w:val="26"/>
          <w:szCs w:val="26"/>
          <w:cs/>
        </w:rPr>
        <w:t>น</w:t>
      </w:r>
      <w:r w:rsidRPr="003F44F5">
        <w:rPr>
          <w:rFonts w:ascii="Angsana New" w:hAnsi="Angsana New" w:hint="cs"/>
          <w:sz w:val="26"/>
          <w:szCs w:val="26"/>
          <w:cs/>
        </w:rPr>
        <w:t>ของ</w:t>
      </w:r>
      <w:r w:rsidR="00D84024" w:rsidRPr="003F44F5">
        <w:rPr>
          <w:rFonts w:ascii="Angsana New" w:hAnsi="Angsana New" w:hint="cs"/>
          <w:sz w:val="26"/>
          <w:szCs w:val="26"/>
          <w:cs/>
        </w:rPr>
        <w:t>บริษัทและ</w:t>
      </w:r>
      <w:r w:rsidRPr="003F44F5">
        <w:rPr>
          <w:rFonts w:ascii="Angsana New" w:hAnsi="Angsana New" w:hint="cs"/>
          <w:sz w:val="26"/>
          <w:szCs w:val="26"/>
          <w:cs/>
        </w:rPr>
        <w:t>บริษัท</w:t>
      </w:r>
      <w:r w:rsidR="00D84024" w:rsidRPr="003F44F5">
        <w:rPr>
          <w:rFonts w:ascii="Angsana New" w:hAnsi="Angsana New" w:hint="cs"/>
          <w:sz w:val="26"/>
          <w:szCs w:val="26"/>
          <w:cs/>
        </w:rPr>
        <w:t>ย่อย</w:t>
      </w:r>
      <w:r w:rsidR="008B5669" w:rsidRPr="003F44F5">
        <w:rPr>
          <w:rFonts w:ascii="Angsana New" w:hAnsi="Angsana New" w:hint="cs"/>
          <w:sz w:val="26"/>
          <w:szCs w:val="26"/>
          <w:cs/>
        </w:rPr>
        <w:t>บางแห่ง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F22AEF" w:rsidRPr="003F44F5">
        <w:rPr>
          <w:rFonts w:ascii="Angsana New" w:hAnsi="Angsana New"/>
          <w:sz w:val="26"/>
          <w:szCs w:val="26"/>
        </w:rPr>
        <w:t>23</w:t>
      </w:r>
    </w:p>
    <w:p w:rsidR="00F31153" w:rsidRPr="003F44F5" w:rsidRDefault="00F3115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0C3A4E" w:rsidRPr="003F44F5" w:rsidRDefault="000C3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605ECB" w:rsidRPr="003F44F5" w:rsidRDefault="00605EC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01970" w:rsidRPr="003F44F5">
        <w:rPr>
          <w:rFonts w:ascii="Angsana New" w:hAnsi="Angsana New"/>
          <w:b/>
          <w:bCs/>
          <w:sz w:val="26"/>
          <w:szCs w:val="26"/>
        </w:rPr>
        <w:t>2</w:t>
      </w:r>
      <w:r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</w:p>
    <w:p w:rsidR="00605ECB" w:rsidRPr="003F44F5" w:rsidRDefault="00605ECB" w:rsidP="00DE7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5920"/>
        <w:gridCol w:w="284"/>
        <w:gridCol w:w="1644"/>
        <w:gridCol w:w="270"/>
        <w:gridCol w:w="1620"/>
      </w:tblGrid>
      <w:tr w:rsidR="003F44F5" w:rsidRPr="003F44F5" w:rsidTr="00A07DB8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A07DB8">
        <w:tc>
          <w:tcPr>
            <w:tcW w:w="5920" w:type="dxa"/>
            <w:tcBorders>
              <w:left w:val="nil"/>
              <w:right w:val="nil"/>
            </w:tcBorders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605ECB" w:rsidRPr="003F44F5" w:rsidRDefault="00605ECB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A07DB8">
        <w:tc>
          <w:tcPr>
            <w:tcW w:w="5920" w:type="dxa"/>
          </w:tcPr>
          <w:p w:rsidR="00605ECB" w:rsidRPr="003F44F5" w:rsidRDefault="00605ECB" w:rsidP="0020197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605ECB" w:rsidRPr="003F44F5" w:rsidRDefault="00605ECB" w:rsidP="002019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4" w:type="dxa"/>
          </w:tcPr>
          <w:p w:rsidR="00605ECB" w:rsidRPr="003F44F5" w:rsidRDefault="00605ECB" w:rsidP="002019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605ECB" w:rsidRPr="003F44F5" w:rsidRDefault="00605ECB" w:rsidP="002019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605ECB" w:rsidRPr="003F44F5" w:rsidRDefault="00605ECB" w:rsidP="0020197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A07DB8">
        <w:tc>
          <w:tcPr>
            <w:tcW w:w="5920" w:type="dxa"/>
            <w:vAlign w:val="bottom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</w:t>
            </w:r>
            <w:r w:rsidR="002468E9" w:rsidRPr="003F44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1,493,170</w:t>
            </w:r>
          </w:p>
        </w:tc>
        <w:tc>
          <w:tcPr>
            <w:tcW w:w="27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271,024</w:t>
            </w:r>
          </w:p>
        </w:tc>
      </w:tr>
      <w:tr w:rsidR="003F44F5" w:rsidRPr="003F44F5" w:rsidTr="002F31AF">
        <w:tc>
          <w:tcPr>
            <w:tcW w:w="5920" w:type="dxa"/>
          </w:tcPr>
          <w:p w:rsidR="00D84024" w:rsidRPr="003F44F5" w:rsidRDefault="00D84024" w:rsidP="00D84024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8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  <w:tab w:val="left" w:pos="1184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(4,999)</w:t>
            </w:r>
          </w:p>
        </w:tc>
      </w:tr>
      <w:tr w:rsidR="003F44F5" w:rsidRPr="003F44F5" w:rsidTr="00D84024">
        <w:tc>
          <w:tcPr>
            <w:tcW w:w="592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โอนต้นทุนของโครงการอสังหาริมทรัพย์ระหว่างพัฒนาเพื่อขายเป็นที่ดิน</w:t>
            </w:r>
          </w:p>
        </w:tc>
        <w:tc>
          <w:tcPr>
            <w:tcW w:w="28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D84024">
        <w:tc>
          <w:tcPr>
            <w:tcW w:w="592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 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284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10,217</w:t>
            </w:r>
          </w:p>
        </w:tc>
        <w:tc>
          <w:tcPr>
            <w:tcW w:w="270" w:type="dxa"/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D84024" w:rsidRPr="003F44F5" w:rsidRDefault="00D84024" w:rsidP="00D84024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10,217 </w:t>
            </w:r>
          </w:p>
        </w:tc>
      </w:tr>
      <w:tr w:rsidR="005916A1" w:rsidRPr="003F44F5" w:rsidTr="00D84024">
        <w:tc>
          <w:tcPr>
            <w:tcW w:w="5920" w:type="dxa"/>
            <w:vAlign w:val="bottom"/>
          </w:tcPr>
          <w:p w:rsidR="005916A1" w:rsidRPr="003F44F5" w:rsidRDefault="005916A1" w:rsidP="0059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2558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2559</w:t>
            </w:r>
          </w:p>
        </w:tc>
        <w:tc>
          <w:tcPr>
            <w:tcW w:w="284" w:type="dxa"/>
          </w:tcPr>
          <w:p w:rsidR="005916A1" w:rsidRPr="003F44F5" w:rsidRDefault="005916A1" w:rsidP="005916A1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:rsidR="005916A1" w:rsidRPr="003F44F5" w:rsidRDefault="005916A1" w:rsidP="005916A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1,503,387</w:t>
            </w:r>
          </w:p>
        </w:tc>
        <w:tc>
          <w:tcPr>
            <w:tcW w:w="270" w:type="dxa"/>
          </w:tcPr>
          <w:p w:rsidR="005916A1" w:rsidRPr="003F44F5" w:rsidRDefault="005916A1" w:rsidP="005916A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16A1" w:rsidRPr="003F44F5" w:rsidRDefault="005916A1" w:rsidP="005916A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276,242</w:t>
            </w:r>
          </w:p>
        </w:tc>
      </w:tr>
    </w:tbl>
    <w:p w:rsidR="002D7DD3" w:rsidRPr="003F44F5" w:rsidRDefault="002D7DD3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605ECB" w:rsidRPr="003F44F5" w:rsidRDefault="00605ECB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บริษัท</w:t>
      </w:r>
    </w:p>
    <w:p w:rsidR="00D84024" w:rsidRPr="003F44F5" w:rsidRDefault="00D84024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D84024" w:rsidRPr="003F44F5" w:rsidRDefault="00D84024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ที่ดินของบริษัทซึ่งมีมูลค่าตามบัญชีจำนวนเงินรวม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276.2 </w:t>
      </w:r>
      <w:r w:rsidRPr="003F44F5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="00BE727E" w:rsidRPr="003F44F5">
        <w:rPr>
          <w:rFonts w:ascii="Angsana New" w:hAnsi="Angsana New"/>
          <w:sz w:val="26"/>
          <w:szCs w:val="26"/>
          <w:lang w:val="en-GB"/>
        </w:rPr>
        <w:t xml:space="preserve"> </w:t>
      </w:r>
      <w:r w:rsidR="00BE727E" w:rsidRPr="003F44F5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="00BE727E" w:rsidRPr="003F44F5">
        <w:rPr>
          <w:rFonts w:ascii="Angsana New" w:hAnsi="Angsana New"/>
          <w:sz w:val="26"/>
          <w:szCs w:val="26"/>
          <w:lang w:val="en-GB"/>
        </w:rPr>
        <w:t xml:space="preserve">271.0 </w:t>
      </w:r>
      <w:r w:rsidR="00BE727E" w:rsidRPr="003F44F5">
        <w:rPr>
          <w:rFonts w:ascii="Angsana New" w:hAnsi="Angsana New"/>
          <w:sz w:val="26"/>
          <w:szCs w:val="26"/>
          <w:cs/>
          <w:lang w:val="en-GB"/>
        </w:rPr>
        <w:t>ล้านบาท ตามลำดับ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BE727E" w:rsidRPr="003F44F5">
        <w:rPr>
          <w:rFonts w:ascii="Angsana New" w:hAnsi="Angsana New"/>
          <w:sz w:val="26"/>
          <w:szCs w:val="26"/>
          <w:cs/>
          <w:lang w:val="en-GB"/>
        </w:rPr>
        <w:t xml:space="preserve">       </w:t>
      </w:r>
      <w:r w:rsidRPr="003F44F5">
        <w:rPr>
          <w:rFonts w:ascii="Angsana New" w:hAnsi="Angsana New"/>
          <w:sz w:val="26"/>
          <w:szCs w:val="26"/>
          <w:cs/>
        </w:rPr>
        <w:t>ได้นำมาเป็นหลักทรัพย์ค้ำประกันเงินกู้ยืมระยะยาวจากสถาบันการเงินของบริษัทและวงเงินสินเชื่อของบริษัทย่อยแห่งหนึ่ง ตามที่กล่าวไว้ในหมายเหตุ</w:t>
      </w:r>
      <w:r w:rsidR="00F22AEF" w:rsidRPr="003F44F5">
        <w:rPr>
          <w:rFonts w:ascii="Angsana New" w:hAnsi="Angsana New"/>
          <w:sz w:val="26"/>
          <w:szCs w:val="26"/>
        </w:rPr>
        <w:t xml:space="preserve"> 23</w:t>
      </w:r>
      <w:r w:rsidRPr="003F44F5">
        <w:rPr>
          <w:rFonts w:ascii="Angsana New" w:hAnsi="Angsana New"/>
          <w:sz w:val="26"/>
          <w:szCs w:val="26"/>
        </w:rPr>
        <w:t xml:space="preserve">  </w:t>
      </w:r>
    </w:p>
    <w:p w:rsidR="00D84024" w:rsidRPr="003F44F5" w:rsidRDefault="00D84024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D84024" w:rsidRPr="003F44F5" w:rsidRDefault="00D84024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:rsidR="00D84024" w:rsidRPr="003F44F5" w:rsidRDefault="00D84024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:rsidR="00D84024" w:rsidRPr="003F44F5" w:rsidRDefault="00BE727E" w:rsidP="00D8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="00D84024" w:rsidRPr="003F44F5">
        <w:rPr>
          <w:rFonts w:ascii="Angsana New" w:hAnsi="Angsana New"/>
          <w:sz w:val="26"/>
          <w:szCs w:val="26"/>
          <w:cs/>
        </w:rPr>
        <w:t>ที่ดินของบริษัทย่อย</w:t>
      </w:r>
      <w:r w:rsidRPr="003F44F5">
        <w:rPr>
          <w:rFonts w:ascii="Angsana New" w:hAnsi="Angsana New"/>
          <w:sz w:val="26"/>
          <w:szCs w:val="26"/>
          <w:cs/>
        </w:rPr>
        <w:t>ซึ่งมีมูลค่าตามบัญชีจำนวนเงินรวม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1,227.1 </w:t>
      </w:r>
      <w:r w:rsidRPr="003F44F5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en-GB"/>
        </w:rPr>
        <w:t xml:space="preserve">และ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1,222.1 </w:t>
      </w:r>
      <w:r w:rsidRPr="003F44F5">
        <w:rPr>
          <w:rFonts w:ascii="Angsana New" w:hAnsi="Angsana New"/>
          <w:sz w:val="26"/>
          <w:szCs w:val="26"/>
          <w:cs/>
          <w:lang w:val="en-GB"/>
        </w:rPr>
        <w:t>ล้านบาท ตามลำดับ</w:t>
      </w:r>
      <w:r w:rsidR="00D84024" w:rsidRPr="003F44F5">
        <w:rPr>
          <w:rFonts w:ascii="Angsana New" w:hAnsi="Angsana New"/>
          <w:sz w:val="26"/>
          <w:szCs w:val="26"/>
          <w:cs/>
        </w:rPr>
        <w:t xml:space="preserve">ได้นำมาเป็นหลักทรัพย์ค้ำประกันเงินวงเงินสินเชื่อจากสถาบันการเงิน ตามที่กล่าวไว้ในหมายเหตุ </w:t>
      </w:r>
      <w:r w:rsidR="00F22AEF" w:rsidRPr="003F44F5">
        <w:rPr>
          <w:rFonts w:ascii="Angsana New" w:hAnsi="Angsana New"/>
          <w:sz w:val="26"/>
          <w:szCs w:val="26"/>
        </w:rPr>
        <w:t>23</w:t>
      </w:r>
    </w:p>
    <w:p w:rsidR="00D84024" w:rsidRPr="003F44F5" w:rsidRDefault="00D8402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557633" w:rsidRPr="003F44F5" w:rsidRDefault="0055763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1</w:t>
      </w:r>
      <w:r w:rsidR="00201970" w:rsidRPr="003F44F5">
        <w:rPr>
          <w:rFonts w:ascii="Angsana New" w:hAnsi="Angsana New"/>
          <w:b/>
          <w:bCs/>
          <w:sz w:val="26"/>
          <w:szCs w:val="26"/>
        </w:rPr>
        <w:t>3</w:t>
      </w:r>
      <w:r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Pr="003F44F5">
        <w:rPr>
          <w:rFonts w:ascii="Angsana New" w:hAnsi="Angsana New"/>
          <w:b/>
          <w:bCs/>
          <w:sz w:val="26"/>
          <w:szCs w:val="26"/>
          <w:cs/>
        </w:rPr>
        <w:tab/>
        <w:t>งานระหว่างก่อสร้าง</w:t>
      </w:r>
    </w:p>
    <w:p w:rsidR="00B90A59" w:rsidRPr="003F44F5" w:rsidRDefault="00B90A59" w:rsidP="00B63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5920"/>
        <w:gridCol w:w="284"/>
        <w:gridCol w:w="1644"/>
        <w:gridCol w:w="270"/>
        <w:gridCol w:w="1620"/>
      </w:tblGrid>
      <w:tr w:rsidR="003F44F5" w:rsidRPr="003F44F5" w:rsidTr="007F11AB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B90A59" w:rsidRPr="003F44F5" w:rsidRDefault="00F00414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7F11AB">
        <w:tc>
          <w:tcPr>
            <w:tcW w:w="5920" w:type="dxa"/>
            <w:tcBorders>
              <w:left w:val="nil"/>
              <w:right w:val="nil"/>
            </w:tcBorders>
          </w:tcPr>
          <w:p w:rsidR="00F00414" w:rsidRPr="003F44F5" w:rsidRDefault="00F00414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F00414" w:rsidRPr="003F44F5" w:rsidRDefault="00F00414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F00414" w:rsidRPr="003F44F5" w:rsidRDefault="00F00414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00414" w:rsidRPr="003F44F5" w:rsidRDefault="00F00414" w:rsidP="00492C6C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F00414" w:rsidRPr="003F44F5" w:rsidRDefault="00F00414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27510D">
        <w:tc>
          <w:tcPr>
            <w:tcW w:w="5920" w:type="dxa"/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4" w:type="dxa"/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B90A59" w:rsidRPr="003F44F5" w:rsidRDefault="00B90A59" w:rsidP="00492C6C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27510D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1,959,775 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356,379 </w:t>
            </w:r>
          </w:p>
        </w:tc>
      </w:tr>
      <w:tr w:rsidR="003F44F5" w:rsidRPr="003F44F5" w:rsidTr="00A07DB8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1,134,962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35,443</w:t>
            </w:r>
          </w:p>
        </w:tc>
      </w:tr>
      <w:tr w:rsidR="003F44F5" w:rsidRPr="003F44F5" w:rsidTr="00A07DB8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บันทึกต้นทุนการกู้ยืมเข้าเป็นต้นทุนของสินทรัพย์ในระหว่างปี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103,947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14,521</w:t>
            </w:r>
          </w:p>
        </w:tc>
      </w:tr>
      <w:tr w:rsidR="003F44F5" w:rsidRPr="003F44F5" w:rsidTr="00A07DB8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บันทึกค่าตัดจำหน่ายค่าธรรมเนียมการจัดหาเงินกู้และการจัดจำหน่ายหุ้นกู้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F44F5" w:rsidRPr="003F44F5" w:rsidTr="00445B5F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รอการตัดบัญชีเข้าเป็นต้นทุนของสินทรัพย์ในระหว่างปี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7,606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499</w:t>
            </w:r>
          </w:p>
        </w:tc>
      </w:tr>
      <w:tr w:rsidR="003F44F5" w:rsidRPr="003F44F5" w:rsidTr="005F11B3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โอนไปโครงการอสังหาริมทรัพย์ระหว่างพัฒนาเพื่อขาย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11)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(6,673)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(6,673)</w:t>
            </w:r>
          </w:p>
        </w:tc>
      </w:tr>
      <w:tr w:rsidR="003F44F5" w:rsidRPr="003F44F5" w:rsidTr="000943B5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โอนไปสินทรัพย์เพื่อให้เช่า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16)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(38,186)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3F44F5" w:rsidRPr="003F44F5" w:rsidTr="00D84024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โอนไปสิทธิในการใช้ทรัพย์สิน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14)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(8,816)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3F44F5" w:rsidRPr="003F44F5" w:rsidTr="00D84024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(1,808)</w:t>
            </w:r>
          </w:p>
        </w:tc>
      </w:tr>
      <w:tr w:rsidR="003F44F5" w:rsidRPr="003F44F5" w:rsidTr="00D84024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3,152,615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398,361</w:t>
            </w:r>
          </w:p>
        </w:tc>
      </w:tr>
    </w:tbl>
    <w:p w:rsidR="000C3A4E" w:rsidRPr="003F44F5" w:rsidRDefault="000C3A4E">
      <w:r w:rsidRPr="003F44F5">
        <w:br w:type="page"/>
      </w: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5920"/>
        <w:gridCol w:w="284"/>
        <w:gridCol w:w="1644"/>
        <w:gridCol w:w="270"/>
        <w:gridCol w:w="1620"/>
      </w:tblGrid>
      <w:tr w:rsidR="003F44F5" w:rsidRPr="003F44F5" w:rsidTr="00D70159">
        <w:tc>
          <w:tcPr>
            <w:tcW w:w="5920" w:type="dxa"/>
            <w:tcBorders>
              <w:top w:val="nil"/>
              <w:left w:val="nil"/>
              <w:right w:val="nil"/>
            </w:tcBorders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534" w:type="dxa"/>
            <w:gridSpan w:val="3"/>
            <w:tcBorders>
              <w:bottom w:val="single" w:sz="4" w:space="0" w:color="auto"/>
            </w:tcBorders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D70159">
        <w:tc>
          <w:tcPr>
            <w:tcW w:w="5920" w:type="dxa"/>
            <w:tcBorders>
              <w:left w:val="nil"/>
              <w:right w:val="nil"/>
            </w:tcBorders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D70159">
        <w:tc>
          <w:tcPr>
            <w:tcW w:w="5920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44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0C3A4E" w:rsidRPr="003F44F5" w:rsidRDefault="000C3A4E" w:rsidP="00D70159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87BB9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1,191,375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196</w:t>
            </w:r>
          </w:p>
        </w:tc>
      </w:tr>
      <w:tr w:rsidR="003F44F5" w:rsidRPr="003F44F5" w:rsidTr="00D84024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บันทึกต้นทุนการกู้ยืมเข้าเป็นต้นทุนของสินทรัพย์ในระหว่างปี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157,249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3F44F5" w:rsidRPr="003F44F5" w:rsidTr="009F6585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บันทึกค่าตัดจำหน่ายค่าธรรมเนียมการจัดหาเงินกู้และการจัดจำหน่ายหุ้นกู้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3F44F5" w:rsidRPr="003F44F5" w:rsidTr="009F6585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รอการตัดบัญชีเข้าเป็นต้นทุนของสินทรัพย์ในระหว่างปี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6,036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3F44F5" w:rsidRPr="003F44F5" w:rsidTr="009F6585">
        <w:tc>
          <w:tcPr>
            <w:tcW w:w="5920" w:type="dxa"/>
            <w:vAlign w:val="bottom"/>
          </w:tcPr>
          <w:p w:rsidR="000C3A4E" w:rsidRPr="003F44F5" w:rsidRDefault="000C3A4E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โอนไปส่วนปรับปรุงอาคารเช่า อาคารแสดงห้องชุดตัวอย่างและอุปกรณ์</w:t>
            </w:r>
          </w:p>
        </w:tc>
        <w:tc>
          <w:tcPr>
            <w:tcW w:w="284" w:type="dxa"/>
          </w:tcPr>
          <w:p w:rsidR="000C3A4E" w:rsidRPr="003F44F5" w:rsidRDefault="000C3A4E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0C3A4E" w:rsidRPr="003F44F5" w:rsidRDefault="000C3A4E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0C3A4E" w:rsidRPr="003F44F5" w:rsidRDefault="000C3A4E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F6585">
        <w:tc>
          <w:tcPr>
            <w:tcW w:w="5920" w:type="dxa"/>
            <w:vAlign w:val="bottom"/>
          </w:tcPr>
          <w:p w:rsidR="00C33FAF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(หมายเหตุ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15)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(591,368)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</w:tr>
      <w:tr w:rsidR="00C33FAF" w:rsidRPr="003F44F5" w:rsidTr="00AF2616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3FAF" w:rsidRPr="003F44F5" w:rsidRDefault="0086090B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3,915,907</w:t>
            </w:r>
            <w:r w:rsidR="00C33FAF"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33FAF" w:rsidRPr="003F44F5" w:rsidRDefault="0086090B" w:rsidP="0086090B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398,557</w:t>
            </w:r>
            <w:r w:rsidR="00C33FAF"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27510D" w:rsidRPr="003F44F5" w:rsidRDefault="0027510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C1181B" w:rsidRPr="003F44F5" w:rsidRDefault="00C1181B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บริษัท</w:t>
      </w:r>
    </w:p>
    <w:p w:rsidR="00C1181B" w:rsidRPr="003F44F5" w:rsidRDefault="00C1181B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83137C" w:rsidRPr="003F44F5" w:rsidRDefault="0083137C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ต้นทุนการกู้ยืมได้บันทึกเป็นส่วนหนึ่งของงานระหว่างก่อสร้างมีจำนวนเงิน</w:t>
      </w:r>
      <w:r w:rsidR="00C70C99" w:rsidRPr="003F44F5">
        <w:rPr>
          <w:rFonts w:ascii="Angsana New" w:hAnsi="Angsana New"/>
          <w:sz w:val="26"/>
          <w:szCs w:val="26"/>
        </w:rPr>
        <w:t xml:space="preserve"> </w:t>
      </w:r>
      <w:r w:rsidR="00AF2616" w:rsidRPr="003F44F5">
        <w:rPr>
          <w:rFonts w:ascii="Angsana New" w:hAnsi="Angsana New"/>
          <w:sz w:val="26"/>
          <w:szCs w:val="26"/>
        </w:rPr>
        <w:t>14.5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AF2616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โดยใช้อัตราการตั้งขึ้นเป็นราคาทุน</w:t>
      </w:r>
      <w:r w:rsidR="007B536E"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>ถัวเ</w:t>
      </w:r>
      <w:r w:rsidR="000525CE" w:rsidRPr="003F44F5">
        <w:rPr>
          <w:rFonts w:ascii="Angsana New" w:hAnsi="Angsana New"/>
          <w:sz w:val="26"/>
          <w:szCs w:val="26"/>
          <w:cs/>
        </w:rPr>
        <w:t>ฉ</w:t>
      </w:r>
      <w:r w:rsidRPr="003F44F5">
        <w:rPr>
          <w:rFonts w:ascii="Angsana New" w:hAnsi="Angsana New"/>
          <w:sz w:val="26"/>
          <w:szCs w:val="26"/>
          <w:cs/>
        </w:rPr>
        <w:t xml:space="preserve">ลี่ยถ่วงน้ำหนักร้อยละ </w:t>
      </w:r>
      <w:r w:rsidR="00AF2616" w:rsidRPr="003F44F5">
        <w:rPr>
          <w:rFonts w:ascii="Angsana New" w:hAnsi="Angsana New"/>
          <w:sz w:val="26"/>
          <w:szCs w:val="26"/>
        </w:rPr>
        <w:t>6.5</w:t>
      </w:r>
      <w:r w:rsidRPr="003F44F5">
        <w:rPr>
          <w:rFonts w:ascii="Angsana New" w:hAnsi="Angsana New"/>
          <w:sz w:val="26"/>
          <w:szCs w:val="26"/>
          <w:cs/>
        </w:rPr>
        <w:t xml:space="preserve"> ต่อปี </w:t>
      </w:r>
      <w:r w:rsidR="007B536E" w:rsidRPr="003F44F5">
        <w:rPr>
          <w:rFonts w:ascii="Angsana New" w:hAnsi="Angsana New"/>
          <w:sz w:val="26"/>
          <w:szCs w:val="26"/>
        </w:rPr>
        <w:t xml:space="preserve">(2559: </w:t>
      </w:r>
      <w:r w:rsidR="007B536E" w:rsidRPr="003F44F5">
        <w:rPr>
          <w:rFonts w:ascii="Angsana New" w:hAnsi="Angsana New"/>
          <w:sz w:val="26"/>
          <w:szCs w:val="26"/>
          <w:cs/>
        </w:rPr>
        <w:t>ไม่มี)</w:t>
      </w:r>
    </w:p>
    <w:p w:rsidR="0083137C" w:rsidRPr="003F44F5" w:rsidRDefault="0083137C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C1181B" w:rsidRPr="003F44F5" w:rsidRDefault="00C1181B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งานระหว่างก่อสร้างของบริษัทได้นำมาเป็นหลักทรัพย์ค้ำประกันเงินกู้ยืมระยะ</w:t>
      </w:r>
      <w:r w:rsidR="00A013EF" w:rsidRPr="003F44F5">
        <w:rPr>
          <w:rFonts w:ascii="Angsana New" w:hAnsi="Angsana New"/>
          <w:sz w:val="26"/>
          <w:szCs w:val="26"/>
          <w:cs/>
        </w:rPr>
        <w:t>ยาว</w:t>
      </w:r>
      <w:r w:rsidRPr="003F44F5">
        <w:rPr>
          <w:rFonts w:ascii="Angsana New" w:hAnsi="Angsana New"/>
          <w:sz w:val="26"/>
          <w:szCs w:val="26"/>
          <w:cs/>
        </w:rPr>
        <w:t>จากสถาบันการเงินของบริษัท ตามที่กล่าวไว้ใน</w:t>
      </w:r>
      <w:r w:rsidRPr="003F44F5">
        <w:rPr>
          <w:rFonts w:ascii="Angsana New" w:hAnsi="Angsana New"/>
          <w:sz w:val="26"/>
          <w:szCs w:val="26"/>
        </w:rPr>
        <w:t xml:space="preserve">           </w:t>
      </w:r>
      <w:r w:rsidRPr="003F44F5">
        <w:rPr>
          <w:rFonts w:ascii="Angsana New" w:hAnsi="Angsana New"/>
          <w:sz w:val="26"/>
          <w:szCs w:val="26"/>
          <w:cs/>
        </w:rPr>
        <w:t xml:space="preserve">หมายเหตุ </w:t>
      </w:r>
      <w:r w:rsidR="00F22AEF" w:rsidRPr="003F44F5">
        <w:rPr>
          <w:rFonts w:ascii="Angsana New" w:hAnsi="Angsana New"/>
          <w:sz w:val="26"/>
          <w:szCs w:val="26"/>
        </w:rPr>
        <w:t>23</w:t>
      </w:r>
    </w:p>
    <w:p w:rsidR="000C3A4E" w:rsidRPr="003F44F5" w:rsidRDefault="000C3A4E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C1181B" w:rsidRPr="003F44F5" w:rsidRDefault="00C1181B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บริษัทย่อย</w:t>
      </w:r>
    </w:p>
    <w:p w:rsidR="00721A9D" w:rsidRPr="003F44F5" w:rsidRDefault="00721A9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:rsidR="00721A9D" w:rsidRPr="003F44F5" w:rsidRDefault="000F39D9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ต้นทุนการกู้ยืมได้บันทึกเป็นส่วนหนึ่งของงานระหว่างก่อสร้างของบริษัท เพซ คันทรี่ คลับ จำกัด มีจำนวนเงิน </w:t>
      </w:r>
      <w:r w:rsidR="007B536E" w:rsidRPr="003F44F5">
        <w:rPr>
          <w:rFonts w:ascii="Angsana New" w:hAnsi="Angsana New"/>
          <w:sz w:val="26"/>
          <w:szCs w:val="26"/>
          <w:lang w:val="en-GB"/>
        </w:rPr>
        <w:t>7.4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AF2616" w:rsidRPr="003F44F5">
        <w:rPr>
          <w:rFonts w:ascii="Angsana New" w:hAnsi="Angsana New"/>
          <w:sz w:val="26"/>
          <w:szCs w:val="26"/>
        </w:rPr>
        <w:t>9</w:t>
      </w:r>
      <w:r w:rsidR="00445B5F" w:rsidRPr="003F44F5">
        <w:rPr>
          <w:rFonts w:ascii="Angsana New" w:hAnsi="Angsana New"/>
          <w:sz w:val="26"/>
          <w:szCs w:val="26"/>
        </w:rPr>
        <w:t xml:space="preserve"> </w:t>
      </w:r>
      <w:r w:rsidR="00445B5F"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="00AF2616" w:rsidRPr="003F44F5">
        <w:rPr>
          <w:rFonts w:ascii="Angsana New" w:hAnsi="Angsana New"/>
          <w:sz w:val="26"/>
          <w:szCs w:val="26"/>
        </w:rPr>
        <w:t>8.2</w:t>
      </w:r>
      <w:r w:rsidR="00445B5F" w:rsidRPr="003F44F5">
        <w:rPr>
          <w:rFonts w:ascii="Angsana New" w:hAnsi="Angsana New"/>
          <w:sz w:val="26"/>
          <w:szCs w:val="26"/>
        </w:rPr>
        <w:t xml:space="preserve"> </w:t>
      </w:r>
      <w:r w:rsidR="00445B5F"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="00445B5F" w:rsidRPr="003F44F5">
        <w:rPr>
          <w:rFonts w:ascii="Angsana New" w:hAnsi="Angsana New"/>
          <w:sz w:val="26"/>
          <w:szCs w:val="26"/>
        </w:rPr>
        <w:t>255</w:t>
      </w:r>
      <w:r w:rsidR="00721A9D" w:rsidRPr="003F44F5">
        <w:rPr>
          <w:rFonts w:ascii="Angsana New" w:hAnsi="Angsana New"/>
          <w:sz w:val="26"/>
          <w:szCs w:val="26"/>
        </w:rPr>
        <w:t>8</w:t>
      </w:r>
      <w:r w:rsidR="00445B5F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โดยใช้อัตราการตั้งขึ้นเป็นราคาทุนถัวเ</w:t>
      </w:r>
      <w:r w:rsidR="00D6729E" w:rsidRPr="003F44F5">
        <w:rPr>
          <w:rFonts w:ascii="Angsana New" w:hAnsi="Angsana New"/>
          <w:sz w:val="26"/>
          <w:szCs w:val="26"/>
          <w:cs/>
        </w:rPr>
        <w:t>ฉ</w:t>
      </w:r>
      <w:r w:rsidRPr="003F44F5">
        <w:rPr>
          <w:rFonts w:ascii="Angsana New" w:hAnsi="Angsana New"/>
          <w:sz w:val="26"/>
          <w:szCs w:val="26"/>
          <w:cs/>
        </w:rPr>
        <w:t xml:space="preserve">ลี่ยถ่วงน้ำหนักร้อยละ </w:t>
      </w:r>
      <w:r w:rsidR="007B536E" w:rsidRPr="003F44F5">
        <w:rPr>
          <w:rFonts w:ascii="Angsana New" w:hAnsi="Angsana New"/>
          <w:sz w:val="26"/>
          <w:szCs w:val="26"/>
        </w:rPr>
        <w:t xml:space="preserve">6.72 </w:t>
      </w:r>
      <w:r w:rsidR="007B536E" w:rsidRPr="003F44F5">
        <w:rPr>
          <w:rFonts w:ascii="Angsana New" w:hAnsi="Angsana New"/>
          <w:sz w:val="26"/>
          <w:szCs w:val="26"/>
          <w:cs/>
        </w:rPr>
        <w:t xml:space="preserve">ต่อปี และร้อยละ </w:t>
      </w:r>
      <w:r w:rsidRPr="003F44F5">
        <w:rPr>
          <w:rFonts w:ascii="Angsana New" w:hAnsi="Angsana New"/>
          <w:sz w:val="26"/>
          <w:szCs w:val="26"/>
        </w:rPr>
        <w:t xml:space="preserve">7.5 </w:t>
      </w:r>
      <w:r w:rsidRPr="003F44F5">
        <w:rPr>
          <w:rFonts w:ascii="Angsana New" w:hAnsi="Angsana New"/>
          <w:sz w:val="26"/>
          <w:szCs w:val="26"/>
          <w:cs/>
        </w:rPr>
        <w:t>ต่อปี</w:t>
      </w:r>
      <w:r w:rsidR="007B536E" w:rsidRPr="003F44F5">
        <w:rPr>
          <w:rFonts w:ascii="Angsana New" w:hAnsi="Angsana New"/>
          <w:sz w:val="26"/>
          <w:szCs w:val="26"/>
          <w:cs/>
        </w:rPr>
        <w:t xml:space="preserve"> ตามลำดับ</w:t>
      </w:r>
    </w:p>
    <w:p w:rsidR="00721A9D" w:rsidRPr="003F44F5" w:rsidRDefault="00721A9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721A9D" w:rsidRPr="003F44F5" w:rsidRDefault="000F39D9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ต้นทุนการกู้ยืมได้บันทึกเป็นส่วนหนึ่งของงานระหว่างก่อสร้างของ</w:t>
      </w:r>
      <w:r w:rsidR="007B536E" w:rsidRPr="003F44F5">
        <w:rPr>
          <w:rFonts w:ascii="Angsana New" w:hAnsi="Angsana New"/>
          <w:sz w:val="26"/>
          <w:szCs w:val="26"/>
          <w:cs/>
        </w:rPr>
        <w:t xml:space="preserve">บริษัท เพซ โปรเจ็ค วัน จำกัด และบริษัท เพซ โปรเจ็ค ทรี จำกัด </w:t>
      </w:r>
      <w:r w:rsidRPr="003F44F5">
        <w:rPr>
          <w:rFonts w:ascii="Angsana New" w:hAnsi="Angsana New"/>
          <w:sz w:val="26"/>
          <w:szCs w:val="26"/>
          <w:cs/>
        </w:rPr>
        <w:t>มีจำนวนเงิน</w:t>
      </w:r>
      <w:r w:rsidR="007B536E" w:rsidRPr="003F44F5">
        <w:rPr>
          <w:rFonts w:ascii="Angsana New" w:hAnsi="Angsana New"/>
          <w:sz w:val="26"/>
          <w:szCs w:val="26"/>
          <w:lang w:val="en-GB"/>
        </w:rPr>
        <w:t>149.8</w:t>
      </w:r>
      <w:r w:rsidR="00201970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721A9D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="00721A9D" w:rsidRPr="003F44F5">
        <w:rPr>
          <w:rFonts w:ascii="Angsana New" w:hAnsi="Angsana New"/>
          <w:sz w:val="26"/>
          <w:szCs w:val="26"/>
        </w:rPr>
        <w:t>81.2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ล้านบาทในปี </w:t>
      </w:r>
      <w:r w:rsidRPr="003F44F5">
        <w:rPr>
          <w:rFonts w:ascii="Angsana New" w:hAnsi="Angsana New"/>
          <w:sz w:val="26"/>
          <w:szCs w:val="26"/>
        </w:rPr>
        <w:t>255</w:t>
      </w:r>
      <w:r w:rsidR="00721A9D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โดยใช้อัตราการตั้งขึ้นเป็นราคาทุนถัว</w:t>
      </w:r>
      <w:r w:rsidR="000525CE" w:rsidRPr="003F44F5">
        <w:rPr>
          <w:rFonts w:ascii="Angsana New" w:hAnsi="Angsana New"/>
          <w:sz w:val="26"/>
          <w:szCs w:val="26"/>
          <w:cs/>
        </w:rPr>
        <w:t>เฉลี่ย</w:t>
      </w:r>
      <w:r w:rsidRPr="003F44F5">
        <w:rPr>
          <w:rFonts w:ascii="Angsana New" w:hAnsi="Angsana New"/>
          <w:sz w:val="26"/>
          <w:szCs w:val="26"/>
          <w:cs/>
        </w:rPr>
        <w:t xml:space="preserve">ถ่วงน้ำหนักร้อยละ </w:t>
      </w:r>
      <w:r w:rsidR="007B536E" w:rsidRPr="003F44F5">
        <w:rPr>
          <w:rFonts w:ascii="Angsana New" w:hAnsi="Angsana New"/>
          <w:sz w:val="26"/>
          <w:szCs w:val="26"/>
        </w:rPr>
        <w:t>6.37</w:t>
      </w:r>
      <w:r w:rsidR="00201970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ต่อปี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และ</w:t>
      </w:r>
      <w:r w:rsidR="007E7A09" w:rsidRPr="003F44F5">
        <w:rPr>
          <w:rFonts w:ascii="Angsana New" w:hAnsi="Angsana New"/>
          <w:sz w:val="26"/>
          <w:szCs w:val="26"/>
          <w:cs/>
        </w:rPr>
        <w:t xml:space="preserve"> </w:t>
      </w:r>
      <w:r w:rsidR="00721A9D" w:rsidRPr="003F44F5">
        <w:rPr>
          <w:rFonts w:ascii="Angsana New" w:hAnsi="Angsana New"/>
          <w:sz w:val="26"/>
          <w:szCs w:val="26"/>
        </w:rPr>
        <w:t>6.5</w:t>
      </w:r>
      <w:r w:rsidRPr="003F44F5">
        <w:rPr>
          <w:rFonts w:ascii="Angsana New" w:hAnsi="Angsana New"/>
          <w:sz w:val="26"/>
          <w:szCs w:val="26"/>
          <w:cs/>
        </w:rPr>
        <w:t>ต่อปี ตามลำดับ</w:t>
      </w:r>
    </w:p>
    <w:p w:rsidR="00721A9D" w:rsidRPr="003F44F5" w:rsidRDefault="00721A9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721A9D" w:rsidRPr="003F44F5" w:rsidRDefault="00721A9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งานระหว่างก่อสร้างของบริษัทย่อยได้นำมาเป็นหลักทรัพย์ค้ำประกันวงเงินสินเชื่อจากสถาบันการเงิน ตามที่กล่าวไว้ในหมายเหตุ</w:t>
      </w:r>
      <w:r w:rsidR="00F22AEF" w:rsidRPr="003F44F5">
        <w:rPr>
          <w:rFonts w:ascii="Angsana New" w:hAnsi="Angsana New"/>
          <w:sz w:val="26"/>
          <w:szCs w:val="26"/>
        </w:rPr>
        <w:t xml:space="preserve"> 23</w:t>
      </w:r>
    </w:p>
    <w:p w:rsidR="007B536E" w:rsidRPr="003F44F5" w:rsidRDefault="007B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0C3A4E" w:rsidRPr="003F44F5" w:rsidRDefault="000C3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657FE9" w:rsidRPr="003F44F5" w:rsidRDefault="00201970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657FE9"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="00657FE9" w:rsidRPr="003F44F5">
        <w:rPr>
          <w:rFonts w:ascii="Angsana New" w:hAnsi="Angsana New"/>
          <w:b/>
          <w:bCs/>
          <w:sz w:val="26"/>
          <w:szCs w:val="26"/>
          <w:cs/>
        </w:rPr>
        <w:tab/>
        <w:t>สิทธิในการใช้ทรัพย์สิน</w:t>
      </w:r>
      <w:r w:rsidR="001A7D5F"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="00721A9D" w:rsidRPr="003F44F5">
        <w:rPr>
          <w:rFonts w:ascii="Angsana New" w:hAnsi="Angsana New"/>
          <w:b/>
          <w:bCs/>
          <w:sz w:val="26"/>
          <w:szCs w:val="26"/>
        </w:rPr>
        <w:t>-</w:t>
      </w:r>
      <w:r w:rsidR="001A7D5F"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="001A7D5F" w:rsidRPr="003F44F5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721A9D" w:rsidRPr="003F44F5" w:rsidRDefault="00721A9D" w:rsidP="00721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38" w:type="dxa"/>
        <w:tblLayout w:type="fixed"/>
        <w:tblLook w:val="01E0" w:firstRow="1" w:lastRow="1" w:firstColumn="1" w:lastColumn="1" w:noHBand="0" w:noVBand="0"/>
      </w:tblPr>
      <w:tblGrid>
        <w:gridCol w:w="5920"/>
        <w:gridCol w:w="284"/>
        <w:gridCol w:w="1644"/>
        <w:gridCol w:w="270"/>
        <w:gridCol w:w="1620"/>
      </w:tblGrid>
      <w:tr w:rsidR="003F44F5" w:rsidRPr="003F44F5" w:rsidTr="00657FE9">
        <w:tc>
          <w:tcPr>
            <w:tcW w:w="5920" w:type="dxa"/>
            <w:tcBorders>
              <w:left w:val="nil"/>
              <w:right w:val="nil"/>
            </w:tcBorders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hideMark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F44F5" w:rsidRPr="003F44F5" w:rsidTr="00657FE9">
        <w:tc>
          <w:tcPr>
            <w:tcW w:w="5920" w:type="dxa"/>
            <w:tcBorders>
              <w:left w:val="nil"/>
              <w:right w:val="nil"/>
            </w:tcBorders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657FE9" w:rsidRPr="003F44F5" w:rsidRDefault="00657FE9" w:rsidP="00657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3F44F5" w:rsidRPr="003F44F5" w:rsidTr="0097573E">
        <w:tc>
          <w:tcPr>
            <w:tcW w:w="5920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657FE9" w:rsidRPr="003F44F5" w:rsidRDefault="00657FE9" w:rsidP="0097573E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F44F5" w:rsidRPr="003F44F5" w:rsidTr="0097573E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-10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5F11B3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27,729 </w:t>
            </w:r>
          </w:p>
        </w:tc>
      </w:tr>
      <w:tr w:rsidR="003F44F5" w:rsidRPr="003F44F5" w:rsidTr="0027510D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โอนมาจากงานระหว่างก่อสร้าง </w:t>
            </w: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13)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8,816         </w:t>
            </w:r>
          </w:p>
        </w:tc>
      </w:tr>
      <w:tr w:rsidR="003F44F5" w:rsidRPr="003F44F5" w:rsidTr="0027510D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36,545</w:t>
            </w:r>
          </w:p>
        </w:tc>
      </w:tr>
      <w:tr w:rsidR="003F44F5" w:rsidRPr="003F44F5" w:rsidTr="00987BB9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15,613</w:t>
            </w:r>
          </w:p>
        </w:tc>
      </w:tr>
      <w:tr w:rsidR="003F44F5" w:rsidRPr="003F44F5" w:rsidTr="009F6585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52,158</w:t>
            </w:r>
          </w:p>
        </w:tc>
      </w:tr>
      <w:tr w:rsidR="003F44F5" w:rsidRPr="003F44F5" w:rsidTr="00657FE9">
        <w:tc>
          <w:tcPr>
            <w:tcW w:w="5920" w:type="dxa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7573E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7573E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</w:t>
            </w:r>
            <w:r w:rsidR="002468E9" w:rsidRPr="003F44F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72" w:right="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27510D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765</w:t>
            </w:r>
          </w:p>
        </w:tc>
      </w:tr>
      <w:tr w:rsidR="003F44F5" w:rsidRPr="003F44F5" w:rsidTr="0027510D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765</w:t>
            </w:r>
          </w:p>
        </w:tc>
      </w:tr>
      <w:tr w:rsidR="003F44F5" w:rsidRPr="003F44F5" w:rsidTr="00987BB9">
        <w:tc>
          <w:tcPr>
            <w:tcW w:w="5920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5,134         </w:t>
            </w:r>
          </w:p>
        </w:tc>
      </w:tr>
      <w:tr w:rsidR="003F44F5" w:rsidRPr="003F44F5" w:rsidTr="00987BB9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5,899         </w:t>
            </w:r>
          </w:p>
        </w:tc>
      </w:tr>
      <w:tr w:rsidR="003F44F5" w:rsidRPr="003F44F5" w:rsidTr="005F11B3">
        <w:tc>
          <w:tcPr>
            <w:tcW w:w="5920" w:type="dxa"/>
            <w:vAlign w:val="bottom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:rsidR="00C33FAF" w:rsidRPr="003F44F5" w:rsidRDefault="00C33FAF" w:rsidP="000C3A4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F11B3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pStyle w:val="acctfourfigures"/>
              <w:tabs>
                <w:tab w:val="clear" w:pos="765"/>
                <w:tab w:val="decimal" w:pos="1266"/>
              </w:tabs>
              <w:spacing w:line="240" w:lineRule="atLeast"/>
              <w:ind w:right="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F6585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35,780</w:t>
            </w:r>
          </w:p>
        </w:tc>
      </w:tr>
      <w:tr w:rsidR="00C33FAF" w:rsidRPr="003F44F5" w:rsidTr="005F11B3">
        <w:tc>
          <w:tcPr>
            <w:tcW w:w="592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284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C33FAF" w:rsidRPr="003F44F5" w:rsidRDefault="00C33FAF" w:rsidP="00C33FAF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46,259</w:t>
            </w:r>
          </w:p>
        </w:tc>
      </w:tr>
    </w:tbl>
    <w:p w:rsidR="0027510D" w:rsidRPr="003F44F5" w:rsidRDefault="0027510D" w:rsidP="00651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6514F2" w:rsidRPr="003F44F5" w:rsidRDefault="006514F2" w:rsidP="00651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วันที่</w:t>
      </w:r>
      <w:r w:rsidRPr="003F44F5">
        <w:rPr>
          <w:rFonts w:ascii="Angsana New" w:hAnsi="Angsana New"/>
          <w:sz w:val="26"/>
          <w:szCs w:val="26"/>
        </w:rPr>
        <w:t xml:space="preserve"> 18 </w:t>
      </w:r>
      <w:r w:rsidRPr="003F44F5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โปรเจค ทรี จำกัด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="001B305E" w:rsidRPr="003F44F5">
        <w:rPr>
          <w:rFonts w:ascii="Angsana New" w:hAnsi="Angsana New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) ได้ทำสัญญาต่อเชื่อมพื้นที่กับบริษัท ระบบขนส่งมวลชนกรุงเทพ จำกัด (มหาชน) เพื่อขอใช้สิทธิในการต่อเชื่อมและใช้ทางเชื่อมสิ้นสุดวันที่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4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2572 </w:t>
      </w:r>
      <w:r w:rsidRPr="003F44F5">
        <w:rPr>
          <w:rFonts w:ascii="Angsana New" w:hAnsi="Angsana New"/>
          <w:sz w:val="26"/>
          <w:szCs w:val="26"/>
          <w:cs/>
        </w:rPr>
        <w:t xml:space="preserve">หรือวันสิ้นสุดระยะสัมปทานที่บริษัท ระบบขนส่งมวลชนกรุงเทพ จำกัด (มหาชน) ได้รับจากกรุงเทพมหานคร บริษัทย่อยต้องจ่ายค่าธรรมเนียม (ไม่รวมภาษีมูลค่าเพิ่ม) เป็นจำนวนเงินรวม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54.5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 โดยบริษัทย่อยได้จ่ายชำระแล้วจำนวนเงิน </w:t>
      </w:r>
      <w:r w:rsidRPr="003F44F5">
        <w:rPr>
          <w:rFonts w:ascii="Angsana New" w:hAnsi="Angsana New"/>
          <w:sz w:val="26"/>
          <w:szCs w:val="26"/>
        </w:rPr>
        <w:t>20</w:t>
      </w:r>
      <w:r w:rsidRPr="003F44F5">
        <w:rPr>
          <w:rFonts w:ascii="Angsana New" w:hAnsi="Angsana New"/>
          <w:sz w:val="26"/>
          <w:szCs w:val="26"/>
          <w:cs/>
        </w:rPr>
        <w:t xml:space="preserve"> ล้านบาท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 xml:space="preserve">และส่วนที่เหลือจำนวนเงิน </w:t>
      </w:r>
      <w:r w:rsidRPr="003F44F5">
        <w:rPr>
          <w:rFonts w:ascii="Angsana New" w:hAnsi="Angsana New"/>
          <w:sz w:val="26"/>
          <w:szCs w:val="26"/>
        </w:rPr>
        <w:t xml:space="preserve">34.5 </w:t>
      </w:r>
      <w:r w:rsidRPr="003F44F5">
        <w:rPr>
          <w:rFonts w:ascii="Angsana New" w:hAnsi="Angsana New"/>
          <w:sz w:val="26"/>
          <w:szCs w:val="26"/>
          <w:cs/>
        </w:rPr>
        <w:t>ล้านบาท จะต้องจ่ายชำระเป็น</w:t>
      </w:r>
      <w:r w:rsidR="00197FD8" w:rsidRPr="003F44F5">
        <w:rPr>
          <w:rFonts w:ascii="Angsana New" w:hAnsi="Angsana New"/>
          <w:sz w:val="26"/>
          <w:szCs w:val="26"/>
          <w:cs/>
        </w:rPr>
        <w:t>รายเดือน</w:t>
      </w:r>
      <w:r w:rsidR="003D387E" w:rsidRPr="003F44F5">
        <w:rPr>
          <w:rFonts w:ascii="Angsana New" w:hAnsi="Angsana New"/>
          <w:sz w:val="26"/>
          <w:szCs w:val="26"/>
        </w:rPr>
        <w:t xml:space="preserve"> </w:t>
      </w:r>
      <w:r w:rsidR="003D387E" w:rsidRPr="003F44F5">
        <w:rPr>
          <w:rFonts w:ascii="Angsana New" w:hAnsi="Angsana New"/>
          <w:sz w:val="26"/>
          <w:szCs w:val="26"/>
          <w:cs/>
        </w:rPr>
        <w:t xml:space="preserve">ๆ </w:t>
      </w:r>
      <w:r w:rsidRPr="003F44F5">
        <w:rPr>
          <w:rFonts w:ascii="Angsana New" w:hAnsi="Angsana New"/>
          <w:sz w:val="26"/>
          <w:szCs w:val="26"/>
          <w:cs/>
        </w:rPr>
        <w:t xml:space="preserve">ละเท่า ๆ กัน </w:t>
      </w:r>
      <w:r w:rsidRPr="003F44F5">
        <w:rPr>
          <w:rFonts w:ascii="Angsana New" w:hAnsi="Angsana New"/>
          <w:sz w:val="26"/>
          <w:szCs w:val="26"/>
        </w:rPr>
        <w:t xml:space="preserve">46 </w:t>
      </w:r>
      <w:r w:rsidRPr="003F44F5">
        <w:rPr>
          <w:rFonts w:ascii="Angsana New" w:hAnsi="Angsana New"/>
          <w:sz w:val="26"/>
          <w:szCs w:val="26"/>
          <w:cs/>
        </w:rPr>
        <w:t xml:space="preserve">งวด 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0.75 </w:t>
      </w:r>
      <w:r w:rsidRPr="003F44F5">
        <w:rPr>
          <w:rFonts w:ascii="Angsana New" w:hAnsi="Angsana New"/>
          <w:sz w:val="26"/>
          <w:szCs w:val="26"/>
          <w:cs/>
        </w:rPr>
        <w:t>ล้านบาท</w:t>
      </w:r>
      <w:r w:rsidR="00197FD8" w:rsidRPr="003F44F5">
        <w:rPr>
          <w:rFonts w:ascii="Angsana New" w:hAnsi="Angsana New"/>
          <w:sz w:val="26"/>
          <w:szCs w:val="26"/>
          <w:cs/>
        </w:rPr>
        <w:t>ต่อเดือน</w:t>
      </w:r>
      <w:r w:rsidRPr="003F44F5">
        <w:rPr>
          <w:rFonts w:ascii="Angsana New" w:hAnsi="Angsana New"/>
          <w:sz w:val="26"/>
          <w:szCs w:val="26"/>
          <w:cs/>
        </w:rPr>
        <w:t xml:space="preserve">  สิ่งปลูกสร้างของทางเชื่อมจะตกเป็นกรรมสิทธิ์ของกรุงเทพมหานคร ดังนั้น กลุ่มบริษัท เพซ ดีเวลลอปเมนท์ คอร์ปอเรชั่น จึงได้แสดงต้นทุนสิ่งปลูกสร้างดังกล่าวไว้เป็นส่วนหนึ่งของ </w:t>
      </w:r>
      <w:r w:rsidRPr="003F44F5">
        <w:rPr>
          <w:rFonts w:ascii="Angsana New" w:hAnsi="Angsana New"/>
          <w:sz w:val="26"/>
          <w:szCs w:val="26"/>
        </w:rPr>
        <w:t>“</w:t>
      </w:r>
      <w:r w:rsidRPr="003F44F5">
        <w:rPr>
          <w:rFonts w:ascii="Angsana New" w:hAnsi="Angsana New"/>
          <w:sz w:val="26"/>
          <w:szCs w:val="26"/>
          <w:cs/>
        </w:rPr>
        <w:t>สิทธิในการใช้ทรัพย์สิน”</w:t>
      </w:r>
      <w:r w:rsidR="00197FD8" w:rsidRPr="003F44F5">
        <w:rPr>
          <w:rFonts w:ascii="Angsana New" w:hAnsi="Angsana New"/>
          <w:sz w:val="26"/>
          <w:szCs w:val="26"/>
          <w:cs/>
        </w:rPr>
        <w:t xml:space="preserve"> ในงบแสดงฐานะการเงินรวม</w:t>
      </w:r>
    </w:p>
    <w:p w:rsidR="0027510D" w:rsidRPr="003F44F5" w:rsidRDefault="0027510D" w:rsidP="00651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:rsidR="0027510D" w:rsidRPr="003F44F5" w:rsidRDefault="00275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7E7A09" w:rsidRPr="003F44F5" w:rsidRDefault="007E7A09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DB7459" w:rsidRPr="003F44F5">
        <w:rPr>
          <w:rFonts w:ascii="Angsana New" w:hAnsi="Angsana New"/>
          <w:b/>
          <w:bCs/>
          <w:sz w:val="26"/>
          <w:szCs w:val="26"/>
        </w:rPr>
        <w:t>5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ab/>
        <w:t xml:space="preserve">ส่วนปรับปรุงอาคารเช่า อาคารแสดงห้องชุดตัวอย่างและอุปกรณ์ - สุทธิ </w:t>
      </w:r>
    </w:p>
    <w:p w:rsidR="0099365F" w:rsidRPr="003F44F5" w:rsidRDefault="0099365F" w:rsidP="0099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623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813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720"/>
        <w:gridCol w:w="270"/>
        <w:gridCol w:w="720"/>
        <w:gridCol w:w="270"/>
        <w:gridCol w:w="810"/>
      </w:tblGrid>
      <w:tr w:rsidR="003F44F5" w:rsidRPr="003F44F5" w:rsidTr="00857978">
        <w:trPr>
          <w:trHeight w:val="302"/>
        </w:trPr>
        <w:tc>
          <w:tcPr>
            <w:tcW w:w="2430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left="-378"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3" w:type="dxa"/>
            <w:gridSpan w:val="15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อาคารแสดง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ทะเลสาบ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จอภาพโฆษณา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ห้องชุด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คริสตัล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ติดตั้ง และ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42" w:right="-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ระบบดิจิตอล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42" w:right="-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ตัวอย่าง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ลากูน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42" w:right="-2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มีเดีย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42" w:right="-2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13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262,970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30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178,304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30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108,953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30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1,477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30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21,978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55,052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628,734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3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62,695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93,364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2,489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9,609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37,718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206,168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="000C3A4E" w:rsidRPr="003F44F5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3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(1,024)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(2,673)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(7,900)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(11,597)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813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46,753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4,631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(51,384)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11,197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6,699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2,480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20,497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  <w:tab w:val="left" w:pos="2340"/>
              </w:tabs>
              <w:ind w:right="-47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263,263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297,925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210,974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3,966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31,708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35,966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843,802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13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1,481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79,672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109,079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1,517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11,267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511,397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714,413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(218,722)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(48,128)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(1,651)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(125)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(2,953)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(5,550)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(277,129)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(44,541)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520,457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70,911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1,177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(1,410)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546,827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(814)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(12)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6,696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5,946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  <w:tab w:val="left" w:pos="2340"/>
              </w:tabs>
              <w:ind w:right="-47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521,938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328,655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318,711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76,269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41,187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547,099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1,833,859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decimal" w:pos="31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decimal" w:pos="31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136,451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11,300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23,992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6,630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178,389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78,390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68,939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35,242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4,838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188,053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(98)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(2,398)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(2,496)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1,491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1,132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2,639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  <w:tab w:val="left" w:pos="2340"/>
              </w:tabs>
              <w:ind w:right="-47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214,841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81,632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57,968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660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11,484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366,585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3,160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12,736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55,152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54,005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7,269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7,564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139,886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และตัดจำหน่าย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(218,001)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(41,466)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(781)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(2,571)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(262,821)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614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  <w:tab w:val="left" w:pos="2340"/>
              </w:tabs>
              <w:ind w:right="-47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12,736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95,595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111,526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7,927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16,480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244,264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3F44F5" w:rsidRPr="003F44F5" w:rsidTr="00857978">
        <w:trPr>
          <w:trHeight w:val="31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ภายใต้กรรมสิทธิ์ของบริษัท 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48,422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216,293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152,742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3,306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3,389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35,966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460,118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16,835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17,099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48,422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216,293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153,006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3,306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20,224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35,966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477,217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ภายใต้กรรมสิทธิ์ของบริษัท </w:t>
            </w:r>
          </w:p>
        </w:tc>
        <w:tc>
          <w:tcPr>
            <w:tcW w:w="813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509,202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233,060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207,122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68,342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10,180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547,099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1,575,005</w:t>
            </w:r>
          </w:p>
        </w:tc>
      </w:tr>
      <w:tr w:rsidR="003F44F5" w:rsidRPr="003F44F5" w:rsidTr="00857978">
        <w:trPr>
          <w:trHeight w:val="302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14,527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decimal" w:pos="587"/>
              </w:tabs>
              <w:ind w:right="-45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14,590</w:t>
            </w:r>
          </w:p>
        </w:tc>
      </w:tr>
      <w:tr w:rsidR="003F44F5" w:rsidRPr="003F44F5" w:rsidTr="00857978">
        <w:trPr>
          <w:trHeight w:val="287"/>
        </w:trPr>
        <w:tc>
          <w:tcPr>
            <w:tcW w:w="243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509,202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233,060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207,185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68,342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24,707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547,099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3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decimal" w:pos="587"/>
              </w:tabs>
              <w:ind w:left="-10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1,589,595</w:t>
            </w:r>
          </w:p>
        </w:tc>
      </w:tr>
    </w:tbl>
    <w:p w:rsidR="0099365F" w:rsidRPr="003F44F5" w:rsidRDefault="0099365F" w:rsidP="0099365F">
      <w:r w:rsidRPr="003F44F5">
        <w:br w:type="page"/>
      </w:r>
    </w:p>
    <w:tbl>
      <w:tblPr>
        <w:tblW w:w="9989" w:type="dxa"/>
        <w:tblLayout w:type="fixed"/>
        <w:tblLook w:val="04A0" w:firstRow="1" w:lastRow="0" w:firstColumn="1" w:lastColumn="0" w:noHBand="0" w:noVBand="1"/>
      </w:tblPr>
      <w:tblGrid>
        <w:gridCol w:w="2881"/>
        <w:gridCol w:w="1264"/>
        <w:gridCol w:w="270"/>
        <w:gridCol w:w="1260"/>
        <w:gridCol w:w="270"/>
        <w:gridCol w:w="1150"/>
        <w:gridCol w:w="270"/>
        <w:gridCol w:w="1184"/>
        <w:gridCol w:w="270"/>
        <w:gridCol w:w="1170"/>
      </w:tblGrid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0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270" w:type="dxa"/>
            <w:vAlign w:val="bottom"/>
          </w:tcPr>
          <w:p w:rsidR="0099365F" w:rsidRPr="003F44F5" w:rsidRDefault="0099365F" w:rsidP="00857978">
            <w:pPr>
              <w:pStyle w:val="acctcolumnheading"/>
              <w:tabs>
                <w:tab w:val="left" w:pos="861"/>
              </w:tabs>
              <w:spacing w:after="0"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  <w:vAlign w:val="bottom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70" w:type="dxa"/>
            <w:vAlign w:val="bottom"/>
          </w:tcPr>
          <w:p w:rsidR="0099365F" w:rsidRPr="003F44F5" w:rsidRDefault="0099365F" w:rsidP="00857978">
            <w:pPr>
              <w:pStyle w:val="acctcolumnheading"/>
              <w:tabs>
                <w:tab w:val="left" w:pos="862"/>
              </w:tabs>
              <w:spacing w:after="0" w:line="240" w:lineRule="atLeas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42" w:right="-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280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6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12,026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14,391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14,976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32,714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74,107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6,381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5,149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22,302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33,972</w:t>
            </w:r>
          </w:p>
        </w:tc>
      </w:tr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46,753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4,484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</w:tcPr>
          <w:p w:rsidR="0099365F" w:rsidRPr="003F44F5" w:rsidRDefault="0099365F" w:rsidP="000B410A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(51,237)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="000C3A4E" w:rsidRPr="003F44F5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6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2807"/>
                <w:tab w:val="left" w:pos="270"/>
                <w:tab w:val="left" w:pos="2880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58,919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25,105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20,125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3,779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107,928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4,580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5,267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3,500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34,020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47,367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(40,147)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(97)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(2,953)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(3,779)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(46,976)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2807"/>
                <w:tab w:val="left" w:pos="270"/>
                <w:tab w:val="left" w:pos="2880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23,352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30,275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20,672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34,020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108,319</w:t>
            </w:r>
          </w:p>
        </w:tc>
      </w:tr>
      <w:tr w:rsidR="003F44F5" w:rsidRPr="003F44F5" w:rsidTr="00857978">
        <w:tc>
          <w:tcPr>
            <w:tcW w:w="2881" w:type="dxa"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left" w:pos="58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6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26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3,946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5,037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3,943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12,926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37,749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4,123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3,133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99365F" w:rsidRPr="003F44F5" w:rsidRDefault="0099365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45,005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(35)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2580"/>
                <w:tab w:val="left" w:pos="27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41,695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9,125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7,076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57,896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9,802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5,525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3,787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19,114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(40,147)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(89)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(2,571)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(42,807)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2580"/>
                <w:tab w:val="left" w:pos="27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11,350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14,561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8,292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34,203</w:t>
            </w:r>
          </w:p>
        </w:tc>
      </w:tr>
      <w:tr w:rsidR="003F44F5" w:rsidRPr="003F44F5" w:rsidTr="00857978">
        <w:tc>
          <w:tcPr>
            <w:tcW w:w="2881" w:type="dxa"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ภายใต้กรรมสิทธิ์ของบริษัท </w:t>
            </w:r>
          </w:p>
        </w:tc>
        <w:tc>
          <w:tcPr>
            <w:tcW w:w="1264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17,224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15,716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506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3,779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36,719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06"/>
                <w:tab w:val="left" w:pos="972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13,049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13,313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17,224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15,980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13,049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3,779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50,032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88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ภายใต้กรรมสิทธิ์ของบริษัท </w:t>
            </w:r>
          </w:p>
        </w:tc>
        <w:tc>
          <w:tcPr>
            <w:tcW w:w="126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12,002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15,651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506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34,020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61,743</w:t>
            </w:r>
          </w:p>
        </w:tc>
      </w:tr>
      <w:tr w:rsidR="003F44F5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15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left" w:pos="506"/>
                <w:tab w:val="left" w:pos="972"/>
              </w:tabs>
              <w:ind w:left="-106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12,310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12,373</w:t>
            </w:r>
          </w:p>
        </w:tc>
      </w:tr>
      <w:tr w:rsidR="000C3A4E" w:rsidRPr="003F44F5" w:rsidTr="00857978">
        <w:tc>
          <w:tcPr>
            <w:tcW w:w="2881" w:type="dxa"/>
            <w:hideMark/>
          </w:tcPr>
          <w:p w:rsidR="000C3A4E" w:rsidRPr="003F44F5" w:rsidRDefault="000C3A4E" w:rsidP="000C3A4E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12,002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15,714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12,380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34,020</w:t>
            </w:r>
          </w:p>
        </w:tc>
        <w:tc>
          <w:tcPr>
            <w:tcW w:w="270" w:type="dxa"/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C3A4E" w:rsidRPr="003F44F5" w:rsidRDefault="000C3A4E" w:rsidP="000C3A4E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74,116</w:t>
            </w:r>
          </w:p>
        </w:tc>
      </w:tr>
    </w:tbl>
    <w:p w:rsidR="0099365F" w:rsidRPr="003F44F5" w:rsidRDefault="0099365F" w:rsidP="0099365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99365F" w:rsidRPr="003F44F5" w:rsidRDefault="0099365F" w:rsidP="0099365F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มูลค่าต้นทุนของอุปกรณ์บางรายการของบริษัทซึ่งตัดค่าเสื่อมราคาเต็มจำนวนแล้ว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มีจำนวนเงินรวมประมาณ </w:t>
      </w:r>
      <w:r w:rsidRPr="003F44F5">
        <w:rPr>
          <w:rFonts w:ascii="Angsana New" w:hAnsi="Angsana New"/>
          <w:sz w:val="26"/>
          <w:szCs w:val="26"/>
        </w:rPr>
        <w:t xml:space="preserve">10.6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3F44F5">
        <w:rPr>
          <w:rFonts w:ascii="Angsana New" w:hAnsi="Angsana New"/>
          <w:sz w:val="26"/>
          <w:szCs w:val="26"/>
        </w:rPr>
        <w:t>0.2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pacing w:val="4"/>
          <w:sz w:val="26"/>
          <w:szCs w:val="26"/>
          <w:cs/>
        </w:rPr>
        <w:t>ล้านบาท</w:t>
      </w:r>
      <w:r w:rsidRPr="003F44F5">
        <w:rPr>
          <w:rFonts w:ascii="Angsana New" w:hAnsi="Angsana New"/>
          <w:spacing w:val="4"/>
          <w:sz w:val="26"/>
          <w:szCs w:val="26"/>
        </w:rPr>
        <w:t xml:space="preserve"> 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 xml:space="preserve">ตามลำดับ </w:t>
      </w:r>
      <w:r w:rsidRPr="003F44F5">
        <w:rPr>
          <w:rFonts w:ascii="Angsana New" w:hAnsi="Angsana New"/>
          <w:spacing w:val="4"/>
          <w:sz w:val="26"/>
          <w:szCs w:val="26"/>
        </w:rPr>
        <w:t>(</w:t>
      </w:r>
      <w:r w:rsidRPr="003F44F5">
        <w:rPr>
          <w:rFonts w:ascii="Angsana New" w:hAnsi="Angsana New" w:hint="cs"/>
          <w:spacing w:val="4"/>
          <w:sz w:val="26"/>
          <w:szCs w:val="26"/>
          <w:cs/>
        </w:rPr>
        <w:t>ของกลุ่ม</w:t>
      </w:r>
      <w:r w:rsidRPr="003F44F5">
        <w:rPr>
          <w:rFonts w:ascii="Angsana New" w:hAnsi="Angsana New"/>
          <w:sz w:val="26"/>
          <w:szCs w:val="26"/>
          <w:cs/>
        </w:rPr>
        <w:t>บริษัทเพซ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มีจำนวนเงินประมาณ</w:t>
      </w:r>
      <w:r w:rsidRPr="003F44F5">
        <w:rPr>
          <w:rFonts w:ascii="Angsana New" w:hAnsi="Angsana New"/>
          <w:sz w:val="26"/>
          <w:szCs w:val="26"/>
        </w:rPr>
        <w:t xml:space="preserve"> 44.</w:t>
      </w:r>
      <w:r w:rsidR="00B655A4" w:rsidRPr="003F44F5">
        <w:rPr>
          <w:rFonts w:ascii="Angsana New" w:hAnsi="Angsana New"/>
          <w:sz w:val="26"/>
          <w:szCs w:val="26"/>
        </w:rPr>
        <w:t>0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3F44F5">
        <w:rPr>
          <w:rFonts w:ascii="Angsana New" w:hAnsi="Angsana New"/>
          <w:sz w:val="26"/>
          <w:szCs w:val="26"/>
        </w:rPr>
        <w:t>13.0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ตามลำดับ)</w:t>
      </w:r>
    </w:p>
    <w:p w:rsidR="008B2A82" w:rsidRPr="003F44F5" w:rsidRDefault="008B2A8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620BEB" w:rsidRPr="003F44F5" w:rsidRDefault="00BD06A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16</w:t>
      </w:r>
      <w:r w:rsidR="00620BEB" w:rsidRPr="003F44F5">
        <w:rPr>
          <w:rFonts w:ascii="Angsana New" w:hAnsi="Angsana New"/>
          <w:b/>
          <w:bCs/>
          <w:sz w:val="26"/>
          <w:szCs w:val="26"/>
        </w:rPr>
        <w:t>.</w:t>
      </w:r>
      <w:r w:rsidR="00620BEB" w:rsidRPr="003F44F5">
        <w:rPr>
          <w:rFonts w:ascii="Angsana New" w:hAnsi="Angsana New"/>
          <w:b/>
          <w:bCs/>
          <w:sz w:val="26"/>
          <w:szCs w:val="26"/>
        </w:rPr>
        <w:tab/>
      </w:r>
      <w:r w:rsidR="00620BEB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สินทรัพย์เพื่อให้เช่า </w:t>
      </w:r>
      <w:r w:rsidR="005E6896" w:rsidRPr="003F44F5">
        <w:rPr>
          <w:rFonts w:ascii="Angsana New" w:hAnsi="Angsana New"/>
          <w:b/>
          <w:bCs/>
          <w:sz w:val="26"/>
          <w:szCs w:val="26"/>
        </w:rPr>
        <w:t>-</w:t>
      </w:r>
      <w:r w:rsidR="00620BEB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:rsidR="00260453" w:rsidRPr="003F44F5" w:rsidRDefault="0026045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3224"/>
        <w:gridCol w:w="1170"/>
        <w:gridCol w:w="270"/>
        <w:gridCol w:w="1082"/>
        <w:gridCol w:w="236"/>
        <w:gridCol w:w="1185"/>
        <w:gridCol w:w="270"/>
        <w:gridCol w:w="1215"/>
        <w:gridCol w:w="242"/>
        <w:gridCol w:w="1080"/>
      </w:tblGrid>
      <w:tr w:rsidR="003F44F5" w:rsidRPr="003F44F5" w:rsidTr="00260453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:rsidR="00260453" w:rsidRPr="003F44F5" w:rsidRDefault="00260453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5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60453" w:rsidRPr="003F44F5" w:rsidRDefault="00DE31AB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 (</w:t>
            </w:r>
            <w:r w:rsidR="00260453"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3F44F5" w:rsidRPr="003F44F5" w:rsidTr="00EC342D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งานไฟฟ้า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EC342D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เครื่องกล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EB39F8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36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EC342D" w:rsidRPr="003F44F5" w:rsidRDefault="00EC342D" w:rsidP="0097573E">
            <w:pPr>
              <w:ind w:left="-42" w:right="-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ท่อน้ำ งานลิฟต์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EC342D" w:rsidRPr="003F44F5" w:rsidRDefault="00EC342D" w:rsidP="0097573E">
            <w:pPr>
              <w:ind w:left="-42" w:right="-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และบันไดเลื่อน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งานตกแต่ง</w:t>
            </w:r>
          </w:p>
        </w:tc>
        <w:tc>
          <w:tcPr>
            <w:tcW w:w="24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อาคาร </w:t>
            </w: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EC342D" w:rsidRPr="003F44F5" w:rsidRDefault="00EC342D" w:rsidP="0097573E">
            <w:pPr>
              <w:ind w:left="-42" w:right="-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และงานระบบ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EC342D" w:rsidRPr="003F44F5" w:rsidRDefault="00EC342D" w:rsidP="0097573E">
            <w:pPr>
              <w:ind w:left="-42" w:right="-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ภายในและ</w:t>
            </w:r>
          </w:p>
        </w:tc>
        <w:tc>
          <w:tcPr>
            <w:tcW w:w="242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EC342D" w:rsidRPr="003F44F5" w:rsidRDefault="00EC342D" w:rsidP="0097573E">
            <w:pPr>
              <w:ind w:left="-108" w:right="-1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ind w:left="-108" w:right="-1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EC342D" w:rsidRPr="003F44F5" w:rsidRDefault="00EC342D" w:rsidP="0097573E">
            <w:pPr>
              <w:ind w:left="-108" w:right="-1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อาคารคิวบ์</w:t>
            </w:r>
          </w:p>
        </w:tc>
        <w:tc>
          <w:tcPr>
            <w:tcW w:w="236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EC342D" w:rsidRPr="003F44F5" w:rsidRDefault="00EC342D" w:rsidP="0097573E">
            <w:pPr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ที่จอดรถ</w:t>
            </w:r>
          </w:p>
        </w:tc>
        <w:tc>
          <w:tcPr>
            <w:tcW w:w="270" w:type="dxa"/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EC342D" w:rsidRPr="003F44F5" w:rsidRDefault="00EC342D" w:rsidP="0097573E">
            <w:pPr>
              <w:ind w:left="-42" w:right="-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งานภูมิสถาปัตย์</w:t>
            </w:r>
          </w:p>
        </w:tc>
        <w:tc>
          <w:tcPr>
            <w:tcW w:w="242" w:type="dxa"/>
            <w:tcBorders>
              <w:bottom w:val="single" w:sz="4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C342D" w:rsidRPr="003F44F5" w:rsidRDefault="00EC342D" w:rsidP="0097573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F44F5" w:rsidRPr="003F44F5" w:rsidTr="00533C5A">
        <w:tc>
          <w:tcPr>
            <w:tcW w:w="3224" w:type="dxa"/>
          </w:tcPr>
          <w:p w:rsidR="00EC342D" w:rsidRPr="003F44F5" w:rsidRDefault="00EC342D" w:rsidP="0097573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EC342D" w:rsidRPr="003F44F5" w:rsidRDefault="00EC342D" w:rsidP="0097573E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9F6585">
        <w:tc>
          <w:tcPr>
            <w:tcW w:w="3224" w:type="dxa"/>
          </w:tcPr>
          <w:p w:rsidR="005E6896" w:rsidRPr="003F44F5" w:rsidRDefault="005E6896" w:rsidP="005E6896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293,482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411,579 </w:t>
            </w:r>
          </w:p>
        </w:tc>
        <w:tc>
          <w:tcPr>
            <w:tcW w:w="236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262,529 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75,131 </w:t>
            </w:r>
          </w:p>
        </w:tc>
        <w:tc>
          <w:tcPr>
            <w:tcW w:w="242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1,042,721 </w:t>
            </w:r>
          </w:p>
        </w:tc>
      </w:tr>
      <w:tr w:rsidR="003F44F5" w:rsidRPr="003F44F5" w:rsidTr="0097573E">
        <w:tc>
          <w:tcPr>
            <w:tcW w:w="3224" w:type="dxa"/>
          </w:tcPr>
          <w:p w:rsidR="005E6896" w:rsidRPr="003F44F5" w:rsidRDefault="005E6896" w:rsidP="005E6896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โอนมาจากงานระหว่างก่อสร้าง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(หมายเหตุ </w:t>
            </w:r>
            <w:r w:rsidRPr="003F44F5">
              <w:rPr>
                <w:rFonts w:ascii="Angsana New" w:hAnsi="Angsana New"/>
                <w:sz w:val="24"/>
                <w:szCs w:val="24"/>
              </w:rPr>
              <w:t>13)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-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7,270 </w:t>
            </w:r>
          </w:p>
        </w:tc>
        <w:tc>
          <w:tcPr>
            <w:tcW w:w="236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21,486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9,430</w:t>
            </w:r>
          </w:p>
        </w:tc>
        <w:tc>
          <w:tcPr>
            <w:tcW w:w="242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38,186</w:t>
            </w:r>
          </w:p>
        </w:tc>
      </w:tr>
      <w:tr w:rsidR="003F44F5" w:rsidRPr="003F44F5" w:rsidTr="0097573E">
        <w:tc>
          <w:tcPr>
            <w:tcW w:w="3224" w:type="dxa"/>
          </w:tcPr>
          <w:p w:rsidR="005E6896" w:rsidRPr="003F44F5" w:rsidRDefault="005E6896" w:rsidP="005E689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</w:t>
            </w:r>
            <w:r w:rsidR="004C1D32" w:rsidRPr="003F44F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293,482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418,849 </w:t>
            </w:r>
          </w:p>
        </w:tc>
        <w:tc>
          <w:tcPr>
            <w:tcW w:w="236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284,015</w:t>
            </w:r>
          </w:p>
        </w:tc>
        <w:tc>
          <w:tcPr>
            <w:tcW w:w="270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84,561</w:t>
            </w:r>
          </w:p>
        </w:tc>
        <w:tc>
          <w:tcPr>
            <w:tcW w:w="242" w:type="dxa"/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E6896" w:rsidRPr="003F44F5" w:rsidRDefault="005E6896" w:rsidP="005E6896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1,080,907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A660D5" w:rsidP="0071112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312 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1,127 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4,963 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6,402 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293,482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419,161 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285,142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89,524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1,087,309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4F5" w:rsidRPr="003F44F5" w:rsidTr="00260453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11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6,272 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8,990 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10,541 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25,803 </w:t>
            </w:r>
          </w:p>
        </w:tc>
      </w:tr>
      <w:tr w:rsidR="003F44F5" w:rsidRPr="003F44F5" w:rsidTr="00260453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8,436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13,894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15,623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37,953</w:t>
            </w:r>
          </w:p>
        </w:tc>
      </w:tr>
      <w:tr w:rsidR="003F44F5" w:rsidRPr="003F44F5" w:rsidTr="00260453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</w:t>
            </w:r>
            <w:r w:rsidR="004C1D32" w:rsidRPr="003F44F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14,708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22,884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26,164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63,756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8,444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14,39</w:t>
            </w:r>
            <w:r w:rsidR="004D3E91" w:rsidRPr="003F44F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16,500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39,34</w:t>
            </w:r>
            <w:r w:rsidR="004D3E91" w:rsidRPr="003F44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    -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23,152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37,28</w:t>
            </w:r>
            <w:r w:rsidR="004D3E91" w:rsidRPr="003F44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42,664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103,09</w:t>
            </w:r>
            <w:r w:rsidR="004D3E91" w:rsidRPr="003F44F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44F5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2558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293,482 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404,141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261,131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58,397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1,017,151</w:t>
            </w:r>
          </w:p>
        </w:tc>
      </w:tr>
      <w:tr w:rsidR="00711128" w:rsidRPr="003F44F5" w:rsidTr="00533C5A">
        <w:tc>
          <w:tcPr>
            <w:tcW w:w="3224" w:type="dxa"/>
          </w:tcPr>
          <w:p w:rsidR="00711128" w:rsidRPr="003F44F5" w:rsidRDefault="00711128" w:rsidP="00711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 xml:space="preserve"> 293,482 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396,009</w:t>
            </w:r>
          </w:p>
        </w:tc>
        <w:tc>
          <w:tcPr>
            <w:tcW w:w="236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247,86</w:t>
            </w:r>
            <w:r w:rsidR="007C6E60" w:rsidRPr="003F44F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46,860</w:t>
            </w:r>
          </w:p>
        </w:tc>
        <w:tc>
          <w:tcPr>
            <w:tcW w:w="242" w:type="dxa"/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11128" w:rsidRPr="003F44F5" w:rsidRDefault="00711128" w:rsidP="0071112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44F5">
              <w:rPr>
                <w:rFonts w:ascii="Angsana New" w:hAnsi="Angsana New" w:cs="Angsana New"/>
                <w:sz w:val="24"/>
                <w:szCs w:val="24"/>
              </w:rPr>
              <w:t>984,21</w:t>
            </w:r>
            <w:r w:rsidR="004D3E91" w:rsidRPr="003F44F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:rsidR="00620BEB" w:rsidRPr="003F44F5" w:rsidRDefault="00620BE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620BEB" w:rsidRPr="003F44F5" w:rsidRDefault="00620BE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สินทรัพย์เพื่อให้เช่าดังกล่าวได้นำมาเป็นหลักทรัพย์ค้ำประกันสำหรับวงเงินสินเชื่อจากสถาบันการเงินตามที่กล่าวไว้ใน</w:t>
      </w:r>
      <w:r w:rsidR="007C1680" w:rsidRPr="003F44F5">
        <w:rPr>
          <w:rFonts w:ascii="Angsana New" w:hAnsi="Angsana New" w:hint="cs"/>
          <w:sz w:val="26"/>
          <w:szCs w:val="26"/>
          <w:cs/>
        </w:rPr>
        <w:t>หมายเหตุ</w:t>
      </w:r>
      <w:r w:rsidR="00F22AEF" w:rsidRPr="003F44F5">
        <w:rPr>
          <w:rFonts w:ascii="Angsana New" w:hAnsi="Angsana New"/>
          <w:sz w:val="26"/>
          <w:szCs w:val="26"/>
        </w:rPr>
        <w:t xml:space="preserve"> 23</w:t>
      </w:r>
    </w:p>
    <w:p w:rsidR="00620BEB" w:rsidRPr="003F44F5" w:rsidRDefault="00620BE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A07DB8" w:rsidRPr="003F44F5" w:rsidRDefault="00A07DB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7573E" w:rsidRPr="003F44F5">
        <w:rPr>
          <w:rFonts w:ascii="Angsana New" w:hAnsi="Angsana New"/>
          <w:sz w:val="26"/>
          <w:szCs w:val="26"/>
        </w:rPr>
        <w:t>255</w:t>
      </w:r>
      <w:r w:rsidR="004C1D32" w:rsidRPr="003F44F5">
        <w:rPr>
          <w:rFonts w:ascii="Angsana New" w:hAnsi="Angsana New"/>
          <w:sz w:val="26"/>
          <w:szCs w:val="26"/>
        </w:rPr>
        <w:t>9</w:t>
      </w:r>
      <w:r w:rsidR="0097573E" w:rsidRPr="003F44F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4C1D32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สินทรัพย์เพื่อให้เช่าประเมินราคาโดยผู้ประเมินราคาอิสระตามรายงานลงวันที่</w:t>
      </w:r>
      <w:r w:rsidR="0099365F" w:rsidRPr="003F44F5">
        <w:rPr>
          <w:rFonts w:ascii="Angsana New" w:hAnsi="Angsana New"/>
          <w:sz w:val="26"/>
          <w:szCs w:val="26"/>
        </w:rPr>
        <w:t xml:space="preserve"> </w:t>
      </w:r>
      <w:r w:rsidR="007C0D0C" w:rsidRPr="003F44F5">
        <w:rPr>
          <w:rFonts w:ascii="Angsana New" w:hAnsi="Angsana New"/>
          <w:sz w:val="26"/>
          <w:szCs w:val="26"/>
        </w:rPr>
        <w:t xml:space="preserve">31 </w:t>
      </w:r>
      <w:r w:rsidR="007C0D0C"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99365F" w:rsidRPr="003F44F5">
        <w:rPr>
          <w:rFonts w:ascii="Angsana New" w:hAnsi="Angsana New"/>
          <w:sz w:val="26"/>
          <w:szCs w:val="26"/>
          <w:lang w:val="en-GB"/>
        </w:rPr>
        <w:t>2560</w:t>
      </w:r>
      <w:r w:rsidR="005E6896" w:rsidRPr="003F44F5">
        <w:rPr>
          <w:rFonts w:ascii="Angsana New" w:hAnsi="Angsana New"/>
          <w:sz w:val="26"/>
          <w:szCs w:val="26"/>
        </w:rPr>
        <w:t xml:space="preserve"> </w:t>
      </w:r>
      <w:r w:rsidR="005E6896" w:rsidRPr="003F44F5">
        <w:rPr>
          <w:rFonts w:ascii="Angsana New" w:hAnsi="Angsana New" w:hint="cs"/>
          <w:sz w:val="26"/>
          <w:szCs w:val="26"/>
          <w:cs/>
        </w:rPr>
        <w:t>และวันที่</w:t>
      </w:r>
      <w:r w:rsidR="005E1858" w:rsidRPr="003F44F5">
        <w:rPr>
          <w:rFonts w:ascii="Angsana New" w:hAnsi="Angsana New"/>
          <w:sz w:val="26"/>
          <w:szCs w:val="26"/>
        </w:rPr>
        <w:t xml:space="preserve"> 18 </w:t>
      </w:r>
      <w:r w:rsidR="005E1858" w:rsidRPr="003F44F5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5E1858"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0C3A4E" w:rsidRPr="003F44F5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3F44F5">
        <w:rPr>
          <w:rFonts w:ascii="Angsana New" w:hAnsi="Angsana New" w:hint="cs"/>
          <w:sz w:val="26"/>
          <w:szCs w:val="26"/>
          <w:cs/>
        </w:rPr>
        <w:t xml:space="preserve">โดยใช้วิธีรายได้ </w:t>
      </w:r>
      <w:r w:rsidRPr="003F44F5">
        <w:rPr>
          <w:rFonts w:ascii="Angsana New" w:hAnsi="Angsana New"/>
          <w:sz w:val="26"/>
          <w:szCs w:val="26"/>
        </w:rPr>
        <w:t xml:space="preserve">(Income Approach) </w:t>
      </w:r>
      <w:r w:rsidR="0097573E" w:rsidRPr="003F44F5">
        <w:rPr>
          <w:rFonts w:ascii="Angsana New" w:hAnsi="Angsana New" w:hint="cs"/>
          <w:sz w:val="26"/>
          <w:szCs w:val="26"/>
          <w:cs/>
        </w:rPr>
        <w:t xml:space="preserve">ราคาประเมินมีจำนวนเงิน </w:t>
      </w:r>
      <w:r w:rsidR="00711128" w:rsidRPr="003F44F5">
        <w:rPr>
          <w:rFonts w:ascii="Angsana New" w:hAnsi="Angsana New"/>
          <w:sz w:val="26"/>
          <w:szCs w:val="26"/>
          <w:lang w:val="en-GB"/>
        </w:rPr>
        <w:t>1,342.7</w:t>
      </w:r>
      <w:r w:rsidR="00D97142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97573E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853F35" w:rsidRPr="003F44F5">
        <w:rPr>
          <w:rFonts w:ascii="Angsana New" w:hAnsi="Angsana New"/>
          <w:sz w:val="26"/>
          <w:szCs w:val="26"/>
        </w:rPr>
        <w:t>1,117.9</w:t>
      </w:r>
      <w:r w:rsidR="0097573E" w:rsidRPr="003F44F5">
        <w:rPr>
          <w:rFonts w:ascii="Angsana New" w:hAnsi="Angsana New"/>
          <w:sz w:val="26"/>
          <w:szCs w:val="26"/>
        </w:rPr>
        <w:t xml:space="preserve"> </w:t>
      </w:r>
      <w:r w:rsidR="005B0DFF" w:rsidRPr="003F44F5">
        <w:rPr>
          <w:rFonts w:ascii="Angsana New" w:hAnsi="Angsana New" w:hint="cs"/>
          <w:sz w:val="26"/>
          <w:szCs w:val="26"/>
          <w:cs/>
        </w:rPr>
        <w:t xml:space="preserve">          </w:t>
      </w:r>
      <w:r w:rsidR="0097573E" w:rsidRPr="003F44F5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:rsidR="00A07DB8" w:rsidRPr="003F44F5" w:rsidRDefault="00A07DB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A07DB8" w:rsidRPr="003F44F5" w:rsidRDefault="00BD06A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17</w:t>
      </w:r>
      <w:r w:rsidR="00A07DB8" w:rsidRPr="003F44F5">
        <w:rPr>
          <w:rFonts w:ascii="Angsana New" w:hAnsi="Angsana New"/>
          <w:b/>
          <w:bCs/>
          <w:sz w:val="26"/>
          <w:szCs w:val="26"/>
        </w:rPr>
        <w:t>.</w:t>
      </w:r>
      <w:r w:rsidR="00A07DB8" w:rsidRPr="003F44F5">
        <w:rPr>
          <w:rFonts w:ascii="Angsana New" w:hAnsi="Angsana New"/>
          <w:b/>
          <w:bCs/>
          <w:sz w:val="26"/>
          <w:szCs w:val="26"/>
        </w:rPr>
        <w:tab/>
      </w:r>
      <w:r w:rsidR="00A07DB8" w:rsidRPr="003F44F5">
        <w:rPr>
          <w:rFonts w:ascii="Angsana New" w:hAnsi="Angsana New"/>
          <w:b/>
          <w:bCs/>
          <w:sz w:val="26"/>
          <w:szCs w:val="26"/>
          <w:cs/>
        </w:rPr>
        <w:t xml:space="preserve">สินทรัพย์ไม่มีตัวตน </w:t>
      </w:r>
      <w:r w:rsidR="001C073F" w:rsidRPr="003F44F5">
        <w:rPr>
          <w:rFonts w:ascii="Angsana New" w:hAnsi="Angsana New"/>
          <w:b/>
          <w:bCs/>
          <w:sz w:val="26"/>
          <w:szCs w:val="26"/>
        </w:rPr>
        <w:t>-</w:t>
      </w:r>
      <w:r w:rsidR="00A07DB8" w:rsidRPr="003F44F5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:rsidR="001C073F" w:rsidRPr="003F44F5" w:rsidRDefault="001C073F" w:rsidP="001C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350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2447"/>
        <w:gridCol w:w="973"/>
        <w:gridCol w:w="270"/>
        <w:gridCol w:w="900"/>
        <w:gridCol w:w="270"/>
        <w:gridCol w:w="906"/>
        <w:gridCol w:w="264"/>
        <w:gridCol w:w="900"/>
        <w:gridCol w:w="270"/>
        <w:gridCol w:w="810"/>
        <w:gridCol w:w="270"/>
        <w:gridCol w:w="900"/>
        <w:gridCol w:w="270"/>
        <w:gridCol w:w="900"/>
      </w:tblGrid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106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งบการเงินรวม (พันบาท)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106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เครื่องหมาย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สัญญา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106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การค้าและ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ข้อตกลง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สัญญา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97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D51326" w:rsidRPr="003F44F5" w:rsidRDefault="00D51326" w:rsidP="00DC0D13">
            <w:pPr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โปรแกรม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โปรแกรม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106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ชื่อทางการค้า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ไม่แข่งขัน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907"/>
                <w:tab w:val="left" w:pos="1062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แฟ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รนไชส์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69"/>
              </w:tabs>
              <w:ind w:left="-42" w:right="-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jc w:val="center"/>
              <w:rPr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กับลูกค้า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42" w:right="-2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882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003F44F5">
              <w:rPr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42" w:right="-2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875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ind w:right="-6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1,740,098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3,520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608,916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95,647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11,913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2,460,094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42,446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44,338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(1,602)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(1,602)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169,169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342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57,953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9,299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2,276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239,039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1,909,267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3,862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666,869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104,946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55,033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2,741,869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4,000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21,587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25,587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(3,716)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(3,716)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317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2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(1,892)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(13,644)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(28)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(4,674)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(750)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(67)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(19,163)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1,895,623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3,834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666,195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104,196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74,729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2,744,577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ค่าตัดจำหน่ายสะสม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left="-108"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left="-106"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left="-106"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left="-106"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left="-108"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8,155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1,992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2,441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12,661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917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98,642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24,918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6,076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130,553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(1,134)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(1,134)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73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5,800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1,512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169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7,537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1,046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112,597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28,422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7,552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149,617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944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101,059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25,659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20,063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147,725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(700)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3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(700)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720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188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233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1,148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1,997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214,376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54,269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27,148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297,790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และวันที่ </w:t>
            </w: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 xml:space="preserve">31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2558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ขาดทุนจากการด้อยค่าระหว่างปี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154,609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154,609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552"/>
              </w:tabs>
              <w:ind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154,609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154,609</w:t>
            </w:r>
          </w:p>
        </w:tc>
      </w:tr>
      <w:tr w:rsidR="003F44F5" w:rsidRPr="003F44F5" w:rsidTr="00DC0D13">
        <w:tc>
          <w:tcPr>
            <w:tcW w:w="2447" w:type="dxa"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73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left" w:pos="950"/>
              </w:tabs>
              <w:ind w:left="-108" w:right="13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6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clear" w:pos="1871"/>
                <w:tab w:val="left" w:pos="595"/>
              </w:tabs>
              <w:ind w:right="2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2558</w:t>
            </w:r>
          </w:p>
        </w:tc>
        <w:tc>
          <w:tcPr>
            <w:tcW w:w="9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1,909,267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2,816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554,272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76,524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47,481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629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2,592,252</w:t>
            </w:r>
          </w:p>
        </w:tc>
      </w:tr>
      <w:tr w:rsidR="003F44F5" w:rsidRPr="003F44F5" w:rsidTr="00DC0D13">
        <w:tc>
          <w:tcPr>
            <w:tcW w:w="2447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2"/>
                <w:szCs w:val="22"/>
              </w:rPr>
              <w:t>2559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1,895,623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1,837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297,210</w:t>
            </w:r>
          </w:p>
        </w:tc>
        <w:tc>
          <w:tcPr>
            <w:tcW w:w="264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49,927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47,581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 xml:space="preserve">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5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51326" w:rsidRPr="003F44F5" w:rsidRDefault="00D51326" w:rsidP="00DC0D13">
            <w:pPr>
              <w:pStyle w:val="BodyText3"/>
              <w:tabs>
                <w:tab w:val="left" w:pos="227"/>
                <w:tab w:val="left" w:pos="454"/>
                <w:tab w:val="left" w:pos="595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</w:rPr>
              <w:t>2,292,178</w:t>
            </w:r>
          </w:p>
        </w:tc>
      </w:tr>
    </w:tbl>
    <w:p w:rsidR="001C073F" w:rsidRPr="003F44F5" w:rsidRDefault="001C073F" w:rsidP="001C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1C073F" w:rsidRPr="003F44F5" w:rsidRDefault="001C073F" w:rsidP="001C0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tbl>
      <w:tblPr>
        <w:tblW w:w="9738" w:type="dxa"/>
        <w:tblLayout w:type="fixed"/>
        <w:tblLook w:val="04A0" w:firstRow="1" w:lastRow="0" w:firstColumn="1" w:lastColumn="0" w:noHBand="0" w:noVBand="1"/>
      </w:tblPr>
      <w:tblGrid>
        <w:gridCol w:w="5148"/>
        <w:gridCol w:w="1440"/>
        <w:gridCol w:w="270"/>
        <w:gridCol w:w="1350"/>
        <w:gridCol w:w="270"/>
        <w:gridCol w:w="1260"/>
      </w:tblGrid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86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1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69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75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75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75"/>
                <w:tab w:val="left" w:pos="1512"/>
              </w:tabs>
              <w:ind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right" w:pos="2653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clear" w:pos="280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2,481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2,481</w:t>
            </w: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1,070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2,562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clear" w:pos="2807"/>
                <w:tab w:val="left" w:pos="270"/>
                <w:tab w:val="left" w:pos="2880"/>
              </w:tabs>
              <w:ind w:right="-10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3,551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5,043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3,570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3,570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1,492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"/>
                <w:tab w:val="left" w:pos="250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(1,492)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907"/>
                <w:tab w:val="left" w:pos="972"/>
              </w:tabs>
              <w:ind w:left="-108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clear" w:pos="2807"/>
                <w:tab w:val="left" w:pos="270"/>
                <w:tab w:val="left" w:pos="2880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8,613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8,613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</w:t>
            </w:r>
            <w:r w:rsidRPr="003F44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ตัดจำหน่าย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สะสม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695</w:t>
            </w: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699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clear" w:pos="2580"/>
                <w:tab w:val="clear" w:pos="2807"/>
                <w:tab w:val="left" w:pos="270"/>
                <w:tab w:val="left" w:pos="2790"/>
                <w:tab w:val="left" w:pos="288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1,394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1,394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1,651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1,651</w:t>
            </w: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clear" w:pos="2580"/>
                <w:tab w:val="left" w:pos="270"/>
                <w:tab w:val="left" w:pos="288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3,045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3,045</w:t>
            </w:r>
          </w:p>
        </w:tc>
      </w:tr>
      <w:tr w:rsidR="003F44F5" w:rsidRPr="003F44F5" w:rsidTr="00857978">
        <w:tc>
          <w:tcPr>
            <w:tcW w:w="5148" w:type="dxa"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C1D32" w:rsidRPr="003F44F5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2,157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1,492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3,649</w:t>
            </w:r>
          </w:p>
        </w:tc>
      </w:tr>
      <w:tr w:rsidR="001C073F" w:rsidRPr="003F44F5" w:rsidTr="00857978">
        <w:tc>
          <w:tcPr>
            <w:tcW w:w="5148" w:type="dxa"/>
            <w:hideMark/>
          </w:tcPr>
          <w:p w:rsidR="001C073F" w:rsidRPr="003F44F5" w:rsidRDefault="001C073F" w:rsidP="00857978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4C1D32" w:rsidRPr="003F44F5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5,568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68"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C073F" w:rsidRPr="003F44F5" w:rsidRDefault="001C073F" w:rsidP="00857978">
            <w:pPr>
              <w:pStyle w:val="BodyText3"/>
              <w:tabs>
                <w:tab w:val="left" w:pos="227"/>
                <w:tab w:val="left" w:pos="34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42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C073F" w:rsidRPr="003F44F5" w:rsidRDefault="001C073F" w:rsidP="00857978">
            <w:pPr>
              <w:tabs>
                <w:tab w:val="clear" w:pos="227"/>
                <w:tab w:val="clear" w:pos="454"/>
                <w:tab w:val="clear" w:pos="68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5,568</w:t>
            </w:r>
          </w:p>
        </w:tc>
      </w:tr>
    </w:tbl>
    <w:p w:rsidR="001C073F" w:rsidRPr="003F44F5" w:rsidRDefault="001C073F" w:rsidP="0099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99365F" w:rsidRPr="003F44F5" w:rsidRDefault="0099365F" w:rsidP="0099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มูลค่าต้นทุนของสินทรัพย์ไม่มีตัวตนบางรายการของ</w:t>
      </w:r>
      <w:r w:rsidRPr="003F44F5">
        <w:rPr>
          <w:rFonts w:ascii="Angsana New" w:hAnsi="Angsana New" w:hint="cs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บริษัทเพซ ดีเวลลอปเมนท์ คอร์ปอเรชั่นซึ่งตัดค่า</w:t>
      </w:r>
      <w:r w:rsidRPr="003F44F5">
        <w:rPr>
          <w:rFonts w:ascii="Angsana New" w:hAnsi="Angsana New" w:hint="cs"/>
          <w:sz w:val="26"/>
          <w:szCs w:val="26"/>
          <w:cs/>
        </w:rPr>
        <w:t>ตัดจำหน่าย</w:t>
      </w:r>
      <w:r w:rsidRPr="003F44F5">
        <w:rPr>
          <w:rFonts w:ascii="Angsana New" w:hAnsi="Angsana New"/>
          <w:sz w:val="26"/>
          <w:szCs w:val="26"/>
          <w:cs/>
        </w:rPr>
        <w:t xml:space="preserve">เต็มจำนวนแล้ว </w:t>
      </w:r>
      <w:r w:rsidRPr="003F44F5">
        <w:rPr>
          <w:rFonts w:ascii="Angsana New" w:hAnsi="Angsana New"/>
          <w:sz w:val="26"/>
          <w:szCs w:val="26"/>
        </w:rPr>
        <w:t xml:space="preserve">         </w:t>
      </w:r>
      <w:r w:rsidRPr="003F44F5">
        <w:rPr>
          <w:rFonts w:ascii="Angsana New" w:hAnsi="Angsana New"/>
          <w:sz w:val="26"/>
          <w:szCs w:val="26"/>
          <w:cs/>
        </w:rPr>
        <w:t xml:space="preserve">แต่บริษัทยังสามารถใช้ประโยชน์ในสินทรัพย์เหล่านั้นได้ 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มีจำนวนเงินรวมประมาณ </w:t>
      </w:r>
      <w:r w:rsidRPr="003F44F5">
        <w:rPr>
          <w:rFonts w:ascii="Angsana New" w:hAnsi="Angsana New"/>
          <w:sz w:val="26"/>
          <w:szCs w:val="26"/>
        </w:rPr>
        <w:t xml:space="preserve">7.3 </w:t>
      </w:r>
      <w:r w:rsidRPr="003F44F5">
        <w:rPr>
          <w:rFonts w:ascii="Angsana New" w:hAnsi="Angsana New" w:hint="cs"/>
          <w:sz w:val="26"/>
          <w:szCs w:val="26"/>
          <w:cs/>
        </w:rPr>
        <w:t>ล้านบาท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(</w:t>
      </w:r>
      <w:r w:rsidRPr="003F44F5">
        <w:rPr>
          <w:rFonts w:ascii="Angsana New" w:hAnsi="Angsana New"/>
          <w:sz w:val="26"/>
          <w:szCs w:val="26"/>
        </w:rPr>
        <w:t xml:space="preserve">2558: </w:t>
      </w:r>
      <w:r w:rsidRPr="003F44F5">
        <w:rPr>
          <w:rFonts w:ascii="Angsana New" w:hAnsi="Angsana New" w:hint="cs"/>
          <w:sz w:val="26"/>
          <w:szCs w:val="26"/>
          <w:cs/>
        </w:rPr>
        <w:t>ไม่มี)</w:t>
      </w:r>
    </w:p>
    <w:p w:rsidR="0099365F" w:rsidRPr="003F44F5" w:rsidRDefault="0099365F" w:rsidP="0099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C92E4A" w:rsidRPr="003F44F5" w:rsidRDefault="00CD2F9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t>18</w:t>
      </w:r>
      <w:r w:rsidR="00C92E4A" w:rsidRPr="003F44F5">
        <w:rPr>
          <w:rFonts w:ascii="Angsana New" w:hAnsi="Angsana New"/>
          <w:b/>
          <w:bCs/>
          <w:sz w:val="26"/>
          <w:szCs w:val="26"/>
        </w:rPr>
        <w:t>.</w:t>
      </w:r>
      <w:r w:rsidR="00C92E4A" w:rsidRPr="003F44F5">
        <w:rPr>
          <w:rFonts w:ascii="Angsana New" w:hAnsi="Angsana New"/>
          <w:b/>
          <w:bCs/>
          <w:sz w:val="26"/>
          <w:szCs w:val="26"/>
        </w:rPr>
        <w:tab/>
      </w:r>
      <w:r w:rsidR="00C92E4A" w:rsidRPr="003F44F5">
        <w:rPr>
          <w:rFonts w:ascii="Angsana New" w:hAnsi="Angsana New"/>
          <w:b/>
          <w:bCs/>
          <w:sz w:val="26"/>
          <w:szCs w:val="26"/>
          <w:cs/>
        </w:rPr>
        <w:t xml:space="preserve">ค่าความนิยม </w:t>
      </w:r>
      <w:r w:rsidR="00D40274" w:rsidRPr="003F44F5">
        <w:rPr>
          <w:rFonts w:ascii="Angsana New" w:hAnsi="Angsana New"/>
          <w:b/>
          <w:bCs/>
          <w:sz w:val="26"/>
          <w:szCs w:val="26"/>
        </w:rPr>
        <w:t xml:space="preserve">- </w:t>
      </w:r>
      <w:r w:rsidR="00C92E4A" w:rsidRPr="003F44F5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:rsidR="00C92E4A" w:rsidRPr="003F44F5" w:rsidRDefault="00C92E4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270"/>
        <w:gridCol w:w="1350"/>
        <w:gridCol w:w="270"/>
        <w:gridCol w:w="1350"/>
      </w:tblGrid>
      <w:tr w:rsidR="003F44F5" w:rsidRPr="003F44F5" w:rsidTr="00D932D7">
        <w:tc>
          <w:tcPr>
            <w:tcW w:w="6570" w:type="dxa"/>
          </w:tcPr>
          <w:p w:rsidR="00C92E4A" w:rsidRPr="003F44F5" w:rsidRDefault="00C92E4A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92E4A" w:rsidRPr="003F44F5" w:rsidRDefault="00C92E4A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C92E4A" w:rsidRPr="003F44F5" w:rsidRDefault="00C92E4A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F44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44F5" w:rsidRPr="003F44F5" w:rsidTr="00D932D7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5A43F2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5A43F2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มูลค่าตามบัญชีสุทธิยกมา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3,717,293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3,435,182</w:t>
            </w:r>
          </w:p>
        </w:tc>
      </w:tr>
      <w:tr w:rsidR="003F44F5" w:rsidRPr="003F44F5" w:rsidTr="005A43F2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ผลกระทบจากการแปลงค่างบการเงิน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7C6E6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(23,020</w:t>
            </w:r>
            <w:r w:rsidR="004772E0" w:rsidRPr="003F44F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285,406</w:t>
            </w:r>
          </w:p>
        </w:tc>
      </w:tr>
      <w:tr w:rsidR="003F44F5" w:rsidRPr="003F44F5" w:rsidTr="005A43F2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ตั้งค่าเผื่อการด้อยค่าเพิ่มขึ้นในระหว่างปี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(28,852)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(3,295)</w:t>
            </w:r>
          </w:p>
        </w:tc>
      </w:tr>
      <w:tr w:rsidR="004772E0" w:rsidRPr="003F44F5" w:rsidTr="005A43F2">
        <w:tc>
          <w:tcPr>
            <w:tcW w:w="65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มูลค่าตามบัญชีสุทธิยกไป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3,665,421</w:t>
            </w:r>
          </w:p>
        </w:tc>
        <w:tc>
          <w:tcPr>
            <w:tcW w:w="270" w:type="dxa"/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772E0" w:rsidRPr="003F44F5" w:rsidRDefault="004772E0" w:rsidP="004772E0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</w:rPr>
              <w:t>3,717,293</w:t>
            </w:r>
          </w:p>
        </w:tc>
      </w:tr>
    </w:tbl>
    <w:p w:rsidR="00C92E4A" w:rsidRPr="003F44F5" w:rsidRDefault="00C92E4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</w:rPr>
      </w:pPr>
    </w:p>
    <w:p w:rsidR="003030D8" w:rsidRPr="003F44F5" w:rsidRDefault="003030D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ค่าความนิยมได้รับจากการรวมธุรกิจโดยการซื้อหุ้นในธุรกิจอาหารและเครื่องดื่มและโครงการมหานคร</w:t>
      </w:r>
    </w:p>
    <w:p w:rsidR="001B04D7" w:rsidRPr="003F44F5" w:rsidRDefault="001B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F9199C" w:rsidRPr="003F44F5" w:rsidRDefault="00CD2F9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F9199C" w:rsidRPr="003F44F5">
        <w:rPr>
          <w:rFonts w:ascii="Angsana New" w:hAnsi="Angsana New"/>
          <w:b/>
          <w:bCs/>
          <w:sz w:val="26"/>
          <w:szCs w:val="26"/>
        </w:rPr>
        <w:t xml:space="preserve">. </w:t>
      </w:r>
      <w:r w:rsidR="00F9199C" w:rsidRPr="003F44F5">
        <w:rPr>
          <w:rFonts w:ascii="Angsana New" w:hAnsi="Angsana New"/>
          <w:b/>
          <w:bCs/>
          <w:sz w:val="26"/>
          <w:szCs w:val="26"/>
        </w:rPr>
        <w:tab/>
      </w:r>
      <w:r w:rsidR="00F9199C" w:rsidRPr="003F44F5">
        <w:rPr>
          <w:rFonts w:ascii="Angsana New" w:hAnsi="Angsana New"/>
          <w:b/>
          <w:bCs/>
          <w:sz w:val="26"/>
          <w:szCs w:val="26"/>
          <w:cs/>
        </w:rPr>
        <w:t>สินทรัพย์</w:t>
      </w:r>
      <w:r w:rsidR="00C92E4A" w:rsidRPr="003F44F5">
        <w:rPr>
          <w:rFonts w:ascii="Angsana New" w:hAnsi="Angsana New"/>
          <w:b/>
          <w:bCs/>
          <w:sz w:val="26"/>
          <w:szCs w:val="26"/>
        </w:rPr>
        <w:t xml:space="preserve"> (</w:t>
      </w:r>
      <w:r w:rsidR="00C92E4A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หนี้สิน) </w:t>
      </w:r>
      <w:r w:rsidR="00F9199C" w:rsidRPr="003F44F5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  <w:r w:rsidR="00C92E4A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D40274" w:rsidRPr="003F44F5">
        <w:rPr>
          <w:rFonts w:ascii="Angsana New" w:hAnsi="Angsana New"/>
          <w:b/>
          <w:bCs/>
          <w:sz w:val="26"/>
          <w:szCs w:val="26"/>
        </w:rPr>
        <w:t>-</w:t>
      </w:r>
      <w:r w:rsidR="00C92E4A"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="00C92E4A" w:rsidRPr="003F44F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68170B" w:rsidRPr="003F44F5" w:rsidRDefault="0068170B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2"/>
          <w:szCs w:val="22"/>
        </w:rPr>
      </w:pPr>
    </w:p>
    <w:p w:rsidR="00F9199C" w:rsidRPr="003F44F5" w:rsidRDefault="00F9199C" w:rsidP="00CD2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รายได้</w:t>
      </w:r>
      <w:r w:rsidRPr="003F44F5">
        <w:rPr>
          <w:rFonts w:ascii="Angsana New" w:hAnsi="Angsana New"/>
          <w:sz w:val="26"/>
          <w:szCs w:val="26"/>
        </w:rPr>
        <w:t xml:space="preserve"> (</w:t>
      </w:r>
      <w:r w:rsidRPr="003F44F5">
        <w:rPr>
          <w:rFonts w:ascii="Angsana New" w:hAnsi="Angsana New"/>
          <w:sz w:val="26"/>
          <w:szCs w:val="26"/>
          <w:cs/>
        </w:rPr>
        <w:t xml:space="preserve">ค่าใช้จ่าย) ภาษีเงินได้สำหรับแต่ละปีสิ้นสุดวันที่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  <w:lang w:val="en-GB"/>
        </w:rPr>
        <w:t>255</w:t>
      </w:r>
      <w:r w:rsidR="00CD2F91"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CD2F91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2"/>
          <w:szCs w:val="22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3"/>
        <w:gridCol w:w="1157"/>
        <w:gridCol w:w="270"/>
        <w:gridCol w:w="1170"/>
        <w:gridCol w:w="270"/>
        <w:gridCol w:w="1170"/>
        <w:gridCol w:w="270"/>
        <w:gridCol w:w="1170"/>
      </w:tblGrid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7" w:type="dxa"/>
            <w:gridSpan w:val="7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7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3F44F5" w:rsidRPr="003F44F5" w:rsidTr="00DC0D13">
        <w:trPr>
          <w:trHeight w:val="197"/>
        </w:trPr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(12,278)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(7,880)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ผลกระทบจากค่าภาษีเงินได้รอการตัดบัญชี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ของรายการผลแตกต่างชั่วคราว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การรับรู้รายได้จากการขายหน่วยในอาคารชุดพักอาศัย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(11,473)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117,780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(2,005)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118,239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21,431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66,917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83,947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(9,553)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16,166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488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บันทึกดอกเบี้ยจ่ายเป็นส่วนหนึ่งของต้นทุนที่ดิน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(56,399)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5,539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1,364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1,381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ค่าธรรมเนียมการจัดจำหน่ายหุ้นกู้รอการตัดบัญชี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(290)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76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สินทรัพย์ไม่มีตัวตน </w:t>
            </w:r>
            <w:r w:rsidRPr="003F44F5">
              <w:rPr>
                <w:rFonts w:ascii="Angsana New" w:eastAsia="Cordia New" w:hAnsi="Angsana New"/>
                <w:sz w:val="24"/>
                <w:szCs w:val="24"/>
                <w:lang w:val="en-GB"/>
              </w:rPr>
              <w:t xml:space="preserve">-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37,784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33,310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14,910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2,448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1,431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2,357</w:t>
            </w:r>
          </w:p>
        </w:tc>
      </w:tr>
      <w:tr w:rsidR="00D51326" w:rsidRPr="003F44F5" w:rsidTr="00DC0D13">
        <w:tc>
          <w:tcPr>
            <w:tcW w:w="4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80,940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188,870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68,015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88,249</w:t>
            </w:r>
          </w:p>
        </w:tc>
      </w:tr>
    </w:tbl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รายได้ภาษีเงินได้กับผลคูณของขาดทุนทางบัญชีโดยใช้อัตราภาษีสำหรับแต่ละปีสิ้นสุดวันที่</w:t>
      </w:r>
      <w:r w:rsidRPr="003F44F5">
        <w:rPr>
          <w:rFonts w:ascii="Angsana New" w:hAnsi="Angsana New"/>
          <w:sz w:val="26"/>
          <w:szCs w:val="26"/>
        </w:rPr>
        <w:t xml:space="preserve">              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13"/>
        <w:gridCol w:w="1157"/>
        <w:gridCol w:w="270"/>
        <w:gridCol w:w="1170"/>
        <w:gridCol w:w="270"/>
        <w:gridCol w:w="1170"/>
        <w:gridCol w:w="270"/>
        <w:gridCol w:w="1170"/>
      </w:tblGrid>
      <w:tr w:rsidR="003F44F5" w:rsidRPr="003F44F5" w:rsidTr="00DC0D13">
        <w:tc>
          <w:tcPr>
            <w:tcW w:w="4243" w:type="dxa"/>
            <w:gridSpan w:val="2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77" w:type="dxa"/>
            <w:gridSpan w:val="7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F44F5" w:rsidRPr="003F44F5" w:rsidTr="00DC0D13">
        <w:tc>
          <w:tcPr>
            <w:tcW w:w="4243" w:type="dxa"/>
            <w:gridSpan w:val="2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7" w:type="dxa"/>
            <w:gridSpan w:val="3"/>
            <w:tcBorders>
              <w:bottom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44F5" w:rsidRPr="003F44F5" w:rsidTr="00DC0D13">
        <w:tc>
          <w:tcPr>
            <w:tcW w:w="4243" w:type="dxa"/>
            <w:gridSpan w:val="2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</w:tr>
      <w:tr w:rsidR="003F44F5" w:rsidRPr="003F44F5" w:rsidTr="00DC0D13">
        <w:tc>
          <w:tcPr>
            <w:tcW w:w="4243" w:type="dxa"/>
            <w:gridSpan w:val="2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ขาดทุนก่อนภาษีทางบัญชี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(2,407,337)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(2,057,462)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(310,984)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(452,736)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70" w:type="dxa"/>
            <w:gridSpan w:val="2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70" w:type="dxa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ภาษีเงินได้คำนวณในอัตราร้อยละ 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20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สำหรับบริษัทในประเทศ</w:t>
            </w:r>
          </w:p>
        </w:tc>
        <w:tc>
          <w:tcPr>
            <w:tcW w:w="1170" w:type="dxa"/>
            <w:gridSpan w:val="2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ไทย และร้อยละ 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41.1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ในปี 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>2559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 (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2558: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>ร้อยละ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41.0)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720,603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43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535,637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62,197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90,547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ind w:left="0" w:right="-108" w:hanging="1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สำหรับบริษัทในประเทศสหรัฐอเมริกา</w:t>
            </w:r>
          </w:p>
        </w:tc>
        <w:tc>
          <w:tcPr>
            <w:tcW w:w="1170" w:type="dxa"/>
            <w:gridSpan w:val="2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ind w:left="0" w:right="-108" w:hanging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ผลกระทบของรายการผลแตกต่างถาวร</w:t>
            </w:r>
          </w:p>
        </w:tc>
        <w:tc>
          <w:tcPr>
            <w:tcW w:w="1170" w:type="dxa"/>
            <w:gridSpan w:val="2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(51,190)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(39,658)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(2,823)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(3,531)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>ตัดจำหน่ายสินทรัพย์ภาษีเงินได้รอการตัดบัญชีจาก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    ผลขาดทุนสะสมทางภาษีที่หมดอายุ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 (5,065)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ค่าใช้จ่ายที่เกี่ยวข้องกับการเพิ่มทุน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8,641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43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   1,233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8,641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   1,233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  การรับรู้ผลขาดทุนสะสมทางภาษีที่เดิมไม่ได้บันทึก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19,520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43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1,380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ผลขาดทุนทางภาษีที่ไม่รับรู้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(505,210)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(259,735)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 xml:space="preserve">โอนกลับดอกเบี้ยค้างจ่ายเป็นสำรองอื่น (หมายเหตุ </w:t>
            </w:r>
            <w:r w:rsidRPr="003F44F5">
              <w:rPr>
                <w:rFonts w:ascii="Angsana New" w:eastAsia="Cordia New" w:hAnsi="Angsana New"/>
                <w:sz w:val="24"/>
                <w:szCs w:val="24"/>
                <w:lang w:val="en-GB"/>
              </w:rPr>
              <w:t>4)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(92,501)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-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อื่น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 xml:space="preserve">ๆ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(18,923)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(44,922)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DC0D13">
        <w:tc>
          <w:tcPr>
            <w:tcW w:w="423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80,940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43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188,870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68,015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88,249</w:t>
            </w:r>
          </w:p>
        </w:tc>
      </w:tr>
    </w:tbl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รายละเอียดของสินทรัพย์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(หนี้สิน) ภาษีเงินได้รอการตัดบัญชี </w:t>
      </w:r>
      <w:r w:rsidRPr="003F44F5">
        <w:rPr>
          <w:rFonts w:ascii="Angsana New" w:hAnsi="Angsana New"/>
          <w:sz w:val="26"/>
          <w:szCs w:val="26"/>
        </w:rPr>
        <w:t xml:space="preserve">- </w:t>
      </w:r>
      <w:r w:rsidRPr="003F44F5">
        <w:rPr>
          <w:rFonts w:ascii="Angsana New" w:hAnsi="Angsana New"/>
          <w:sz w:val="26"/>
          <w:szCs w:val="26"/>
          <w:cs/>
        </w:rPr>
        <w:t xml:space="preserve">สุทธิ 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79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094"/>
        <w:gridCol w:w="1170"/>
        <w:gridCol w:w="270"/>
        <w:gridCol w:w="1063"/>
        <w:gridCol w:w="270"/>
        <w:gridCol w:w="1080"/>
        <w:gridCol w:w="270"/>
        <w:gridCol w:w="1080"/>
        <w:gridCol w:w="270"/>
        <w:gridCol w:w="1225"/>
      </w:tblGrid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6698" w:type="dxa"/>
            <w:gridSpan w:val="9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บันทึกเป็นรายได้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(ค่าใช้จ่าย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)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3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กำไรเบ็ดเสร็จ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31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F44F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สำหรับปี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อื่นสำหรับปี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31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F44F5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7" w:right="162" w:hanging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7" w:right="162" w:hanging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การรับรู้รายได้จากการขายหน่วยใน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อาคารชุดพักอาศัย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121,215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(11,473)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109,742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192,256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118,239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310,495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44,064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(9,553)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34,511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บันทึก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>ค่าใช้จ่ายและ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ดอกเบี้ยจ่ายเป็น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ส่วนหนึ่งของต้นทุนที่ดิน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152,298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(56,399)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95,899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(5,456)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(5,746)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อื่น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4,232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14,910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19,142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508,609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55,434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564,043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6698" w:type="dxa"/>
            <w:gridSpan w:val="9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บันทึกเป็นค่าใช้จ่าย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รายได้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)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451"/>
              </w:tabs>
              <w:ind w:right="-22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3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ขาดทุน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กำไรเบ็ดเสร็จ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31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F44F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สำหรับปี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อื่นสำหรับปี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งบการเงิน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31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F44F5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3F44F5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3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16" w:right="101" w:hanging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51326" w:rsidRPr="003F44F5" w:rsidTr="00DC0D13">
        <w:tblPrEx>
          <w:tblLook w:val="0000" w:firstRow="0" w:lastRow="0" w:firstColumn="0" w:lastColumn="0" w:noHBand="0" w:noVBand="0"/>
        </w:tblPrEx>
        <w:tc>
          <w:tcPr>
            <w:tcW w:w="3094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eastAsia="Cordia New" w:hAnsi="Angsana New"/>
                <w:sz w:val="24"/>
                <w:szCs w:val="24"/>
                <w:lang w:val="en-GB"/>
              </w:rPr>
              <w:t>-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eastAsia="Cordi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734,812</w:t>
            </w:r>
          </w:p>
        </w:tc>
        <w:tc>
          <w:tcPr>
            <w:tcW w:w="270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43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(37,784)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(5,827)</w:t>
            </w:r>
          </w:p>
        </w:tc>
        <w:tc>
          <w:tcPr>
            <w:tcW w:w="270" w:type="dxa"/>
            <w:tcBorders>
              <w:bottom w:val="nil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08" w:right="86" w:hanging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  <w:shd w:val="clear" w:color="auto" w:fill="auto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86" w:hanging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691,201</w:t>
            </w:r>
          </w:p>
        </w:tc>
      </w:tr>
    </w:tbl>
    <w:p w:rsidR="00D51326" w:rsidRPr="003F44F5" w:rsidRDefault="00D51326" w:rsidP="00D51326">
      <w:pPr>
        <w:rPr>
          <w:rFonts w:ascii="Angsana New" w:hAnsi="Angsana New"/>
          <w:sz w:val="26"/>
          <w:szCs w:val="26"/>
        </w:rPr>
      </w:pPr>
    </w:p>
    <w:p w:rsidR="00D51326" w:rsidRPr="003F44F5" w:rsidRDefault="00D51326" w:rsidP="00D51326">
      <w:pPr>
        <w:rPr>
          <w:rFonts w:ascii="Angsana New" w:hAnsi="Angsana New"/>
          <w:sz w:val="26"/>
          <w:szCs w:val="26"/>
        </w:rPr>
      </w:pPr>
    </w:p>
    <w:tbl>
      <w:tblPr>
        <w:tblW w:w="979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49"/>
        <w:gridCol w:w="1350"/>
        <w:gridCol w:w="270"/>
        <w:gridCol w:w="1158"/>
        <w:gridCol w:w="277"/>
        <w:gridCol w:w="1186"/>
        <w:gridCol w:w="259"/>
        <w:gridCol w:w="1243"/>
      </w:tblGrid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5743" w:type="dxa"/>
            <w:gridSpan w:val="7"/>
            <w:tcBorders>
              <w:bottom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รายได้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</w:p>
        </w:tc>
        <w:tc>
          <w:tcPr>
            <w:tcW w:w="259" w:type="dxa"/>
            <w:tcBorders>
              <w:top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กำไรเบ็ดเสร็จ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31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3F44F5">
              <w:rPr>
                <w:rFonts w:ascii="Angsana New" w:hAnsi="Angsana New"/>
                <w:sz w:val="24"/>
                <w:szCs w:val="24"/>
              </w:rPr>
              <w:t>2558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อื่นสำหรับปี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 xml:space="preserve">31 </w:t>
            </w:r>
            <w:r w:rsidRPr="003F44F5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3F44F5">
              <w:rPr>
                <w:rFonts w:ascii="Angsana New" w:hAnsi="Angsana New"/>
                <w:sz w:val="24"/>
                <w:szCs w:val="24"/>
                <w:lang w:val="en-GB"/>
              </w:rPr>
              <w:t>255</w:t>
            </w:r>
            <w:r w:rsidRPr="003F44F5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13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  <w:r w:rsidRPr="003F44F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3F44F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1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การรับรู้รายได้จากการขายหน่วยในอาคารชุดพักอาศัย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2,005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77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(2,</w:t>
            </w:r>
            <w:r w:rsidRPr="003F44F5">
              <w:rPr>
                <w:rFonts w:ascii="Angsana New" w:hAnsi="Angsana New"/>
                <w:sz w:val="24"/>
                <w:szCs w:val="24"/>
              </w:rPr>
              <w:t>005</w:t>
            </w:r>
            <w:r w:rsidRPr="003F44F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100,183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66,917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167,100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1,095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1,693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บันทึกดอกเบี้ยจ่ายเป็นส่วนหนึ่งของต้นทุนที่ดิน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5,927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1,364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7,291</w:t>
            </w:r>
          </w:p>
        </w:tc>
      </w:tr>
      <w:tr w:rsidR="003F44F5" w:rsidRPr="003F44F5" w:rsidTr="00DC0D13">
        <w:trPr>
          <w:trHeight w:val="234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ค่าธรรมเนียมการจัดจำหน่ายหุ้นกู้รอการตัดบัญชี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77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(5,456)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77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(290)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77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(5,746)</w:t>
            </w:r>
          </w:p>
        </w:tc>
      </w:tr>
      <w:tr w:rsidR="003F44F5" w:rsidRPr="003F44F5" w:rsidTr="00DC0D13">
        <w:trPr>
          <w:trHeight w:val="227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อื่น</w:t>
            </w:r>
            <w:r w:rsidRPr="003F44F5">
              <w:rPr>
                <w:rFonts w:ascii="Angsana New" w:eastAsia="Cordia New" w:hAnsi="Angsana New"/>
                <w:sz w:val="24"/>
                <w:szCs w:val="24"/>
              </w:rPr>
              <w:t xml:space="preserve"> </w:t>
            </w: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    3,958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1,431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5,389</w:t>
            </w:r>
          </w:p>
        </w:tc>
      </w:tr>
      <w:tr w:rsidR="00D51326" w:rsidRPr="003F44F5" w:rsidTr="00DC0D13">
        <w:trPr>
          <w:trHeight w:val="234"/>
        </w:trPr>
        <w:tc>
          <w:tcPr>
            <w:tcW w:w="404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eastAsia="Cordi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107,712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68,015</w:t>
            </w:r>
          </w:p>
        </w:tc>
        <w:tc>
          <w:tcPr>
            <w:tcW w:w="277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 xml:space="preserve">         -</w:t>
            </w:r>
          </w:p>
        </w:tc>
        <w:tc>
          <w:tcPr>
            <w:tcW w:w="259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2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:rsidR="00D51326" w:rsidRPr="003F44F5" w:rsidRDefault="00D51326" w:rsidP="00DC0D13">
            <w:pPr>
              <w:tabs>
                <w:tab w:val="clear" w:pos="680"/>
                <w:tab w:val="clear" w:pos="907"/>
                <w:tab w:val="left" w:pos="1062"/>
              </w:tabs>
              <w:ind w:left="-116" w:right="144" w:hanging="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44F5">
              <w:rPr>
                <w:rFonts w:asciiTheme="majorBidi" w:hAnsiTheme="majorBidi" w:cstheme="majorBidi"/>
                <w:sz w:val="24"/>
                <w:szCs w:val="24"/>
              </w:rPr>
              <w:t>175,727</w:t>
            </w:r>
          </w:p>
        </w:tc>
      </w:tr>
    </w:tbl>
    <w:p w:rsidR="00D51326" w:rsidRPr="003F44F5" w:rsidRDefault="00D51326" w:rsidP="00D51326">
      <w:pPr>
        <w:pStyle w:val="BodyText2"/>
        <w:tabs>
          <w:tab w:val="left" w:pos="540"/>
        </w:tabs>
        <w:spacing w:line="240" w:lineRule="atLeast"/>
      </w:pPr>
    </w:p>
    <w:p w:rsidR="00777A89" w:rsidRPr="003F44F5" w:rsidRDefault="00777A89" w:rsidP="00777A89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สินทรัพย์ภาษีเงินได้รอการตัดบัญชีที่ไม่ได้รับรู้</w:t>
      </w:r>
    </w:p>
    <w:p w:rsidR="00777A89" w:rsidRPr="003F44F5" w:rsidRDefault="00777A89" w:rsidP="00777A89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:rsidR="00777A89" w:rsidRPr="003F44F5" w:rsidRDefault="00777A89" w:rsidP="00777A89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กลุ่มบริษัทเพซ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ไม่ได้รับรู้สินทรัพย์ภาษีเงินได้รอการตัดบัญชีของขาดทุนสะสมทางภาษีและรายการผลแตกต่างชั่วคราวบางรายการเป็นจำนวนเงิ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656972" w:rsidRPr="003F44F5">
        <w:rPr>
          <w:rFonts w:ascii="Angsana New" w:hAnsi="Angsana New"/>
          <w:sz w:val="26"/>
          <w:szCs w:val="26"/>
        </w:rPr>
        <w:t>1,021</w:t>
      </w:r>
      <w:r w:rsidRPr="003F44F5">
        <w:rPr>
          <w:rFonts w:ascii="Angsana New" w:hAnsi="Angsana New"/>
          <w:sz w:val="26"/>
          <w:szCs w:val="26"/>
        </w:rPr>
        <w:t>.</w:t>
      </w:r>
      <w:r w:rsidR="00656972" w:rsidRPr="003F44F5">
        <w:rPr>
          <w:rFonts w:ascii="Angsana New" w:hAnsi="Angsana New"/>
          <w:sz w:val="26"/>
          <w:szCs w:val="26"/>
        </w:rPr>
        <w:t>5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3F44F5">
        <w:rPr>
          <w:rFonts w:ascii="Angsana New" w:hAnsi="Angsana New"/>
          <w:sz w:val="26"/>
          <w:szCs w:val="26"/>
        </w:rPr>
        <w:t xml:space="preserve">688.1 </w:t>
      </w:r>
      <w:r w:rsidRPr="003F44F5">
        <w:rPr>
          <w:rFonts w:ascii="Angsana New" w:hAnsi="Angsana New"/>
          <w:sz w:val="26"/>
          <w:szCs w:val="26"/>
          <w:cs/>
        </w:rPr>
        <w:t>ล้านบาท ตามลำดับ เนื่องจากไม่มีความเป็นไปได้ค่อนข้างแน่ที่บริษัทย่อยดังกล่าวจะมีกำไรทางภาษีในอนาคตเพียงพอที่จะนำขาดทุนสะสมทางภาษีไปใช้ประโยชน์ได้</w:t>
      </w:r>
    </w:p>
    <w:p w:rsidR="00777A89" w:rsidRPr="003F44F5" w:rsidRDefault="00777A89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AF3076" w:rsidRPr="003F44F5" w:rsidRDefault="00AB12BF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2</w:t>
      </w:r>
      <w:r w:rsidR="00CD2F91" w:rsidRPr="003F44F5">
        <w:rPr>
          <w:rFonts w:ascii="Angsana New" w:hAnsi="Angsana New"/>
          <w:b/>
          <w:bCs/>
          <w:sz w:val="26"/>
          <w:szCs w:val="26"/>
        </w:rPr>
        <w:t>0</w:t>
      </w:r>
      <w:r w:rsidR="00C10CD6"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="00C10CD6" w:rsidRPr="003F44F5">
        <w:rPr>
          <w:rFonts w:ascii="Angsana New" w:hAnsi="Angsana New"/>
          <w:b/>
          <w:bCs/>
          <w:sz w:val="26"/>
          <w:szCs w:val="26"/>
          <w:cs/>
        </w:rPr>
        <w:tab/>
        <w:t>เงินเบิกเกินบัญชีธนาคาร</w:t>
      </w:r>
      <w:r w:rsidR="00106C90" w:rsidRPr="003F44F5">
        <w:rPr>
          <w:rFonts w:ascii="Angsana New" w:hAnsi="Angsana New" w:hint="cs"/>
          <w:b/>
          <w:bCs/>
          <w:sz w:val="26"/>
          <w:szCs w:val="26"/>
          <w:cs/>
        </w:rPr>
        <w:t>และเงินกู้ยืมระยะสั้นจากสถาบันการเงิน</w:t>
      </w:r>
      <w:r w:rsidR="00AF3076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:rsidR="001E6DE1" w:rsidRPr="003F44F5" w:rsidRDefault="001E6DE1" w:rsidP="003F17EE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270"/>
        <w:gridCol w:w="1207"/>
        <w:gridCol w:w="270"/>
        <w:gridCol w:w="953"/>
        <w:gridCol w:w="270"/>
        <w:gridCol w:w="990"/>
        <w:gridCol w:w="270"/>
        <w:gridCol w:w="990"/>
        <w:gridCol w:w="270"/>
        <w:gridCol w:w="990"/>
      </w:tblGrid>
      <w:tr w:rsidR="003F44F5" w:rsidRPr="003F44F5" w:rsidTr="005B67E2">
        <w:tc>
          <w:tcPr>
            <w:tcW w:w="2250" w:type="dxa"/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07" w:type="dxa"/>
            <w:gridSpan w:val="4"/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33" w:type="dxa"/>
            <w:gridSpan w:val="7"/>
            <w:tcBorders>
              <w:bottom w:val="single" w:sz="6" w:space="0" w:color="auto"/>
            </w:tcBorders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5B67E2">
        <w:tc>
          <w:tcPr>
            <w:tcW w:w="2250" w:type="dxa"/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7" w:type="dxa"/>
            <w:gridSpan w:val="3"/>
            <w:tcBorders>
              <w:bottom w:val="single" w:sz="6" w:space="0" w:color="auto"/>
            </w:tcBorders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ย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Pr="003F44F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13" w:type="dxa"/>
            <w:gridSpan w:val="3"/>
            <w:tcBorders>
              <w:bottom w:val="single" w:sz="6" w:space="0" w:color="auto"/>
            </w:tcBorders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:rsidR="005B67E2" w:rsidRPr="003F44F5" w:rsidRDefault="005B67E2" w:rsidP="00C3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7.12 - 7.375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6.25 - 7.5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 MOR)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(Prime+3, MOR)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21,869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49,138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3" w:right="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4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5.75 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(MLR-0.75)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(MLR-0.75)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769,500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269,560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4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สกุลเงินเหรียญสหรัฐ</w:t>
            </w: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0.8556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2.17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(LIBOR+0.25)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(LIBOR+1.5)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358,307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186,195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1,127,807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455,755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ค่าธรรมเนียมการจัดหา</w:t>
            </w:r>
          </w:p>
        </w:tc>
        <w:tc>
          <w:tcPr>
            <w:tcW w:w="126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C1D32" w:rsidRPr="003F44F5" w:rsidRDefault="004C1D32" w:rsidP="004C1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5B67E2">
        <w:tc>
          <w:tcPr>
            <w:tcW w:w="225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      เงินกู้รอการตัดบัญชี</w:t>
            </w:r>
          </w:p>
        </w:tc>
        <w:tc>
          <w:tcPr>
            <w:tcW w:w="126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(8,652)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(1,179)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1,119,155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454,576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5B67E2">
        <w:tc>
          <w:tcPr>
            <w:tcW w:w="225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07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43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43624" w:rsidRPr="003F44F5" w:rsidTr="005B67E2">
        <w:tc>
          <w:tcPr>
            <w:tcW w:w="225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1,141,024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0"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503,714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right="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ind w:left="-40" w:right="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43624" w:rsidRPr="003F44F5" w:rsidRDefault="00E43624" w:rsidP="00E43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B67E2" w:rsidRPr="003F44F5" w:rsidRDefault="005B67E2" w:rsidP="005B67E2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pStyle w:val="BodyText2"/>
        <w:tabs>
          <w:tab w:val="left" w:pos="540"/>
        </w:tabs>
        <w:spacing w:line="240" w:lineRule="atLeast"/>
        <w:ind w:left="0" w:firstLine="0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t>บริษัท</w:t>
      </w: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บริษัทมีวงเงินเบิกเกินบัญชีจำนวนเงิน </w:t>
      </w:r>
      <w:r w:rsidRPr="003F44F5">
        <w:rPr>
          <w:rFonts w:ascii="Angsana New" w:hAnsi="Angsana New"/>
          <w:sz w:val="26"/>
          <w:szCs w:val="26"/>
        </w:rPr>
        <w:t>30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ล้านบาท วงเงินสินเชื่อดังกล่าวค้ำประกันโดยหลักประกันตามที่กล่าวไว้ในหมายเหตุ </w:t>
      </w:r>
      <w:r w:rsidR="00A50C8F" w:rsidRPr="003F44F5">
        <w:rPr>
          <w:rFonts w:ascii="Angsana New" w:hAnsi="Angsana New"/>
          <w:sz w:val="26"/>
          <w:szCs w:val="26"/>
        </w:rPr>
        <w:t>23</w:t>
      </w:r>
    </w:p>
    <w:p w:rsidR="005B67E2" w:rsidRPr="003F44F5" w:rsidRDefault="005B67E2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5B67E2" w:rsidRPr="003F44F5" w:rsidRDefault="005B67E2" w:rsidP="005B67E2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พฤศจิกายน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2558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สถาบันการเงินดังกล่าวได้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ขยายระยะเวลาการจ่ายชำระหนี้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ของเงินกู้ยืมจำนวนเงิน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235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911.6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ไปเป็น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กำหนดชำระคืนภายหลังจาก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6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เดือน นับจากวันที่โครงการก่อสร้างแล้วเสร็จหรือวันที่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2562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แล้วแต่วันใดจะถึงก่อน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ดังนั้น บริษัทจึงแสดงเงินกู้ยืมดังกล่าวไว้เป็นส่วนหนึ่งของเ</w:t>
      </w:r>
      <w:r w:rsidR="004C1D32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งินกู้ยืมระยะยาวจากสถาบันการเงิน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ตามที่กล่าวไว้ในหมายเหตุ </w:t>
      </w:r>
      <w:r w:rsidR="00A50C8F" w:rsidRPr="003F44F5">
        <w:rPr>
          <w:rFonts w:ascii="Angsana New" w:hAnsi="Angsana New" w:cs="Angsana New"/>
          <w:sz w:val="26"/>
          <w:szCs w:val="26"/>
          <w:lang w:val="en-GB"/>
        </w:rPr>
        <w:t>23</w:t>
      </w:r>
    </w:p>
    <w:p w:rsidR="004772E0" w:rsidRPr="003F44F5" w:rsidRDefault="004772E0" w:rsidP="004772E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CA3AD0" w:rsidRPr="003F44F5" w:rsidRDefault="004772E0" w:rsidP="004772E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  <w:lang w:val="en-GB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>เงินกู้ยืมระยะสั้นจากสถาบันการเงิน</w:t>
      </w:r>
      <w:r w:rsidR="004015BA" w:rsidRPr="003F44F5">
        <w:rPr>
          <w:rFonts w:ascii="Angsana New" w:hAnsi="Angsana New" w:hint="cs"/>
          <w:sz w:val="26"/>
          <w:szCs w:val="26"/>
          <w:cs/>
        </w:rPr>
        <w:t>ในประเทศแห่งหนึ่ง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3F44F5">
        <w:rPr>
          <w:rFonts w:ascii="Angsana New" w:hAnsi="Angsana New"/>
          <w:sz w:val="26"/>
          <w:szCs w:val="26"/>
        </w:rPr>
        <w:t xml:space="preserve">500 </w:t>
      </w:r>
      <w:r w:rsidRPr="003F44F5">
        <w:rPr>
          <w:rFonts w:ascii="Angsana New" w:hAnsi="Angsana New" w:hint="cs"/>
          <w:sz w:val="26"/>
          <w:szCs w:val="26"/>
          <w:cs/>
        </w:rPr>
        <w:t>ล้านบาท เป็นเงินกู้ยืมที่ไม่มีหลักประกัน และมีกำหนดชำระคืนวันที่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2560 (2558: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ไม่มี)</w:t>
      </w:r>
    </w:p>
    <w:p w:rsidR="00CA3AD0" w:rsidRPr="003F44F5" w:rsidRDefault="00CA3AD0" w:rsidP="004772E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บริษัทย่อย</w:t>
      </w: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17 </w:t>
      </w:r>
      <w:r w:rsidRPr="003F44F5">
        <w:rPr>
          <w:rFonts w:ascii="Angsana New" w:hAnsi="Angsana New" w:hint="cs"/>
          <w:sz w:val="26"/>
          <w:szCs w:val="26"/>
          <w:cs/>
        </w:rPr>
        <w:t>มีนาคม</w:t>
      </w:r>
      <w:r w:rsidRPr="003F44F5">
        <w:rPr>
          <w:rFonts w:ascii="Angsana New" w:hAnsi="Angsana New"/>
          <w:sz w:val="26"/>
          <w:szCs w:val="26"/>
        </w:rPr>
        <w:t xml:space="preserve"> 2558 Dean &amp; DeLuca, Inc. 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ได้เข้าทำสัญญาวงเงินสินเชื่อเพื่อรับวงเงินสินเชื่อระยะสั้นจำนวนเงินรวม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ล้านเหรียญสหรัฐจากสถาบันการเงินแห่งหนึ่งในประเทศสหรัฐอเมริกา เพื่อใช้เป็นเงินทุนหมุนเวียน วงเงินสินเชื่อดังกล่าวมีอัตราดอกเบี้ยตามที่ระบุไว้ในสัญญาและค้ำประกันโดยเลตเตอร์ออฟเครดิตที่ออกโดยสถาบันการเงินในประเทศไทยแห่งหนึ่ง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ล้านเหรียญสหรัฐ และครบกำหนดระยะเวลาสินเชื่อในวันที่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บริษัทย่อยนี้ได้เบิกเงินกู้ยืมระยะสั้นสกุลเงินเหรียญสหรัฐจำนวนเงิน</w:t>
      </w:r>
      <w:r w:rsidRPr="003F44F5">
        <w:rPr>
          <w:rFonts w:ascii="Angsana New" w:hAnsi="Angsana New"/>
          <w:sz w:val="26"/>
          <w:szCs w:val="26"/>
        </w:rPr>
        <w:t xml:space="preserve"> 5.16 </w:t>
      </w:r>
      <w:r w:rsidRPr="003F44F5">
        <w:rPr>
          <w:rFonts w:ascii="Angsana New" w:hAnsi="Angsana New" w:hint="cs"/>
          <w:sz w:val="26"/>
          <w:szCs w:val="26"/>
          <w:cs/>
        </w:rPr>
        <w:t>ล้านเหรียญสหรัฐ</w:t>
      </w:r>
      <w:r w:rsidRPr="003F44F5">
        <w:rPr>
          <w:rFonts w:ascii="Angsana New" w:hAnsi="Angsana New"/>
          <w:sz w:val="26"/>
          <w:szCs w:val="26"/>
        </w:rPr>
        <w:t xml:space="preserve">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บริษัทย่อยดังกล่าวได้เข้าทำสัญญาแก้ไขสัญญาวงเงินสินเชื่อกู้ยืมเงิน</w:t>
      </w:r>
      <w:r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ครั้งที่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เพื่อขยายกำหนดระยะเวลาสินเชื่อเป็นวันที่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>2559</w:t>
      </w:r>
    </w:p>
    <w:p w:rsidR="00CA3AD0" w:rsidRPr="003F44F5" w:rsidRDefault="00CA3AD0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2559 Dean &amp; DeLuca, Inc. 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ได้เข้าทำสัญญาวงเงินสินเชื่อเพื่อรับวงเงินสินเชื่อระยะสั้นจำนวนเงินรวม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ล้านเหรียญสหรัฐจากสถาบันการเงินอีกแห่งหนึ่งในประเทศสหรัฐอเมริกา เพื่อใช้เป็นเงินทุนหมุนเวียนทดแทนวงเงินสินเชื่อระยะสั้นดังกล่าวข้างต้น      วงเงินสินเชื่อดังกล่าวมีอัตราดอกเบี้ยตามที่ระบุไว้ในสัญญาและครบกำหนดระยะเวลาสินเชื่อในวันที่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 xml:space="preserve">2560  </w:t>
      </w:r>
      <w:r w:rsidRPr="003F44F5">
        <w:rPr>
          <w:rFonts w:ascii="Angsana New" w:hAnsi="Angsana New" w:hint="cs"/>
          <w:sz w:val="26"/>
          <w:szCs w:val="26"/>
          <w:cs/>
        </w:rPr>
        <w:t>และค้ำประกันโดย</w:t>
      </w:r>
      <w:r w:rsidR="002239DD" w:rsidRPr="003F44F5">
        <w:rPr>
          <w:rFonts w:ascii="Angsana New" w:hAnsi="Angsana New"/>
          <w:sz w:val="26"/>
          <w:szCs w:val="26"/>
        </w:rPr>
        <w:t xml:space="preserve">  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เลตเตอร์ออฟเครดิตที่ออกโดยสถาบันการเงินในประเทศไทยแห่งหนึ่งเป็นจำนวนเงิน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ล้านเหรียญสหรัฐ ตามที่กล่าวไว้ในหมายเหตุ </w:t>
      </w:r>
      <w:r w:rsidR="00A50C8F" w:rsidRPr="003F44F5">
        <w:rPr>
          <w:rFonts w:ascii="Angsana New" w:hAnsi="Angsana New"/>
          <w:sz w:val="26"/>
          <w:szCs w:val="26"/>
        </w:rPr>
        <w:t>23</w:t>
      </w: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A3AD0"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="00CA3AD0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เงินกู้ยืมระยะสั้นของบริษัท วาย แอล พี จำกัด จำนวนเงิน </w:t>
      </w:r>
      <w:r w:rsidR="00416B92" w:rsidRPr="003F44F5">
        <w:rPr>
          <w:rFonts w:ascii="Angsana New" w:hAnsi="Angsana New"/>
          <w:sz w:val="26"/>
          <w:szCs w:val="26"/>
          <w:lang w:val="en-GB"/>
        </w:rPr>
        <w:t>269.5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269.6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ตามลำดับ ค้ำประกันโดยหลักประกันตามที่กล่าวไว้ในหมายเหตุ </w:t>
      </w:r>
      <w:r w:rsidR="00A50C8F" w:rsidRPr="003F44F5">
        <w:rPr>
          <w:rFonts w:ascii="Angsana New" w:hAnsi="Angsana New"/>
          <w:sz w:val="26"/>
          <w:szCs w:val="26"/>
        </w:rPr>
        <w:t>23</w:t>
      </w:r>
      <w:r w:rsidR="005B67E2" w:rsidRPr="003F44F5">
        <w:rPr>
          <w:rFonts w:ascii="Angsana New" w:hAnsi="Angsana New"/>
          <w:sz w:val="26"/>
          <w:szCs w:val="26"/>
        </w:rPr>
        <w:t xml:space="preserve">  </w:t>
      </w:r>
    </w:p>
    <w:p w:rsidR="00416B92" w:rsidRPr="003F44F5" w:rsidRDefault="00416B92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:rsidR="008F26A7" w:rsidRPr="003F44F5" w:rsidRDefault="008F26A7" w:rsidP="005B67E2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239DD" w:rsidRPr="003F44F5">
        <w:rPr>
          <w:rFonts w:ascii="Angsana New" w:hAnsi="Angsana New"/>
          <w:sz w:val="26"/>
          <w:szCs w:val="26"/>
        </w:rPr>
        <w:t xml:space="preserve">2559 </w:t>
      </w:r>
      <w:r w:rsidR="002239DD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บริษัทย่อยมีวงเงินเบิกเกินบัญชีจำนวนเงิน </w:t>
      </w:r>
      <w:r w:rsidR="002239DD"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0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Pr="003F44F5">
        <w:rPr>
          <w:rFonts w:ascii="Angsana New" w:hAnsi="Angsana New" w:hint="cs"/>
          <w:sz w:val="26"/>
          <w:szCs w:val="26"/>
          <w:cs/>
        </w:rPr>
        <w:t xml:space="preserve"> วงเงินสินเชื่อดังกล่าวของบริษัทย่อยค้ำประกันโดยหลักประกันตามที่กล่าวไว้ในหมายเหตุ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23</w:t>
      </w:r>
    </w:p>
    <w:p w:rsidR="002239DD" w:rsidRPr="003F44F5" w:rsidRDefault="002239D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0C2452" w:rsidRPr="003F44F5" w:rsidRDefault="00D477F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2</w:t>
      </w:r>
      <w:r w:rsidR="00CF736C" w:rsidRPr="003F44F5">
        <w:rPr>
          <w:rFonts w:ascii="Angsana New" w:hAnsi="Angsana New"/>
          <w:b/>
          <w:bCs/>
          <w:sz w:val="26"/>
          <w:szCs w:val="26"/>
          <w:lang w:val="en-GB"/>
        </w:rPr>
        <w:t>1</w:t>
      </w:r>
      <w:r w:rsidR="000C2452"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="000C2452" w:rsidRPr="003F44F5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</w:t>
      </w:r>
    </w:p>
    <w:p w:rsidR="00B34058" w:rsidRPr="003F44F5" w:rsidRDefault="00B34058" w:rsidP="0076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5240" w:type="pct"/>
        <w:tblLook w:val="04A0" w:firstRow="1" w:lastRow="0" w:firstColumn="1" w:lastColumn="0" w:noHBand="0" w:noVBand="1"/>
      </w:tblPr>
      <w:tblGrid>
        <w:gridCol w:w="3401"/>
        <w:gridCol w:w="818"/>
        <w:gridCol w:w="256"/>
        <w:gridCol w:w="895"/>
        <w:gridCol w:w="226"/>
        <w:gridCol w:w="996"/>
        <w:gridCol w:w="226"/>
        <w:gridCol w:w="998"/>
        <w:gridCol w:w="226"/>
        <w:gridCol w:w="988"/>
        <w:gridCol w:w="237"/>
        <w:gridCol w:w="1025"/>
      </w:tblGrid>
      <w:tr w:rsidR="003F44F5" w:rsidRPr="003F44F5" w:rsidTr="00765DFF">
        <w:tc>
          <w:tcPr>
            <w:tcW w:w="1652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right w:val="nil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0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9" w:type="pct"/>
            <w:gridSpan w:val="7"/>
            <w:tcBorders>
              <w:bottom w:val="single" w:sz="4" w:space="0" w:color="auto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765DFF">
        <w:tc>
          <w:tcPr>
            <w:tcW w:w="1652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0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" w:type="pct"/>
            <w:tcBorders>
              <w:top w:val="single" w:sz="4" w:space="0" w:color="auto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เฉพาะกิจการ</w:t>
            </w:r>
          </w:p>
        </w:tc>
      </w:tr>
      <w:tr w:rsidR="003F44F5" w:rsidRPr="003F44F5" w:rsidTr="00765DFF">
        <w:tc>
          <w:tcPr>
            <w:tcW w:w="1652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24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4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0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0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10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15" w:type="pct"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:rsidR="00B34058" w:rsidRPr="003F44F5" w:rsidRDefault="00B34058" w:rsidP="00965F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765DFF">
        <w:tc>
          <w:tcPr>
            <w:tcW w:w="1652" w:type="pct"/>
          </w:tcPr>
          <w:p w:rsidR="00765DFF" w:rsidRPr="003F44F5" w:rsidRDefault="00765DFF" w:rsidP="00765DFF">
            <w:pPr>
              <w:pStyle w:val="Heading7"/>
              <w:rPr>
                <w:rFonts w:ascii="Angsana New" w:hAnsi="Angsana New" w:cs="Angsan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397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34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765DFF">
        <w:tc>
          <w:tcPr>
            <w:tcW w:w="1652" w:type="pct"/>
            <w:hideMark/>
          </w:tcPr>
          <w:p w:rsidR="00765DFF" w:rsidRPr="003F44F5" w:rsidRDefault="00765DFF" w:rsidP="00765DF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397" w:type="pct"/>
            <w:vAlign w:val="bottom"/>
          </w:tcPr>
          <w:p w:rsidR="00765DFF" w:rsidRPr="003F44F5" w:rsidRDefault="00765DFF" w:rsidP="005E7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1" w:right="-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5.5</w:t>
            </w:r>
            <w:r w:rsidR="00516C65" w:rsidRPr="003F44F5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7.75</w:t>
            </w:r>
          </w:p>
        </w:tc>
        <w:tc>
          <w:tcPr>
            <w:tcW w:w="124" w:type="pct"/>
          </w:tcPr>
          <w:p w:rsidR="00765DFF" w:rsidRPr="003F44F5" w:rsidRDefault="00765DFF" w:rsidP="005E7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4" w:type="pct"/>
            <w:vAlign w:val="bottom"/>
          </w:tcPr>
          <w:p w:rsidR="00765DFF" w:rsidRPr="003F44F5" w:rsidRDefault="00765DFF" w:rsidP="005E71C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5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5.0 - 7.75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4,507,000 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2,787,000 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4,407,000 </w:t>
            </w:r>
          </w:p>
        </w:tc>
        <w:tc>
          <w:tcPr>
            <w:tcW w:w="115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2,787,000</w:t>
            </w:r>
          </w:p>
        </w:tc>
      </w:tr>
      <w:tr w:rsidR="003F44F5" w:rsidRPr="003F44F5" w:rsidTr="00765DFF">
        <w:tc>
          <w:tcPr>
            <w:tcW w:w="1652" w:type="pct"/>
            <w:hideMark/>
          </w:tcPr>
          <w:p w:rsidR="00765DFF" w:rsidRPr="003F44F5" w:rsidRDefault="00765DFF" w:rsidP="00765DFF">
            <w:pPr>
              <w:pStyle w:val="Heading7"/>
              <w:tabs>
                <w:tab w:val="left" w:pos="252"/>
              </w:tabs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หัก ดอกเบี้ยจ่ายล่วงหน้า</w:t>
            </w:r>
          </w:p>
        </w:tc>
        <w:tc>
          <w:tcPr>
            <w:tcW w:w="397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(61,914)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(59,660)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" w:type="pct"/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(60,674)</w:t>
            </w:r>
          </w:p>
        </w:tc>
        <w:tc>
          <w:tcPr>
            <w:tcW w:w="115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vAlign w:val="bottom"/>
            <w:hideMark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(59,660)</w:t>
            </w:r>
          </w:p>
        </w:tc>
      </w:tr>
      <w:tr w:rsidR="003F44F5" w:rsidRPr="003F44F5" w:rsidTr="00765DFF">
        <w:tc>
          <w:tcPr>
            <w:tcW w:w="1652" w:type="pct"/>
            <w:hideMark/>
          </w:tcPr>
          <w:p w:rsidR="00765DFF" w:rsidRPr="003F44F5" w:rsidRDefault="00765DFF" w:rsidP="00765DFF">
            <w:pPr>
              <w:pStyle w:val="Heading7"/>
              <w:tabs>
                <w:tab w:val="left" w:pos="252"/>
              </w:tabs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หัก ค่าธรรมเนียมจัดหาเงินกู้รอการตัดบัญชี</w:t>
            </w:r>
          </w:p>
        </w:tc>
        <w:tc>
          <w:tcPr>
            <w:tcW w:w="397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(105)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(317)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(105)</w:t>
            </w:r>
          </w:p>
        </w:tc>
        <w:tc>
          <w:tcPr>
            <w:tcW w:w="115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(317)</w:t>
            </w:r>
          </w:p>
        </w:tc>
      </w:tr>
      <w:tr w:rsidR="00765DFF" w:rsidRPr="003F44F5" w:rsidTr="00765DFF">
        <w:tc>
          <w:tcPr>
            <w:tcW w:w="1652" w:type="pct"/>
            <w:hideMark/>
          </w:tcPr>
          <w:p w:rsidR="00765DFF" w:rsidRPr="003F44F5" w:rsidRDefault="00765DFF" w:rsidP="00765DFF">
            <w:pPr>
              <w:pStyle w:val="Heading7"/>
              <w:ind w:right="-108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397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4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4,444,981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2,727,023 </w:t>
            </w:r>
          </w:p>
        </w:tc>
        <w:tc>
          <w:tcPr>
            <w:tcW w:w="110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4,346,221</w:t>
            </w:r>
          </w:p>
        </w:tc>
        <w:tc>
          <w:tcPr>
            <w:tcW w:w="115" w:type="pct"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765DFF" w:rsidRPr="003F44F5" w:rsidRDefault="00765DFF" w:rsidP="00765D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2,727,023</w:t>
            </w:r>
          </w:p>
        </w:tc>
      </w:tr>
    </w:tbl>
    <w:p w:rsidR="00765DFF" w:rsidRPr="003F44F5" w:rsidRDefault="0076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 </w:t>
      </w: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เงินกู้ยืมดังกล่าวข้างต้นเป็นตั๋วแลกเงินที่ไม่มีหลักประกัน โดยมีกำหนดชำระคืนในเดือนมกราคมถึงเดือนสิงหาคม </w:t>
      </w:r>
      <w:r w:rsidRPr="003F44F5">
        <w:rPr>
          <w:rFonts w:ascii="Angsana New" w:hAnsi="Angsana New"/>
          <w:sz w:val="26"/>
          <w:szCs w:val="26"/>
        </w:rPr>
        <w:t xml:space="preserve">2560 </w:t>
      </w:r>
      <w:r w:rsidRPr="003F44F5">
        <w:rPr>
          <w:rFonts w:ascii="Angsana New" w:hAnsi="Angsana New" w:hint="cs"/>
          <w:sz w:val="26"/>
          <w:szCs w:val="26"/>
          <w:cs/>
        </w:rPr>
        <w:t>(</w:t>
      </w:r>
      <w:r w:rsidRPr="003F44F5">
        <w:rPr>
          <w:rFonts w:ascii="Angsana New" w:hAnsi="Angsana New"/>
          <w:sz w:val="26"/>
          <w:szCs w:val="26"/>
        </w:rPr>
        <w:t xml:space="preserve">2558: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เดือนมกราคมถึงเดือนกันยายน </w:t>
      </w:r>
      <w:r w:rsidRPr="003F44F5">
        <w:rPr>
          <w:rFonts w:ascii="Angsana New" w:hAnsi="Angsana New"/>
          <w:sz w:val="26"/>
          <w:szCs w:val="26"/>
        </w:rPr>
        <w:t xml:space="preserve">2559) </w:t>
      </w: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>เงินกู้ยืมดังกล่าวข้างต้นเป็นตั๋วแลกเงินที่มีหลักประกัน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โดยมีกำหนดชำระคืนในเดือนมีนาคม </w:t>
      </w:r>
      <w:r w:rsidRPr="003F44F5">
        <w:rPr>
          <w:rFonts w:ascii="Angsana New" w:hAnsi="Angsana New"/>
          <w:sz w:val="26"/>
          <w:szCs w:val="26"/>
        </w:rPr>
        <w:t xml:space="preserve">2560 </w:t>
      </w:r>
      <w:r w:rsidRPr="003F44F5">
        <w:rPr>
          <w:rFonts w:ascii="Angsana New" w:hAnsi="Angsana New" w:hint="cs"/>
          <w:sz w:val="26"/>
          <w:szCs w:val="26"/>
          <w:cs/>
        </w:rPr>
        <w:t>(</w:t>
      </w:r>
      <w:r w:rsidRPr="003F44F5">
        <w:rPr>
          <w:rFonts w:ascii="Angsana New" w:hAnsi="Angsana New"/>
          <w:sz w:val="26"/>
          <w:szCs w:val="26"/>
        </w:rPr>
        <w:t xml:space="preserve">2558: </w:t>
      </w:r>
      <w:r w:rsidRPr="003F44F5">
        <w:rPr>
          <w:rFonts w:ascii="Angsana New" w:hAnsi="Angsana New" w:hint="cs"/>
          <w:sz w:val="26"/>
          <w:szCs w:val="26"/>
          <w:cs/>
        </w:rPr>
        <w:t>ไม่มี</w:t>
      </w:r>
      <w:r w:rsidRPr="003F44F5">
        <w:rPr>
          <w:rFonts w:ascii="Angsana New" w:hAnsi="Angsana New"/>
          <w:sz w:val="26"/>
          <w:szCs w:val="26"/>
        </w:rPr>
        <w:t xml:space="preserve">) </w:t>
      </w:r>
    </w:p>
    <w:p w:rsidR="00B34058" w:rsidRPr="003F44F5" w:rsidRDefault="00B34058" w:rsidP="00B34058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C37C52" w:rsidRPr="003F44F5" w:rsidRDefault="00C37C52" w:rsidP="00C37C5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22.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เงินรับล่วงหน้าและเงินมัดจำรับจากลูกค้า</w:t>
      </w:r>
    </w:p>
    <w:p w:rsidR="00C37C52" w:rsidRPr="003F44F5" w:rsidRDefault="00C37C52" w:rsidP="00C37C5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C37C52" w:rsidRPr="003F44F5" w:rsidRDefault="00C37C52" w:rsidP="00C37C52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เงินรับล่วงหน้าจากลูกค้าของบริษัทเป็น</w:t>
      </w:r>
      <w:r w:rsidRPr="003F44F5">
        <w:rPr>
          <w:rFonts w:ascii="Angsana New" w:hAnsi="Angsana New"/>
          <w:sz w:val="26"/>
          <w:szCs w:val="26"/>
          <w:cs/>
        </w:rPr>
        <w:t>ค่าสมัครสมาชิกสปอร์ตคลับและ</w:t>
      </w:r>
      <w:r w:rsidRPr="003F44F5">
        <w:rPr>
          <w:rFonts w:ascii="Angsana New" w:hAnsi="Angsana New"/>
          <w:sz w:val="26"/>
          <w:szCs w:val="26"/>
          <w:cs/>
          <w:lang w:val="th-TH"/>
        </w:rPr>
        <w:t>ค่าธรรมเนียมจากการจองหน่วยในอาคารชุดของโครงการนิมิต</w:t>
      </w:r>
      <w:r w:rsidRPr="003F44F5">
        <w:rPr>
          <w:rFonts w:ascii="Angsana New" w:hAnsi="Angsana New" w:hint="cs"/>
          <w:sz w:val="26"/>
          <w:szCs w:val="26"/>
          <w:cs/>
          <w:lang w:val="th-TH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  <w:lang w:val="th-TH"/>
        </w:rPr>
        <w:t>หลังสวน</w:t>
      </w:r>
      <w:r w:rsidRPr="003F44F5">
        <w:rPr>
          <w:rFonts w:ascii="Angsana New" w:hAnsi="Angsana New"/>
          <w:sz w:val="26"/>
          <w:szCs w:val="26"/>
          <w:cs/>
        </w:rPr>
        <w:t>และวิลล่าใน</w:t>
      </w:r>
      <w:r w:rsidRPr="003F44F5">
        <w:rPr>
          <w:rFonts w:ascii="Angsana New" w:hAnsi="Angsana New"/>
          <w:sz w:val="26"/>
          <w:szCs w:val="26"/>
          <w:cs/>
          <w:lang w:val="th-TH"/>
        </w:rPr>
        <w:t>โครงการมหาสมุทร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</w:p>
    <w:p w:rsidR="00C37C52" w:rsidRPr="003F44F5" w:rsidRDefault="00C37C52" w:rsidP="00C37C5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C37C52" w:rsidRPr="003F44F5" w:rsidRDefault="00C37C52" w:rsidP="00C37C52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เงินรับล่วงหน้าจากลูกค้าของบริษัท เพซ คันทรี่ คลับ จำกัด เป็นเงินรับล่วงหน้าจากลูกค้า</w:t>
      </w:r>
      <w:r w:rsidRPr="003F44F5">
        <w:rPr>
          <w:rFonts w:ascii="Angsana New" w:hAnsi="Angsana New"/>
          <w:sz w:val="26"/>
          <w:szCs w:val="26"/>
          <w:cs/>
        </w:rPr>
        <w:t>สำหรับค่าสมัครสมาชิกสปอร์ตคลับใน</w:t>
      </w:r>
      <w:r w:rsidRPr="003F44F5">
        <w:rPr>
          <w:rFonts w:ascii="Angsana New" w:hAnsi="Angsana New"/>
          <w:sz w:val="26"/>
          <w:szCs w:val="26"/>
          <w:cs/>
          <w:lang w:val="th-TH"/>
        </w:rPr>
        <w:t>โครงการมหาสมุทร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</w:p>
    <w:p w:rsidR="00C37C52" w:rsidRPr="003F44F5" w:rsidRDefault="00C37C52" w:rsidP="00C37C5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C37C52" w:rsidRPr="003F44F5" w:rsidRDefault="00C37C52" w:rsidP="00C37C52">
      <w:pPr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3F44F5">
        <w:rPr>
          <w:rFonts w:ascii="Angsana New" w:hAnsi="Angsana New"/>
          <w:sz w:val="26"/>
          <w:szCs w:val="26"/>
          <w:cs/>
          <w:lang w:val="th-TH"/>
        </w:rPr>
        <w:t>เงินรับล่วงหน้าและเงินมัดจำรับจากลูกค้าของบริษัท เพซ โปรเจ็ค ทู จำกัด เป็นค่าธรรมเนียมจากการจองหน่วยในอาคารชุดของโครงการของบริษัทย่อยดังกล่าว โดยลูกค้ามีสิทธิที่จะยกเลิกการจองดังกล่าวได้ บริษัทย่อยดังกล่าวจะจ่ายคืนเงินรับล่วงหน้าให้ลูกค้าที่ยกเลิกการจองเต็มจำนวนตามเงื่อนไขที่ระบุไว้ หรือจะโอนเงินรับล่วงหน้าจากลูกค้าไปเป็นเงินมัดจำรับจากลูกค้าเมื่อลูกค้ามีการลงนามในสัญญา Unit Lease Purchase และ/</w:t>
      </w:r>
      <w:r w:rsidRPr="003F44F5">
        <w:rPr>
          <w:rFonts w:ascii="Angsana New" w:hAnsi="Angsana New" w:hint="cs"/>
          <w:sz w:val="26"/>
          <w:szCs w:val="26"/>
          <w:cs/>
          <w:lang w:val="th-TH"/>
        </w:rPr>
        <w:t>หรือสัญญาจะซื้อจะขายหน่วยในอาคารชุดพักอาศัย</w:t>
      </w:r>
    </w:p>
    <w:p w:rsidR="00C37C52" w:rsidRPr="003F44F5" w:rsidRDefault="00C37C52" w:rsidP="00C37C52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</w:rPr>
      </w:pPr>
    </w:p>
    <w:p w:rsidR="00C37C52" w:rsidRPr="003F44F5" w:rsidRDefault="00C37C52" w:rsidP="00C37C52">
      <w:pPr>
        <w:tabs>
          <w:tab w:val="clear" w:pos="227"/>
        </w:tabs>
        <w:ind w:left="450" w:hanging="45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เงินมัดจำรับ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จากลูกค้าของบริษัท </w:t>
      </w:r>
      <w:r w:rsidRPr="003F44F5">
        <w:rPr>
          <w:rFonts w:ascii="Angsana New" w:hAnsi="Angsana New"/>
          <w:sz w:val="26"/>
          <w:szCs w:val="26"/>
          <w:cs/>
        </w:rPr>
        <w:t>เพซ โปรเจ็ค ทรี จำกัด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 เป็น</w:t>
      </w:r>
      <w:r w:rsidRPr="003F44F5">
        <w:rPr>
          <w:rFonts w:ascii="Angsana New" w:hAnsi="Angsana New"/>
          <w:sz w:val="26"/>
          <w:szCs w:val="26"/>
          <w:cs/>
        </w:rPr>
        <w:t>เงินมัดจำการเช่าพื้นที่และบริการ</w:t>
      </w:r>
    </w:p>
    <w:p w:rsidR="00B34058" w:rsidRPr="003F44F5" w:rsidRDefault="00B3405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2F2895" w:rsidRPr="003F44F5" w:rsidRDefault="00D477F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2</w:t>
      </w:r>
      <w:r w:rsidR="006E7049" w:rsidRPr="003F44F5">
        <w:rPr>
          <w:rFonts w:ascii="Angsana New" w:hAnsi="Angsana New"/>
          <w:b/>
          <w:bCs/>
          <w:sz w:val="26"/>
          <w:szCs w:val="26"/>
        </w:rPr>
        <w:t>3</w:t>
      </w:r>
      <w:r w:rsidR="003B3664" w:rsidRPr="003F44F5">
        <w:rPr>
          <w:rFonts w:ascii="Angsana New" w:hAnsi="Angsana New"/>
          <w:b/>
          <w:bCs/>
          <w:sz w:val="26"/>
          <w:szCs w:val="26"/>
        </w:rPr>
        <w:t>.</w:t>
      </w:r>
      <w:r w:rsidR="003B3664" w:rsidRPr="003F44F5">
        <w:rPr>
          <w:rFonts w:ascii="Angsana New" w:hAnsi="Angsana New"/>
          <w:b/>
          <w:bCs/>
          <w:sz w:val="26"/>
          <w:szCs w:val="26"/>
        </w:rPr>
        <w:tab/>
      </w:r>
      <w:r w:rsidR="003B3664" w:rsidRPr="003F44F5">
        <w:rPr>
          <w:rFonts w:ascii="Angsana New" w:hAnsi="Angsana New" w:hint="cs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0B5C34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1E53B1" w:rsidRPr="003F44F5">
        <w:rPr>
          <w:rFonts w:ascii="Angsana New" w:hAnsi="Angsana New"/>
          <w:b/>
          <w:bCs/>
          <w:sz w:val="26"/>
          <w:szCs w:val="26"/>
        </w:rPr>
        <w:t>-</w:t>
      </w:r>
      <w:r w:rsidR="000B5C34"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="000B5C34" w:rsidRPr="003F44F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1E53B1" w:rsidRPr="003F44F5" w:rsidRDefault="001E53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B8437A">
        <w:tc>
          <w:tcPr>
            <w:tcW w:w="3600" w:type="dxa"/>
          </w:tcPr>
          <w:p w:rsidR="001E53B1" w:rsidRPr="003F44F5" w:rsidRDefault="001E53B1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:rsidR="001E53B1" w:rsidRPr="003F44F5" w:rsidRDefault="001E53B1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1E53B1">
        <w:tc>
          <w:tcPr>
            <w:tcW w:w="3600" w:type="dxa"/>
          </w:tcPr>
          <w:p w:rsidR="001E53B1" w:rsidRPr="003F44F5" w:rsidRDefault="001E53B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1E53B1" w:rsidRPr="003F44F5" w:rsidRDefault="001E53B1" w:rsidP="001E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E53B1" w:rsidRPr="003F44F5" w:rsidRDefault="001E53B1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1E53B1" w:rsidRPr="003F44F5" w:rsidRDefault="001E53B1" w:rsidP="001E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A6340D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8,972,981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6,482,183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3,288,704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1,146,600 </w:t>
            </w:r>
          </w:p>
        </w:tc>
      </w:tr>
      <w:tr w:rsidR="003F44F5" w:rsidRPr="003F44F5" w:rsidTr="001E53B1">
        <w:trPr>
          <w:trHeight w:val="189"/>
        </w:trPr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2,866,456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2,887,088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11,839,437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9,369,271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3,288,704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1,146,600 </w:t>
            </w: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หัก ค่าธรรมเนียมจัดหาเงินกู้รอการตัดบัญชี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(90,567)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(53,693)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(40,167)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(2,676)</w:t>
            </w: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11,748,870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9,315,578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3,248,537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1,143,924 </w:t>
            </w:r>
          </w:p>
        </w:tc>
      </w:tr>
      <w:tr w:rsidR="003F44F5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(9,235,365)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(8,171,654)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(1,120,277)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</w:tr>
      <w:tr w:rsidR="00B34058" w:rsidRPr="003F44F5" w:rsidTr="001E53B1">
        <w:tc>
          <w:tcPr>
            <w:tcW w:w="360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2,513,505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1,143,924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2,128,260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1,143,924 </w:t>
            </w:r>
          </w:p>
        </w:tc>
      </w:tr>
    </w:tbl>
    <w:p w:rsidR="00DB2936" w:rsidRPr="003F44F5" w:rsidRDefault="00DB2936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:rsidR="00765DFF" w:rsidRPr="003F44F5" w:rsidRDefault="0076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1E53B1" w:rsidRPr="003F44F5" w:rsidRDefault="001E53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</w:t>
      </w:r>
    </w:p>
    <w:p w:rsidR="001E53B1" w:rsidRPr="003F44F5" w:rsidRDefault="001E53B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1E53B1" w:rsidRPr="003F44F5" w:rsidRDefault="001E53B1" w:rsidP="00C05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756ABE" w:rsidRPr="003F44F5">
        <w:rPr>
          <w:rFonts w:ascii="Angsana New" w:hAnsi="Angsana New"/>
          <w:sz w:val="26"/>
          <w:szCs w:val="26"/>
        </w:rPr>
        <w:t xml:space="preserve">25 </w:t>
      </w:r>
      <w:r w:rsidR="00756ABE" w:rsidRPr="003F44F5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756ABE"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ลงนามในสัญญาวงเงินสินเชื่อกับสถาบันการเงินในประเทศแห่งหนึ่งสำหรับวงเงินสินเชื่อเพื่อการก่อสร้างโครงการแห่งใหม่วงเงินรวม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C05A10" w:rsidRPr="003F44F5">
        <w:rPr>
          <w:rFonts w:ascii="Angsana New" w:hAnsi="Angsana New"/>
          <w:sz w:val="26"/>
          <w:szCs w:val="26"/>
        </w:rPr>
        <w:t xml:space="preserve">4,738.3 </w:t>
      </w:r>
      <w:r w:rsidR="0049297B" w:rsidRPr="003F44F5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05A10" w:rsidRPr="003F44F5">
        <w:rPr>
          <w:rFonts w:ascii="Angsana New" w:hAnsi="Angsana New"/>
          <w:sz w:val="26"/>
          <w:szCs w:val="26"/>
        </w:rPr>
        <w:t>(</w:t>
      </w:r>
      <w:r w:rsidR="00C05A10" w:rsidRPr="003F44F5">
        <w:rPr>
          <w:rFonts w:ascii="Angsana New" w:hAnsi="Angsana New" w:hint="cs"/>
          <w:sz w:val="26"/>
          <w:szCs w:val="26"/>
          <w:cs/>
        </w:rPr>
        <w:t>รวมเงินกู้ยืมเพื่อซื้อที่ดินที่ได้ขยาย</w:t>
      </w:r>
      <w:r w:rsidR="00C05A10" w:rsidRPr="003F44F5">
        <w:rPr>
          <w:rFonts w:ascii="Angsana New" w:hAnsi="Angsana New"/>
          <w:sz w:val="26"/>
          <w:szCs w:val="26"/>
          <w:cs/>
        </w:rPr>
        <w:t>ระยะเวลาการจ่ายชำระหนี้</w:t>
      </w:r>
      <w:r w:rsidR="00C05A10" w:rsidRPr="003F44F5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C05A10" w:rsidRPr="003F44F5">
        <w:rPr>
          <w:rFonts w:ascii="Angsana New" w:hAnsi="Angsana New"/>
          <w:sz w:val="26"/>
          <w:szCs w:val="26"/>
        </w:rPr>
        <w:t>1,146.6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49297B" w:rsidRPr="003F44F5">
        <w:rPr>
          <w:rFonts w:ascii="Angsana New" w:hAnsi="Angsana New" w:hint="cs"/>
          <w:sz w:val="26"/>
          <w:szCs w:val="26"/>
          <w:cs/>
        </w:rPr>
        <w:t xml:space="preserve">       </w:t>
      </w:r>
      <w:r w:rsidRPr="003F44F5">
        <w:rPr>
          <w:rFonts w:ascii="Angsana New" w:hAnsi="Angsana New" w:hint="cs"/>
          <w:sz w:val="26"/>
          <w:szCs w:val="26"/>
          <w:cs/>
        </w:rPr>
        <w:t>ล้านบาท</w:t>
      </w:r>
      <w:r w:rsidR="00BB51F1" w:rsidRPr="003F44F5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A50C8F" w:rsidRPr="003F44F5">
        <w:rPr>
          <w:rFonts w:ascii="Angsana New" w:hAnsi="Angsana New"/>
          <w:sz w:val="26"/>
          <w:szCs w:val="26"/>
        </w:rPr>
        <w:t>20</w:t>
      </w:r>
      <w:r w:rsidR="00C05A10" w:rsidRPr="003F44F5">
        <w:rPr>
          <w:rFonts w:ascii="Angsana New" w:hAnsi="Angsana New"/>
          <w:sz w:val="26"/>
          <w:szCs w:val="26"/>
        </w:rPr>
        <w:t>)</w:t>
      </w:r>
      <w:r w:rsidR="00416B92" w:rsidRPr="003F44F5">
        <w:rPr>
          <w:rFonts w:ascii="Angsana New" w:hAnsi="Angsana New"/>
          <w:sz w:val="26"/>
          <w:szCs w:val="26"/>
        </w:rPr>
        <w:t xml:space="preserve"> </w:t>
      </w:r>
      <w:r w:rsidR="00416B92"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416B92" w:rsidRPr="003F44F5">
        <w:rPr>
          <w:rFonts w:ascii="Angsana New" w:hAnsi="Angsana New"/>
          <w:sz w:val="26"/>
          <w:szCs w:val="26"/>
          <w:lang w:val="en-GB"/>
        </w:rPr>
        <w:t xml:space="preserve">14 </w:t>
      </w:r>
      <w:r w:rsidR="00416B92"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พฤศจิกายน </w:t>
      </w:r>
      <w:r w:rsidR="00416B92" w:rsidRPr="003F44F5">
        <w:rPr>
          <w:rFonts w:ascii="Angsana New" w:hAnsi="Angsana New"/>
          <w:sz w:val="26"/>
          <w:szCs w:val="26"/>
          <w:lang w:val="en-GB"/>
        </w:rPr>
        <w:t xml:space="preserve">2559 </w:t>
      </w:r>
      <w:r w:rsidR="00416B92" w:rsidRPr="003F44F5">
        <w:rPr>
          <w:rFonts w:ascii="Angsana New" w:hAnsi="Angsana New" w:hint="cs"/>
          <w:sz w:val="26"/>
          <w:szCs w:val="26"/>
          <w:cs/>
          <w:lang w:val="en-GB"/>
        </w:rPr>
        <w:t>วงเงินสินเชื่อดังกล่าวได้</w:t>
      </w:r>
      <w:r w:rsidR="004015BA" w:rsidRPr="003F44F5">
        <w:rPr>
          <w:rFonts w:ascii="Angsana New" w:hAnsi="Angsana New" w:hint="cs"/>
          <w:sz w:val="26"/>
          <w:szCs w:val="26"/>
          <w:cs/>
          <w:lang w:val="en-GB"/>
        </w:rPr>
        <w:t>เพิ่ม</w:t>
      </w:r>
      <w:r w:rsidR="00416B92"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เป็นจำนวนเงินรวม </w:t>
      </w:r>
      <w:r w:rsidR="00416B92" w:rsidRPr="003F44F5">
        <w:rPr>
          <w:rFonts w:ascii="Angsana New" w:hAnsi="Angsana New"/>
          <w:sz w:val="26"/>
          <w:szCs w:val="26"/>
        </w:rPr>
        <w:t xml:space="preserve">4,748.3 </w:t>
      </w:r>
      <w:r w:rsidR="00416B92" w:rsidRPr="003F44F5">
        <w:rPr>
          <w:rFonts w:ascii="Angsana New" w:hAnsi="Angsana New" w:hint="cs"/>
          <w:sz w:val="26"/>
          <w:szCs w:val="26"/>
          <w:cs/>
        </w:rPr>
        <w:t>ล้านบาท</w:t>
      </w:r>
      <w:r w:rsidRPr="003F44F5">
        <w:rPr>
          <w:rFonts w:ascii="Angsana New" w:hAnsi="Angsana New" w:hint="cs"/>
          <w:sz w:val="26"/>
          <w:szCs w:val="26"/>
          <w:cs/>
        </w:rPr>
        <w:t xml:space="preserve"> วงเงินสินเชื่อมีดังนี้</w:t>
      </w:r>
      <w:r w:rsidR="00516C98" w:rsidRPr="003F44F5">
        <w:rPr>
          <w:rFonts w:ascii="Angsana New" w:hAnsi="Angsana New"/>
          <w:sz w:val="26"/>
          <w:szCs w:val="26"/>
        </w:rPr>
        <w:t xml:space="preserve">     </w:t>
      </w:r>
    </w:p>
    <w:p w:rsidR="00C05A10" w:rsidRPr="003F44F5" w:rsidRDefault="00C05A10" w:rsidP="00C05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965" w:type="dxa"/>
        <w:tblInd w:w="18" w:type="dxa"/>
        <w:tblLook w:val="04A0" w:firstRow="1" w:lastRow="0" w:firstColumn="1" w:lastColumn="0" w:noHBand="0" w:noVBand="1"/>
      </w:tblPr>
      <w:tblGrid>
        <w:gridCol w:w="788"/>
        <w:gridCol w:w="270"/>
        <w:gridCol w:w="5096"/>
        <w:gridCol w:w="270"/>
        <w:gridCol w:w="999"/>
        <w:gridCol w:w="270"/>
        <w:gridCol w:w="2272"/>
      </w:tblGrid>
      <w:tr w:rsidR="003F44F5" w:rsidRPr="003F44F5" w:rsidTr="00F535E8">
        <w:tc>
          <w:tcPr>
            <w:tcW w:w="788" w:type="dxa"/>
            <w:hideMark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hideMark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535E8"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F44F5" w:rsidRPr="003F44F5" w:rsidTr="00F535E8"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535E8">
        <w:tc>
          <w:tcPr>
            <w:tcW w:w="788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วงเงินกู้ยืมสำหรับค่าที่ดิน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hideMark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1,146.6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0.5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B1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วงเงินกู้ยืมสำหรับต้นทุนค่าก่อสร้าง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3,526.7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0.5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3F44F5" w:rsidRPr="003F44F5" w:rsidTr="00F535E8">
        <w:trPr>
          <w:trHeight w:val="207"/>
        </w:trPr>
        <w:tc>
          <w:tcPr>
            <w:tcW w:w="788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B2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  <w:hideMark/>
          </w:tcPr>
          <w:p w:rsidR="00C05A10" w:rsidRPr="003F44F5" w:rsidRDefault="00C05A10" w:rsidP="00441E16">
            <w:pPr>
              <w:pStyle w:val="a"/>
              <w:tabs>
                <w:tab w:val="left" w:pos="720"/>
              </w:tabs>
              <w:spacing w:line="240" w:lineRule="atLeast"/>
              <w:ind w:right="-1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 เลตเต</w:t>
            </w:r>
            <w:r w:rsidR="00441E16"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อร์ออฟเครดิต สัญญาทรัสต์รีซีทส์</w:t>
            </w:r>
            <w:r w:rsidR="00441E16"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อาวัล 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hideMark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600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  <w:hideMark/>
          </w:tcPr>
          <w:p w:rsidR="00C05A10" w:rsidRPr="003F44F5" w:rsidRDefault="00F535E8" w:rsidP="00F535E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(ยอดรวมของวงเงินสินเชื่อ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B1 </w:t>
            </w: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และ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B2 </w:t>
            </w: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จะต้องไม่เกิน </w:t>
            </w:r>
            <w:r w:rsidR="00F67078"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3,52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6.7</w:t>
            </w: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535E8">
        <w:tc>
          <w:tcPr>
            <w:tcW w:w="788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C213E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MOR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F535E8">
        <w:tc>
          <w:tcPr>
            <w:tcW w:w="788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096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99" w:type="dxa"/>
          </w:tcPr>
          <w:p w:rsidR="00C05A10" w:rsidRPr="003F44F5" w:rsidRDefault="00C05A10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72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05A10" w:rsidRPr="003F44F5" w:rsidTr="00F535E8">
        <w:tc>
          <w:tcPr>
            <w:tcW w:w="788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096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hideMark/>
          </w:tcPr>
          <w:p w:rsidR="00C05A10" w:rsidRPr="003F44F5" w:rsidRDefault="00B34058" w:rsidP="00C05A10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CC213E"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05A10" w:rsidRPr="003F44F5" w:rsidRDefault="00C05A10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</w:tbl>
    <w:p w:rsidR="00C05A10" w:rsidRPr="003F44F5" w:rsidRDefault="00C05A10" w:rsidP="00C05A1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C05A10" w:rsidRPr="003F44F5" w:rsidRDefault="00C05A10" w:rsidP="00C05A10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เงินกู้ยืมระยะยาวดังกล่าวมีกำหนดชำระคืนตามวันที่ครบกำหนดชำระ คือภายหลังจาก 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เดือน นับจากวันที่โครงการก่อสร้างแล้วเสร็จหรือวันที่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2562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แล้วแต่วันใดจะถึงก่อน </w:t>
      </w:r>
    </w:p>
    <w:p w:rsidR="00CE1B6A" w:rsidRPr="003F44F5" w:rsidRDefault="00CE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E640DD" w:rsidRPr="003F44F5" w:rsidRDefault="00E640DD" w:rsidP="00E640D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6E7049" w:rsidRPr="003F44F5" w:rsidRDefault="006E7049" w:rsidP="006E7049">
      <w:pPr>
        <w:pStyle w:val="a"/>
        <w:tabs>
          <w:tab w:val="left" w:pos="720"/>
        </w:tabs>
        <w:spacing w:line="240" w:lineRule="atLeast"/>
        <w:ind w:right="-43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จำนองที่ดินและสิ่งก่อสร้างที่มีอยู่และจะก่อสร้างบนที่ดิน และโครงการอสังหาริมทรัพย์ระหว่างการพัฒนาเพื่อขายของบริษัท         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11,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12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</w:rPr>
        <w:t xml:space="preserve"> 13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lang w:val="en-GB"/>
        </w:rPr>
        <w:t>-</w:t>
      </w:r>
      <w:r w:rsidRPr="003F44F5">
        <w:rPr>
          <w:rFonts w:ascii="Angsana New" w:hAnsi="Angsana New"/>
          <w:sz w:val="26"/>
          <w:szCs w:val="26"/>
          <w:lang w:val="en-GB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จำนองที่ดินและสิ่งก่อสร้างที่มีอยู่และจะก่อสร้างบนที่ดินของบริษัท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เพซ คันทรี่ คลับ จำกัด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12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</w:rPr>
        <w:t xml:space="preserve"> 13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 xml:space="preserve">Conditional Assignment </w:t>
      </w:r>
      <w:r w:rsidRPr="003F44F5">
        <w:rPr>
          <w:rFonts w:ascii="Angsana New" w:hAnsi="Angsana New" w:hint="cs"/>
          <w:sz w:val="26"/>
          <w:szCs w:val="26"/>
          <w:cs/>
        </w:rPr>
        <w:t>สัญญาก่อสร้างหลักและบัญชีโครงการ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โอนสิทธิเรียกร้องภายใต้หนังสือค้ำประกันที่ได้รับจากผู้รับเหมาก่อสร้าง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โอนสิทธิภายใต้การประกันภัยโครงการ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จำนำบัญชีเงินฝากที่กันไว้สำหรับค่าดอกเบี้ยจ่ายของบริษัท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กรรมการท่านหนึ่งของบริษัทเป็นผู้ให้การสนับสนุนทางการเงินที่จำเป็นในกรณีที่ประมาณการต้นทุนโครงการสูงกว่าที่คาดการณ์ไว้และบริษัทขาดสภาพคล่องทางการเงิน  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b/>
          <w:bCs/>
          <w:sz w:val="26"/>
          <w:szCs w:val="26"/>
        </w:rPr>
      </w:pPr>
    </w:p>
    <w:p w:rsidR="00765DFF" w:rsidRPr="003F44F5" w:rsidRDefault="00765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วงเงินสินเชื่อสำหรับกลุ่มบริษัทดีนมีดังนี้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b/>
          <w:bCs/>
          <w:sz w:val="26"/>
          <w:szCs w:val="26"/>
        </w:rPr>
      </w:pP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 xml:space="preserve">2559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บริษัทได้ทำสัญญาวงเงินสินเชื่ออีกฉบับหนึ่งกับสถาบันการเงินในประเทศแห่งหนึ่ง เพื่อการจัดหาเงิน การลงทุนและใช้ในการดำเนินงานของกลุ่มบริษัทดีนเป็นจำนวนเงิน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1,100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เงินกู้ยืมระยะยาวดังกล่าวมีกำหนดชำระคืนวันที่ </w:t>
      </w:r>
      <w:r w:rsidRPr="003F44F5">
        <w:rPr>
          <w:rFonts w:ascii="Angsana New" w:hAnsi="Angsana New"/>
          <w:sz w:val="26"/>
          <w:szCs w:val="26"/>
        </w:rPr>
        <w:t>3</w:t>
      </w:r>
      <w:r w:rsidRPr="003F44F5">
        <w:rPr>
          <w:rFonts w:ascii="Angsana New" w:hAnsi="Angsana New" w:hint="cs"/>
          <w:sz w:val="26"/>
          <w:szCs w:val="26"/>
          <w:cs/>
        </w:rPr>
        <w:t xml:space="preserve">1 ธันวาคม </w:t>
      </w:r>
      <w:r w:rsidRPr="003F44F5">
        <w:rPr>
          <w:rFonts w:ascii="Angsana New" w:hAnsi="Angsana New"/>
          <w:sz w:val="26"/>
          <w:szCs w:val="26"/>
        </w:rPr>
        <w:t>2560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และมีอัตราดอกเบี้ยร้อยละ </w:t>
      </w:r>
      <w:r w:rsidRPr="003F44F5">
        <w:rPr>
          <w:rFonts w:ascii="Angsana New" w:hAnsi="Angsana New"/>
          <w:sz w:val="26"/>
          <w:szCs w:val="26"/>
        </w:rPr>
        <w:t xml:space="preserve">MLR </w:t>
      </w:r>
      <w:r w:rsidRPr="003F44F5">
        <w:rPr>
          <w:rFonts w:ascii="Angsana New" w:hAnsi="Angsana New" w:hint="cs"/>
          <w:sz w:val="26"/>
          <w:szCs w:val="26"/>
          <w:cs/>
        </w:rPr>
        <w:t>ต่อปี</w:t>
      </w: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จำนองที่ดินในโครงการอสังหาริมทรัพย์ระหว่างการพัฒนาเพื่อขาย ที่ดินและที่ดินที่ใช้เป็นที่จอดรถของบริษัท เพซ โปรเจ็ค วัน จำกัด บริษัท เพซ โปรเจ็ค ทู จำกัด และบริษัท เพซ โปรเจ็ค ทรี จำกัด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11, 12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16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สิ่งก่อสร้างที่มีอยู่และจะก่อสร้างบนที่ดินของบริษัท เพซ โปรเจ็ค วัน จำกัด บริษัท เพซ โปรเจ็ค ทู จำกัด และบริษัท เพซ โปรเจ็ค ทรี จำกัด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11, 13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16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 xml:space="preserve">Conditional Assignment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ตามสัญญา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สัญญาก่อสร้าง สัญญาจ้างบริหารและสัญญาอื่น ๆ ที่ทำกับ           กลุ่ม </w:t>
      </w:r>
      <w:r w:rsidRPr="003F44F5">
        <w:rPr>
          <w:rFonts w:ascii="Angsana New" w:hAnsi="Angsana New"/>
          <w:sz w:val="26"/>
          <w:szCs w:val="26"/>
        </w:rPr>
        <w:t xml:space="preserve">Marriott International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 </w:t>
      </w:r>
      <w:r w:rsidRPr="003F44F5">
        <w:rPr>
          <w:rFonts w:ascii="Angsana New" w:hAnsi="Angsana New"/>
          <w:sz w:val="26"/>
          <w:szCs w:val="26"/>
        </w:rPr>
        <w:t xml:space="preserve">Unit Lease Purchase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สัญญาจะซื้อจะขายหน่วยในอาคารชุดพักอาศัย และสัญญา </w:t>
      </w:r>
      <w:r w:rsidRPr="003F44F5">
        <w:rPr>
          <w:rFonts w:ascii="Angsana New" w:hAnsi="Angsana New"/>
          <w:sz w:val="26"/>
          <w:szCs w:val="26"/>
        </w:rPr>
        <w:t xml:space="preserve">Retail Shop Lease </w:t>
      </w:r>
      <w:r w:rsidRPr="003F44F5">
        <w:rPr>
          <w:rFonts w:ascii="Angsana New" w:hAnsi="Angsana New" w:hint="cs"/>
          <w:sz w:val="26"/>
          <w:szCs w:val="26"/>
          <w:cs/>
        </w:rPr>
        <w:t xml:space="preserve">   ที่ทำกับลูกค้าของบริษัท เพซ โปรเจ็ค วัน จำกัด บริษัท เพซ โปรเจ็ค ทู จำกัด และบริษัท เพซ โปรเจ็ค ทรี จำกัด 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หุ้นทั้งหมดของบริษัท เพซ โปรเจ็ค วัน จำกัด บริษัท เพซ โปรเจ็ค ทู จำกัด และบริษัท เพซ โปรเจ็ค ทรี จำกัด ที่ถือโดยผู้ถือหุ้น         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9</w:t>
      </w:r>
    </w:p>
    <w:p w:rsidR="006E7049" w:rsidRPr="003F44F5" w:rsidRDefault="006E7049" w:rsidP="006E7049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โอนสิทธิภายใต้การประกันภัยโครงการ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ค้ำประกันร่วมโดย </w:t>
      </w:r>
      <w:r w:rsidRPr="003F44F5">
        <w:rPr>
          <w:rFonts w:ascii="Angsana New" w:hAnsi="Angsana New"/>
          <w:sz w:val="26"/>
          <w:szCs w:val="26"/>
        </w:rPr>
        <w:t xml:space="preserve">Dean &amp; DeLuca, Inc., Dean &amp; DeLuca New York, Inc., Dean &amp; DeLuca Atlanta, LLC, Dean &amp; DeLuca Markets, LLC, Dean &amp; DeLuca Brands, Inc., Dean &amp; DeLuca International, LLC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</w:rPr>
        <w:t xml:space="preserve"> Dean &amp; DeLuca Small Format, LLC,</w:t>
      </w:r>
    </w:p>
    <w:p w:rsidR="006E7049" w:rsidRPr="003F44F5" w:rsidRDefault="006E7049" w:rsidP="006E7049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ค้ำประกันโดยกรรมการของบริษัทท่านหนึ่ง</w:t>
      </w: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6E7049" w:rsidRPr="003F44F5" w:rsidRDefault="006E7049" w:rsidP="006E7049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บริษัทและบริษัทย่อยมีภาระผูกพันที่จะต้องปฏิบัติตามเงื่อนไขต่าง ๆ ที่กำหนดไว้ในสัญญาวงเงินสินเชื่อ </w:t>
      </w:r>
    </w:p>
    <w:p w:rsidR="004C1D32" w:rsidRPr="003F44F5" w:rsidRDefault="004C1D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2C4EA4" w:rsidRPr="003F44F5" w:rsidRDefault="002C4EA4" w:rsidP="002C4EA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 วาย แอล พี จำกัด</w:t>
      </w:r>
    </w:p>
    <w:p w:rsidR="002C4EA4" w:rsidRPr="003F44F5" w:rsidRDefault="002C4EA4" w:rsidP="002C4EA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</w:p>
    <w:p w:rsidR="002C4EA4" w:rsidRPr="003F44F5" w:rsidRDefault="002C4EA4" w:rsidP="00B84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 วาย แอล พี จำกัด (บริษัทย่อย) ได้ลงนามในสัญญาวงเงินสินเชื่อกับสถาบันการเงินในประเทศแห่งหนึ่งสำหรับวงเงินสินเชื่อเพื่อการก่อสร้างโครงการแห่งใหม่วงเงินรวม</w:t>
      </w:r>
      <w:r w:rsidRPr="003F44F5">
        <w:rPr>
          <w:rFonts w:ascii="Angsana New" w:hAnsi="Angsana New"/>
          <w:sz w:val="26"/>
          <w:szCs w:val="26"/>
        </w:rPr>
        <w:t xml:space="preserve"> 1,100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วงเงินสินเชื่อมีดังนี้</w:t>
      </w:r>
    </w:p>
    <w:p w:rsidR="00F535E8" w:rsidRPr="003F44F5" w:rsidRDefault="00F535E8" w:rsidP="002C4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6"/>
          <w:szCs w:val="26"/>
        </w:rPr>
      </w:pPr>
    </w:p>
    <w:tbl>
      <w:tblPr>
        <w:tblW w:w="10042" w:type="dxa"/>
        <w:tblInd w:w="18" w:type="dxa"/>
        <w:tblLook w:val="04A0" w:firstRow="1" w:lastRow="0" w:firstColumn="1" w:lastColumn="0" w:noHBand="0" w:noVBand="1"/>
      </w:tblPr>
      <w:tblGrid>
        <w:gridCol w:w="810"/>
        <w:gridCol w:w="270"/>
        <w:gridCol w:w="3870"/>
        <w:gridCol w:w="270"/>
        <w:gridCol w:w="722"/>
        <w:gridCol w:w="270"/>
        <w:gridCol w:w="1745"/>
        <w:gridCol w:w="260"/>
        <w:gridCol w:w="1825"/>
      </w:tblGrid>
      <w:tr w:rsidR="003F44F5" w:rsidRPr="003F44F5" w:rsidTr="00201970">
        <w:tc>
          <w:tcPr>
            <w:tcW w:w="810" w:type="dxa"/>
            <w:hideMark/>
          </w:tcPr>
          <w:p w:rsidR="002C4EA4" w:rsidRPr="003F44F5" w:rsidRDefault="002C4EA4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hideMark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5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201970"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4EA4" w:rsidRPr="003F44F5" w:rsidRDefault="002C4EA4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4EA4" w:rsidRPr="003F44F5" w:rsidRDefault="002C4EA4" w:rsidP="002C4EA4">
            <w:pPr>
              <w:pStyle w:val="a"/>
              <w:tabs>
                <w:tab w:val="left" w:pos="946"/>
              </w:tabs>
              <w:spacing w:line="240" w:lineRule="atLeast"/>
              <w:ind w:left="-134" w:right="-10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กำหนดระยะเวลาจ่ายชำระ</w:t>
            </w:r>
          </w:p>
        </w:tc>
      </w:tr>
      <w:tr w:rsidR="003F44F5" w:rsidRPr="003F44F5" w:rsidTr="00201970"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201970">
        <w:tc>
          <w:tcPr>
            <w:tcW w:w="810" w:type="dxa"/>
          </w:tcPr>
          <w:p w:rsidR="002C4EA4" w:rsidRPr="003F44F5" w:rsidRDefault="002C4EA4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A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870" w:type="dxa"/>
          </w:tcPr>
          <w:p w:rsidR="002C4EA4" w:rsidRPr="003F44F5" w:rsidRDefault="002C4EA4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วงเงินกู้ยืมสำหรับค่าที่ดิน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2C4EA4" w:rsidRPr="003F44F5" w:rsidRDefault="002C4EA4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  <w:tc>
          <w:tcPr>
            <w:tcW w:w="270" w:type="dxa"/>
          </w:tcPr>
          <w:p w:rsidR="002C4EA4" w:rsidRPr="003F44F5" w:rsidRDefault="002C4EA4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2C4EA4" w:rsidRPr="003F44F5" w:rsidRDefault="002C4EA4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ลบร้อยละ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0.5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ต่อปี </w:t>
            </w:r>
          </w:p>
        </w:tc>
        <w:tc>
          <w:tcPr>
            <w:tcW w:w="260" w:type="dxa"/>
          </w:tcPr>
          <w:p w:rsidR="002C4EA4" w:rsidRPr="003F44F5" w:rsidRDefault="002C4EA4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2C4EA4" w:rsidRPr="003F44F5" w:rsidRDefault="002512CE" w:rsidP="002512CE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29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</w:tr>
      <w:tr w:rsidR="003F44F5" w:rsidRPr="003F44F5" w:rsidTr="00201970">
        <w:tc>
          <w:tcPr>
            <w:tcW w:w="81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70" w:type="dxa"/>
          </w:tcPr>
          <w:p w:rsidR="002C4EA4" w:rsidRPr="003F44F5" w:rsidRDefault="002C4EA4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</w:tcPr>
          <w:p w:rsidR="002C4EA4" w:rsidRPr="003F44F5" w:rsidRDefault="002C4EA4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2C4EA4" w:rsidRPr="003F44F5" w:rsidRDefault="002C4EA4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5" w:type="dxa"/>
          </w:tcPr>
          <w:p w:rsidR="002C4EA4" w:rsidRPr="003F44F5" w:rsidRDefault="002C4EA4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201970">
        <w:tc>
          <w:tcPr>
            <w:tcW w:w="81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B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2512CE" w:rsidRPr="003F44F5" w:rsidRDefault="00F535E8" w:rsidP="00441E16">
            <w:pPr>
              <w:pStyle w:val="a"/>
              <w:ind w:left="-32" w:right="-5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วงเงินกู้ยืมระยะสั้นโดยทำตั๋วสัญญาใช้เงินสำหรับค่าที่ดิน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0.75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260" w:type="dxa"/>
          </w:tcPr>
          <w:p w:rsidR="002512CE" w:rsidRPr="003F44F5" w:rsidRDefault="002512CE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5" w:type="dxa"/>
          </w:tcPr>
          <w:p w:rsidR="002512CE" w:rsidRPr="003F44F5" w:rsidRDefault="002512CE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29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</w:tr>
      <w:tr w:rsidR="003F44F5" w:rsidRPr="003F44F5" w:rsidTr="00201970">
        <w:tc>
          <w:tcPr>
            <w:tcW w:w="81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2512CE" w:rsidRPr="003F44F5" w:rsidRDefault="002512CE" w:rsidP="00201970">
            <w:pPr>
              <w:pStyle w:val="a"/>
              <w:tabs>
                <w:tab w:val="clear" w:pos="1080"/>
              </w:tabs>
              <w:spacing w:line="240" w:lineRule="atLeast"/>
              <w:ind w:left="-32" w:right="-151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(ยอดรวมของวงเงินสินเชื่อ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A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และ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B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จะต้องไม่เกิน </w:t>
            </w:r>
            <w:r w:rsidR="00441E16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270 </w:t>
            </w:r>
            <w:r w:rsidR="00201970"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F44F5" w:rsidRPr="003F44F5" w:rsidTr="00201970">
        <w:tc>
          <w:tcPr>
            <w:tcW w:w="810" w:type="dxa"/>
          </w:tcPr>
          <w:p w:rsidR="00441E16" w:rsidRPr="003F44F5" w:rsidRDefault="00441E16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441E16" w:rsidRPr="003F44F5" w:rsidRDefault="00441E16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441E16" w:rsidRPr="003F44F5" w:rsidRDefault="00441E16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</w:tcPr>
          <w:p w:rsidR="00441E16" w:rsidRPr="003F44F5" w:rsidRDefault="00441E16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441E16" w:rsidRPr="003F44F5" w:rsidRDefault="00441E16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441E16" w:rsidRPr="003F44F5" w:rsidRDefault="00441E16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441E16" w:rsidRPr="003F44F5" w:rsidRDefault="00441E16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441E16" w:rsidRPr="003F44F5" w:rsidRDefault="00441E16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441E16" w:rsidRPr="003F44F5" w:rsidRDefault="00441E16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F44F5" w:rsidRPr="003F44F5" w:rsidTr="00201970">
        <w:tc>
          <w:tcPr>
            <w:tcW w:w="81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C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วงเงินกู้ยืมสำหรับต้นทุนค่าก่อสร้างและค่าก่อสร้างเพิ่มเติม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820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ลบร้อยละ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0.5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ต่อปี </w:t>
            </w:r>
          </w:p>
        </w:tc>
        <w:tc>
          <w:tcPr>
            <w:tcW w:w="260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2512CE" w:rsidRPr="003F44F5" w:rsidRDefault="002512CE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29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ตุลาคม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</w:tr>
      <w:tr w:rsidR="003F44F5" w:rsidRPr="003F44F5" w:rsidTr="00201970">
        <w:tc>
          <w:tcPr>
            <w:tcW w:w="810" w:type="dxa"/>
          </w:tcPr>
          <w:p w:rsidR="002512CE" w:rsidRPr="003F44F5" w:rsidRDefault="002512CE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70" w:type="dxa"/>
          </w:tcPr>
          <w:p w:rsidR="002512CE" w:rsidRPr="003F44F5" w:rsidRDefault="002512CE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</w:tcPr>
          <w:p w:rsidR="002512CE" w:rsidRPr="003F44F5" w:rsidRDefault="002512CE" w:rsidP="002C4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F44F5" w:rsidRPr="003F44F5" w:rsidTr="00201970">
        <w:tc>
          <w:tcPr>
            <w:tcW w:w="81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D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หนังสือค้ำประกันและอาวัล 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70" w:type="dxa"/>
          </w:tcPr>
          <w:p w:rsidR="002512CE" w:rsidRPr="003F44F5" w:rsidRDefault="002512CE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2512CE" w:rsidRPr="003F44F5" w:rsidRDefault="002512CE" w:rsidP="002C4EA4">
            <w:pPr>
              <w:pStyle w:val="a"/>
              <w:tabs>
                <w:tab w:val="clear" w:pos="1080"/>
              </w:tabs>
              <w:spacing w:line="240" w:lineRule="atLeast"/>
              <w:ind w:left="-32" w:right="-9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</w:p>
        </w:tc>
        <w:tc>
          <w:tcPr>
            <w:tcW w:w="260" w:type="dxa"/>
          </w:tcPr>
          <w:p w:rsidR="002512CE" w:rsidRPr="003F44F5" w:rsidRDefault="002512CE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2512CE" w:rsidRPr="003F44F5" w:rsidRDefault="00E836B2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ต่ออายุออกไปทุก ๆ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1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ปี</w:t>
            </w:r>
          </w:p>
        </w:tc>
      </w:tr>
      <w:tr w:rsidR="003F44F5" w:rsidRPr="003F44F5" w:rsidTr="00201970">
        <w:tc>
          <w:tcPr>
            <w:tcW w:w="81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left="-32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(ยอดรวมของวงเงินสินเชื่อ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C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และ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D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จะต้องไม่เกิน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820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60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29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ตุลาคม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2562</w:t>
            </w:r>
          </w:p>
        </w:tc>
      </w:tr>
      <w:tr w:rsidR="003F44F5" w:rsidRPr="003F44F5" w:rsidTr="00201970">
        <w:tc>
          <w:tcPr>
            <w:tcW w:w="810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70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2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E640DD" w:rsidRPr="003F44F5" w:rsidRDefault="00E640DD" w:rsidP="00E6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640DD" w:rsidRPr="003F44F5" w:rsidTr="00201970">
        <w:tc>
          <w:tcPr>
            <w:tcW w:w="81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E</w:t>
            </w: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E640DD" w:rsidRPr="003F44F5" w:rsidRDefault="00E640DD" w:rsidP="00E640DD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MOR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260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25" w:type="dxa"/>
          </w:tcPr>
          <w:p w:rsidR="00E640DD" w:rsidRPr="003F44F5" w:rsidRDefault="00E640DD" w:rsidP="00E640DD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29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สิงหาคม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</w:tr>
    </w:tbl>
    <w:p w:rsidR="002C4EA4" w:rsidRPr="003F44F5" w:rsidRDefault="002C4EA4" w:rsidP="001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1E53B1" w:rsidRPr="003F44F5" w:rsidRDefault="001E53B1" w:rsidP="001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E640DD" w:rsidRPr="003F44F5" w:rsidRDefault="00E640DD" w:rsidP="001E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E640DD" w:rsidRPr="003F44F5" w:rsidRDefault="00E640DD" w:rsidP="00E640DD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และสิ่งก่อสร้างที่มีอยู่และจะก่อสร้างบนที่ดินในโครงการอสังหาริมทรัพย์ระหว่างการพัฒนาเพื่อขายของบริษัทย่อย      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11</w:t>
      </w:r>
    </w:p>
    <w:p w:rsidR="00E640DD" w:rsidRPr="003F44F5" w:rsidRDefault="00E640DD" w:rsidP="00E640DD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โอนสิทธิเรียกร้องภายใต้หนังสือค้ำประกันที่ได้รับจากผู้รับเหมาก่อสร้าง</w:t>
      </w:r>
    </w:p>
    <w:p w:rsidR="00E640DD" w:rsidRPr="003F44F5" w:rsidRDefault="00E640DD" w:rsidP="00E640DD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โอนสิทธิภายใต้การประกันภัยโครงการ</w:t>
      </w:r>
    </w:p>
    <w:p w:rsidR="00E640DD" w:rsidRPr="003F44F5" w:rsidRDefault="00E640DD" w:rsidP="00E640DD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ค้ำประกันโดยกรรมการของบริษัทท่านหนึ่งและบุคคลที่เกี่ยวข้องกันท่านหนึ่ง</w:t>
      </w:r>
    </w:p>
    <w:p w:rsidR="00E640DD" w:rsidRPr="003F44F5" w:rsidRDefault="00E640DD" w:rsidP="00E640DD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บริษัทเป็นผู้ให้การสนับสนุนทางการเงินที่จำเป็นในกรณีที่บริษัทย่อยขาดสภาพคล่องทางการเงิน </w:t>
      </w:r>
    </w:p>
    <w:p w:rsidR="00E640DD" w:rsidRPr="003F44F5" w:rsidRDefault="00E640DD" w:rsidP="00E640D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p w:rsidR="00E640DD" w:rsidRPr="003F44F5" w:rsidRDefault="00E640DD" w:rsidP="00E640DD">
      <w:pPr>
        <w:tabs>
          <w:tab w:val="left" w:pos="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บริษัทย่อยมีภาระผูกพันที่จะต้องปฏิบัติตามเงื่อนไขต่าง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 การดำรงจำนวนเงินในบัญชีออมทรัพย์รวมกันไม่ต่ำกว่า </w:t>
      </w:r>
      <w:r w:rsidRPr="003F44F5">
        <w:rPr>
          <w:rFonts w:ascii="Angsana New" w:hAnsi="Angsana New"/>
          <w:sz w:val="26"/>
          <w:szCs w:val="26"/>
        </w:rPr>
        <w:t xml:space="preserve">30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ตลอดเวลาจนกว่าโครงการจะก่อสร้างแล้วเสร็จ</w:t>
      </w:r>
      <w:r w:rsidRPr="003F44F5">
        <w:rPr>
          <w:rFonts w:ascii="Angsana New" w:hAnsi="Angsana New"/>
          <w:sz w:val="26"/>
          <w:szCs w:val="26"/>
          <w:cs/>
        </w:rPr>
        <w:t>และอื่น ๆ</w:t>
      </w:r>
    </w:p>
    <w:p w:rsidR="00F535E8" w:rsidRPr="003F44F5" w:rsidRDefault="00F5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2512CE" w:rsidRPr="003F44F5" w:rsidRDefault="002512CE" w:rsidP="002512CE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lastRenderedPageBreak/>
        <w:t>บริษัท เพซ คันทรี</w:t>
      </w:r>
      <w:r w:rsidR="002239DD" w:rsidRPr="003F44F5">
        <w:rPr>
          <w:rFonts w:ascii="Angsana New" w:hAnsi="Angsana New" w:hint="cs"/>
          <w:b/>
          <w:bCs/>
          <w:sz w:val="26"/>
          <w:szCs w:val="26"/>
          <w:cs/>
        </w:rPr>
        <w:t>่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 คลับ จำกัด</w:t>
      </w:r>
    </w:p>
    <w:p w:rsidR="002512CE" w:rsidRPr="003F44F5" w:rsidRDefault="002512CE" w:rsidP="002512CE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</w:p>
    <w:p w:rsidR="002512CE" w:rsidRPr="003F44F5" w:rsidRDefault="002512CE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25 </w:t>
      </w:r>
      <w:r w:rsidRPr="003F44F5">
        <w:rPr>
          <w:rFonts w:ascii="Angsana New" w:hAnsi="Angsana New" w:hint="cs"/>
          <w:sz w:val="26"/>
          <w:szCs w:val="26"/>
          <w:cs/>
        </w:rPr>
        <w:t>พฤศจิกาย</w:t>
      </w:r>
      <w:r w:rsidR="005C67BA" w:rsidRPr="003F44F5">
        <w:rPr>
          <w:rFonts w:ascii="Angsana New" w:hAnsi="Angsana New" w:hint="cs"/>
          <w:sz w:val="26"/>
          <w:szCs w:val="26"/>
          <w:cs/>
        </w:rPr>
        <w:t>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Pr="003F44F5">
        <w:rPr>
          <w:rFonts w:ascii="Angsana New" w:hAnsi="Angsana New"/>
          <w:sz w:val="26"/>
          <w:szCs w:val="26"/>
          <w:cs/>
        </w:rPr>
        <w:t>เพซ คันทรี</w:t>
      </w:r>
      <w:r w:rsidR="002239DD" w:rsidRPr="003F44F5">
        <w:rPr>
          <w:rFonts w:ascii="Angsana New" w:hAnsi="Angsana New" w:hint="cs"/>
          <w:sz w:val="26"/>
          <w:szCs w:val="26"/>
          <w:cs/>
        </w:rPr>
        <w:t>่</w:t>
      </w:r>
      <w:r w:rsidRPr="003F44F5">
        <w:rPr>
          <w:rFonts w:ascii="Angsana New" w:hAnsi="Angsana New"/>
          <w:sz w:val="26"/>
          <w:szCs w:val="26"/>
          <w:cs/>
        </w:rPr>
        <w:t xml:space="preserve"> คลับ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จำกัด (บริษัทย่อย) ได้ลงนามในสัญญาวงเงินสินเชื่อกับสถาบันการเงินในประเทศแห่งหนึ่งสำหรับวงเงินสินเชื่อเพื่อการก่อสร้างโครงการ</w:t>
      </w:r>
      <w:r w:rsidRPr="003F44F5">
        <w:rPr>
          <w:rFonts w:ascii="Angsana New" w:hAnsi="Angsana New"/>
          <w:sz w:val="26"/>
          <w:szCs w:val="26"/>
          <w:cs/>
        </w:rPr>
        <w:t>สปอร์ตคลับ</w:t>
      </w:r>
      <w:r w:rsidRPr="003F44F5">
        <w:rPr>
          <w:rFonts w:ascii="Angsana New" w:hAnsi="Angsana New" w:hint="cs"/>
          <w:sz w:val="26"/>
          <w:szCs w:val="26"/>
          <w:cs/>
        </w:rPr>
        <w:t>วงเงินรวม</w:t>
      </w:r>
      <w:r w:rsidRPr="003F44F5">
        <w:rPr>
          <w:rFonts w:ascii="Angsana New" w:hAnsi="Angsana New"/>
          <w:sz w:val="26"/>
          <w:szCs w:val="26"/>
        </w:rPr>
        <w:t xml:space="preserve"> 1,248.9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วงเงินสินเชื่อมีดังนี้</w:t>
      </w:r>
      <w:r w:rsidR="00516C98" w:rsidRPr="003F44F5">
        <w:rPr>
          <w:rFonts w:ascii="Angsana New" w:hAnsi="Angsana New"/>
          <w:sz w:val="26"/>
          <w:szCs w:val="26"/>
        </w:rPr>
        <w:t xml:space="preserve">  </w:t>
      </w:r>
    </w:p>
    <w:p w:rsidR="002512CE" w:rsidRPr="003F44F5" w:rsidRDefault="002512CE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6"/>
          <w:szCs w:val="26"/>
        </w:rPr>
      </w:pPr>
    </w:p>
    <w:tbl>
      <w:tblPr>
        <w:tblW w:w="9925" w:type="dxa"/>
        <w:tblInd w:w="18" w:type="dxa"/>
        <w:tblLook w:val="04A0" w:firstRow="1" w:lastRow="0" w:firstColumn="1" w:lastColumn="0" w:noHBand="0" w:noVBand="1"/>
      </w:tblPr>
      <w:tblGrid>
        <w:gridCol w:w="807"/>
        <w:gridCol w:w="270"/>
        <w:gridCol w:w="3717"/>
        <w:gridCol w:w="254"/>
        <w:gridCol w:w="789"/>
        <w:gridCol w:w="270"/>
        <w:gridCol w:w="1739"/>
        <w:gridCol w:w="260"/>
        <w:gridCol w:w="1819"/>
      </w:tblGrid>
      <w:tr w:rsidR="003F44F5" w:rsidRPr="003F44F5" w:rsidTr="005F6DE4">
        <w:tc>
          <w:tcPr>
            <w:tcW w:w="807" w:type="dxa"/>
            <w:hideMark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17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hideMark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9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5F6DE4"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54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12CE" w:rsidRPr="003F44F5" w:rsidRDefault="002512CE" w:rsidP="00BE3457">
            <w:pPr>
              <w:pStyle w:val="a"/>
              <w:tabs>
                <w:tab w:val="left" w:pos="946"/>
              </w:tabs>
              <w:spacing w:line="240" w:lineRule="atLeast"/>
              <w:ind w:left="-134" w:right="-10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กำหนดระยะเวลาจ่ายชำระ</w:t>
            </w:r>
          </w:p>
        </w:tc>
      </w:tr>
      <w:tr w:rsidR="003F44F5" w:rsidRPr="003F44F5" w:rsidTr="005F6DE4"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A1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717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วงเงินกู้ยืมสำหรับต้นทุนค่าก่อสร้าง</w:t>
            </w:r>
          </w:p>
        </w:tc>
        <w:tc>
          <w:tcPr>
            <w:tcW w:w="254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1,208.9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B34058" w:rsidRPr="003F44F5" w:rsidRDefault="00B34058" w:rsidP="00B34058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ลบร้อยละ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0.5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260" w:type="dxa"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B34058" w:rsidRPr="003F44F5" w:rsidRDefault="00B34058" w:rsidP="00416B92">
            <w:pPr>
              <w:pStyle w:val="a"/>
              <w:tabs>
                <w:tab w:val="left" w:pos="720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จ่ายชำระคืนทุกไตรมาสในอัตราต่าง ๆ กันตามที่ระบุไว้ในสัญญา เริ่มตั้งแต่วันที่โครงการเสร็จสิ้นสุดวันที่ 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30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2565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br/>
              <w:t>(</w:t>
            </w:r>
            <w:r w:rsidR="00416B92"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ตามสัญญาแก้ไขลงวันที่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  </w:t>
            </w:r>
            <w:r w:rsidR="00416B92"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  <w:r w:rsidR="00721AC3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721AC3"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3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 </w:t>
            </w:r>
            <w:r w:rsidR="00416B92" w:rsidRPr="003F44F5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721AC3"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2559</w:t>
            </w:r>
            <w:r w:rsidR="00416B92"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)</w:t>
            </w:r>
          </w:p>
        </w:tc>
      </w:tr>
      <w:tr w:rsidR="003F44F5" w:rsidRPr="003F44F5" w:rsidTr="005F6DE4">
        <w:tc>
          <w:tcPr>
            <w:tcW w:w="807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7" w:type="dxa"/>
          </w:tcPr>
          <w:p w:rsidR="002512CE" w:rsidRPr="003F44F5" w:rsidRDefault="002512CE" w:rsidP="005F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</w:tcPr>
          <w:p w:rsidR="002512CE" w:rsidRPr="003F44F5" w:rsidRDefault="002512CE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9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2512CE" w:rsidRPr="003F44F5" w:rsidRDefault="00441E16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A2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17" w:type="dxa"/>
          </w:tcPr>
          <w:p w:rsidR="002512CE" w:rsidRPr="003F44F5" w:rsidRDefault="005F6DE4" w:rsidP="005F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หนังสือค้ำประกัน เลตเตอร์ออฟเครดิต สัญญาทรัสต์รีซีทส์ </w:t>
            </w:r>
          </w:p>
        </w:tc>
        <w:tc>
          <w:tcPr>
            <w:tcW w:w="254" w:type="dxa"/>
          </w:tcPr>
          <w:p w:rsidR="002512CE" w:rsidRPr="003F44F5" w:rsidRDefault="002512CE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2512CE" w:rsidRPr="003F44F5" w:rsidRDefault="00441E16" w:rsidP="00BE3457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  <w:r w:rsidR="002512CE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70" w:type="dxa"/>
          </w:tcPr>
          <w:p w:rsidR="002512CE" w:rsidRPr="003F44F5" w:rsidRDefault="002512CE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2512CE" w:rsidRPr="003F44F5" w:rsidRDefault="002512CE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0.5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ต่อปี</w:t>
            </w:r>
          </w:p>
        </w:tc>
        <w:tc>
          <w:tcPr>
            <w:tcW w:w="260" w:type="dxa"/>
          </w:tcPr>
          <w:p w:rsidR="002512CE" w:rsidRPr="003F44F5" w:rsidRDefault="002512CE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19" w:type="dxa"/>
          </w:tcPr>
          <w:p w:rsidR="002512CE" w:rsidRPr="003F44F5" w:rsidRDefault="002512CE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1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และอาวัล</w:t>
            </w:r>
          </w:p>
        </w:tc>
        <w:tc>
          <w:tcPr>
            <w:tcW w:w="254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5F6DE4" w:rsidRPr="003F44F5" w:rsidRDefault="005F6DE4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17" w:type="dxa"/>
          </w:tcPr>
          <w:p w:rsidR="005F6DE4" w:rsidRPr="003F44F5" w:rsidRDefault="005F6DE4" w:rsidP="005F6DE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(ยอดรวมของวงเงินสินเชื่อ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A1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และ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A2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จะต้องไม่เกิน </w:t>
            </w:r>
          </w:p>
        </w:tc>
        <w:tc>
          <w:tcPr>
            <w:tcW w:w="254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5F6DE4" w:rsidRPr="003F44F5" w:rsidRDefault="005F6DE4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1,208.9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54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</w:tcPr>
          <w:p w:rsidR="005F6DE4" w:rsidRPr="003F44F5" w:rsidRDefault="005F6DE4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</w:tcPr>
          <w:p w:rsidR="005F6DE4" w:rsidRPr="003F44F5" w:rsidRDefault="005F6DE4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721AC3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B</w:t>
            </w: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17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54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5F6DE4" w:rsidRPr="003F44F5" w:rsidRDefault="00CC213E" w:rsidP="00CC213E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MOR</w:t>
            </w:r>
            <w:r w:rsidR="004420C7"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ต่อปี</w:t>
            </w: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F44F5" w:rsidRPr="003F44F5" w:rsidTr="005F6DE4">
        <w:tc>
          <w:tcPr>
            <w:tcW w:w="80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17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5F6DE4" w:rsidRPr="003F44F5" w:rsidRDefault="005F6DE4" w:rsidP="00BE3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3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5F6DE4" w:rsidRPr="003F44F5" w:rsidTr="005F6DE4">
        <w:tc>
          <w:tcPr>
            <w:tcW w:w="807" w:type="dxa"/>
          </w:tcPr>
          <w:p w:rsidR="005F6DE4" w:rsidRPr="003F44F5" w:rsidRDefault="00721AC3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C</w:t>
            </w: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717" w:type="dxa"/>
          </w:tcPr>
          <w:p w:rsidR="005F6DE4" w:rsidRPr="003F44F5" w:rsidRDefault="005F6DE4" w:rsidP="005F6DE4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หนังสือค้ำประกัน </w:t>
            </w:r>
          </w:p>
        </w:tc>
        <w:tc>
          <w:tcPr>
            <w:tcW w:w="254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39" w:type="dxa"/>
          </w:tcPr>
          <w:p w:rsidR="005F6DE4" w:rsidRPr="003F44F5" w:rsidRDefault="005F6DE4" w:rsidP="00BE3457">
            <w:pPr>
              <w:pStyle w:val="a"/>
              <w:tabs>
                <w:tab w:val="clear" w:pos="1080"/>
              </w:tabs>
              <w:spacing w:line="240" w:lineRule="atLeast"/>
              <w:ind w:left="-32" w:right="-9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</w:p>
        </w:tc>
        <w:tc>
          <w:tcPr>
            <w:tcW w:w="260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819" w:type="dxa"/>
          </w:tcPr>
          <w:p w:rsidR="005F6DE4" w:rsidRPr="003F44F5" w:rsidRDefault="005F6DE4" w:rsidP="00BE3457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</w:tbl>
    <w:p w:rsidR="00E640DD" w:rsidRPr="003F44F5" w:rsidRDefault="00E640DD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2512CE" w:rsidRPr="003F44F5" w:rsidRDefault="002512CE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7A5B4D" w:rsidRPr="003F44F5" w:rsidRDefault="007A5B4D" w:rsidP="007A5B4D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จำนองที่ดินและสิ่งก่อสร้างที่มีอยู่และจะก่อสร้างบนที่ดิน และโครงการอสังหาริมทรัพย์ระหว่างการพัฒนาเพื่อขายของบริษัท         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11,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12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</w:rPr>
        <w:t xml:space="preserve"> 13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7A5B4D" w:rsidRPr="003F44F5" w:rsidRDefault="007A5B4D" w:rsidP="007A5B4D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จำนองที่ดินและสิ่งก่อสร้างที่มีอยู่และจะก่อสร้างบนที่ดินของบริษัทย่อยดังกล่าว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12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</w:rPr>
        <w:t xml:space="preserve"> 13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 xml:space="preserve">Conditional Assignment </w:t>
      </w:r>
      <w:r w:rsidRPr="003F44F5">
        <w:rPr>
          <w:rFonts w:ascii="Angsana New" w:hAnsi="Angsana New" w:hint="cs"/>
          <w:sz w:val="26"/>
          <w:szCs w:val="26"/>
          <w:cs/>
        </w:rPr>
        <w:t>สัญญาก่อสร้าง</w:t>
      </w:r>
      <w:r w:rsidR="00CC213E" w:rsidRPr="003F44F5">
        <w:rPr>
          <w:rFonts w:ascii="Angsana New" w:hAnsi="Angsana New" w:hint="cs"/>
          <w:sz w:val="26"/>
          <w:szCs w:val="26"/>
          <w:cs/>
        </w:rPr>
        <w:t>หลัก</w:t>
      </w:r>
      <w:r w:rsidRPr="003F44F5">
        <w:rPr>
          <w:rFonts w:ascii="Angsana New" w:hAnsi="Angsana New" w:hint="cs"/>
          <w:sz w:val="26"/>
          <w:szCs w:val="26"/>
          <w:cs/>
        </w:rPr>
        <w:t>และบัญชีโครงการ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หุ้นทั้งหมดของ</w:t>
      </w:r>
      <w:r w:rsidRPr="003F44F5">
        <w:rPr>
          <w:rFonts w:ascii="Angsana New" w:hAnsi="Angsana New"/>
          <w:sz w:val="26"/>
          <w:szCs w:val="26"/>
          <w:cs/>
        </w:rPr>
        <w:t>บริษัท เพซ คันทรี</w:t>
      </w:r>
      <w:r w:rsidR="002239DD" w:rsidRPr="003F44F5">
        <w:rPr>
          <w:rFonts w:ascii="Angsana New" w:hAnsi="Angsana New" w:hint="cs"/>
          <w:sz w:val="26"/>
          <w:szCs w:val="26"/>
          <w:cs/>
        </w:rPr>
        <w:t>่</w:t>
      </w:r>
      <w:r w:rsidRPr="003F44F5">
        <w:rPr>
          <w:rFonts w:ascii="Angsana New" w:hAnsi="Angsana New"/>
          <w:sz w:val="26"/>
          <w:szCs w:val="26"/>
          <w:cs/>
        </w:rPr>
        <w:t xml:space="preserve"> คลับ จำกัด </w:t>
      </w:r>
      <w:r w:rsidRPr="003F44F5">
        <w:rPr>
          <w:rFonts w:ascii="Angsana New" w:hAnsi="Angsana New" w:hint="cs"/>
          <w:sz w:val="26"/>
          <w:szCs w:val="26"/>
          <w:cs/>
        </w:rPr>
        <w:t xml:space="preserve">ที่ถือโดยผู้ถือหุ้น </w:t>
      </w:r>
      <w:r w:rsidR="00BB51F1" w:rsidRPr="003F44F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FD245E" w:rsidRPr="003F44F5">
        <w:rPr>
          <w:rFonts w:ascii="Angsana New" w:hAnsi="Angsana New"/>
          <w:sz w:val="26"/>
          <w:szCs w:val="26"/>
        </w:rPr>
        <w:t>9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โอนสิทธิเรียกร้องภายใต้หนังสือค้ำประกันที่ได้รับจากผู้รับเหมาก่อสร้าง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โอนสิทธิภายใต้การประกันภัยโครงการ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จำนำบัญชีเงินฝากที่กันไว้สำหรับค่าดอกเบี้ยจ่ายของบริษัท</w:t>
      </w:r>
      <w:r w:rsidR="00F535E8" w:rsidRPr="003F44F5">
        <w:rPr>
          <w:rFonts w:ascii="Angsana New" w:hAnsi="Angsana New" w:hint="cs"/>
          <w:sz w:val="26"/>
          <w:szCs w:val="26"/>
          <w:cs/>
        </w:rPr>
        <w:t>ย่อย</w:t>
      </w:r>
    </w:p>
    <w:p w:rsidR="008620A4" w:rsidRPr="003F44F5" w:rsidRDefault="008620A4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ค้ำประกันโดยบริษัท</w:t>
      </w:r>
    </w:p>
    <w:p w:rsidR="005C67BA" w:rsidRPr="003F44F5" w:rsidRDefault="005C67BA" w:rsidP="005C67BA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  <w:cs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บริษัทเป็นผู้ให้การสนับสนุนทางการเงินที่จำเป็นในกรณีที่</w:t>
      </w:r>
      <w:r w:rsidRPr="003F44F5">
        <w:rPr>
          <w:rFonts w:ascii="Angsana New" w:hAnsi="Angsana New"/>
          <w:sz w:val="26"/>
          <w:szCs w:val="26"/>
          <w:cs/>
        </w:rPr>
        <w:t>ประมาณการต้นทุนโครงการสูงกว่าที่คาดการณ์ไว้และ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ขาดสภาพคล่องทางการเงิน  </w:t>
      </w:r>
    </w:p>
    <w:p w:rsidR="005C67BA" w:rsidRPr="003F44F5" w:rsidRDefault="005C67BA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2512CE" w:rsidRPr="003F44F5" w:rsidRDefault="002512CE" w:rsidP="0025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บริษัทย่อยมีภาระผูกพันที่จะต้องปฏิบัติตามเงื่อนไขต่าง ๆ ที่กำหนดไว้ในสัญญาวงเงินสินเชื่อ</w:t>
      </w:r>
    </w:p>
    <w:p w:rsidR="002512CE" w:rsidRPr="003F44F5" w:rsidRDefault="002512C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</w:p>
    <w:p w:rsidR="005F6DE4" w:rsidRPr="003F44F5" w:rsidRDefault="005F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A34E00" w:rsidRPr="003F44F5" w:rsidRDefault="00CE1B6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 เพซ โปรเจ็ค วัน จำกัด บริษัท เพซ โปรเจ็ค ทู จำกัด  และบริษัท เพซ โปรเจ็ค ทรี</w:t>
      </w:r>
      <w:r w:rsidRPr="003F44F5">
        <w:rPr>
          <w:rFonts w:ascii="Angsana New" w:hAnsi="Angsana New"/>
          <w:b/>
          <w:bCs/>
          <w:sz w:val="26"/>
          <w:szCs w:val="26"/>
        </w:rPr>
        <w:t xml:space="preserve"> </w:t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จำกัด</w:t>
      </w:r>
    </w:p>
    <w:p w:rsidR="00CE1B6A" w:rsidRPr="003F44F5" w:rsidRDefault="00CE1B6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p w:rsidR="00CE1B6A" w:rsidRPr="003F44F5" w:rsidRDefault="00DB2936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 เพซ โปรเจ็ค วัน จำกัด บริษัท เพซ โปรเจ็ค ทู จำกัด  และบริษัท เพซ โปรเจ็ค ทรี จำกัด </w:t>
      </w:r>
      <w:r w:rsidR="00490D25" w:rsidRPr="003F44F5">
        <w:rPr>
          <w:rFonts w:ascii="Angsana New" w:hAnsi="Angsana New"/>
          <w:sz w:val="26"/>
          <w:szCs w:val="26"/>
        </w:rPr>
        <w:t>(</w:t>
      </w:r>
      <w:r w:rsidR="00490D25" w:rsidRPr="003F44F5">
        <w:rPr>
          <w:rFonts w:ascii="Angsana New" w:hAnsi="Angsana New" w:hint="cs"/>
          <w:sz w:val="26"/>
          <w:szCs w:val="26"/>
          <w:cs/>
        </w:rPr>
        <w:t xml:space="preserve">“บริษัทย่อย”)           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ลงนามในสัญญาวงเงินสินเชื่อกับสถาบันการเงินในประเทศแห่งหนึ่งสำหรับวงเงินสินเชื่อเพื่อการก่อสร้างโครงการมหานครวงเงินรวม </w:t>
      </w:r>
      <w:r w:rsidRPr="003F44F5">
        <w:rPr>
          <w:rFonts w:ascii="Angsana New" w:hAnsi="Angsana New"/>
          <w:sz w:val="26"/>
          <w:szCs w:val="26"/>
        </w:rPr>
        <w:t xml:space="preserve">5,400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</w:rPr>
        <w:t xml:space="preserve">2555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สถาบันการเงินในประเทศอีกแห่งได้เข้าเป็นผู้ให้กู้ร่วมในวงเงิน </w:t>
      </w:r>
      <w:r w:rsidRPr="003F44F5">
        <w:rPr>
          <w:rFonts w:ascii="Angsana New" w:hAnsi="Angsana New"/>
          <w:sz w:val="26"/>
          <w:szCs w:val="26"/>
        </w:rPr>
        <w:t>2,000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ล้านบาท ต่อมาเมื่อวันที่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2556 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บริษัทย่อยได้เข้าทำสัญญา</w:t>
      </w:r>
      <w:r w:rsidRPr="003F44F5">
        <w:rPr>
          <w:rFonts w:ascii="Angsana New" w:hAnsi="Angsana New"/>
          <w:sz w:val="26"/>
          <w:szCs w:val="26"/>
          <w:cs/>
        </w:rPr>
        <w:t>แก้ไขสัญญาวงเงินสินเชื่อกู้ยืมเงิน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กับสถาบันการเงินทั้ง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แห่ง โดยมีสาระสำคัญคือการเพิ่มวงเงินสินเชื่อจากเดิม </w:t>
      </w:r>
      <w:r w:rsidRPr="003F44F5">
        <w:rPr>
          <w:rFonts w:ascii="Angsana New" w:hAnsi="Angsana New"/>
          <w:sz w:val="26"/>
          <w:szCs w:val="26"/>
        </w:rPr>
        <w:t xml:space="preserve">5,400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เป็น </w:t>
      </w:r>
      <w:r w:rsidRPr="003F44F5">
        <w:rPr>
          <w:rFonts w:ascii="Angsana New" w:hAnsi="Angsana New"/>
          <w:sz w:val="26"/>
          <w:szCs w:val="26"/>
        </w:rPr>
        <w:t xml:space="preserve">5,750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ได้เข้าทำสัญญาแก้ไขสัญญาวงเงินสินเชื่อกู้ยืมเงินครั้งที่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/>
          <w:sz w:val="26"/>
          <w:szCs w:val="26"/>
          <w:cs/>
        </w:rPr>
        <w:t>เพื่อแก้ไขวงเงินสินเชื่อ โดยมีสาระสำคัญคือ การเพิ่มวงเงิน</w:t>
      </w:r>
      <w:r w:rsidRPr="003F44F5">
        <w:rPr>
          <w:rFonts w:ascii="Angsana New" w:hAnsi="Angsana New" w:hint="cs"/>
          <w:sz w:val="26"/>
          <w:szCs w:val="26"/>
          <w:cs/>
        </w:rPr>
        <w:t>สินเชื่อ</w:t>
      </w:r>
      <w:r w:rsidRPr="003F44F5">
        <w:rPr>
          <w:rFonts w:ascii="Angsana New" w:hAnsi="Angsana New"/>
          <w:sz w:val="26"/>
          <w:szCs w:val="26"/>
          <w:cs/>
        </w:rPr>
        <w:t xml:space="preserve">จากเดิม </w:t>
      </w:r>
      <w:r w:rsidRPr="003F44F5">
        <w:rPr>
          <w:rFonts w:ascii="Angsana New" w:hAnsi="Angsana New"/>
          <w:sz w:val="26"/>
          <w:szCs w:val="26"/>
        </w:rPr>
        <w:t xml:space="preserve">5,750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เป็น </w:t>
      </w:r>
      <w:r w:rsidRPr="003F44F5">
        <w:rPr>
          <w:rFonts w:ascii="Angsana New" w:hAnsi="Angsana New"/>
          <w:sz w:val="26"/>
          <w:szCs w:val="26"/>
        </w:rPr>
        <w:t xml:space="preserve">6,550 </w:t>
      </w:r>
      <w:r w:rsidRPr="003F44F5">
        <w:rPr>
          <w:rFonts w:ascii="Angsana New" w:hAnsi="Angsana New"/>
          <w:sz w:val="26"/>
          <w:szCs w:val="26"/>
          <w:cs/>
        </w:rPr>
        <w:t xml:space="preserve">ล้านบาท </w:t>
      </w:r>
      <w:r w:rsidR="00297203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297203"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4015BA" w:rsidRPr="003F44F5">
        <w:rPr>
          <w:rFonts w:ascii="Angsana New" w:hAnsi="Angsana New" w:hint="cs"/>
          <w:sz w:val="26"/>
          <w:szCs w:val="26"/>
          <w:cs/>
        </w:rPr>
        <w:t xml:space="preserve">      </w:t>
      </w:r>
      <w:r w:rsidR="00297203" w:rsidRPr="003F44F5">
        <w:rPr>
          <w:rFonts w:ascii="Angsana New" w:hAnsi="Angsana New"/>
          <w:sz w:val="26"/>
          <w:szCs w:val="26"/>
        </w:rPr>
        <w:t xml:space="preserve">24 </w:t>
      </w:r>
      <w:r w:rsidR="00297203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97203" w:rsidRPr="003F44F5">
        <w:rPr>
          <w:rFonts w:ascii="Angsana New" w:hAnsi="Angsana New"/>
          <w:sz w:val="26"/>
          <w:szCs w:val="26"/>
          <w:cs/>
        </w:rPr>
        <w:t xml:space="preserve"> </w:t>
      </w:r>
      <w:r w:rsidR="00297203" w:rsidRPr="003F44F5">
        <w:rPr>
          <w:rFonts w:ascii="Angsana New" w:hAnsi="Angsana New"/>
          <w:sz w:val="26"/>
          <w:szCs w:val="26"/>
        </w:rPr>
        <w:t xml:space="preserve">2558 </w:t>
      </w:r>
      <w:r w:rsidR="00297203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="00297203" w:rsidRPr="003F44F5">
        <w:rPr>
          <w:rFonts w:ascii="Angsana New" w:hAnsi="Angsana New"/>
          <w:sz w:val="26"/>
          <w:szCs w:val="26"/>
          <w:cs/>
        </w:rPr>
        <w:t xml:space="preserve">ได้เข้าทำสัญญาแก้ไขสัญญาวงเงินสินเชื่อกู้ยืมเงินครั้งที่ </w:t>
      </w:r>
      <w:r w:rsidR="00297203" w:rsidRPr="003F44F5">
        <w:rPr>
          <w:rFonts w:ascii="Angsana New" w:hAnsi="Angsana New"/>
          <w:sz w:val="26"/>
          <w:szCs w:val="26"/>
        </w:rPr>
        <w:t xml:space="preserve">3 </w:t>
      </w:r>
      <w:r w:rsidR="00297203" w:rsidRPr="003F44F5">
        <w:rPr>
          <w:rFonts w:ascii="Angsana New" w:hAnsi="Angsana New"/>
          <w:sz w:val="26"/>
          <w:szCs w:val="26"/>
          <w:cs/>
        </w:rPr>
        <w:t>เพื่อ</w:t>
      </w:r>
      <w:r w:rsidR="004015BA" w:rsidRPr="003F44F5">
        <w:rPr>
          <w:rFonts w:ascii="Angsana New" w:hAnsi="Angsana New" w:hint="cs"/>
          <w:sz w:val="26"/>
          <w:szCs w:val="26"/>
          <w:cs/>
        </w:rPr>
        <w:t>ลด</w:t>
      </w:r>
      <w:r w:rsidR="00297203" w:rsidRPr="003F44F5">
        <w:rPr>
          <w:rFonts w:ascii="Angsana New" w:hAnsi="Angsana New"/>
          <w:sz w:val="26"/>
          <w:szCs w:val="26"/>
          <w:cs/>
        </w:rPr>
        <w:t xml:space="preserve">วงเงินสินเชื่อ จากเดิม </w:t>
      </w:r>
      <w:r w:rsidR="00297203" w:rsidRPr="003F44F5">
        <w:rPr>
          <w:rFonts w:ascii="Angsana New" w:hAnsi="Angsana New"/>
          <w:sz w:val="26"/>
          <w:szCs w:val="26"/>
        </w:rPr>
        <w:t xml:space="preserve">6,550 </w:t>
      </w:r>
      <w:r w:rsidR="00297203" w:rsidRPr="003F44F5">
        <w:rPr>
          <w:rFonts w:ascii="Angsana New" w:hAnsi="Angsana New"/>
          <w:sz w:val="26"/>
          <w:szCs w:val="26"/>
          <w:cs/>
        </w:rPr>
        <w:t xml:space="preserve">ล้านบาท เป็น </w:t>
      </w:r>
      <w:r w:rsidR="00297203" w:rsidRPr="003F44F5">
        <w:rPr>
          <w:rFonts w:ascii="Angsana New" w:hAnsi="Angsana New"/>
          <w:sz w:val="26"/>
          <w:szCs w:val="26"/>
        </w:rPr>
        <w:t xml:space="preserve">6,540 </w:t>
      </w:r>
      <w:r w:rsidR="00297203" w:rsidRPr="003F44F5">
        <w:rPr>
          <w:rFonts w:ascii="Angsana New" w:hAnsi="Angsana New"/>
          <w:sz w:val="26"/>
          <w:szCs w:val="26"/>
          <w:cs/>
        </w:rPr>
        <w:t>ล้านบาท</w:t>
      </w:r>
    </w:p>
    <w:p w:rsidR="00CE1B6A" w:rsidRPr="003F44F5" w:rsidRDefault="00CE1B6A" w:rsidP="003C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p w:rsidR="00CE1B6A" w:rsidRPr="003F44F5" w:rsidRDefault="00CE1B6A" w:rsidP="00CE1B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คณะกรรมการตรวจสอบและคณะกรรมการบริษัทได้เห็นชอบและอนุมัติให้บริษัทเข้าทำสัญญาเพื่อให้ความสนับสนุนทางการเงินแก่บริษัทย่อยดังกล่าวในกรณีต่าง ๆ รวมถึงกรณีที่โครงการพัฒนาอสังหาริมทรัพย์ของบริษัทย่อยมีความประสงค์ขอความสนับสนุนทางการเงินเพิ่มเติม บริษัทตกลงและยินยอมแบบเพิกถอนไม่ได้ </w:t>
      </w:r>
      <w:r w:rsidRPr="003F44F5">
        <w:rPr>
          <w:rFonts w:ascii="Angsana New" w:hAnsi="Angsana New"/>
          <w:sz w:val="26"/>
          <w:szCs w:val="26"/>
        </w:rPr>
        <w:t xml:space="preserve">(Irrevocable) </w:t>
      </w:r>
      <w:r w:rsidRPr="003F44F5">
        <w:rPr>
          <w:rFonts w:ascii="Angsana New" w:hAnsi="Angsana New" w:hint="cs"/>
          <w:sz w:val="26"/>
          <w:szCs w:val="26"/>
          <w:cs/>
        </w:rPr>
        <w:t>ให้ธนาคารไทยพาณิชย์ จำกัด (มหาชน) หักเงินจากบัญชีเงินฝากที่เปิดไว้กับธนาคารไทยพาณิชย์ จำกัด (มหาชน) เพื่อโอนไปยังบัญชีเงินฝากของบริษัทย่อย</w:t>
      </w:r>
    </w:p>
    <w:p w:rsidR="00CE1B6A" w:rsidRPr="003F44F5" w:rsidRDefault="00CE1B6A" w:rsidP="003C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p w:rsidR="00CE1B6A" w:rsidRPr="003F44F5" w:rsidRDefault="00CE1B6A" w:rsidP="00CE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 เพซ โปรเจ็ค </w:t>
      </w:r>
      <w:r w:rsidRPr="003F44F5">
        <w:rPr>
          <w:rFonts w:ascii="Angsana New" w:hAnsi="Angsana New" w:hint="cs"/>
          <w:sz w:val="26"/>
          <w:szCs w:val="26"/>
          <w:cs/>
        </w:rPr>
        <w:t>วัน</w:t>
      </w:r>
      <w:r w:rsidRPr="003F44F5">
        <w:rPr>
          <w:rFonts w:ascii="Angsana New" w:hAnsi="Angsana New"/>
          <w:sz w:val="26"/>
          <w:szCs w:val="26"/>
          <w:cs/>
        </w:rPr>
        <w:t xml:space="preserve">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ท</w:t>
      </w:r>
      <w:r w:rsidRPr="003F44F5">
        <w:rPr>
          <w:rFonts w:ascii="Angsana New" w:hAnsi="Angsana New" w:hint="cs"/>
          <w:sz w:val="26"/>
          <w:szCs w:val="26"/>
          <w:cs/>
        </w:rPr>
        <w:t>ู</w:t>
      </w:r>
      <w:r w:rsidRPr="003F44F5">
        <w:rPr>
          <w:rFonts w:ascii="Angsana New" w:hAnsi="Angsana New"/>
          <w:sz w:val="26"/>
          <w:szCs w:val="26"/>
          <w:cs/>
        </w:rPr>
        <w:t xml:space="preserve"> จำกัด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และบริษัท เพซ โปรเจ็ค ท</w:t>
      </w:r>
      <w:r w:rsidRPr="003F44F5">
        <w:rPr>
          <w:rFonts w:ascii="Angsana New" w:hAnsi="Angsana New" w:hint="cs"/>
          <w:sz w:val="26"/>
          <w:szCs w:val="26"/>
          <w:cs/>
        </w:rPr>
        <w:t>รี</w:t>
      </w:r>
      <w:r w:rsidRPr="003F44F5">
        <w:rPr>
          <w:rFonts w:ascii="Angsana New" w:hAnsi="Angsana New"/>
          <w:sz w:val="26"/>
          <w:szCs w:val="26"/>
          <w:cs/>
        </w:rPr>
        <w:t xml:space="preserve"> จำกัด 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ได้เข้าทำสัญญาวงเงินสินเชื่ออีกฉบับกับสถาบันการเงินในประเทศแห่งหนึ่ง เพื่อรับวงเงินอาวัลและเงินกู้ยืมเพื่อซื้อที่ดินจำนวนเงิน </w:t>
      </w:r>
      <w:r w:rsidRPr="003F44F5">
        <w:rPr>
          <w:rFonts w:ascii="Angsana New" w:hAnsi="Angsana New"/>
          <w:sz w:val="26"/>
          <w:szCs w:val="26"/>
        </w:rPr>
        <w:t xml:space="preserve">532 </w:t>
      </w:r>
      <w:r w:rsidRPr="003F44F5">
        <w:rPr>
          <w:rFonts w:ascii="Angsana New" w:hAnsi="Angsana New" w:hint="cs"/>
          <w:sz w:val="26"/>
          <w:szCs w:val="26"/>
          <w:cs/>
        </w:rPr>
        <w:t>ล้านบาท</w:t>
      </w:r>
    </w:p>
    <w:p w:rsidR="00CE1B6A" w:rsidRPr="003F44F5" w:rsidRDefault="00CE1B6A" w:rsidP="003C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p w:rsidR="00CE1B6A" w:rsidRPr="003F44F5" w:rsidRDefault="00CE1B6A" w:rsidP="00CE1B6A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วงเงินสินเชื่อของบริษัท เพซ โปรเจ็ค วัน จำกัด บริษัท เพซ โปรเจ็ค ทู จำกัด และบริษัท เพซ โปรเจ็ค ทรี จำกัด สำหรับโครงการมหานคร       มีดังนี้</w:t>
      </w:r>
    </w:p>
    <w:p w:rsidR="00CE1B6A" w:rsidRPr="003F44F5" w:rsidRDefault="00CE1B6A" w:rsidP="003C7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18" w:type="dxa"/>
        <w:tblLook w:val="04A0" w:firstRow="1" w:lastRow="0" w:firstColumn="1" w:lastColumn="0" w:noHBand="0" w:noVBand="1"/>
      </w:tblPr>
      <w:tblGrid>
        <w:gridCol w:w="788"/>
        <w:gridCol w:w="270"/>
        <w:gridCol w:w="4770"/>
        <w:gridCol w:w="270"/>
        <w:gridCol w:w="990"/>
        <w:gridCol w:w="270"/>
        <w:gridCol w:w="2272"/>
      </w:tblGrid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8929EA"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3F44F5" w:rsidRPr="003F44F5" w:rsidTr="008929EA"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ต้นทุนค่าก่อสร้างและพัฒนา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5,360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B34058" w:rsidRPr="003F44F5" w:rsidRDefault="00B34058" w:rsidP="00B34058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0.25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หนังสือค้ำประกัน เลตเตอร์ออฟเครดิต สัญญาทรัสต์รีซีทส์ อาวัล 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และสัญญาป้องกันความเสี่ยง      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(ถ้าวงเงินสินเชื่อ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A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ใช้เต็มวงเงินแล้ววงเงินสินเชื่อ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B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จะเป็นศูนย์)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MOR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วงเงินอาวัลสำหรับค่าที่ดิน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468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3F44F5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วงเงินกู้ยืมสำหรับค่าที่ดิน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800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0.25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(ยอดรวมของวงเงินสินเชื่อ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E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จะต้องไม่เกิน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800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4F5" w:rsidRPr="003F44F5" w:rsidTr="008929EA">
        <w:tc>
          <w:tcPr>
            <w:tcW w:w="788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47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99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270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  <w:tc>
          <w:tcPr>
            <w:tcW w:w="2272" w:type="dxa"/>
          </w:tcPr>
          <w:p w:rsidR="00CE1B6A" w:rsidRPr="003F44F5" w:rsidRDefault="00CE1B6A" w:rsidP="003C7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vertAlign w:val="subscript"/>
              </w:rPr>
            </w:pPr>
          </w:p>
        </w:tc>
      </w:tr>
      <w:tr w:rsidR="00CE1B6A" w:rsidRPr="003F44F5" w:rsidTr="008929EA">
        <w:tc>
          <w:tcPr>
            <w:tcW w:w="788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วงเงินอาวัลและวงเงินกู้ยืมสำหรับค่าที่ดิน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>532</w:t>
            </w:r>
          </w:p>
        </w:tc>
        <w:tc>
          <w:tcPr>
            <w:tcW w:w="270" w:type="dxa"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72" w:type="dxa"/>
            <w:hideMark/>
          </w:tcPr>
          <w:p w:rsidR="00CE1B6A" w:rsidRPr="003F44F5" w:rsidRDefault="00CE1B6A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0.25 </w:t>
            </w:r>
            <w:r w:rsidRPr="003F44F5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ต่อปี</w:t>
            </w:r>
          </w:p>
        </w:tc>
      </w:tr>
    </w:tbl>
    <w:p w:rsidR="003C78C4" w:rsidRPr="003F44F5" w:rsidRDefault="003C78C4" w:rsidP="00CE1B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16"/>
          <w:szCs w:val="16"/>
        </w:rPr>
      </w:pPr>
    </w:p>
    <w:p w:rsidR="00CE1B6A" w:rsidRPr="003F44F5" w:rsidRDefault="00CE1B6A" w:rsidP="00CE1B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เงินกู้ยืมระยะยาวดังกล่าวมีกำหนด</w:t>
      </w:r>
      <w:r w:rsidRPr="003F44F5">
        <w:rPr>
          <w:rFonts w:ascii="Angsana New" w:hAnsi="Angsana New" w:hint="cs"/>
          <w:sz w:val="26"/>
          <w:szCs w:val="26"/>
          <w:cs/>
        </w:rPr>
        <w:t>สิ้นสุดการ</w:t>
      </w:r>
      <w:r w:rsidRPr="003F44F5">
        <w:rPr>
          <w:rFonts w:ascii="Angsana New" w:hAnsi="Angsana New"/>
          <w:sz w:val="26"/>
          <w:szCs w:val="26"/>
          <w:cs/>
        </w:rPr>
        <w:t xml:space="preserve">ชำระคืนหลังจาก 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เดือน นับจากวันที่โครงการก่อสร้างแล้วเสร็จหรือวันที่ </w:t>
      </w:r>
      <w:r w:rsidRPr="003F44F5">
        <w:rPr>
          <w:rFonts w:ascii="Angsana New" w:hAnsi="Angsana New"/>
          <w:sz w:val="26"/>
          <w:szCs w:val="26"/>
        </w:rPr>
        <w:t>30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>แล้วแต่วันใดจะถึงก่อน หรือบริษัทย่อยดังกล่าวได้รับเงินจากการออกและ</w:t>
      </w:r>
      <w:r w:rsidRPr="003F44F5">
        <w:rPr>
          <w:rFonts w:ascii="Angsana New" w:hAnsi="Angsana New"/>
          <w:sz w:val="26"/>
          <w:szCs w:val="26"/>
        </w:rPr>
        <w:t>/</w:t>
      </w:r>
      <w:r w:rsidRPr="003F44F5">
        <w:rPr>
          <w:rFonts w:ascii="Angsana New" w:hAnsi="Angsana New" w:hint="cs"/>
          <w:sz w:val="26"/>
          <w:szCs w:val="26"/>
          <w:cs/>
        </w:rPr>
        <w:t>หรือการเสนอขายกองทุนอสังหาริมทรัพย์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3F44F5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3F44F5">
        <w:rPr>
          <w:rFonts w:ascii="Angsana New" w:hAnsi="Angsana New"/>
          <w:sz w:val="26"/>
          <w:szCs w:val="26"/>
        </w:rPr>
        <w:t xml:space="preserve">23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สถาบันการเงินดังกล่าวได้ขยายระยะเวลากำหนดสิ้นสุดการชำระคืนเป็นวันที่ </w:t>
      </w:r>
      <w:r w:rsidRPr="003F44F5">
        <w:rPr>
          <w:rFonts w:ascii="Angsana New" w:hAnsi="Angsana New"/>
          <w:sz w:val="26"/>
          <w:szCs w:val="26"/>
        </w:rPr>
        <w:t>30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3F44F5">
        <w:rPr>
          <w:rFonts w:ascii="Angsana New" w:hAnsi="Angsana New"/>
          <w:sz w:val="26"/>
          <w:szCs w:val="26"/>
        </w:rPr>
        <w:t>2560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B8437A" w:rsidRPr="003F44F5" w:rsidRDefault="00B8437A" w:rsidP="00CE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="00576A80" w:rsidRPr="003F44F5">
        <w:rPr>
          <w:rFonts w:ascii="Angsana New" w:hAnsi="Angsana New"/>
          <w:sz w:val="26"/>
          <w:szCs w:val="26"/>
        </w:rPr>
        <w:t>25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 เพซ โปรเจ็ค วัน จำกัด บริษัท เพซ โปรเจ็ค ทู จำกัด  และบริษัท เพซ โปรเจ็ค ทรี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ได้ลงนามในสัญญาวงเงินสินเชื่อ</w:t>
      </w:r>
      <w:r w:rsidR="0065723C" w:rsidRPr="003F44F5">
        <w:rPr>
          <w:rFonts w:ascii="Angsana New" w:hAnsi="Angsana New" w:hint="cs"/>
          <w:sz w:val="26"/>
          <w:szCs w:val="26"/>
          <w:cs/>
        </w:rPr>
        <w:t>อีกฉบับ</w:t>
      </w:r>
      <w:r w:rsidR="00E90884" w:rsidRPr="003F44F5">
        <w:rPr>
          <w:rFonts w:ascii="Angsana New" w:hAnsi="Angsana New" w:hint="cs"/>
          <w:sz w:val="26"/>
          <w:szCs w:val="26"/>
          <w:cs/>
        </w:rPr>
        <w:t>และสัญญาแก้ไขเพิ่มเติม</w:t>
      </w:r>
      <w:r w:rsidRPr="003F44F5">
        <w:rPr>
          <w:rFonts w:ascii="Angsana New" w:hAnsi="Angsana New" w:hint="cs"/>
          <w:sz w:val="26"/>
          <w:szCs w:val="26"/>
          <w:cs/>
        </w:rPr>
        <w:t>กับสถาบันการเงินในประเทศ</w:t>
      </w:r>
      <w:r w:rsidR="00576A80" w:rsidRPr="003F44F5">
        <w:rPr>
          <w:rFonts w:ascii="Angsana New" w:hAnsi="Angsana New" w:hint="cs"/>
          <w:sz w:val="26"/>
          <w:szCs w:val="26"/>
          <w:cs/>
        </w:rPr>
        <w:t>แห่ง</w:t>
      </w:r>
      <w:r w:rsidR="00E90884" w:rsidRPr="003F44F5">
        <w:rPr>
          <w:rFonts w:ascii="Angsana New" w:hAnsi="Angsana New" w:hint="cs"/>
          <w:sz w:val="26"/>
          <w:szCs w:val="26"/>
          <w:cs/>
        </w:rPr>
        <w:t>หนึ่ง</w:t>
      </w:r>
      <w:r w:rsidRPr="003F44F5">
        <w:rPr>
          <w:rFonts w:ascii="Angsana New" w:hAnsi="Angsana New" w:hint="cs"/>
          <w:sz w:val="26"/>
          <w:szCs w:val="26"/>
          <w:cs/>
        </w:rPr>
        <w:t>สำหรับวงเงินสินเชื่อ</w:t>
      </w:r>
      <w:r w:rsidR="00576A80" w:rsidRPr="003F44F5">
        <w:rPr>
          <w:rFonts w:ascii="Angsana New" w:hAnsi="Angsana New" w:hint="cs"/>
          <w:sz w:val="26"/>
          <w:szCs w:val="26"/>
          <w:cs/>
        </w:rPr>
        <w:t xml:space="preserve">เพื่อพัฒนาโครงการโรงแรม </w:t>
      </w:r>
      <w:r w:rsidR="00576A80" w:rsidRPr="003F44F5">
        <w:rPr>
          <w:rFonts w:ascii="Angsana New" w:hAnsi="Angsana New"/>
          <w:sz w:val="26"/>
          <w:szCs w:val="26"/>
        </w:rPr>
        <w:t xml:space="preserve">Edition </w:t>
      </w:r>
      <w:r w:rsidRPr="003F44F5">
        <w:rPr>
          <w:rFonts w:ascii="Angsana New" w:hAnsi="Angsana New" w:hint="cs"/>
          <w:sz w:val="26"/>
          <w:szCs w:val="26"/>
          <w:cs/>
        </w:rPr>
        <w:t>วงเงินรวม</w:t>
      </w:r>
      <w:r w:rsidR="00576A80" w:rsidRPr="003F44F5">
        <w:rPr>
          <w:rFonts w:ascii="Angsana New" w:hAnsi="Angsana New"/>
          <w:sz w:val="26"/>
          <w:szCs w:val="26"/>
        </w:rPr>
        <w:t xml:space="preserve"> </w:t>
      </w:r>
      <w:r w:rsidR="00721AC3" w:rsidRPr="003F44F5">
        <w:rPr>
          <w:rFonts w:ascii="Angsana New" w:hAnsi="Angsana New"/>
          <w:sz w:val="26"/>
          <w:szCs w:val="26"/>
        </w:rPr>
        <w:t>1,409</w:t>
      </w:r>
      <w:r w:rsidR="00576A80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วงเงินสินเชื่อมีดังนี้</w:t>
      </w:r>
      <w:r w:rsidR="00516C98" w:rsidRPr="003F44F5">
        <w:rPr>
          <w:rFonts w:ascii="Angsana New" w:hAnsi="Angsana New"/>
          <w:sz w:val="26"/>
          <w:szCs w:val="26"/>
        </w:rPr>
        <w:t xml:space="preserve">  </w:t>
      </w:r>
    </w:p>
    <w:p w:rsidR="00B8437A" w:rsidRPr="003F44F5" w:rsidRDefault="00B8437A" w:rsidP="00B84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153" w:type="dxa"/>
        <w:tblInd w:w="18" w:type="dxa"/>
        <w:tblLook w:val="04A0" w:firstRow="1" w:lastRow="0" w:firstColumn="1" w:lastColumn="0" w:noHBand="0" w:noVBand="1"/>
      </w:tblPr>
      <w:tblGrid>
        <w:gridCol w:w="644"/>
        <w:gridCol w:w="270"/>
        <w:gridCol w:w="3898"/>
        <w:gridCol w:w="254"/>
        <w:gridCol w:w="759"/>
        <w:gridCol w:w="270"/>
        <w:gridCol w:w="1745"/>
        <w:gridCol w:w="260"/>
        <w:gridCol w:w="2053"/>
      </w:tblGrid>
      <w:tr w:rsidR="003F44F5" w:rsidRPr="003F44F5" w:rsidTr="00B8437A">
        <w:tc>
          <w:tcPr>
            <w:tcW w:w="644" w:type="dxa"/>
            <w:hideMark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98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hideMark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437A"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54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37A" w:rsidRPr="003F44F5" w:rsidRDefault="00B8437A" w:rsidP="00B8437A">
            <w:pPr>
              <w:pStyle w:val="a"/>
              <w:tabs>
                <w:tab w:val="left" w:pos="946"/>
              </w:tabs>
              <w:spacing w:line="240" w:lineRule="atLeast"/>
              <w:ind w:left="-134" w:right="-107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60" w:type="dxa"/>
            <w:tcBorders>
              <w:top w:val="nil"/>
              <w:left w:val="nil"/>
              <w:right w:val="nil"/>
            </w:tcBorders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37A" w:rsidRPr="003F44F5" w:rsidRDefault="00B8437A" w:rsidP="00B8437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กำหนดระยะเวลาจ่ายชำระ</w:t>
            </w:r>
          </w:p>
        </w:tc>
      </w:tr>
      <w:tr w:rsidR="003F44F5" w:rsidRPr="003F44F5" w:rsidTr="00B8437A"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0" w:type="dxa"/>
            <w:tcBorders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B8437A" w:rsidRPr="003F44F5" w:rsidRDefault="00B8437A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A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898" w:type="dxa"/>
          </w:tcPr>
          <w:p w:rsidR="00B8437A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ต้นทุนค่าก่อสร้างและ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อุปกรณ์สำหรับโครงการโรงแรม</w:t>
            </w:r>
          </w:p>
        </w:tc>
        <w:tc>
          <w:tcPr>
            <w:tcW w:w="254" w:type="dxa"/>
          </w:tcPr>
          <w:p w:rsidR="00B8437A" w:rsidRPr="003F44F5" w:rsidRDefault="00B8437A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</w:tcPr>
          <w:p w:rsidR="00B8437A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950</w:t>
            </w:r>
          </w:p>
        </w:tc>
        <w:tc>
          <w:tcPr>
            <w:tcW w:w="270" w:type="dxa"/>
          </w:tcPr>
          <w:p w:rsidR="00B8437A" w:rsidRPr="003F44F5" w:rsidRDefault="00B8437A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B8437A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0.25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ต่อปี</w:t>
            </w:r>
          </w:p>
        </w:tc>
        <w:tc>
          <w:tcPr>
            <w:tcW w:w="260" w:type="dxa"/>
          </w:tcPr>
          <w:p w:rsidR="00B8437A" w:rsidRPr="003F44F5" w:rsidRDefault="00B8437A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B8437A" w:rsidRPr="003F44F5" w:rsidRDefault="007C399F" w:rsidP="00A013E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รายไตรมาสเท่า ๆ กัน ในอัตราร้อยละ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12.5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ของเงินกู้ยืม เริ่มตั้งแต่วันที่  </w:t>
            </w:r>
            <w:r w:rsidR="006E74BF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0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มีนาคม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  <w:r w:rsidR="00A013EF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สิ้นสุดวันที่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30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  <w:r w:rsidR="003526A1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</w:tr>
      <w:tr w:rsidR="003F44F5" w:rsidRPr="003F44F5" w:rsidTr="00B8437A">
        <w:tc>
          <w:tcPr>
            <w:tcW w:w="644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98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9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37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45" w:type="dxa"/>
          </w:tcPr>
          <w:p w:rsidR="00B8437A" w:rsidRPr="003F44F5" w:rsidRDefault="00B8437A" w:rsidP="007833D6">
            <w:pPr>
              <w:pStyle w:val="a"/>
              <w:tabs>
                <w:tab w:val="clear" w:pos="1080"/>
              </w:tabs>
              <w:ind w:left="-32" w:right="-5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60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53" w:type="dxa"/>
          </w:tcPr>
          <w:p w:rsidR="00B8437A" w:rsidRPr="003F44F5" w:rsidRDefault="00B8437A" w:rsidP="007833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B</w:t>
            </w:r>
          </w:p>
        </w:tc>
        <w:tc>
          <w:tcPr>
            <w:tcW w:w="270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3898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ต้นทุนค่าก่อสร้างและ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อุปกรณ์สำหรับโครงการโรงแรม</w:t>
            </w:r>
          </w:p>
        </w:tc>
        <w:tc>
          <w:tcPr>
            <w:tcW w:w="254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424</w:t>
            </w:r>
          </w:p>
        </w:tc>
        <w:tc>
          <w:tcPr>
            <w:tcW w:w="270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745" w:type="dxa"/>
          </w:tcPr>
          <w:p w:rsidR="007C399F" w:rsidRPr="003F44F5" w:rsidRDefault="007C399F" w:rsidP="00BE3457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MLR 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ลบร้อยละ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0.25</w:t>
            </w: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ต่อปี</w:t>
            </w:r>
          </w:p>
        </w:tc>
        <w:tc>
          <w:tcPr>
            <w:tcW w:w="26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</w:tcPr>
          <w:p w:rsidR="007C399F" w:rsidRPr="003F44F5" w:rsidRDefault="007C399F" w:rsidP="00A013E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รายไตรมาสในอัตราต่าง ๆ กันตามที่ระบุไว้ในสัญญา เริ่มตั้งแต่วันที่  </w:t>
            </w:r>
            <w:r w:rsidR="006E74BF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0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มีนาคม </w:t>
            </w:r>
            <w:r w:rsidR="00A013EF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2560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สิ้นสุดวันที่</w:t>
            </w:r>
            <w:r w:rsidR="00732464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30 </w:t>
            </w:r>
            <w:r w:rsidR="00732464"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="00732464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256</w:t>
            </w:r>
            <w:r w:rsidR="003526A1"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-4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3898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left="-32" w:right="-58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54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9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137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745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left="-32" w:right="-58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60" w:type="dxa"/>
          </w:tcPr>
          <w:p w:rsidR="007C399F" w:rsidRPr="003F44F5" w:rsidRDefault="007C399F" w:rsidP="007833D6">
            <w:pPr>
              <w:pStyle w:val="a"/>
              <w:tabs>
                <w:tab w:val="left" w:pos="720"/>
              </w:tabs>
              <w:ind w:right="-43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053" w:type="dxa"/>
          </w:tcPr>
          <w:p w:rsidR="007C399F" w:rsidRPr="003F44F5" w:rsidRDefault="007C399F" w:rsidP="007833D6">
            <w:pPr>
              <w:pStyle w:val="a"/>
              <w:tabs>
                <w:tab w:val="left" w:pos="720"/>
              </w:tabs>
              <w:ind w:right="-43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BE345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C</w:t>
            </w: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หนังสือค้ำประกัน เลตเตอร์ออฟเครดิต สัญญาทรัสต์รีซีทส์</w:t>
            </w:r>
          </w:p>
        </w:tc>
        <w:tc>
          <w:tcPr>
            <w:tcW w:w="254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:rsidR="007C399F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7C399F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left="-32" w:right="-9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</w:p>
        </w:tc>
        <w:tc>
          <w:tcPr>
            <w:tcW w:w="260" w:type="dxa"/>
          </w:tcPr>
          <w:p w:rsidR="007C399F" w:rsidRPr="003F44F5" w:rsidRDefault="007C399F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และอาวัล</w:t>
            </w:r>
          </w:p>
        </w:tc>
        <w:tc>
          <w:tcPr>
            <w:tcW w:w="254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:rsidR="007C399F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7C399F" w:rsidRPr="003F44F5" w:rsidRDefault="007C399F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2" w:right="-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(ถ้าวงเงินสินเชื่อ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A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ใช้เต็มวงเงินแล้ววงเงินสินเชื่อ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C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จะเป็นศูนย์)</w:t>
            </w:r>
          </w:p>
        </w:tc>
        <w:tc>
          <w:tcPr>
            <w:tcW w:w="254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:rsidR="007C399F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7C399F" w:rsidRPr="003F44F5" w:rsidRDefault="007C399F" w:rsidP="00B8437A">
            <w:pPr>
              <w:pStyle w:val="a"/>
              <w:tabs>
                <w:tab w:val="clear" w:pos="1080"/>
              </w:tabs>
              <w:spacing w:line="240" w:lineRule="atLeast"/>
              <w:ind w:left="-32" w:right="-5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7C399F" w:rsidRPr="003F44F5" w:rsidRDefault="007C399F" w:rsidP="00B8437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9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45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53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F128D2">
        <w:tc>
          <w:tcPr>
            <w:tcW w:w="644" w:type="dxa"/>
            <w:shd w:val="clear" w:color="auto" w:fill="auto"/>
          </w:tcPr>
          <w:p w:rsidR="007C399F" w:rsidRPr="003F44F5" w:rsidRDefault="00732464" w:rsidP="007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D</w:t>
            </w:r>
          </w:p>
        </w:tc>
        <w:tc>
          <w:tcPr>
            <w:tcW w:w="270" w:type="dxa"/>
            <w:shd w:val="clear" w:color="auto" w:fill="auto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98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เงินเบิกเกินบัญชีธนาคาร</w:t>
            </w:r>
          </w:p>
        </w:tc>
        <w:tc>
          <w:tcPr>
            <w:tcW w:w="254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:rsidR="007C399F" w:rsidRPr="003F44F5" w:rsidRDefault="00B34058" w:rsidP="007C399F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MOR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</w:p>
        </w:tc>
        <w:tc>
          <w:tcPr>
            <w:tcW w:w="260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  <w:shd w:val="clear" w:color="auto" w:fill="auto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B8437A">
        <w:tc>
          <w:tcPr>
            <w:tcW w:w="644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59" w:type="dxa"/>
          </w:tcPr>
          <w:p w:rsidR="007C399F" w:rsidRPr="003F44F5" w:rsidRDefault="007C399F" w:rsidP="007833D6">
            <w:pPr>
              <w:pStyle w:val="a"/>
              <w:tabs>
                <w:tab w:val="clear" w:pos="1080"/>
              </w:tabs>
              <w:ind w:right="137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7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45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0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53" w:type="dxa"/>
          </w:tcPr>
          <w:p w:rsidR="007C399F" w:rsidRPr="003F44F5" w:rsidRDefault="007C399F" w:rsidP="00783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C399F" w:rsidRPr="003F44F5" w:rsidTr="00B8437A">
        <w:tc>
          <w:tcPr>
            <w:tcW w:w="644" w:type="dxa"/>
          </w:tcPr>
          <w:p w:rsidR="007C399F" w:rsidRPr="003F44F5" w:rsidRDefault="00732464" w:rsidP="00732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E</w:t>
            </w:r>
          </w:p>
        </w:tc>
        <w:tc>
          <w:tcPr>
            <w:tcW w:w="270" w:type="dxa"/>
          </w:tcPr>
          <w:p w:rsidR="007C399F" w:rsidRPr="003F44F5" w:rsidRDefault="007C399F" w:rsidP="00B843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898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หนังสือค้ำประกัน</w:t>
            </w:r>
          </w:p>
        </w:tc>
        <w:tc>
          <w:tcPr>
            <w:tcW w:w="254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</w:tcPr>
          <w:p w:rsidR="007C399F" w:rsidRPr="003F44F5" w:rsidRDefault="007C399F" w:rsidP="007C399F">
            <w:pPr>
              <w:pStyle w:val="a"/>
              <w:tabs>
                <w:tab w:val="clear" w:pos="1080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45" w:type="dxa"/>
          </w:tcPr>
          <w:p w:rsidR="007C399F" w:rsidRPr="003F44F5" w:rsidRDefault="007C399F" w:rsidP="00BE3457">
            <w:pPr>
              <w:pStyle w:val="a"/>
              <w:tabs>
                <w:tab w:val="clear" w:pos="1080"/>
              </w:tabs>
              <w:spacing w:line="240" w:lineRule="atLeast"/>
              <w:ind w:left="-32" w:right="-9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</w:p>
        </w:tc>
        <w:tc>
          <w:tcPr>
            <w:tcW w:w="260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</w:tcPr>
          <w:p w:rsidR="007C399F" w:rsidRPr="003F44F5" w:rsidRDefault="007C399F" w:rsidP="007C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7C399F" w:rsidRPr="003F44F5" w:rsidRDefault="007C399F" w:rsidP="0078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  <w:cs/>
        </w:rPr>
      </w:pPr>
    </w:p>
    <w:p w:rsidR="00DB2936" w:rsidRPr="003F44F5" w:rsidRDefault="00DB2936" w:rsidP="00492C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บริษัทย่อยมีภาระผูกพันที่จะต้องปฏิบัติตามเงื่อนไขต่าง ๆ ที่กำหนดไว้ในสัญญา </w:t>
      </w:r>
      <w:r w:rsidRPr="003F44F5">
        <w:rPr>
          <w:rFonts w:ascii="Angsana New" w:hAnsi="Angsana New"/>
          <w:sz w:val="26"/>
          <w:szCs w:val="26"/>
        </w:rPr>
        <w:t>Facility Agreement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เช่น การดำรงอัตราส่วนทางการเงิน</w:t>
      </w:r>
      <w:r w:rsidRPr="003F44F5">
        <w:rPr>
          <w:rFonts w:ascii="Angsana New" w:hAnsi="Angsana New"/>
          <w:sz w:val="26"/>
          <w:szCs w:val="26"/>
        </w:rPr>
        <w:t xml:space="preserve">    </w:t>
      </w:r>
      <w:r w:rsidRPr="003F44F5">
        <w:rPr>
          <w:rFonts w:ascii="Angsana New" w:hAnsi="Angsana New" w:hint="cs"/>
          <w:sz w:val="26"/>
          <w:szCs w:val="26"/>
          <w:cs/>
        </w:rPr>
        <w:t>และอื่น ๆ</w:t>
      </w:r>
    </w:p>
    <w:p w:rsidR="002C4EA4" w:rsidRPr="003F44F5" w:rsidRDefault="002C4EA4" w:rsidP="0078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  <w:cs/>
        </w:rPr>
      </w:pPr>
    </w:p>
    <w:p w:rsidR="00DB2936" w:rsidRPr="003F44F5" w:rsidRDefault="00DB2936" w:rsidP="00492C6C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DB2936" w:rsidRPr="003F44F5" w:rsidRDefault="00DB2936" w:rsidP="0078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16"/>
          <w:szCs w:val="16"/>
        </w:rPr>
      </w:pP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จำนองที่ดินในโครงการอสังหาริมทรัพย์ระหว่างการพัฒนาเพื่อขาย ที่ดินและที่ดินที่ใช้เป็นที่จอดรถของบริษัทย่อยดังกล่าว ตามที่      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11, 12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16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สิ่งก่อสร้างที่มีอยู่และจะก่อสร้างบนที่ดินของบริษัทย่อยดังกล่าว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 xml:space="preserve">11, 13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16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  <w:t xml:space="preserve">Conditional Assignment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ตามสัญญา </w:t>
      </w:r>
      <w:r w:rsidRPr="003F44F5">
        <w:rPr>
          <w:rFonts w:ascii="Angsana New" w:hAnsi="Angsana New"/>
          <w:sz w:val="26"/>
          <w:szCs w:val="26"/>
        </w:rPr>
        <w:t xml:space="preserve">Managed Services Agreement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สัญญาก่อสร้าง สัญญาจ้างบริหารและสัญญาอื่น ๆ ที่ทำกับกลุ่ม </w:t>
      </w:r>
      <w:r w:rsidRPr="003F44F5">
        <w:rPr>
          <w:rFonts w:ascii="Angsana New" w:hAnsi="Angsana New"/>
          <w:sz w:val="26"/>
          <w:szCs w:val="26"/>
        </w:rPr>
        <w:t xml:space="preserve">Marriott International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 </w:t>
      </w:r>
      <w:r w:rsidRPr="003F44F5">
        <w:rPr>
          <w:rFonts w:ascii="Angsana New" w:hAnsi="Angsana New"/>
          <w:sz w:val="26"/>
          <w:szCs w:val="26"/>
        </w:rPr>
        <w:t xml:space="preserve">Unit Lease Purchase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สัญญาจะซื้อจะขายหน่วยในอาคารชุดพักอาศัย และสัญญา </w:t>
      </w:r>
      <w:r w:rsidRPr="003F44F5">
        <w:rPr>
          <w:rFonts w:ascii="Angsana New" w:hAnsi="Angsana New"/>
          <w:sz w:val="26"/>
          <w:szCs w:val="26"/>
        </w:rPr>
        <w:t xml:space="preserve">Retail Shop Lease </w:t>
      </w:r>
      <w:r w:rsidRPr="003F44F5">
        <w:rPr>
          <w:rFonts w:ascii="Angsana New" w:hAnsi="Angsana New" w:hint="cs"/>
          <w:sz w:val="26"/>
          <w:szCs w:val="26"/>
          <w:cs/>
        </w:rPr>
        <w:t>ที่ทำกับลูกค้าของบริษัทย่อย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หุ้นทั้งหมดของบริษัท เพซ โปรเจ็ค วัน จำกัด บริษัท เพซ โปรเจ็ค ทู จำกัด บริษัท เพซ โปรเจ็ค ทรี จำกัด และบริษัท เพซ เรียลเอสเตท จำกัด ที่ถือโดยผู้ถือหุ้น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9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จำนำบัญชีเงินฝากที่กันไว้สำหรับค่าดอกเบี้ยจ่ายของบริษัทย่อยดังกล่าว  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เงินฝากบัญชีธนาคารของบริษัทย่อยดังกล่าวซึ่งไม่มีข้อจำกัดในการใช้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โอนสิทธิเรียกร้องภายใต้หนังสือค้ำประกันที่ได้รับจากผู้รับเหมาก่อสร้าง</w:t>
      </w:r>
    </w:p>
    <w:p w:rsidR="00AF5884" w:rsidRPr="003F44F5" w:rsidRDefault="00AF5884" w:rsidP="00AF5884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โอนสิทธิภายใต้การประกันภัยโครงการ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ค้ำประกันโดยบุคคลที่เกี่ยวข้องกันท่านหนึ่งสำหรับวงเงินสินเชื่อจำนวน </w:t>
      </w:r>
      <w:r w:rsidRPr="003F44F5">
        <w:rPr>
          <w:rFonts w:ascii="Angsana New" w:hAnsi="Angsana New"/>
          <w:sz w:val="26"/>
          <w:szCs w:val="26"/>
        </w:rPr>
        <w:t xml:space="preserve">532 </w:t>
      </w:r>
      <w:r w:rsidRPr="003F44F5">
        <w:rPr>
          <w:rFonts w:ascii="Angsana New" w:hAnsi="Angsana New" w:hint="cs"/>
          <w:sz w:val="26"/>
          <w:szCs w:val="26"/>
          <w:cs/>
        </w:rPr>
        <w:t>ล้านบาท</w:t>
      </w:r>
    </w:p>
    <w:p w:rsidR="00AF5884" w:rsidRPr="003F44F5" w:rsidRDefault="00AF5884" w:rsidP="00AF588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และบริษัทย่อยแห่งหนึ่งเป็นผู้ให้การสนับสนุนทางการเงินที่จำเป็นในกรณีที่ประมาณการต้นทุนโครงการสูงกว่าที่คาดการณ์ไว้และบริษัทย่อยขาดสภาพคล่องทางการเงิน </w:t>
      </w:r>
    </w:p>
    <w:p w:rsidR="00DB2936" w:rsidRPr="003F44F5" w:rsidRDefault="00DB2936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กลุ่มบริษัทดีน </w:t>
      </w:r>
    </w:p>
    <w:p w:rsidR="006C3C42" w:rsidRPr="003F44F5" w:rsidRDefault="006C3C42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23678C" w:rsidRPr="003F44F5" w:rsidRDefault="009733C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วงเงินสินเชื่อของกลุ่มบริษัทดีน</w:t>
      </w:r>
      <w:r w:rsidR="0023678C" w:rsidRPr="003F44F5">
        <w:rPr>
          <w:rFonts w:ascii="Angsana New" w:hAnsi="Angsana New" w:hint="cs"/>
          <w:sz w:val="26"/>
          <w:szCs w:val="26"/>
          <w:cs/>
        </w:rPr>
        <w:t>จาก</w:t>
      </w:r>
      <w:r w:rsidR="0023678C" w:rsidRPr="003F44F5">
        <w:rPr>
          <w:rFonts w:ascii="Angsana New" w:hAnsi="Angsana New"/>
          <w:sz w:val="26"/>
          <w:szCs w:val="26"/>
          <w:cs/>
        </w:rPr>
        <w:t>สถาบันการเงินในประเทศ</w:t>
      </w:r>
      <w:r w:rsidR="003875C5" w:rsidRPr="003F44F5">
        <w:rPr>
          <w:rFonts w:ascii="Angsana New" w:hAnsi="Angsana New" w:hint="cs"/>
          <w:sz w:val="26"/>
          <w:szCs w:val="26"/>
          <w:cs/>
        </w:rPr>
        <w:t>ไทย</w:t>
      </w:r>
      <w:r w:rsidR="0023678C" w:rsidRPr="003F44F5">
        <w:rPr>
          <w:rFonts w:ascii="Angsana New" w:hAnsi="Angsana New"/>
          <w:sz w:val="26"/>
          <w:szCs w:val="26"/>
          <w:cs/>
        </w:rPr>
        <w:t xml:space="preserve">แห่งหนึ่ง เพื่อซื้อธุรกิจร้านซุปเปอร์มาร์เก็ตระดับพรีเมี่ยมชั้นนำและร้านอาหารและเครื่องดื่มนานาชาติสไตล์คาเฟ่ภายใต้แบรนด์ </w:t>
      </w:r>
      <w:r w:rsidR="0023678C" w:rsidRPr="003F44F5">
        <w:rPr>
          <w:rFonts w:ascii="Angsana New" w:hAnsi="Angsana New"/>
          <w:sz w:val="26"/>
          <w:szCs w:val="26"/>
        </w:rPr>
        <w:t xml:space="preserve">“Dean &amp; DeLuca”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ตามสัญญาวงเงินสินเชื่อลงวันที่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7A5B4D" w:rsidRPr="003F44F5">
        <w:rPr>
          <w:rFonts w:ascii="Angsana New" w:hAnsi="Angsana New"/>
          <w:sz w:val="26"/>
          <w:szCs w:val="26"/>
          <w:lang w:val="en-GB"/>
        </w:rPr>
        <w:t>2557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 </w:t>
      </w:r>
      <w:r w:rsidR="0023678C" w:rsidRPr="003F44F5">
        <w:rPr>
          <w:rFonts w:ascii="Angsana New" w:hAnsi="Angsana New" w:hint="cs"/>
          <w:sz w:val="26"/>
          <w:szCs w:val="26"/>
          <w:cs/>
        </w:rPr>
        <w:t>มี</w:t>
      </w:r>
      <w:r w:rsidR="0023678C" w:rsidRPr="003F44F5">
        <w:rPr>
          <w:rFonts w:ascii="Angsana New" w:hAnsi="Angsana New"/>
          <w:sz w:val="26"/>
          <w:szCs w:val="26"/>
          <w:cs/>
        </w:rPr>
        <w:t>ดังนี้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tbl>
      <w:tblPr>
        <w:tblW w:w="10260" w:type="dxa"/>
        <w:tblInd w:w="18" w:type="dxa"/>
        <w:tblLook w:val="04A0" w:firstRow="1" w:lastRow="0" w:firstColumn="1" w:lastColumn="0" w:noHBand="0" w:noVBand="1"/>
      </w:tblPr>
      <w:tblGrid>
        <w:gridCol w:w="700"/>
        <w:gridCol w:w="270"/>
        <w:gridCol w:w="3350"/>
        <w:gridCol w:w="270"/>
        <w:gridCol w:w="875"/>
        <w:gridCol w:w="270"/>
        <w:gridCol w:w="2212"/>
        <w:gridCol w:w="260"/>
        <w:gridCol w:w="2053"/>
      </w:tblGrid>
      <w:tr w:rsidR="003F44F5" w:rsidRPr="003F44F5" w:rsidTr="008929EA">
        <w:tc>
          <w:tcPr>
            <w:tcW w:w="70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5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2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929EA">
        <w:tc>
          <w:tcPr>
            <w:tcW w:w="700" w:type="dxa"/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วงเงิน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5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สหรัฐ)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2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929EA"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จำนวนเงิน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6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กำหนด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สิ้นสุดการชำระคืน</w:t>
            </w:r>
          </w:p>
        </w:tc>
      </w:tr>
      <w:tr w:rsidR="003F44F5" w:rsidRPr="003F44F5" w:rsidTr="008929EA"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929EA">
        <w:tc>
          <w:tcPr>
            <w:tcW w:w="700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A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350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วงเงินกู้ยืมสำหรับซื้อหุ้น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(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สกุลเงินเหรียญสหรัฐ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75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12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jc w:val="thaiDistribute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LIBOR 3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เดือน บวกร้อยละ</w:t>
            </w:r>
          </w:p>
        </w:tc>
        <w:tc>
          <w:tcPr>
            <w:tcW w:w="26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2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 xml:space="preserve">มิถุนายน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2560</w:t>
            </w:r>
          </w:p>
        </w:tc>
      </w:tr>
      <w:tr w:rsidR="003F44F5" w:rsidRPr="003F44F5" w:rsidTr="008929EA">
        <w:tc>
          <w:tcPr>
            <w:tcW w:w="70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35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75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12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4.5 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ต่อปี</w:t>
            </w:r>
          </w:p>
        </w:tc>
        <w:tc>
          <w:tcPr>
            <w:tcW w:w="26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9733C4" w:rsidRPr="003F44F5" w:rsidRDefault="009733C4" w:rsidP="008929EA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8929EA">
        <w:tc>
          <w:tcPr>
            <w:tcW w:w="70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35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75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12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F44F5" w:rsidRPr="003F44F5" w:rsidTr="008929EA">
        <w:tc>
          <w:tcPr>
            <w:tcW w:w="700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B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350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วงเงินเลตเตอร์ออฟเครดิตสำหรับ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Dean &amp; DeLuca, Inc. 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75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25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12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</w:p>
        </w:tc>
        <w:tc>
          <w:tcPr>
            <w:tcW w:w="26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ตามที่ระบุไว้ในแต่ละสัญญา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9733C4" w:rsidRPr="003F44F5" w:rsidTr="008929EA">
        <w:tc>
          <w:tcPr>
            <w:tcW w:w="70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350" w:type="dxa"/>
            <w:hideMark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3F44F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และบริษัทย่อย</w:t>
            </w: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75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12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60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53" w:type="dxa"/>
          </w:tcPr>
          <w:p w:rsidR="009733C4" w:rsidRPr="003F44F5" w:rsidRDefault="009733C4" w:rsidP="008929E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สิ้นสุดวันที่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 xml:space="preserve">3 </w:t>
            </w:r>
            <w:r w:rsidRPr="003F44F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กรกฎาคม </w:t>
            </w:r>
            <w:r w:rsidRPr="003F44F5">
              <w:rPr>
                <w:rFonts w:ascii="Angsana New" w:hAnsi="Angsana New" w:cs="Angsana New"/>
                <w:sz w:val="22"/>
                <w:szCs w:val="22"/>
                <w:lang w:val="en-GB"/>
              </w:rPr>
              <w:t>2560</w:t>
            </w:r>
          </w:p>
        </w:tc>
      </w:tr>
    </w:tbl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บริษัทและบริษัทย่อยมีภาระผูกพันที่จะต้องปฏิบัติตามเงื่อนไขต่าง ๆ ที่กำหนดไว้ในสัญญา </w:t>
      </w:r>
      <w:r w:rsidRPr="003F44F5">
        <w:rPr>
          <w:rFonts w:ascii="Angsana New" w:hAnsi="Angsana New"/>
          <w:sz w:val="26"/>
          <w:szCs w:val="26"/>
        </w:rPr>
        <w:t>Facility Agreement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>หุ้นทั้งหมดของ</w:t>
      </w:r>
      <w:r w:rsidRPr="003F44F5">
        <w:rPr>
          <w:rFonts w:ascii="Angsana New" w:hAnsi="Angsana New"/>
          <w:sz w:val="26"/>
          <w:szCs w:val="26"/>
        </w:rPr>
        <w:t xml:space="preserve"> Dean &amp; DeLuca, Inc. </w:t>
      </w:r>
      <w:r w:rsidRPr="003F44F5">
        <w:rPr>
          <w:rFonts w:ascii="Angsana New" w:hAnsi="Angsana New" w:hint="cs"/>
          <w:sz w:val="26"/>
          <w:szCs w:val="26"/>
          <w:cs/>
        </w:rPr>
        <w:t xml:space="preserve">ที่ถือโดยผู้ถือหุ้น 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หุ้นทั้งหมดของบริษัท เพซ ฟู้ด รีเทล จำกัด ที่ถือโดยผู้ถือหุ้น ตามที่กล่าวไว้ในหมายเหตุ </w:t>
      </w:r>
      <w:r w:rsidRPr="003F44F5">
        <w:rPr>
          <w:rFonts w:ascii="Angsana New" w:hAnsi="Angsana New"/>
          <w:sz w:val="26"/>
          <w:szCs w:val="26"/>
        </w:rPr>
        <w:t>9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>จำนำบัญชีเงินฝากที่กันไว้สำหรับค่าดอกเบี้ยจ่ายของ</w:t>
      </w:r>
      <w:r w:rsidRPr="003F44F5">
        <w:rPr>
          <w:rFonts w:ascii="Angsana New" w:hAnsi="Angsana New"/>
          <w:sz w:val="26"/>
          <w:szCs w:val="26"/>
        </w:rPr>
        <w:t xml:space="preserve"> Dean &amp; DeLuca, Inc.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  <w:lang w:val="en-GB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ค้ำประกันโดยบริษัท บริษัท เพซ ฟู้ด รีเทล จำกัด </w:t>
      </w:r>
      <w:r w:rsidRPr="003F44F5">
        <w:rPr>
          <w:rFonts w:ascii="Angsana New" w:hAnsi="Angsana New"/>
          <w:sz w:val="26"/>
          <w:szCs w:val="26"/>
        </w:rPr>
        <w:t xml:space="preserve">Dean &amp; DeLuca New York, Inc., Dean &amp; DeLuca Atlanta, LLC, Dean &amp; DeLuca Markets, LLC, Dean &amp; DeLuca Brands, Inc., Dean &amp; DeLuca International, LLC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  <w:lang w:val="en-GB"/>
        </w:rPr>
        <w:t>Dean &amp; DeLuca Small Format, LLC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4015BA" w:rsidRPr="003F44F5" w:rsidRDefault="004015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บริษัท ดีน แอนด์ เดลูก้า (ประเทศไทย) จำกัด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เมื่อ</w:t>
      </w:r>
      <w:r w:rsidRPr="003F44F5">
        <w:rPr>
          <w:rFonts w:ascii="Angsana New" w:hAnsi="Angsana New"/>
          <w:sz w:val="26"/>
          <w:szCs w:val="26"/>
          <w:cs/>
        </w:rPr>
        <w:t xml:space="preserve">วันที่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 xml:space="preserve">2555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 ดีน แอนด์ เดลูก้า (ประเทศไทย) จำกัด ซึ่งเป็นบริษัทย่อยได้รับวงเงินสินเชื่อเงินกู้ยืมระยะยาวจากสถาบันการเงินในประเทศแห่งหนึ่ง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เงินกู้ยืมดังกล่าวมีกำหนดชำระคืนเป็นงวดรายเดือนรวม </w:t>
      </w:r>
      <w:r w:rsidRPr="003F44F5">
        <w:rPr>
          <w:rFonts w:ascii="Angsana New" w:hAnsi="Angsana New"/>
          <w:sz w:val="26"/>
          <w:szCs w:val="26"/>
        </w:rPr>
        <w:t>48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งวดในจำนวนเงินที่แตกต่างกันตั้งแต่เดือนมิถุนายน </w:t>
      </w:r>
      <w:r w:rsidRPr="003F44F5">
        <w:rPr>
          <w:rFonts w:ascii="Angsana New" w:hAnsi="Angsana New"/>
          <w:sz w:val="26"/>
          <w:szCs w:val="26"/>
        </w:rPr>
        <w:t xml:space="preserve">2555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สิ้นสุดเดือนพฤษภาคม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 w:hint="cs"/>
          <w:sz w:val="26"/>
          <w:szCs w:val="26"/>
          <w:cs/>
        </w:rPr>
        <w:t xml:space="preserve">  และมีอัตราดอกเบี้ย </w:t>
      </w:r>
      <w:r w:rsidRPr="003F44F5">
        <w:rPr>
          <w:rFonts w:ascii="Angsana New" w:hAnsi="Angsana New" w:hint="cs"/>
          <w:sz w:val="26"/>
          <w:szCs w:val="26"/>
        </w:rPr>
        <w:t xml:space="preserve">MLR </w:t>
      </w:r>
      <w:r w:rsidRPr="003F44F5">
        <w:rPr>
          <w:rFonts w:ascii="Angsana New" w:hAnsi="Angsana New" w:hint="cs"/>
          <w:sz w:val="26"/>
          <w:szCs w:val="26"/>
          <w:cs/>
        </w:rPr>
        <w:t>ต่อปี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เมื่อ</w:t>
      </w:r>
      <w:r w:rsidRPr="003F44F5">
        <w:rPr>
          <w:rFonts w:ascii="Angsana New" w:hAnsi="Angsana New"/>
          <w:sz w:val="26"/>
          <w:szCs w:val="26"/>
          <w:cs/>
        </w:rPr>
        <w:t xml:space="preserve">วันที่ </w:t>
      </w:r>
      <w:r w:rsidRPr="003F44F5">
        <w:rPr>
          <w:rFonts w:ascii="Angsana New" w:hAnsi="Angsana New"/>
          <w:sz w:val="26"/>
          <w:szCs w:val="26"/>
        </w:rPr>
        <w:t xml:space="preserve">22 </w:t>
      </w:r>
      <w:r w:rsidRPr="003F44F5">
        <w:rPr>
          <w:rFonts w:ascii="Angsana New" w:hAnsi="Angsana New" w:hint="cs"/>
          <w:sz w:val="26"/>
          <w:szCs w:val="26"/>
          <w:cs/>
        </w:rPr>
        <w:t>กันยายน</w:t>
      </w:r>
      <w:r w:rsidRPr="003F44F5">
        <w:rPr>
          <w:rFonts w:ascii="Angsana New" w:hAnsi="Angsana New"/>
          <w:sz w:val="26"/>
          <w:szCs w:val="26"/>
        </w:rPr>
        <w:t xml:space="preserve"> 2557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ย่อยดังกล่าวได้รับวงเงินสินเชื่อเงินกู้ยืมระยะยาวจากสถาบันการเงินในประเทศอีกแห่งหนึ่งเป็นจำนวนเงิน </w:t>
      </w:r>
      <w:r w:rsidRPr="003F44F5">
        <w:rPr>
          <w:rFonts w:ascii="Angsana New" w:hAnsi="Angsana New"/>
          <w:sz w:val="26"/>
          <w:szCs w:val="26"/>
        </w:rPr>
        <w:t xml:space="preserve">80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เงินกู้ยืมดังกล่าวมีกำหนดชำระคืนเป็นงวดรายเดือนรวม </w:t>
      </w:r>
      <w:r w:rsidRPr="003F44F5">
        <w:rPr>
          <w:rFonts w:ascii="Angsana New" w:hAnsi="Angsana New"/>
          <w:sz w:val="26"/>
          <w:szCs w:val="26"/>
        </w:rPr>
        <w:t>60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งวด ในจำนวนเงินที่แตกต่างกันตั้งแต่เดือนตุลาคม </w:t>
      </w:r>
      <w:r w:rsidRPr="003F44F5">
        <w:rPr>
          <w:rFonts w:ascii="Angsana New" w:hAnsi="Angsana New"/>
          <w:sz w:val="26"/>
          <w:szCs w:val="26"/>
        </w:rPr>
        <w:t xml:space="preserve">2557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สิ้นสุดเดือนกันยายน </w:t>
      </w:r>
      <w:r w:rsidRPr="003F44F5">
        <w:rPr>
          <w:rFonts w:ascii="Angsana New" w:hAnsi="Angsana New"/>
          <w:sz w:val="26"/>
          <w:szCs w:val="26"/>
        </w:rPr>
        <w:t xml:space="preserve">2562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และมีอัตราดอกเบี้ย </w:t>
      </w:r>
      <w:r w:rsidRPr="003F44F5">
        <w:rPr>
          <w:rFonts w:ascii="Angsana New" w:hAnsi="Angsana New" w:hint="cs"/>
          <w:sz w:val="26"/>
          <w:szCs w:val="26"/>
        </w:rPr>
        <w:t xml:space="preserve">MLR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>ต่อปี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บริษัทย่อยมีภาระผูกพันที่จะต้องปฏิบัติตามเงื่อนไขต่าง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9733C4" w:rsidRPr="003F44F5" w:rsidRDefault="009733C4" w:rsidP="009733C4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ณ วันที่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3F44F5">
        <w:rPr>
          <w:rFonts w:ascii="Angsana New" w:hAnsi="Angsana New"/>
          <w:sz w:val="26"/>
          <w:szCs w:val="26"/>
        </w:rPr>
        <w:t xml:space="preserve"> 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บริษัทย่อยดังกล่าวไม่สามารถรักษาระดับของสัดส่วนหนี้สินต่อทุนให้ไม่เกินกว่า </w:t>
      </w:r>
      <w:r w:rsidRPr="003F44F5">
        <w:rPr>
          <w:rFonts w:ascii="Angsana New" w:hAnsi="Angsana New"/>
          <w:sz w:val="26"/>
          <w:szCs w:val="26"/>
        </w:rPr>
        <w:t>2.5</w:t>
      </w:r>
      <w:r w:rsidRPr="003F44F5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ตามที่ระบุไว้ในสัญญาวงเงินสินเชื่อกับสถาบันการเงินแห่งหนึ่ง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สถาบันการเงินได้ทำข้อตกลงต่อท้ายสัญญากู้เงินเพื่อผ่อน</w:t>
      </w:r>
      <w:r w:rsidRPr="003F44F5">
        <w:rPr>
          <w:rFonts w:ascii="Angsana New" w:hAnsi="Angsana New"/>
          <w:sz w:val="26"/>
          <w:szCs w:val="26"/>
          <w:cs/>
          <w:lang w:val="th-TH"/>
        </w:rPr>
        <w:t>ปรนแก่บริษัทย่อยดังกล่าว โดยให้</w:t>
      </w:r>
      <w:r w:rsidRPr="003F44F5">
        <w:rPr>
          <w:rFonts w:ascii="Angsana New" w:hAnsi="Angsana New"/>
          <w:sz w:val="26"/>
          <w:szCs w:val="26"/>
          <w:cs/>
        </w:rPr>
        <w:t xml:space="preserve">รักษาระดับของสัดส่วนหนี้สินต่อทุนดังกล่าวสำหรับงบการเงินปี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เป็นต้นไป ต่อมาเมื่อวันที่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9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2560 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สถาบันการเงินดังกล่าวได้</w:t>
      </w:r>
      <w:r w:rsidRPr="003F44F5">
        <w:rPr>
          <w:rFonts w:ascii="Angsana New" w:hAnsi="Angsana New"/>
          <w:sz w:val="26"/>
          <w:szCs w:val="26"/>
          <w:cs/>
          <w:lang w:val="en-GB"/>
        </w:rPr>
        <w:t>ทำข้อตกลงต่อท้ายสัญญากู้เงินเพื่อผ่อนปรนแก่บริษัทย่อยดังกล่าว</w:t>
      </w:r>
      <w:r w:rsidRPr="003F44F5">
        <w:rPr>
          <w:rFonts w:ascii="Angsana New" w:hAnsi="Angsana New" w:hint="cs"/>
          <w:sz w:val="26"/>
          <w:szCs w:val="26"/>
          <w:cs/>
          <w:lang w:val="en-GB"/>
        </w:rPr>
        <w:t>ในการรักษาระดับ</w:t>
      </w:r>
      <w:r w:rsidRPr="003F44F5">
        <w:rPr>
          <w:rFonts w:ascii="Angsana New" w:hAnsi="Angsana New"/>
          <w:sz w:val="26"/>
          <w:szCs w:val="26"/>
          <w:cs/>
        </w:rPr>
        <w:t xml:space="preserve">ของสัดส่วนหนี้สินต่อทุนดังกล่าวสำหรับงบการเงินปี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เท่านั้น </w:t>
      </w:r>
      <w:r w:rsidRPr="003F44F5">
        <w:rPr>
          <w:rFonts w:ascii="Angsana New" w:hAnsi="Angsana New"/>
          <w:sz w:val="26"/>
          <w:szCs w:val="26"/>
          <w:cs/>
          <w:lang w:val="th-TH"/>
        </w:rPr>
        <w:t xml:space="preserve">ณ ปัจจุบัน </w:t>
      </w:r>
      <w:r w:rsidRPr="003F44F5">
        <w:rPr>
          <w:rFonts w:ascii="Angsana New" w:hAnsi="Angsana New"/>
          <w:sz w:val="26"/>
          <w:szCs w:val="26"/>
          <w:cs/>
        </w:rPr>
        <w:t xml:space="preserve">สถาบันการเงินดังกล่าวยังคงให้วงสินเชื่อแก่บริษัทย่อยและคิดดอกเบี้ยในอัตราปกติ ดังนั้น บริษัทย่อยจึงได้แสดงเงินกู้ยืมดังกล่าวจำนวนเงินรวม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43.6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3F44F5">
        <w:rPr>
          <w:rFonts w:ascii="Angsana New" w:hAnsi="Angsana New"/>
          <w:sz w:val="26"/>
          <w:szCs w:val="26"/>
        </w:rPr>
        <w:t>59.8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ล้านบาท ไว้เป็นส่วนหนึ่งของ</w:t>
      </w:r>
      <w:r w:rsidRPr="003F44F5">
        <w:rPr>
          <w:rFonts w:ascii="Angsana New" w:hAnsi="Angsana New"/>
          <w:sz w:val="26"/>
          <w:szCs w:val="26"/>
        </w:rPr>
        <w:t xml:space="preserve"> “</w:t>
      </w:r>
      <w:r w:rsidRPr="003F44F5">
        <w:rPr>
          <w:rFonts w:ascii="Angsana New" w:hAnsi="Angsana New" w:hint="cs"/>
          <w:sz w:val="26"/>
          <w:szCs w:val="26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Pr="003F44F5">
        <w:rPr>
          <w:rFonts w:ascii="Angsana New" w:hAnsi="Angsana New"/>
          <w:sz w:val="26"/>
          <w:szCs w:val="26"/>
        </w:rPr>
        <w:t xml:space="preserve">” </w:t>
      </w:r>
      <w:r w:rsidRPr="003F44F5">
        <w:rPr>
          <w:rFonts w:ascii="Angsana New" w:hAnsi="Angsana New" w:hint="cs"/>
          <w:sz w:val="26"/>
          <w:szCs w:val="26"/>
          <w:cs/>
        </w:rPr>
        <w:t xml:space="preserve">ภายใต้หนี้สินหมุนเวียนในงบแสดงฐานะการเงินรวม 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ตามลำดับ 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3"/>
        <w:jc w:val="thaiDistribute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 xml:space="preserve">จำนองหน่วยในอาคารชุดพักอาศัยบางส่วนของกรรมการบริษัท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>ท่าน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หุ้นของบริษัทจำนวน </w:t>
      </w:r>
      <w:r w:rsidRPr="003F44F5">
        <w:rPr>
          <w:rFonts w:ascii="Angsana New" w:hAnsi="Angsana New"/>
          <w:sz w:val="26"/>
          <w:szCs w:val="26"/>
        </w:rPr>
        <w:t xml:space="preserve">30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ล้านหุ้นที่ถือโดยกรรมการท่านหนึ่ง 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หุ้นของบริษัทที่เกี่ยวข้องกันแห่งหนึ่งที่ถือโดยบุคคลที่เกี่ยวข้องกันท่านหนึ่งจำนวน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>ล้านหุ้น</w:t>
      </w:r>
      <w:r w:rsidRPr="003F44F5">
        <w:rPr>
          <w:rFonts w:ascii="Angsana New" w:hAnsi="Angsana New"/>
          <w:sz w:val="26"/>
          <w:szCs w:val="26"/>
        </w:rPr>
        <w:t xml:space="preserve">  </w:t>
      </w:r>
    </w:p>
    <w:p w:rsidR="009733C4" w:rsidRPr="003F44F5" w:rsidRDefault="009733C4" w:rsidP="009733C4">
      <w:pPr>
        <w:tabs>
          <w:tab w:val="clear" w:pos="227"/>
          <w:tab w:val="left" w:pos="360"/>
        </w:tabs>
        <w:spacing w:line="240" w:lineRule="auto"/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</w:rPr>
        <w:t>-</w:t>
      </w:r>
      <w:r w:rsidRPr="003F44F5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ค้ำประกันโดยกรรมการของบริษัทท่านหนึ่งและบุคคลที่เกี่ยวข้องกันท่านหนึ่ง</w:t>
      </w:r>
    </w:p>
    <w:p w:rsidR="009733C4" w:rsidRPr="003F44F5" w:rsidRDefault="009733C4" w:rsidP="009733C4">
      <w:pPr>
        <w:tabs>
          <w:tab w:val="clear" w:pos="227"/>
          <w:tab w:val="clear" w:pos="454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left" w:pos="540"/>
        </w:tabs>
        <w:ind w:right="29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24.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เงินกู้ยืมระยะยาวจากบุคคลอื่น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  <w:cs/>
          <w:lang w:val="en-GB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เงินกู้ยืมระยะยาวจากบุคคลอื่นเป็นเงินกู้ยืมที่ไม่มีหลักประกัน เงินกู้ยืมนี้มีกำหนดชำระคืนในเดือนธันวาคม </w:t>
      </w:r>
      <w:r w:rsidRPr="003F44F5">
        <w:rPr>
          <w:rFonts w:ascii="Angsana New" w:hAnsi="Angsana New"/>
          <w:sz w:val="26"/>
          <w:szCs w:val="26"/>
        </w:rPr>
        <w:t xml:space="preserve">2561 </w:t>
      </w:r>
      <w:r w:rsidRPr="003F44F5">
        <w:rPr>
          <w:rFonts w:ascii="Angsana New" w:hAnsi="Angsana New" w:hint="cs"/>
          <w:sz w:val="26"/>
          <w:szCs w:val="26"/>
          <w:cs/>
        </w:rPr>
        <w:t xml:space="preserve">โดยมีส่วนเพิ่มจำนวนเงินรวม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5.4 </w:t>
      </w:r>
      <w:r w:rsidRPr="003F44F5">
        <w:rPr>
          <w:rFonts w:ascii="Angsana New" w:hAnsi="Angsana New" w:hint="cs"/>
          <w:sz w:val="26"/>
          <w:szCs w:val="26"/>
          <w:cs/>
        </w:rPr>
        <w:t xml:space="preserve">ล้านบาท </w:t>
      </w:r>
    </w:p>
    <w:p w:rsidR="009733C4" w:rsidRPr="003F44F5" w:rsidRDefault="009733C4" w:rsidP="009733C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2742BD" w:rsidRPr="003F44F5" w:rsidRDefault="005133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929EA" w:rsidRPr="003F44F5">
        <w:rPr>
          <w:rFonts w:ascii="Angsana New" w:hAnsi="Angsana New"/>
          <w:b/>
          <w:bCs/>
          <w:sz w:val="26"/>
          <w:szCs w:val="26"/>
        </w:rPr>
        <w:t>5</w:t>
      </w:r>
      <w:r w:rsidR="002742BD" w:rsidRPr="003F44F5">
        <w:rPr>
          <w:rFonts w:ascii="Angsana New" w:hAnsi="Angsana New"/>
          <w:b/>
          <w:bCs/>
          <w:sz w:val="26"/>
          <w:szCs w:val="26"/>
        </w:rPr>
        <w:t>.</w:t>
      </w:r>
      <w:r w:rsidR="002742BD" w:rsidRPr="003F44F5">
        <w:rPr>
          <w:rFonts w:ascii="Angsana New" w:hAnsi="Angsana New"/>
          <w:b/>
          <w:bCs/>
          <w:sz w:val="26"/>
          <w:szCs w:val="26"/>
        </w:rPr>
        <w:tab/>
      </w:r>
      <w:r w:rsidR="002742BD" w:rsidRPr="003F44F5">
        <w:rPr>
          <w:rFonts w:ascii="Angsana New" w:hAnsi="Angsana New" w:hint="cs"/>
          <w:b/>
          <w:bCs/>
          <w:sz w:val="26"/>
          <w:szCs w:val="26"/>
          <w:cs/>
        </w:rPr>
        <w:t xml:space="preserve">หุ้นกู้ </w:t>
      </w:r>
      <w:r w:rsidR="002742BD" w:rsidRPr="003F44F5">
        <w:rPr>
          <w:rFonts w:ascii="Angsana New" w:hAnsi="Angsana New"/>
          <w:b/>
          <w:bCs/>
          <w:sz w:val="26"/>
          <w:szCs w:val="26"/>
        </w:rPr>
        <w:t xml:space="preserve">- </w:t>
      </w:r>
      <w:r w:rsidR="002742BD" w:rsidRPr="003F44F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:rsidR="00C70E94" w:rsidRPr="003F44F5" w:rsidRDefault="00C70E94" w:rsidP="00C70E94">
      <w:pPr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0"/>
        <w:gridCol w:w="720"/>
        <w:gridCol w:w="270"/>
        <w:gridCol w:w="1350"/>
        <w:gridCol w:w="270"/>
        <w:gridCol w:w="1350"/>
        <w:gridCol w:w="270"/>
        <w:gridCol w:w="1350"/>
      </w:tblGrid>
      <w:tr w:rsidR="003F44F5" w:rsidRPr="003F44F5" w:rsidTr="002A5083">
        <w:tc>
          <w:tcPr>
            <w:tcW w:w="4230" w:type="dxa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3F44F5">
              <w:rPr>
                <w:rFonts w:ascii="Angsana New" w:hAnsi="Angsana New"/>
                <w:sz w:val="26"/>
                <w:szCs w:val="26"/>
              </w:rPr>
              <w:t>/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3F44F5" w:rsidRPr="003F44F5" w:rsidTr="002A5083">
        <w:tc>
          <w:tcPr>
            <w:tcW w:w="4230" w:type="dxa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C70E94" w:rsidRPr="003F44F5" w:rsidRDefault="00C70E94" w:rsidP="002A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3F44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44F5" w:rsidRPr="003F44F5" w:rsidTr="002A5083">
        <w:tc>
          <w:tcPr>
            <w:tcW w:w="423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2A5083">
        <w:tc>
          <w:tcPr>
            <w:tcW w:w="423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9733C4" w:rsidRPr="003F44F5" w:rsidRDefault="009733C4" w:rsidP="00973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2A5083">
        <w:tc>
          <w:tcPr>
            <w:tcW w:w="423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72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4,723,000 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4,599,500 </w:t>
            </w:r>
          </w:p>
        </w:tc>
      </w:tr>
      <w:tr w:rsidR="003F44F5" w:rsidRPr="003F44F5" w:rsidTr="002A5083">
        <w:tc>
          <w:tcPr>
            <w:tcW w:w="423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ค่าธรรมเนียมการจัดจำหน่ายหุ้นกู้รอการตัดบัญชี</w:t>
            </w:r>
          </w:p>
        </w:tc>
        <w:tc>
          <w:tcPr>
            <w:tcW w:w="72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(28,622)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(26,963)</w:t>
            </w:r>
          </w:p>
        </w:tc>
      </w:tr>
      <w:tr w:rsidR="003F44F5" w:rsidRPr="003F44F5" w:rsidTr="002A5083">
        <w:tc>
          <w:tcPr>
            <w:tcW w:w="423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4,694,378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4,572,537</w:t>
            </w:r>
          </w:p>
        </w:tc>
      </w:tr>
      <w:tr w:rsidR="003F44F5" w:rsidRPr="003F44F5" w:rsidTr="002A5083">
        <w:tc>
          <w:tcPr>
            <w:tcW w:w="423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72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(1,393,515)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(2,992,574)</w:t>
            </w:r>
          </w:p>
        </w:tc>
      </w:tr>
      <w:tr w:rsidR="00B34058" w:rsidRPr="003F44F5" w:rsidTr="002A5083">
        <w:tc>
          <w:tcPr>
            <w:tcW w:w="423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72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3,300,863</w:t>
            </w:r>
          </w:p>
        </w:tc>
        <w:tc>
          <w:tcPr>
            <w:tcW w:w="270" w:type="dxa"/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34058" w:rsidRPr="003F44F5" w:rsidRDefault="00B34058" w:rsidP="00B34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1,579,963</w:t>
            </w:r>
          </w:p>
        </w:tc>
      </w:tr>
    </w:tbl>
    <w:p w:rsidR="00C70E94" w:rsidRPr="003F44F5" w:rsidRDefault="00C70E94" w:rsidP="00180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8929EA" w:rsidRPr="003F44F5" w:rsidRDefault="008929EA" w:rsidP="008929EA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ในระหว่าง</w:t>
      </w:r>
      <w:r w:rsidRPr="003F44F5">
        <w:rPr>
          <w:rFonts w:ascii="Angsana New" w:hAnsi="Angsana New" w:hint="cs"/>
          <w:sz w:val="26"/>
          <w:szCs w:val="26"/>
          <w:cs/>
        </w:rPr>
        <w:t>ปี</w:t>
      </w:r>
      <w:r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z w:val="26"/>
          <w:szCs w:val="26"/>
        </w:rPr>
        <w:t>3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  <w:lang w:val="en-GB"/>
        </w:rPr>
        <w:t>2558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บริษัทได้ออกและเสนอขายหุ้นกู้ประเภทไม่ด้อยสิทธิและไม่มีหลักประกัน ชนิดระบุชื่อผู้ถือให้กับนักลงทุนสถาบันและ/หรือนักลงทุนรายใหญ่ และนักลงทุนโดยเฉพาะเจาะจงซึ่งมีจำนวนไม่เกิน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ราย วงเงินรวม </w:t>
      </w:r>
      <w:r w:rsidR="00B34058" w:rsidRPr="003F44F5">
        <w:rPr>
          <w:rFonts w:ascii="Angsana New" w:hAnsi="Angsana New"/>
          <w:sz w:val="26"/>
          <w:szCs w:val="26"/>
        </w:rPr>
        <w:t xml:space="preserve">3,123 </w:t>
      </w:r>
      <w:r w:rsidR="00B34058" w:rsidRPr="003F44F5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3F44F5">
        <w:rPr>
          <w:rFonts w:ascii="Angsana New" w:hAnsi="Angsana New"/>
          <w:sz w:val="26"/>
          <w:szCs w:val="26"/>
        </w:rPr>
        <w:t xml:space="preserve"> 1,600 </w:t>
      </w:r>
      <w:r w:rsidR="00B34058" w:rsidRPr="003F44F5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Pr="003F44F5">
        <w:rPr>
          <w:rFonts w:ascii="Angsana New" w:hAnsi="Angsana New" w:hint="cs"/>
          <w:sz w:val="26"/>
          <w:szCs w:val="26"/>
          <w:cs/>
        </w:rPr>
        <w:t xml:space="preserve"> โดยมีรายละเอียดดังนี้</w:t>
      </w:r>
    </w:p>
    <w:p w:rsidR="008929EA" w:rsidRPr="003F44F5" w:rsidRDefault="008929EA" w:rsidP="008929EA">
      <w:pPr>
        <w:tabs>
          <w:tab w:val="clear" w:pos="227"/>
          <w:tab w:val="clear" w:pos="454"/>
          <w:tab w:val="clear" w:pos="680"/>
          <w:tab w:val="left" w:pos="720"/>
        </w:tabs>
        <w:ind w:right="47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954" w:type="dxa"/>
        <w:tblLook w:val="04A0" w:firstRow="1" w:lastRow="0" w:firstColumn="1" w:lastColumn="0" w:noHBand="0" w:noVBand="1"/>
      </w:tblPr>
      <w:tblGrid>
        <w:gridCol w:w="1594"/>
        <w:gridCol w:w="259"/>
        <w:gridCol w:w="1315"/>
        <w:gridCol w:w="270"/>
        <w:gridCol w:w="1442"/>
        <w:gridCol w:w="259"/>
        <w:gridCol w:w="1269"/>
        <w:gridCol w:w="270"/>
        <w:gridCol w:w="1657"/>
        <w:gridCol w:w="259"/>
        <w:gridCol w:w="1360"/>
      </w:tblGrid>
      <w:tr w:rsidR="003F44F5" w:rsidRPr="003F44F5" w:rsidTr="008929EA">
        <w:trPr>
          <w:trHeight w:val="216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วันที่ออกและ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86" w:right="-8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เสนอขายหุ้นกู้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</w:tr>
      <w:tr w:rsidR="003F44F5" w:rsidRPr="003F44F5" w:rsidTr="008929EA"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3F44F5">
              <w:rPr>
                <w:rFonts w:ascii="Angsana New" w:hAnsi="Angsana New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29EA" w:rsidRPr="003F44F5" w:rsidRDefault="008929EA" w:rsidP="008929E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พฤษภาคม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793,500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6.5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7.0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236,000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6.5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6.5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29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6.25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วัน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24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กรกฎาคม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5.8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600,000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6.0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5.5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523,000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7.0</w:t>
            </w:r>
          </w:p>
        </w:tc>
      </w:tr>
      <w:tr w:rsidR="003F44F5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-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46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ind w:right="-49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5.4</w:t>
            </w:r>
          </w:p>
        </w:tc>
      </w:tr>
      <w:tr w:rsidR="00DA5447" w:rsidRPr="003F44F5" w:rsidTr="008929EA"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4,723,000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4,599,500 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46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:rsidR="00DA5447" w:rsidRPr="003F44F5" w:rsidRDefault="00DA5447" w:rsidP="00DA54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8929EA" w:rsidRPr="003F44F5" w:rsidRDefault="008929EA" w:rsidP="008929EA">
      <w:pPr>
        <w:tabs>
          <w:tab w:val="clear" w:pos="227"/>
          <w:tab w:val="clear" w:pos="454"/>
          <w:tab w:val="clear" w:pos="680"/>
          <w:tab w:val="left" w:pos="720"/>
        </w:tabs>
        <w:ind w:right="47"/>
        <w:jc w:val="both"/>
        <w:rPr>
          <w:rFonts w:ascii="Angsana New" w:hAnsi="Angsana New"/>
          <w:sz w:val="26"/>
          <w:szCs w:val="26"/>
        </w:rPr>
      </w:pPr>
    </w:p>
    <w:p w:rsidR="008929EA" w:rsidRPr="003F44F5" w:rsidRDefault="008929EA" w:rsidP="008929EA">
      <w:pPr>
        <w:tabs>
          <w:tab w:val="clear" w:pos="227"/>
          <w:tab w:val="clear" w:pos="454"/>
          <w:tab w:val="clear" w:pos="680"/>
          <w:tab w:val="left" w:pos="720"/>
        </w:tabs>
        <w:ind w:right="47"/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ที่กำหนดไว้ในหนังสือชี้ชวน เช่น การดำรงอัตราส่วนทางการเงินและอื่น ๆ</w:t>
      </w:r>
    </w:p>
    <w:p w:rsidR="008929EA" w:rsidRPr="003F44F5" w:rsidRDefault="00892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696FAB" w:rsidRPr="003F44F5" w:rsidRDefault="005133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929EA" w:rsidRPr="003F44F5">
        <w:rPr>
          <w:rFonts w:ascii="Angsana New" w:hAnsi="Angsana New"/>
          <w:b/>
          <w:bCs/>
          <w:sz w:val="26"/>
          <w:szCs w:val="26"/>
        </w:rPr>
        <w:t>6</w:t>
      </w:r>
      <w:r w:rsidR="00696FAB" w:rsidRPr="003F44F5">
        <w:rPr>
          <w:rFonts w:ascii="Angsana New" w:hAnsi="Angsana New"/>
          <w:b/>
          <w:bCs/>
          <w:sz w:val="26"/>
          <w:szCs w:val="26"/>
        </w:rPr>
        <w:t>.</w:t>
      </w:r>
      <w:r w:rsidR="00696FAB" w:rsidRPr="003F44F5">
        <w:rPr>
          <w:rFonts w:ascii="Angsana New" w:hAnsi="Angsana New"/>
          <w:b/>
          <w:bCs/>
          <w:sz w:val="26"/>
          <w:szCs w:val="26"/>
          <w:cs/>
        </w:rPr>
        <w:tab/>
        <w:t>ประมาณการหนี้สินผลประโยชน์พนักงานเมื่อเกษียณอายุ</w:t>
      </w:r>
    </w:p>
    <w:p w:rsidR="00274D1F" w:rsidRPr="003F44F5" w:rsidRDefault="00274D1F" w:rsidP="00274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0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36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เมื่อเกษียณอายุ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9,241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6,126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Times New Roman" w:hAnsi="Times New Roman" w:cs="Times New Roman"/>
              </w:rPr>
            </w:pPr>
            <w:r w:rsidRPr="003F44F5">
              <w:rPr>
                <w:rFonts w:ascii="Times New Roman" w:hAnsi="Times New Roman" w:cs="Times New Roman"/>
              </w:rPr>
              <w:t>7,</w:t>
            </w:r>
            <w:r w:rsidRPr="003F44F5">
              <w:rPr>
                <w:rFonts w:ascii="Angsana New" w:hAnsi="Angsana New"/>
                <w:sz w:val="26"/>
                <w:szCs w:val="26"/>
              </w:rPr>
              <w:t>869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5,065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9,280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2,944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8,290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2,546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3F44F5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(1,638)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(1,638)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    -</w:t>
            </w:r>
          </w:p>
        </w:tc>
      </w:tr>
      <w:tr w:rsidR="003F44F5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กำไรจากการประมาณการตามหลักคณิตศาสตร์</w:t>
            </w: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(194)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       -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(49)</w:t>
            </w:r>
          </w:p>
        </w:tc>
      </w:tr>
      <w:tr w:rsidR="003F44F5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128D2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เมื่อเกษียณอายุ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>31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17,482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9,241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15,025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7,869</w:t>
            </w:r>
          </w:p>
        </w:tc>
      </w:tr>
    </w:tbl>
    <w:p w:rsidR="00274D1F" w:rsidRPr="003F44F5" w:rsidRDefault="00274D1F" w:rsidP="00274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274D1F" w:rsidRPr="003F44F5" w:rsidRDefault="00274D1F" w:rsidP="00274D1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จำนวนที่รับรู้ในงบกำไรขาดทุนเบ็ดเสร็จสำหรับ</w:t>
      </w:r>
      <w:r w:rsidRPr="003F44F5">
        <w:rPr>
          <w:rFonts w:ascii="Angsana New" w:hAnsi="Angsana New" w:hint="cs"/>
          <w:sz w:val="26"/>
          <w:szCs w:val="26"/>
          <w:cs/>
        </w:rPr>
        <w:t>แต่ละ</w:t>
      </w:r>
      <w:r w:rsidRPr="003F44F5">
        <w:rPr>
          <w:rFonts w:ascii="Angsana New" w:hAnsi="Angsana New"/>
          <w:sz w:val="26"/>
          <w:szCs w:val="26"/>
          <w:cs/>
        </w:rPr>
        <w:t xml:space="preserve">ปีสิ้นสุดวันที่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:rsidR="00274D1F" w:rsidRPr="003F44F5" w:rsidRDefault="00274D1F" w:rsidP="00274D1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100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36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ในขาดทุนสำหรับปี </w:t>
            </w:r>
            <w:r w:rsidRPr="003F44F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9,280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2,944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8,290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2,546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307</w:t>
            </w: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  <w:r w:rsidRPr="003F44F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274D1F" w:rsidRPr="003F44F5" w:rsidRDefault="00274D1F" w:rsidP="00965F4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42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3F44F5">
              <w:rPr>
                <w:rFonts w:ascii="Angsana New" w:hAnsi="Angsana New"/>
                <w:sz w:val="26"/>
                <w:szCs w:val="26"/>
                <w:cs/>
                <w:lang w:val="x-none"/>
              </w:rPr>
              <w:t>จากการประมาณการตามหลักคณิตศาสตร์</w:t>
            </w: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4D1F" w:rsidRPr="003F44F5" w:rsidRDefault="00274D1F" w:rsidP="00965F41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74D1F" w:rsidRPr="003F44F5" w:rsidRDefault="00274D1F" w:rsidP="00965F41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42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x-none"/>
              </w:rPr>
              <w:t>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(194)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86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(49)</w:t>
            </w:r>
          </w:p>
        </w:tc>
      </w:tr>
      <w:tr w:rsidR="00F128D2" w:rsidRPr="003F44F5" w:rsidTr="00965F41">
        <w:tc>
          <w:tcPr>
            <w:tcW w:w="3836" w:type="dxa"/>
          </w:tcPr>
          <w:p w:rsidR="00F128D2" w:rsidRPr="003F44F5" w:rsidRDefault="00F128D2" w:rsidP="00F128D2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9,879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</w:tabs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3,115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8,794</w:t>
            </w:r>
          </w:p>
        </w:tc>
        <w:tc>
          <w:tcPr>
            <w:tcW w:w="270" w:type="dxa"/>
          </w:tcPr>
          <w:p w:rsidR="00F128D2" w:rsidRPr="003F44F5" w:rsidRDefault="00F128D2" w:rsidP="00F128D2">
            <w:pPr>
              <w:tabs>
                <w:tab w:val="clear" w:pos="680"/>
                <w:tab w:val="clear" w:pos="907"/>
                <w:tab w:val="left" w:pos="1062"/>
              </w:tabs>
              <w:ind w:left="-108" w:right="43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D2" w:rsidRPr="003F44F5" w:rsidRDefault="00F128D2" w:rsidP="00F128D2">
            <w:pPr>
              <w:tabs>
                <w:tab w:val="clear" w:pos="227"/>
                <w:tab w:val="clear" w:pos="454"/>
                <w:tab w:val="left" w:pos="540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2,804</w:t>
            </w:r>
          </w:p>
        </w:tc>
      </w:tr>
    </w:tbl>
    <w:p w:rsidR="00274D1F" w:rsidRPr="003F44F5" w:rsidRDefault="00274D1F" w:rsidP="00492C6C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:rsidR="004A1DA4" w:rsidRPr="003F44F5" w:rsidRDefault="004A1DA4" w:rsidP="00492C6C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53033B" w:rsidRPr="003F44F5" w:rsidRDefault="0053033B" w:rsidP="00492C6C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67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12"/>
        <w:gridCol w:w="3339"/>
        <w:gridCol w:w="270"/>
        <w:gridCol w:w="3355"/>
      </w:tblGrid>
      <w:tr w:rsidR="003F44F5" w:rsidRPr="003F44F5" w:rsidTr="00A6340D">
        <w:tc>
          <w:tcPr>
            <w:tcW w:w="2712" w:type="dxa"/>
          </w:tcPr>
          <w:p w:rsidR="00A6340D" w:rsidRPr="003F44F5" w:rsidRDefault="00A6340D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9" w:type="dxa"/>
            <w:tcBorders>
              <w:bottom w:val="single" w:sz="6" w:space="0" w:color="auto"/>
            </w:tcBorders>
          </w:tcPr>
          <w:p w:rsidR="00A6340D" w:rsidRPr="003F44F5" w:rsidRDefault="00A6340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270" w:type="dxa"/>
          </w:tcPr>
          <w:p w:rsidR="00A6340D" w:rsidRPr="003F44F5" w:rsidRDefault="00A6340D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  <w:tcBorders>
              <w:bottom w:val="single" w:sz="6" w:space="0" w:color="auto"/>
            </w:tcBorders>
          </w:tcPr>
          <w:p w:rsidR="00A6340D" w:rsidRPr="003F44F5" w:rsidRDefault="00A6340D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3F44F5" w:rsidRPr="003F44F5" w:rsidTr="002B11DE">
        <w:tc>
          <w:tcPr>
            <w:tcW w:w="2712" w:type="dxa"/>
          </w:tcPr>
          <w:p w:rsidR="00755435" w:rsidRPr="003F44F5" w:rsidRDefault="00755435" w:rsidP="0075543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339" w:type="dxa"/>
          </w:tcPr>
          <w:p w:rsidR="00755435" w:rsidRPr="003F44F5" w:rsidRDefault="00755435" w:rsidP="002B1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755435" w:rsidRPr="003F44F5" w:rsidRDefault="00755435" w:rsidP="002B11D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355" w:type="dxa"/>
          </w:tcPr>
          <w:p w:rsidR="00755435" w:rsidRPr="003F44F5" w:rsidRDefault="00755435" w:rsidP="002B1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F44F5" w:rsidRPr="003F44F5" w:rsidTr="00A6340D">
        <w:tc>
          <w:tcPr>
            <w:tcW w:w="2712" w:type="dxa"/>
          </w:tcPr>
          <w:p w:rsidR="00C10320" w:rsidRPr="003F44F5" w:rsidRDefault="00C10320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339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3.12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:rsidR="00C10320" w:rsidRPr="003F44F5" w:rsidRDefault="00C10320" w:rsidP="005E7C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:rsidR="00C10320" w:rsidRPr="003F44F5" w:rsidRDefault="00C10320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3.12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>4.</w:t>
            </w:r>
            <w:r w:rsidR="009E1D5E" w:rsidRPr="003F44F5">
              <w:rPr>
                <w:rFonts w:ascii="Angsana New" w:hAnsi="Angsana New"/>
                <w:sz w:val="26"/>
                <w:szCs w:val="26"/>
              </w:rPr>
              <w:t>41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3F44F5" w:rsidRPr="003F44F5" w:rsidTr="00A6340D">
        <w:tc>
          <w:tcPr>
            <w:tcW w:w="2712" w:type="dxa"/>
          </w:tcPr>
          <w:p w:rsidR="00C10320" w:rsidRPr="003F44F5" w:rsidRDefault="00C10320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339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>6.00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:rsidR="00C10320" w:rsidRPr="003F44F5" w:rsidRDefault="00C10320" w:rsidP="005E7C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:rsidR="00C10320" w:rsidRPr="003F44F5" w:rsidRDefault="00C10320" w:rsidP="009E1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4.32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9E1D5E" w:rsidRPr="003F44F5">
              <w:rPr>
                <w:rFonts w:ascii="Angsana New" w:hAnsi="Angsana New"/>
                <w:sz w:val="26"/>
                <w:szCs w:val="26"/>
              </w:rPr>
              <w:t>7</w:t>
            </w:r>
            <w:r w:rsidR="001338D8" w:rsidRPr="003F44F5">
              <w:rPr>
                <w:rFonts w:ascii="Angsana New" w:hAnsi="Angsana New"/>
                <w:sz w:val="26"/>
                <w:szCs w:val="26"/>
              </w:rPr>
              <w:t>.00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3F44F5" w:rsidRPr="003F44F5" w:rsidTr="002C7E64">
        <w:tc>
          <w:tcPr>
            <w:tcW w:w="2712" w:type="dxa"/>
          </w:tcPr>
          <w:p w:rsidR="00C10320" w:rsidRPr="003F44F5" w:rsidRDefault="00C10320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339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:rsidR="00C10320" w:rsidRPr="003F44F5" w:rsidRDefault="00C10320" w:rsidP="005E7C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318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ถึงร้อยละ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28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3F44F5" w:rsidRPr="003F44F5" w:rsidTr="00A6340D">
        <w:tc>
          <w:tcPr>
            <w:tcW w:w="2712" w:type="dxa"/>
          </w:tcPr>
          <w:p w:rsidR="00C10320" w:rsidRPr="003F44F5" w:rsidRDefault="00C10320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อัตรามรณะ </w:t>
            </w:r>
          </w:p>
        </w:tc>
        <w:tc>
          <w:tcPr>
            <w:tcW w:w="3339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>100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ปี </w:t>
            </w:r>
            <w:r w:rsidRPr="003F44F5">
              <w:rPr>
                <w:rFonts w:ascii="Angsana New" w:hAnsi="Angsana New"/>
                <w:sz w:val="26"/>
                <w:szCs w:val="26"/>
              </w:rPr>
              <w:t>2551</w:t>
            </w:r>
          </w:p>
        </w:tc>
        <w:tc>
          <w:tcPr>
            <w:tcW w:w="270" w:type="dxa"/>
          </w:tcPr>
          <w:p w:rsidR="00C10320" w:rsidRPr="003F44F5" w:rsidRDefault="00C10320" w:rsidP="005E7C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>100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ของตารางมรณะไทย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ปี </w:t>
            </w:r>
            <w:r w:rsidRPr="003F44F5">
              <w:rPr>
                <w:rFonts w:ascii="Angsana New" w:hAnsi="Angsana New"/>
                <w:sz w:val="26"/>
                <w:szCs w:val="26"/>
              </w:rPr>
              <w:t>2551</w:t>
            </w:r>
          </w:p>
        </w:tc>
      </w:tr>
      <w:tr w:rsidR="00C10320" w:rsidRPr="003F44F5" w:rsidTr="00A6340D">
        <w:tc>
          <w:tcPr>
            <w:tcW w:w="2712" w:type="dxa"/>
          </w:tcPr>
          <w:p w:rsidR="00C10320" w:rsidRPr="003F44F5" w:rsidRDefault="00C10320" w:rsidP="00492C6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339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ของตารางมรณะไทย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</w:rPr>
              <w:t>2551</w:t>
            </w:r>
          </w:p>
        </w:tc>
        <w:tc>
          <w:tcPr>
            <w:tcW w:w="270" w:type="dxa"/>
          </w:tcPr>
          <w:p w:rsidR="00C10320" w:rsidRPr="003F44F5" w:rsidRDefault="00C10320" w:rsidP="005E7CE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5" w:type="dxa"/>
          </w:tcPr>
          <w:p w:rsidR="00C10320" w:rsidRPr="003F44F5" w:rsidRDefault="00C10320" w:rsidP="005E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ของตารางมรณะไทย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</w:rPr>
              <w:t>2551</w:t>
            </w:r>
          </w:p>
        </w:tc>
      </w:tr>
    </w:tbl>
    <w:p w:rsidR="008929EA" w:rsidRPr="003F44F5" w:rsidRDefault="008929E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634250" w:rsidRPr="003F44F5" w:rsidRDefault="0063425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8929EA" w:rsidRPr="003F44F5">
        <w:rPr>
          <w:rFonts w:ascii="Angsana New" w:hAnsi="Angsana New"/>
          <w:b/>
          <w:bCs/>
          <w:sz w:val="26"/>
          <w:szCs w:val="26"/>
        </w:rPr>
        <w:t>7</w:t>
      </w:r>
      <w:r w:rsidRPr="003F44F5">
        <w:rPr>
          <w:rFonts w:ascii="Angsana New" w:hAnsi="Angsana New"/>
          <w:b/>
          <w:bCs/>
          <w:sz w:val="26"/>
          <w:szCs w:val="26"/>
        </w:rPr>
        <w:t>.</w:t>
      </w:r>
      <w:r w:rsidRPr="003F44F5">
        <w:rPr>
          <w:rFonts w:ascii="Angsana New" w:hAnsi="Angsana New"/>
          <w:b/>
          <w:bCs/>
          <w:sz w:val="26"/>
          <w:szCs w:val="26"/>
        </w:rPr>
        <w:tab/>
      </w:r>
      <w:r w:rsidRPr="003F44F5">
        <w:rPr>
          <w:rFonts w:ascii="Angsana New" w:hAnsi="Angsana New" w:hint="cs"/>
          <w:b/>
          <w:bCs/>
          <w:sz w:val="26"/>
          <w:szCs w:val="26"/>
          <w:cs/>
        </w:rPr>
        <w:t>ทุนเรือนหุ้น</w:t>
      </w:r>
    </w:p>
    <w:p w:rsidR="00634250" w:rsidRPr="003F44F5" w:rsidRDefault="0063425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ในที่ประชุมวิสามัญผู้ถือหุ้นของบริษัทเมื่อวันที่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 w:hint="cs"/>
          <w:sz w:val="26"/>
          <w:szCs w:val="26"/>
          <w:cs/>
        </w:rPr>
        <w:t xml:space="preserve"> ผู้ถือหุ้นของบริษัทได้มีมติอนุมัติให้เพิ่มทุนจดทะเบียนของบริษัทจาก </w:t>
      </w:r>
      <w:r w:rsidRPr="003F44F5">
        <w:rPr>
          <w:rFonts w:ascii="Angsana New" w:hAnsi="Angsana New"/>
          <w:sz w:val="26"/>
          <w:szCs w:val="26"/>
        </w:rPr>
        <w:t xml:space="preserve">2,054,265,670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2,054,265,670 </w:t>
      </w:r>
      <w:r w:rsidRPr="003F44F5">
        <w:rPr>
          <w:rFonts w:ascii="Angsana New" w:hAnsi="Angsana New" w:hint="cs"/>
          <w:sz w:val="26"/>
          <w:szCs w:val="26"/>
          <w:cs/>
        </w:rPr>
        <w:t>หุ้น มูลค่าหุ้นละ</w:t>
      </w:r>
      <w:r w:rsidRPr="003F44F5">
        <w:rPr>
          <w:rFonts w:ascii="Angsana New" w:hAnsi="Angsana New"/>
          <w:sz w:val="26"/>
          <w:szCs w:val="26"/>
        </w:rPr>
        <w:t xml:space="preserve"> 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บาท) เป็น </w:t>
      </w:r>
      <w:r w:rsidRPr="003F44F5">
        <w:rPr>
          <w:rFonts w:ascii="Angsana New" w:hAnsi="Angsana New"/>
          <w:sz w:val="26"/>
          <w:szCs w:val="26"/>
        </w:rPr>
        <w:t xml:space="preserve">3,196,988,170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 xml:space="preserve">3,196,988,170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มูลค่าหุ้นละ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บาท) บริษัทได้จดทะเบียนการเพิ่มทุนจดทะเบียนดังกล่าวกับกระทรวงพาณิชย์แล้วเมื่อวันที่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14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C10320" w:rsidRPr="003F44F5" w:rsidRDefault="00C10320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22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บริษัทได้เรียก </w:t>
      </w:r>
      <w:r w:rsidRPr="003F44F5">
        <w:rPr>
          <w:rFonts w:ascii="Angsana New" w:hAnsi="Angsana New"/>
          <w:sz w:val="26"/>
          <w:szCs w:val="26"/>
        </w:rPr>
        <w:t xml:space="preserve">IBC Thailand Ltd. 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IDJ Holding Ltd.</w:t>
      </w:r>
      <w:r w:rsidRPr="003F44F5">
        <w:rPr>
          <w:rFonts w:ascii="Angsana New" w:hAnsi="Angsana New" w:hint="cs"/>
          <w:sz w:val="26"/>
          <w:szCs w:val="26"/>
          <w:cs/>
        </w:rPr>
        <w:t xml:space="preserve"> ให้จ่ายชำระทุนจดทะเบียนเพิ่มเติม</w:t>
      </w:r>
      <w:r w:rsidRPr="003F44F5">
        <w:rPr>
          <w:rFonts w:ascii="Angsana New" w:hAnsi="Angsana New"/>
          <w:sz w:val="26"/>
          <w:szCs w:val="26"/>
          <w:cs/>
        </w:rPr>
        <w:t>โดยการจัดสรรหุ้นสามัญในวงจำกัด (</w:t>
      </w:r>
      <w:r w:rsidRPr="003F44F5">
        <w:rPr>
          <w:rFonts w:ascii="Angsana New" w:hAnsi="Angsana New"/>
          <w:sz w:val="26"/>
          <w:szCs w:val="26"/>
        </w:rPr>
        <w:t xml:space="preserve">Private Placement) </w:t>
      </w:r>
      <w:r w:rsidRPr="003F44F5">
        <w:rPr>
          <w:rFonts w:ascii="Angsana New" w:hAnsi="Angsana New"/>
          <w:sz w:val="26"/>
          <w:szCs w:val="26"/>
          <w:cs/>
        </w:rPr>
        <w:t xml:space="preserve">จำนวน </w:t>
      </w:r>
      <w:r w:rsidRPr="003F44F5">
        <w:rPr>
          <w:rFonts w:ascii="Angsana New" w:hAnsi="Angsana New"/>
          <w:sz w:val="26"/>
          <w:szCs w:val="26"/>
        </w:rPr>
        <w:t>542,722,500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ในราคา </w:t>
      </w:r>
      <w:r w:rsidRPr="003F44F5">
        <w:rPr>
          <w:rFonts w:ascii="Angsana New" w:hAnsi="Angsana New"/>
          <w:sz w:val="26"/>
          <w:szCs w:val="26"/>
        </w:rPr>
        <w:t>3.39</w:t>
      </w:r>
      <w:r w:rsidRPr="003F44F5">
        <w:rPr>
          <w:rFonts w:ascii="Angsana New" w:hAnsi="Angsana New"/>
          <w:sz w:val="26"/>
          <w:szCs w:val="26"/>
          <w:cs/>
        </w:rPr>
        <w:t xml:space="preserve"> บาทต่อหุ้น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เพื่อซื้อเงินลงทุนใน</w:t>
      </w:r>
      <w:r w:rsidR="004675C1" w:rsidRPr="003F44F5">
        <w:rPr>
          <w:rFonts w:ascii="Angsana New" w:hAnsi="Angsana New"/>
          <w:sz w:val="26"/>
          <w:szCs w:val="26"/>
          <w:cs/>
        </w:rPr>
        <w:t>บริษัท เพซ โปรเจ็ค วัน จำกัด บริษัท เพซ โปรเจ็ค ทู จำกัด  บริษัท เพซ โปรเจ็ค ทรี จำกัด และ</w:t>
      </w:r>
      <w:r w:rsidR="00DB6C34" w:rsidRPr="003F44F5">
        <w:rPr>
          <w:rFonts w:ascii="Angsana New" w:hAnsi="Angsana New" w:hint="cs"/>
          <w:sz w:val="26"/>
          <w:szCs w:val="26"/>
          <w:cs/>
        </w:rPr>
        <w:t xml:space="preserve">บริษัท </w:t>
      </w:r>
      <w:r w:rsidR="004675C1" w:rsidRPr="003F44F5">
        <w:rPr>
          <w:rFonts w:ascii="Angsana New" w:hAnsi="Angsana New" w:hint="cs"/>
          <w:sz w:val="26"/>
          <w:szCs w:val="26"/>
          <w:cs/>
        </w:rPr>
        <w:t xml:space="preserve">เพซ เรียลเอสเตท จำกัด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>รวมถึงรับโอนสิทธิเรียกร้องเงินกู้ยืม</w:t>
      </w:r>
      <w:r w:rsidRPr="003F44F5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DB6C34" w:rsidRPr="003F44F5">
        <w:rPr>
          <w:rFonts w:ascii="Angsana New" w:hAnsi="Angsana New"/>
          <w:sz w:val="26"/>
          <w:szCs w:val="26"/>
          <w:lang w:val="en-GB"/>
        </w:rPr>
        <w:t>2</w:t>
      </w:r>
      <w:r w:rsidRPr="003F44F5">
        <w:rPr>
          <w:rFonts w:ascii="Angsana New" w:hAnsi="Angsana New"/>
          <w:sz w:val="26"/>
          <w:szCs w:val="26"/>
        </w:rPr>
        <w:t xml:space="preserve">, 4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23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3F44F5">
        <w:rPr>
          <w:rFonts w:ascii="Angsana New" w:hAnsi="Angsana New"/>
          <w:sz w:val="26"/>
          <w:szCs w:val="26"/>
        </w:rPr>
        <w:t>27</w:t>
      </w:r>
      <w:r w:rsidRPr="003F44F5">
        <w:rPr>
          <w:rFonts w:ascii="Angsana New" w:hAnsi="Angsana New"/>
          <w:sz w:val="26"/>
          <w:szCs w:val="26"/>
          <w:cs/>
        </w:rPr>
        <w:t xml:space="preserve"> เมษายน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ผู้ถือหุ้นของบริษัทได้มีมติอนุมัติ</w:t>
      </w:r>
      <w:r w:rsidRPr="003F44F5">
        <w:rPr>
          <w:rFonts w:ascii="Angsana New" w:hAnsi="Angsana New" w:hint="cs"/>
          <w:sz w:val="26"/>
          <w:szCs w:val="26"/>
          <w:cs/>
        </w:rPr>
        <w:t>ให้</w:t>
      </w:r>
      <w:r w:rsidRPr="003F44F5">
        <w:rPr>
          <w:rFonts w:ascii="Angsana New" w:hAnsi="Angsana New"/>
          <w:sz w:val="26"/>
          <w:szCs w:val="26"/>
          <w:cs/>
        </w:rPr>
        <w:t xml:space="preserve">ลดทุนจดทะเบียนของบริษัทจาก </w:t>
      </w:r>
      <w:r w:rsidRPr="003F44F5">
        <w:rPr>
          <w:rFonts w:ascii="Angsana New" w:hAnsi="Angsana New"/>
          <w:sz w:val="26"/>
          <w:szCs w:val="26"/>
        </w:rPr>
        <w:t>3,196,988,170</w:t>
      </w:r>
      <w:r w:rsidRPr="003F44F5">
        <w:rPr>
          <w:rFonts w:ascii="Angsana New" w:hAnsi="Angsana New"/>
          <w:sz w:val="26"/>
          <w:szCs w:val="26"/>
          <w:cs/>
        </w:rPr>
        <w:t xml:space="preserve"> 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3,196,988,170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บาท) เป็น </w:t>
      </w:r>
      <w:r w:rsidRPr="003F44F5">
        <w:rPr>
          <w:rFonts w:ascii="Angsana New" w:hAnsi="Angsana New"/>
          <w:sz w:val="26"/>
          <w:szCs w:val="26"/>
        </w:rPr>
        <w:t>2,596,988,170</w:t>
      </w:r>
      <w:r w:rsidRPr="003F44F5">
        <w:rPr>
          <w:rFonts w:ascii="Angsana New" w:hAnsi="Angsana New"/>
          <w:sz w:val="26"/>
          <w:szCs w:val="26"/>
          <w:cs/>
        </w:rPr>
        <w:t xml:space="preserve"> 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2,596,988,170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บาท)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</w:t>
      </w:r>
      <w:r w:rsidRPr="003F44F5">
        <w:rPr>
          <w:rFonts w:ascii="Angsana New" w:hAnsi="Angsana New"/>
          <w:sz w:val="26"/>
          <w:szCs w:val="26"/>
          <w:cs/>
        </w:rPr>
        <w:t xml:space="preserve">เพิ่มทุนจดทะเบียนของบริษัทจาก </w:t>
      </w:r>
      <w:r w:rsidRPr="003F44F5">
        <w:rPr>
          <w:rFonts w:ascii="Angsana New" w:hAnsi="Angsana New"/>
          <w:sz w:val="26"/>
          <w:szCs w:val="26"/>
        </w:rPr>
        <w:t>2,596,988,170</w:t>
      </w:r>
      <w:r w:rsidRPr="003F44F5">
        <w:rPr>
          <w:rFonts w:ascii="Angsana New" w:hAnsi="Angsana New"/>
          <w:sz w:val="26"/>
          <w:szCs w:val="26"/>
          <w:cs/>
        </w:rPr>
        <w:t xml:space="preserve"> 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2,596,988,170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บาท) เป็น </w:t>
      </w:r>
      <w:r w:rsidRPr="003F44F5">
        <w:rPr>
          <w:rFonts w:ascii="Angsana New" w:hAnsi="Angsana New"/>
          <w:sz w:val="26"/>
          <w:szCs w:val="26"/>
        </w:rPr>
        <w:t>3,261,678,197</w:t>
      </w:r>
      <w:r w:rsidRPr="003F44F5">
        <w:rPr>
          <w:rFonts w:ascii="Angsana New" w:hAnsi="Angsana New"/>
          <w:sz w:val="26"/>
          <w:szCs w:val="26"/>
          <w:cs/>
        </w:rPr>
        <w:t xml:space="preserve"> บาท (แบ่งเป็นหุ้นสามัญจำนวน </w:t>
      </w:r>
      <w:r w:rsidRPr="003F44F5">
        <w:rPr>
          <w:rFonts w:ascii="Angsana New" w:hAnsi="Angsana New"/>
          <w:sz w:val="26"/>
          <w:szCs w:val="26"/>
        </w:rPr>
        <w:t>3,261,678,197</w:t>
      </w:r>
      <w:r w:rsidRPr="003F44F5">
        <w:rPr>
          <w:rFonts w:ascii="Angsana New" w:hAnsi="Angsana New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  <w:cs/>
        </w:rPr>
        <w:t xml:space="preserve"> บาท)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บริษัทได้จดทะเบียนการลดทุนและการเพิ่มทุนจดทะเบียนดังกล่าวกับกระทรวงพาณิชย์แล้วเมื่อวันที่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28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3F44F5">
        <w:rPr>
          <w:rFonts w:ascii="Angsana New" w:hAnsi="Angsana New"/>
          <w:sz w:val="26"/>
          <w:szCs w:val="26"/>
        </w:rPr>
        <w:t xml:space="preserve">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ตามลำดับ</w:t>
      </w:r>
    </w:p>
    <w:p w:rsidR="00200304" w:rsidRPr="003F44F5" w:rsidRDefault="00200304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บริษัทได้เรียกคุณสรพจน์ เตชะไกรศรี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ให้จ่ายชำระทุนจดทะเบียนเพิ่มเติม</w:t>
      </w:r>
      <w:r w:rsidRPr="003F44F5">
        <w:rPr>
          <w:rFonts w:ascii="Angsana New" w:hAnsi="Angsana New"/>
          <w:sz w:val="26"/>
          <w:szCs w:val="26"/>
          <w:cs/>
        </w:rPr>
        <w:t>โดยการจัดสรรหุ้นสามัญในวงจำกัด (</w:t>
      </w:r>
      <w:r w:rsidRPr="003F44F5">
        <w:rPr>
          <w:rFonts w:ascii="Angsana New" w:hAnsi="Angsana New"/>
          <w:sz w:val="26"/>
          <w:szCs w:val="26"/>
        </w:rPr>
        <w:t xml:space="preserve">Private Placement) </w:t>
      </w:r>
      <w:r w:rsidRPr="003F44F5">
        <w:rPr>
          <w:rFonts w:ascii="Angsana New" w:hAnsi="Angsana New"/>
          <w:sz w:val="26"/>
          <w:szCs w:val="26"/>
          <w:cs/>
        </w:rPr>
        <w:t xml:space="preserve">จำนวน </w:t>
      </w:r>
      <w:r w:rsidRPr="003F44F5">
        <w:rPr>
          <w:rFonts w:ascii="Angsana New" w:hAnsi="Angsana New"/>
          <w:sz w:val="26"/>
          <w:szCs w:val="26"/>
        </w:rPr>
        <w:t>64,690,027</w:t>
      </w:r>
      <w:r w:rsidRPr="003F44F5">
        <w:rPr>
          <w:rFonts w:ascii="Angsana New" w:hAnsi="Angsana New"/>
          <w:sz w:val="26"/>
          <w:szCs w:val="26"/>
          <w:cs/>
        </w:rPr>
        <w:t xml:space="preserve"> หุ้น ในราคา </w:t>
      </w:r>
      <w:r w:rsidRPr="003F44F5">
        <w:rPr>
          <w:rFonts w:ascii="Angsana New" w:hAnsi="Angsana New"/>
          <w:sz w:val="26"/>
          <w:szCs w:val="26"/>
        </w:rPr>
        <w:t>3.71</w:t>
      </w:r>
      <w:r w:rsidRPr="003F44F5">
        <w:rPr>
          <w:rFonts w:ascii="Angsana New" w:hAnsi="Angsana New"/>
          <w:sz w:val="26"/>
          <w:szCs w:val="26"/>
          <w:cs/>
        </w:rPr>
        <w:t xml:space="preserve"> บาทต่อหุ้น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เพื่อซื้อหุ้นสามัญและรับโอนสิทธิเงินกู้ยืมในบริษัท ดีน แอนด์ เดลูก้า (ประเทศไทย) จำกัด ตามที่กล่าวไว้ในหมายเหตุ </w:t>
      </w:r>
      <w:r w:rsidR="00DB6C34" w:rsidRPr="003F44F5">
        <w:rPr>
          <w:rFonts w:ascii="Angsana New" w:hAnsi="Angsana New"/>
          <w:sz w:val="26"/>
          <w:szCs w:val="26"/>
        </w:rPr>
        <w:t>2</w:t>
      </w:r>
      <w:r w:rsidRPr="003F44F5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บริษัทได้จดทะเบียนการเพิ่มทุนดังกล่าวกับกระทรวงพาณิชย์แล้วเมื่อวันที่</w:t>
      </w:r>
      <w:r w:rsidRPr="003F44F5">
        <w:rPr>
          <w:rFonts w:ascii="Angsana New" w:hAnsi="Angsana New"/>
          <w:sz w:val="26"/>
          <w:szCs w:val="26"/>
        </w:rPr>
        <w:t xml:space="preserve"> 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200304" w:rsidRPr="003F44F5" w:rsidRDefault="00200304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ในที่ประชุมคณะกรรมการของบริษัทเมื่อวันที่ </w:t>
      </w:r>
      <w:r w:rsidRPr="003F44F5">
        <w:rPr>
          <w:rFonts w:ascii="Angsana New" w:hAnsi="Angsana New"/>
          <w:sz w:val="26"/>
          <w:szCs w:val="26"/>
        </w:rPr>
        <w:t>27</w:t>
      </w:r>
      <w:r w:rsidRPr="003F44F5">
        <w:rPr>
          <w:rFonts w:ascii="Angsana New" w:hAnsi="Angsana New"/>
          <w:sz w:val="26"/>
          <w:szCs w:val="26"/>
          <w:cs/>
        </w:rPr>
        <w:t xml:space="preserve"> เมษายน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ได้</w:t>
      </w:r>
      <w:r w:rsidR="007833D6" w:rsidRPr="003F44F5">
        <w:rPr>
          <w:rFonts w:ascii="Angsana New" w:hAnsi="Angsana New" w:hint="cs"/>
          <w:sz w:val="26"/>
          <w:szCs w:val="26"/>
          <w:cs/>
        </w:rPr>
        <w:t>พิจารณา</w:t>
      </w:r>
      <w:r w:rsidRPr="003F44F5">
        <w:rPr>
          <w:rFonts w:ascii="Angsana New" w:hAnsi="Angsana New"/>
          <w:sz w:val="26"/>
          <w:szCs w:val="26"/>
          <w:cs/>
        </w:rPr>
        <w:t>วันกำหนดรายชื่อผู้ถือหุ้นที่มีสิทธิได้รับการจัดสรรและเสนอขายหุ้นสามัญเพิ่มทุน (</w:t>
      </w:r>
      <w:r w:rsidRPr="003F44F5">
        <w:rPr>
          <w:rFonts w:ascii="Angsana New" w:hAnsi="Angsana New"/>
          <w:sz w:val="26"/>
          <w:szCs w:val="26"/>
        </w:rPr>
        <w:t xml:space="preserve">Record Date) </w:t>
      </w:r>
      <w:r w:rsidRPr="003F44F5">
        <w:rPr>
          <w:rFonts w:ascii="Angsana New" w:hAnsi="Angsana New"/>
          <w:sz w:val="26"/>
          <w:szCs w:val="26"/>
          <w:cs/>
        </w:rPr>
        <w:t xml:space="preserve">ในวันที่ </w:t>
      </w:r>
      <w:r w:rsidRPr="003F44F5">
        <w:rPr>
          <w:rFonts w:ascii="Angsana New" w:hAnsi="Angsana New"/>
          <w:sz w:val="26"/>
          <w:szCs w:val="26"/>
        </w:rPr>
        <w:t>11</w:t>
      </w:r>
      <w:r w:rsidRPr="003F44F5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และวันรวบรวมรายชื่อผู้ถือหุ้น โดยวิธีปิดสมุดทะเบียนและพักการโอนหุ้น ในวันที่ </w:t>
      </w:r>
      <w:r w:rsidRPr="003F44F5">
        <w:rPr>
          <w:rFonts w:ascii="Angsana New" w:hAnsi="Angsana New"/>
          <w:sz w:val="26"/>
          <w:szCs w:val="26"/>
        </w:rPr>
        <w:t>12</w:t>
      </w:r>
      <w:r w:rsidRPr="003F44F5">
        <w:rPr>
          <w:rFonts w:ascii="Angsana New" w:hAnsi="Angsana New"/>
          <w:sz w:val="26"/>
          <w:szCs w:val="26"/>
          <w:cs/>
        </w:rPr>
        <w:t xml:space="preserve"> พฤษภาคม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โดยมีรายละเอียดดังต่อไปนี้</w:t>
      </w:r>
    </w:p>
    <w:p w:rsidR="00200304" w:rsidRPr="003F44F5" w:rsidRDefault="00200304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4991" w:type="pct"/>
        <w:tblInd w:w="18" w:type="dxa"/>
        <w:tblLook w:val="0000" w:firstRow="0" w:lastRow="0" w:firstColumn="0" w:lastColumn="0" w:noHBand="0" w:noVBand="0"/>
      </w:tblPr>
      <w:tblGrid>
        <w:gridCol w:w="2519"/>
        <w:gridCol w:w="7284"/>
      </w:tblGrid>
      <w:tr w:rsidR="003F44F5" w:rsidRPr="003F44F5" w:rsidTr="002B11DE">
        <w:trPr>
          <w:cantSplit/>
          <w:trHeight w:val="144"/>
        </w:trPr>
        <w:tc>
          <w:tcPr>
            <w:tcW w:w="1285" w:type="pct"/>
          </w:tcPr>
          <w:p w:rsidR="00200304" w:rsidRPr="003F44F5" w:rsidRDefault="00200304" w:rsidP="002B1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จำนวนหุ้นที่เสนอขาย:                                         </w:t>
            </w:r>
          </w:p>
        </w:tc>
        <w:tc>
          <w:tcPr>
            <w:tcW w:w="3715" w:type="pct"/>
            <w:vAlign w:val="bottom"/>
          </w:tcPr>
          <w:p w:rsidR="00200304" w:rsidRPr="003F44F5" w:rsidRDefault="00200304" w:rsidP="002B11DE">
            <w:pPr>
              <w:ind w:right="162"/>
              <w:rPr>
                <w:rFonts w:ascii="Angsana New" w:eastAsiaTheme="minorHAnsi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3F44F5">
              <w:rPr>
                <w:rFonts w:ascii="Angsana New" w:hAnsi="Angsana New"/>
                <w:sz w:val="26"/>
                <w:szCs w:val="26"/>
              </w:rPr>
              <w:t>600,000,000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หุ้น</w:t>
            </w:r>
          </w:p>
        </w:tc>
      </w:tr>
      <w:tr w:rsidR="003F44F5" w:rsidRPr="003F44F5" w:rsidTr="002B11DE">
        <w:trPr>
          <w:cantSplit/>
        </w:trPr>
        <w:tc>
          <w:tcPr>
            <w:tcW w:w="1285" w:type="pct"/>
          </w:tcPr>
          <w:p w:rsidR="00200304" w:rsidRPr="003F44F5" w:rsidRDefault="00200304" w:rsidP="002B1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ราคาเสนอขาย:</w:t>
            </w:r>
          </w:p>
        </w:tc>
        <w:tc>
          <w:tcPr>
            <w:tcW w:w="3715" w:type="pct"/>
            <w:vAlign w:val="bottom"/>
          </w:tcPr>
          <w:p w:rsidR="00200304" w:rsidRPr="003F44F5" w:rsidRDefault="00200304" w:rsidP="002B11DE">
            <w:pPr>
              <w:ind w:right="162"/>
              <w:rPr>
                <w:rFonts w:ascii="Angsana New" w:eastAsiaTheme="minorHAnsi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บาทต่อหุ้น</w:t>
            </w:r>
          </w:p>
        </w:tc>
      </w:tr>
      <w:tr w:rsidR="00200304" w:rsidRPr="003F44F5" w:rsidTr="002B11DE">
        <w:trPr>
          <w:cantSplit/>
          <w:trHeight w:val="80"/>
        </w:trPr>
        <w:tc>
          <w:tcPr>
            <w:tcW w:w="1285" w:type="pct"/>
          </w:tcPr>
          <w:p w:rsidR="00200304" w:rsidRPr="003F44F5" w:rsidRDefault="00200304" w:rsidP="002B1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อัตราการจัดสรร:</w:t>
            </w:r>
          </w:p>
        </w:tc>
        <w:tc>
          <w:tcPr>
            <w:tcW w:w="3715" w:type="pct"/>
          </w:tcPr>
          <w:p w:rsidR="00200304" w:rsidRPr="003F44F5" w:rsidRDefault="00200304" w:rsidP="002B11DE">
            <w:pPr>
              <w:ind w:right="162"/>
              <w:rPr>
                <w:rFonts w:ascii="Angsana New" w:eastAsiaTheme="minorHAnsi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หุ้นสามัญเดิมต่อ </w:t>
            </w:r>
            <w:r w:rsidRPr="003F44F5">
              <w:rPr>
                <w:rFonts w:ascii="Angsana New" w:hAnsi="Angsana New"/>
                <w:sz w:val="26"/>
                <w:szCs w:val="26"/>
              </w:rPr>
              <w:t>0.22542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หุ้นสามัญเพิ่มทุน </w:t>
            </w:r>
          </w:p>
        </w:tc>
      </w:tr>
    </w:tbl>
    <w:p w:rsidR="007833D6" w:rsidRPr="003F44F5" w:rsidRDefault="007833D6" w:rsidP="00200304">
      <w:pPr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ในการนี้ บริษัทได้รับชำระค่าหุ้นที่เพิ่มทุนจากผู้ถือหุ้นจำนวน </w:t>
      </w:r>
      <w:r w:rsidRPr="003F44F5">
        <w:rPr>
          <w:rFonts w:ascii="Angsana New" w:hAnsi="Angsana New"/>
          <w:sz w:val="26"/>
          <w:szCs w:val="26"/>
        </w:rPr>
        <w:t xml:space="preserve">600,000,000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ในราคาหุ้นละ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บาท </w:t>
      </w:r>
      <w:r w:rsidRPr="003F44F5">
        <w:rPr>
          <w:rFonts w:ascii="Angsana New" w:hAnsi="Angsana New"/>
          <w:sz w:val="26"/>
          <w:szCs w:val="26"/>
          <w:cs/>
        </w:rPr>
        <w:t>บริษัทจดทะเบียนการเพิ่มทุน</w:t>
      </w:r>
      <w:r w:rsidRPr="003F44F5">
        <w:rPr>
          <w:rFonts w:ascii="Angsana New" w:hAnsi="Angsana New" w:hint="cs"/>
          <w:sz w:val="26"/>
          <w:szCs w:val="26"/>
          <w:cs/>
        </w:rPr>
        <w:t>นี้</w:t>
      </w:r>
      <w:r w:rsidRPr="003F44F5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200304" w:rsidRPr="003F44F5" w:rsidRDefault="00200304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0304" w:rsidRPr="003F44F5" w:rsidRDefault="00200304" w:rsidP="00200304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บริษัทมีค่าใช้จ่ายที่เกี่ยวข้องกับการจัดสรรหุ้นสามัญเพิ่มทุนและการเสนอขายหุ้นดังกล่าวข้างต้นเป็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6.2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4675C1" w:rsidRPr="003F44F5" w:rsidRDefault="004675C1" w:rsidP="00200304">
      <w:pPr>
        <w:jc w:val="thaiDistribute"/>
        <w:rPr>
          <w:rFonts w:ascii="Angsana New" w:hAnsi="Angsana New"/>
          <w:sz w:val="26"/>
          <w:szCs w:val="26"/>
        </w:rPr>
      </w:pPr>
    </w:p>
    <w:p w:rsidR="004675C1" w:rsidRPr="003F44F5" w:rsidRDefault="004675C1" w:rsidP="004675C1">
      <w:pPr>
        <w:pStyle w:val="a"/>
        <w:spacing w:line="240" w:lineRule="atLeast"/>
        <w:ind w:left="549" w:hanging="549"/>
        <w:jc w:val="thaiDistribute"/>
        <w:rPr>
          <w:rFonts w:ascii="Angsana New" w:hAnsi="Angsana New" w:cs="Angsana New"/>
          <w:sz w:val="26"/>
          <w:szCs w:val="26"/>
          <w:cs/>
        </w:rPr>
      </w:pPr>
      <w:r w:rsidRPr="003F44F5">
        <w:rPr>
          <w:rFonts w:ascii="Angsana New" w:hAnsi="Angsana New" w:cs="Angsana New"/>
          <w:sz w:val="26"/>
          <w:szCs w:val="26"/>
          <w:cs/>
        </w:rPr>
        <w:lastRenderedPageBreak/>
        <w:t xml:space="preserve">ในที่ประชุมวิสามัญผู้ถือหุ้นของบริษัท เมื่อวันที่ </w:t>
      </w:r>
      <w:r w:rsidRPr="003F44F5">
        <w:rPr>
          <w:rFonts w:ascii="Angsana New" w:hAnsi="Angsana New" w:cs="Angsana New"/>
          <w:sz w:val="26"/>
          <w:szCs w:val="26"/>
          <w:lang w:val="en-GB"/>
        </w:rPr>
        <w:t>5</w:t>
      </w:r>
      <w:r w:rsidRPr="003F44F5">
        <w:rPr>
          <w:rFonts w:ascii="Angsana New" w:hAnsi="Angsana New" w:cs="Angsana New"/>
          <w:sz w:val="26"/>
          <w:szCs w:val="26"/>
          <w:cs/>
        </w:rPr>
        <w:t xml:space="preserve"> กรกฎาคม </w:t>
      </w:r>
      <w:r w:rsidRPr="003F44F5">
        <w:rPr>
          <w:rFonts w:ascii="Angsana New" w:hAnsi="Angsana New" w:cs="Angsana New" w:hint="cs"/>
          <w:sz w:val="26"/>
          <w:szCs w:val="26"/>
          <w:cs/>
        </w:rPr>
        <w:t>2559</w:t>
      </w:r>
      <w:r w:rsidRPr="003F44F5">
        <w:rPr>
          <w:rFonts w:ascii="Angsana New" w:hAnsi="Angsana New" w:cs="Angsana New"/>
          <w:sz w:val="26"/>
          <w:szCs w:val="26"/>
          <w:cs/>
        </w:rPr>
        <w:t xml:space="preserve"> ผู้ถือหุ้นบริษัทมีมติอนุมัติ</w:t>
      </w:r>
    </w:p>
    <w:p w:rsidR="004675C1" w:rsidRPr="003F44F5" w:rsidRDefault="004675C1" w:rsidP="004675C1">
      <w:pPr>
        <w:pStyle w:val="a"/>
        <w:tabs>
          <w:tab w:val="clear" w:pos="1080"/>
          <w:tab w:val="left" w:pos="1170"/>
        </w:tabs>
        <w:spacing w:line="240" w:lineRule="atLeast"/>
        <w:ind w:left="1170" w:hanging="63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675C1" w:rsidRPr="003F44F5" w:rsidRDefault="004675C1" w:rsidP="004675C1">
      <w:pPr>
        <w:pStyle w:val="a"/>
        <w:spacing w:line="240" w:lineRule="atLeast"/>
        <w:ind w:left="549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การเพิ่มทุนจดทะเบียนของบริษัทจาก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 3,261,678,197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 3,261,678,197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หุ้น มูลค่าหุ้นละ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บาท) เป็น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4,078,028,197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(แบ่งเป็นหุ้นสามัญจำนวน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4,078,028,197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 บริษัทได้จดทะเบียนการเพิ่มทุนจดทะเบียนกับกระทรวงพาณิชย์แล้วเมื่อวันที่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6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กรกฎาคม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2559</w:t>
      </w:r>
    </w:p>
    <w:p w:rsidR="004675C1" w:rsidRPr="003F44F5" w:rsidRDefault="004675C1" w:rsidP="004675C1">
      <w:pPr>
        <w:pStyle w:val="a"/>
        <w:spacing w:line="240" w:lineRule="atLeast"/>
        <w:ind w:left="549" w:hanging="549"/>
        <w:jc w:val="thaiDistribute"/>
        <w:rPr>
          <w:rFonts w:ascii="Angsana New" w:hAnsi="Angsana New" w:cs="Angsana New"/>
          <w:sz w:val="26"/>
          <w:szCs w:val="26"/>
          <w:cs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ข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การจัดสรรหุ้นสามัญเพิ่มทุนในวงจำกัด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Private Placement)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ให้กับ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Bell Investments Limited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Asension Trading Limited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เพื่อซื้อที่ดินที่ตำบลนิเซโกะ จังหวัดฮอกไกโด ประเทศญี่ปุ่น จำนวน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176,350,000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ในราคา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3.00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 ต่อหุ้น</w:t>
      </w:r>
    </w:p>
    <w:p w:rsidR="004675C1" w:rsidRPr="003F44F5" w:rsidRDefault="004675C1" w:rsidP="004675C1">
      <w:pPr>
        <w:pStyle w:val="a"/>
        <w:spacing w:line="240" w:lineRule="atLeast"/>
        <w:ind w:left="549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ค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การจัดสรรหุ้นสามัญเพิ่มทุนแบบมอบอำนาจทั่วไป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General Mandate)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ในวงจำกัด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Private Placement)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จำนวนไม่เกิน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320,000,000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ในราคาไม่ต่ำกว่าร้อยละ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90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ของราคาตลาด</w:t>
      </w:r>
    </w:p>
    <w:p w:rsidR="004675C1" w:rsidRPr="003F44F5" w:rsidRDefault="004675C1" w:rsidP="004675C1">
      <w:pPr>
        <w:pStyle w:val="a"/>
        <w:spacing w:line="240" w:lineRule="atLeast"/>
        <w:ind w:left="549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ง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การจัดสรรหุ้นสามัญเพิ่มทุนแบบมอบอำนาจทั่วไป (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General Mandate)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ให้แก่ผู้ถือหุ้นเดิมของบริษัท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(Right Offering)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จำนวนไม่เกิน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>320,000,000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</w:t>
      </w:r>
    </w:p>
    <w:p w:rsidR="004675C1" w:rsidRPr="003F44F5" w:rsidRDefault="004675C1" w:rsidP="009B722C">
      <w:pPr>
        <w:pStyle w:val="a"/>
        <w:tabs>
          <w:tab w:val="clear" w:pos="1080"/>
          <w:tab w:val="left" w:pos="1170"/>
        </w:tabs>
        <w:spacing w:line="240" w:lineRule="atLeast"/>
        <w:ind w:left="1170" w:hanging="63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675C1" w:rsidRPr="003F44F5" w:rsidRDefault="004675C1" w:rsidP="004675C1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บริษัทได้รับเงินจากการชำระค่าหุ้นที่เพิ่มทุนจำนวน </w:t>
      </w:r>
      <w:r w:rsidRPr="003F44F5">
        <w:rPr>
          <w:rFonts w:ascii="Angsana New" w:hAnsi="Angsana New"/>
          <w:sz w:val="26"/>
          <w:szCs w:val="26"/>
        </w:rPr>
        <w:t>32</w:t>
      </w:r>
      <w:r w:rsidR="00DB6C34" w:rsidRPr="003F44F5">
        <w:rPr>
          <w:rFonts w:ascii="Angsana New" w:hAnsi="Angsana New"/>
          <w:sz w:val="26"/>
          <w:szCs w:val="26"/>
        </w:rPr>
        <w:t>0,000</w:t>
      </w:r>
      <w:r w:rsidRPr="003F44F5">
        <w:rPr>
          <w:rFonts w:ascii="Angsana New" w:hAnsi="Angsana New"/>
          <w:sz w:val="26"/>
          <w:szCs w:val="26"/>
        </w:rPr>
        <w:t>,000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หุ้น มูลค่าหุ้นละ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 w:hint="cs"/>
          <w:sz w:val="26"/>
          <w:szCs w:val="26"/>
          <w:cs/>
        </w:rPr>
        <w:t>บาท โดยการจัดสรรหุ้นสามัญในวงจำกัด (</w:t>
      </w:r>
      <w:r w:rsidRPr="003F44F5">
        <w:rPr>
          <w:rFonts w:ascii="Angsana New" w:hAnsi="Angsana New"/>
          <w:sz w:val="26"/>
          <w:szCs w:val="26"/>
        </w:rPr>
        <w:t>Private Placement)</w:t>
      </w:r>
      <w:r w:rsidRPr="003F44F5">
        <w:rPr>
          <w:rFonts w:ascii="Angsana New" w:hAnsi="Angsana New" w:hint="cs"/>
          <w:sz w:val="26"/>
          <w:szCs w:val="26"/>
          <w:cs/>
        </w:rPr>
        <w:t xml:space="preserve"> ในราคาหุ้นละ </w:t>
      </w:r>
      <w:r w:rsidRPr="003F44F5">
        <w:rPr>
          <w:rFonts w:ascii="Angsana New" w:hAnsi="Angsana New"/>
          <w:sz w:val="26"/>
          <w:szCs w:val="26"/>
        </w:rPr>
        <w:t>3.00</w:t>
      </w:r>
      <w:r w:rsidRPr="003F44F5">
        <w:rPr>
          <w:rFonts w:ascii="Angsana New" w:hAnsi="Angsana New" w:hint="cs"/>
          <w:sz w:val="26"/>
          <w:szCs w:val="26"/>
          <w:cs/>
        </w:rPr>
        <w:t xml:space="preserve"> บาท บริษัทจดทะเบียนการเพิ่มทุนนี้กับกระทรวงพาณิชย์เมื่อวันที่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27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>2559</w:t>
      </w:r>
    </w:p>
    <w:p w:rsidR="004675C1" w:rsidRPr="003F44F5" w:rsidRDefault="004675C1" w:rsidP="009B722C">
      <w:pPr>
        <w:pStyle w:val="a"/>
        <w:tabs>
          <w:tab w:val="clear" w:pos="1080"/>
          <w:tab w:val="left" w:pos="1170"/>
        </w:tabs>
        <w:spacing w:line="240" w:lineRule="atLeast"/>
        <w:ind w:left="630" w:hanging="63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675C1" w:rsidRPr="003F44F5" w:rsidRDefault="004675C1" w:rsidP="004675C1">
      <w:pPr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  <w:lang w:val="en-GB"/>
        </w:rPr>
        <w:t>28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>บริษัทได้จัดสรรหุ้นสามัญเพิ่มทุนในวงจำกัด (</w:t>
      </w:r>
      <w:r w:rsidRPr="003F44F5">
        <w:rPr>
          <w:rFonts w:ascii="Angsana New" w:hAnsi="Angsana New"/>
          <w:sz w:val="26"/>
          <w:szCs w:val="26"/>
        </w:rPr>
        <w:t xml:space="preserve">Private Placement)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3F44F5">
        <w:rPr>
          <w:rFonts w:ascii="Angsana New" w:hAnsi="Angsana New"/>
          <w:sz w:val="26"/>
          <w:szCs w:val="26"/>
        </w:rPr>
        <w:t xml:space="preserve">176,350,000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หุ้น ในราคา </w:t>
      </w:r>
      <w:r w:rsidRPr="003F44F5">
        <w:rPr>
          <w:rFonts w:ascii="Angsana New" w:hAnsi="Angsana New"/>
          <w:sz w:val="26"/>
          <w:szCs w:val="26"/>
        </w:rPr>
        <w:t xml:space="preserve">3.00 </w:t>
      </w:r>
      <w:r w:rsidRPr="003F44F5">
        <w:rPr>
          <w:rFonts w:ascii="Angsana New" w:hAnsi="Angsana New" w:hint="cs"/>
          <w:sz w:val="26"/>
          <w:szCs w:val="26"/>
          <w:cs/>
        </w:rPr>
        <w:t>บาท ต่อหุ้น เพื่อชำระค่าซื้อที่ดินที่ตำบล</w:t>
      </w:r>
      <w:r w:rsidRPr="003F44F5">
        <w:rPr>
          <w:rFonts w:ascii="Angsana New" w:hAnsi="Angsana New"/>
          <w:sz w:val="26"/>
          <w:szCs w:val="26"/>
          <w:cs/>
        </w:rPr>
        <w:t xml:space="preserve">นิเซโกะ </w:t>
      </w:r>
      <w:r w:rsidRPr="003F44F5">
        <w:rPr>
          <w:rFonts w:ascii="Angsana New" w:hAnsi="Angsana New" w:hint="cs"/>
          <w:sz w:val="26"/>
          <w:szCs w:val="26"/>
          <w:cs/>
        </w:rPr>
        <w:t xml:space="preserve">จังหวัดฮอกไกโด ประเทศญี่ปุ่น ตามที่กล่าวไว้ในหมายเหตุ </w:t>
      </w:r>
      <w:r w:rsidRPr="003F44F5">
        <w:rPr>
          <w:rFonts w:ascii="Angsana New" w:hAnsi="Angsana New"/>
          <w:sz w:val="26"/>
          <w:szCs w:val="26"/>
          <w:lang w:val="en-GB"/>
        </w:rPr>
        <w:t xml:space="preserve">11 </w:t>
      </w:r>
      <w:r w:rsidRPr="003F44F5">
        <w:rPr>
          <w:rFonts w:ascii="Angsana New" w:hAnsi="Angsana New"/>
          <w:sz w:val="26"/>
          <w:szCs w:val="26"/>
          <w:cs/>
          <w:lang w:val="en-GB"/>
        </w:rPr>
        <w:t>บริษัท</w:t>
      </w:r>
      <w:r w:rsidRPr="003F44F5">
        <w:rPr>
          <w:rFonts w:ascii="Angsana New" w:hAnsi="Angsana New"/>
          <w:sz w:val="26"/>
          <w:szCs w:val="26"/>
          <w:cs/>
        </w:rPr>
        <w:t xml:space="preserve">จดทะเบียนการเพิ่มทุนนี้กับกระทรวงพาณิชย์เมื่อวันที่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29 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</w:p>
    <w:p w:rsidR="004675C1" w:rsidRPr="003F44F5" w:rsidRDefault="004675C1" w:rsidP="009B722C">
      <w:pPr>
        <w:pStyle w:val="a"/>
        <w:tabs>
          <w:tab w:val="clear" w:pos="1080"/>
          <w:tab w:val="left" w:pos="1170"/>
        </w:tabs>
        <w:spacing w:line="240" w:lineRule="atLeast"/>
        <w:ind w:left="630" w:hanging="63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675C1" w:rsidRPr="003F44F5" w:rsidRDefault="004675C1" w:rsidP="004675C1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บริษัทมีค่าใช้จ่ายที่เกี่ยวข้องกับการจัดสรรหุ้นสามัญเพิ่มทุนและการเสนอขายหุ้นดังกล่าวข้างต้นเป็นจำนวนเงินรวม </w:t>
      </w:r>
      <w:r w:rsidRPr="003F44F5">
        <w:rPr>
          <w:rFonts w:ascii="Angsana New" w:hAnsi="Angsana New"/>
          <w:sz w:val="26"/>
          <w:szCs w:val="26"/>
        </w:rPr>
        <w:t xml:space="preserve">43.2 </w:t>
      </w:r>
      <w:r w:rsidRPr="003F44F5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</w:p>
    <w:p w:rsidR="004675C1" w:rsidRPr="003F44F5" w:rsidRDefault="004675C1" w:rsidP="009B722C">
      <w:pPr>
        <w:pStyle w:val="a"/>
        <w:tabs>
          <w:tab w:val="clear" w:pos="1080"/>
          <w:tab w:val="left" w:pos="1170"/>
        </w:tabs>
        <w:spacing w:line="240" w:lineRule="atLeast"/>
        <w:ind w:left="630" w:hanging="63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B82259" w:rsidRPr="003F44F5" w:rsidRDefault="00B82259" w:rsidP="004675C1">
      <w:pPr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 w:hint="cs"/>
          <w:sz w:val="26"/>
          <w:szCs w:val="26"/>
          <w:cs/>
        </w:rPr>
        <w:t>ขาดทุน</w:t>
      </w:r>
      <w:r w:rsidRPr="003F44F5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0B5C34" w:rsidRPr="003F44F5">
        <w:rPr>
          <w:rFonts w:ascii="Angsana New" w:hAnsi="Angsana New" w:hint="cs"/>
          <w:sz w:val="26"/>
          <w:szCs w:val="26"/>
          <w:cs/>
        </w:rPr>
        <w:t>ส่วนที่เป็นของบริษัทใหญ่</w:t>
      </w:r>
      <w:r w:rsidRPr="003F44F5">
        <w:rPr>
          <w:rFonts w:ascii="Angsana New" w:hAnsi="Angsana New"/>
          <w:sz w:val="26"/>
          <w:szCs w:val="26"/>
          <w:cs/>
        </w:rPr>
        <w:t>คำนวณโดยหาร</w:t>
      </w:r>
      <w:r w:rsidRPr="003F44F5">
        <w:rPr>
          <w:rFonts w:ascii="Angsana New" w:hAnsi="Angsana New" w:hint="cs"/>
          <w:sz w:val="26"/>
          <w:szCs w:val="26"/>
          <w:cs/>
        </w:rPr>
        <w:t>ขาดทุน</w:t>
      </w:r>
      <w:r w:rsidRPr="003F44F5">
        <w:rPr>
          <w:rFonts w:ascii="Angsana New" w:hAnsi="Angsana New"/>
          <w:sz w:val="26"/>
          <w:szCs w:val="26"/>
          <w:cs/>
        </w:rPr>
        <w:t>สำหรับ</w:t>
      </w:r>
      <w:r w:rsidRPr="003F44F5">
        <w:rPr>
          <w:rFonts w:ascii="Angsana New" w:hAnsi="Angsana New" w:hint="cs"/>
          <w:sz w:val="26"/>
          <w:szCs w:val="26"/>
          <w:cs/>
        </w:rPr>
        <w:t>ปีส่วนที่เป็นของ</w:t>
      </w:r>
      <w:r w:rsidR="004675C1" w:rsidRPr="003F44F5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Pr="003F44F5">
        <w:rPr>
          <w:rFonts w:ascii="Angsana New" w:hAnsi="Angsana New" w:hint="cs"/>
          <w:sz w:val="26"/>
          <w:szCs w:val="26"/>
          <w:cs/>
        </w:rPr>
        <w:t>บริษัทใหญ่</w:t>
      </w:r>
      <w:r w:rsidRPr="003F44F5">
        <w:rPr>
          <w:rFonts w:ascii="Angsana New" w:hAnsi="Angsana New"/>
          <w:sz w:val="26"/>
          <w:szCs w:val="26"/>
          <w:cs/>
        </w:rPr>
        <w:t>ด้วยจำนวนหุ้น</w:t>
      </w:r>
      <w:r w:rsidR="004675C1" w:rsidRPr="003F44F5">
        <w:rPr>
          <w:rFonts w:ascii="Angsana New" w:hAnsi="Angsana New" w:hint="cs"/>
          <w:sz w:val="26"/>
          <w:szCs w:val="26"/>
          <w:cs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>ถัวเฉลี่ยถ่วงน้ำหนักที่ออกในระหว่าง</w:t>
      </w:r>
      <w:r w:rsidRPr="003F44F5">
        <w:rPr>
          <w:rFonts w:ascii="Angsana New" w:hAnsi="Angsana New" w:hint="cs"/>
          <w:sz w:val="26"/>
          <w:szCs w:val="26"/>
          <w:cs/>
        </w:rPr>
        <w:t>ปี</w:t>
      </w:r>
    </w:p>
    <w:p w:rsidR="00200304" w:rsidRPr="003F44F5" w:rsidRDefault="00200304" w:rsidP="009B722C">
      <w:pPr>
        <w:pStyle w:val="a"/>
        <w:tabs>
          <w:tab w:val="clear" w:pos="1080"/>
          <w:tab w:val="left" w:pos="1170"/>
        </w:tabs>
        <w:spacing w:line="240" w:lineRule="atLeast"/>
        <w:ind w:left="630" w:hanging="630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B82259" w:rsidRPr="003F44F5" w:rsidRDefault="00B82259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สำหรับแต่ละ</w:t>
      </w:r>
      <w:r w:rsidRPr="003F44F5">
        <w:rPr>
          <w:rFonts w:ascii="Angsana New" w:hAnsi="Angsana New" w:hint="cs"/>
          <w:sz w:val="26"/>
          <w:szCs w:val="26"/>
          <w:cs/>
        </w:rPr>
        <w:t>ปี</w:t>
      </w:r>
      <w:r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eastAsia="Cordia New" w:hAnsi="Angsana New"/>
          <w:snapToGrid w:val="0"/>
          <w:sz w:val="26"/>
          <w:szCs w:val="26"/>
          <w:lang w:eastAsia="th-TH"/>
        </w:rPr>
        <w:t xml:space="preserve">31 </w:t>
      </w:r>
      <w:r w:rsidRPr="003F44F5">
        <w:rPr>
          <w:rFonts w:ascii="Angsana New" w:eastAsia="Cordia New" w:hAnsi="Angsana New" w:hint="cs"/>
          <w:snapToGrid w:val="0"/>
          <w:sz w:val="26"/>
          <w:szCs w:val="26"/>
          <w:cs/>
          <w:lang w:eastAsia="th-TH"/>
        </w:rPr>
        <w:t>ธันวาคม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255</w:t>
      </w:r>
      <w:r w:rsidR="004675C1"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</w:t>
      </w:r>
      <w:r w:rsidR="004675C1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:rsidR="00B82259" w:rsidRPr="003F44F5" w:rsidRDefault="00B82259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170"/>
        <w:gridCol w:w="270"/>
        <w:gridCol w:w="1170"/>
        <w:gridCol w:w="270"/>
        <w:gridCol w:w="1170"/>
      </w:tblGrid>
      <w:tr w:rsidR="003F44F5" w:rsidRPr="003F44F5" w:rsidTr="00B82259">
        <w:tc>
          <w:tcPr>
            <w:tcW w:w="4320" w:type="dxa"/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3F44F5" w:rsidRPr="003F44F5" w:rsidTr="00B82259">
        <w:tc>
          <w:tcPr>
            <w:tcW w:w="4320" w:type="dxa"/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eastAsia="Cordi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82259" w:rsidRPr="003F44F5" w:rsidRDefault="00B82259" w:rsidP="0049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3F44F5">
              <w:rPr>
                <w:rFonts w:ascii="Angsana New" w:eastAsia="Cordi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B82259">
        <w:tc>
          <w:tcPr>
            <w:tcW w:w="432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B82259">
        <w:tc>
          <w:tcPr>
            <w:tcW w:w="4320" w:type="dxa"/>
          </w:tcPr>
          <w:p w:rsidR="004675C1" w:rsidRPr="003F44F5" w:rsidRDefault="004675C1" w:rsidP="004675C1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4675C1" w:rsidRPr="003F44F5" w:rsidRDefault="004675C1" w:rsidP="004675C1">
            <w:pPr>
              <w:ind w:left="-110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4675C1" w:rsidRPr="003F44F5" w:rsidRDefault="004675C1" w:rsidP="004675C1">
            <w:pPr>
              <w:ind w:left="-110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:rsidR="004675C1" w:rsidRPr="003F44F5" w:rsidRDefault="004675C1" w:rsidP="004675C1">
            <w:pPr>
              <w:ind w:left="-110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4675C1" w:rsidRPr="003F44F5" w:rsidRDefault="004675C1" w:rsidP="00467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4675C1" w:rsidRPr="003F44F5" w:rsidRDefault="004675C1" w:rsidP="004675C1">
            <w:pPr>
              <w:ind w:left="-110" w:right="20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B82259">
        <w:tc>
          <w:tcPr>
            <w:tcW w:w="4320" w:type="dxa"/>
          </w:tcPr>
          <w:p w:rsidR="00274D1F" w:rsidRPr="003F44F5" w:rsidRDefault="00274D1F" w:rsidP="00274D1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3,261.7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2,054.3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3,261.7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2,054.3</w:t>
            </w:r>
          </w:p>
        </w:tc>
      </w:tr>
      <w:tr w:rsidR="003F44F5" w:rsidRPr="003F44F5" w:rsidTr="00B82259">
        <w:tc>
          <w:tcPr>
            <w:tcW w:w="4320" w:type="dxa"/>
          </w:tcPr>
          <w:p w:rsidR="00274D1F" w:rsidRPr="003F44F5" w:rsidRDefault="00274D1F" w:rsidP="00274D1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216.1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772.9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62"/>
              </w:tabs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216.1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772.9</w:t>
            </w:r>
          </w:p>
        </w:tc>
      </w:tr>
      <w:tr w:rsidR="00274D1F" w:rsidRPr="003F44F5" w:rsidTr="00B82259">
        <w:tc>
          <w:tcPr>
            <w:tcW w:w="4320" w:type="dxa"/>
          </w:tcPr>
          <w:p w:rsidR="00274D1F" w:rsidRPr="003F44F5" w:rsidRDefault="00274D1F" w:rsidP="00274D1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 (ขั้นพื้นฐาน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3,477.8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2,827.2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3,477.8</w:t>
            </w:r>
          </w:p>
        </w:tc>
        <w:tc>
          <w:tcPr>
            <w:tcW w:w="270" w:type="dxa"/>
          </w:tcPr>
          <w:p w:rsidR="00274D1F" w:rsidRPr="003F44F5" w:rsidRDefault="00274D1F" w:rsidP="0027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74D1F" w:rsidRPr="003F44F5" w:rsidRDefault="00274D1F" w:rsidP="00274D1F">
            <w:pPr>
              <w:ind w:left="-110" w:right="20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2,827.2</w:t>
            </w:r>
          </w:p>
        </w:tc>
      </w:tr>
    </w:tbl>
    <w:p w:rsidR="00CA723A" w:rsidRPr="003F44F5" w:rsidRDefault="00CA723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555AA0" w:rsidRPr="003F44F5" w:rsidRDefault="004675C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t>28</w:t>
      </w:r>
      <w:r w:rsidR="00555AA0" w:rsidRPr="003F44F5">
        <w:rPr>
          <w:rFonts w:ascii="Angsana New" w:hAnsi="Angsana New"/>
          <w:b/>
          <w:bCs/>
          <w:sz w:val="26"/>
          <w:szCs w:val="26"/>
        </w:rPr>
        <w:t>.</w:t>
      </w:r>
      <w:r w:rsidR="00555AA0" w:rsidRPr="003F44F5">
        <w:rPr>
          <w:rFonts w:ascii="Angsana New" w:hAnsi="Angsana New"/>
          <w:b/>
          <w:bCs/>
          <w:sz w:val="26"/>
          <w:szCs w:val="26"/>
        </w:rPr>
        <w:tab/>
      </w:r>
      <w:r w:rsidR="00555AA0" w:rsidRPr="003F44F5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:rsidR="00555AA0" w:rsidRPr="003F44F5" w:rsidRDefault="00555AA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555AA0" w:rsidRPr="003F44F5" w:rsidRDefault="00555AA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3F44F5">
        <w:rPr>
          <w:rFonts w:ascii="Angsana New" w:hAnsi="Angsana New"/>
          <w:sz w:val="26"/>
          <w:szCs w:val="26"/>
        </w:rPr>
        <w:t>.</w:t>
      </w:r>
      <w:r w:rsidRPr="003F44F5">
        <w:rPr>
          <w:rFonts w:ascii="Angsana New" w:hAnsi="Angsana New"/>
          <w:sz w:val="26"/>
          <w:szCs w:val="26"/>
          <w:cs/>
        </w:rPr>
        <w:t>ศ</w:t>
      </w:r>
      <w:r w:rsidRPr="003F44F5">
        <w:rPr>
          <w:rFonts w:ascii="Angsana New" w:hAnsi="Angsana New"/>
          <w:sz w:val="26"/>
          <w:szCs w:val="26"/>
        </w:rPr>
        <w:t>. 2535</w:t>
      </w:r>
      <w:r w:rsidRPr="003F44F5">
        <w:rPr>
          <w:rFonts w:ascii="Angsana New" w:hAnsi="Angsana New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>ของกำไรสุทธิ</w:t>
      </w:r>
      <w:r w:rsidRPr="003F44F5">
        <w:rPr>
          <w:rFonts w:ascii="Angsana New" w:hAnsi="Angsana New"/>
          <w:sz w:val="26"/>
          <w:szCs w:val="26"/>
          <w:cs/>
          <w:lang w:val="th-TH"/>
        </w:rPr>
        <w:t>ประจำปีหลังหัก</w:t>
      </w:r>
      <w:r w:rsidRPr="003F44F5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3F44F5">
        <w:rPr>
          <w:rFonts w:ascii="Angsana New" w:hAnsi="Angsana New"/>
          <w:sz w:val="26"/>
          <w:szCs w:val="26"/>
        </w:rPr>
        <w:t>(</w:t>
      </w:r>
      <w:r w:rsidRPr="003F44F5">
        <w:rPr>
          <w:rFonts w:ascii="Angsana New" w:hAnsi="Angsana New"/>
          <w:sz w:val="26"/>
          <w:szCs w:val="26"/>
          <w:cs/>
        </w:rPr>
        <w:t>ถ้ามี</w:t>
      </w:r>
      <w:r w:rsidRPr="003F44F5">
        <w:rPr>
          <w:rFonts w:ascii="Angsana New" w:hAnsi="Angsana New"/>
          <w:sz w:val="26"/>
          <w:szCs w:val="26"/>
        </w:rPr>
        <w:t xml:space="preserve">) </w:t>
      </w:r>
      <w:r w:rsidRPr="003F44F5">
        <w:rPr>
          <w:rFonts w:ascii="Angsana New" w:hAnsi="Angsana New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3F44F5">
        <w:rPr>
          <w:rFonts w:ascii="Angsana New" w:hAnsi="Angsana New"/>
          <w:sz w:val="26"/>
          <w:szCs w:val="26"/>
        </w:rPr>
        <w:t xml:space="preserve">10 </w:t>
      </w:r>
      <w:r w:rsidRPr="003F44F5">
        <w:rPr>
          <w:rFonts w:ascii="Angsana New" w:hAnsi="Angsana New"/>
          <w:sz w:val="26"/>
          <w:szCs w:val="26"/>
          <w:cs/>
        </w:rPr>
        <w:t>ของเงินทุนจดทะเบียน ทุนสำรองนี้จะนำไปจ่ายเป็นเงิน</w:t>
      </w:r>
      <w:r w:rsidR="00DD163A" w:rsidRPr="003F44F5">
        <w:rPr>
          <w:rFonts w:ascii="Angsana New" w:hAnsi="Angsana New"/>
          <w:sz w:val="26"/>
          <w:szCs w:val="26"/>
        </w:rPr>
        <w:t xml:space="preserve">   </w:t>
      </w:r>
      <w:r w:rsidRPr="003F44F5">
        <w:rPr>
          <w:rFonts w:ascii="Angsana New" w:hAnsi="Angsana New"/>
          <w:sz w:val="26"/>
          <w:szCs w:val="26"/>
          <w:cs/>
        </w:rPr>
        <w:t>ปันผลไม่ได้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C5046A" w:rsidRPr="003F44F5" w:rsidRDefault="004675C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29</w:t>
      </w:r>
      <w:r w:rsidR="00DA5447" w:rsidRPr="003F44F5">
        <w:rPr>
          <w:rFonts w:ascii="Angsana New" w:hAnsi="Angsana New"/>
          <w:b/>
          <w:bCs/>
          <w:sz w:val="26"/>
          <w:szCs w:val="26"/>
        </w:rPr>
        <w:t>.</w:t>
      </w:r>
      <w:r w:rsidR="00C5046A" w:rsidRPr="003F44F5">
        <w:rPr>
          <w:rFonts w:ascii="Angsana New" w:hAnsi="Angsana New"/>
          <w:b/>
          <w:bCs/>
          <w:sz w:val="26"/>
          <w:szCs w:val="26"/>
        </w:rPr>
        <w:tab/>
      </w:r>
      <w:r w:rsidR="00C5046A" w:rsidRPr="003F44F5">
        <w:rPr>
          <w:rFonts w:ascii="Angsana New" w:hAnsi="Angsana New"/>
          <w:b/>
          <w:bCs/>
          <w:sz w:val="26"/>
          <w:szCs w:val="26"/>
          <w:cs/>
        </w:rPr>
        <w:t xml:space="preserve">ค่าใช้จ่ายตามลักษณะ </w:t>
      </w:r>
    </w:p>
    <w:p w:rsidR="00C5046A" w:rsidRPr="003F44F5" w:rsidRDefault="00C5046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C5046A" w:rsidRPr="003F44F5" w:rsidRDefault="00C5046A" w:rsidP="00492C6C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="003E317B" w:rsidRPr="003F44F5">
        <w:rPr>
          <w:rFonts w:ascii="Angsana New" w:hAnsi="Angsana New"/>
          <w:sz w:val="26"/>
          <w:szCs w:val="26"/>
        </w:rPr>
        <w:t>255</w:t>
      </w:r>
      <w:r w:rsidR="00DA5447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="003E317B" w:rsidRPr="003F44F5">
        <w:rPr>
          <w:rFonts w:ascii="Angsana New" w:hAnsi="Angsana New"/>
          <w:sz w:val="26"/>
          <w:szCs w:val="26"/>
        </w:rPr>
        <w:t>255</w:t>
      </w:r>
      <w:r w:rsidR="00DA5447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ได้แก่</w:t>
      </w:r>
    </w:p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0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598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ต้นทุนขายหน่วยในอาคารชุดพักอาศัย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1,029,454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85,185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21,370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(22,371)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(16,689)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ซื้อสินค้ามาเพื่อขาย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3F44F5">
              <w:rPr>
                <w:rFonts w:ascii="Angsana New" w:hAnsi="Angsana New"/>
                <w:sz w:val="26"/>
                <w:szCs w:val="26"/>
              </w:rPr>
              <w:t>,643,793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1,588,330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1,570,494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1,258,172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333,771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267,854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51,378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48,788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47,759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45,342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ค่าใช้จ่ายในการขาย การตลาดและโฆษณา</w:t>
            </w:r>
          </w:p>
        </w:tc>
        <w:tc>
          <w:tcPr>
            <w:tcW w:w="1350" w:type="dxa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729,309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249,070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85,753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83,049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ค่าธรรมเนียมการขาย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56,850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175,509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15,479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88,238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332</w:t>
            </w:r>
            <w:r w:rsidRPr="003F44F5">
              <w:rPr>
                <w:rFonts w:ascii="Angsana New" w:hAnsi="Angsana New"/>
                <w:sz w:val="26"/>
                <w:szCs w:val="26"/>
              </w:rPr>
              <w:t>,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474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357,713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21,114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46,052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ค่าธรรมเนียมวิชาชีพ</w:t>
            </w:r>
            <w:r w:rsidRPr="003F44F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และค่าที่ปรึกษา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383,145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225,992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13,042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24,183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ค่าเช่า ค่าบริการและค่าสาธารณูปโภค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686,919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547,341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22,830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15,656</w:t>
            </w:r>
          </w:p>
        </w:tc>
      </w:tr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3F44F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ขาดทุนจากการด้อยค่าสินทรัพย์ไม่มีตัวตน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DC0D13">
        <w:tc>
          <w:tcPr>
            <w:tcW w:w="3598" w:type="dxa"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3F44F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และค่าความนิยม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183,462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3,295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ind w:left="-110" w:right="2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ค่าธรรมเนียมธนาคารและค่าธรรมเนียม</w:t>
            </w: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82,579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74,572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775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1,487</w:t>
            </w:r>
          </w:p>
        </w:tc>
      </w:tr>
      <w:tr w:rsidR="003F44F5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505,143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388,630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40,698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72,984</w:t>
            </w:r>
          </w:p>
        </w:tc>
      </w:tr>
      <w:tr w:rsidR="00D51326" w:rsidRPr="003F44F5" w:rsidTr="00DC0D13">
        <w:tc>
          <w:tcPr>
            <w:tcW w:w="3598" w:type="dxa"/>
            <w:hideMark/>
          </w:tcPr>
          <w:p w:rsidR="00D51326" w:rsidRPr="003F44F5" w:rsidRDefault="00D51326" w:rsidP="00DC0D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7,232,629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4,985,908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602,591</w:t>
            </w:r>
          </w:p>
        </w:tc>
        <w:tc>
          <w:tcPr>
            <w:tcW w:w="270" w:type="dxa"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644,845</w:t>
            </w:r>
          </w:p>
        </w:tc>
      </w:tr>
    </w:tbl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816FF1" w:rsidRPr="003F44F5" w:rsidRDefault="00C10320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4675C1" w:rsidRPr="003F44F5">
        <w:rPr>
          <w:rFonts w:ascii="Angsana New" w:hAnsi="Angsana New"/>
          <w:b/>
          <w:bCs/>
          <w:sz w:val="26"/>
          <w:szCs w:val="26"/>
        </w:rPr>
        <w:t>0</w:t>
      </w:r>
      <w:r w:rsidR="00816FF1" w:rsidRPr="003F44F5">
        <w:rPr>
          <w:rFonts w:ascii="Angsana New" w:hAnsi="Angsana New"/>
          <w:b/>
          <w:bCs/>
          <w:sz w:val="26"/>
          <w:szCs w:val="26"/>
        </w:rPr>
        <w:t>.</w:t>
      </w:r>
      <w:r w:rsidR="00400CDA" w:rsidRPr="003F44F5">
        <w:rPr>
          <w:rFonts w:ascii="Angsana New" w:hAnsi="Angsana New"/>
          <w:b/>
          <w:bCs/>
          <w:sz w:val="26"/>
          <w:szCs w:val="26"/>
        </w:rPr>
        <w:tab/>
      </w:r>
      <w:r w:rsidR="00816FF1" w:rsidRPr="003F44F5">
        <w:rPr>
          <w:rFonts w:ascii="Angsana New" w:hAnsi="Angsana New"/>
          <w:b/>
          <w:bCs/>
          <w:sz w:val="26"/>
          <w:szCs w:val="26"/>
          <w:cs/>
        </w:rPr>
        <w:t xml:space="preserve">กองทุนสำรองเลี้ยงชีพพนักงานที่จดทะเบียน </w:t>
      </w:r>
    </w:p>
    <w:p w:rsidR="00816FF1" w:rsidRPr="003F44F5" w:rsidRDefault="00816FF1" w:rsidP="00606F4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4675C1" w:rsidRPr="003F44F5" w:rsidRDefault="004675C1" w:rsidP="00467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</w:t>
      </w:r>
      <w:r w:rsidRPr="003F44F5">
        <w:rPr>
          <w:rFonts w:ascii="Angsana New" w:hAnsi="Angsana New" w:hint="cs"/>
          <w:sz w:val="26"/>
          <w:szCs w:val="26"/>
          <w:cs/>
        </w:rPr>
        <w:t>และบริษัทย่อยบางแห่ง</w:t>
      </w:r>
      <w:r w:rsidRPr="003F44F5">
        <w:rPr>
          <w:rFonts w:ascii="Angsana New" w:hAnsi="Angsana New"/>
          <w:sz w:val="26"/>
          <w:szCs w:val="26"/>
          <w:cs/>
        </w:rPr>
        <w:t>ได้จัดให้มีกองทุนสำรองเลี้ยงชีพพนักงานตามความในพระราชบัญญัติกองทุนสำรองเลี้ยงชีพ พ</w:t>
      </w:r>
      <w:r w:rsidRPr="003F44F5">
        <w:rPr>
          <w:rFonts w:ascii="Angsana New" w:hAnsi="Angsana New"/>
          <w:sz w:val="26"/>
          <w:szCs w:val="26"/>
        </w:rPr>
        <w:t>.</w:t>
      </w:r>
      <w:r w:rsidRPr="003F44F5">
        <w:rPr>
          <w:rFonts w:ascii="Angsana New" w:hAnsi="Angsana New"/>
          <w:sz w:val="26"/>
          <w:szCs w:val="26"/>
          <w:cs/>
        </w:rPr>
        <w:t>ศ</w:t>
      </w:r>
      <w:r w:rsidRPr="003F44F5">
        <w:rPr>
          <w:rFonts w:ascii="Angsana New" w:hAnsi="Angsana New"/>
          <w:sz w:val="26"/>
          <w:szCs w:val="26"/>
        </w:rPr>
        <w:t>. 2530</w:t>
      </w:r>
      <w:r w:rsidRPr="003F44F5">
        <w:rPr>
          <w:rFonts w:ascii="Angsana New" w:hAnsi="Angsana New"/>
          <w:sz w:val="26"/>
          <w:szCs w:val="26"/>
          <w:cs/>
        </w:rPr>
        <w:t xml:space="preserve"> และเข้าเป็นกองทุนจดทะเบียนโดยได้รับอนุมัติจากกระทรวงการคลังเมื่อวันที่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Pr="003F44F5">
        <w:rPr>
          <w:rFonts w:ascii="Angsana New" w:hAnsi="Angsana New"/>
          <w:sz w:val="26"/>
          <w:szCs w:val="26"/>
          <w:cs/>
        </w:rPr>
        <w:t xml:space="preserve">ตุลาคม </w:t>
      </w:r>
      <w:r w:rsidRPr="003F44F5">
        <w:rPr>
          <w:rFonts w:ascii="Angsana New" w:hAnsi="Angsana New"/>
          <w:sz w:val="26"/>
          <w:szCs w:val="26"/>
        </w:rPr>
        <w:t xml:space="preserve">2554  </w:t>
      </w:r>
      <w:r w:rsidRPr="003F44F5">
        <w:rPr>
          <w:rFonts w:ascii="Angsana New" w:hAnsi="Angsana New" w:hint="cs"/>
          <w:sz w:val="26"/>
          <w:szCs w:val="26"/>
          <w:cs/>
        </w:rPr>
        <w:t xml:space="preserve">สำหรับบริษัท และวันที่ต่าง ๆ กันสำหรับบริษัทย่อย </w:t>
      </w:r>
      <w:r w:rsidRPr="003F44F5">
        <w:rPr>
          <w:rFonts w:ascii="Angsana New" w:hAnsi="Angsana New"/>
          <w:sz w:val="26"/>
          <w:szCs w:val="26"/>
          <w:cs/>
        </w:rPr>
        <w:t xml:space="preserve">ตามระเบียบกองทุน สมาชิกต้องจ่ายเงินสะสมเข้ากองทุนในอัตราร้อยละ </w:t>
      </w:r>
      <w:r w:rsidRPr="003F44F5">
        <w:rPr>
          <w:rFonts w:ascii="Angsana New" w:hAnsi="Angsana New"/>
          <w:sz w:val="26"/>
          <w:szCs w:val="26"/>
        </w:rPr>
        <w:t>2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 xml:space="preserve">ร้อยละ </w:t>
      </w:r>
      <w:r w:rsidRPr="003F44F5">
        <w:rPr>
          <w:rFonts w:ascii="Angsana New" w:hAnsi="Angsana New"/>
          <w:sz w:val="26"/>
          <w:szCs w:val="26"/>
        </w:rPr>
        <w:t xml:space="preserve">3 </w:t>
      </w:r>
      <w:r w:rsidRPr="003F44F5">
        <w:rPr>
          <w:rFonts w:ascii="Angsana New" w:hAnsi="Angsana New"/>
          <w:sz w:val="26"/>
          <w:szCs w:val="26"/>
          <w:cs/>
        </w:rPr>
        <w:t>ของเงินเดือนพนักงาน และบริษัท</w:t>
      </w:r>
      <w:r w:rsidRPr="003F44F5">
        <w:rPr>
          <w:rFonts w:ascii="Angsana New" w:hAnsi="Angsana New" w:hint="cs"/>
          <w:sz w:val="26"/>
          <w:szCs w:val="26"/>
          <w:cs/>
        </w:rPr>
        <w:t>และบริษัทย่อย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ต้องจ่ายสมทบเข้ากองทุนในอัตราร้อยละ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 w:hint="cs"/>
          <w:sz w:val="26"/>
          <w:szCs w:val="26"/>
          <w:cs/>
        </w:rPr>
        <w:t>ถึง</w:t>
      </w:r>
      <w:r w:rsidRPr="003F44F5">
        <w:rPr>
          <w:rFonts w:ascii="Angsana New" w:hAnsi="Angsana New"/>
          <w:sz w:val="26"/>
          <w:szCs w:val="26"/>
          <w:cs/>
        </w:rPr>
        <w:t xml:space="preserve">ร้อยละ </w:t>
      </w:r>
      <w:r w:rsidRPr="003F44F5">
        <w:rPr>
          <w:rFonts w:ascii="Angsana New" w:hAnsi="Angsana New"/>
          <w:sz w:val="26"/>
          <w:szCs w:val="26"/>
        </w:rPr>
        <w:t xml:space="preserve">4 </w:t>
      </w:r>
      <w:r w:rsidRPr="003F44F5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บริษัทได้แต่งตั้งผู้จัดการกองทุนเพื่อบริหารกองทุนให้เป็นไปตามข้อกำหนดของกฎกระทรวงฉบับที่ </w:t>
      </w:r>
      <w:r w:rsidRPr="003F44F5">
        <w:rPr>
          <w:rFonts w:ascii="Angsana New" w:hAnsi="Angsana New"/>
          <w:sz w:val="26"/>
          <w:szCs w:val="26"/>
        </w:rPr>
        <w:t>2 (</w:t>
      </w:r>
      <w:r w:rsidRPr="003F44F5">
        <w:rPr>
          <w:rFonts w:ascii="Angsana New" w:hAnsi="Angsana New"/>
          <w:sz w:val="26"/>
          <w:szCs w:val="26"/>
          <w:cs/>
        </w:rPr>
        <w:t>พ</w:t>
      </w:r>
      <w:r w:rsidRPr="003F44F5">
        <w:rPr>
          <w:rFonts w:ascii="Angsana New" w:hAnsi="Angsana New"/>
          <w:sz w:val="26"/>
          <w:szCs w:val="26"/>
        </w:rPr>
        <w:t>.</w:t>
      </w:r>
      <w:r w:rsidRPr="003F44F5">
        <w:rPr>
          <w:rFonts w:ascii="Angsana New" w:hAnsi="Angsana New"/>
          <w:sz w:val="26"/>
          <w:szCs w:val="26"/>
          <w:cs/>
        </w:rPr>
        <w:t>ศ</w:t>
      </w:r>
      <w:r w:rsidRPr="003F44F5">
        <w:rPr>
          <w:rFonts w:ascii="Angsana New" w:hAnsi="Angsana New"/>
          <w:sz w:val="26"/>
          <w:szCs w:val="26"/>
        </w:rPr>
        <w:t xml:space="preserve">. 2532) </w:t>
      </w:r>
      <w:r w:rsidRPr="003F44F5">
        <w:rPr>
          <w:rFonts w:ascii="Angsana New" w:hAnsi="Angsana New"/>
          <w:sz w:val="26"/>
          <w:szCs w:val="26"/>
          <w:cs/>
        </w:rPr>
        <w:t>ออกตามความในพระราชบัญญัติกองทุนสำรองเลี้ยงชีพ พ</w:t>
      </w:r>
      <w:r w:rsidRPr="003F44F5">
        <w:rPr>
          <w:rFonts w:ascii="Angsana New" w:hAnsi="Angsana New"/>
          <w:sz w:val="26"/>
          <w:szCs w:val="26"/>
        </w:rPr>
        <w:t>.</w:t>
      </w:r>
      <w:r w:rsidRPr="003F44F5">
        <w:rPr>
          <w:rFonts w:ascii="Angsana New" w:hAnsi="Angsana New"/>
          <w:sz w:val="26"/>
          <w:szCs w:val="26"/>
          <w:cs/>
        </w:rPr>
        <w:t>ศ</w:t>
      </w:r>
      <w:r w:rsidRPr="003F44F5">
        <w:rPr>
          <w:rFonts w:ascii="Angsana New" w:hAnsi="Angsana New"/>
          <w:sz w:val="26"/>
          <w:szCs w:val="26"/>
        </w:rPr>
        <w:t>. 2530</w:t>
      </w:r>
    </w:p>
    <w:p w:rsidR="004675C1" w:rsidRPr="003F44F5" w:rsidRDefault="004675C1" w:rsidP="00606F4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816FF1" w:rsidRPr="003F44F5" w:rsidRDefault="002C7E64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ส่วนที่บริษัทจ่ายสมทบสำหรับ</w:t>
      </w:r>
      <w:r w:rsidR="00816FF1" w:rsidRPr="003F44F5">
        <w:rPr>
          <w:rFonts w:ascii="Angsana New" w:hAnsi="Angsana New"/>
          <w:sz w:val="26"/>
          <w:szCs w:val="26"/>
          <w:cs/>
        </w:rPr>
        <w:t xml:space="preserve">ปี </w:t>
      </w:r>
      <w:r w:rsidR="00964701" w:rsidRPr="003F44F5">
        <w:rPr>
          <w:rFonts w:ascii="Angsana New" w:hAnsi="Angsana New"/>
          <w:sz w:val="26"/>
          <w:szCs w:val="26"/>
        </w:rPr>
        <w:t>255</w:t>
      </w:r>
      <w:r w:rsidR="009B722C" w:rsidRPr="003F44F5">
        <w:rPr>
          <w:rFonts w:ascii="Angsana New" w:hAnsi="Angsana New"/>
          <w:sz w:val="26"/>
          <w:szCs w:val="26"/>
          <w:lang w:val="en-GB"/>
        </w:rPr>
        <w:t>9</w:t>
      </w:r>
      <w:r w:rsidR="00816FF1" w:rsidRPr="003F44F5">
        <w:rPr>
          <w:rFonts w:ascii="Angsana New" w:hAnsi="Angsana New"/>
          <w:sz w:val="26"/>
          <w:szCs w:val="26"/>
        </w:rPr>
        <w:t xml:space="preserve"> </w:t>
      </w:r>
      <w:r w:rsidR="00816FF1"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="00816FF1" w:rsidRPr="003F44F5">
        <w:rPr>
          <w:rFonts w:ascii="Angsana New" w:hAnsi="Angsana New"/>
          <w:sz w:val="26"/>
          <w:szCs w:val="26"/>
        </w:rPr>
        <w:t>255</w:t>
      </w:r>
      <w:r w:rsidR="009B722C" w:rsidRPr="003F44F5">
        <w:rPr>
          <w:rFonts w:ascii="Angsana New" w:hAnsi="Angsana New"/>
          <w:sz w:val="26"/>
          <w:szCs w:val="26"/>
        </w:rPr>
        <w:t>8</w:t>
      </w:r>
      <w:r w:rsidR="00816FF1" w:rsidRPr="003F44F5">
        <w:rPr>
          <w:rFonts w:ascii="Angsana New" w:hAnsi="Angsana New"/>
          <w:sz w:val="26"/>
          <w:szCs w:val="26"/>
          <w:cs/>
        </w:rPr>
        <w:t xml:space="preserve"> ซึ่งบันทึกเป็นค่าใช้จ่ายในงบกำไรขาดทุนเบ็ดเสร็จมีจำนวนเงินประมาณ</w:t>
      </w:r>
      <w:r w:rsidR="00777A89" w:rsidRPr="003F44F5">
        <w:rPr>
          <w:rFonts w:ascii="Angsana New" w:hAnsi="Angsana New"/>
          <w:sz w:val="26"/>
          <w:szCs w:val="26"/>
        </w:rPr>
        <w:t xml:space="preserve"> 4.8</w:t>
      </w:r>
      <w:r w:rsidR="00593331" w:rsidRPr="003F44F5">
        <w:rPr>
          <w:rFonts w:ascii="Angsana New" w:hAnsi="Angsana New"/>
          <w:sz w:val="26"/>
          <w:szCs w:val="26"/>
        </w:rPr>
        <w:t xml:space="preserve"> </w:t>
      </w:r>
      <w:r w:rsidR="00964701" w:rsidRPr="003F44F5">
        <w:rPr>
          <w:rFonts w:ascii="Angsana New" w:hAnsi="Angsana New" w:hint="cs"/>
          <w:sz w:val="26"/>
          <w:szCs w:val="26"/>
          <w:cs/>
        </w:rPr>
        <w:t>ล้านบาท และ</w:t>
      </w:r>
      <w:r w:rsidR="00816FF1" w:rsidRPr="003F44F5">
        <w:rPr>
          <w:rFonts w:ascii="Angsana New" w:hAnsi="Angsana New"/>
          <w:sz w:val="26"/>
          <w:szCs w:val="26"/>
          <w:cs/>
        </w:rPr>
        <w:t xml:space="preserve"> </w:t>
      </w:r>
      <w:r w:rsidR="009B722C" w:rsidRPr="003F44F5">
        <w:rPr>
          <w:rFonts w:ascii="Angsana New" w:hAnsi="Angsana New"/>
          <w:sz w:val="26"/>
          <w:szCs w:val="26"/>
          <w:lang w:val="en-GB"/>
        </w:rPr>
        <w:t>3.8</w:t>
      </w:r>
      <w:r w:rsidR="00816FF1" w:rsidRPr="003F44F5">
        <w:rPr>
          <w:rFonts w:ascii="Angsana New" w:hAnsi="Angsana New"/>
          <w:sz w:val="26"/>
          <w:szCs w:val="26"/>
        </w:rPr>
        <w:t xml:space="preserve"> </w:t>
      </w:r>
      <w:r w:rsidR="00816FF1" w:rsidRPr="003F44F5">
        <w:rPr>
          <w:rFonts w:ascii="Angsana New" w:hAnsi="Angsana New"/>
          <w:sz w:val="26"/>
          <w:szCs w:val="26"/>
          <w:cs/>
        </w:rPr>
        <w:t>ล้านบาท ตามลำดับ</w:t>
      </w: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ส่วนที่บริษัท</w:t>
      </w:r>
      <w:r w:rsidRPr="003F44F5">
        <w:rPr>
          <w:rFonts w:ascii="Angsana New" w:hAnsi="Angsana New" w:hint="cs"/>
          <w:sz w:val="26"/>
          <w:szCs w:val="26"/>
          <w:cs/>
        </w:rPr>
        <w:t>ย่อย</w:t>
      </w:r>
      <w:r w:rsidRPr="003F44F5">
        <w:rPr>
          <w:rFonts w:ascii="Angsana New" w:hAnsi="Angsana New"/>
          <w:sz w:val="26"/>
          <w:szCs w:val="26"/>
          <w:cs/>
        </w:rPr>
        <w:t xml:space="preserve">จ่ายสมทบสำหรับปี </w:t>
      </w:r>
      <w:r w:rsidRPr="003F44F5">
        <w:rPr>
          <w:rFonts w:ascii="Angsana New" w:hAnsi="Angsana New"/>
          <w:sz w:val="26"/>
          <w:szCs w:val="26"/>
        </w:rPr>
        <w:t>255</w:t>
      </w:r>
      <w:r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ซึ่งบันทึกเป็นค่าใช้จ่ายในงบกำไรขาดทุนเบ็ดเสร็จมีจำนวนเงินประมาณ</w:t>
      </w:r>
      <w:r w:rsidR="00777A89" w:rsidRPr="003F44F5">
        <w:rPr>
          <w:rFonts w:ascii="Angsana New" w:hAnsi="Angsana New"/>
          <w:sz w:val="26"/>
          <w:szCs w:val="26"/>
        </w:rPr>
        <w:t xml:space="preserve"> 2.5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1.7 </w:t>
      </w:r>
      <w:r w:rsidRPr="003F44F5">
        <w:rPr>
          <w:rFonts w:ascii="Angsana New" w:hAnsi="Angsana New"/>
          <w:sz w:val="26"/>
          <w:szCs w:val="26"/>
          <w:cs/>
        </w:rPr>
        <w:t>ล้านบาท ตามลำดับ</w:t>
      </w:r>
    </w:p>
    <w:p w:rsidR="002F144E" w:rsidRPr="003F44F5" w:rsidRDefault="004675C1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Pr="003F44F5">
        <w:rPr>
          <w:rFonts w:ascii="Angsana New" w:hAnsi="Angsana New"/>
          <w:b/>
          <w:bCs/>
          <w:sz w:val="26"/>
          <w:szCs w:val="26"/>
          <w:lang w:val="en-GB"/>
        </w:rPr>
        <w:t>1.</w:t>
      </w:r>
      <w:r w:rsidR="002F144E" w:rsidRPr="003F44F5">
        <w:rPr>
          <w:rFonts w:ascii="Angsana New" w:hAnsi="Angsana New"/>
          <w:b/>
          <w:bCs/>
          <w:sz w:val="26"/>
          <w:szCs w:val="26"/>
        </w:rPr>
        <w:tab/>
      </w:r>
      <w:r w:rsidR="002F144E" w:rsidRPr="003F44F5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:rsidR="002F144E" w:rsidRPr="003F44F5" w:rsidRDefault="002F144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ข้อมูลส่วนงานดำเนินงานที่นำเสนอนี้สอดคล้องกับรายงานภายในของกลุ่มบริษัท เพซ ดีเวลลอปเมนท์ คอร์ปอเรชั่น ที่คณะกรรมการบริษัท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เพื่อวัตถุประสงค์ในการบริหารงาน กลุ่มบริษัท เพซ ดีเวลลอปเมนท์ คอร์ปอเรชั่น ร่วมกันจัดโครงสร้างองค์กรเป็นหน่วยธุรกิจตามประเภทของธุรกิจ กลุ่มบริษัท เพซ ดีเวลลอปเมนท์ คอร์ปอเรชั่น มีส่วนงานที่รายงานทั้งสิ้น </w:t>
      </w:r>
      <w:r w:rsidR="007A5B4D" w:rsidRPr="003F44F5">
        <w:rPr>
          <w:rFonts w:ascii="Angsana New" w:hAnsi="Angsana New"/>
          <w:sz w:val="26"/>
          <w:szCs w:val="26"/>
        </w:rPr>
        <w:t>6</w:t>
      </w:r>
      <w:r w:rsidRPr="003F44F5">
        <w:rPr>
          <w:rFonts w:ascii="Angsana New" w:hAnsi="Angsana New" w:hint="cs"/>
          <w:sz w:val="26"/>
          <w:szCs w:val="26"/>
          <w:cs/>
        </w:rPr>
        <w:t xml:space="preserve"> ส่วนงาน ดังนี้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ส่วนงานพัฒนาอสังหาริมทรัพย์ เป็นส่วนงานที่พัฒนาและขายห้องชุดพักอาศัย</w:t>
      </w: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ส่วนงานการลงทุนในหุ้นทุน เป็นส่วนงานที่ลงทุนในหุ้นทุนของบริษัท เพซ โปรเจ็ค วัน จำกัด บริษัท เพซ โปรเจ็ค ทู จำกัด </w:t>
      </w:r>
      <w:r w:rsidR="000F0ECD" w:rsidRPr="003F44F5">
        <w:rPr>
          <w:rFonts w:ascii="Angsana New" w:hAnsi="Angsana New" w:hint="cs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>บริษัท เพซ โปรเจ็ค ทรี จำกัด</w:t>
      </w: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ส่วนงานโรงแรม เป็นส่วนงานที่ดำเนินงานด้านโรงแรม</w:t>
      </w: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ส่วนงานศูนย์การค้า เป็นส่วนงานที่พัฒนาและให้เช่าศูนย์การค้า</w:t>
      </w: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ส่วนงานการให้บริการด้านต่าง ๆ</w:t>
      </w:r>
    </w:p>
    <w:p w:rsidR="009B722C" w:rsidRPr="003F44F5" w:rsidRDefault="009B722C" w:rsidP="009B722C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left" w:pos="720"/>
        </w:tabs>
        <w:ind w:left="540" w:right="47" w:hanging="540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ส่วนงานร้านซุปเปอร์มาร์เก็ตระดับพรีเมี่ยมชั้นนำและร้านอาหารและเครื่องดื่ม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ในการนำเสนอข้อมูลทางการเงินจำแนกตามส่วนงานภูมิศาสตร์  รายได้ตามส่วนงานแยกตามเขตภูมิศาสตร์โดย กำหนดจากประเทศที่กิจการตั้งอยู่ กลุ่มบริษัท เพซ ดีเวลลอปเมนท์ คอร์ปอเรชั่น เสนอส่วนงานทางภูมิศาสตร์ที่สำคัญดังนี้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left" w:pos="540"/>
        </w:tabs>
        <w:ind w:right="47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1)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ประเทศไทย</w:t>
      </w:r>
    </w:p>
    <w:p w:rsidR="009B722C" w:rsidRPr="003F44F5" w:rsidRDefault="009B722C" w:rsidP="009B722C">
      <w:pPr>
        <w:tabs>
          <w:tab w:val="clear" w:pos="227"/>
          <w:tab w:val="clear" w:pos="454"/>
          <w:tab w:val="left" w:pos="540"/>
        </w:tabs>
        <w:ind w:right="47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2)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ประเทศสหรัฐอเมริกา</w:t>
      </w:r>
    </w:p>
    <w:p w:rsidR="009B722C" w:rsidRPr="003F44F5" w:rsidRDefault="009B722C" w:rsidP="009B722C">
      <w:pPr>
        <w:tabs>
          <w:tab w:val="clear" w:pos="227"/>
          <w:tab w:val="clear" w:pos="454"/>
          <w:tab w:val="left" w:pos="540"/>
        </w:tabs>
        <w:ind w:right="47"/>
        <w:contextualSpacing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3)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>ประเทศญี่ปุ่น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คณะกรรมการบริษัท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กลุ่มบริษัทประเมินผลการปฏิบัติงานของส่วนงานโดยพิจารณาจากกำไรหรือขาดทุนจากการดำเนินงานซึ่ง 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:rsidR="009B722C" w:rsidRPr="003F44F5" w:rsidRDefault="009B722C" w:rsidP="009B722C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6"/>
          <w:szCs w:val="26"/>
        </w:rPr>
      </w:pP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รายได้และค่าใช้จ่ายระหว่างส่วนงานถูกตัดออกจากงบการเงินรวมแล้ว</w:t>
      </w:r>
    </w:p>
    <w:p w:rsidR="009B722C" w:rsidRPr="003F44F5" w:rsidRDefault="009B722C" w:rsidP="009B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  <w:sectPr w:rsidR="009B722C" w:rsidRPr="003F44F5" w:rsidSect="00A72A47">
          <w:headerReference w:type="first" r:id="rId13"/>
          <w:pgSz w:w="11909" w:h="16834" w:code="9"/>
          <w:pgMar w:top="864" w:right="1008" w:bottom="576" w:left="1296" w:header="864" w:footer="475" w:gutter="0"/>
          <w:cols w:space="720"/>
          <w:titlePg/>
          <w:docGrid w:linePitch="245"/>
        </w:sectPr>
      </w:pPr>
    </w:p>
    <w:p w:rsidR="00597589" w:rsidRPr="003F44F5" w:rsidRDefault="00597589" w:rsidP="0059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ข้อมูลรายได้และกำไร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(ขาดทุน) </w:t>
      </w:r>
      <w:r w:rsidRPr="003F44F5">
        <w:rPr>
          <w:rFonts w:ascii="Angsana New" w:hAnsi="Angsana New"/>
          <w:sz w:val="26"/>
          <w:szCs w:val="26"/>
          <w:cs/>
        </w:rPr>
        <w:t>ของส่วนงานของ</w:t>
      </w:r>
      <w:r w:rsidRPr="003F44F5">
        <w:rPr>
          <w:rFonts w:ascii="Angsana New" w:hAnsi="Angsana New" w:hint="cs"/>
          <w:sz w:val="26"/>
          <w:szCs w:val="26"/>
          <w:cs/>
        </w:rPr>
        <w:t>กลุ่ม</w:t>
      </w:r>
      <w:r w:rsidRPr="003F44F5">
        <w:rPr>
          <w:rFonts w:ascii="Angsana New" w:hAnsi="Angsana New"/>
          <w:sz w:val="26"/>
          <w:szCs w:val="26"/>
          <w:cs/>
        </w:rPr>
        <w:t>บริษัท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  <w:cs/>
        </w:rPr>
        <w:t>สำหรับ</w:t>
      </w:r>
      <w:r w:rsidRPr="003F44F5">
        <w:rPr>
          <w:rFonts w:ascii="Angsana New" w:hAnsi="Angsana New" w:hint="cs"/>
          <w:sz w:val="26"/>
          <w:szCs w:val="26"/>
          <w:cs/>
        </w:rPr>
        <w:t>แต่ละปี</w:t>
      </w:r>
      <w:r w:rsidRPr="003F44F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>2558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และสินทรัพย์และหนี้สินตามส่วนงาน 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มีดังต่อไปนี้</w:t>
      </w:r>
    </w:p>
    <w:tbl>
      <w:tblPr>
        <w:tblW w:w="491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969"/>
        <w:gridCol w:w="718"/>
        <w:gridCol w:w="718"/>
        <w:gridCol w:w="718"/>
        <w:gridCol w:w="718"/>
        <w:gridCol w:w="722"/>
        <w:gridCol w:w="719"/>
        <w:gridCol w:w="719"/>
        <w:gridCol w:w="716"/>
        <w:gridCol w:w="722"/>
        <w:gridCol w:w="722"/>
        <w:gridCol w:w="722"/>
        <w:gridCol w:w="719"/>
        <w:gridCol w:w="719"/>
        <w:gridCol w:w="722"/>
        <w:gridCol w:w="719"/>
        <w:gridCol w:w="727"/>
      </w:tblGrid>
      <w:tr w:rsidR="003F44F5" w:rsidRPr="003F44F5" w:rsidTr="00DC0D13">
        <w:trPr>
          <w:trHeight w:val="80"/>
        </w:trPr>
        <w:tc>
          <w:tcPr>
            <w:tcW w:w="1025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5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</w:tr>
      <w:tr w:rsidR="003F44F5" w:rsidRPr="003F44F5" w:rsidTr="00D51326">
        <w:trPr>
          <w:trHeight w:val="809"/>
        </w:trPr>
        <w:tc>
          <w:tcPr>
            <w:tcW w:w="1025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การลงทุน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br/>
              <w:t>ในหุ้นทุน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โรงแรม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ศูนย์การค้า</w:t>
            </w: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การให้บริการ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br/>
              <w:t>ด้านต่าง ๆ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3" w:right="-150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23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ร้านซุปเปอร์มาร์เก็ตระดับพรีเมี่ยมชั้นนำและร้านอาหารและเครื่องดื่ม</w:t>
            </w:r>
          </w:p>
        </w:tc>
        <w:tc>
          <w:tcPr>
            <w:tcW w:w="4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ตัดรายการบัญชีระหว่างกัน</w:t>
            </w:r>
          </w:p>
        </w:tc>
        <w:tc>
          <w:tcPr>
            <w:tcW w:w="4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F44F5" w:rsidRPr="003F44F5" w:rsidTr="00D51326">
        <w:tc>
          <w:tcPr>
            <w:tcW w:w="1025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</w:tr>
      <w:tr w:rsidR="003F44F5" w:rsidRPr="003F44F5" w:rsidTr="00DC0D13">
        <w:trPr>
          <w:trHeight w:val="80"/>
        </w:trPr>
        <w:tc>
          <w:tcPr>
            <w:tcW w:w="1025" w:type="pct"/>
          </w:tcPr>
          <w:p w:rsidR="00D51326" w:rsidRPr="003F44F5" w:rsidRDefault="00D51326" w:rsidP="00DC0D13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7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1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D51326">
        <w:trPr>
          <w:trHeight w:val="279"/>
        </w:trPr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1,375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4,027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3,348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(282)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(64)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5,437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3,489</w:t>
            </w:r>
          </w:p>
        </w:tc>
      </w:tr>
      <w:tr w:rsidR="003F44F5" w:rsidRPr="003F44F5" w:rsidTr="00D51326">
        <w:trPr>
          <w:trHeight w:val="80"/>
        </w:trPr>
        <w:tc>
          <w:tcPr>
            <w:tcW w:w="1025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ต้นทุนขาย  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(1,054)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(85)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(104)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(95)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(239)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(1,654)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(1,604)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268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(2,783)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(1,776)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กำไร (ขาดทุน) ขั้นต้น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321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(23)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 (23)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2,373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1,744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2,654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1,713</w:t>
            </w:r>
          </w:p>
        </w:tc>
      </w:tr>
      <w:tr w:rsidR="003F44F5" w:rsidRPr="003F44F5" w:rsidTr="00D51326">
        <w:trPr>
          <w:trHeight w:val="162"/>
        </w:trPr>
        <w:tc>
          <w:tcPr>
            <w:tcW w:w="1025" w:type="pct"/>
          </w:tcPr>
          <w:p w:rsidR="00D51326" w:rsidRPr="003F44F5" w:rsidRDefault="00D51326" w:rsidP="00DC0D13">
            <w:pPr>
              <w:tabs>
                <w:tab w:val="clear" w:pos="227"/>
              </w:tabs>
              <w:spacing w:line="240" w:lineRule="auto"/>
              <w:ind w:left="-1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7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1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D51326">
        <w:tc>
          <w:tcPr>
            <w:tcW w:w="1025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</w:t>
            </w:r>
            <w:r w:rsidRPr="003F44F5">
              <w:rPr>
                <w:rFonts w:ascii="Angsana New" w:hAnsi="Angsana New"/>
                <w:sz w:val="22"/>
                <w:szCs w:val="22"/>
                <w:lang w:val="en-GB"/>
              </w:rPr>
              <w:t>61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(757)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(813)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(1,014)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(983)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(21)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(37)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</w:tabs>
              <w:ind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(3,410)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(2,263)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(4,450)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(3,210)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(352)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(44)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(43)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(38)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(1,013)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(290)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(694)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(736)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(1,766)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(1,474)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(587)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(461)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(112)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(140)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(135)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(337)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(386)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571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534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(638)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(584)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ส่วนแบ่งขาดทุนจากการลงทุนในกิจการร่วมค้า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7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hideMark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251" w:type="pct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tabs>
                <w:tab w:val="clear" w:pos="454"/>
              </w:tabs>
              <w:ind w:left="-29" w:right="-5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189</w:t>
            </w:r>
          </w:p>
        </w:tc>
      </w:tr>
      <w:tr w:rsidR="003F44F5" w:rsidRPr="003F44F5" w:rsidTr="00D51326"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ขาดทุนสำหรับ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(485)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(678)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(160)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(163)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(150)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115" w:right="-2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(1,327)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(650)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(123)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(2,326)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(1,869)</w:t>
            </w:r>
          </w:p>
        </w:tc>
      </w:tr>
      <w:tr w:rsidR="003F44F5" w:rsidRPr="003F44F5" w:rsidTr="00D51326">
        <w:trPr>
          <w:trHeight w:val="243"/>
        </w:trPr>
        <w:tc>
          <w:tcPr>
            <w:tcW w:w="1025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ส่วนของผู้ถือหุ้นเดิมในบริษัทย่อย</w:t>
            </w: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38</w:t>
            </w:r>
          </w:p>
        </w:tc>
      </w:tr>
      <w:tr w:rsidR="003F44F5" w:rsidRPr="003F44F5" w:rsidTr="00D51326">
        <w:trPr>
          <w:trHeight w:val="243"/>
        </w:trPr>
        <w:tc>
          <w:tcPr>
            <w:tcW w:w="1025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left="-28" w:right="-24" w:hanging="1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4" w:space="1" w:color="auto"/>
              </w:pBdr>
              <w:ind w:hanging="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46</w:t>
            </w:r>
          </w:p>
        </w:tc>
      </w:tr>
      <w:tr w:rsidR="003F44F5" w:rsidRPr="003F44F5" w:rsidTr="00D51326">
        <w:trPr>
          <w:trHeight w:val="243"/>
        </w:trPr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ขาดทุนส่วนที่เป็นขอ</w:t>
            </w:r>
            <w:r w:rsidRPr="003F44F5">
              <w:rPr>
                <w:rFonts w:ascii="Angsana New" w:hAnsi="Angsana New" w:hint="cs"/>
                <w:sz w:val="22"/>
                <w:szCs w:val="22"/>
                <w:cs/>
              </w:rPr>
              <w:t>งผู้ถือหุ้นของ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บริษัทใหญ่</w:t>
            </w: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(2,326)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(1,785)</w:t>
            </w:r>
          </w:p>
        </w:tc>
      </w:tr>
      <w:tr w:rsidR="003F44F5" w:rsidRPr="003F44F5" w:rsidTr="00D51326">
        <w:trPr>
          <w:trHeight w:val="80"/>
        </w:trPr>
        <w:tc>
          <w:tcPr>
            <w:tcW w:w="1025" w:type="pct"/>
          </w:tcPr>
          <w:p w:rsidR="00D51326" w:rsidRPr="003F44F5" w:rsidRDefault="00D51326" w:rsidP="00DC0D13">
            <w:pPr>
              <w:tabs>
                <w:tab w:val="clear" w:pos="227"/>
              </w:tabs>
              <w:spacing w:line="240" w:lineRule="auto"/>
              <w:ind w:left="-1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7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9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1" w:type="pct"/>
          </w:tcPr>
          <w:p w:rsidR="00D51326" w:rsidRPr="003F44F5" w:rsidRDefault="00D51326" w:rsidP="00DC0D13">
            <w:pPr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44F5" w:rsidRPr="003F44F5" w:rsidTr="00D51326">
        <w:trPr>
          <w:trHeight w:val="80"/>
        </w:trPr>
        <w:tc>
          <w:tcPr>
            <w:tcW w:w="1025" w:type="pct"/>
            <w:vAlign w:val="bottom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3F44F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ข้อมูลอื่น</w:t>
            </w: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9" w:type="pct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8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pct"/>
            <w:vAlign w:val="bottom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4F5" w:rsidRPr="003F44F5" w:rsidTr="00D51326">
        <w:trPr>
          <w:trHeight w:val="243"/>
        </w:trPr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สินทรัพย์ตามส่วนงาน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33,363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25,542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3,336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2,900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2,596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9,901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9,166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(19,135)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left" w:pos="699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(15,129)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31,831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25,932</w:t>
            </w:r>
          </w:p>
        </w:tc>
      </w:tr>
      <w:tr w:rsidR="003F44F5" w:rsidRPr="003F44F5" w:rsidTr="00D51326">
        <w:trPr>
          <w:trHeight w:val="243"/>
        </w:trPr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หนี้สินตามส่วนงาน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27,401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20,734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440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4,901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3,843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3,360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2,966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178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7,503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5,399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454"/>
              </w:tabs>
              <w:ind w:left="-29" w:right="-58" w:hanging="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(13,674)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(9,785)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30,142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23,805</w:t>
            </w:r>
          </w:p>
        </w:tc>
      </w:tr>
      <w:tr w:rsidR="00D51326" w:rsidRPr="003F44F5" w:rsidTr="00D51326">
        <w:trPr>
          <w:trHeight w:val="243"/>
        </w:trPr>
        <w:tc>
          <w:tcPr>
            <w:tcW w:w="1025" w:type="pct"/>
            <w:hideMark/>
          </w:tcPr>
          <w:p w:rsidR="00D51326" w:rsidRPr="003F44F5" w:rsidRDefault="00D51326" w:rsidP="00DC0D13">
            <w:pPr>
              <w:tabs>
                <w:tab w:val="clear" w:pos="227"/>
              </w:tabs>
              <w:ind w:left="-18" w:right="-108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left" w:pos="158"/>
              </w:tabs>
              <w:ind w:left="-29" w:right="-5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left" w:pos="158"/>
              </w:tabs>
              <w:ind w:left="-29" w:right="-5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left" w:pos="158"/>
              </w:tabs>
              <w:ind w:left="-29" w:right="-5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left" w:pos="158"/>
              </w:tabs>
              <w:ind w:left="-29" w:right="-58" w:hanging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 xml:space="preserve"> -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247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88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49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</w:tabs>
              <w:ind w:left="-86" w:righ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248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251" w:type="pct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</w:rPr>
              <w:t>226</w:t>
            </w:r>
          </w:p>
        </w:tc>
      </w:tr>
    </w:tbl>
    <w:p w:rsidR="00D51326" w:rsidRPr="003F44F5" w:rsidRDefault="00D51326" w:rsidP="00597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"/>
          <w:szCs w:val="2"/>
        </w:rPr>
      </w:pPr>
    </w:p>
    <w:p w:rsidR="00597589" w:rsidRPr="003F44F5" w:rsidRDefault="00597589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  <w:cs/>
        </w:rPr>
        <w:sectPr w:rsidR="00597589" w:rsidRPr="003F44F5" w:rsidSect="00597589">
          <w:headerReference w:type="first" r:id="rId14"/>
          <w:pgSz w:w="16834" w:h="11909" w:orient="landscape" w:code="9"/>
          <w:pgMar w:top="864" w:right="1008" w:bottom="576" w:left="1296" w:header="864" w:footer="432" w:gutter="0"/>
          <w:cols w:space="720"/>
          <w:titlePg/>
          <w:docGrid w:linePitch="245"/>
        </w:sectPr>
      </w:pPr>
    </w:p>
    <w:p w:rsidR="00B00CC8" w:rsidRPr="003F44F5" w:rsidRDefault="00B00CC8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  <w:cs/>
        </w:rPr>
        <w:lastRenderedPageBreak/>
        <w:t>ส่วนงานภูมิศาสตร์</w:t>
      </w:r>
    </w:p>
    <w:p w:rsidR="00B00CC8" w:rsidRPr="003F44F5" w:rsidRDefault="00B00CC8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B00CC8" w:rsidRPr="003F44F5" w:rsidRDefault="00B00CC8" w:rsidP="00B00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กลุ่มบริษัท เพซ ดีเวลลอปเมนท์ คอร์ปอเรชั่น ได้ขยายการลงทุนและดำเนินกิจการในต่างประเทศ โดยนำเสนอข้อมูลเกี่ยวกับการจำแนกส่วนงานภูมิศาสตร์สำหรับรายการรายได้จากการขายสำหรับ</w:t>
      </w:r>
      <w:r w:rsidR="002B11DE" w:rsidRPr="003F44F5">
        <w:rPr>
          <w:rFonts w:ascii="Angsana New" w:hAnsi="Angsana New" w:hint="cs"/>
          <w:sz w:val="26"/>
          <w:szCs w:val="26"/>
          <w:cs/>
        </w:rPr>
        <w:t xml:space="preserve">แต่ละปีสิ้นสุดวันที่ </w:t>
      </w:r>
      <w:r w:rsidR="002B11DE" w:rsidRPr="003F44F5">
        <w:rPr>
          <w:rFonts w:ascii="Angsana New" w:hAnsi="Angsana New"/>
          <w:sz w:val="26"/>
          <w:szCs w:val="26"/>
        </w:rPr>
        <w:t xml:space="preserve">31 </w:t>
      </w:r>
      <w:r w:rsidR="002B11DE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2B11DE" w:rsidRPr="003F44F5">
        <w:rPr>
          <w:rFonts w:ascii="Angsana New" w:hAnsi="Angsana New"/>
          <w:sz w:val="26"/>
          <w:szCs w:val="26"/>
        </w:rPr>
        <w:t>255</w:t>
      </w:r>
      <w:r w:rsidR="00597589" w:rsidRPr="003F44F5">
        <w:rPr>
          <w:rFonts w:ascii="Angsana New" w:hAnsi="Angsana New"/>
          <w:sz w:val="26"/>
          <w:szCs w:val="26"/>
        </w:rPr>
        <w:t>9</w:t>
      </w:r>
      <w:r w:rsidR="002B11DE" w:rsidRPr="003F44F5">
        <w:rPr>
          <w:rFonts w:ascii="Angsana New" w:hAnsi="Angsana New"/>
          <w:sz w:val="26"/>
          <w:szCs w:val="26"/>
        </w:rPr>
        <w:t xml:space="preserve"> </w:t>
      </w:r>
      <w:r w:rsidR="002B11DE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2B11DE" w:rsidRPr="003F44F5">
        <w:rPr>
          <w:rFonts w:ascii="Angsana New" w:hAnsi="Angsana New"/>
          <w:sz w:val="26"/>
          <w:szCs w:val="26"/>
        </w:rPr>
        <w:t>255</w:t>
      </w:r>
      <w:r w:rsidR="00597589" w:rsidRPr="003F44F5">
        <w:rPr>
          <w:rFonts w:ascii="Angsana New" w:hAnsi="Angsana New"/>
          <w:sz w:val="26"/>
          <w:szCs w:val="26"/>
        </w:rPr>
        <w:t>8</w:t>
      </w:r>
      <w:r w:rsidR="002B11DE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และสินทรัพย์รวม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597589" w:rsidRPr="003F44F5">
        <w:rPr>
          <w:rFonts w:ascii="Angsana New" w:hAnsi="Angsana New"/>
          <w:sz w:val="26"/>
          <w:szCs w:val="26"/>
        </w:rPr>
        <w:t xml:space="preserve">                 </w:t>
      </w:r>
      <w:r w:rsidR="002B11DE" w:rsidRPr="003F44F5">
        <w:rPr>
          <w:rFonts w:ascii="Angsana New" w:hAnsi="Angsana New"/>
          <w:sz w:val="26"/>
          <w:szCs w:val="26"/>
        </w:rPr>
        <w:t xml:space="preserve">31 </w:t>
      </w:r>
      <w:r w:rsidR="002B11DE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97589" w:rsidRPr="003F44F5">
        <w:rPr>
          <w:rFonts w:ascii="Angsana New" w:hAnsi="Angsana New"/>
          <w:sz w:val="26"/>
          <w:szCs w:val="26"/>
        </w:rPr>
        <w:t>2559</w:t>
      </w:r>
      <w:r w:rsidR="002B11DE" w:rsidRPr="003F44F5">
        <w:rPr>
          <w:rFonts w:ascii="Angsana New" w:hAnsi="Angsana New"/>
          <w:sz w:val="26"/>
          <w:szCs w:val="26"/>
        </w:rPr>
        <w:t xml:space="preserve"> </w:t>
      </w:r>
      <w:r w:rsidR="002B11DE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2B11DE" w:rsidRPr="003F44F5">
        <w:rPr>
          <w:rFonts w:ascii="Angsana New" w:hAnsi="Angsana New"/>
          <w:sz w:val="26"/>
          <w:szCs w:val="26"/>
        </w:rPr>
        <w:t>255</w:t>
      </w:r>
      <w:r w:rsidR="00597589" w:rsidRPr="003F44F5">
        <w:rPr>
          <w:rFonts w:ascii="Angsana New" w:hAnsi="Angsana New"/>
          <w:sz w:val="26"/>
          <w:szCs w:val="26"/>
        </w:rPr>
        <w:t>8</w:t>
      </w:r>
      <w:r w:rsidR="002B11DE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ที่มีมูลค่าเป็นสาระสำคัญ โดยรายได้จากการขายตามส่วนงานแยกตามที่ตั้งทางภูมิศาสตร์ของลูกค้าและสินทรัพย์รวมตามส่วนงานแยกตามสถานที่ตั้งทางภูมิศาสตร์ของสินทรัพย์</w:t>
      </w:r>
    </w:p>
    <w:p w:rsidR="002B11DE" w:rsidRPr="003F44F5" w:rsidRDefault="002B11D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6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90"/>
        <w:gridCol w:w="705"/>
        <w:gridCol w:w="684"/>
        <w:gridCol w:w="684"/>
        <w:gridCol w:w="685"/>
        <w:gridCol w:w="685"/>
        <w:gridCol w:w="685"/>
        <w:gridCol w:w="788"/>
        <w:gridCol w:w="685"/>
        <w:gridCol w:w="685"/>
        <w:gridCol w:w="685"/>
      </w:tblGrid>
      <w:tr w:rsidR="003F44F5" w:rsidRPr="003F44F5" w:rsidTr="00DC0D13">
        <w:trPr>
          <w:trHeight w:val="268"/>
        </w:trPr>
        <w:tc>
          <w:tcPr>
            <w:tcW w:w="2790" w:type="dxa"/>
          </w:tcPr>
          <w:p w:rsidR="00D51326" w:rsidRPr="003F44F5" w:rsidRDefault="00D51326" w:rsidP="00DC0D1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6971" w:type="dxa"/>
            <w:gridSpan w:val="10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="Times New Roman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F44F5" w:rsidRPr="003F44F5" w:rsidTr="00DC0D13">
        <w:trPr>
          <w:trHeight w:val="507"/>
        </w:trPr>
        <w:tc>
          <w:tcPr>
            <w:tcW w:w="2790" w:type="dxa"/>
          </w:tcPr>
          <w:p w:rsidR="00D51326" w:rsidRPr="003F44F5" w:rsidRDefault="00D51326" w:rsidP="00DC0D1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gridSpan w:val="2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="Times New Roman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9" w:type="dxa"/>
            <w:gridSpan w:val="2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="Times New Roman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ประเทศสหรัฐอเมริกา</w:t>
            </w:r>
          </w:p>
        </w:tc>
        <w:tc>
          <w:tcPr>
            <w:tcW w:w="1370" w:type="dxa"/>
            <w:gridSpan w:val="2"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theme="minorBidi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ประเทศญี่ปุ่น</w:t>
            </w:r>
          </w:p>
        </w:tc>
        <w:tc>
          <w:tcPr>
            <w:tcW w:w="1473" w:type="dxa"/>
            <w:gridSpan w:val="2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="Times New Roman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ตัดรายการบัญชีระหว่างกัน</w:t>
            </w:r>
          </w:p>
        </w:tc>
        <w:tc>
          <w:tcPr>
            <w:tcW w:w="1370" w:type="dxa"/>
            <w:gridSpan w:val="2"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D51326" w:rsidRPr="003F44F5" w:rsidRDefault="00D51326" w:rsidP="00DC0D13">
            <w:pPr>
              <w:pBdr>
                <w:bottom w:val="single" w:sz="6" w:space="1" w:color="auto"/>
              </w:pBdr>
              <w:tabs>
                <w:tab w:val="left" w:pos="1129"/>
              </w:tabs>
              <w:jc w:val="center"/>
              <w:rPr>
                <w:rFonts w:ascii="Times New Roman" w:hAnsi="Times New Roman" w:cs="Times New Roman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F44F5" w:rsidRPr="003F44F5" w:rsidTr="00DC0D13">
        <w:trPr>
          <w:trHeight w:val="268"/>
        </w:trPr>
        <w:tc>
          <w:tcPr>
            <w:tcW w:w="2790" w:type="dxa"/>
          </w:tcPr>
          <w:p w:rsidR="00D51326" w:rsidRPr="003F44F5" w:rsidRDefault="00D51326" w:rsidP="00DC0D1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84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684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788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DC0D13">
        <w:trPr>
          <w:trHeight w:val="80"/>
        </w:trPr>
        <w:tc>
          <w:tcPr>
            <w:tcW w:w="2790" w:type="dxa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DC0D13">
        <w:trPr>
          <w:trHeight w:val="283"/>
        </w:trPr>
        <w:tc>
          <w:tcPr>
            <w:tcW w:w="2790" w:type="dxa"/>
            <w:hideMark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รายได้และรายได้อื่น</w:t>
            </w:r>
          </w:p>
        </w:tc>
        <w:tc>
          <w:tcPr>
            <w:tcW w:w="705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2,710</w:t>
            </w:r>
          </w:p>
        </w:tc>
        <w:tc>
          <w:tcPr>
            <w:tcW w:w="684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1,240</w:t>
            </w: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3,796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3,149</w:t>
            </w:r>
          </w:p>
        </w:tc>
        <w:tc>
          <w:tcPr>
            <w:tcW w:w="685" w:type="dxa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685" w:type="dxa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8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(1,039)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58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(877)</w:t>
            </w: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5,467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14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3,512</w:t>
            </w:r>
          </w:p>
        </w:tc>
      </w:tr>
      <w:tr w:rsidR="003F44F5" w:rsidRPr="003F44F5" w:rsidTr="00DC0D13">
        <w:trPr>
          <w:trHeight w:val="80"/>
        </w:trPr>
        <w:tc>
          <w:tcPr>
            <w:tcW w:w="2790" w:type="dxa"/>
          </w:tcPr>
          <w:p w:rsidR="00D51326" w:rsidRPr="003F44F5" w:rsidRDefault="00D51326" w:rsidP="00DC0D13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:rsidR="00D51326" w:rsidRPr="003F44F5" w:rsidRDefault="00D51326" w:rsidP="00DC0D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1326" w:rsidRPr="003F44F5" w:rsidTr="00DC0D13">
        <w:trPr>
          <w:trHeight w:val="161"/>
        </w:trPr>
        <w:tc>
          <w:tcPr>
            <w:tcW w:w="2790" w:type="dxa"/>
            <w:hideMark/>
          </w:tcPr>
          <w:p w:rsidR="00D51326" w:rsidRPr="003F44F5" w:rsidRDefault="00D51326" w:rsidP="00DC0D13">
            <w:pPr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สินทรัพย์รวม </w:t>
            </w:r>
          </w:p>
        </w:tc>
        <w:tc>
          <w:tcPr>
            <w:tcW w:w="705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43,935</w:t>
            </w:r>
          </w:p>
        </w:tc>
        <w:tc>
          <w:tcPr>
            <w:tcW w:w="684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34,600</w:t>
            </w:r>
          </w:p>
        </w:tc>
        <w:tc>
          <w:tcPr>
            <w:tcW w:w="684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6,803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6,461</w:t>
            </w:r>
          </w:p>
        </w:tc>
        <w:tc>
          <w:tcPr>
            <w:tcW w:w="685" w:type="dxa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228</w:t>
            </w:r>
          </w:p>
        </w:tc>
        <w:tc>
          <w:tcPr>
            <w:tcW w:w="685" w:type="dxa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8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9" w:right="-58" w:hanging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(19,135)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(15,129)</w:t>
            </w:r>
          </w:p>
        </w:tc>
        <w:tc>
          <w:tcPr>
            <w:tcW w:w="685" w:type="dxa"/>
            <w:vAlign w:val="bottom"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31,831</w:t>
            </w:r>
          </w:p>
        </w:tc>
        <w:tc>
          <w:tcPr>
            <w:tcW w:w="685" w:type="dxa"/>
            <w:vAlign w:val="bottom"/>
            <w:hideMark/>
          </w:tcPr>
          <w:p w:rsidR="00D51326" w:rsidRPr="003F44F5" w:rsidRDefault="00D51326" w:rsidP="00DC0D13">
            <w:pPr>
              <w:pBdr>
                <w:bottom w:val="double" w:sz="4" w:space="1" w:color="auto"/>
              </w:pBdr>
              <w:ind w:left="-28" w:right="-24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25,932</w:t>
            </w:r>
          </w:p>
        </w:tc>
      </w:tr>
    </w:tbl>
    <w:p w:rsidR="00D51326" w:rsidRPr="003F44F5" w:rsidRDefault="00D51326" w:rsidP="00D51326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sz w:val="26"/>
          <w:szCs w:val="26"/>
        </w:rPr>
      </w:pPr>
    </w:p>
    <w:p w:rsidR="00C5046A" w:rsidRPr="003F44F5" w:rsidRDefault="005133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8E56E8" w:rsidRPr="003F44F5">
        <w:rPr>
          <w:rFonts w:ascii="Angsana New" w:hAnsi="Angsana New"/>
          <w:b/>
          <w:bCs/>
          <w:sz w:val="26"/>
          <w:szCs w:val="26"/>
        </w:rPr>
        <w:t>2</w:t>
      </w:r>
      <w:r w:rsidR="00C5046A" w:rsidRPr="003F44F5">
        <w:rPr>
          <w:rFonts w:ascii="Angsana New" w:hAnsi="Angsana New"/>
          <w:b/>
          <w:bCs/>
          <w:sz w:val="26"/>
          <w:szCs w:val="26"/>
        </w:rPr>
        <w:t>.</w:t>
      </w:r>
      <w:r w:rsidR="00C5046A" w:rsidRPr="003F44F5">
        <w:rPr>
          <w:rFonts w:ascii="Angsana New" w:hAnsi="Angsana New"/>
          <w:b/>
          <w:bCs/>
          <w:sz w:val="26"/>
          <w:szCs w:val="26"/>
        </w:rPr>
        <w:tab/>
      </w:r>
      <w:r w:rsidR="00C5046A" w:rsidRPr="003F44F5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:rsidR="00C5046A" w:rsidRPr="003F44F5" w:rsidRDefault="00C5046A" w:rsidP="00492C6C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สินทรัพย์ทางการเงินและหนี้สินทางการเงินที่มีอยู่ในงบแสดงฐานะการเงินรวมได้รวม เงินสดและรายการเทียบเท่าเงินสด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เงินลงทุนระยะสั้น </w:t>
      </w:r>
      <w:r w:rsidRPr="003F44F5">
        <w:rPr>
          <w:rFonts w:ascii="Angsana New" w:hAnsi="Angsana New"/>
          <w:sz w:val="26"/>
          <w:szCs w:val="26"/>
          <w:cs/>
        </w:rPr>
        <w:t xml:space="preserve">ลูกหนี้การค้า </w:t>
      </w:r>
      <w:r w:rsidRPr="003F44F5">
        <w:rPr>
          <w:rFonts w:ascii="Angsana New" w:hAnsi="Angsana New" w:hint="cs"/>
          <w:sz w:val="26"/>
          <w:szCs w:val="26"/>
          <w:cs/>
        </w:rPr>
        <w:t>เงินทดรองจ่ายและ</w:t>
      </w:r>
      <w:r w:rsidRPr="003F44F5">
        <w:rPr>
          <w:rFonts w:ascii="Angsana New" w:hAnsi="Angsana New"/>
          <w:sz w:val="26"/>
          <w:szCs w:val="26"/>
          <w:cs/>
        </w:rPr>
        <w:t>ลูกหนี้อื่น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บริษัทย่อยและ</w:t>
      </w:r>
      <w:r w:rsidRPr="003F44F5">
        <w:rPr>
          <w:rFonts w:ascii="Angsana New" w:hAnsi="Angsana New"/>
          <w:sz w:val="26"/>
          <w:szCs w:val="26"/>
          <w:cs/>
        </w:rPr>
        <w:t>บริษัทที่เกี่ยวข้องกัน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รายได้ค่าธรรมเนียมบริหารค้างรับ</w:t>
      </w:r>
      <w:r w:rsidRPr="003F44F5">
        <w:rPr>
          <w:rFonts w:ascii="Angsana New" w:hAnsi="Angsana New"/>
          <w:sz w:val="26"/>
          <w:szCs w:val="26"/>
          <w:cs/>
        </w:rPr>
        <w:t xml:space="preserve"> ภาษีมูลค่าเพิ่มรอขอคืน  เงินฝากออมทรัพย์</w:t>
      </w:r>
      <w:r w:rsidRPr="003F44F5">
        <w:rPr>
          <w:rFonts w:ascii="Angsana New" w:hAnsi="Angsana New" w:hint="cs"/>
          <w:sz w:val="26"/>
          <w:szCs w:val="26"/>
          <w:cs/>
        </w:rPr>
        <w:t>และเงินฝากกระแสรายวัน</w:t>
      </w:r>
      <w:r w:rsidRPr="003F44F5">
        <w:rPr>
          <w:rFonts w:ascii="Angsana New" w:hAnsi="Angsana New"/>
          <w:sz w:val="26"/>
          <w:szCs w:val="26"/>
          <w:cs/>
        </w:rPr>
        <w:t>ที่มีข้อจำกัดในการใช้  เงินให้กู้ยืม</w:t>
      </w:r>
      <w:r w:rsidRPr="003F44F5">
        <w:rPr>
          <w:rFonts w:ascii="Angsana New" w:hAnsi="Angsana New" w:hint="cs"/>
          <w:sz w:val="26"/>
          <w:szCs w:val="26"/>
          <w:cs/>
        </w:rPr>
        <w:t>ระยะสั้นและเงินให้กู้ยืม</w:t>
      </w:r>
      <w:r w:rsidRPr="003F44F5">
        <w:rPr>
          <w:rFonts w:ascii="Angsana New" w:hAnsi="Angsana New"/>
          <w:sz w:val="26"/>
          <w:szCs w:val="26"/>
          <w:cs/>
        </w:rPr>
        <w:t>ระยะยาวแก่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บริษัทย่อยและบริษัทที่เกี่ยวข้องกัน</w:t>
      </w:r>
      <w:r w:rsidRPr="003F44F5">
        <w:rPr>
          <w:rFonts w:ascii="Angsana New" w:hAnsi="Angsana New"/>
          <w:sz w:val="26"/>
          <w:szCs w:val="26"/>
          <w:cs/>
        </w:rPr>
        <w:t xml:space="preserve"> ดอกเบี้ยค้างรับจาก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 เงินเบิกเกินบัญชีธนาคาร</w:t>
      </w:r>
      <w:r w:rsidRPr="003F44F5">
        <w:rPr>
          <w:rFonts w:ascii="Angsana New" w:hAnsi="Angsana New" w:hint="cs"/>
          <w:sz w:val="26"/>
          <w:szCs w:val="26"/>
          <w:cs/>
        </w:rPr>
        <w:t>และเงินกู้ยืมระยะสั้นจากสถาบันการเงิน เงินกู้ยืมระยะสั้น</w:t>
      </w:r>
      <w:r w:rsidRPr="003F44F5">
        <w:rPr>
          <w:rFonts w:ascii="Angsana New" w:hAnsi="Angsana New"/>
          <w:sz w:val="26"/>
          <w:szCs w:val="26"/>
          <w:cs/>
        </w:rPr>
        <w:t xml:space="preserve"> เจ้าหนี้การค้า </w:t>
      </w:r>
      <w:r w:rsidRPr="003F44F5">
        <w:rPr>
          <w:rFonts w:ascii="Angsana New" w:hAnsi="Angsana New" w:hint="cs"/>
          <w:sz w:val="26"/>
          <w:szCs w:val="26"/>
          <w:cs/>
        </w:rPr>
        <w:t>เจ้าหนี้ค่าซื้อที่ดิน</w:t>
      </w:r>
      <w:r w:rsidRPr="003F44F5">
        <w:rPr>
          <w:rFonts w:ascii="Angsana New" w:hAnsi="Angsana New"/>
          <w:sz w:val="26"/>
          <w:szCs w:val="26"/>
          <w:cs/>
        </w:rPr>
        <w:t xml:space="preserve"> เจ้าหนี้อื่นบริษัทที่เกี่ยวข้องกัน เจ้าหนี้อื่น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เงินมัดจำรับจากลูกค้า ดอกเบี้ยค้างจ่าย</w:t>
      </w:r>
      <w:r w:rsidRPr="003F44F5">
        <w:rPr>
          <w:rFonts w:ascii="Angsana New" w:hAnsi="Angsana New"/>
          <w:sz w:val="26"/>
          <w:szCs w:val="26"/>
          <w:cs/>
        </w:rPr>
        <w:t>แก่กิจการที่เกี่ยวข้องกัน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หนี้สินตามสัญญาเช่าการเงิน หุ้นกู้และ</w:t>
      </w:r>
      <w:r w:rsidRPr="003F44F5">
        <w:rPr>
          <w:rFonts w:ascii="Angsana New" w:hAnsi="Angsana New"/>
          <w:sz w:val="26"/>
          <w:szCs w:val="26"/>
          <w:cs/>
        </w:rPr>
        <w:t>เงินกู้ยืมระยะยาวจาก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บุคคลอื่น </w:t>
      </w:r>
      <w:r w:rsidRPr="003F44F5">
        <w:rPr>
          <w:rFonts w:ascii="Angsana New" w:hAnsi="Angsana New"/>
          <w:sz w:val="26"/>
          <w:szCs w:val="26"/>
          <w:cs/>
        </w:rPr>
        <w:t xml:space="preserve">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Pr="003F44F5">
        <w:rPr>
          <w:rFonts w:ascii="Angsana New" w:hAnsi="Angsana New"/>
          <w:sz w:val="26"/>
          <w:szCs w:val="26"/>
        </w:rPr>
        <w:t>3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รวม  จากการประเมินฐานะทางการเงินและผลการดำเนินงานของกลุ่มบริษัท</w:t>
      </w:r>
      <w:r w:rsidR="00DB6C34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คอร์ปอเรชั่น ข้อมูลเหล่านี้ชี้ให้เห็นว่ากลุ่มบริษัท</w:t>
      </w:r>
      <w:r w:rsidR="00967FC9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เพซ ดีเวลลอปเมนท์ คอร์ปอเรชั่นไม่มีปัญหาความเสี่ยงด้านสภาพคล่อง </w:t>
      </w:r>
    </w:p>
    <w:p w:rsidR="00DB6C34" w:rsidRPr="003F44F5" w:rsidRDefault="00DB6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ความเสี่ยงจากอัตราแลกเปลี่ยน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กลุ่มบริษัท</w:t>
      </w:r>
      <w:r w:rsidR="00A660D5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อย่างไรก็ตาม กลุ่มบริษัท</w:t>
      </w:r>
      <w:r w:rsidR="00DB6C34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 ไม่มีการทำสัญญาป้องกันความเสี่ยงดังกล่าว</w:t>
      </w:r>
    </w:p>
    <w:p w:rsidR="00DB6C34" w:rsidRPr="003F44F5" w:rsidRDefault="00DB6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ความเสี่ยงที่ลูกค้าหรือคู่สัญญาไม่สามารถชำระหนี้แก่กลุ่มบริษัทเพซ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>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  โดยการวิเคราะห์ฐานะทางการเงินของลูกค้า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รวม ฝ่ายบริหารไม่ได้คาดว่าจะเกิดผลเสียหายที่มีสาระสำคัญจากการเก็บหนี้ไม่ได้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กลุ่มบริษัท</w:t>
      </w:r>
      <w:r w:rsidR="00DB6C34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</w:t>
      </w:r>
      <w:r w:rsidR="00DB6C34" w:rsidRPr="003F44F5">
        <w:rPr>
          <w:rFonts w:ascii="Angsana New" w:hAnsi="Angsana New"/>
          <w:sz w:val="26"/>
          <w:szCs w:val="26"/>
        </w:rPr>
        <w:t xml:space="preserve">            </w:t>
      </w:r>
      <w:r w:rsidRPr="003F44F5">
        <w:rPr>
          <w:rFonts w:ascii="Angsana New" w:hAnsi="Angsana New"/>
          <w:sz w:val="26"/>
          <w:szCs w:val="26"/>
          <w:cs/>
        </w:rPr>
        <w:t xml:space="preserve"> ดีเวลลอปเมนท์ คอร์ปอเรชั่น ทั้งในปัจจุบันและอนาคต กลุ่มบริษัท 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เงินให้กู้ยืม</w:t>
      </w:r>
      <w:r w:rsidRPr="003F44F5">
        <w:rPr>
          <w:rFonts w:ascii="Angsana New" w:hAnsi="Angsana New" w:hint="cs"/>
          <w:sz w:val="26"/>
          <w:szCs w:val="26"/>
          <w:cs/>
        </w:rPr>
        <w:t>ระยะสั้นและเงินให้กู้ยืม</w:t>
      </w:r>
      <w:r w:rsidRPr="003F44F5">
        <w:rPr>
          <w:rFonts w:ascii="Angsana New" w:hAnsi="Angsana New"/>
          <w:sz w:val="26"/>
          <w:szCs w:val="26"/>
          <w:cs/>
        </w:rPr>
        <w:t>ระยะยาวแก่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 ดอกเบี้ยค้างรับจาก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 เงินเบิกเกินบัญชีธนาคาร</w:t>
      </w:r>
      <w:r w:rsidRPr="003F44F5">
        <w:rPr>
          <w:rFonts w:ascii="Angsana New" w:hAnsi="Angsana New" w:hint="cs"/>
          <w:sz w:val="26"/>
          <w:szCs w:val="26"/>
          <w:cs/>
        </w:rPr>
        <w:t>และเงินกู้ยืมระยะสั้นจากสถาบันการเงิน เงินกู้ยืมระยะสั้น ดอกเบี้ยค้างจ่าย</w:t>
      </w:r>
      <w:r w:rsidRPr="003F44F5">
        <w:rPr>
          <w:rFonts w:ascii="Angsana New" w:hAnsi="Angsana New"/>
          <w:sz w:val="26"/>
          <w:szCs w:val="26"/>
          <w:cs/>
        </w:rPr>
        <w:t>แก่</w:t>
      </w:r>
      <w:r w:rsidRPr="003F44F5">
        <w:rPr>
          <w:rFonts w:ascii="Angsana New" w:hAnsi="Angsana New" w:hint="cs"/>
          <w:sz w:val="26"/>
          <w:szCs w:val="26"/>
          <w:cs/>
        </w:rPr>
        <w:t xml:space="preserve">กิจการที่เกี่ยวข้องกัน </w:t>
      </w:r>
      <w:r w:rsidRPr="003F44F5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</w:t>
      </w:r>
      <w:r w:rsidRPr="003F44F5">
        <w:rPr>
          <w:rFonts w:ascii="Angsana New" w:hAnsi="Angsana New" w:hint="cs"/>
          <w:sz w:val="26"/>
          <w:szCs w:val="26"/>
          <w:cs/>
        </w:rPr>
        <w:t xml:space="preserve"> หนี้สินตามสัญญาเช่าการเงิน หุ้นกู้และ</w:t>
      </w:r>
      <w:r w:rsidRPr="003F44F5">
        <w:rPr>
          <w:rFonts w:ascii="Angsana New" w:hAnsi="Angsana New"/>
          <w:sz w:val="26"/>
          <w:szCs w:val="26"/>
          <w:cs/>
        </w:rPr>
        <w:t>เงินกู้ยืมระยะยาวจาก</w:t>
      </w:r>
      <w:r w:rsidRPr="003F44F5">
        <w:rPr>
          <w:rFonts w:ascii="Angsana New" w:hAnsi="Angsana New" w:hint="cs"/>
          <w:sz w:val="26"/>
          <w:szCs w:val="26"/>
          <w:cs/>
        </w:rPr>
        <w:t xml:space="preserve">บุคคลอื่น </w:t>
      </w:r>
      <w:r w:rsidRPr="003F44F5">
        <w:rPr>
          <w:rFonts w:ascii="Angsana New" w:hAnsi="Angsana New"/>
          <w:sz w:val="26"/>
          <w:szCs w:val="26"/>
          <w:cs/>
        </w:rPr>
        <w:t>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</w:t>
      </w:r>
      <w:r w:rsidR="005E5ADF" w:rsidRPr="003F44F5">
        <w:rPr>
          <w:rFonts w:ascii="Angsana New" w:hAnsi="Angsana New" w:hint="cs"/>
          <w:sz w:val="26"/>
          <w:szCs w:val="26"/>
          <w:cs/>
        </w:rPr>
        <w:t>หรืออัตราคงที่</w:t>
      </w:r>
      <w:r w:rsidRPr="003F44F5">
        <w:rPr>
          <w:rFonts w:ascii="Angsana New" w:hAnsi="Angsana New"/>
          <w:sz w:val="26"/>
          <w:szCs w:val="26"/>
          <w:cs/>
        </w:rPr>
        <w:t xml:space="preserve">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Pr="003F44F5">
        <w:rPr>
          <w:rFonts w:ascii="Angsana New" w:hAnsi="Angsana New" w:hint="cs"/>
          <w:sz w:val="26"/>
          <w:szCs w:val="26"/>
          <w:cs/>
        </w:rPr>
        <w:t>ดังนั้นกลุ่ม</w:t>
      </w:r>
      <w:r w:rsidRPr="003F44F5">
        <w:rPr>
          <w:rFonts w:ascii="Angsana New" w:hAnsi="Angsana New"/>
          <w:sz w:val="26"/>
          <w:szCs w:val="26"/>
          <w:cs/>
        </w:rPr>
        <w:t>บริษัท</w:t>
      </w:r>
      <w:r w:rsidR="00DB6C34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จึงไม่ได้ทำสัญญาเพื่อป้องกันความเสี่ยงดังกล่าว</w:t>
      </w:r>
    </w:p>
    <w:p w:rsidR="00201C37" w:rsidRPr="003F44F5" w:rsidRDefault="00201C37" w:rsidP="0020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br w:type="page"/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  <w:cs/>
        </w:rPr>
        <w:t xml:space="preserve"> 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330"/>
        <w:gridCol w:w="900"/>
        <w:gridCol w:w="900"/>
        <w:gridCol w:w="900"/>
        <w:gridCol w:w="990"/>
        <w:gridCol w:w="900"/>
        <w:gridCol w:w="990"/>
        <w:gridCol w:w="1080"/>
      </w:tblGrid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  (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)                          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580"/>
                <w:tab w:val="left" w:pos="268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left" w:pos="73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454"/>
                <w:tab w:val="clear" w:pos="680"/>
                <w:tab w:val="clear" w:pos="907"/>
                <w:tab w:val="left" w:pos="792"/>
              </w:tabs>
              <w:ind w:left="-108" w:right="-108" w:firstLine="3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ภายใน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1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40"/>
                <w:tab w:val="left" w:pos="792"/>
              </w:tabs>
              <w:ind w:left="-25" w:firstLine="2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1 -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740"/>
                <w:tab w:val="left" w:pos="823"/>
              </w:tabs>
              <w:ind w:left="-1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ราคาตลาด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ดอกเบี้ย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รวม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947"/>
              </w:tabs>
              <w:ind w:left="-69" w:right="-5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 xml:space="preserve">  (ร้อยละต่อปี)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F31153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685,367</w:t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7,088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692,455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0.37 - 0.4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44,695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44,695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89,494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89,494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เงินทดรองจ่ายและ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6,715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6,715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238,179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238,179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เงินฝากออมทรัพย์และเงินฝากกระแสรายวันที่มี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967FC9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243,660</w:t>
            </w:r>
          </w:p>
        </w:tc>
        <w:tc>
          <w:tcPr>
            <w:tcW w:w="900" w:type="dxa"/>
            <w:vAlign w:val="center"/>
          </w:tcPr>
          <w:p w:rsidR="00201C37" w:rsidRPr="003F44F5" w:rsidRDefault="00967FC9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47,383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291,043</w:t>
            </w: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603797" w:rsidRPr="003F44F5" w:rsidTr="00F31153">
        <w:tc>
          <w:tcPr>
            <w:tcW w:w="3330" w:type="dxa"/>
          </w:tcPr>
          <w:p w:rsidR="00603797" w:rsidRPr="003F44F5" w:rsidRDefault="00603797" w:rsidP="00603797">
            <w:pPr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ดอกเบี้ยค้างรับจาก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108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3797" w:rsidRPr="003F44F5" w:rsidTr="00F31153">
        <w:tc>
          <w:tcPr>
            <w:tcW w:w="3330" w:type="dxa"/>
          </w:tcPr>
          <w:p w:rsidR="00603797" w:rsidRPr="003F44F5" w:rsidRDefault="00603797" w:rsidP="0060379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603797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 w:hint="cs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5,257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pStyle w:val="ListParagraph"/>
              <w:numPr>
                <w:ilvl w:val="0"/>
                <w:numId w:val="42"/>
              </w:num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603797" w:rsidRPr="00603797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 w:hint="cs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5,257</w:t>
            </w:r>
          </w:p>
        </w:tc>
        <w:tc>
          <w:tcPr>
            <w:tcW w:w="108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2.26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1,00</w:t>
            </w:r>
            <w:r>
              <w:rPr>
                <w:rFonts w:ascii="Angsana New" w:hAnsi="Angsana New"/>
                <w:sz w:val="24"/>
                <w:szCs w:val="24"/>
              </w:rPr>
              <w:t>4,284</w:t>
            </w:r>
            <w:bookmarkStart w:id="1" w:name="_GoBack"/>
            <w:bookmarkEnd w:id="1"/>
          </w:p>
        </w:tc>
        <w:tc>
          <w:tcPr>
            <w:tcW w:w="900" w:type="dxa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43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3F44F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365</w:t>
            </w:r>
          </w:p>
        </w:tc>
        <w:tc>
          <w:tcPr>
            <w:tcW w:w="990" w:type="dxa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1,438,649</w:t>
            </w:r>
          </w:p>
        </w:tc>
        <w:tc>
          <w:tcPr>
            <w:tcW w:w="1080" w:type="dxa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603797" w:rsidRPr="003F44F5" w:rsidTr="00F31153">
        <w:tc>
          <w:tcPr>
            <w:tcW w:w="333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3797" w:rsidRPr="003F44F5" w:rsidTr="00F31153">
        <w:tc>
          <w:tcPr>
            <w:tcW w:w="3330" w:type="dxa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3797" w:rsidRPr="003F44F5" w:rsidTr="00F31153">
        <w:tc>
          <w:tcPr>
            <w:tcW w:w="333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เงินเบิกเกินบัญชีธนาคารและ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 </w:t>
            </w: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641,024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1,141,024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0.86 - 7.38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  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4,444,981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4,444,981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5.50 - 7.75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1,660,243</w:t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1,660,243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108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23,077</w:t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23,077</w:t>
            </w:r>
          </w:p>
        </w:tc>
        <w:tc>
          <w:tcPr>
            <w:tcW w:w="108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32,855</w:t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32,855</w:t>
            </w:r>
          </w:p>
        </w:tc>
        <w:tc>
          <w:tcPr>
            <w:tcW w:w="108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8,485</w:t>
            </w:r>
          </w:p>
        </w:tc>
        <w:tc>
          <w:tcPr>
            <w:tcW w:w="99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8,485</w:t>
            </w:r>
          </w:p>
        </w:tc>
        <w:tc>
          <w:tcPr>
            <w:tcW w:w="1080" w:type="dxa"/>
            <w:vAlign w:val="bottom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03797" w:rsidRPr="003F44F5" w:rsidTr="00F31153">
        <w:tc>
          <w:tcPr>
            <w:tcW w:w="3330" w:type="dxa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11,748,870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11,748,870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5.13 - 6.30</w:t>
            </w:r>
          </w:p>
        </w:tc>
      </w:tr>
      <w:tr w:rsidR="00603797" w:rsidRPr="003F44F5" w:rsidTr="00F31153">
        <w:tc>
          <w:tcPr>
            <w:tcW w:w="3330" w:type="dxa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6.00</w:t>
            </w:r>
          </w:p>
        </w:tc>
      </w:tr>
      <w:tr w:rsidR="00603797" w:rsidRPr="003F44F5" w:rsidTr="00F31153">
        <w:tc>
          <w:tcPr>
            <w:tcW w:w="3330" w:type="dxa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F44F5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6,135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6,029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12,164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5.42 – 15.00</w:t>
            </w:r>
          </w:p>
        </w:tc>
      </w:tr>
      <w:tr w:rsidR="00603797" w:rsidRPr="003F44F5" w:rsidTr="00F31153">
        <w:trPr>
          <w:trHeight w:val="234"/>
        </w:trPr>
        <w:tc>
          <w:tcPr>
            <w:tcW w:w="3330" w:type="dxa"/>
            <w:hideMark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หุ้นกู้ - สุทธิ</w:t>
            </w:r>
          </w:p>
        </w:tc>
        <w:tc>
          <w:tcPr>
            <w:tcW w:w="900" w:type="dxa"/>
            <w:vAlign w:val="bottom"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1,393,515</w:t>
            </w:r>
          </w:p>
        </w:tc>
        <w:tc>
          <w:tcPr>
            <w:tcW w:w="900" w:type="dxa"/>
            <w:vAlign w:val="bottom"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3,300,863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603797" w:rsidRPr="003F44F5" w:rsidRDefault="00603797" w:rsidP="006037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4,694,378</w:t>
            </w:r>
          </w:p>
        </w:tc>
        <w:tc>
          <w:tcPr>
            <w:tcW w:w="1080" w:type="dxa"/>
            <w:vAlign w:val="bottom"/>
          </w:tcPr>
          <w:p w:rsidR="00603797" w:rsidRPr="003F44F5" w:rsidRDefault="00603797" w:rsidP="006037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5.40 – 7.00</w:t>
            </w:r>
          </w:p>
        </w:tc>
      </w:tr>
      <w:tr w:rsidR="00603797" w:rsidRPr="003F44F5" w:rsidTr="00F31153">
        <w:tc>
          <w:tcPr>
            <w:tcW w:w="3330" w:type="dxa"/>
            <w:vAlign w:val="bottom"/>
            <w:hideMark/>
          </w:tcPr>
          <w:p w:rsidR="00603797" w:rsidRPr="003F44F5" w:rsidRDefault="00603797" w:rsidP="00603797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6,344,631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3,336,892</w:t>
            </w:r>
          </w:p>
        </w:tc>
        <w:tc>
          <w:tcPr>
            <w:tcW w:w="900" w:type="dxa"/>
            <w:vAlign w:val="center"/>
            <w:hideMark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12,389,894</w:t>
            </w:r>
          </w:p>
        </w:tc>
        <w:tc>
          <w:tcPr>
            <w:tcW w:w="900" w:type="dxa"/>
            <w:vAlign w:val="center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1,826,072</w:t>
            </w:r>
          </w:p>
        </w:tc>
        <w:tc>
          <w:tcPr>
            <w:tcW w:w="990" w:type="dxa"/>
            <w:vAlign w:val="bottom"/>
          </w:tcPr>
          <w:p w:rsidR="00603797" w:rsidRPr="003F44F5" w:rsidRDefault="00603797" w:rsidP="0060379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23,897,489</w:t>
            </w:r>
          </w:p>
        </w:tc>
        <w:tc>
          <w:tcPr>
            <w:tcW w:w="1080" w:type="dxa"/>
          </w:tcPr>
          <w:p w:rsidR="00603797" w:rsidRPr="003F44F5" w:rsidRDefault="00603797" w:rsidP="00603797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</w:tbl>
    <w:p w:rsidR="00201C37" w:rsidRPr="003F44F5" w:rsidRDefault="00201C37" w:rsidP="00201C37"/>
    <w:p w:rsidR="00201C37" w:rsidRPr="003F44F5" w:rsidRDefault="00201C37" w:rsidP="00201C37">
      <w:r w:rsidRPr="003F44F5">
        <w:br w:type="page"/>
      </w:r>
    </w:p>
    <w:tbl>
      <w:tblPr>
        <w:tblW w:w="999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330"/>
        <w:gridCol w:w="900"/>
        <w:gridCol w:w="900"/>
        <w:gridCol w:w="900"/>
        <w:gridCol w:w="990"/>
        <w:gridCol w:w="900"/>
        <w:gridCol w:w="990"/>
        <w:gridCol w:w="1080"/>
      </w:tblGrid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 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)                       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580"/>
                <w:tab w:val="left" w:pos="268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left" w:pos="73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454"/>
                <w:tab w:val="clear" w:pos="680"/>
                <w:tab w:val="clear" w:pos="907"/>
                <w:tab w:val="left" w:pos="792"/>
              </w:tabs>
              <w:ind w:left="-108" w:right="-108" w:firstLine="3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ภายใน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1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40"/>
                <w:tab w:val="left" w:pos="792"/>
              </w:tabs>
              <w:ind w:left="-25" w:firstLine="2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1 -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740"/>
                <w:tab w:val="left" w:pos="823"/>
              </w:tabs>
              <w:ind w:left="-1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ราคาตลาด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ดอกเบี้ย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รวม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947"/>
              </w:tabs>
              <w:ind w:left="-69" w:right="-5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(ร้อยละต่อปี)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F31153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201C37" w:rsidRPr="003F44F5" w:rsidRDefault="00201C37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640,2</w:t>
            </w:r>
            <w:r w:rsidR="00967FC9" w:rsidRPr="003F44F5">
              <w:rPr>
                <w:rFonts w:ascii="Angsana New" w:hAnsi="Angsana New"/>
                <w:sz w:val="24"/>
                <w:szCs w:val="24"/>
              </w:rPr>
              <w:t>5</w:t>
            </w:r>
            <w:r w:rsidRPr="003F44F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10,849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651,100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0.10 - 1.45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68,912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68,912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94,044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94,044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เงินทดรองจ่ายและลูกหนี้อื่นบริษัทที่เกี่ยวข้องกัน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26,056</w:t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26,056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158,077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158,077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เงินฝากออมทรัพย์และเงินฝากกระแสรายวันที่มี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  ข้อจำกัดในการใช้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188,754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37,948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226,702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829,005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395,886</w:t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1,224,891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355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เงินเบิกเกินบัญชีธนาคารและเงินกู้ยืมระยะสั้น 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503,71</w:t>
            </w:r>
            <w:r w:rsidR="005E5ADF" w:rsidRPr="003F44F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503,71</w:t>
            </w:r>
            <w:r w:rsidR="005E5ADF" w:rsidRPr="003F44F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2.17 - 7.50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  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2,727,023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2,727,023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5.00 - 7.75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1,041,719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1,041,719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13,830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13,830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20,922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20,922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เงินมัดจำรับจากลูกค้า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10,328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10,328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9,315,578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9,315,578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4.60 - 6.85</w:t>
            </w:r>
          </w:p>
        </w:tc>
      </w:tr>
      <w:tr w:rsidR="003F44F5" w:rsidRPr="003F44F5" w:rsidTr="00F31153">
        <w:tc>
          <w:tcPr>
            <w:tcW w:w="333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3,848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9,729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</w:t>
            </w:r>
            <w:r w:rsidR="00967FC9" w:rsidRPr="003F44F5">
              <w:rPr>
                <w:rFonts w:ascii="Angsana New" w:hAnsi="Angsana New"/>
                <w:sz w:val="24"/>
                <w:szCs w:val="24"/>
              </w:rPr>
              <w:t>577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5.75 - 15.00</w:t>
            </w:r>
          </w:p>
        </w:tc>
      </w:tr>
      <w:tr w:rsidR="003F44F5" w:rsidRPr="003F44F5" w:rsidTr="00F31153">
        <w:trPr>
          <w:trHeight w:val="234"/>
        </w:trPr>
        <w:tc>
          <w:tcPr>
            <w:tcW w:w="333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ดอกเบี้ยค้างจ่ายแก่กิจการที่เกี่ยวข้องกัน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463,168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463,168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F31153">
        <w:trPr>
          <w:trHeight w:val="234"/>
        </w:trPr>
        <w:tc>
          <w:tcPr>
            <w:tcW w:w="333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หุ้นกู้ - สุทธิ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2,992,574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1,579,963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4,572,537</w:t>
            </w: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5.80 - 7.00</w:t>
            </w:r>
          </w:p>
        </w:tc>
      </w:tr>
      <w:tr w:rsidR="003F44F5" w:rsidRPr="003F44F5" w:rsidTr="00F31153">
        <w:tc>
          <w:tcPr>
            <w:tcW w:w="333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5,723,445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1,589,692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5E5AD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9,819,29</w:t>
            </w:r>
            <w:r w:rsidR="005E5ADF" w:rsidRPr="003F44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1,651,379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18,783,80</w:t>
            </w:r>
            <w:r w:rsidR="005E5ADF" w:rsidRPr="003F44F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</w:tbl>
    <w:p w:rsidR="00201C37" w:rsidRPr="003F44F5" w:rsidRDefault="00201C37" w:rsidP="00201C37">
      <w:r w:rsidRPr="003F44F5">
        <w:br w:type="page"/>
      </w:r>
    </w:p>
    <w:tbl>
      <w:tblPr>
        <w:tblW w:w="9990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3240"/>
        <w:gridCol w:w="990"/>
        <w:gridCol w:w="900"/>
        <w:gridCol w:w="900"/>
        <w:gridCol w:w="990"/>
        <w:gridCol w:w="900"/>
        <w:gridCol w:w="990"/>
        <w:gridCol w:w="1080"/>
      </w:tblGrid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2559 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)                              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580"/>
                <w:tab w:val="left" w:pos="268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73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454"/>
                <w:tab w:val="clear" w:pos="680"/>
                <w:tab w:val="clear" w:pos="907"/>
                <w:tab w:val="left" w:pos="792"/>
              </w:tabs>
              <w:ind w:left="-108" w:right="-108" w:firstLine="3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ภายใน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1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40"/>
                <w:tab w:val="left" w:pos="792"/>
              </w:tabs>
              <w:ind w:left="-25" w:firstLine="2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1 -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740"/>
                <w:tab w:val="left" w:pos="823"/>
              </w:tabs>
              <w:ind w:left="-1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ราคาตลาด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ดอกเบี้ย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รวม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080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947"/>
              </w:tabs>
              <w:ind w:left="-69" w:right="-5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(ร้อยละต่อปี)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184,709</w:t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1,486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186,195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0.375 - 0.4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44,695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44,695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เงินให้กู้ยืมระยะสั้นแก่บริษัทย่อยและ 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945,670   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1,446,296</w:t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121,125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2,513,091</w:t>
            </w: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7.5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0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- 9.275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เงินทดรองจ่ายและลูกหนี้อื่นบริษัทย่อย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126,144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126,144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รายได้ค่าธรรมเนียมบริหารค้างรับ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240,000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1,470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1,470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39,313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39,313</w:t>
            </w: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1,739,833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1,739,833</w:t>
            </w:r>
          </w:p>
        </w:tc>
        <w:tc>
          <w:tcPr>
            <w:tcW w:w="108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8,105,461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67,000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8,172,461</w:t>
            </w:r>
          </w:p>
        </w:tc>
        <w:tc>
          <w:tcPr>
            <w:tcW w:w="108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7.5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0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- 9.275</w:t>
            </w: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945,670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-</w:t>
            </w:r>
          </w:p>
        </w:tc>
        <w:tc>
          <w:tcPr>
            <w:tcW w:w="900" w:type="dxa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8,105,461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1,737,318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2,274,753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13,063,20</w:t>
            </w:r>
            <w:r w:rsidR="00E43624" w:rsidRPr="003F44F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500,000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5.55</w:t>
            </w:r>
          </w:p>
        </w:tc>
      </w:tr>
      <w:tr w:rsidR="003F44F5" w:rsidRPr="003F44F5" w:rsidTr="00201C37">
        <w:tc>
          <w:tcPr>
            <w:tcW w:w="324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4,346,221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4,346,221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.00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- 7.75</w:t>
            </w: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462,652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462,652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2,213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2,213</w:t>
            </w:r>
          </w:p>
        </w:tc>
        <w:tc>
          <w:tcPr>
            <w:tcW w:w="108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44F5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3,248,537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3,248,537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5.78, 6.30</w:t>
            </w:r>
          </w:p>
        </w:tc>
      </w:tr>
      <w:tr w:rsidR="003F44F5" w:rsidRPr="003F44F5" w:rsidTr="00201C37">
        <w:tc>
          <w:tcPr>
            <w:tcW w:w="324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3F44F5" w:rsidRPr="003F44F5" w:rsidTr="00201C37">
        <w:trPr>
          <w:trHeight w:val="234"/>
        </w:trPr>
        <w:tc>
          <w:tcPr>
            <w:tcW w:w="324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3,387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5,447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8,834</w:t>
            </w:r>
          </w:p>
        </w:tc>
        <w:tc>
          <w:tcPr>
            <w:tcW w:w="1080" w:type="dxa"/>
          </w:tcPr>
          <w:p w:rsidR="00201C37" w:rsidRPr="003F44F5" w:rsidRDefault="00201C37" w:rsidP="00A660D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5.43 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15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3F44F5" w:rsidRPr="003F44F5" w:rsidTr="00201C37">
        <w:tc>
          <w:tcPr>
            <w:tcW w:w="3240" w:type="dxa"/>
            <w:vAlign w:val="bottom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หุ้นกู้ - สุทธิ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1,393,515</w:t>
            </w:r>
          </w:p>
        </w:tc>
        <w:tc>
          <w:tcPr>
            <w:tcW w:w="900" w:type="dxa"/>
            <w:vAlign w:val="bottom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3,300,863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4,694,378</w:t>
            </w:r>
          </w:p>
        </w:tc>
        <w:tc>
          <w:tcPr>
            <w:tcW w:w="1080" w:type="dxa"/>
            <w:vAlign w:val="bottom"/>
          </w:tcPr>
          <w:p w:rsidR="00201C37" w:rsidRPr="003F44F5" w:rsidRDefault="00201C37" w:rsidP="00A660D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5.4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0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7</w:t>
            </w:r>
            <w:r w:rsidR="00A660D5" w:rsidRPr="003F44F5">
              <w:rPr>
                <w:rFonts w:ascii="Angsana New" w:hAnsi="Angsana New"/>
                <w:sz w:val="24"/>
                <w:szCs w:val="24"/>
              </w:rPr>
              <w:t>.00</w:t>
            </w:r>
          </w:p>
        </w:tc>
      </w:tr>
      <w:tr w:rsidR="00201C37" w:rsidRPr="003F44F5" w:rsidTr="00201C37">
        <w:tc>
          <w:tcPr>
            <w:tcW w:w="324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6,243,123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3,336,310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3,248,537</w:t>
            </w: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566,277</w:t>
            </w: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13,394,247</w:t>
            </w:r>
          </w:p>
        </w:tc>
        <w:tc>
          <w:tcPr>
            <w:tcW w:w="1080" w:type="dxa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</w:tbl>
    <w:p w:rsidR="00201C37" w:rsidRPr="003F44F5" w:rsidRDefault="00201C37" w:rsidP="00201C37">
      <w:pPr>
        <w:rPr>
          <w:rFonts w:ascii="Angsana New" w:hAnsi="Angsana New"/>
          <w:sz w:val="24"/>
          <w:szCs w:val="24"/>
        </w:rPr>
      </w:pPr>
    </w:p>
    <w:p w:rsidR="00201C37" w:rsidRPr="003F44F5" w:rsidRDefault="00201C37" w:rsidP="00201C37">
      <w:r w:rsidRPr="003F44F5">
        <w:br w:type="page"/>
      </w:r>
    </w:p>
    <w:tbl>
      <w:tblPr>
        <w:tblW w:w="10047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970"/>
        <w:gridCol w:w="990"/>
        <w:gridCol w:w="984"/>
        <w:gridCol w:w="992"/>
        <w:gridCol w:w="1084"/>
        <w:gridCol w:w="900"/>
        <w:gridCol w:w="990"/>
        <w:gridCol w:w="1137"/>
      </w:tblGrid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2"/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2558  (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)                              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7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01C37" w:rsidRPr="003F44F5" w:rsidRDefault="00201C37" w:rsidP="00967FC9">
            <w:pPr>
              <w:tabs>
                <w:tab w:val="clear" w:pos="2580"/>
                <w:tab w:val="left" w:pos="2682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   อัตราดอกเบี้ยคงที่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37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73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</w:tabs>
              <w:ind w:left="-116" w:right="-9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ind w:left="-125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left" w:pos="8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hideMark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454"/>
                <w:tab w:val="clear" w:pos="680"/>
                <w:tab w:val="clear" w:pos="907"/>
                <w:tab w:val="left" w:pos="792"/>
              </w:tabs>
              <w:ind w:left="-108" w:right="-108" w:firstLine="31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ภายใน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1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84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40"/>
                <w:tab w:val="left" w:pos="792"/>
              </w:tabs>
              <w:ind w:left="-25" w:firstLine="2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1 -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ปี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92" w:type="dxa"/>
            <w:hideMark/>
          </w:tcPr>
          <w:p w:rsidR="00201C37" w:rsidRPr="003F44F5" w:rsidRDefault="00201C37" w:rsidP="00967FC9">
            <w:pPr>
              <w:tabs>
                <w:tab w:val="left" w:pos="954"/>
              </w:tabs>
              <w:ind w:left="-36" w:right="-64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มากกว่า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5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ปี</w:t>
            </w:r>
          </w:p>
        </w:tc>
        <w:tc>
          <w:tcPr>
            <w:tcW w:w="1084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740"/>
                <w:tab w:val="left" w:pos="823"/>
              </w:tabs>
              <w:ind w:left="-1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ราคาตลาด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00" w:type="dxa"/>
            <w:hideMark/>
          </w:tcPr>
          <w:p w:rsidR="00201C37" w:rsidRPr="003F44F5" w:rsidRDefault="00201C37" w:rsidP="00967FC9">
            <w:pPr>
              <w:tabs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>ดอกเบี้ย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990" w:type="dxa"/>
            <w:hideMark/>
          </w:tcPr>
          <w:p w:rsidR="00201C37" w:rsidRPr="003F44F5" w:rsidRDefault="00201C37" w:rsidP="00967FC9">
            <w:pPr>
              <w:tabs>
                <w:tab w:val="clear" w:pos="680"/>
                <w:tab w:val="left" w:pos="792"/>
                <w:tab w:val="left" w:pos="972"/>
              </w:tabs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    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รวม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  <w:tc>
          <w:tcPr>
            <w:tcW w:w="1137" w:type="dxa"/>
            <w:hideMark/>
          </w:tcPr>
          <w:p w:rsidR="00201C37" w:rsidRPr="003F44F5" w:rsidRDefault="00201C37" w:rsidP="00967FC9">
            <w:pPr>
              <w:tabs>
                <w:tab w:val="clear" w:pos="907"/>
                <w:tab w:val="left" w:pos="947"/>
              </w:tabs>
              <w:ind w:left="-69" w:right="-55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 (ร้อยละต่อปี)</w:t>
            </w:r>
            <w:r w:rsidRPr="003F44F5">
              <w:rPr>
                <w:rFonts w:ascii="Angsana New" w:hAnsi="Angsana New"/>
                <w:sz w:val="24"/>
                <w:szCs w:val="24"/>
                <w:u w:val="single"/>
              </w:rPr>
              <w:tab/>
            </w: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2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7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121,268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3,932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125,200</w:t>
            </w:r>
          </w:p>
        </w:tc>
        <w:tc>
          <w:tcPr>
            <w:tcW w:w="1137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0.375 - 0.75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68,912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68,912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เงินให้กู้ยืมระยะสั้นแก่บริษัทย่อยและ </w:t>
            </w:r>
          </w:p>
        </w:tc>
        <w:tc>
          <w:tcPr>
            <w:tcW w:w="99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4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576,670</w:t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110,930</w:t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26,898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714,498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7.50 , 9.52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เงินทดรองจ่ายและลูกหนี้อื่นบริษัทย่อย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106,832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106,832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รายได้ค่าธรรมเนียมบริหารค้างรับ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180,000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180,000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1,118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1,118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17,016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17,016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ดอกเบี้ยค้างรับจากบริษัทย่อย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1,184,350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1,184,350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6,762,711</w:t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6,762,711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7.50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576,670</w:t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left" w:pos="355"/>
                <w:tab w:val="left" w:pos="720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6,762,711</w:t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249,214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1,572,042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720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9,160,637</w:t>
            </w:r>
          </w:p>
        </w:tc>
        <w:tc>
          <w:tcPr>
            <w:tcW w:w="1137" w:type="dxa"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jc w:val="center"/>
              <w:rPr>
                <w:rFonts w:ascii="Angsana New" w:hAnsi="Angsana New"/>
                <w:sz w:val="24"/>
                <w:szCs w:val="24"/>
                <w:u w:val="double"/>
              </w:rPr>
            </w:pPr>
          </w:p>
        </w:tc>
      </w:tr>
      <w:tr w:rsidR="003F44F5" w:rsidRPr="003F44F5" w:rsidTr="00201C37">
        <w:tc>
          <w:tcPr>
            <w:tcW w:w="297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F44F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เงินกู้ยืมระยะสั้น 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2,727,023</w:t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2,727,023</w:t>
            </w:r>
          </w:p>
        </w:tc>
        <w:tc>
          <w:tcPr>
            <w:tcW w:w="1137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5.00 - 7.75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271,501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271,501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101,412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เจ้าหนี้อื่นบริษัทที่เกี่ยวข้องกัน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1,444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1,444</w:t>
            </w:r>
          </w:p>
        </w:tc>
        <w:tc>
          <w:tcPr>
            <w:tcW w:w="1137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Pr="003F44F5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1,143,924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1,143,924</w:t>
            </w:r>
          </w:p>
        </w:tc>
        <w:tc>
          <w:tcPr>
            <w:tcW w:w="1137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6.03 - 6.50</w:t>
            </w:r>
          </w:p>
        </w:tc>
      </w:tr>
      <w:tr w:rsidR="003F44F5" w:rsidRPr="003F44F5" w:rsidTr="00201C37">
        <w:trPr>
          <w:trHeight w:val="234"/>
        </w:trPr>
        <w:tc>
          <w:tcPr>
            <w:tcW w:w="2970" w:type="dxa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2,911</w:t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6,465</w:t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9,376</w:t>
            </w:r>
          </w:p>
        </w:tc>
        <w:tc>
          <w:tcPr>
            <w:tcW w:w="1137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5.75 - 15.00</w:t>
            </w:r>
          </w:p>
        </w:tc>
      </w:tr>
      <w:tr w:rsidR="003F44F5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หุ้นกู้ </w:t>
            </w:r>
            <w:r w:rsidRPr="003F44F5">
              <w:rPr>
                <w:rFonts w:ascii="Angsana New" w:hAnsi="Angsana New"/>
                <w:sz w:val="24"/>
                <w:szCs w:val="24"/>
              </w:rPr>
              <w:t>-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2,992,574</w:t>
            </w:r>
          </w:p>
        </w:tc>
        <w:tc>
          <w:tcPr>
            <w:tcW w:w="984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1,579,963</w:t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single" w:sz="4" w:space="1" w:color="auto"/>
              </w:pBdr>
              <w:tabs>
                <w:tab w:val="clear" w:pos="227"/>
                <w:tab w:val="left" w:pos="355"/>
              </w:tabs>
              <w:ind w:left="-250" w:right="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4,572,537</w:t>
            </w:r>
          </w:p>
        </w:tc>
        <w:tc>
          <w:tcPr>
            <w:tcW w:w="1137" w:type="dxa"/>
            <w:vAlign w:val="bottom"/>
            <w:hideMark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5.80</w:t>
            </w:r>
            <w:r w:rsidRPr="003F44F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4"/>
                <w:szCs w:val="24"/>
              </w:rPr>
              <w:t>- 7.00</w:t>
            </w:r>
          </w:p>
        </w:tc>
      </w:tr>
      <w:tr w:rsidR="00201C37" w:rsidRPr="003F44F5" w:rsidTr="00201C37">
        <w:tc>
          <w:tcPr>
            <w:tcW w:w="2970" w:type="dxa"/>
            <w:vAlign w:val="bottom"/>
            <w:hideMark/>
          </w:tcPr>
          <w:p w:rsidR="00201C37" w:rsidRPr="003F44F5" w:rsidRDefault="00201C37" w:rsidP="00967FC9">
            <w:pPr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5,722,508</w:t>
            </w:r>
          </w:p>
        </w:tc>
        <w:tc>
          <w:tcPr>
            <w:tcW w:w="9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1,586,428</w:t>
            </w:r>
          </w:p>
        </w:tc>
        <w:tc>
          <w:tcPr>
            <w:tcW w:w="992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 xml:space="preserve">      -</w:t>
            </w:r>
            <w:r w:rsidRPr="003F44F5">
              <w:rPr>
                <w:rFonts w:ascii="Angsana New" w:hAnsi="Angsana New"/>
                <w:sz w:val="24"/>
                <w:szCs w:val="24"/>
              </w:rPr>
              <w:tab/>
            </w:r>
          </w:p>
        </w:tc>
        <w:tc>
          <w:tcPr>
            <w:tcW w:w="1084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1,143,924</w:t>
            </w:r>
          </w:p>
        </w:tc>
        <w:tc>
          <w:tcPr>
            <w:tcW w:w="900" w:type="dxa"/>
            <w:vAlign w:val="center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374,357</w:t>
            </w:r>
          </w:p>
        </w:tc>
        <w:tc>
          <w:tcPr>
            <w:tcW w:w="990" w:type="dxa"/>
            <w:vAlign w:val="bottom"/>
            <w:hideMark/>
          </w:tcPr>
          <w:p w:rsidR="00201C37" w:rsidRPr="003F44F5" w:rsidRDefault="00201C37" w:rsidP="00967F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378"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44F5">
              <w:rPr>
                <w:rFonts w:ascii="Angsana New" w:hAnsi="Angsana New"/>
                <w:sz w:val="24"/>
                <w:szCs w:val="24"/>
              </w:rPr>
              <w:t>8,827,217</w:t>
            </w:r>
          </w:p>
        </w:tc>
        <w:tc>
          <w:tcPr>
            <w:tcW w:w="1137" w:type="dxa"/>
            <w:vAlign w:val="center"/>
          </w:tcPr>
          <w:p w:rsidR="00201C37" w:rsidRPr="003F44F5" w:rsidRDefault="00201C37" w:rsidP="0096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252"/>
                <w:tab w:val="left" w:pos="1103"/>
              </w:tabs>
              <w:ind w:left="-298" w:right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3F44F5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="00967FC9"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Pr="003F44F5">
        <w:rPr>
          <w:rFonts w:ascii="Angsana New" w:hAnsi="Angsana New" w:hint="cs"/>
          <w:sz w:val="26"/>
          <w:szCs w:val="26"/>
          <w:cs/>
        </w:rPr>
        <w:t xml:space="preserve"> เงินลงทุนระยะสั้น</w:t>
      </w:r>
      <w:r w:rsidRPr="003F44F5">
        <w:rPr>
          <w:rFonts w:ascii="Angsana New" w:hAnsi="Angsana New"/>
          <w:sz w:val="26"/>
          <w:szCs w:val="26"/>
          <w:cs/>
        </w:rPr>
        <w:t xml:space="preserve"> เงินฝากออมทรัพย์</w:t>
      </w:r>
      <w:r w:rsidR="00967FC9" w:rsidRPr="003F44F5">
        <w:rPr>
          <w:rFonts w:ascii="Angsana New" w:hAnsi="Angsana New" w:hint="cs"/>
          <w:sz w:val="26"/>
          <w:szCs w:val="26"/>
          <w:cs/>
        </w:rPr>
        <w:t>และเงินฝากกระแสรายวั</w:t>
      </w:r>
      <w:r w:rsidRPr="003F44F5">
        <w:rPr>
          <w:rFonts w:ascii="Angsana New" w:hAnsi="Angsana New" w:hint="cs"/>
          <w:sz w:val="26"/>
          <w:szCs w:val="26"/>
          <w:cs/>
        </w:rPr>
        <w:t>น</w:t>
      </w:r>
      <w:r w:rsidRPr="003F44F5">
        <w:rPr>
          <w:rFonts w:ascii="Angsana New" w:hAnsi="Angsana New"/>
          <w:sz w:val="26"/>
          <w:szCs w:val="26"/>
          <w:cs/>
        </w:rPr>
        <w:t>ที่มีข้อจำกัดในการใช้และเงินให้กู้ยืม</w:t>
      </w:r>
      <w:r w:rsidR="00967FC9" w:rsidRPr="003F44F5">
        <w:rPr>
          <w:rFonts w:ascii="Angsana New" w:hAnsi="Angsana New" w:hint="cs"/>
          <w:sz w:val="26"/>
          <w:szCs w:val="26"/>
          <w:cs/>
        </w:rPr>
        <w:t xml:space="preserve">      </w:t>
      </w:r>
      <w:r w:rsidRPr="003F44F5">
        <w:rPr>
          <w:rFonts w:ascii="Angsana New" w:hAnsi="Angsana New"/>
          <w:sz w:val="26"/>
          <w:szCs w:val="26"/>
          <w:cs/>
        </w:rPr>
        <w:t>ระยะยาวแก่</w:t>
      </w:r>
      <w:r w:rsidRPr="003F44F5">
        <w:rPr>
          <w:rFonts w:ascii="Angsana New" w:hAnsi="Angsana New" w:hint="cs"/>
          <w:sz w:val="26"/>
          <w:szCs w:val="26"/>
          <w:cs/>
        </w:rPr>
        <w:t>บริษัทย่อยและบริษัทที่เกี่ยวข้องกัน</w:t>
      </w:r>
      <w:r w:rsidRPr="003F44F5">
        <w:rPr>
          <w:rFonts w:ascii="Angsana New" w:hAnsi="Angsana New"/>
          <w:sz w:val="26"/>
          <w:szCs w:val="26"/>
          <w:cs/>
        </w:rPr>
        <w:t xml:space="preserve"> 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ซึ่งใกล้เคียงกับอัตราดอกเบี้ยตามท้องตลาด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>ลูกหนี้การค้า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>เงินให้กู้ยืมระยะสั้นแก่บริษัทย่อยและดอกเบี้ยค้างรับ</w:t>
      </w:r>
      <w:r w:rsidRPr="003F44F5">
        <w:rPr>
          <w:rFonts w:ascii="Angsana New" w:hAnsi="Angsana New"/>
          <w:sz w:val="26"/>
          <w:szCs w:val="26"/>
          <w:cs/>
        </w:rPr>
        <w:t xml:space="preserve"> ลูกหนี้อื่นบริษ</w:t>
      </w:r>
      <w:r w:rsidR="005E5ADF" w:rsidRPr="003F44F5">
        <w:rPr>
          <w:rFonts w:ascii="Angsana New" w:hAnsi="Angsana New"/>
          <w:sz w:val="26"/>
          <w:szCs w:val="26"/>
          <w:cs/>
        </w:rPr>
        <w:t>ัทย่อยและบริษัทที่เกี่ยวข้องกัน</w:t>
      </w:r>
      <w:r w:rsidRPr="003F44F5">
        <w:rPr>
          <w:rFonts w:ascii="Angsana New" w:hAnsi="Angsana New"/>
          <w:sz w:val="26"/>
          <w:szCs w:val="26"/>
          <w:cs/>
        </w:rPr>
        <w:t>และภาษีมูลค่าเพิ่มรอขอคืน มีราคาตามบัญชีใกล้เคียงกับมูลค่ายุติธรรมเนื่องจากสินทรัพย์ทางการเงินนี้จะครบกำหนดในระยะเวลาอันสั้น</w:t>
      </w:r>
    </w:p>
    <w:p w:rsidR="005E5ADF" w:rsidRPr="003F44F5" w:rsidRDefault="005E5ADF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E5ADF" w:rsidRPr="003F44F5" w:rsidRDefault="005E5ADF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รายได้ค่าธรรมเนียมบริหารค้างรับ</w:t>
      </w:r>
      <w:r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ไม่สามารถคำนวณมูลค่ายุติธรรมได้อย่างเหมาะสมเนื่องจากไม่สามารถ</w:t>
      </w:r>
      <w:r w:rsidRPr="003F44F5">
        <w:rPr>
          <w:rFonts w:ascii="Angsana New" w:hAnsi="Angsana New" w:hint="cs"/>
          <w:sz w:val="26"/>
          <w:szCs w:val="26"/>
          <w:cs/>
        </w:rPr>
        <w:t>ระบุระยะเวลาที่รับชำระที่      แน่นอนได้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เงินเบิกเกินบัญชีธนาคารและเงินกู้ยืมระยะสั้นจากสถาบันการเงิน  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เงินกู้ยืมระยะสั้น เจ้าหนี้การค้า </w:t>
      </w:r>
      <w:r w:rsidRPr="003F44F5">
        <w:rPr>
          <w:rFonts w:ascii="Angsana New" w:hAnsi="Angsana New" w:hint="cs"/>
          <w:sz w:val="26"/>
          <w:szCs w:val="26"/>
          <w:cs/>
        </w:rPr>
        <w:t>เจ้าหนี้ค่าซื้อที่ดิน</w:t>
      </w:r>
      <w:r w:rsidRPr="003F44F5">
        <w:rPr>
          <w:rFonts w:ascii="Angsana New" w:hAnsi="Angsana New"/>
          <w:sz w:val="26"/>
          <w:szCs w:val="26"/>
          <w:cs/>
        </w:rPr>
        <w:t xml:space="preserve"> เจ้าหนี้</w:t>
      </w:r>
      <w:r w:rsidRPr="003F44F5">
        <w:rPr>
          <w:rFonts w:ascii="Angsana New" w:hAnsi="Angsana New" w:hint="cs"/>
          <w:sz w:val="26"/>
          <w:szCs w:val="26"/>
          <w:cs/>
        </w:rPr>
        <w:t>อื่น</w:t>
      </w:r>
      <w:r w:rsidRPr="003F44F5">
        <w:rPr>
          <w:rFonts w:ascii="Angsana New" w:hAnsi="Angsana New"/>
          <w:sz w:val="26"/>
          <w:szCs w:val="26"/>
          <w:cs/>
        </w:rPr>
        <w:t>บริษัทที่เกี่ยวข้องกัน เจ้าหนี้อื่น มีราคาตามบัญชีใกล้เคียงกับมูลค่ายุติธรรมเนื่องจากหนี้สินทางการเงินนี้จะครบกำหนดในระยะเวลาอันสั้น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  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:rsidR="00201C37" w:rsidRPr="003F44F5" w:rsidRDefault="00201C37" w:rsidP="00201C37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201C37" w:rsidRPr="003F44F5" w:rsidRDefault="00201C37" w:rsidP="00201C37">
      <w:pPr>
        <w:tabs>
          <w:tab w:val="left" w:pos="574"/>
        </w:tabs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เงินกู้ยืมระยะยาวจากบุคคลอื่น </w:t>
      </w:r>
      <w:r w:rsidRPr="003F44F5">
        <w:rPr>
          <w:rFonts w:ascii="Angsana New" w:hAnsi="Angsana New"/>
          <w:sz w:val="26"/>
          <w:szCs w:val="26"/>
          <w:cs/>
        </w:rPr>
        <w:t>หนี้สิน</w:t>
      </w:r>
      <w:r w:rsidRPr="003F44F5">
        <w:rPr>
          <w:rFonts w:ascii="Angsana New" w:hAnsi="Angsana New" w:hint="cs"/>
          <w:sz w:val="26"/>
          <w:szCs w:val="26"/>
          <w:cs/>
        </w:rPr>
        <w:t>ภายใต้</w:t>
      </w:r>
      <w:r w:rsidRPr="003F44F5">
        <w:rPr>
          <w:rFonts w:ascii="Angsana New" w:hAnsi="Angsana New"/>
          <w:sz w:val="26"/>
          <w:szCs w:val="26"/>
          <w:cs/>
        </w:rPr>
        <w:t>สัญญาเช่าการเงิน</w:t>
      </w:r>
      <w:r w:rsidRPr="003F44F5">
        <w:rPr>
          <w:rFonts w:ascii="Angsana New" w:hAnsi="Angsana New" w:hint="cs"/>
          <w:sz w:val="26"/>
          <w:szCs w:val="26"/>
          <w:cs/>
        </w:rPr>
        <w:t>และหุ้นกู้</w:t>
      </w:r>
      <w:r w:rsidRPr="003F44F5">
        <w:rPr>
          <w:rFonts w:ascii="Angsana New" w:hAnsi="Angsana New"/>
          <w:sz w:val="26"/>
          <w:szCs w:val="26"/>
          <w:cs/>
        </w:rPr>
        <w:t>ซึ่งมีอัตราดอกเบี้ยคงที่  ไม่สามารถคำนวณมูลค่ายุติธรรมได้อย่างเหมาะสมเนื่องจากไม่สามารถหาอัตราดอกเบี้ยลอยตัวในท้องตลาดได้</w:t>
      </w:r>
    </w:p>
    <w:p w:rsidR="00514210" w:rsidRPr="003F44F5" w:rsidRDefault="00514210" w:rsidP="00492C6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D5319" w:rsidRPr="003F44F5" w:rsidRDefault="00CC12A9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4959D4" w:rsidRPr="003F44F5">
        <w:rPr>
          <w:rFonts w:ascii="Angsana New" w:hAnsi="Angsana New"/>
          <w:b/>
          <w:bCs/>
          <w:sz w:val="26"/>
          <w:szCs w:val="26"/>
        </w:rPr>
        <w:t>3</w:t>
      </w:r>
      <w:r w:rsidR="003D5319" w:rsidRPr="003F44F5">
        <w:rPr>
          <w:rFonts w:ascii="Angsana New" w:hAnsi="Angsana New"/>
          <w:b/>
          <w:bCs/>
          <w:sz w:val="26"/>
          <w:szCs w:val="26"/>
        </w:rPr>
        <w:t>.</w:t>
      </w:r>
      <w:r w:rsidR="003D5319" w:rsidRPr="003F44F5">
        <w:rPr>
          <w:rFonts w:ascii="Angsana New" w:hAnsi="Angsana New"/>
          <w:b/>
          <w:bCs/>
          <w:sz w:val="26"/>
          <w:szCs w:val="26"/>
        </w:rPr>
        <w:tab/>
      </w:r>
      <w:r w:rsidR="003D5319" w:rsidRPr="003F44F5">
        <w:rPr>
          <w:rFonts w:ascii="Angsana New" w:hAnsi="Angsana New"/>
          <w:b/>
          <w:bCs/>
          <w:sz w:val="26"/>
          <w:szCs w:val="26"/>
          <w:cs/>
        </w:rPr>
        <w:t>สัญญา</w:t>
      </w:r>
    </w:p>
    <w:p w:rsidR="003D5319" w:rsidRPr="003F44F5" w:rsidRDefault="003D5319" w:rsidP="00492C6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3D5319" w:rsidRPr="003F44F5" w:rsidRDefault="003D5319" w:rsidP="003D387E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AC57C1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แห่งหนึ่งได้ทำสัญญา </w:t>
      </w:r>
      <w:r w:rsidRPr="003F44F5">
        <w:rPr>
          <w:rFonts w:ascii="Angsana New" w:hAnsi="Angsana New"/>
          <w:sz w:val="26"/>
          <w:szCs w:val="26"/>
        </w:rPr>
        <w:t xml:space="preserve">International Services Agreement </w:t>
      </w:r>
      <w:r w:rsidRPr="003F44F5">
        <w:rPr>
          <w:rFonts w:ascii="Angsana New" w:hAnsi="Angsana New"/>
          <w:sz w:val="26"/>
          <w:szCs w:val="26"/>
          <w:cs/>
        </w:rPr>
        <w:t xml:space="preserve">กับ </w:t>
      </w:r>
      <w:r w:rsidRPr="003F44F5">
        <w:rPr>
          <w:rFonts w:ascii="Angsana New" w:hAnsi="Angsana New"/>
          <w:sz w:val="26"/>
          <w:szCs w:val="26"/>
        </w:rPr>
        <w:t xml:space="preserve">Global Hospitality Licensing S.A.R.L. </w:t>
      </w:r>
      <w:r w:rsidR="00EE4606" w:rsidRPr="003F44F5">
        <w:rPr>
          <w:rFonts w:ascii="Angsana New" w:hAnsi="Angsana New"/>
          <w:sz w:val="26"/>
          <w:szCs w:val="26"/>
        </w:rPr>
        <w:t xml:space="preserve"> (“GHL”) </w:t>
      </w:r>
      <w:r w:rsidR="00EE4606" w:rsidRPr="003F44F5">
        <w:rPr>
          <w:rFonts w:ascii="Angsana New" w:hAnsi="Angsana New"/>
          <w:sz w:val="26"/>
          <w:szCs w:val="26"/>
          <w:cs/>
        </w:rPr>
        <w:t>โดยที่</w:t>
      </w:r>
      <w:r w:rsidR="00E244B8" w:rsidRPr="003F44F5">
        <w:rPr>
          <w:rFonts w:ascii="Angsana New" w:hAnsi="Angsana New"/>
          <w:sz w:val="26"/>
          <w:szCs w:val="26"/>
          <w:cs/>
        </w:rPr>
        <w:t xml:space="preserve"> </w:t>
      </w:r>
      <w:r w:rsidR="00E244B8" w:rsidRPr="003F44F5">
        <w:rPr>
          <w:rFonts w:ascii="Angsana New" w:hAnsi="Angsana New"/>
          <w:sz w:val="26"/>
          <w:szCs w:val="26"/>
        </w:rPr>
        <w:t xml:space="preserve">GHL </w:t>
      </w:r>
      <w:r w:rsidR="00EE4606" w:rsidRPr="003F44F5">
        <w:rPr>
          <w:rFonts w:ascii="Angsana New" w:hAnsi="Angsana New"/>
          <w:sz w:val="26"/>
          <w:szCs w:val="26"/>
          <w:cs/>
        </w:rPr>
        <w:t>จะใ</w:t>
      </w:r>
      <w:r w:rsidR="00A72A47" w:rsidRPr="003F44F5">
        <w:rPr>
          <w:rFonts w:ascii="Angsana New" w:hAnsi="Angsana New"/>
          <w:sz w:val="26"/>
          <w:szCs w:val="26"/>
          <w:cs/>
        </w:rPr>
        <w:t>ห้บริการสนับสนุนงานด้านโรงแรม</w:t>
      </w:r>
      <w:r w:rsidR="00EE4606" w:rsidRPr="003F44F5">
        <w:rPr>
          <w:rFonts w:ascii="Angsana New" w:hAnsi="Angsana New"/>
          <w:sz w:val="26"/>
          <w:szCs w:val="26"/>
          <w:cs/>
        </w:rPr>
        <w:t xml:space="preserve">นอกประเทศไทย เมื่อวันที่ </w:t>
      </w:r>
      <w:r w:rsidR="00EE4606" w:rsidRPr="003F44F5">
        <w:rPr>
          <w:rFonts w:ascii="Angsana New" w:hAnsi="Angsana New"/>
          <w:sz w:val="26"/>
          <w:szCs w:val="26"/>
        </w:rPr>
        <w:t xml:space="preserve">21 </w:t>
      </w:r>
      <w:r w:rsidR="00EE4606"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="00EE4606"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="00EE4606" w:rsidRPr="003F44F5">
        <w:rPr>
          <w:rFonts w:ascii="Angsana New" w:hAnsi="Angsana New"/>
          <w:sz w:val="26"/>
          <w:szCs w:val="26"/>
          <w:cs/>
        </w:rPr>
        <w:t xml:space="preserve">ได้ทำสัญญาเพิ่มเติมโดยมีกำหนดระยะเวลา </w:t>
      </w:r>
      <w:r w:rsidR="00EE4606" w:rsidRPr="003F44F5">
        <w:rPr>
          <w:rFonts w:ascii="Angsana New" w:hAnsi="Angsana New"/>
          <w:sz w:val="26"/>
          <w:szCs w:val="26"/>
        </w:rPr>
        <w:t xml:space="preserve">35 </w:t>
      </w:r>
      <w:r w:rsidR="00EE4606" w:rsidRPr="003F44F5">
        <w:rPr>
          <w:rFonts w:ascii="Angsana New" w:hAnsi="Angsana New"/>
          <w:sz w:val="26"/>
          <w:szCs w:val="26"/>
          <w:cs/>
        </w:rPr>
        <w:t xml:space="preserve">ปี นับตั้งแต่วันที่มีผลบังคับใช้ และสามารถต่ออายุได้โดยอัตโนมัติอีกสองครั้ง ครั้งละ </w:t>
      </w:r>
      <w:r w:rsidR="00A72A47" w:rsidRPr="003F44F5">
        <w:rPr>
          <w:rFonts w:ascii="Angsana New" w:hAnsi="Angsana New"/>
          <w:sz w:val="26"/>
          <w:szCs w:val="26"/>
        </w:rPr>
        <w:t xml:space="preserve">     </w:t>
      </w:r>
      <w:r w:rsidR="00EE4606" w:rsidRPr="003F44F5">
        <w:rPr>
          <w:rFonts w:ascii="Angsana New" w:hAnsi="Angsana New"/>
          <w:sz w:val="26"/>
          <w:szCs w:val="26"/>
        </w:rPr>
        <w:t xml:space="preserve">5 </w:t>
      </w:r>
      <w:r w:rsidR="00EE4606" w:rsidRPr="003F44F5">
        <w:rPr>
          <w:rFonts w:ascii="Angsana New" w:hAnsi="Angsana New"/>
          <w:sz w:val="26"/>
          <w:szCs w:val="26"/>
          <w:cs/>
        </w:rPr>
        <w:t xml:space="preserve">ปี เว้นแต่ฝ่ายหนึ่งฝ่ายใดจะบอกเลิกสัญญาเป็นลายลักษณ์อักษรให้อีกฝ่ายหนึ่งทราบล่วงหน้าไม่น้อยกว่า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="00EE4606" w:rsidRPr="003F44F5">
        <w:rPr>
          <w:rFonts w:ascii="Angsana New" w:hAnsi="Angsana New"/>
          <w:sz w:val="26"/>
          <w:szCs w:val="26"/>
        </w:rPr>
        <w:t xml:space="preserve">300 </w:t>
      </w:r>
      <w:r w:rsidR="00EE4606" w:rsidRPr="003F44F5">
        <w:rPr>
          <w:rFonts w:ascii="Angsana New" w:hAnsi="Angsana New"/>
          <w:sz w:val="26"/>
          <w:szCs w:val="26"/>
          <w:cs/>
        </w:rPr>
        <w:t>วัน ก่อนวันหมดอายุข</w:t>
      </w:r>
      <w:r w:rsidR="00042314" w:rsidRPr="003F44F5">
        <w:rPr>
          <w:rFonts w:ascii="Angsana New" w:hAnsi="Angsana New"/>
          <w:sz w:val="26"/>
          <w:szCs w:val="26"/>
          <w:cs/>
        </w:rPr>
        <w:t>องสัญญาแรกเริ่มหรือสัญญาต่ออายุ</w:t>
      </w:r>
      <w:r w:rsidR="00042314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A72A47" w:rsidRPr="003F44F5">
        <w:rPr>
          <w:rFonts w:ascii="Angsana New" w:hAnsi="Angsana New" w:hint="cs"/>
          <w:sz w:val="26"/>
          <w:szCs w:val="26"/>
          <w:cs/>
        </w:rPr>
        <w:t>ในการนี้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="00EE4606" w:rsidRPr="003F44F5">
        <w:rPr>
          <w:rFonts w:ascii="Angsana New" w:hAnsi="Angsana New"/>
          <w:sz w:val="26"/>
          <w:szCs w:val="26"/>
          <w:cs/>
        </w:rPr>
        <w:t>ผูกพันที่จะต้องจ่ายค่าธรรมเนียมการให้บริการในอัตราตามที่ระบุไว้ในสัญญา</w:t>
      </w:r>
    </w:p>
    <w:p w:rsidR="004C4260" w:rsidRPr="003F44F5" w:rsidRDefault="004C4260" w:rsidP="00492C6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E4606" w:rsidRPr="003F44F5" w:rsidRDefault="00EE4606" w:rsidP="00492C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แห่งหนึ่งได้ทำสัญญา </w:t>
      </w:r>
      <w:r w:rsidRPr="003F44F5">
        <w:rPr>
          <w:rFonts w:ascii="Angsana New" w:hAnsi="Angsana New"/>
          <w:sz w:val="26"/>
          <w:szCs w:val="26"/>
        </w:rPr>
        <w:t xml:space="preserve">License and Royalty Agreement </w:t>
      </w:r>
      <w:r w:rsidRPr="003F44F5">
        <w:rPr>
          <w:rFonts w:ascii="Angsana New" w:hAnsi="Angsana New"/>
          <w:sz w:val="26"/>
          <w:szCs w:val="26"/>
          <w:cs/>
        </w:rPr>
        <w:t xml:space="preserve">กับ </w:t>
      </w:r>
      <w:r w:rsidRPr="003F44F5">
        <w:rPr>
          <w:rFonts w:ascii="Angsana New" w:hAnsi="Angsana New"/>
          <w:sz w:val="26"/>
          <w:szCs w:val="26"/>
        </w:rPr>
        <w:t xml:space="preserve">Global Hospitality Licensing S.A.R.L.  (“GHL”)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เพื่อรับสิทธิการใช้เครื่องหมายการค้า </w:t>
      </w:r>
      <w:r w:rsidRPr="003F44F5">
        <w:rPr>
          <w:rFonts w:ascii="Angsana New" w:hAnsi="Angsana New"/>
          <w:sz w:val="26"/>
          <w:szCs w:val="26"/>
        </w:rPr>
        <w:t xml:space="preserve">EDITION </w:t>
      </w:r>
      <w:r w:rsidRPr="003F44F5">
        <w:rPr>
          <w:rFonts w:ascii="Angsana New" w:hAnsi="Angsana New"/>
          <w:sz w:val="26"/>
          <w:szCs w:val="26"/>
          <w:cs/>
        </w:rPr>
        <w:t xml:space="preserve">ในประเทศไทย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ได้ทำสัญญาเพิ่มเติมโดยมีกำหนดระยะเวลา </w:t>
      </w:r>
      <w:r w:rsidRPr="003F44F5">
        <w:rPr>
          <w:rFonts w:ascii="Angsana New" w:hAnsi="Angsana New"/>
          <w:sz w:val="26"/>
          <w:szCs w:val="26"/>
        </w:rPr>
        <w:t xml:space="preserve">35 </w:t>
      </w:r>
      <w:r w:rsidRPr="003F44F5">
        <w:rPr>
          <w:rFonts w:ascii="Angsana New" w:hAnsi="Angsana New"/>
          <w:sz w:val="26"/>
          <w:szCs w:val="26"/>
          <w:cs/>
        </w:rPr>
        <w:t xml:space="preserve">ปี นับตั้งแต่วันที่มีผลบังคับใช้ และสามารถต่ออายุได้โดยอัตโนมัติอีกสองครั้ง ครั้งละ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 xml:space="preserve">ปี เว้นแต่ฝ่ายหนึ่งฝ่ายใดจะบอกเลิกสัญญาเป็นลายลักษณ์อักษรให้อีกฝ่ายหนึ่งทราบล่วงหน้าไม่น้อยกว่า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3F44F5">
        <w:rPr>
          <w:rFonts w:ascii="Angsana New" w:hAnsi="Angsana New"/>
          <w:sz w:val="26"/>
          <w:szCs w:val="26"/>
        </w:rPr>
        <w:t xml:space="preserve">300 </w:t>
      </w:r>
      <w:r w:rsidRPr="003F44F5">
        <w:rPr>
          <w:rFonts w:ascii="Angsana New" w:hAnsi="Angsana New"/>
          <w:sz w:val="26"/>
          <w:szCs w:val="26"/>
          <w:cs/>
        </w:rPr>
        <w:t xml:space="preserve">วัน ก่อนวันหมดอายุของสัญญาแรกเริ่มหรือสัญญาต่ออายุ </w:t>
      </w:r>
      <w:r w:rsidR="00A72A47" w:rsidRPr="003F44F5">
        <w:rPr>
          <w:rFonts w:ascii="Angsana New" w:hAnsi="Angsana New" w:hint="cs"/>
          <w:sz w:val="26"/>
          <w:szCs w:val="26"/>
          <w:cs/>
        </w:rPr>
        <w:t>ในการนี้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>ผูกพันที่จะต้องจ่ายค่าธรรมเนียมการใ</w:t>
      </w:r>
      <w:r w:rsidR="00C31F8E" w:rsidRPr="003F44F5">
        <w:rPr>
          <w:rFonts w:ascii="Angsana New" w:hAnsi="Angsana New"/>
          <w:sz w:val="26"/>
          <w:szCs w:val="26"/>
          <w:cs/>
        </w:rPr>
        <w:t>ช้สิทธิ</w:t>
      </w:r>
      <w:r w:rsidRPr="003F44F5">
        <w:rPr>
          <w:rFonts w:ascii="Angsana New" w:hAnsi="Angsana New"/>
          <w:sz w:val="26"/>
          <w:szCs w:val="26"/>
          <w:cs/>
        </w:rPr>
        <w:t>ในอัตราตามที่ระบุไว้ในสัญญา</w:t>
      </w:r>
    </w:p>
    <w:p w:rsidR="00CC12A9" w:rsidRPr="003F44F5" w:rsidRDefault="00CC12A9" w:rsidP="00492C6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EE4606" w:rsidRPr="003F44F5" w:rsidRDefault="00EE4606" w:rsidP="00492C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แห่งหนึ่งได้ทำสัญญา </w:t>
      </w:r>
      <w:r w:rsidRPr="003F44F5">
        <w:rPr>
          <w:rFonts w:ascii="Angsana New" w:hAnsi="Angsana New"/>
          <w:sz w:val="26"/>
          <w:szCs w:val="26"/>
        </w:rPr>
        <w:t xml:space="preserve">Management Agreement </w:t>
      </w:r>
      <w:r w:rsidRPr="003F44F5">
        <w:rPr>
          <w:rFonts w:ascii="Angsana New" w:hAnsi="Angsana New"/>
          <w:sz w:val="26"/>
          <w:szCs w:val="26"/>
          <w:cs/>
        </w:rPr>
        <w:t>กับ บริษัท ลักษ์ซูรี โฮเต็ลส์ แอนด์ รีสอร์ทส (ไทยแลนด์)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เพื่อให้บริการจัดการและดำเนินการโรงแรม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ได้ทำสัญญาเพิ่มเติมโดยมีกำหนดระยะเวลา </w:t>
      </w:r>
      <w:r w:rsidRPr="003F44F5">
        <w:rPr>
          <w:rFonts w:ascii="Angsana New" w:hAnsi="Angsana New"/>
          <w:sz w:val="26"/>
          <w:szCs w:val="26"/>
        </w:rPr>
        <w:t xml:space="preserve">35 </w:t>
      </w:r>
      <w:r w:rsidRPr="003F44F5">
        <w:rPr>
          <w:rFonts w:ascii="Angsana New" w:hAnsi="Angsana New"/>
          <w:sz w:val="26"/>
          <w:szCs w:val="26"/>
          <w:cs/>
        </w:rPr>
        <w:t xml:space="preserve">ปี นับตั้งแต่วันที่มีผลบังคับใช้ และสามารถต่ออายุได้โดยอัตโนมัติอีกสองครั้ง ครั้งละ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>ปี เว้นแต่ฝ่ายหนึ่ง</w:t>
      </w:r>
      <w:r w:rsidR="00A72A47" w:rsidRPr="003F44F5">
        <w:rPr>
          <w:rFonts w:ascii="Angsana New" w:hAnsi="Angsana New"/>
          <w:sz w:val="26"/>
          <w:szCs w:val="26"/>
        </w:rPr>
        <w:t xml:space="preserve">     </w:t>
      </w:r>
      <w:r w:rsidRPr="003F44F5">
        <w:rPr>
          <w:rFonts w:ascii="Angsana New" w:hAnsi="Angsana New"/>
          <w:sz w:val="26"/>
          <w:szCs w:val="26"/>
          <w:cs/>
        </w:rPr>
        <w:t xml:space="preserve">ฝ่ายใดจะบอกเลิกสัญญาเป็นลายลักษณ์อักษรให้อีกฝ่ายหนึ่งทราบล่วงหน้าไม่น้อยกว่า </w:t>
      </w:r>
      <w:r w:rsidRPr="003F44F5">
        <w:rPr>
          <w:rFonts w:ascii="Angsana New" w:hAnsi="Angsana New"/>
          <w:sz w:val="26"/>
          <w:szCs w:val="26"/>
        </w:rPr>
        <w:t xml:space="preserve">300 </w:t>
      </w:r>
      <w:r w:rsidRPr="003F44F5">
        <w:rPr>
          <w:rFonts w:ascii="Angsana New" w:hAnsi="Angsana New"/>
          <w:sz w:val="26"/>
          <w:szCs w:val="26"/>
          <w:cs/>
        </w:rPr>
        <w:t xml:space="preserve">วัน ก่อนวันหมดอายุของสัญญาแรกเริ่มหรือสัญญาต่ออายุ </w:t>
      </w:r>
      <w:r w:rsidR="00A72A47" w:rsidRPr="003F44F5">
        <w:rPr>
          <w:rFonts w:ascii="Angsana New" w:hAnsi="Angsana New" w:hint="cs"/>
          <w:sz w:val="26"/>
          <w:szCs w:val="26"/>
          <w:cs/>
        </w:rPr>
        <w:t>ในการนี้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>ผูกพันที่จะต้องจ่ายค่าธรรมเนียมในอัตราตามที่ระบุไว้ในสัญญา</w:t>
      </w:r>
      <w:r w:rsidR="003D387E" w:rsidRPr="003F44F5">
        <w:rPr>
          <w:rFonts w:ascii="Angsana New" w:hAnsi="Angsana New" w:hint="cs"/>
          <w:sz w:val="26"/>
          <w:szCs w:val="26"/>
          <w:cs/>
        </w:rPr>
        <w:t xml:space="preserve"> </w:t>
      </w:r>
    </w:p>
    <w:p w:rsidR="001C1E19" w:rsidRPr="003F44F5" w:rsidRDefault="00676407" w:rsidP="001C1E1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แห่งหนึ่งได้ทำสัญญา </w:t>
      </w:r>
      <w:r w:rsidRPr="003F44F5">
        <w:rPr>
          <w:rFonts w:ascii="Angsana New" w:hAnsi="Angsana New"/>
          <w:sz w:val="26"/>
          <w:szCs w:val="26"/>
        </w:rPr>
        <w:t xml:space="preserve">Residential Marketing License Agreement </w:t>
      </w:r>
      <w:r w:rsidRPr="003F44F5">
        <w:rPr>
          <w:rFonts w:ascii="Angsana New" w:hAnsi="Angsana New"/>
          <w:sz w:val="26"/>
          <w:szCs w:val="26"/>
          <w:cs/>
        </w:rPr>
        <w:t xml:space="preserve">กับ </w:t>
      </w:r>
      <w:r w:rsidRPr="003F44F5">
        <w:rPr>
          <w:rFonts w:ascii="Angsana New" w:hAnsi="Angsana New"/>
          <w:sz w:val="26"/>
          <w:szCs w:val="26"/>
        </w:rPr>
        <w:t xml:space="preserve">Global Hospitality Licensing S.A.R.L.  (“GHL”)  </w:t>
      </w:r>
      <w:r w:rsidRPr="003F44F5">
        <w:rPr>
          <w:rFonts w:ascii="Angsana New" w:hAnsi="Angsana New"/>
          <w:sz w:val="26"/>
          <w:szCs w:val="26"/>
          <w:cs/>
        </w:rPr>
        <w:t xml:space="preserve">เพื่อรับสิทธิการใช้ชื่อ </w:t>
      </w:r>
      <w:r w:rsidRPr="003F44F5">
        <w:rPr>
          <w:rFonts w:ascii="Angsana New" w:hAnsi="Angsana New"/>
          <w:sz w:val="26"/>
          <w:szCs w:val="26"/>
        </w:rPr>
        <w:t>The Ritz-Carlton Residences, Bangkok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="0021463A" w:rsidRPr="003F44F5">
        <w:rPr>
          <w:rFonts w:ascii="Angsana New" w:hAnsi="Angsana New"/>
          <w:sz w:val="26"/>
          <w:szCs w:val="26"/>
          <w:cs/>
        </w:rPr>
        <w:t>โดยสัญญามีระยะเวลาตั้งแต่วันเริ่มมี</w:t>
      </w:r>
      <w:r w:rsidR="001C1E19" w:rsidRPr="003F44F5">
        <w:rPr>
          <w:rFonts w:ascii="Angsana New" w:hAnsi="Angsana New"/>
          <w:sz w:val="26"/>
          <w:szCs w:val="26"/>
        </w:rPr>
        <w:t xml:space="preserve">     </w:t>
      </w:r>
      <w:r w:rsidR="0021463A" w:rsidRPr="003F44F5">
        <w:rPr>
          <w:rFonts w:ascii="Angsana New" w:hAnsi="Angsana New"/>
          <w:sz w:val="26"/>
          <w:szCs w:val="26"/>
          <w:cs/>
        </w:rPr>
        <w:t xml:space="preserve">ผลบังคับใช้จนถึงวันที่ </w:t>
      </w:r>
      <w:r w:rsidR="0021463A" w:rsidRPr="003F44F5">
        <w:rPr>
          <w:rFonts w:ascii="Angsana New" w:hAnsi="Angsana New"/>
          <w:sz w:val="26"/>
          <w:szCs w:val="26"/>
        </w:rPr>
        <w:t xml:space="preserve">31 </w:t>
      </w:r>
      <w:r w:rsidR="0021463A"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="0021463A" w:rsidRPr="003F44F5">
        <w:rPr>
          <w:rFonts w:ascii="Angsana New" w:hAnsi="Angsana New"/>
          <w:sz w:val="26"/>
          <w:szCs w:val="26"/>
        </w:rPr>
        <w:t xml:space="preserve">2558 </w:t>
      </w:r>
      <w:r w:rsidR="0021463A" w:rsidRPr="003F44F5">
        <w:rPr>
          <w:rFonts w:ascii="Angsana New" w:hAnsi="Angsana New"/>
          <w:sz w:val="26"/>
          <w:szCs w:val="26"/>
          <w:cs/>
        </w:rPr>
        <w:t>หรือวันที่ปิดโครงการแล้วแต่วันใดจะเกิด</w:t>
      </w:r>
      <w:r w:rsidR="00E970C1" w:rsidRPr="003F44F5">
        <w:rPr>
          <w:rFonts w:ascii="Angsana New" w:hAnsi="Angsana New"/>
          <w:sz w:val="26"/>
          <w:szCs w:val="26"/>
          <w:cs/>
        </w:rPr>
        <w:t>ก่อน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="0021463A" w:rsidRPr="003F44F5">
        <w:rPr>
          <w:rFonts w:ascii="Angsana New" w:hAnsi="Angsana New"/>
          <w:sz w:val="26"/>
          <w:szCs w:val="26"/>
          <w:cs/>
        </w:rPr>
        <w:t>ในการนี้</w:t>
      </w:r>
      <w:r w:rsidR="00E244B8" w:rsidRPr="003F44F5">
        <w:rPr>
          <w:rFonts w:ascii="Angsana New" w:hAnsi="Angsana New"/>
          <w:sz w:val="26"/>
          <w:szCs w:val="26"/>
        </w:rPr>
        <w:t xml:space="preserve"> </w:t>
      </w:r>
      <w:r w:rsidR="00042314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>ผูกพันที่จะต้องจ่ายค่าธรรมเนียมการใ</w:t>
      </w:r>
      <w:r w:rsidR="0021463A" w:rsidRPr="003F44F5">
        <w:rPr>
          <w:rFonts w:ascii="Angsana New" w:hAnsi="Angsana New"/>
          <w:sz w:val="26"/>
          <w:szCs w:val="26"/>
          <w:cs/>
        </w:rPr>
        <w:t>ช้</w:t>
      </w:r>
      <w:r w:rsidR="00C31F8E" w:rsidRPr="003F44F5">
        <w:rPr>
          <w:rFonts w:ascii="Angsana New" w:hAnsi="Angsana New"/>
          <w:sz w:val="26"/>
          <w:szCs w:val="26"/>
          <w:cs/>
        </w:rPr>
        <w:t>สิทธิ</w:t>
      </w:r>
      <w:r w:rsidRPr="003F44F5">
        <w:rPr>
          <w:rFonts w:ascii="Angsana New" w:hAnsi="Angsana New"/>
          <w:sz w:val="26"/>
          <w:szCs w:val="26"/>
          <w:cs/>
        </w:rPr>
        <w:t>ในอัตราตามที่ระบุไว้ในสัญญา</w:t>
      </w:r>
      <w:r w:rsidR="00E962BE" w:rsidRPr="003F44F5">
        <w:rPr>
          <w:rFonts w:ascii="Angsana New" w:hAnsi="Angsana New"/>
          <w:sz w:val="26"/>
          <w:szCs w:val="26"/>
        </w:rPr>
        <w:t xml:space="preserve">  </w:t>
      </w:r>
      <w:r w:rsidR="00E962BE" w:rsidRPr="003F44F5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E962BE" w:rsidRPr="003F44F5">
        <w:rPr>
          <w:rFonts w:ascii="Angsana New" w:hAnsi="Angsana New"/>
          <w:sz w:val="26"/>
          <w:szCs w:val="26"/>
        </w:rPr>
        <w:t xml:space="preserve">29 </w:t>
      </w:r>
      <w:r w:rsidR="00E962BE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962BE" w:rsidRPr="003F44F5">
        <w:rPr>
          <w:rFonts w:ascii="Angsana New" w:hAnsi="Angsana New"/>
          <w:sz w:val="26"/>
          <w:szCs w:val="26"/>
        </w:rPr>
        <w:t xml:space="preserve">2558 </w:t>
      </w:r>
      <w:r w:rsidR="00E962BE" w:rsidRPr="003F44F5">
        <w:rPr>
          <w:rFonts w:ascii="Angsana New" w:hAnsi="Angsana New"/>
          <w:sz w:val="26"/>
          <w:szCs w:val="26"/>
          <w:cs/>
        </w:rPr>
        <w:t>บริษัทย่อยดังกล</w:t>
      </w:r>
      <w:r w:rsidR="001C1E19" w:rsidRPr="003F44F5">
        <w:rPr>
          <w:rFonts w:ascii="Angsana New" w:hAnsi="Angsana New"/>
          <w:sz w:val="26"/>
          <w:szCs w:val="26"/>
          <w:cs/>
        </w:rPr>
        <w:t>่าวได้ทำสัญญาแก้ไข</w:t>
      </w:r>
      <w:r w:rsidR="001C1E19" w:rsidRPr="003F44F5">
        <w:rPr>
          <w:rFonts w:ascii="Angsana New" w:hAnsi="Angsana New"/>
          <w:sz w:val="26"/>
          <w:szCs w:val="26"/>
        </w:rPr>
        <w:t xml:space="preserve">     </w:t>
      </w:r>
      <w:r w:rsidR="001C1E19" w:rsidRPr="003F44F5">
        <w:rPr>
          <w:rFonts w:ascii="Angsana New" w:hAnsi="Angsana New"/>
          <w:sz w:val="26"/>
          <w:szCs w:val="26"/>
          <w:cs/>
        </w:rPr>
        <w:t>ครั้งที่หนึ่ง</w:t>
      </w:r>
      <w:r w:rsidR="00E962BE" w:rsidRPr="003F44F5">
        <w:rPr>
          <w:rFonts w:ascii="Angsana New" w:hAnsi="Angsana New"/>
          <w:sz w:val="26"/>
          <w:szCs w:val="26"/>
          <w:cs/>
        </w:rPr>
        <w:t>เพื่อแก้ไขโครงสร้างจากอาคารชุดพักอาศัยแบบสิทธิการเช่าระยะยาวเป็นอาคารชุดเพื่อขายและ</w:t>
      </w:r>
      <w:r w:rsidR="001C1E19" w:rsidRPr="003F44F5">
        <w:rPr>
          <w:rFonts w:ascii="Angsana New" w:hAnsi="Angsana New" w:hint="cs"/>
          <w:sz w:val="26"/>
          <w:szCs w:val="26"/>
          <w:cs/>
        </w:rPr>
        <w:t>ขยายกำหนด</w:t>
      </w:r>
      <w:r w:rsidR="001C1E19" w:rsidRPr="003F44F5">
        <w:rPr>
          <w:rFonts w:ascii="Angsana New" w:hAnsi="Angsana New"/>
          <w:sz w:val="26"/>
          <w:szCs w:val="26"/>
          <w:cs/>
        </w:rPr>
        <w:t>ระยะเวลาวันเริ่มมีผลบังคับใช้</w:t>
      </w:r>
      <w:r w:rsidR="001C1E19" w:rsidRPr="003F44F5">
        <w:rPr>
          <w:rFonts w:ascii="Angsana New" w:hAnsi="Angsana New" w:hint="cs"/>
          <w:sz w:val="26"/>
          <w:szCs w:val="26"/>
          <w:cs/>
        </w:rPr>
        <w:t>ไป</w:t>
      </w:r>
      <w:r w:rsidR="001C1E19" w:rsidRPr="003F44F5">
        <w:rPr>
          <w:rFonts w:ascii="Angsana New" w:hAnsi="Angsana New"/>
          <w:sz w:val="26"/>
          <w:szCs w:val="26"/>
          <w:cs/>
        </w:rPr>
        <w:t xml:space="preserve">จนถึงวันที่ </w:t>
      </w:r>
      <w:r w:rsidR="001C1E19" w:rsidRPr="003F44F5">
        <w:rPr>
          <w:rFonts w:ascii="Angsana New" w:hAnsi="Angsana New"/>
          <w:sz w:val="26"/>
          <w:szCs w:val="26"/>
        </w:rPr>
        <w:t xml:space="preserve">30 </w:t>
      </w:r>
      <w:r w:rsidR="001C1E19" w:rsidRPr="003F44F5">
        <w:rPr>
          <w:rFonts w:ascii="Angsana New" w:hAnsi="Angsana New" w:hint="cs"/>
          <w:sz w:val="26"/>
          <w:szCs w:val="26"/>
          <w:cs/>
        </w:rPr>
        <w:t>มิถุนายน</w:t>
      </w:r>
      <w:r w:rsidR="001C1E19" w:rsidRPr="003F44F5">
        <w:rPr>
          <w:rFonts w:ascii="Angsana New" w:hAnsi="Angsana New"/>
          <w:sz w:val="26"/>
          <w:szCs w:val="26"/>
          <w:cs/>
        </w:rPr>
        <w:t xml:space="preserve"> </w:t>
      </w:r>
      <w:r w:rsidR="001C1E19" w:rsidRPr="003F44F5">
        <w:rPr>
          <w:rFonts w:ascii="Angsana New" w:hAnsi="Angsana New"/>
          <w:sz w:val="26"/>
          <w:szCs w:val="26"/>
        </w:rPr>
        <w:t>2560</w:t>
      </w:r>
      <w:r w:rsidR="001C1E19" w:rsidRPr="003F44F5">
        <w:rPr>
          <w:rFonts w:ascii="Angsana New" w:hAnsi="Angsana New"/>
          <w:sz w:val="26"/>
          <w:szCs w:val="26"/>
          <w:cs/>
        </w:rPr>
        <w:t xml:space="preserve"> หรือวันที่ปิดโครงการแล้วแต่วันใดจะเกิดก่อน</w:t>
      </w:r>
    </w:p>
    <w:p w:rsidR="00B507B5" w:rsidRPr="003F44F5" w:rsidRDefault="00B507B5" w:rsidP="00B50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467F21" w:rsidRPr="003F44F5" w:rsidRDefault="00467F21" w:rsidP="00492C6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มีนาคม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AC57C1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แห่งหนึ่งได้ทำสัญญา </w:t>
      </w:r>
      <w:r w:rsidRPr="003F44F5">
        <w:rPr>
          <w:rFonts w:ascii="Angsana New" w:hAnsi="Angsana New"/>
          <w:sz w:val="26"/>
          <w:szCs w:val="26"/>
        </w:rPr>
        <w:t xml:space="preserve">Management Agreement </w:t>
      </w:r>
      <w:r w:rsidRPr="003F44F5">
        <w:rPr>
          <w:rFonts w:ascii="Angsana New" w:hAnsi="Angsana New"/>
          <w:sz w:val="26"/>
          <w:szCs w:val="26"/>
          <w:cs/>
        </w:rPr>
        <w:t>กับ บริษัท ลักษ์ซูรี โฮเต็ลส์ แอนด์ รีสอร์ทส (ไทยแลนด์) จำกัด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เพื่อให้บริการจัดการ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ดำเนินการและดูแลโครงการที่พักอาศัย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21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2552 </w:t>
      </w:r>
      <w:r w:rsidR="00AC57C1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 xml:space="preserve">ได้ทำสัญญาเพิ่มเติมโดยมีกำหนดระยะเวลา </w:t>
      </w:r>
      <w:r w:rsidRPr="003F44F5">
        <w:rPr>
          <w:rFonts w:ascii="Angsana New" w:hAnsi="Angsana New"/>
          <w:sz w:val="26"/>
          <w:szCs w:val="26"/>
        </w:rPr>
        <w:t xml:space="preserve">35 </w:t>
      </w:r>
      <w:r w:rsidRPr="003F44F5">
        <w:rPr>
          <w:rFonts w:ascii="Angsana New" w:hAnsi="Angsana New"/>
          <w:sz w:val="26"/>
          <w:szCs w:val="26"/>
          <w:cs/>
        </w:rPr>
        <w:t xml:space="preserve">ปี นับตั้งแต่วันที่มีผลบังคับใช้ และสามารถต่ออายุได้โดยอัตโนมัติอีกสองครั้ง ครั้งละ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 xml:space="preserve">ปี เว้นแต่ฝ่ายหนึ่งฝ่ายใดจะบอกเลิกสัญญาเป็นลายลักษณ์อักษรให้อีกฝ่ายหนึ่งทราบล่วงหน้าไม่น้อยกว่า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3F44F5">
        <w:rPr>
          <w:rFonts w:ascii="Angsana New" w:hAnsi="Angsana New"/>
          <w:sz w:val="26"/>
          <w:szCs w:val="26"/>
        </w:rPr>
        <w:t xml:space="preserve">300 </w:t>
      </w:r>
      <w:r w:rsidRPr="003F44F5">
        <w:rPr>
          <w:rFonts w:ascii="Angsana New" w:hAnsi="Angsana New"/>
          <w:sz w:val="26"/>
          <w:szCs w:val="26"/>
          <w:cs/>
        </w:rPr>
        <w:t xml:space="preserve">วัน ก่อนวันหมดอายุของสัญญาแรกเริ่มหรือสัญญาต่ออายุ </w:t>
      </w:r>
      <w:r w:rsidR="00AC57C1" w:rsidRPr="003F44F5">
        <w:rPr>
          <w:rFonts w:ascii="Angsana New" w:hAnsi="Angsana New" w:hint="cs"/>
          <w:sz w:val="26"/>
          <w:szCs w:val="26"/>
          <w:cs/>
        </w:rPr>
        <w:t>บริษัทย่อย</w:t>
      </w:r>
      <w:r w:rsidRPr="003F44F5">
        <w:rPr>
          <w:rFonts w:ascii="Angsana New" w:hAnsi="Angsana New"/>
          <w:sz w:val="26"/>
          <w:szCs w:val="26"/>
          <w:cs/>
        </w:rPr>
        <w:t>ผูกพันที่จะต้องจ่ายค่าธรรมเนียมในอัตราตามที่ระบุไว้ในสัญญา</w:t>
      </w:r>
      <w:r w:rsidR="00E962BE" w:rsidRPr="003F44F5">
        <w:rPr>
          <w:rFonts w:ascii="Angsana New" w:hAnsi="Angsana New"/>
          <w:sz w:val="26"/>
          <w:szCs w:val="26"/>
        </w:rPr>
        <w:t xml:space="preserve"> </w:t>
      </w:r>
      <w:r w:rsidR="00E962BE" w:rsidRPr="003F44F5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="00E962BE" w:rsidRPr="003F44F5">
        <w:rPr>
          <w:rFonts w:ascii="Angsana New" w:hAnsi="Angsana New"/>
          <w:sz w:val="26"/>
          <w:szCs w:val="26"/>
        </w:rPr>
        <w:t xml:space="preserve">29 </w:t>
      </w:r>
      <w:r w:rsidR="00E962BE"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962BE" w:rsidRPr="003F44F5">
        <w:rPr>
          <w:rFonts w:ascii="Angsana New" w:hAnsi="Angsana New"/>
          <w:sz w:val="26"/>
          <w:szCs w:val="26"/>
        </w:rPr>
        <w:t xml:space="preserve">2558 </w:t>
      </w:r>
      <w:r w:rsidR="00E962BE" w:rsidRPr="003F44F5">
        <w:rPr>
          <w:rFonts w:ascii="Angsana New" w:hAnsi="Angsana New"/>
          <w:sz w:val="26"/>
          <w:szCs w:val="26"/>
          <w:cs/>
        </w:rPr>
        <w:t>บริษัทย่อยดังกล่าวได้ทำสัญญาแก้ไขครั้งที่หนึ่ง เพื่อแก้ไขโครงสร้างจากอาคารชุดพักอาศัยแบบสิทธิการเช่าระยะยาวเป็นอาคารชุดเพื่อขายและกำหนดการต่าง ๆ ของโครงการให้เป็นปัจจุบัน</w:t>
      </w:r>
    </w:p>
    <w:p w:rsidR="009A35BA" w:rsidRPr="003F44F5" w:rsidRDefault="009A35BA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F608DA" w:rsidRPr="003F44F5" w:rsidRDefault="0051337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4959D4" w:rsidRPr="003F44F5">
        <w:rPr>
          <w:rFonts w:ascii="Angsana New" w:hAnsi="Angsana New"/>
          <w:b/>
          <w:bCs/>
          <w:sz w:val="26"/>
          <w:szCs w:val="26"/>
        </w:rPr>
        <w:t>4</w:t>
      </w:r>
      <w:r w:rsidR="00F608DA" w:rsidRPr="003F44F5">
        <w:rPr>
          <w:rFonts w:ascii="Angsana New" w:hAnsi="Angsana New"/>
          <w:b/>
          <w:bCs/>
          <w:sz w:val="26"/>
          <w:szCs w:val="26"/>
        </w:rPr>
        <w:t>.</w:t>
      </w:r>
      <w:r w:rsidR="00F608DA" w:rsidRPr="003F44F5">
        <w:rPr>
          <w:rFonts w:ascii="Angsana New" w:hAnsi="Angsana New"/>
          <w:b/>
          <w:bCs/>
          <w:sz w:val="26"/>
          <w:szCs w:val="26"/>
          <w:cs/>
        </w:rPr>
        <w:tab/>
        <w:t>อื่น ๆ</w:t>
      </w:r>
    </w:p>
    <w:p w:rsidR="00F608DA" w:rsidRPr="003F44F5" w:rsidRDefault="00F608DA" w:rsidP="00D03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exact"/>
        <w:jc w:val="both"/>
        <w:rPr>
          <w:rFonts w:ascii="Angsana New" w:hAnsi="Angsana New"/>
          <w:sz w:val="26"/>
          <w:szCs w:val="26"/>
        </w:rPr>
      </w:pPr>
    </w:p>
    <w:p w:rsidR="00244C7A" w:rsidRPr="003F44F5" w:rsidRDefault="00244C7A" w:rsidP="0024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 xml:space="preserve">1) 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Pr="003F44F5">
        <w:rPr>
          <w:rFonts w:ascii="Angsana New" w:hAnsi="Angsana New"/>
          <w:sz w:val="26"/>
          <w:szCs w:val="26"/>
          <w:lang w:val="en-GB"/>
        </w:rPr>
        <w:t>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>2558</w:t>
      </w:r>
    </w:p>
    <w:p w:rsidR="00244C7A" w:rsidRPr="003F44F5" w:rsidRDefault="00244C7A" w:rsidP="0024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1"/>
        <w:gridCol w:w="270"/>
        <w:gridCol w:w="1350"/>
        <w:gridCol w:w="270"/>
        <w:gridCol w:w="1356"/>
      </w:tblGrid>
      <w:tr w:rsidR="003F44F5" w:rsidRPr="003F44F5" w:rsidTr="00F31153">
        <w:trPr>
          <w:cantSplit/>
        </w:trPr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pStyle w:val="3"/>
              <w:tabs>
                <w:tab w:val="clear" w:pos="36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pStyle w:val="a0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pStyle w:val="a0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ก)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บางแห่ง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มีเลตเตอร์ออฟเครดิตที่เปิดแล้วแต่ยังไม่ได้ใช้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14,129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277,496</w:t>
            </w:r>
          </w:p>
        </w:tc>
      </w:tr>
      <w:tr w:rsidR="003F44F5" w:rsidRPr="003F44F5" w:rsidTr="00F31153">
        <w:trPr>
          <w:trHeight w:val="72"/>
        </w:trPr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>บริษัทมีหนังสือค้ำประกันที่สถาบันการเงินในประเทศแห่งหนึ่งออกให้กับ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รัฐวิสาหกิจหลายแห่งและหน่วยงานราชการแห่งหนึ่ง ซึ่ง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โดยหลักประกันตามที่กล่าวไว้ในหมายเหตุ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21,783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3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ค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บางแห่ง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มีหนังสือค้ำประกันที่สถาบันการเงินในประเทศแห่งหนึ่ง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ออกให้กับลูกค้าของบริษัท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และรัฐวิสาหกิจแห่งหนึ่ง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ซึ่ง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ค้ำประกัน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โดยหลักประกันตามที่กล่าวไว้ในหมายเหตุ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68,734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107,284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บริษัทมีภาระผูกพันตามสัญญาและหนังสือแสดงเจตจำนงที่ได้ตกลงไว้ 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เพื่อเป็นต้นทุนการก่อสร้าง (หมายเหตุ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11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967FC9" w:rsidP="00967FC9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</w:t>
            </w: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>086,562</w:t>
            </w: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1,876,651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:rsidR="00314C36" w:rsidRPr="003F44F5" w:rsidRDefault="00314C36">
      <w:r w:rsidRPr="003F44F5">
        <w:br w:type="page"/>
      </w:r>
    </w:p>
    <w:tbl>
      <w:tblPr>
        <w:tblW w:w="972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1"/>
        <w:gridCol w:w="270"/>
        <w:gridCol w:w="1350"/>
        <w:gridCol w:w="270"/>
        <w:gridCol w:w="1356"/>
      </w:tblGrid>
      <w:tr w:rsidR="003F44F5" w:rsidRPr="003F44F5" w:rsidTr="00F31153">
        <w:trPr>
          <w:cantSplit/>
        </w:trPr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4C36" w:rsidRPr="003F44F5" w:rsidRDefault="00314C36" w:rsidP="00F31153">
            <w:pPr>
              <w:pStyle w:val="3"/>
              <w:tabs>
                <w:tab w:val="clear" w:pos="36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pStyle w:val="a0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pStyle w:val="a0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31153">
        <w:tc>
          <w:tcPr>
            <w:tcW w:w="6481" w:type="dxa"/>
            <w:hideMark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บางแห่ง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มีภาระผูกพันตามที่ได้ตกลงไว้เพื่อเป็นต้นทุนการก่อสร้าง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2558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ส่วนหนึ่งซึ่งมีจำนวนเงิน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14.1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และ </w:t>
            </w:r>
            <w:r w:rsidRPr="003F44F5">
              <w:rPr>
                <w:rFonts w:ascii="Angsana New" w:hAnsi="Angsana New"/>
                <w:sz w:val="26"/>
                <w:szCs w:val="26"/>
                <w:lang w:val="en-GB"/>
              </w:rPr>
              <w:t xml:space="preserve">277.5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ล้านบาท ตามลำดับ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มีการออก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ซึ่งค้ำประกัน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โดยหลักประกันตามที่กล่าวไว้ในหมายเหตุ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314C36" w:rsidRPr="003F44F5" w:rsidRDefault="00967FC9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2,693,340</w:t>
            </w: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1,659,214</w:t>
            </w:r>
          </w:p>
        </w:tc>
      </w:tr>
      <w:tr w:rsidR="003F44F5" w:rsidRPr="003F44F5" w:rsidTr="00F31153">
        <w:tc>
          <w:tcPr>
            <w:tcW w:w="6481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314C36" w:rsidRPr="003F44F5" w:rsidRDefault="00314C36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ฉ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แห่งหนึ่ง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มีภาระผูกพันภายใต้สัญญาต่อเชื่อมพื้นที่กับบริษัท 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ระบบขนส่งมวลชนกรุงเทพ จำกัด (มหาชน)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เพื่อตอบแทนสิทธิ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ในการต่อเชื่อมและใช้ทางเชื่อม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19,500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28,500</w:t>
            </w:r>
          </w:p>
        </w:tc>
      </w:tr>
      <w:tr w:rsidR="003F44F5" w:rsidRPr="003F44F5" w:rsidTr="00F31153">
        <w:trPr>
          <w:trHeight w:val="162"/>
        </w:trPr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ช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)   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บริษัทย่อยบางแห่งมี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ภาระผูกพันตามสัญญา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3F44F5">
              <w:rPr>
                <w:rFonts w:ascii="Angsana New" w:hAnsi="Angsana New"/>
                <w:sz w:val="26"/>
                <w:szCs w:val="26"/>
              </w:rPr>
              <w:t>15)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64,171</w:t>
            </w: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3,047</w:t>
            </w: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 w:hanging="45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ซ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)  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บริษัทย่อยแห่งหนึ่งมี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ภาระผูกพัน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ต้องจ่ายค่าสิทธิแรกเริ่ม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แฟรนไชส์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C7A" w:rsidRPr="003F44F5" w:rsidTr="00F31153">
        <w:tc>
          <w:tcPr>
            <w:tcW w:w="6481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ind w:left="88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และที่ปรึกษา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17,961</w:t>
            </w: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pStyle w:val="a2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3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244C7A" w:rsidRPr="003F44F5" w:rsidRDefault="00244C7A" w:rsidP="00244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:rsidR="00244C7A" w:rsidRPr="003F44F5" w:rsidRDefault="00244C7A" w:rsidP="00244C7A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t>2)</w:t>
      </w:r>
      <w:r w:rsidRPr="003F44F5">
        <w:rPr>
          <w:rFonts w:ascii="Angsana New" w:hAnsi="Angsana New"/>
          <w:sz w:val="26"/>
          <w:szCs w:val="26"/>
        </w:rPr>
        <w:tab/>
      </w:r>
      <w:r w:rsidR="00967FC9" w:rsidRPr="003F44F5">
        <w:rPr>
          <w:rFonts w:ascii="Angsana New" w:hAnsi="Angsana New" w:hint="cs"/>
          <w:sz w:val="26"/>
          <w:szCs w:val="26"/>
          <w:cs/>
        </w:rPr>
        <w:t xml:space="preserve">ณ </w:t>
      </w:r>
      <w:r w:rsidRPr="003F44F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2559</w:t>
      </w:r>
      <w:r w:rsidR="000F0ECD" w:rsidRPr="003F44F5">
        <w:rPr>
          <w:rFonts w:ascii="Angsana New" w:hAnsi="Angsana New"/>
          <w:sz w:val="26"/>
          <w:szCs w:val="26"/>
        </w:rPr>
        <w:t xml:space="preserve"> </w:t>
      </w:r>
      <w:r w:rsidR="000F0ECD"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0F0ECD" w:rsidRPr="003F44F5">
        <w:rPr>
          <w:rFonts w:ascii="Angsana New" w:hAnsi="Angsana New"/>
          <w:sz w:val="26"/>
          <w:szCs w:val="26"/>
          <w:lang w:val="en-GB"/>
        </w:rPr>
        <w:t>2558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กลุ่มบริษัท เพซ ดีเวลลอปเมนท์ คอร์ปอเรชั่น</w:t>
      </w:r>
      <w:r w:rsidRPr="003F44F5">
        <w:rPr>
          <w:rFonts w:ascii="Angsana New" w:hAnsi="Angsana New" w:hint="cs"/>
          <w:sz w:val="26"/>
          <w:szCs w:val="26"/>
          <w:cs/>
        </w:rPr>
        <w:t xml:space="preserve">ได้ทำสัญญาเช่าดำเนินงานหลายฉบับเพื่อเช่าร้านค้า คลังสินค้า และอาคารสำนักงาน โดยมีกำหนดระยะเวลาตั้งแต่ </w:t>
      </w:r>
      <w:r w:rsidRPr="003F44F5">
        <w:rPr>
          <w:rFonts w:ascii="Angsana New" w:hAnsi="Angsana New"/>
          <w:sz w:val="26"/>
          <w:szCs w:val="26"/>
        </w:rPr>
        <w:t xml:space="preserve">12 </w:t>
      </w:r>
      <w:r w:rsidRPr="003F44F5">
        <w:rPr>
          <w:rFonts w:ascii="Angsana New" w:hAnsi="Angsana New" w:hint="cs"/>
          <w:sz w:val="26"/>
          <w:szCs w:val="26"/>
          <w:cs/>
        </w:rPr>
        <w:t xml:space="preserve">เดือน ถึง </w:t>
      </w:r>
      <w:r w:rsidR="00967FC9" w:rsidRPr="003F44F5">
        <w:rPr>
          <w:rFonts w:ascii="Angsana New" w:hAnsi="Angsana New"/>
          <w:sz w:val="26"/>
          <w:szCs w:val="26"/>
        </w:rPr>
        <w:t>19</w:t>
      </w:r>
      <w:r w:rsidRPr="003F44F5">
        <w:rPr>
          <w:rFonts w:ascii="Angsana New" w:hAnsi="Angsana New"/>
          <w:sz w:val="26"/>
          <w:szCs w:val="26"/>
        </w:rPr>
        <w:t xml:space="preserve">3 </w:t>
      </w:r>
      <w:r w:rsidRPr="003F44F5">
        <w:rPr>
          <w:rFonts w:ascii="Angsana New" w:hAnsi="Angsana New" w:hint="cs"/>
          <w:sz w:val="26"/>
          <w:szCs w:val="26"/>
          <w:cs/>
        </w:rPr>
        <w:t>เดือน นอกจากนี้ เมื่อวันที่</w:t>
      </w:r>
      <w:r w:rsidR="004D4CEF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</w:rPr>
        <w:t xml:space="preserve">22 </w:t>
      </w:r>
      <w:r w:rsidRPr="003F44F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3F44F5">
        <w:rPr>
          <w:rFonts w:ascii="Angsana New" w:hAnsi="Angsana New"/>
          <w:sz w:val="26"/>
          <w:szCs w:val="26"/>
        </w:rPr>
        <w:t>2559 Dean &amp; DeLuca, Inc.</w:t>
      </w:r>
      <w:r w:rsidRPr="003F44F5">
        <w:rPr>
          <w:rFonts w:ascii="Angsana New" w:hAnsi="Angsana New" w:hint="cs"/>
          <w:sz w:val="26"/>
          <w:szCs w:val="26"/>
          <w:cs/>
        </w:rPr>
        <w:t xml:space="preserve"> ได้ทำสัญญาเพื่อเป็นสปอนเซอร์หลักใน</w:t>
      </w:r>
      <w:r w:rsidRPr="003F44F5">
        <w:rPr>
          <w:rFonts w:hint="cs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DEAN &amp; DELUCA Invitational</w:t>
      </w:r>
      <w:r w:rsidRPr="003F44F5">
        <w:rPr>
          <w:rFonts w:ascii="Angsana New" w:hAnsi="Angsana New" w:hint="cs"/>
          <w:sz w:val="26"/>
          <w:szCs w:val="26"/>
          <w:cs/>
        </w:rPr>
        <w:t xml:space="preserve"> ซึ่งเป็นรายการถ่ายทอดทางโทรทัศน์ของ กอล์ฟ พีจีเอ ทัวร์ กำหนดอายุ </w:t>
      </w:r>
      <w:r w:rsidRPr="003F44F5">
        <w:rPr>
          <w:rFonts w:ascii="Angsana New" w:hAnsi="Angsana New"/>
          <w:sz w:val="26"/>
          <w:szCs w:val="26"/>
        </w:rPr>
        <w:t xml:space="preserve">6 </w:t>
      </w:r>
      <w:r w:rsidRPr="003F44F5">
        <w:rPr>
          <w:rFonts w:ascii="Angsana New" w:hAnsi="Angsana New" w:hint="cs"/>
          <w:sz w:val="26"/>
          <w:szCs w:val="26"/>
          <w:cs/>
        </w:rPr>
        <w:t xml:space="preserve">ปี เริ่มตั้งแต่เดือนพฤษภาคม </w:t>
      </w:r>
      <w:r w:rsidRPr="003F44F5">
        <w:rPr>
          <w:rFonts w:ascii="Angsana New" w:hAnsi="Angsana New"/>
          <w:sz w:val="26"/>
          <w:szCs w:val="26"/>
        </w:rPr>
        <w:t xml:space="preserve">2559  </w:t>
      </w:r>
      <w:r w:rsidRPr="003F44F5">
        <w:rPr>
          <w:rFonts w:ascii="Angsana New" w:hAnsi="Angsana New" w:hint="cs"/>
          <w:sz w:val="26"/>
          <w:szCs w:val="26"/>
          <w:cs/>
        </w:rPr>
        <w:t>ซึ่งจำนวนเงินขั้นต่ำที่บริษัทต้องจ่ายในอนาคตทั้งสิ้นแสดงจำนวนรวมภายใต้สัญญาเช่าดำเนินงานที่บอกเลิกไม่ได้ และภาระผูกพันตามสัญญาสปอนเซอร์หลัก โดยแสดงจำนวนรวมสำหรับระยะเวลาแต่ละช่วงมีดังนี้</w:t>
      </w:r>
    </w:p>
    <w:p w:rsidR="004D4CEF" w:rsidRPr="003F44F5" w:rsidRDefault="004D4CEF" w:rsidP="00244C7A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25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049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3F44F5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-40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986,516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680"/>
              </w:tabs>
              <w:ind w:left="-108" w:right="157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334,269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8,111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9,466</w:t>
            </w: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ปีแต่ไม่เกิน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4,290,110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680"/>
              </w:tabs>
              <w:ind w:left="-108" w:right="157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1,061,347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8,318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16,429</w:t>
            </w:r>
          </w:p>
        </w:tc>
      </w:tr>
      <w:tr w:rsidR="003F44F5" w:rsidRPr="003F44F5" w:rsidTr="00F31153">
        <w:tc>
          <w:tcPr>
            <w:tcW w:w="3049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3F44F5">
              <w:rPr>
                <w:rFonts w:ascii="Angsana New" w:hAnsi="Angsana New"/>
                <w:sz w:val="26"/>
                <w:szCs w:val="26"/>
              </w:rPr>
              <w:t>5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2,976,358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680"/>
              </w:tabs>
              <w:ind w:left="-108" w:right="157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1,140,081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3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right="3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44C7A" w:rsidRPr="003F44F5" w:rsidTr="00F31153">
        <w:tc>
          <w:tcPr>
            <w:tcW w:w="3049" w:type="dxa"/>
            <w:hideMark/>
          </w:tcPr>
          <w:p w:rsidR="00244C7A" w:rsidRPr="003F44F5" w:rsidRDefault="00244C7A" w:rsidP="00F3115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3F44F5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</w:t>
            </w:r>
            <w:r w:rsidRPr="003F44F5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8,252,984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680"/>
              </w:tabs>
              <w:ind w:left="-108" w:right="157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2,535,697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16,429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25,895</w:t>
            </w:r>
          </w:p>
        </w:tc>
      </w:tr>
    </w:tbl>
    <w:p w:rsidR="00244C7A" w:rsidRPr="003F44F5" w:rsidRDefault="00244C7A" w:rsidP="00244C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6"/>
          <w:szCs w:val="26"/>
        </w:rPr>
      </w:pPr>
    </w:p>
    <w:p w:rsidR="00314C36" w:rsidRPr="003F44F5" w:rsidRDefault="0031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br w:type="page"/>
      </w:r>
    </w:p>
    <w:p w:rsidR="00244C7A" w:rsidRPr="003F44F5" w:rsidRDefault="00244C7A" w:rsidP="00244C7A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lastRenderedPageBreak/>
        <w:t>3</w:t>
      </w:r>
      <w:r w:rsidRPr="003F44F5">
        <w:rPr>
          <w:rFonts w:ascii="Angsana New" w:hAnsi="Angsana New" w:hint="cs"/>
          <w:sz w:val="26"/>
          <w:szCs w:val="26"/>
          <w:cs/>
        </w:rPr>
        <w:t>)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3F44F5">
        <w:rPr>
          <w:rFonts w:ascii="Angsana New" w:hAnsi="Angsana New"/>
          <w:sz w:val="26"/>
          <w:szCs w:val="26"/>
        </w:rPr>
        <w:t xml:space="preserve">2558 </w:t>
      </w:r>
      <w:r w:rsidRPr="003F44F5">
        <w:rPr>
          <w:rFonts w:ascii="Angsana New" w:hAnsi="Angsana New" w:hint="cs"/>
          <w:sz w:val="26"/>
          <w:szCs w:val="26"/>
          <w:cs/>
        </w:rPr>
        <w:t>กลุ่มบริษัทเพซ ดีเวลลอปเมนท์ คอร์ปอเรชั่น มีรายละเอียดของโครงการที่ดำเนินการอยู่ดังนี้</w:t>
      </w:r>
    </w:p>
    <w:p w:rsidR="00244C7A" w:rsidRPr="003F44F5" w:rsidRDefault="00244C7A" w:rsidP="00244C7A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7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80"/>
        <w:gridCol w:w="270"/>
        <w:gridCol w:w="1350"/>
        <w:gridCol w:w="270"/>
        <w:gridCol w:w="1350"/>
      </w:tblGrid>
      <w:tr w:rsidR="003F44F5" w:rsidRPr="003F44F5" w:rsidTr="00F31153">
        <w:tc>
          <w:tcPr>
            <w:tcW w:w="648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3F44F5" w:rsidRPr="003F44F5" w:rsidTr="00F31153">
        <w:tc>
          <w:tcPr>
            <w:tcW w:w="6480" w:type="dxa"/>
            <w:vAlign w:val="bottom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left" w:pos="540"/>
              </w:tabs>
              <w:ind w:left="43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F44F5" w:rsidRPr="003F44F5" w:rsidTr="00F31153">
        <w:tc>
          <w:tcPr>
            <w:tcW w:w="6480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มูลค่าซื้อขายที่ได้ทำสัญญาแล้ว</w:t>
            </w:r>
            <w:r w:rsidRPr="003F44F5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17,087,299</w:t>
            </w:r>
          </w:p>
        </w:tc>
        <w:tc>
          <w:tcPr>
            <w:tcW w:w="270" w:type="dxa"/>
            <w:vAlign w:val="bottom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14,514,261</w:t>
            </w:r>
          </w:p>
        </w:tc>
      </w:tr>
      <w:tr w:rsidR="003F44F5" w:rsidRPr="003F44F5" w:rsidTr="00F31153">
        <w:tc>
          <w:tcPr>
            <w:tcW w:w="648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44C7A" w:rsidRPr="003F44F5" w:rsidTr="00F31153">
        <w:tc>
          <w:tcPr>
            <w:tcW w:w="6480" w:type="dxa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3F44F5">
              <w:rPr>
                <w:rFonts w:ascii="Angsana New" w:hAnsi="Angsana New" w:hint="cs"/>
                <w:sz w:val="26"/>
                <w:szCs w:val="26"/>
                <w:cs/>
              </w:rPr>
              <w:t>คิดเป็นร้อยละของยอดขายรวมของโครงการที่ดำเนินการอยู่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64.28</w:t>
            </w:r>
          </w:p>
        </w:tc>
        <w:tc>
          <w:tcPr>
            <w:tcW w:w="270" w:type="dxa"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244C7A" w:rsidRPr="003F44F5" w:rsidRDefault="00244C7A" w:rsidP="00F311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65.72</w:t>
            </w:r>
          </w:p>
        </w:tc>
      </w:tr>
    </w:tbl>
    <w:p w:rsidR="00244C7A" w:rsidRPr="003F44F5" w:rsidRDefault="00244C7A" w:rsidP="00244C7A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:rsidR="00244C7A" w:rsidRPr="003F44F5" w:rsidRDefault="00981C2A" w:rsidP="00244C7A">
      <w:pPr>
        <w:pStyle w:val="a"/>
        <w:tabs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GB"/>
        </w:rPr>
        <w:t>4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ณ วันที่</w:t>
      </w:r>
      <w:r w:rsidR="00244C7A" w:rsidRPr="003F44F5">
        <w:rPr>
          <w:rFonts w:ascii="Angsana New" w:hAnsi="Angsana New" w:cs="Angsana New"/>
          <w:sz w:val="26"/>
          <w:szCs w:val="26"/>
          <w:lang w:val="en-GB"/>
        </w:rPr>
        <w:t xml:space="preserve"> 31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2559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เงินฝากบัญชีกระแสรายวันจำนวน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0.82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ล้านเหรียญสหรัฐ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(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เทียบเท่า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29.4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ล้านบาท) ได้จำนำไว้เป็นหนังสือค้ำประกันเลตเตอร์ออฟเครดิตสำหรับการเช่าคาเฟ่เป็นจำนวน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3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แห่ง และสำนักงาน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1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แห่ง ในรัฐนิวยอร์ค ณ วันที่</w:t>
      </w:r>
      <w:r w:rsidR="004D4CEF"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31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2558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เงินฝากบัญชีกระแสรายวันจำนวน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0.58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ล้านเหรียญสหรัฐ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(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เทียบเท่า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20.9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ล้านบาท) ได้จำนำไว้เป็นหนังสือค้ำประกันเลตเตอร์ออฟเครดิตสำหรับการเช่าคาเฟ่เป็นจำนวน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4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แห่งในรัฐนิวยอร์ค</w:t>
      </w:r>
    </w:p>
    <w:p w:rsidR="00244C7A" w:rsidRPr="003F44F5" w:rsidRDefault="00244C7A" w:rsidP="00244C7A">
      <w:pPr>
        <w:pStyle w:val="a"/>
        <w:tabs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244C7A" w:rsidRPr="003F44F5" w:rsidRDefault="00981C2A" w:rsidP="00244C7A">
      <w:pPr>
        <w:pStyle w:val="a"/>
        <w:tabs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5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244C7A" w:rsidRPr="003F44F5">
        <w:rPr>
          <w:rFonts w:ascii="Angsana New" w:hAnsi="Angsana New" w:cs="Angsana New"/>
          <w:sz w:val="26"/>
          <w:szCs w:val="26"/>
          <w:lang w:val="en-GB"/>
        </w:rPr>
        <w:t xml:space="preserve">31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2559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กลุ่มบริษัทเพซ ดีเวลลอปเมนท์ คอร์ปอเรชั่น มีภาระผูกพันสำหรับเงินลงทุนเพิ่มเติมใน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Dean &amp; DeLuca Café Japan Co., Ltd.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(กิจการร่วมค้า) เป็นจำนวนเงินรวม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200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ล้านเยน (เทียบเท่า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61.6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ล้านบาท) ภายในวันที่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31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มีนาคม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2562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314C36" w:rsidRPr="003F44F5">
        <w:rPr>
          <w:rFonts w:ascii="Angsana New" w:hAnsi="Angsana New" w:cs="Angsana New"/>
          <w:sz w:val="26"/>
          <w:szCs w:val="26"/>
          <w:lang w:val="en-US"/>
        </w:rPr>
        <w:t xml:space="preserve">       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 xml:space="preserve">(2558 : </w:t>
      </w:r>
      <w:r w:rsidR="00244C7A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ไม่มี</w:t>
      </w:r>
      <w:r w:rsidR="00244C7A" w:rsidRPr="003F44F5">
        <w:rPr>
          <w:rFonts w:ascii="Angsana New" w:hAnsi="Angsana New" w:cs="Angsana New"/>
          <w:sz w:val="26"/>
          <w:szCs w:val="26"/>
          <w:lang w:val="en-US"/>
        </w:rPr>
        <w:t>)</w:t>
      </w:r>
    </w:p>
    <w:p w:rsidR="0083585F" w:rsidRPr="003F44F5" w:rsidRDefault="00835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9F751B" w:rsidRPr="003F44F5" w:rsidRDefault="008B10DE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0628D3" w:rsidRPr="003F44F5">
        <w:rPr>
          <w:rFonts w:ascii="Angsana New" w:hAnsi="Angsana New"/>
          <w:b/>
          <w:bCs/>
          <w:sz w:val="26"/>
          <w:szCs w:val="26"/>
        </w:rPr>
        <w:t>5</w:t>
      </w:r>
      <w:r w:rsidR="009F751B" w:rsidRPr="003F44F5">
        <w:rPr>
          <w:rFonts w:ascii="Angsana New" w:hAnsi="Angsana New"/>
          <w:b/>
          <w:bCs/>
          <w:sz w:val="26"/>
          <w:szCs w:val="26"/>
        </w:rPr>
        <w:t>.</w:t>
      </w:r>
      <w:r w:rsidR="009F751B" w:rsidRPr="003F44F5">
        <w:rPr>
          <w:rFonts w:ascii="Angsana New" w:hAnsi="Angsana New"/>
          <w:b/>
          <w:bCs/>
          <w:sz w:val="26"/>
          <w:szCs w:val="26"/>
        </w:rPr>
        <w:tab/>
        <w:t xml:space="preserve"> </w:t>
      </w:r>
      <w:r w:rsidR="009F751B" w:rsidRPr="003F44F5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:rsidR="00A90F8A" w:rsidRPr="003F44F5" w:rsidRDefault="00A90F8A" w:rsidP="000628D3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705FBC" w:rsidRPr="003F44F5" w:rsidRDefault="00705FBC" w:rsidP="00AC30C9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1)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 ดีน แอนด์ เดลูก้า แอร์พอร์ต จำกัด ซึ่งเป็นบริษัทย่อยแห่งใหม่ ได้จดทะเบียนกับกระทรวงพาณิชย์เมื่อวันที่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5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มกราคม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2560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 ด้วยทุนจดทะเบียนจำนวน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30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ล้านบาท (หุ้นสามัญ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300,000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100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  เมื่อวันที่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10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มกราคม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2560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ของ บริษัท ดีน แอนด์ เดลูก้า (ประเทศไทย) จำกัด ได้ลงทุนในบริษัทย่อยดังกล่าวเป็นจำนวนเงิน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15.3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ล้านบาท (หุ้นสามัญ </w:t>
      </w:r>
      <w:r w:rsidR="00DB4133" w:rsidRPr="003F44F5">
        <w:rPr>
          <w:rFonts w:ascii="Angsana New" w:hAnsi="Angsana New" w:cs="Angsana New"/>
          <w:sz w:val="26"/>
          <w:szCs w:val="26"/>
          <w:lang w:val="en-US"/>
        </w:rPr>
        <w:t>153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,000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หุ้น มูลค่าหุ้นละ </w:t>
      </w:r>
      <w:r w:rsidR="00AC30C9" w:rsidRPr="003F44F5">
        <w:rPr>
          <w:rFonts w:ascii="Angsana New" w:hAnsi="Angsana New" w:cs="Angsana New"/>
          <w:sz w:val="26"/>
          <w:szCs w:val="26"/>
          <w:lang w:val="en-US"/>
        </w:rPr>
        <w:t>100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บาท) ส่งผลให้บริษัทมีสัดส่วนการถือหุ้นทางอ้อม</w:t>
      </w:r>
      <w:r w:rsidR="00DB4133" w:rsidRPr="003F44F5">
        <w:rPr>
          <w:rFonts w:ascii="Angsana New" w:hAnsi="Angsana New" w:cs="Angsana New"/>
          <w:sz w:val="26"/>
          <w:szCs w:val="26"/>
          <w:cs/>
          <w:lang w:val="en-US"/>
        </w:rPr>
        <w:t>ในบริษัทย่อยแห่ง</w:t>
      </w:r>
      <w:r w:rsidR="00AC30C9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นี้ร้อยละ </w:t>
      </w:r>
      <w:r w:rsidR="00AC30C9" w:rsidRPr="003F44F5">
        <w:rPr>
          <w:rFonts w:ascii="Angsana New" w:hAnsi="Angsana New" w:cs="Angsana New"/>
          <w:sz w:val="26"/>
          <w:szCs w:val="26"/>
          <w:lang w:val="en-GB"/>
        </w:rPr>
        <w:t>51</w:t>
      </w:r>
    </w:p>
    <w:p w:rsidR="00AC30C9" w:rsidRPr="003F44F5" w:rsidRDefault="00AC30C9" w:rsidP="00AC30C9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GB"/>
        </w:rPr>
      </w:pPr>
    </w:p>
    <w:p w:rsidR="007D69D5" w:rsidRPr="003F44F5" w:rsidRDefault="00705FBC" w:rsidP="00496F7E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2)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ใน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ที่ประชุมคณะกรรมการบริษัทเมื่อวันที่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>10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มกราคม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>2560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คณะกรรมการบริษัทได้มีมติอนุมัติการเข้าลงทุนของผู้ร่วมทุนจำนวน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      2 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ราย 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คือ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A34D96" w:rsidRPr="003F44F5">
        <w:rPr>
          <w:rFonts w:ascii="Angsana New" w:hAnsi="Angsana New" w:cs="Angsana New"/>
          <w:sz w:val="26"/>
          <w:szCs w:val="26"/>
          <w:cs/>
        </w:rPr>
        <w:t xml:space="preserve">Apollo Asia Sprint Holding Company Limited </w:t>
      </w:r>
      <w:r w:rsidR="00A34D96" w:rsidRPr="003F44F5">
        <w:rPr>
          <w:rFonts w:ascii="Angsana New" w:hAnsi="Angsana New" w:hint="cs"/>
          <w:sz w:val="26"/>
          <w:szCs w:val="26"/>
          <w:cs/>
        </w:rPr>
        <w:t xml:space="preserve"> 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>และ</w:t>
      </w:r>
      <w:r w:rsidR="00A34D96" w:rsidRPr="003F44F5">
        <w:rPr>
          <w:rFonts w:cs="Times New Roman"/>
          <w:cs/>
        </w:rPr>
        <w:t xml:space="preserve"> </w:t>
      </w:r>
      <w:r w:rsidR="00A34D96" w:rsidRPr="003F44F5">
        <w:rPr>
          <w:rFonts w:ascii="Angsana New" w:hAnsi="Angsana New" w:cs="Angsana New"/>
          <w:sz w:val="26"/>
          <w:szCs w:val="26"/>
          <w:lang w:val="en-US"/>
        </w:rPr>
        <w:t>Goldman Sachs Investments Holdings (Asia) Limited</w:t>
      </w:r>
      <w:r w:rsidR="00A34D96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>ในบริษัทย่อย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แห่ง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คือ บริษัท เพซ โปรเจ็ค วัน จำกัด และบริษัท เพซ โปรเจ็ค ทรี จำกัด เป็นจำนวนเงินทั้งสิ้น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7,783.2 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ล้านบาท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> 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บริษัทและบริษัทย่อยได้เข้าทำสัญญา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Subscription Agreement 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กับผู้ร่วมทุนทั้ง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="007D69D5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แห่ง ในวันที่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 xml:space="preserve"> 10</w:t>
      </w:r>
      <w:r w:rsidR="007D69D5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มกราคม </w:t>
      </w:r>
      <w:r w:rsidR="007D69D5" w:rsidRPr="003F44F5">
        <w:rPr>
          <w:rFonts w:ascii="Angsana New" w:hAnsi="Angsana New" w:cs="Angsana New"/>
          <w:sz w:val="26"/>
          <w:szCs w:val="26"/>
          <w:lang w:val="en-US"/>
        </w:rPr>
        <w:t>2560</w:t>
      </w:r>
    </w:p>
    <w:p w:rsidR="007D69D5" w:rsidRPr="003F44F5" w:rsidRDefault="007D69D5" w:rsidP="007D69D5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314C36" w:rsidRPr="003F44F5" w:rsidRDefault="0031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</w:rPr>
        <w:br w:type="page"/>
      </w:r>
    </w:p>
    <w:p w:rsidR="007D69D5" w:rsidRPr="003F44F5" w:rsidRDefault="000C4319" w:rsidP="007D69D5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lastRenderedPageBreak/>
        <w:t>3)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เมื่อวันที่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มกราคม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2560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บริษัทและบริษัทย่อยได้เข้าทำสัญญา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แก้ไข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Amendment Subscription Agreement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Shareholder Agreement 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ภายใต้สัญญาเหล่านี้ ทุนจดทะเบียนของบริษัทย่อย</w:t>
      </w:r>
      <w:r w:rsidR="00DB4133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ดังกล่าว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จะเพิ่มขึ้นดังนี้</w:t>
      </w:r>
    </w:p>
    <w:p w:rsidR="00BE49CF" w:rsidRPr="003F44F5" w:rsidRDefault="00BE49CF" w:rsidP="007D69D5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</w:r>
    </w:p>
    <w:p w:rsidR="007D69D5" w:rsidRPr="003F44F5" w:rsidRDefault="00BE49CF" w:rsidP="00BE49CF">
      <w:pPr>
        <w:pStyle w:val="a"/>
        <w:spacing w:line="240" w:lineRule="atLeast"/>
        <w:ind w:left="990" w:right="-43" w:hanging="45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(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>ทุนจดทะเบียนของ บริษัท เพซ โปรเจ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็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ค วัน จำกัด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โดยการออกหุ้นบุริมสิทธิใหม่จำนวน </w:t>
      </w:r>
      <w:r w:rsidR="00076C24" w:rsidRPr="003F44F5">
        <w:rPr>
          <w:rFonts w:ascii="Angsana New" w:hAnsi="Angsana New" w:cs="Angsana New"/>
          <w:sz w:val="26"/>
          <w:szCs w:val="26"/>
          <w:lang w:val="en-US"/>
        </w:rPr>
        <w:t>1,921,000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ในราคาเสนอขายหุ้นละ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รวมเป็นเงิน </w:t>
      </w:r>
      <w:r w:rsidR="00496F7E" w:rsidRPr="003F44F5">
        <w:rPr>
          <w:rFonts w:ascii="Angsana New" w:hAnsi="Angsana New" w:cs="Angsana New"/>
          <w:sz w:val="26"/>
          <w:szCs w:val="26"/>
          <w:lang w:val="en-GB"/>
        </w:rPr>
        <w:t xml:space="preserve">192.1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GB"/>
        </w:rPr>
        <w:t>ล้านบาท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ดังนั้น ทุนเรือนหุ้นจึงเพิ่ม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จาก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200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ล้านบาท (หุ้นสามัญ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 เป็นจำนวนเงิน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392.1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(หุ้นสามัญ </w:t>
      </w:r>
      <w:r w:rsidRPr="003F44F5">
        <w:rPr>
          <w:rFonts w:ascii="Angsana New" w:hAnsi="Angsana New" w:cs="Angsana New"/>
          <w:sz w:val="26"/>
          <w:szCs w:val="26"/>
          <w:lang w:val="en-US"/>
        </w:rPr>
        <w:t>2,000,000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และหุ้นบุริมสิทธิ </w:t>
      </w:r>
      <w:r w:rsidR="00076C24" w:rsidRPr="003F44F5">
        <w:rPr>
          <w:rFonts w:ascii="Angsana New" w:hAnsi="Angsana New" w:cs="Angsana New"/>
          <w:sz w:val="26"/>
          <w:szCs w:val="26"/>
          <w:lang w:val="en-US"/>
        </w:rPr>
        <w:t>1,921,000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100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</w:t>
      </w:r>
    </w:p>
    <w:p w:rsidR="004F6B2D" w:rsidRPr="003F44F5" w:rsidRDefault="004F6B2D" w:rsidP="00BE49CF">
      <w:pPr>
        <w:pStyle w:val="a"/>
        <w:spacing w:line="240" w:lineRule="atLeast"/>
        <w:ind w:left="990" w:right="-43" w:hanging="45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4F6B2D" w:rsidRPr="003F44F5" w:rsidRDefault="004F6B2D" w:rsidP="004F6B2D">
      <w:pPr>
        <w:pStyle w:val="a"/>
        <w:spacing w:line="240" w:lineRule="atLeast"/>
        <w:ind w:left="990" w:right="-43" w:hanging="450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(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ข</w:t>
      </w:r>
      <w:r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ab/>
        <w:t>ทุนจดทะเบียนของ บริษัท เพซ โปรเจ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็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ค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ทรี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จำกัด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โดยการออกหุ้นบุริมสิทธิใหม่จำนวน </w:t>
      </w:r>
      <w:r w:rsidR="00076C24" w:rsidRPr="003F44F5">
        <w:rPr>
          <w:rFonts w:ascii="Angsana New" w:hAnsi="Angsana New" w:cs="Angsana New"/>
          <w:sz w:val="26"/>
          <w:szCs w:val="26"/>
          <w:lang w:val="en-US"/>
        </w:rPr>
        <w:t>950,000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หุ้น ในราคาเสนอขาย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รวม </w:t>
      </w:r>
      <w:r w:rsidR="00076C24" w:rsidRPr="003F44F5">
        <w:rPr>
          <w:rFonts w:ascii="Angsana New" w:hAnsi="Angsana New" w:cs="Angsana New"/>
          <w:sz w:val="26"/>
          <w:szCs w:val="26"/>
          <w:lang w:val="en-US"/>
        </w:rPr>
        <w:t xml:space="preserve">7,591.1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(แบ่งเป็นหุ้นบุริมสิทธิสำหรับกลุ่ม </w:t>
      </w:r>
      <w:r w:rsidR="00DB4133" w:rsidRPr="003F44F5">
        <w:rPr>
          <w:rFonts w:ascii="Angsana New" w:hAnsi="Angsana New" w:cs="Angsana New"/>
          <w:sz w:val="26"/>
          <w:szCs w:val="26"/>
          <w:lang w:val="en-GB"/>
        </w:rPr>
        <w:t>B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</w:t>
      </w:r>
      <w:r w:rsidR="00076C24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จำนวน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579,100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ในราคาหุ้นละ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7,990.45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 ต่อหุ้น และแบ่งเป็นหุ้นบุริมสิทธิสำหรับกลุ่ม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DB4133" w:rsidRPr="003F44F5">
        <w:rPr>
          <w:rFonts w:ascii="Angsana New" w:hAnsi="Angsana New" w:cs="Angsana New"/>
          <w:sz w:val="26"/>
          <w:szCs w:val="26"/>
          <w:lang w:val="en-US"/>
        </w:rPr>
        <w:t>C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GB"/>
        </w:rPr>
        <w:t xml:space="preserve"> </w:t>
      </w:r>
      <w:r w:rsidR="00076C24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จำนวน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370,900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หุ้น ในราคาหุ้นละ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 xml:space="preserve">7,990.91 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บาท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>)</w:t>
      </w:r>
      <w:r w:rsidR="00496F7E"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>ดังนั้น ทุนเรือนหุ้นจึงเพิ่ม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>จาก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lang w:val="en-US"/>
        </w:rPr>
        <w:t>00</w:t>
      </w:r>
      <w:r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 ล้านบาท (หุ้นสามัญ </w:t>
      </w:r>
      <w:r w:rsidR="00DB4133"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lang w:val="en-US"/>
        </w:rPr>
        <w:t>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>100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 เป็นจำนวนเงิน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>195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ล้านบาท (หุ้นสามัญ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>1</w:t>
      </w:r>
      <w:r w:rsidRPr="003F44F5">
        <w:rPr>
          <w:rFonts w:ascii="Angsana New" w:hAnsi="Angsana New" w:cs="Angsana New"/>
          <w:sz w:val="26"/>
          <w:szCs w:val="26"/>
          <w:lang w:val="en-US"/>
        </w:rPr>
        <w:t>,000,000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 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100 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บาท และหุ้นบุริมสิทธิ </w:t>
      </w:r>
      <w:r w:rsidR="00496F7E" w:rsidRPr="003F44F5">
        <w:rPr>
          <w:rFonts w:ascii="Angsana New" w:hAnsi="Angsana New" w:cs="Angsana New"/>
          <w:sz w:val="26"/>
          <w:szCs w:val="26"/>
          <w:lang w:val="en-US"/>
        </w:rPr>
        <w:t>950</w:t>
      </w:r>
      <w:r w:rsidRPr="003F44F5">
        <w:rPr>
          <w:rFonts w:ascii="Angsana New" w:hAnsi="Angsana New" w:cs="Angsana New"/>
          <w:sz w:val="26"/>
          <w:szCs w:val="26"/>
          <w:lang w:val="en-US"/>
        </w:rPr>
        <w:t>,000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หุ้น มูลค่าหุ้นละ</w:t>
      </w:r>
      <w:r w:rsidRPr="003F44F5">
        <w:rPr>
          <w:rFonts w:ascii="Angsana New" w:hAnsi="Angsana New" w:cs="Angsana New"/>
          <w:sz w:val="26"/>
          <w:szCs w:val="26"/>
          <w:lang w:val="en-US"/>
        </w:rPr>
        <w:t xml:space="preserve"> 100</w:t>
      </w: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บาท)</w:t>
      </w:r>
    </w:p>
    <w:p w:rsidR="00496F7E" w:rsidRPr="003F44F5" w:rsidRDefault="00496F7E" w:rsidP="004F6B2D">
      <w:pPr>
        <w:pStyle w:val="a"/>
        <w:spacing w:line="240" w:lineRule="atLeast"/>
        <w:ind w:left="990" w:right="-43" w:hanging="450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496F7E" w:rsidRPr="003F44F5" w:rsidRDefault="00496F7E" w:rsidP="00496F7E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4)</w:t>
      </w:r>
      <w:r w:rsidRPr="003F44F5">
        <w:rPr>
          <w:rFonts w:ascii="Angsana New" w:hAnsi="Angsana New" w:cs="Angsana New"/>
          <w:sz w:val="26"/>
          <w:szCs w:val="26"/>
          <w:lang w:val="en-US"/>
        </w:rPr>
        <w:tab/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เมื่อวันที่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มกราคม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2560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บริษัทและบริษัทย่อย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2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แห่ง ได้เข้าทำสัญญา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Credit Facilities Agreement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กับ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>Apollo Asia Sprint Holding Company Limited (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ผู้ให้กู้) และ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>Mercer Investments (Singapore) Pte. Ltd. (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>ผู้ให้กู้</w:t>
      </w:r>
      <w:r w:rsidR="00DB4133" w:rsidRPr="003F44F5">
        <w:rPr>
          <w:rFonts w:ascii="Angsana New" w:hAnsi="Angsana New" w:cs="Angsana New"/>
          <w:sz w:val="26"/>
          <w:szCs w:val="26"/>
          <w:cs/>
          <w:lang w:val="en-US"/>
        </w:rPr>
        <w:t>ร่วม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) เพื่อตกลงทำสัญญาเงินกู้ยืมจำนวนรวมทั้งสิ้น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658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ล้านบาท โดยแบ่งออกเป็นเงินกู้ยืมของ บริษัท เพซ โปรเจ็ค วัน จำกัด จำนวน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329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 xml:space="preserve">ล้านบาท และของบริษัท เพซ โปรเจ็ค ทรี จำกัด จำนวน </w:t>
      </w:r>
      <w:r w:rsidR="008A0C5D" w:rsidRPr="003F44F5">
        <w:rPr>
          <w:rFonts w:ascii="Angsana New" w:hAnsi="Angsana New" w:cs="Angsana New"/>
          <w:sz w:val="26"/>
          <w:szCs w:val="26"/>
          <w:lang w:val="en-US"/>
        </w:rPr>
        <w:t xml:space="preserve">329 </w:t>
      </w:r>
      <w:r w:rsidR="008A0C5D" w:rsidRPr="003F44F5">
        <w:rPr>
          <w:rFonts w:ascii="Angsana New" w:hAnsi="Angsana New" w:cs="Angsana New"/>
          <w:sz w:val="26"/>
          <w:szCs w:val="26"/>
          <w:cs/>
          <w:lang w:val="en-US"/>
        </w:rPr>
        <w:t>ล้านบาท</w:t>
      </w:r>
    </w:p>
    <w:p w:rsidR="0083585F" w:rsidRPr="003F44F5" w:rsidRDefault="00496F7E" w:rsidP="008A0C5D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</w:p>
    <w:p w:rsidR="00EB06D3" w:rsidRPr="003F44F5" w:rsidRDefault="0051337D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4959D4" w:rsidRPr="003F44F5">
        <w:rPr>
          <w:rFonts w:ascii="Angsana New" w:hAnsi="Angsana New"/>
          <w:b/>
          <w:bCs/>
          <w:sz w:val="26"/>
          <w:szCs w:val="26"/>
        </w:rPr>
        <w:t>6</w:t>
      </w:r>
      <w:r w:rsidR="00EB06D3" w:rsidRPr="003F44F5">
        <w:rPr>
          <w:rFonts w:ascii="Angsana New" w:hAnsi="Angsana New"/>
          <w:b/>
          <w:bCs/>
          <w:sz w:val="26"/>
          <w:szCs w:val="26"/>
        </w:rPr>
        <w:t>.</w:t>
      </w:r>
      <w:r w:rsidR="00EB06D3" w:rsidRPr="003F44F5">
        <w:rPr>
          <w:rFonts w:ascii="Angsana New" w:hAnsi="Angsana New"/>
          <w:b/>
          <w:bCs/>
          <w:sz w:val="26"/>
          <w:szCs w:val="26"/>
        </w:rPr>
        <w:tab/>
      </w:r>
      <w:r w:rsidR="00EB06D3" w:rsidRPr="003F44F5">
        <w:rPr>
          <w:rFonts w:ascii="Angsana New" w:hAnsi="Angsana New"/>
          <w:b/>
          <w:bCs/>
          <w:sz w:val="26"/>
          <w:szCs w:val="26"/>
          <w:cs/>
        </w:rPr>
        <w:t>การบริหารจัดการส่วนทุน</w:t>
      </w:r>
      <w:r w:rsidR="00EB06D3" w:rsidRPr="003F44F5">
        <w:rPr>
          <w:rFonts w:ascii="Angsana New" w:hAnsi="Angsana New"/>
          <w:b/>
          <w:bCs/>
          <w:sz w:val="26"/>
          <w:szCs w:val="26"/>
        </w:rPr>
        <w:t xml:space="preserve">    </w:t>
      </w:r>
    </w:p>
    <w:p w:rsidR="00355965" w:rsidRPr="003F44F5" w:rsidRDefault="00355965" w:rsidP="000628D3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355965" w:rsidRPr="003F44F5" w:rsidRDefault="00355965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ผู้บริหารของกลุ่มบริษัท เพซ ดีเวลลอปเมนท์ คอร์ปอเรชั่น 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โดยใช้การประมาณการกระแสเงินสดที่จะใช้ในโครงการ</w:t>
      </w:r>
    </w:p>
    <w:p w:rsidR="00355965" w:rsidRPr="003F44F5" w:rsidRDefault="00355965" w:rsidP="000628D3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 </w:t>
      </w:r>
    </w:p>
    <w:p w:rsidR="00B76133" w:rsidRPr="003F44F5" w:rsidRDefault="00B76133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บริษัทบริหารจัดการส่วนทุนโดยการรักษาอัตราส่วนหนี้สินต่อทุนให้เป็นไปตามข้อตกลงกับผู้ถือหุ้นกู้ อย่างไรก็ตาม การประชุมผู้ถือ</w:t>
      </w:r>
      <w:r w:rsidR="00B82A08" w:rsidRPr="003F44F5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3F44F5">
        <w:rPr>
          <w:rFonts w:ascii="Angsana New" w:hAnsi="Angsana New"/>
          <w:sz w:val="26"/>
          <w:szCs w:val="26"/>
          <w:cs/>
        </w:rPr>
        <w:t>หุ้นกู้</w:t>
      </w:r>
      <w:r w:rsidRPr="003F44F5">
        <w:rPr>
          <w:rFonts w:ascii="Angsana New" w:hAnsi="Angsana New"/>
          <w:sz w:val="26"/>
          <w:szCs w:val="26"/>
        </w:rPr>
        <w:t> </w:t>
      </w:r>
      <w:r w:rsidRPr="003F44F5">
        <w:rPr>
          <w:rFonts w:ascii="Angsana New" w:hAnsi="Angsana New"/>
          <w:sz w:val="26"/>
          <w:szCs w:val="26"/>
          <w:cs/>
        </w:rPr>
        <w:t>เมื่อวันที่</w:t>
      </w:r>
      <w:r w:rsidRPr="003F44F5">
        <w:rPr>
          <w:rFonts w:ascii="Angsana New" w:hAnsi="Angsana New"/>
          <w:sz w:val="26"/>
          <w:szCs w:val="26"/>
        </w:rPr>
        <w:t> 12 </w:t>
      </w:r>
      <w:r w:rsidRPr="003F44F5">
        <w:rPr>
          <w:rFonts w:ascii="Angsana New" w:hAnsi="Angsana New"/>
          <w:sz w:val="26"/>
          <w:szCs w:val="26"/>
          <w:cs/>
        </w:rPr>
        <w:t>กุมภาพันธ์</w:t>
      </w:r>
      <w:r w:rsidRPr="003F44F5">
        <w:rPr>
          <w:rFonts w:ascii="Angsana New" w:hAnsi="Angsana New"/>
          <w:sz w:val="26"/>
          <w:szCs w:val="26"/>
        </w:rPr>
        <w:t> 2558 </w:t>
      </w:r>
      <w:r w:rsidRPr="003F44F5">
        <w:rPr>
          <w:rFonts w:ascii="Angsana New" w:hAnsi="Angsana New"/>
          <w:sz w:val="26"/>
          <w:szCs w:val="26"/>
          <w:cs/>
        </w:rPr>
        <w:t>และวันที่</w:t>
      </w:r>
      <w:r w:rsidRPr="003F44F5">
        <w:rPr>
          <w:rFonts w:ascii="Angsana New" w:hAnsi="Angsana New"/>
          <w:sz w:val="26"/>
          <w:szCs w:val="26"/>
        </w:rPr>
        <w:t> 25 </w:t>
      </w:r>
      <w:r w:rsidRPr="003F44F5">
        <w:rPr>
          <w:rFonts w:ascii="Angsana New" w:hAnsi="Angsana New"/>
          <w:sz w:val="26"/>
          <w:szCs w:val="26"/>
          <w:cs/>
        </w:rPr>
        <w:t>กุมภาพันธ์</w:t>
      </w:r>
      <w:r w:rsidRPr="003F44F5">
        <w:rPr>
          <w:rFonts w:ascii="Angsana New" w:hAnsi="Angsana New"/>
          <w:sz w:val="26"/>
          <w:szCs w:val="26"/>
        </w:rPr>
        <w:t> 2558 </w:t>
      </w:r>
      <w:r w:rsidRPr="003F44F5">
        <w:rPr>
          <w:rFonts w:ascii="Angsana New" w:hAnsi="Angsana New"/>
          <w:sz w:val="26"/>
          <w:szCs w:val="26"/>
          <w:cs/>
        </w:rPr>
        <w:t>ได้มีมติอนุมัติให้เปลี่ยนแปลงช่วงเวลาในการรักษาอัตราส่วนหนี้สินต่อทุน</w:t>
      </w:r>
      <w:r w:rsidR="00F11AA6" w:rsidRPr="003F44F5">
        <w:rPr>
          <w:rFonts w:ascii="Angsana New" w:hAnsi="Angsana New"/>
          <w:sz w:val="26"/>
          <w:szCs w:val="26"/>
        </w:rPr>
        <w:t xml:space="preserve">    </w:t>
      </w:r>
      <w:r w:rsidRPr="003F44F5">
        <w:rPr>
          <w:rFonts w:ascii="Angsana New" w:hAnsi="Angsana New"/>
          <w:sz w:val="26"/>
          <w:szCs w:val="26"/>
          <w:cs/>
        </w:rPr>
        <w:t>จากวันที่</w:t>
      </w:r>
      <w:r w:rsidRPr="003F44F5">
        <w:rPr>
          <w:rFonts w:ascii="Angsana New" w:hAnsi="Angsana New"/>
          <w:sz w:val="26"/>
          <w:szCs w:val="26"/>
        </w:rPr>
        <w:t> 31 </w:t>
      </w:r>
      <w:r w:rsidRPr="003F44F5">
        <w:rPr>
          <w:rFonts w:ascii="Angsana New" w:hAnsi="Angsana New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z w:val="26"/>
          <w:szCs w:val="26"/>
        </w:rPr>
        <w:t> 2557 </w:t>
      </w:r>
      <w:r w:rsidRPr="003F44F5">
        <w:rPr>
          <w:rFonts w:ascii="Angsana New" w:hAnsi="Angsana New"/>
          <w:sz w:val="26"/>
          <w:szCs w:val="26"/>
          <w:cs/>
        </w:rPr>
        <w:t>เป็นวันที่</w:t>
      </w:r>
      <w:r w:rsidRPr="003F44F5">
        <w:rPr>
          <w:rFonts w:ascii="Angsana New" w:hAnsi="Angsana New"/>
          <w:sz w:val="26"/>
          <w:szCs w:val="26"/>
        </w:rPr>
        <w:t> 30 </w:t>
      </w:r>
      <w:r w:rsidRPr="003F44F5">
        <w:rPr>
          <w:rFonts w:ascii="Angsana New" w:hAnsi="Angsana New"/>
          <w:sz w:val="26"/>
          <w:szCs w:val="26"/>
          <w:cs/>
        </w:rPr>
        <w:t>มิถุนายน</w:t>
      </w:r>
      <w:r w:rsidRPr="003F44F5">
        <w:rPr>
          <w:rFonts w:ascii="Angsana New" w:hAnsi="Angsana New"/>
          <w:sz w:val="26"/>
          <w:szCs w:val="26"/>
        </w:rPr>
        <w:t xml:space="preserve"> 2558  </w:t>
      </w:r>
      <w:r w:rsidRPr="003F44F5">
        <w:rPr>
          <w:rFonts w:ascii="Angsana New" w:hAnsi="Angsana New"/>
          <w:sz w:val="26"/>
          <w:szCs w:val="26"/>
          <w:cs/>
        </w:rPr>
        <w:t xml:space="preserve">การประชุมผู้ถือหุ้นกู้ เมื่อวันที่ </w:t>
      </w:r>
      <w:r w:rsidRPr="003F44F5">
        <w:rPr>
          <w:rFonts w:ascii="Angsana New" w:hAnsi="Angsana New"/>
          <w:sz w:val="26"/>
          <w:szCs w:val="26"/>
        </w:rPr>
        <w:t xml:space="preserve">5 </w:t>
      </w:r>
      <w:r w:rsidRPr="003F44F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="00F5441D" w:rsidRPr="003F44F5">
        <w:rPr>
          <w:rFonts w:ascii="Angsana New" w:hAnsi="Angsana New"/>
          <w:sz w:val="26"/>
          <w:szCs w:val="26"/>
          <w:cs/>
        </w:rPr>
        <w:t>และ</w:t>
      </w:r>
      <w:r w:rsidRPr="003F44F5">
        <w:rPr>
          <w:rFonts w:ascii="Angsana New" w:hAnsi="Angsana New"/>
          <w:sz w:val="26"/>
          <w:szCs w:val="26"/>
          <w:cs/>
        </w:rPr>
        <w:t xml:space="preserve">วันที่ </w:t>
      </w:r>
      <w:r w:rsidRPr="003F44F5">
        <w:rPr>
          <w:rFonts w:ascii="Angsana New" w:hAnsi="Angsana New"/>
          <w:sz w:val="26"/>
          <w:szCs w:val="26"/>
        </w:rPr>
        <w:t xml:space="preserve">16 </w:t>
      </w:r>
      <w:r w:rsidRPr="003F44F5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F44F5">
        <w:rPr>
          <w:rFonts w:ascii="Angsana New" w:hAnsi="Angsana New"/>
          <w:sz w:val="26"/>
          <w:szCs w:val="26"/>
        </w:rPr>
        <w:t xml:space="preserve">2559 </w:t>
      </w:r>
      <w:r w:rsidRPr="003F44F5">
        <w:rPr>
          <w:rFonts w:ascii="Angsana New" w:hAnsi="Angsana New"/>
          <w:sz w:val="26"/>
          <w:szCs w:val="26"/>
          <w:cs/>
        </w:rPr>
        <w:t xml:space="preserve">ได้มีมติอนุมัติให้ยกเลิกข้อกำหนดการรักษาอัตราส่วนหนี้สินต่อทุน 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3F44F5">
        <w:rPr>
          <w:rFonts w:ascii="Angsana New" w:hAnsi="Angsana New"/>
          <w:sz w:val="26"/>
          <w:szCs w:val="26"/>
        </w:rPr>
        <w:t>2558</w:t>
      </w:r>
      <w:r w:rsidR="000628D3" w:rsidRPr="003F44F5">
        <w:rPr>
          <w:rFonts w:ascii="Angsana New" w:hAnsi="Angsana New"/>
          <w:sz w:val="26"/>
          <w:szCs w:val="26"/>
        </w:rPr>
        <w:t xml:space="preserve">  </w:t>
      </w:r>
      <w:r w:rsidR="009F6C47" w:rsidRPr="003F44F5">
        <w:rPr>
          <w:rFonts w:ascii="Angsana New" w:hAnsi="Angsana New"/>
          <w:sz w:val="26"/>
          <w:szCs w:val="26"/>
          <w:cs/>
        </w:rPr>
        <w:t xml:space="preserve">ต่อมาการประชุมผู้ถือหุ้นกู้ เมื่อวันที่ </w:t>
      </w:r>
      <w:r w:rsidR="009F6C47" w:rsidRPr="003F44F5">
        <w:rPr>
          <w:rFonts w:ascii="Angsana New" w:hAnsi="Angsana New"/>
          <w:sz w:val="26"/>
          <w:szCs w:val="26"/>
        </w:rPr>
        <w:t xml:space="preserve">31 </w:t>
      </w:r>
      <w:r w:rsidR="009F6C47" w:rsidRPr="003F44F5">
        <w:rPr>
          <w:rFonts w:ascii="Angsana New" w:hAnsi="Angsana New"/>
          <w:sz w:val="26"/>
          <w:szCs w:val="26"/>
          <w:cs/>
        </w:rPr>
        <w:t xml:space="preserve">มกราคม </w:t>
      </w:r>
      <w:r w:rsidR="009F6C47" w:rsidRPr="003F44F5">
        <w:rPr>
          <w:rFonts w:ascii="Angsana New" w:hAnsi="Angsana New"/>
          <w:sz w:val="26"/>
          <w:szCs w:val="26"/>
        </w:rPr>
        <w:t xml:space="preserve">2560 </w:t>
      </w:r>
      <w:r w:rsidR="009F6C47" w:rsidRPr="003F44F5">
        <w:rPr>
          <w:rFonts w:ascii="Angsana New" w:hAnsi="Angsana New"/>
          <w:sz w:val="26"/>
          <w:szCs w:val="26"/>
          <w:cs/>
        </w:rPr>
        <w:t xml:space="preserve">ได้มีมติอนุมัติให้ยกเลิกข้อกำหนดการรักษาอัตราส่วนหนี้สินต่อทุน ณ วันที่ </w:t>
      </w:r>
      <w:r w:rsidR="009F6C47" w:rsidRPr="003F44F5">
        <w:rPr>
          <w:rFonts w:ascii="Angsana New" w:hAnsi="Angsana New"/>
          <w:sz w:val="26"/>
          <w:szCs w:val="26"/>
        </w:rPr>
        <w:t xml:space="preserve">31 </w:t>
      </w:r>
      <w:r w:rsidR="009F6C47" w:rsidRPr="003F44F5">
        <w:rPr>
          <w:rFonts w:ascii="Angsana New" w:hAnsi="Angsana New"/>
          <w:sz w:val="26"/>
          <w:szCs w:val="26"/>
          <w:cs/>
        </w:rPr>
        <w:t>ธันวาคม</w:t>
      </w:r>
      <w:r w:rsidR="00D64881" w:rsidRPr="003F44F5">
        <w:rPr>
          <w:rFonts w:ascii="Angsana New" w:hAnsi="Angsana New"/>
          <w:sz w:val="26"/>
          <w:szCs w:val="26"/>
        </w:rPr>
        <w:t xml:space="preserve"> 2559</w:t>
      </w:r>
    </w:p>
    <w:p w:rsidR="00355965" w:rsidRPr="003F44F5" w:rsidRDefault="00355965" w:rsidP="000628D3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3F44F5">
        <w:rPr>
          <w:rFonts w:ascii="Angsana New" w:hAnsi="Angsana New" w:cs="Angsana New"/>
          <w:sz w:val="26"/>
          <w:szCs w:val="26"/>
          <w:lang w:val="en-US"/>
        </w:rPr>
        <w:t> </w:t>
      </w:r>
    </w:p>
    <w:p w:rsidR="00355965" w:rsidRPr="003F44F5" w:rsidRDefault="00355965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บริษัท เพซ โปรเจ็ค วัน จำกัด บริษัท เพซ โปรเจ็ค ทู จำกัด และบริษัท เพซ โปรเจ็ค ทรี จำกัด (กลุ่มบริษัทเพซ) บริหารจัดการส่วนทุนโดยการรักษาอัตราส่วนหนี้สินต่อทุนให้เป็นไปตามเงื่อนไขที่กำหนดในสัญญาเงินกู้ยืมจากสถาบันการเงิน</w:t>
      </w:r>
      <w:r w:rsidR="00F26201"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หนี้สินสำหรับการคำนวณอัตราหนี้สินส่วนทุนหมายถึงหนี้สินทั้งหมดซึ่งไม่รวมเงินกู้ยืมจากผู้ถือหุ้นของของกลุ่มบริษัทเพซ ทุนหมายถึง รวมส่วนของผู้ถือหุ้น สำรองตามกฎหมายและเงินกู้ยืมจากผู้ถือหุ้นของกลุ่มบริษัทเพซ ณ 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3F44F5">
        <w:rPr>
          <w:rFonts w:ascii="Angsana New" w:hAnsi="Angsana New"/>
          <w:sz w:val="26"/>
          <w:szCs w:val="26"/>
        </w:rPr>
        <w:t>255</w:t>
      </w:r>
      <w:r w:rsidR="000628D3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 w:hint="cs"/>
          <w:sz w:val="26"/>
          <w:szCs w:val="26"/>
          <w:cs/>
        </w:rPr>
        <w:t xml:space="preserve"> อัตราส่วนหนี้สินต่อทุนของกลุ่มบริษัทเพซ เท่ากับ </w:t>
      </w:r>
      <w:r w:rsidR="00862F2F" w:rsidRPr="003F44F5">
        <w:rPr>
          <w:rFonts w:ascii="Angsana New" w:hAnsi="Angsana New"/>
          <w:sz w:val="26"/>
          <w:szCs w:val="26"/>
        </w:rPr>
        <w:t>0.</w:t>
      </w:r>
      <w:r w:rsidR="00777A89" w:rsidRPr="003F44F5">
        <w:rPr>
          <w:rFonts w:ascii="Angsana New" w:hAnsi="Angsana New"/>
          <w:sz w:val="26"/>
          <w:szCs w:val="26"/>
        </w:rPr>
        <w:t>63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3F44F5">
        <w:rPr>
          <w:rFonts w:ascii="Angsana New" w:hAnsi="Angsana New"/>
          <w:sz w:val="26"/>
          <w:szCs w:val="26"/>
        </w:rPr>
        <w:t xml:space="preserve">1 </w:t>
      </w:r>
      <w:r w:rsidR="00BA0640" w:rsidRPr="003F44F5">
        <w:rPr>
          <w:rFonts w:ascii="Angsana New" w:hAnsi="Angsana New"/>
          <w:sz w:val="26"/>
          <w:szCs w:val="26"/>
        </w:rPr>
        <w:t xml:space="preserve">           </w:t>
      </w:r>
      <w:r w:rsidR="00F26201" w:rsidRPr="003F44F5">
        <w:rPr>
          <w:rFonts w:ascii="Angsana New" w:hAnsi="Angsana New"/>
          <w:sz w:val="26"/>
          <w:szCs w:val="26"/>
        </w:rPr>
        <w:t>(</w:t>
      </w:r>
      <w:r w:rsidR="0059080E" w:rsidRPr="003F44F5">
        <w:rPr>
          <w:rFonts w:ascii="Angsana New" w:hAnsi="Angsana New" w:hint="cs"/>
          <w:sz w:val="26"/>
          <w:szCs w:val="26"/>
          <w:cs/>
        </w:rPr>
        <w:t xml:space="preserve">ณ </w:t>
      </w:r>
      <w:r w:rsidR="00F26201" w:rsidRPr="003F44F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F26201" w:rsidRPr="003F44F5">
        <w:rPr>
          <w:rFonts w:ascii="Angsana New" w:hAnsi="Angsana New"/>
          <w:sz w:val="26"/>
          <w:szCs w:val="26"/>
        </w:rPr>
        <w:t>31</w:t>
      </w:r>
      <w:r w:rsidR="00F26201"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F26201" w:rsidRPr="003F44F5">
        <w:rPr>
          <w:rFonts w:ascii="Angsana New" w:hAnsi="Angsana New"/>
          <w:sz w:val="26"/>
          <w:szCs w:val="26"/>
        </w:rPr>
        <w:t>255</w:t>
      </w:r>
      <w:r w:rsidR="000628D3" w:rsidRPr="003F44F5">
        <w:rPr>
          <w:rFonts w:ascii="Angsana New" w:hAnsi="Angsana New"/>
          <w:sz w:val="26"/>
          <w:szCs w:val="26"/>
        </w:rPr>
        <w:t>8</w:t>
      </w:r>
      <w:r w:rsidR="00F26201" w:rsidRPr="003F44F5">
        <w:rPr>
          <w:rFonts w:ascii="Angsana New" w:hAnsi="Angsana New"/>
          <w:sz w:val="26"/>
          <w:szCs w:val="26"/>
        </w:rPr>
        <w:t xml:space="preserve"> : </w:t>
      </w:r>
      <w:r w:rsidR="00870971" w:rsidRPr="003F44F5">
        <w:rPr>
          <w:rFonts w:ascii="Angsana New" w:hAnsi="Angsana New"/>
          <w:sz w:val="26"/>
          <w:szCs w:val="26"/>
        </w:rPr>
        <w:t>0.</w:t>
      </w:r>
      <w:r w:rsidR="000628D3" w:rsidRPr="003F44F5">
        <w:rPr>
          <w:rFonts w:ascii="Angsana New" w:hAnsi="Angsana New"/>
          <w:sz w:val="26"/>
          <w:szCs w:val="26"/>
        </w:rPr>
        <w:t>77</w:t>
      </w:r>
      <w:r w:rsidR="00F26201" w:rsidRPr="003F44F5">
        <w:rPr>
          <w:rFonts w:ascii="Angsana New" w:hAnsi="Angsana New"/>
          <w:sz w:val="26"/>
          <w:szCs w:val="26"/>
        </w:rPr>
        <w:t xml:space="preserve"> </w:t>
      </w:r>
      <w:r w:rsidR="00F26201" w:rsidRPr="003F44F5">
        <w:rPr>
          <w:rFonts w:ascii="Angsana New" w:hAnsi="Angsana New" w:hint="cs"/>
          <w:sz w:val="26"/>
          <w:szCs w:val="26"/>
          <w:cs/>
        </w:rPr>
        <w:t xml:space="preserve">ต่อ </w:t>
      </w:r>
      <w:r w:rsidR="00F26201" w:rsidRPr="003F44F5">
        <w:rPr>
          <w:rFonts w:ascii="Angsana New" w:hAnsi="Angsana New"/>
          <w:sz w:val="26"/>
          <w:szCs w:val="26"/>
        </w:rPr>
        <w:t>1)</w:t>
      </w:r>
    </w:p>
    <w:p w:rsidR="00562D42" w:rsidRPr="003F44F5" w:rsidRDefault="00562D42" w:rsidP="000628D3">
      <w:pPr>
        <w:pStyle w:val="a"/>
        <w:tabs>
          <w:tab w:val="clear" w:pos="1080"/>
          <w:tab w:val="left" w:pos="549"/>
        </w:tabs>
        <w:spacing w:line="240" w:lineRule="atLeast"/>
        <w:ind w:left="549" w:right="-43" w:hanging="549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:rsidR="00E46FBF" w:rsidRPr="003F44F5" w:rsidRDefault="00355965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 xml:space="preserve">กลุ่มบริษัท เพซ ดีเวลลอปเมนท์ คอร์ปอเรชั่น ไม่มีการเปลี่ยนแปลงในวัตถุประสงค์ นโยบายและกระบวนการจัดการส่วนทุนของกลุ่มบริษัทในระหว่างปีสิ้นสุดวันที่ </w:t>
      </w:r>
      <w:r w:rsidRPr="003F44F5">
        <w:rPr>
          <w:rFonts w:ascii="Angsana New" w:hAnsi="Angsana New"/>
          <w:sz w:val="26"/>
          <w:szCs w:val="26"/>
        </w:rPr>
        <w:t>31</w:t>
      </w:r>
      <w:r w:rsidRPr="003F44F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0628D3" w:rsidRPr="003F44F5">
        <w:rPr>
          <w:rFonts w:ascii="Angsana New" w:hAnsi="Angsana New"/>
          <w:sz w:val="26"/>
          <w:szCs w:val="26"/>
        </w:rPr>
        <w:t>2559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 w:hint="cs"/>
          <w:sz w:val="26"/>
          <w:szCs w:val="26"/>
          <w:cs/>
        </w:rPr>
        <w:t xml:space="preserve">และ </w:t>
      </w:r>
      <w:r w:rsidR="000628D3" w:rsidRPr="003F44F5">
        <w:rPr>
          <w:rFonts w:ascii="Angsana New" w:hAnsi="Angsana New"/>
          <w:sz w:val="26"/>
          <w:szCs w:val="26"/>
        </w:rPr>
        <w:t>2558</w:t>
      </w:r>
    </w:p>
    <w:p w:rsidR="000628D3" w:rsidRPr="003F44F5" w:rsidRDefault="000628D3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:rsidR="00D17BB1" w:rsidRPr="003F44F5" w:rsidRDefault="000628D3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4959D4" w:rsidRPr="003F44F5">
        <w:rPr>
          <w:rFonts w:ascii="Angsana New" w:hAnsi="Angsana New"/>
          <w:b/>
          <w:bCs/>
          <w:sz w:val="26"/>
          <w:szCs w:val="26"/>
        </w:rPr>
        <w:t>7</w:t>
      </w:r>
      <w:r w:rsidR="00D17BB1"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="00D17BB1" w:rsidRPr="003F44F5">
        <w:rPr>
          <w:rFonts w:ascii="Angsana New" w:hAnsi="Angsana New"/>
          <w:b/>
          <w:bCs/>
          <w:sz w:val="26"/>
          <w:szCs w:val="26"/>
          <w:cs/>
        </w:rPr>
        <w:tab/>
        <w:t>การวัดมูลค่ายุติธรรม</w:t>
      </w:r>
    </w:p>
    <w:p w:rsidR="00D17BB1" w:rsidRPr="003F44F5" w:rsidRDefault="00D17BB1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D17BB1" w:rsidRPr="003F44F5" w:rsidRDefault="00D17BB1" w:rsidP="000628D3">
      <w:pPr>
        <w:jc w:val="thaiDistribute"/>
        <w:rPr>
          <w:rFonts w:ascii="Angsana New" w:hAnsi="Angsana New"/>
          <w:sz w:val="26"/>
          <w:szCs w:val="26"/>
          <w:cs/>
        </w:rPr>
      </w:pPr>
      <w:r w:rsidRPr="003F44F5">
        <w:rPr>
          <w:rFonts w:ascii="Angsana New" w:hAnsi="Angsana New"/>
          <w:sz w:val="26"/>
          <w:szCs w:val="26"/>
          <w:cs/>
        </w:rPr>
        <w:t>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 xml:space="preserve">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 </w:t>
      </w:r>
      <w:r w:rsidRPr="003F44F5">
        <w:rPr>
          <w:rFonts w:ascii="Angsana New" w:hAnsi="Angsana New"/>
          <w:sz w:val="26"/>
          <w:szCs w:val="26"/>
          <w:cs/>
          <w:lang w:val="th-TH"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  <w:cs/>
        </w:rPr>
        <w:t>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D17BB1" w:rsidRPr="003F44F5" w:rsidRDefault="00D17BB1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D17BB1" w:rsidRPr="003F44F5" w:rsidRDefault="00D17BB1" w:rsidP="000628D3">
      <w:pPr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D17BB1" w:rsidRPr="003F44F5" w:rsidRDefault="00D17BB1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D17BB1" w:rsidRPr="003F44F5" w:rsidRDefault="00D17BB1" w:rsidP="000628D3">
      <w:pPr>
        <w:tabs>
          <w:tab w:val="left" w:pos="720"/>
          <w:tab w:val="left" w:pos="1530"/>
          <w:tab w:val="left" w:pos="2866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ระดับ </w:t>
      </w:r>
      <w:r w:rsidRPr="003F44F5">
        <w:rPr>
          <w:rFonts w:ascii="Angsana New" w:hAnsi="Angsana New"/>
          <w:sz w:val="26"/>
          <w:szCs w:val="26"/>
        </w:rPr>
        <w:t>1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D17BB1" w:rsidRPr="003F44F5" w:rsidRDefault="00D17BB1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D17BB1" w:rsidRPr="003F44F5" w:rsidRDefault="00D17BB1" w:rsidP="000628D3">
      <w:pPr>
        <w:tabs>
          <w:tab w:val="left" w:pos="720"/>
          <w:tab w:val="left" w:pos="1530"/>
          <w:tab w:val="left" w:pos="2866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ระดับ </w:t>
      </w:r>
      <w:r w:rsidRPr="003F44F5">
        <w:rPr>
          <w:rFonts w:ascii="Angsana New" w:hAnsi="Angsana New"/>
          <w:sz w:val="26"/>
          <w:szCs w:val="26"/>
        </w:rPr>
        <w:t>2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D17BB1" w:rsidRPr="003F44F5" w:rsidRDefault="00D17BB1" w:rsidP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:rsidR="00D17BB1" w:rsidRPr="003F44F5" w:rsidRDefault="00D17BB1" w:rsidP="000628D3">
      <w:pPr>
        <w:tabs>
          <w:tab w:val="left" w:pos="720"/>
          <w:tab w:val="left" w:pos="1530"/>
          <w:tab w:val="left" w:pos="2866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ระดับ </w:t>
      </w:r>
      <w:r w:rsidRPr="003F44F5">
        <w:rPr>
          <w:rFonts w:ascii="Angsana New" w:hAnsi="Angsana New"/>
          <w:sz w:val="26"/>
          <w:szCs w:val="26"/>
        </w:rPr>
        <w:t>3</w:t>
      </w:r>
      <w:r w:rsidRPr="003F44F5">
        <w:rPr>
          <w:rFonts w:ascii="Angsana New" w:hAnsi="Angsana New"/>
          <w:sz w:val="26"/>
          <w:szCs w:val="26"/>
        </w:rPr>
        <w:tab/>
      </w:r>
      <w:r w:rsidRPr="003F44F5">
        <w:rPr>
          <w:rFonts w:ascii="Angsana New" w:hAnsi="Angsana New"/>
          <w:sz w:val="26"/>
          <w:szCs w:val="26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:rsidR="000628D3" w:rsidRPr="003F44F5" w:rsidRDefault="00062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:rsidR="00D17BB1" w:rsidRPr="003F44F5" w:rsidRDefault="00D17BB1" w:rsidP="000628D3">
      <w:pPr>
        <w:tabs>
          <w:tab w:val="left" w:pos="720"/>
          <w:tab w:val="left" w:pos="1530"/>
          <w:tab w:val="left" w:pos="2866"/>
        </w:tabs>
        <w:jc w:val="both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3F44F5">
        <w:rPr>
          <w:rFonts w:ascii="Angsana New" w:hAnsi="Angsana New"/>
          <w:sz w:val="26"/>
          <w:szCs w:val="26"/>
        </w:rPr>
        <w:t xml:space="preserve">31 </w:t>
      </w:r>
      <w:r w:rsidRPr="003F44F5">
        <w:rPr>
          <w:rFonts w:ascii="Angsana New" w:hAnsi="Angsana New" w:hint="cs"/>
          <w:sz w:val="26"/>
          <w:szCs w:val="26"/>
          <w:cs/>
        </w:rPr>
        <w:t>ธันวาคม</w:t>
      </w:r>
      <w:r w:rsidRPr="003F44F5">
        <w:rPr>
          <w:rFonts w:ascii="Angsana New" w:hAnsi="Angsana New"/>
          <w:sz w:val="26"/>
          <w:szCs w:val="26"/>
          <w:cs/>
        </w:rPr>
        <w:t xml:space="preserve"> </w:t>
      </w:r>
      <w:r w:rsidRPr="003F44F5">
        <w:rPr>
          <w:rFonts w:ascii="Angsana New" w:hAnsi="Angsana New"/>
          <w:sz w:val="26"/>
          <w:szCs w:val="26"/>
        </w:rPr>
        <w:t>255</w:t>
      </w:r>
      <w:r w:rsidR="00937FDE" w:rsidRPr="003F44F5">
        <w:rPr>
          <w:rFonts w:ascii="Angsana New" w:hAnsi="Angsana New"/>
          <w:sz w:val="26"/>
          <w:szCs w:val="26"/>
        </w:rPr>
        <w:t>9</w:t>
      </w:r>
      <w:r w:rsidRPr="003F44F5">
        <w:rPr>
          <w:rFonts w:ascii="Angsana New" w:hAnsi="Angsana New"/>
          <w:sz w:val="26"/>
          <w:szCs w:val="26"/>
          <w:cs/>
        </w:rPr>
        <w:t xml:space="preserve"> 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  <w:lang w:val="th-TH"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D17BB1" w:rsidRPr="003F44F5" w:rsidRDefault="00D17BB1" w:rsidP="000628D3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270"/>
        <w:gridCol w:w="1350"/>
        <w:gridCol w:w="270"/>
        <w:gridCol w:w="1350"/>
        <w:gridCol w:w="270"/>
        <w:gridCol w:w="1350"/>
      </w:tblGrid>
      <w:tr w:rsidR="003F44F5" w:rsidRPr="003F44F5" w:rsidTr="009A6870">
        <w:tc>
          <w:tcPr>
            <w:tcW w:w="3600" w:type="dxa"/>
          </w:tcPr>
          <w:p w:rsidR="00D17BB1" w:rsidRPr="003F44F5" w:rsidRDefault="00D17BB1" w:rsidP="00D17BB1">
            <w:pPr>
              <w:tabs>
                <w:tab w:val="left" w:pos="14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3F44F5">
              <w:rPr>
                <w:rFonts w:ascii="Angsana New" w:hAnsi="Angsana New"/>
                <w:sz w:val="26"/>
                <w:szCs w:val="26"/>
              </w:rPr>
              <w:t>/</w:t>
            </w:r>
            <w:r w:rsidRPr="003F44F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4F5" w:rsidRPr="003F44F5" w:rsidTr="009A6870">
        <w:tc>
          <w:tcPr>
            <w:tcW w:w="360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3F44F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3F44F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Pr="003F44F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44F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F44F5" w:rsidRPr="003F44F5" w:rsidTr="009A6870">
        <w:tc>
          <w:tcPr>
            <w:tcW w:w="3600" w:type="dxa"/>
            <w:vAlign w:val="bottom"/>
          </w:tcPr>
          <w:p w:rsidR="00D17BB1" w:rsidRPr="003F44F5" w:rsidRDefault="00D17BB1" w:rsidP="00D17BB1">
            <w:pPr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3F44F5">
              <w:rPr>
                <w:rFonts w:ascii="Angsana New" w:hAnsi="Angsana New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4F5" w:rsidRPr="003F44F5" w:rsidTr="009A6870">
        <w:tc>
          <w:tcPr>
            <w:tcW w:w="3600" w:type="dxa"/>
            <w:vAlign w:val="bottom"/>
          </w:tcPr>
          <w:p w:rsidR="00D17BB1" w:rsidRPr="003F44F5" w:rsidRDefault="00D17BB1" w:rsidP="00D17BB1">
            <w:pPr>
              <w:rPr>
                <w:rFonts w:ascii="Angsana New" w:hAnsi="Angsana New"/>
                <w:kern w:val="28"/>
                <w:sz w:val="26"/>
                <w:szCs w:val="26"/>
              </w:rPr>
            </w:pPr>
            <w:r w:rsidRPr="003F44F5">
              <w:rPr>
                <w:rFonts w:ascii="Angsana New" w:hAnsi="Angsana New"/>
                <w:kern w:val="28"/>
                <w:sz w:val="26"/>
                <w:szCs w:val="26"/>
                <w:cs/>
              </w:rPr>
              <w:t>เงินลงทุนในหลักทรัพย์เพื่อค้า</w:t>
            </w:r>
          </w:p>
        </w:tc>
        <w:tc>
          <w:tcPr>
            <w:tcW w:w="135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D17BB1" w:rsidRPr="003F44F5" w:rsidRDefault="00D17BB1" w:rsidP="00D17BB1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634C" w:rsidRPr="003F44F5" w:rsidTr="009A6870">
        <w:tc>
          <w:tcPr>
            <w:tcW w:w="3600" w:type="dxa"/>
            <w:vAlign w:val="bottom"/>
          </w:tcPr>
          <w:p w:rsidR="0099634C" w:rsidRPr="003F44F5" w:rsidRDefault="0099634C" w:rsidP="0099634C">
            <w:pPr>
              <w:rPr>
                <w:rFonts w:ascii="Angsana New" w:hAnsi="Angsana New"/>
                <w:kern w:val="28"/>
                <w:sz w:val="26"/>
                <w:szCs w:val="26"/>
              </w:rPr>
            </w:pPr>
            <w:r w:rsidRPr="003F44F5">
              <w:rPr>
                <w:rFonts w:ascii="Angsana New" w:hAnsi="Angsana New"/>
                <w:kern w:val="28"/>
                <w:sz w:val="26"/>
                <w:szCs w:val="26"/>
              </w:rPr>
              <w:t xml:space="preserve">-  </w:t>
            </w:r>
            <w:r w:rsidRPr="003F44F5">
              <w:rPr>
                <w:rFonts w:ascii="Angsana New" w:hAnsi="Angsana New"/>
                <w:kern w:val="28"/>
                <w:sz w:val="26"/>
                <w:szCs w:val="26"/>
                <w:cs/>
              </w:rPr>
              <w:t>กองทุนเปิดตราสารแห่งหนี้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9634C" w:rsidRPr="003F44F5" w:rsidRDefault="0099634C" w:rsidP="0099634C">
            <w:pPr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- </w:t>
            </w:r>
          </w:p>
        </w:tc>
        <w:tc>
          <w:tcPr>
            <w:tcW w:w="270" w:type="dxa"/>
          </w:tcPr>
          <w:p w:rsidR="0099634C" w:rsidRPr="003F44F5" w:rsidRDefault="0099634C" w:rsidP="0099634C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9634C" w:rsidRPr="003F44F5" w:rsidRDefault="0099634C" w:rsidP="0099634C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44,695</w:t>
            </w:r>
          </w:p>
        </w:tc>
        <w:tc>
          <w:tcPr>
            <w:tcW w:w="270" w:type="dxa"/>
          </w:tcPr>
          <w:p w:rsidR="0099634C" w:rsidRPr="003F44F5" w:rsidRDefault="0099634C" w:rsidP="0099634C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9634C" w:rsidRPr="003F44F5" w:rsidRDefault="0099634C" w:rsidP="0099634C">
            <w:pPr>
              <w:ind w:left="-108" w:right="162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 xml:space="preserve">     - </w:t>
            </w:r>
          </w:p>
        </w:tc>
        <w:tc>
          <w:tcPr>
            <w:tcW w:w="270" w:type="dxa"/>
          </w:tcPr>
          <w:p w:rsidR="0099634C" w:rsidRPr="003F44F5" w:rsidRDefault="0099634C" w:rsidP="0099634C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99634C" w:rsidRPr="003F44F5" w:rsidRDefault="0099634C" w:rsidP="0099634C">
            <w:pPr>
              <w:ind w:left="-108" w:right="162" w:hanging="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F44F5">
              <w:rPr>
                <w:rFonts w:ascii="Angsana New" w:hAnsi="Angsana New"/>
                <w:sz w:val="26"/>
                <w:szCs w:val="26"/>
              </w:rPr>
              <w:t>44,695</w:t>
            </w:r>
          </w:p>
        </w:tc>
      </w:tr>
    </w:tbl>
    <w:p w:rsidR="00D17BB1" w:rsidRPr="003F44F5" w:rsidRDefault="00D17BB1" w:rsidP="001B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D17BB1" w:rsidRPr="003F44F5" w:rsidRDefault="00D17BB1" w:rsidP="001B0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 xml:space="preserve">เงินลงทุนซึ่งมูลค่ายุติธรรมอยู่ในระดับที่ </w:t>
      </w:r>
      <w:r w:rsidRPr="003F44F5">
        <w:rPr>
          <w:rFonts w:ascii="Angsana New" w:hAnsi="Angsana New"/>
          <w:sz w:val="26"/>
          <w:szCs w:val="26"/>
        </w:rPr>
        <w:t xml:space="preserve">2 </w:t>
      </w:r>
      <w:r w:rsidRPr="003F44F5">
        <w:rPr>
          <w:rFonts w:ascii="Angsana New" w:hAnsi="Angsana New"/>
          <w:sz w:val="26"/>
          <w:szCs w:val="26"/>
          <w:cs/>
        </w:rPr>
        <w:t>วัดมูลค่ายุติธรรมโดยใช้มูลค่าหน่วยลงทุนที่ประกาศโดยบริษัทหลักทรัพย์จัดการกองทุน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ณ วันทำการสุดท้ายของวันที่ในงบแสดงฐานะทางการเงิน</w:t>
      </w:r>
      <w:r w:rsidRPr="003F44F5">
        <w:rPr>
          <w:rFonts w:ascii="Angsana New" w:hAnsi="Angsana New"/>
          <w:sz w:val="26"/>
          <w:szCs w:val="26"/>
        </w:rPr>
        <w:t xml:space="preserve"> </w:t>
      </w:r>
    </w:p>
    <w:p w:rsidR="00520D38" w:rsidRPr="003F44F5" w:rsidRDefault="00520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:rsidR="00A53827" w:rsidRPr="003F44F5" w:rsidRDefault="00A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br w:type="page"/>
      </w:r>
    </w:p>
    <w:p w:rsidR="008E268E" w:rsidRPr="003F44F5" w:rsidRDefault="000628D3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lastRenderedPageBreak/>
        <w:t>38</w:t>
      </w:r>
      <w:r w:rsidR="008E268E" w:rsidRPr="003F44F5">
        <w:rPr>
          <w:rFonts w:ascii="Angsana New" w:hAnsi="Angsana New"/>
          <w:b/>
          <w:bCs/>
          <w:sz w:val="26"/>
          <w:szCs w:val="26"/>
        </w:rPr>
        <w:t>.</w:t>
      </w:r>
      <w:r w:rsidR="008E268E" w:rsidRPr="003F44F5">
        <w:rPr>
          <w:rFonts w:ascii="Angsana New" w:hAnsi="Angsana New"/>
          <w:b/>
          <w:bCs/>
          <w:sz w:val="26"/>
          <w:szCs w:val="26"/>
        </w:rPr>
        <w:tab/>
      </w:r>
      <w:r w:rsidR="00C112DA" w:rsidRPr="003F44F5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มาตรฐานการรายงานทางการเงินที่ยังไม่ได้ใช้</w:t>
      </w:r>
    </w:p>
    <w:p w:rsidR="00C112DA" w:rsidRPr="003F44F5" w:rsidRDefault="00C112DA" w:rsidP="00C112DA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C112DA" w:rsidRPr="003F44F5" w:rsidRDefault="00870971" w:rsidP="00C112DA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C112DA" w:rsidRPr="003F44F5">
        <w:rPr>
          <w:rFonts w:ascii="Angsana New" w:hAnsi="Angsana New" w:hint="cs"/>
          <w:sz w:val="26"/>
          <w:szCs w:val="26"/>
          <w:cs/>
        </w:rPr>
        <w:t>ยังไม่ได้ใช้มาตรฐานการรายงานทางการเงินที่ปรับปรุงใหม่ที่ยังไม่มีการบังคับใช้ ณ วันที่รายงาน</w:t>
      </w:r>
      <w:r w:rsidR="00B82A08" w:rsidRPr="003F44F5">
        <w:rPr>
          <w:rFonts w:ascii="Angsana New" w:hAnsi="Angsana New"/>
          <w:sz w:val="26"/>
          <w:szCs w:val="26"/>
        </w:rPr>
        <w:t xml:space="preserve"> </w:t>
      </w:r>
      <w:r w:rsidR="00B82A08" w:rsidRPr="003F44F5">
        <w:rPr>
          <w:rFonts w:ascii="Angsana New" w:hAnsi="Angsana New" w:hint="cs"/>
          <w:sz w:val="26"/>
          <w:szCs w:val="26"/>
          <w:cs/>
        </w:rPr>
        <w:t>เฉพาะที่เกี่ยวกับธุรกิจของกลุ่มบริษัท</w:t>
      </w:r>
      <w:r w:rsidR="00B82A08" w:rsidRPr="003F44F5">
        <w:rPr>
          <w:rFonts w:ascii="Angsana New" w:hAnsi="Angsana New"/>
          <w:sz w:val="26"/>
          <w:szCs w:val="26"/>
        </w:rPr>
        <w:t xml:space="preserve"> </w:t>
      </w:r>
      <w:r w:rsidR="00B82A08" w:rsidRPr="003F44F5">
        <w:rPr>
          <w:rFonts w:ascii="Angsana New" w:hAnsi="Angsana New"/>
          <w:sz w:val="26"/>
          <w:szCs w:val="26"/>
          <w:cs/>
        </w:rPr>
        <w:t>เพซ ดีเวลลอปเมนท์ คอร์ปอเรชั่น</w:t>
      </w:r>
      <w:r w:rsidR="00C112DA" w:rsidRPr="003F44F5">
        <w:rPr>
          <w:rFonts w:ascii="Angsana New" w:hAnsi="Angsana New" w:hint="cs"/>
          <w:sz w:val="26"/>
          <w:szCs w:val="26"/>
          <w:cs/>
        </w:rPr>
        <w:t xml:space="preserve"> ดังต่อไปนี้ </w:t>
      </w:r>
    </w:p>
    <w:p w:rsidR="00C112DA" w:rsidRPr="003F44F5" w:rsidRDefault="00C112DA" w:rsidP="00C1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080" w:type="dxa"/>
        <w:tblInd w:w="18" w:type="dxa"/>
        <w:tblLook w:val="01E0" w:firstRow="1" w:lastRow="1" w:firstColumn="1" w:lastColumn="1" w:noHBand="0" w:noVBand="0"/>
      </w:tblPr>
      <w:tblGrid>
        <w:gridCol w:w="3690"/>
        <w:gridCol w:w="5220"/>
        <w:gridCol w:w="1170"/>
      </w:tblGrid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  <w:t xml:space="preserve">   </w:t>
            </w:r>
            <w:r w:rsidRPr="003F44F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 xml:space="preserve">      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</w:r>
          </w:p>
        </w:tc>
        <w:tc>
          <w:tcPr>
            <w:tcW w:w="5220" w:type="dxa"/>
          </w:tcPr>
          <w:p w:rsidR="00C112DA" w:rsidRPr="003F44F5" w:rsidRDefault="00C112DA" w:rsidP="009E1D5E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  <w:t>เรื่อง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</w:r>
          </w:p>
        </w:tc>
        <w:tc>
          <w:tcPr>
            <w:tcW w:w="1170" w:type="dxa"/>
          </w:tcPr>
          <w:p w:rsidR="00C112DA" w:rsidRPr="003F44F5" w:rsidRDefault="00C112DA" w:rsidP="009E1D5E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Cs w:val="22"/>
                <w:u w:val="single"/>
                <w:lang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9E1D5E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20" w:type="dxa"/>
          </w:tcPr>
          <w:p w:rsidR="00C112DA" w:rsidRPr="003F44F5" w:rsidRDefault="00C112DA" w:rsidP="009E1D5E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C112DA" w:rsidRPr="003F44F5" w:rsidRDefault="00C112DA" w:rsidP="009E1D5E">
            <w:pPr>
              <w:pStyle w:val="block"/>
              <w:tabs>
                <w:tab w:val="left" w:pos="597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2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การรวมธุรกิจ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5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ind w:left="97" w:hanging="9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ส่วนงานดำเนินงาน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10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11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การร่วมการงาน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12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การวัดมูลค่ายุติธรรม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การนำเสนองบการเงิน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7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งบกระแสเงินสด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D7381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="00D7381D" w:rsidRPr="003F44F5">
              <w:rPr>
                <w:rFonts w:ascii="Angsana New" w:hAnsi="Angsana New"/>
                <w:sz w:val="22"/>
                <w:szCs w:val="22"/>
                <w:lang w:val="en-GB"/>
              </w:rPr>
              <w:t>10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11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สัญญาก่อสร้าง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12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</w:rPr>
              <w:t>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มาตรฐานการบัญชี ฉบับที่ 1</w:t>
            </w:r>
            <w:r w:rsidRPr="003F44F5">
              <w:rPr>
                <w:rFonts w:ascii="Angsana New" w:hAnsi="Angsana New"/>
                <w:sz w:val="22"/>
                <w:szCs w:val="22"/>
              </w:rPr>
              <w:t>6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มาตรฐานการบัญชี ฉบับที่ 1</w:t>
            </w:r>
            <w:r w:rsidRPr="003F44F5">
              <w:rPr>
                <w:rFonts w:ascii="Angsana New" w:hAnsi="Angsana New"/>
                <w:sz w:val="22"/>
                <w:szCs w:val="22"/>
              </w:rPr>
              <w:t>7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มาตรฐานการบัญชี ฉบับที่ 1</w:t>
            </w:r>
            <w:r w:rsidRPr="003F44F5">
              <w:rPr>
                <w:rFonts w:ascii="Angsana New" w:hAnsi="Angsana New"/>
                <w:sz w:val="22"/>
                <w:szCs w:val="22"/>
              </w:rPr>
              <w:t>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19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ผลประโยชน์ของพนักงาน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21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ind w:left="97" w:hanging="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ind w:left="97" w:hanging="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ต้นทุนการกู้ยืม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24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26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27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29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34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FD3C26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การรายงานทางการเงินระหว่างกาล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36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37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หนี้สินที่อาจเกิดขึ้น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และสินทรัพย์ที่อาจเกิดขึ้น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38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40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104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การบัญชีสำหรับการปรับโครงสร้างหนี้ที่มีปัญหา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105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การบัญชีสำหรับเงินลงทุนในตราสารหนี้และตราสารทุน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107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</w:tbl>
    <w:p w:rsidR="00A53827" w:rsidRPr="003F44F5" w:rsidRDefault="00A53827">
      <w:r w:rsidRPr="003F44F5">
        <w:br w:type="page"/>
      </w:r>
    </w:p>
    <w:tbl>
      <w:tblPr>
        <w:tblW w:w="10080" w:type="dxa"/>
        <w:tblInd w:w="18" w:type="dxa"/>
        <w:tblLook w:val="01E0" w:firstRow="1" w:lastRow="1" w:firstColumn="1" w:lastColumn="1" w:noHBand="0" w:noVBand="0"/>
      </w:tblPr>
      <w:tblGrid>
        <w:gridCol w:w="3690"/>
        <w:gridCol w:w="5220"/>
        <w:gridCol w:w="1170"/>
      </w:tblGrid>
      <w:tr w:rsidR="003F44F5" w:rsidRPr="003F44F5" w:rsidTr="00FD753F">
        <w:tc>
          <w:tcPr>
            <w:tcW w:w="3690" w:type="dxa"/>
          </w:tcPr>
          <w:p w:rsidR="00A53827" w:rsidRPr="003F44F5" w:rsidRDefault="00A53827" w:rsidP="00FD753F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lastRenderedPageBreak/>
              <w:tab/>
              <w:t xml:space="preserve">   </w:t>
            </w:r>
            <w:r w:rsidRPr="003F44F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 xml:space="preserve">      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</w:r>
          </w:p>
        </w:tc>
        <w:tc>
          <w:tcPr>
            <w:tcW w:w="5220" w:type="dxa"/>
          </w:tcPr>
          <w:p w:rsidR="00A53827" w:rsidRPr="003F44F5" w:rsidRDefault="00A53827" w:rsidP="00FD753F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  <w:t>เรื่อง</w:t>
            </w: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ab/>
            </w:r>
          </w:p>
        </w:tc>
        <w:tc>
          <w:tcPr>
            <w:tcW w:w="1170" w:type="dxa"/>
          </w:tcPr>
          <w:p w:rsidR="00A53827" w:rsidRPr="003F44F5" w:rsidRDefault="00A53827" w:rsidP="00FD753F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Cs w:val="22"/>
                <w:u w:val="single"/>
                <w:lang w:bidi="th-TH"/>
              </w:rPr>
            </w:pPr>
            <w:r w:rsidRPr="003F44F5">
              <w:rPr>
                <w:rFonts w:ascii="Angsana New" w:hAnsi="Angsana New" w:cs="Angsana New"/>
                <w:szCs w:val="22"/>
                <w:u w:val="single"/>
                <w:cs/>
                <w:lang w:bidi="th-TH"/>
              </w:rPr>
              <w:t>ปีมีผลบังคับใช้</w:t>
            </w:r>
          </w:p>
        </w:tc>
      </w:tr>
      <w:tr w:rsidR="003F44F5" w:rsidRPr="003F44F5" w:rsidTr="00FD753F">
        <w:tc>
          <w:tcPr>
            <w:tcW w:w="3690" w:type="dxa"/>
          </w:tcPr>
          <w:p w:rsidR="00A53827" w:rsidRPr="003F44F5" w:rsidRDefault="00A53827" w:rsidP="00FD753F">
            <w:pPr>
              <w:pStyle w:val="BodyText"/>
              <w:spacing w:after="0" w:line="240" w:lineRule="auto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220" w:type="dxa"/>
          </w:tcPr>
          <w:p w:rsidR="00A53827" w:rsidRPr="003F44F5" w:rsidRDefault="00A53827" w:rsidP="00FD753F">
            <w:pPr>
              <w:pStyle w:val="BodyText"/>
              <w:spacing w:after="0" w:line="240" w:lineRule="auto"/>
              <w:jc w:val="thaiDistribute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70" w:type="dxa"/>
          </w:tcPr>
          <w:p w:rsidR="00A53827" w:rsidRPr="003F44F5" w:rsidRDefault="00A53827" w:rsidP="00FD753F">
            <w:pPr>
              <w:pStyle w:val="block"/>
              <w:tabs>
                <w:tab w:val="left" w:pos="597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8"/>
                <w:szCs w:val="8"/>
                <w:lang w:val="en-US" w:bidi="th-TH"/>
              </w:rPr>
            </w:pP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การตีความมาตรฐานการรายงานทางการเงิน ฉบับที่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4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5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7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29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เรื่อง </w:t>
            </w:r>
            <w:r w:rsidRPr="003F44F5">
              <w:rPr>
                <w:rFonts w:ascii="Angsana New" w:hAnsi="Angsana New"/>
                <w:sz w:val="22"/>
                <w:szCs w:val="22"/>
              </w:rPr>
              <w:br/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การรายงานทางการเงินในสภาพเศรษฐกิจที่มีเงินเฟ้อรุนแรง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10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งบการเงินระหว่างกาลและการด้อยค่า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13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โปรแกรมสิทธิพิเศษแก่ลูกค้า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14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ข้อจำกัดสินทรัพย์ตามโครงการผลประโยชน์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81ED8" w:rsidRPr="003F44F5">
              <w:rPr>
                <w:rFonts w:ascii="Angsana New" w:hAnsi="Angsana New"/>
                <w:sz w:val="22"/>
                <w:szCs w:val="22"/>
                <w:cs/>
              </w:rPr>
              <w:t>ข้อกำ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หนดเงินทุนขั้นต่ำและปฏิสัมพันธ์ของรายการเหล่านี้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สาหรับมาตรฐานการบัญชี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ฉบับที่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19 (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ปรับปรุง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2559)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เรื่อง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ผลประโยชน์ของพนักงาน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15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สัญญาสำหรับการก่อสร้างอสังหาริมทรัพย์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17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การตีความมาตรฐานการรายงานทางการเงิน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18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 (ปรับปรุง 2559)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การโอนสินทรัพย์จากลูกค้า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15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สิ่งจูงใจสัญญาเช่าดำเนินงาน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25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ภาษีเงินได้</w:t>
            </w:r>
            <w:r w:rsidR="00AA2ED0" w:rsidRPr="003F44F5">
              <w:rPr>
                <w:rFonts w:ascii="Angsana New" w:hAnsi="Angsana New"/>
                <w:sz w:val="22"/>
                <w:szCs w:val="22"/>
              </w:rPr>
              <w:t xml:space="preserve"> -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การเปลี่ยนแปลงสถานภาพทางภาษีของกิจการหรือของผู้ถือหุ้น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27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การประเมินเนื้อหาของรายการที่เกี่ยวกับรูปแบบของกฎหมายตามสัญญาเช่า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3F44F5">
              <w:rPr>
                <w:rFonts w:ascii="Angsana New" w:hAnsi="Angsana New"/>
                <w:sz w:val="22"/>
                <w:szCs w:val="22"/>
              </w:rPr>
              <w:t>-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รายการแลกเปลี่ยนเกี่ยวกับบริการโฆษณา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3F44F5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การตีความมาตรฐานการบัญชี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 xml:space="preserve">32 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(ปรับปรุง </w:t>
            </w:r>
            <w:r w:rsidRPr="003F44F5">
              <w:rPr>
                <w:rFonts w:ascii="Angsana New" w:hAnsi="Angsana New"/>
                <w:sz w:val="22"/>
                <w:szCs w:val="22"/>
              </w:rPr>
              <w:t>2559</w:t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  <w:tr w:rsidR="00C112DA" w:rsidRPr="003F44F5" w:rsidTr="00C112DA">
        <w:tc>
          <w:tcPr>
            <w:tcW w:w="3690" w:type="dxa"/>
          </w:tcPr>
          <w:p w:rsidR="00C112DA" w:rsidRPr="003F44F5" w:rsidRDefault="00C112DA" w:rsidP="00C112DA">
            <w:pPr>
              <w:pStyle w:val="BodyText"/>
              <w:tabs>
                <w:tab w:val="clear" w:pos="4451"/>
              </w:tabs>
              <w:spacing w:after="0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 xml:space="preserve">ประกาศสภาวิชาชีพบัญชี ฉบับที่ </w:t>
            </w:r>
            <w:r w:rsidRPr="003F44F5">
              <w:rPr>
                <w:rFonts w:ascii="Angsana New" w:hAnsi="Angsana New"/>
                <w:sz w:val="22"/>
                <w:szCs w:val="22"/>
              </w:rPr>
              <w:t>5/2559</w:t>
            </w:r>
          </w:p>
        </w:tc>
        <w:tc>
          <w:tcPr>
            <w:tcW w:w="5220" w:type="dxa"/>
          </w:tcPr>
          <w:p w:rsidR="00C112DA" w:rsidRPr="003F44F5" w:rsidRDefault="00C112DA" w:rsidP="00C112DA">
            <w:pPr>
              <w:pStyle w:val="BodyText"/>
              <w:spacing w:after="0"/>
              <w:rPr>
                <w:rFonts w:ascii="Angsana New" w:hAnsi="Angsana New"/>
                <w:sz w:val="22"/>
                <w:szCs w:val="22"/>
                <w:cs/>
              </w:rPr>
            </w:pPr>
            <w:r w:rsidRPr="003F44F5">
              <w:rPr>
                <w:rFonts w:ascii="Angsana New" w:hAnsi="Angsana New"/>
                <w:sz w:val="22"/>
                <w:szCs w:val="22"/>
                <w:cs/>
              </w:rPr>
              <w:t>แนวปฏิบัติทางการบัญชีสำหรับการตัดรายการสินทรัพย์ทางการเงินและหนี้สิน</w:t>
            </w:r>
            <w:r w:rsidRPr="003F44F5">
              <w:rPr>
                <w:rFonts w:ascii="Angsana New" w:hAnsi="Angsana New"/>
                <w:sz w:val="22"/>
                <w:szCs w:val="22"/>
              </w:rPr>
              <w:br/>
            </w:r>
            <w:r w:rsidRPr="003F44F5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70" w:type="dxa"/>
          </w:tcPr>
          <w:p w:rsidR="00C112DA" w:rsidRPr="003F44F5" w:rsidRDefault="00C112DA" w:rsidP="00C112DA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F44F5">
              <w:rPr>
                <w:rFonts w:ascii="Angsana New" w:hAnsi="Angsana New" w:cs="Angsana New"/>
                <w:szCs w:val="22"/>
                <w:lang w:val="en-US" w:bidi="th-TH"/>
              </w:rPr>
              <w:t>2560</w:t>
            </w:r>
          </w:p>
        </w:tc>
      </w:tr>
    </w:tbl>
    <w:p w:rsidR="00937FDE" w:rsidRPr="003F44F5" w:rsidRDefault="00937FD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  <w:u w:val="single"/>
        </w:rPr>
      </w:pPr>
    </w:p>
    <w:p w:rsidR="00162A24" w:rsidRPr="003F44F5" w:rsidRDefault="008E268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 w:hint="cs"/>
          <w:spacing w:val="6"/>
          <w:sz w:val="26"/>
          <w:szCs w:val="26"/>
          <w:cs/>
        </w:rPr>
        <w:t xml:space="preserve">ผู้บริหารคาดว่าจะนำมาตรฐานการรายงานทางการเงินที่ออกและปรับปรุงใหม่ตามประกาศสภาวิชาชีพบัญชีมาใช้และถือปฏิบัติ </w:t>
      </w:r>
      <w:r w:rsidR="00EA4281" w:rsidRPr="003F44F5">
        <w:rPr>
          <w:rFonts w:ascii="Angsana New" w:hAnsi="Angsana New"/>
          <w:spacing w:val="6"/>
          <w:sz w:val="26"/>
          <w:szCs w:val="26"/>
        </w:rPr>
        <w:t xml:space="preserve">    </w:t>
      </w:r>
      <w:r w:rsidRPr="003F44F5">
        <w:rPr>
          <w:rFonts w:ascii="Angsana New" w:hAnsi="Angsana New" w:hint="cs"/>
          <w:spacing w:val="6"/>
          <w:sz w:val="26"/>
          <w:szCs w:val="26"/>
          <w:cs/>
        </w:rPr>
        <w:t>โดย</w:t>
      </w:r>
      <w:r w:rsidRPr="003F44F5">
        <w:rPr>
          <w:rFonts w:ascii="Angsana New" w:hAnsi="Angsana New"/>
          <w:spacing w:val="6"/>
          <w:sz w:val="26"/>
          <w:szCs w:val="26"/>
          <w:cs/>
        </w:rPr>
        <w:t>ผู้บริหารอยู่ระหว่างการพิจารณาถึงผลกระทบ</w:t>
      </w:r>
      <w:r w:rsidRPr="003F44F5">
        <w:rPr>
          <w:rFonts w:ascii="Angsana New" w:hAnsi="Angsana New" w:hint="cs"/>
          <w:spacing w:val="6"/>
          <w:sz w:val="26"/>
          <w:szCs w:val="26"/>
          <w:cs/>
        </w:rPr>
        <w:t>ที่</w:t>
      </w:r>
      <w:r w:rsidRPr="003F44F5">
        <w:rPr>
          <w:rFonts w:ascii="Angsana New" w:hAnsi="Angsana New"/>
          <w:spacing w:val="6"/>
          <w:sz w:val="26"/>
          <w:szCs w:val="26"/>
          <w:cs/>
        </w:rPr>
        <w:t>อาจเกิดขึ้นจากการใช้</w:t>
      </w:r>
      <w:r w:rsidRPr="003F44F5">
        <w:rPr>
          <w:rFonts w:ascii="Angsana New" w:hAnsi="Angsana New" w:hint="cs"/>
          <w:spacing w:val="6"/>
          <w:sz w:val="26"/>
          <w:szCs w:val="26"/>
          <w:cs/>
        </w:rPr>
        <w:t>มาตรฐานการรายงานทางการเงินที่ปรับปรุงใหม่ดังกล่าวต่องบการเงินของ</w:t>
      </w:r>
      <w:r w:rsidRPr="003F44F5">
        <w:rPr>
          <w:rFonts w:ascii="Angsana New" w:hAnsi="Angsana New"/>
          <w:sz w:val="26"/>
          <w:szCs w:val="26"/>
          <w:cs/>
        </w:rPr>
        <w:t>กลุ่มบริษัท เพซ ดีเวลลอปเมนท์ คอร์ปอเรชั่น</w:t>
      </w:r>
    </w:p>
    <w:p w:rsidR="00C04568" w:rsidRPr="003F44F5" w:rsidRDefault="00C04568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5B793B" w:rsidRPr="003F44F5" w:rsidRDefault="00937FDE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3F44F5">
        <w:rPr>
          <w:rFonts w:ascii="Angsana New" w:hAnsi="Angsana New"/>
          <w:b/>
          <w:bCs/>
          <w:sz w:val="26"/>
          <w:szCs w:val="26"/>
        </w:rPr>
        <w:t>3</w:t>
      </w:r>
      <w:r w:rsidR="004959D4" w:rsidRPr="003F44F5">
        <w:rPr>
          <w:rFonts w:ascii="Angsana New" w:hAnsi="Angsana New"/>
          <w:b/>
          <w:bCs/>
          <w:sz w:val="26"/>
          <w:szCs w:val="26"/>
        </w:rPr>
        <w:t>9</w:t>
      </w:r>
      <w:r w:rsidR="00761475" w:rsidRPr="003F44F5">
        <w:rPr>
          <w:rFonts w:ascii="Angsana New" w:hAnsi="Angsana New"/>
          <w:b/>
          <w:bCs/>
          <w:sz w:val="26"/>
          <w:szCs w:val="26"/>
          <w:cs/>
        </w:rPr>
        <w:t>.</w:t>
      </w:r>
      <w:r w:rsidR="00761475" w:rsidRPr="003F44F5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:rsidR="005B793B" w:rsidRPr="003F44F5" w:rsidRDefault="005B793B" w:rsidP="00492C6C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Angsana New" w:hAnsi="Angsana New"/>
          <w:sz w:val="26"/>
          <w:szCs w:val="26"/>
        </w:rPr>
      </w:pPr>
    </w:p>
    <w:p w:rsidR="005B793B" w:rsidRPr="003F44F5" w:rsidRDefault="005B793B" w:rsidP="00492C6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F44F5">
        <w:rPr>
          <w:rFonts w:ascii="Angsana New" w:hAnsi="Angsana New"/>
          <w:sz w:val="26"/>
          <w:szCs w:val="26"/>
          <w:cs/>
        </w:rPr>
        <w:t>กรรมการของบร</w:t>
      </w:r>
      <w:r w:rsidR="008A2779" w:rsidRPr="003F44F5">
        <w:rPr>
          <w:rFonts w:ascii="Angsana New" w:hAnsi="Angsana New"/>
          <w:sz w:val="26"/>
          <w:szCs w:val="26"/>
          <w:cs/>
        </w:rPr>
        <w:t>ิษัทได้อนุมัติให้ออกงบการเงิน</w:t>
      </w:r>
      <w:r w:rsidRPr="003F44F5">
        <w:rPr>
          <w:rFonts w:ascii="Angsana New" w:hAnsi="Angsana New"/>
          <w:sz w:val="26"/>
          <w:szCs w:val="26"/>
          <w:cs/>
        </w:rPr>
        <w:t xml:space="preserve">นี้แล้วเมื่อวันที่ </w:t>
      </w:r>
      <w:r w:rsidR="002A0A4F" w:rsidRPr="003F44F5">
        <w:rPr>
          <w:rFonts w:ascii="Angsana New" w:hAnsi="Angsana New"/>
          <w:sz w:val="26"/>
          <w:szCs w:val="26"/>
        </w:rPr>
        <w:t>2</w:t>
      </w:r>
      <w:r w:rsidR="00937FDE" w:rsidRPr="003F44F5">
        <w:rPr>
          <w:rFonts w:ascii="Angsana New" w:hAnsi="Angsana New"/>
          <w:sz w:val="26"/>
          <w:szCs w:val="26"/>
        </w:rPr>
        <w:t>8</w:t>
      </w:r>
      <w:r w:rsidRPr="003F44F5">
        <w:rPr>
          <w:rFonts w:ascii="Angsana New" w:hAnsi="Angsana New"/>
          <w:sz w:val="26"/>
          <w:szCs w:val="26"/>
        </w:rPr>
        <w:t xml:space="preserve"> </w:t>
      </w:r>
      <w:r w:rsidR="002A0A4F" w:rsidRPr="003F44F5">
        <w:rPr>
          <w:rFonts w:ascii="Angsana New" w:hAnsi="Angsana New"/>
          <w:sz w:val="26"/>
          <w:szCs w:val="26"/>
          <w:cs/>
        </w:rPr>
        <w:t>กุมภาพันธ์</w:t>
      </w:r>
      <w:r w:rsidR="003205F3" w:rsidRPr="003F44F5">
        <w:rPr>
          <w:rFonts w:ascii="Angsana New" w:hAnsi="Angsana New"/>
          <w:sz w:val="26"/>
          <w:szCs w:val="26"/>
          <w:cs/>
        </w:rPr>
        <w:t xml:space="preserve"> </w:t>
      </w:r>
      <w:r w:rsidR="00937FDE" w:rsidRPr="003F44F5">
        <w:rPr>
          <w:rFonts w:ascii="Angsana New" w:hAnsi="Angsana New"/>
          <w:sz w:val="26"/>
          <w:szCs w:val="26"/>
        </w:rPr>
        <w:t>2560</w:t>
      </w:r>
    </w:p>
    <w:p w:rsidR="00A5230D" w:rsidRPr="003F44F5" w:rsidRDefault="00A5230D" w:rsidP="00492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sectPr w:rsidR="00A5230D" w:rsidRPr="003F44F5" w:rsidSect="00CC5612">
      <w:pgSz w:w="11909" w:h="16834" w:code="9"/>
      <w:pgMar w:top="864" w:right="1008" w:bottom="576" w:left="1296" w:header="864" w:footer="47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EBA" w:rsidRDefault="00BA5EBA">
      <w:r>
        <w:separator/>
      </w:r>
    </w:p>
  </w:endnote>
  <w:endnote w:type="continuationSeparator" w:id="0">
    <w:p w:rsidR="00BA5EBA" w:rsidRDefault="00BA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77" w:rsidRDefault="00867F77" w:rsidP="00B70D1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867F77" w:rsidRDefault="00867F77" w:rsidP="00627DD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772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7F77" w:rsidRPr="009B3D30" w:rsidRDefault="00867F77" w:rsidP="009B3D30">
        <w:pPr>
          <w:pStyle w:val="Footer"/>
          <w:jc w:val="right"/>
        </w:pPr>
        <w:r w:rsidRPr="009B3D30">
          <w:rPr>
            <w:rFonts w:ascii="Angsana New" w:hAnsi="Angsana New"/>
            <w:sz w:val="26"/>
            <w:szCs w:val="26"/>
          </w:rPr>
          <w:fldChar w:fldCharType="begin"/>
        </w:r>
        <w:r w:rsidRPr="009B3D30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9B3D30">
          <w:rPr>
            <w:rFonts w:ascii="Angsana New" w:hAnsi="Angsana New"/>
            <w:sz w:val="26"/>
            <w:szCs w:val="26"/>
          </w:rPr>
          <w:fldChar w:fldCharType="separate"/>
        </w:r>
        <w:r w:rsidR="00603797">
          <w:rPr>
            <w:rFonts w:ascii="Angsana New" w:hAnsi="Angsana New"/>
            <w:noProof/>
            <w:sz w:val="26"/>
            <w:szCs w:val="26"/>
          </w:rPr>
          <w:t>82</w:t>
        </w:r>
        <w:r w:rsidRPr="009B3D30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608943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6"/>
        <w:szCs w:val="26"/>
      </w:rPr>
    </w:sdtEndPr>
    <w:sdtContent>
      <w:p w:rsidR="00867F77" w:rsidRPr="00597589" w:rsidRDefault="00867F77" w:rsidP="00597589">
        <w:pPr>
          <w:pStyle w:val="Footer"/>
          <w:jc w:val="right"/>
          <w:rPr>
            <w:rFonts w:ascii="Angsana New" w:hAnsi="Angsana New"/>
            <w:sz w:val="26"/>
            <w:szCs w:val="26"/>
          </w:rPr>
        </w:pPr>
        <w:r w:rsidRPr="006235C1">
          <w:rPr>
            <w:rFonts w:ascii="Angsana New" w:hAnsi="Angsana New"/>
            <w:sz w:val="26"/>
            <w:szCs w:val="26"/>
          </w:rPr>
          <w:fldChar w:fldCharType="begin"/>
        </w:r>
        <w:r w:rsidRPr="006235C1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6235C1">
          <w:rPr>
            <w:rFonts w:ascii="Angsana New" w:hAnsi="Angsana New"/>
            <w:sz w:val="26"/>
            <w:szCs w:val="26"/>
          </w:rPr>
          <w:fldChar w:fldCharType="separate"/>
        </w:r>
        <w:r w:rsidR="00603797">
          <w:rPr>
            <w:rFonts w:ascii="Angsana New" w:hAnsi="Angsana New"/>
            <w:noProof/>
            <w:sz w:val="26"/>
            <w:szCs w:val="26"/>
          </w:rPr>
          <w:t>79</w:t>
        </w:r>
        <w:r w:rsidRPr="006235C1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EBA" w:rsidRDefault="00BA5EBA">
      <w:r>
        <w:separator/>
      </w:r>
    </w:p>
  </w:footnote>
  <w:footnote w:type="continuationSeparator" w:id="0">
    <w:p w:rsidR="00BA5EBA" w:rsidRDefault="00BA5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77" w:rsidRDefault="00867F77" w:rsidP="009F4F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7A4B52">
      <w:rPr>
        <w:rFonts w:ascii="Angsana New" w:hAnsi="Angsana New"/>
        <w:b/>
        <w:bCs/>
        <w:sz w:val="26"/>
        <w:szCs w:val="26"/>
        <w:cs/>
      </w:rPr>
      <w:t xml:space="preserve">บริษัท เพซ ดีเวลลอปเมนท์ คอร์ปอเรชั่น จำกัด (มหาชน) </w:t>
    </w:r>
    <w:r>
      <w:rPr>
        <w:rFonts w:ascii="Angsana New" w:hAnsi="Angsana New" w:hint="cs"/>
        <w:b/>
        <w:bCs/>
        <w:sz w:val="26"/>
        <w:szCs w:val="26"/>
        <w:cs/>
      </w:rPr>
      <w:t>และ</w:t>
    </w:r>
    <w:r w:rsidRPr="007A4B52">
      <w:rPr>
        <w:rFonts w:ascii="Angsana New" w:hAnsi="Angsana New"/>
        <w:b/>
        <w:bCs/>
        <w:sz w:val="26"/>
        <w:szCs w:val="26"/>
        <w:cs/>
      </w:rPr>
      <w:t>บริษัท</w:t>
    </w:r>
    <w:r w:rsidRPr="00C7734E">
      <w:rPr>
        <w:rFonts w:ascii="Angsana New" w:hAnsi="Angsana New"/>
        <w:b/>
        <w:bCs/>
        <w:sz w:val="26"/>
        <w:szCs w:val="26"/>
        <w:cs/>
      </w:rPr>
      <w:t>ย่อย</w:t>
    </w:r>
  </w:p>
  <w:p w:rsidR="00867F77" w:rsidRPr="00B27BFB" w:rsidRDefault="00867F77" w:rsidP="009F4FE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BB0B70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B0B70">
      <w:rPr>
        <w:rFonts w:ascii="Angsana New" w:hAnsi="Angsana New" w:hint="cs"/>
        <w:b/>
        <w:bCs/>
        <w:sz w:val="26"/>
        <w:szCs w:val="26"/>
        <w:cs/>
      </w:rPr>
      <w:t>งบ</w:t>
    </w:r>
    <w:r w:rsidRPr="00BB0B70">
      <w:rPr>
        <w:rFonts w:ascii="Angsana New" w:hAnsi="Angsana New"/>
        <w:b/>
        <w:bCs/>
        <w:sz w:val="26"/>
        <w:szCs w:val="26"/>
        <w:cs/>
      </w:rPr>
      <w:t>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:rsidR="00867F77" w:rsidRDefault="00867F77" w:rsidP="009F4FE0">
    <w:pPr>
      <w:pStyle w:val="Header"/>
      <w:rPr>
        <w:rFonts w:ascii="Angsana New" w:hAnsi="Angsana New"/>
        <w:b/>
        <w:bCs/>
        <w:sz w:val="26"/>
        <w:szCs w:val="26"/>
      </w:rPr>
    </w:pPr>
    <w:r w:rsidRPr="00BB0B70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BB0B70">
      <w:rPr>
        <w:rFonts w:ascii="Angsana New" w:hAnsi="Angsana New"/>
        <w:b/>
        <w:bCs/>
        <w:sz w:val="26"/>
        <w:szCs w:val="26"/>
      </w:rPr>
      <w:t xml:space="preserve">31 </w:t>
    </w:r>
    <w:r w:rsidRPr="00BB0B70"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 w:rsidRPr="00BB0B70">
      <w:rPr>
        <w:rFonts w:ascii="Angsana New" w:hAnsi="Angsana New"/>
        <w:b/>
        <w:bCs/>
        <w:sz w:val="26"/>
        <w:szCs w:val="26"/>
      </w:rPr>
      <w:t>255</w:t>
    </w:r>
    <w:r>
      <w:rPr>
        <w:rFonts w:ascii="Angsana New" w:hAnsi="Angsana New"/>
        <w:b/>
        <w:bCs/>
        <w:sz w:val="26"/>
        <w:szCs w:val="26"/>
      </w:rPr>
      <w:t>9</w:t>
    </w:r>
  </w:p>
  <w:p w:rsidR="00867F77" w:rsidRPr="009F4FE0" w:rsidRDefault="00867F77" w:rsidP="009F4FE0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77" w:rsidRDefault="00867F77" w:rsidP="00B861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7A4B52">
      <w:rPr>
        <w:rFonts w:ascii="Angsana New" w:hAnsi="Angsana New"/>
        <w:b/>
        <w:bCs/>
        <w:sz w:val="26"/>
        <w:szCs w:val="26"/>
        <w:cs/>
      </w:rPr>
      <w:t xml:space="preserve">บริษัท เพซ ดีเวลลอปเมนท์ คอร์ปอเรชั่น จำกัด (มหาชน) </w:t>
    </w:r>
    <w:r>
      <w:rPr>
        <w:rFonts w:ascii="Angsana New" w:hAnsi="Angsana New" w:hint="cs"/>
        <w:b/>
        <w:bCs/>
        <w:sz w:val="26"/>
        <w:szCs w:val="26"/>
        <w:cs/>
      </w:rPr>
      <w:t>และ</w:t>
    </w:r>
    <w:r w:rsidRPr="007A4B52">
      <w:rPr>
        <w:rFonts w:ascii="Angsana New" w:hAnsi="Angsana New"/>
        <w:b/>
        <w:bCs/>
        <w:sz w:val="26"/>
        <w:szCs w:val="26"/>
        <w:cs/>
      </w:rPr>
      <w:t>บริษัท</w:t>
    </w:r>
    <w:r w:rsidRPr="00C7734E">
      <w:rPr>
        <w:rFonts w:ascii="Angsana New" w:hAnsi="Angsana New"/>
        <w:b/>
        <w:bCs/>
        <w:sz w:val="26"/>
        <w:szCs w:val="26"/>
        <w:cs/>
      </w:rPr>
      <w:t>ย่อย</w:t>
    </w:r>
  </w:p>
  <w:p w:rsidR="00867F77" w:rsidRPr="00BB0B70" w:rsidRDefault="00867F77" w:rsidP="00B861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BB0B70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B0B70">
      <w:rPr>
        <w:rFonts w:ascii="Angsana New" w:hAnsi="Angsana New" w:hint="cs"/>
        <w:b/>
        <w:bCs/>
        <w:sz w:val="26"/>
        <w:szCs w:val="26"/>
        <w:cs/>
      </w:rPr>
      <w:t>งบ</w:t>
    </w:r>
    <w:r w:rsidRPr="00BB0B70">
      <w:rPr>
        <w:rFonts w:ascii="Angsana New" w:hAnsi="Angsana New"/>
        <w:b/>
        <w:bCs/>
        <w:sz w:val="26"/>
        <w:szCs w:val="26"/>
        <w:cs/>
      </w:rPr>
      <w:t>การเงิน</w:t>
    </w:r>
  </w:p>
  <w:p w:rsidR="00867F77" w:rsidRDefault="00867F77" w:rsidP="00B86134">
    <w:pPr>
      <w:pStyle w:val="Header"/>
      <w:rPr>
        <w:rFonts w:ascii="Angsana New" w:hAnsi="Angsana New"/>
        <w:b/>
        <w:bCs/>
        <w:sz w:val="26"/>
        <w:szCs w:val="26"/>
      </w:rPr>
    </w:pPr>
    <w:r w:rsidRPr="00BB0B70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BB0B70">
      <w:rPr>
        <w:rFonts w:ascii="Angsana New" w:hAnsi="Angsana New"/>
        <w:b/>
        <w:bCs/>
        <w:sz w:val="26"/>
        <w:szCs w:val="26"/>
      </w:rPr>
      <w:t xml:space="preserve">31 </w:t>
    </w:r>
    <w:r w:rsidRPr="00BB0B70"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 w:rsidRPr="00BB0B70">
      <w:rPr>
        <w:rFonts w:ascii="Angsana New" w:hAnsi="Angsana New"/>
        <w:b/>
        <w:bCs/>
        <w:sz w:val="26"/>
        <w:szCs w:val="26"/>
      </w:rPr>
      <w:t>255</w:t>
    </w:r>
    <w:r>
      <w:rPr>
        <w:rFonts w:ascii="Angsana New" w:hAnsi="Angsana New"/>
        <w:b/>
        <w:bCs/>
        <w:sz w:val="26"/>
        <w:szCs w:val="26"/>
      </w:rPr>
      <w:t>9</w:t>
    </w:r>
  </w:p>
  <w:p w:rsidR="00867F77" w:rsidRDefault="00867F77" w:rsidP="00B86134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77" w:rsidRDefault="00867F77" w:rsidP="003310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7A4B52">
      <w:rPr>
        <w:rFonts w:ascii="Angsana New" w:hAnsi="Angsana New"/>
        <w:b/>
        <w:bCs/>
        <w:sz w:val="26"/>
        <w:szCs w:val="26"/>
        <w:cs/>
      </w:rPr>
      <w:t xml:space="preserve">บริษัท เพซ ดีเวลลอปเมนท์ คอร์ปอเรชั่น จำกัด (มหาชน) </w:t>
    </w:r>
    <w:r>
      <w:rPr>
        <w:rFonts w:ascii="Angsana New" w:hAnsi="Angsana New" w:hint="cs"/>
        <w:b/>
        <w:bCs/>
        <w:sz w:val="26"/>
        <w:szCs w:val="26"/>
        <w:cs/>
      </w:rPr>
      <w:t>และ</w:t>
    </w:r>
    <w:r w:rsidRPr="007A4B52">
      <w:rPr>
        <w:rFonts w:ascii="Angsana New" w:hAnsi="Angsana New"/>
        <w:b/>
        <w:bCs/>
        <w:sz w:val="26"/>
        <w:szCs w:val="26"/>
        <w:cs/>
      </w:rPr>
      <w:t>บริษัท</w:t>
    </w:r>
    <w:r w:rsidRPr="00C7734E">
      <w:rPr>
        <w:rFonts w:ascii="Angsana New" w:hAnsi="Angsana New"/>
        <w:b/>
        <w:bCs/>
        <w:sz w:val="26"/>
        <w:szCs w:val="26"/>
        <w:cs/>
      </w:rPr>
      <w:t>ย่อย</w:t>
    </w:r>
  </w:p>
  <w:p w:rsidR="00867F77" w:rsidRPr="00B27BFB" w:rsidRDefault="00867F77" w:rsidP="003310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BB0B70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B0B70">
      <w:rPr>
        <w:rFonts w:ascii="Angsana New" w:hAnsi="Angsana New" w:hint="cs"/>
        <w:b/>
        <w:bCs/>
        <w:sz w:val="26"/>
        <w:szCs w:val="26"/>
        <w:cs/>
      </w:rPr>
      <w:t>งบ</w:t>
    </w:r>
    <w:r w:rsidRPr="00BB0B70">
      <w:rPr>
        <w:rFonts w:ascii="Angsana New" w:hAnsi="Angsana New"/>
        <w:b/>
        <w:bCs/>
        <w:sz w:val="26"/>
        <w:szCs w:val="26"/>
        <w:cs/>
      </w:rPr>
      <w:t>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:rsidR="00867F77" w:rsidRDefault="00867F77" w:rsidP="00331031">
    <w:pPr>
      <w:pStyle w:val="Header"/>
      <w:rPr>
        <w:rFonts w:ascii="Angsana New" w:hAnsi="Angsana New"/>
        <w:b/>
        <w:bCs/>
        <w:sz w:val="26"/>
        <w:szCs w:val="26"/>
      </w:rPr>
    </w:pPr>
    <w:r w:rsidRPr="00BB0B70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BB0B70">
      <w:rPr>
        <w:rFonts w:ascii="Angsana New" w:hAnsi="Angsana New"/>
        <w:b/>
        <w:bCs/>
        <w:sz w:val="26"/>
        <w:szCs w:val="26"/>
      </w:rPr>
      <w:t xml:space="preserve">31 </w:t>
    </w:r>
    <w:r w:rsidRPr="00BB0B70"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 w:rsidRPr="00BB0B70">
      <w:rPr>
        <w:rFonts w:ascii="Angsana New" w:hAnsi="Angsana New"/>
        <w:b/>
        <w:bCs/>
        <w:sz w:val="26"/>
        <w:szCs w:val="26"/>
      </w:rPr>
      <w:t>255</w:t>
    </w:r>
    <w:r>
      <w:rPr>
        <w:rFonts w:ascii="Angsana New" w:hAnsi="Angsana New"/>
        <w:b/>
        <w:bCs/>
        <w:sz w:val="26"/>
        <w:szCs w:val="26"/>
      </w:rPr>
      <w:t>9</w:t>
    </w:r>
  </w:p>
  <w:p w:rsidR="00867F77" w:rsidRPr="00455F82" w:rsidRDefault="00867F77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7F77" w:rsidRDefault="00867F77" w:rsidP="002B11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7A4B52">
      <w:rPr>
        <w:rFonts w:ascii="Angsana New" w:hAnsi="Angsana New"/>
        <w:b/>
        <w:bCs/>
        <w:sz w:val="26"/>
        <w:szCs w:val="26"/>
        <w:cs/>
      </w:rPr>
      <w:t xml:space="preserve">บริษัท เพซ ดีเวลลอปเมนท์ คอร์ปอเรชั่น จำกัด (มหาชน) </w:t>
    </w:r>
    <w:r>
      <w:rPr>
        <w:rFonts w:ascii="Angsana New" w:hAnsi="Angsana New" w:hint="cs"/>
        <w:b/>
        <w:bCs/>
        <w:sz w:val="26"/>
        <w:szCs w:val="26"/>
        <w:cs/>
      </w:rPr>
      <w:t>และ</w:t>
    </w:r>
    <w:r w:rsidRPr="007A4B52">
      <w:rPr>
        <w:rFonts w:ascii="Angsana New" w:hAnsi="Angsana New"/>
        <w:b/>
        <w:bCs/>
        <w:sz w:val="26"/>
        <w:szCs w:val="26"/>
        <w:cs/>
      </w:rPr>
      <w:t>บริษัท</w:t>
    </w:r>
    <w:r w:rsidRPr="00C7734E">
      <w:rPr>
        <w:rFonts w:ascii="Angsana New" w:hAnsi="Angsana New"/>
        <w:b/>
        <w:bCs/>
        <w:sz w:val="26"/>
        <w:szCs w:val="26"/>
        <w:cs/>
      </w:rPr>
      <w:t>ย่อย</w:t>
    </w:r>
  </w:p>
  <w:p w:rsidR="00867F77" w:rsidRPr="00B27BFB" w:rsidRDefault="00867F77" w:rsidP="002B11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  <w:cs/>
      </w:rPr>
    </w:pPr>
    <w:r w:rsidRPr="00BB0B70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B0B70">
      <w:rPr>
        <w:rFonts w:ascii="Angsana New" w:hAnsi="Angsana New" w:hint="cs"/>
        <w:b/>
        <w:bCs/>
        <w:sz w:val="26"/>
        <w:szCs w:val="26"/>
        <w:cs/>
      </w:rPr>
      <w:t>งบ</w:t>
    </w:r>
    <w:r w:rsidRPr="00BB0B70">
      <w:rPr>
        <w:rFonts w:ascii="Angsana New" w:hAnsi="Angsana New"/>
        <w:b/>
        <w:bCs/>
        <w:sz w:val="26"/>
        <w:szCs w:val="26"/>
        <w:cs/>
      </w:rPr>
      <w:t>การเงิน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:rsidR="00867F77" w:rsidRDefault="00867F77" w:rsidP="002B11DE">
    <w:pPr>
      <w:pStyle w:val="Header"/>
      <w:rPr>
        <w:rFonts w:ascii="Angsana New" w:hAnsi="Angsana New"/>
        <w:b/>
        <w:bCs/>
        <w:sz w:val="26"/>
        <w:szCs w:val="26"/>
      </w:rPr>
    </w:pPr>
    <w:r w:rsidRPr="00BB0B70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BB0B70">
      <w:rPr>
        <w:rFonts w:ascii="Angsana New" w:hAnsi="Angsana New"/>
        <w:b/>
        <w:bCs/>
        <w:sz w:val="26"/>
        <w:szCs w:val="26"/>
      </w:rPr>
      <w:t xml:space="preserve">31 </w:t>
    </w:r>
    <w:r w:rsidRPr="00BB0B70"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 w:rsidRPr="00BB0B70">
      <w:rPr>
        <w:rFonts w:ascii="Angsana New" w:hAnsi="Angsana New"/>
        <w:b/>
        <w:bCs/>
        <w:sz w:val="26"/>
        <w:szCs w:val="26"/>
      </w:rPr>
      <w:t>255</w:t>
    </w:r>
    <w:r>
      <w:rPr>
        <w:rFonts w:ascii="Angsana New" w:hAnsi="Angsana New"/>
        <w:b/>
        <w:bCs/>
        <w:sz w:val="26"/>
        <w:szCs w:val="26"/>
      </w:rPr>
      <w:t>9</w:t>
    </w:r>
  </w:p>
  <w:p w:rsidR="00867F77" w:rsidRPr="00455F82" w:rsidRDefault="00867F7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97F48"/>
    <w:multiLevelType w:val="hybridMultilevel"/>
    <w:tmpl w:val="478AE3D0"/>
    <w:lvl w:ilvl="0" w:tplc="B590C8A0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87769E"/>
    <w:multiLevelType w:val="hybridMultilevel"/>
    <w:tmpl w:val="B6E4B6AA"/>
    <w:lvl w:ilvl="0" w:tplc="98B874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A017EB"/>
    <w:multiLevelType w:val="hybridMultilevel"/>
    <w:tmpl w:val="7A5A361E"/>
    <w:lvl w:ilvl="0" w:tplc="D1A40D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070C61"/>
    <w:multiLevelType w:val="hybridMultilevel"/>
    <w:tmpl w:val="7B84F4AE"/>
    <w:lvl w:ilvl="0" w:tplc="3626C72C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021869"/>
    <w:multiLevelType w:val="hybridMultilevel"/>
    <w:tmpl w:val="46B4D0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2B361B"/>
    <w:multiLevelType w:val="hybridMultilevel"/>
    <w:tmpl w:val="0638F836"/>
    <w:lvl w:ilvl="0" w:tplc="B116246E">
      <w:start w:val="2"/>
      <w:numFmt w:val="thaiLetters"/>
      <w:lvlText w:val="%1)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436A42"/>
    <w:multiLevelType w:val="hybridMultilevel"/>
    <w:tmpl w:val="97B46864"/>
    <w:lvl w:ilvl="0" w:tplc="697C2FB4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272537"/>
    <w:multiLevelType w:val="hybridMultilevel"/>
    <w:tmpl w:val="B8A0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60254"/>
    <w:multiLevelType w:val="hybridMultilevel"/>
    <w:tmpl w:val="1EE80E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8D17CD"/>
    <w:multiLevelType w:val="hybridMultilevel"/>
    <w:tmpl w:val="80F83D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731564"/>
    <w:multiLevelType w:val="hybridMultilevel"/>
    <w:tmpl w:val="0F7A3B66"/>
    <w:lvl w:ilvl="0" w:tplc="3124B3EC">
      <w:start w:val="1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443140B7"/>
    <w:multiLevelType w:val="hybridMultilevel"/>
    <w:tmpl w:val="D736F4BC"/>
    <w:lvl w:ilvl="0" w:tplc="762ABB5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01ED5"/>
    <w:multiLevelType w:val="hybridMultilevel"/>
    <w:tmpl w:val="56EE7AB8"/>
    <w:lvl w:ilvl="0" w:tplc="A4D867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9C135D"/>
    <w:multiLevelType w:val="hybridMultilevel"/>
    <w:tmpl w:val="8B081F42"/>
    <w:lvl w:ilvl="0" w:tplc="6C06A850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7758D"/>
    <w:multiLevelType w:val="hybridMultilevel"/>
    <w:tmpl w:val="F636412A"/>
    <w:lvl w:ilvl="0" w:tplc="F6B64712">
      <w:start w:val="2015"/>
      <w:numFmt w:val="bullet"/>
      <w:lvlText w:val="-"/>
      <w:lvlJc w:val="left"/>
      <w:pPr>
        <w:ind w:left="2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8" w:hanging="360"/>
      </w:pPr>
      <w:rPr>
        <w:rFonts w:ascii="Wingdings" w:hAnsi="Wingdings" w:hint="default"/>
      </w:rPr>
    </w:lvl>
  </w:abstractNum>
  <w:abstractNum w:abstractNumId="30" w15:restartNumberingAfterBreak="0">
    <w:nsid w:val="510E5C95"/>
    <w:multiLevelType w:val="hybridMultilevel"/>
    <w:tmpl w:val="288031B0"/>
    <w:lvl w:ilvl="0" w:tplc="0374B11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66EBF"/>
    <w:multiLevelType w:val="hybridMultilevel"/>
    <w:tmpl w:val="E0CCA68E"/>
    <w:lvl w:ilvl="0" w:tplc="2A86A7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6C872D9"/>
    <w:multiLevelType w:val="hybridMultilevel"/>
    <w:tmpl w:val="A98CF1F0"/>
    <w:lvl w:ilvl="0" w:tplc="F5D2099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9025F"/>
    <w:multiLevelType w:val="hybridMultilevel"/>
    <w:tmpl w:val="41081C78"/>
    <w:lvl w:ilvl="0" w:tplc="11B23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F7C21"/>
    <w:multiLevelType w:val="hybridMultilevel"/>
    <w:tmpl w:val="BFFCBC3C"/>
    <w:lvl w:ilvl="0" w:tplc="47C4B1C0">
      <w:start w:val="1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11D7D"/>
    <w:multiLevelType w:val="hybridMultilevel"/>
    <w:tmpl w:val="976EC290"/>
    <w:lvl w:ilvl="0" w:tplc="9EB06CA0">
      <w:start w:val="19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BF0E6D"/>
    <w:multiLevelType w:val="hybridMultilevel"/>
    <w:tmpl w:val="CA4C6DFE"/>
    <w:lvl w:ilvl="0" w:tplc="31E0CB5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F1713BF"/>
    <w:multiLevelType w:val="hybridMultilevel"/>
    <w:tmpl w:val="288031B0"/>
    <w:lvl w:ilvl="0" w:tplc="0374B11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8"/>
  </w:num>
  <w:num w:numId="14">
    <w:abstractNumId w:val="19"/>
  </w:num>
  <w:num w:numId="15">
    <w:abstractNumId w:val="23"/>
  </w:num>
  <w:num w:numId="16">
    <w:abstractNumId w:val="36"/>
  </w:num>
  <w:num w:numId="17">
    <w:abstractNumId w:val="11"/>
  </w:num>
  <w:num w:numId="18">
    <w:abstractNumId w:val="21"/>
  </w:num>
  <w:num w:numId="19">
    <w:abstractNumId w:val="28"/>
  </w:num>
  <w:num w:numId="20">
    <w:abstractNumId w:val="12"/>
  </w:num>
  <w:num w:numId="21">
    <w:abstractNumId w:val="24"/>
  </w:num>
  <w:num w:numId="22">
    <w:abstractNumId w:val="31"/>
  </w:num>
  <w:num w:numId="23">
    <w:abstractNumId w:val="34"/>
  </w:num>
  <w:num w:numId="24">
    <w:abstractNumId w:val="35"/>
  </w:num>
  <w:num w:numId="25">
    <w:abstractNumId w:val="39"/>
  </w:num>
  <w:num w:numId="26">
    <w:abstractNumId w:val="16"/>
  </w:num>
  <w:num w:numId="27">
    <w:abstractNumId w:val="37"/>
  </w:num>
  <w:num w:numId="28">
    <w:abstractNumId w:val="20"/>
  </w:num>
  <w:num w:numId="29">
    <w:abstractNumId w:val="30"/>
  </w:num>
  <w:num w:numId="30">
    <w:abstractNumId w:val="40"/>
  </w:num>
  <w:num w:numId="31">
    <w:abstractNumId w:val="33"/>
  </w:num>
  <w:num w:numId="32">
    <w:abstractNumId w:val="13"/>
  </w:num>
  <w:num w:numId="33">
    <w:abstractNumId w:val="27"/>
  </w:num>
  <w:num w:numId="34">
    <w:abstractNumId w:val="32"/>
  </w:num>
  <w:num w:numId="35">
    <w:abstractNumId w:val="14"/>
  </w:num>
  <w:num w:numId="36">
    <w:abstractNumId w:val="26"/>
  </w:num>
  <w:num w:numId="37">
    <w:abstractNumId w:val="18"/>
  </w:num>
  <w:num w:numId="38">
    <w:abstractNumId w:val="10"/>
  </w:num>
  <w:num w:numId="39">
    <w:abstractNumId w:val="25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016"/>
    <w:rsid w:val="0000021F"/>
    <w:rsid w:val="00000607"/>
    <w:rsid w:val="00001470"/>
    <w:rsid w:val="00001A6A"/>
    <w:rsid w:val="00001C32"/>
    <w:rsid w:val="00001C8B"/>
    <w:rsid w:val="00001F74"/>
    <w:rsid w:val="00002244"/>
    <w:rsid w:val="000023EA"/>
    <w:rsid w:val="0000259B"/>
    <w:rsid w:val="00003054"/>
    <w:rsid w:val="0000323A"/>
    <w:rsid w:val="000054E6"/>
    <w:rsid w:val="0000552F"/>
    <w:rsid w:val="000056D8"/>
    <w:rsid w:val="0000582F"/>
    <w:rsid w:val="00005D84"/>
    <w:rsid w:val="0000608D"/>
    <w:rsid w:val="00006441"/>
    <w:rsid w:val="000067DB"/>
    <w:rsid w:val="0000699A"/>
    <w:rsid w:val="00006B3C"/>
    <w:rsid w:val="0000704D"/>
    <w:rsid w:val="00010370"/>
    <w:rsid w:val="00010383"/>
    <w:rsid w:val="00010EBB"/>
    <w:rsid w:val="00010FB2"/>
    <w:rsid w:val="000111FF"/>
    <w:rsid w:val="00011220"/>
    <w:rsid w:val="0001140E"/>
    <w:rsid w:val="00011839"/>
    <w:rsid w:val="00011B3A"/>
    <w:rsid w:val="00012A6A"/>
    <w:rsid w:val="00012BC5"/>
    <w:rsid w:val="00012E67"/>
    <w:rsid w:val="00012F45"/>
    <w:rsid w:val="0001308F"/>
    <w:rsid w:val="000131B6"/>
    <w:rsid w:val="00013941"/>
    <w:rsid w:val="00013D54"/>
    <w:rsid w:val="000143C7"/>
    <w:rsid w:val="000149AB"/>
    <w:rsid w:val="00014D6F"/>
    <w:rsid w:val="00014E29"/>
    <w:rsid w:val="00015359"/>
    <w:rsid w:val="00015629"/>
    <w:rsid w:val="000156BB"/>
    <w:rsid w:val="0001581E"/>
    <w:rsid w:val="00015E5C"/>
    <w:rsid w:val="00015EDD"/>
    <w:rsid w:val="0001664A"/>
    <w:rsid w:val="000169F6"/>
    <w:rsid w:val="00016FC9"/>
    <w:rsid w:val="000176C6"/>
    <w:rsid w:val="000200CD"/>
    <w:rsid w:val="00020760"/>
    <w:rsid w:val="00020E9A"/>
    <w:rsid w:val="00021613"/>
    <w:rsid w:val="00021676"/>
    <w:rsid w:val="00021BCA"/>
    <w:rsid w:val="00022777"/>
    <w:rsid w:val="00022A7C"/>
    <w:rsid w:val="00022D54"/>
    <w:rsid w:val="000230DA"/>
    <w:rsid w:val="00023275"/>
    <w:rsid w:val="0002327E"/>
    <w:rsid w:val="0002409A"/>
    <w:rsid w:val="0002409E"/>
    <w:rsid w:val="00024243"/>
    <w:rsid w:val="00024D8D"/>
    <w:rsid w:val="00024E99"/>
    <w:rsid w:val="00025662"/>
    <w:rsid w:val="000259F0"/>
    <w:rsid w:val="00025AA5"/>
    <w:rsid w:val="00025EC1"/>
    <w:rsid w:val="00026243"/>
    <w:rsid w:val="0002626B"/>
    <w:rsid w:val="000262AF"/>
    <w:rsid w:val="000262F2"/>
    <w:rsid w:val="00026846"/>
    <w:rsid w:val="000268A6"/>
    <w:rsid w:val="00026AC4"/>
    <w:rsid w:val="000276DC"/>
    <w:rsid w:val="000305FE"/>
    <w:rsid w:val="000307AA"/>
    <w:rsid w:val="000307DD"/>
    <w:rsid w:val="00031274"/>
    <w:rsid w:val="000312E4"/>
    <w:rsid w:val="00031BAB"/>
    <w:rsid w:val="00031EA8"/>
    <w:rsid w:val="00032B60"/>
    <w:rsid w:val="0003323B"/>
    <w:rsid w:val="00033418"/>
    <w:rsid w:val="00033777"/>
    <w:rsid w:val="00033A12"/>
    <w:rsid w:val="00033A3E"/>
    <w:rsid w:val="00033B64"/>
    <w:rsid w:val="00033D6C"/>
    <w:rsid w:val="00033FF9"/>
    <w:rsid w:val="000340CF"/>
    <w:rsid w:val="000348C4"/>
    <w:rsid w:val="00034B84"/>
    <w:rsid w:val="00034D0E"/>
    <w:rsid w:val="000353C8"/>
    <w:rsid w:val="000355F0"/>
    <w:rsid w:val="00035A76"/>
    <w:rsid w:val="00035C2B"/>
    <w:rsid w:val="00035E02"/>
    <w:rsid w:val="0003660C"/>
    <w:rsid w:val="00036C20"/>
    <w:rsid w:val="00036E5E"/>
    <w:rsid w:val="0003739D"/>
    <w:rsid w:val="0003747C"/>
    <w:rsid w:val="000404F1"/>
    <w:rsid w:val="000408D7"/>
    <w:rsid w:val="00040FB9"/>
    <w:rsid w:val="00042314"/>
    <w:rsid w:val="000432CE"/>
    <w:rsid w:val="00044107"/>
    <w:rsid w:val="0004477D"/>
    <w:rsid w:val="000454AA"/>
    <w:rsid w:val="0004573A"/>
    <w:rsid w:val="00045AF7"/>
    <w:rsid w:val="00045FE5"/>
    <w:rsid w:val="000460D0"/>
    <w:rsid w:val="000462CC"/>
    <w:rsid w:val="00046421"/>
    <w:rsid w:val="00046F72"/>
    <w:rsid w:val="00047021"/>
    <w:rsid w:val="00047203"/>
    <w:rsid w:val="0005087B"/>
    <w:rsid w:val="00050BD7"/>
    <w:rsid w:val="00051079"/>
    <w:rsid w:val="00051636"/>
    <w:rsid w:val="00051A3A"/>
    <w:rsid w:val="0005202C"/>
    <w:rsid w:val="000525CE"/>
    <w:rsid w:val="00052B65"/>
    <w:rsid w:val="0005310A"/>
    <w:rsid w:val="00053861"/>
    <w:rsid w:val="00053C6C"/>
    <w:rsid w:val="00054276"/>
    <w:rsid w:val="000547AF"/>
    <w:rsid w:val="00054EBD"/>
    <w:rsid w:val="00055C0B"/>
    <w:rsid w:val="00055E5E"/>
    <w:rsid w:val="00055EF4"/>
    <w:rsid w:val="00056D36"/>
    <w:rsid w:val="00056D3E"/>
    <w:rsid w:val="00057250"/>
    <w:rsid w:val="0005779F"/>
    <w:rsid w:val="00057B34"/>
    <w:rsid w:val="00060ED1"/>
    <w:rsid w:val="0006176A"/>
    <w:rsid w:val="000619D0"/>
    <w:rsid w:val="00061CBD"/>
    <w:rsid w:val="0006255F"/>
    <w:rsid w:val="000625A3"/>
    <w:rsid w:val="0006288A"/>
    <w:rsid w:val="000628D3"/>
    <w:rsid w:val="00062A53"/>
    <w:rsid w:val="0006343C"/>
    <w:rsid w:val="000637BB"/>
    <w:rsid w:val="00063A77"/>
    <w:rsid w:val="00063AE2"/>
    <w:rsid w:val="00063B2D"/>
    <w:rsid w:val="00064B65"/>
    <w:rsid w:val="00066449"/>
    <w:rsid w:val="000667AE"/>
    <w:rsid w:val="00066888"/>
    <w:rsid w:val="000668EF"/>
    <w:rsid w:val="00066B56"/>
    <w:rsid w:val="00066E19"/>
    <w:rsid w:val="0006796A"/>
    <w:rsid w:val="00067CFF"/>
    <w:rsid w:val="00070518"/>
    <w:rsid w:val="00070DCD"/>
    <w:rsid w:val="00071195"/>
    <w:rsid w:val="00071C03"/>
    <w:rsid w:val="00072BB0"/>
    <w:rsid w:val="00073565"/>
    <w:rsid w:val="00073567"/>
    <w:rsid w:val="00073A89"/>
    <w:rsid w:val="00074496"/>
    <w:rsid w:val="00075164"/>
    <w:rsid w:val="000751C7"/>
    <w:rsid w:val="000752B4"/>
    <w:rsid w:val="000753BC"/>
    <w:rsid w:val="00075967"/>
    <w:rsid w:val="00076193"/>
    <w:rsid w:val="00076482"/>
    <w:rsid w:val="00076590"/>
    <w:rsid w:val="00076742"/>
    <w:rsid w:val="0007674D"/>
    <w:rsid w:val="00076C24"/>
    <w:rsid w:val="00077409"/>
    <w:rsid w:val="00077780"/>
    <w:rsid w:val="000801FB"/>
    <w:rsid w:val="00080215"/>
    <w:rsid w:val="000802EC"/>
    <w:rsid w:val="00080314"/>
    <w:rsid w:val="00080588"/>
    <w:rsid w:val="0008080E"/>
    <w:rsid w:val="00081321"/>
    <w:rsid w:val="000813CD"/>
    <w:rsid w:val="00081F5F"/>
    <w:rsid w:val="00082151"/>
    <w:rsid w:val="000822A2"/>
    <w:rsid w:val="000825EB"/>
    <w:rsid w:val="000826FF"/>
    <w:rsid w:val="00082806"/>
    <w:rsid w:val="00082FA7"/>
    <w:rsid w:val="000831E7"/>
    <w:rsid w:val="000835B3"/>
    <w:rsid w:val="000835E8"/>
    <w:rsid w:val="000836C7"/>
    <w:rsid w:val="00083ADA"/>
    <w:rsid w:val="00083BF5"/>
    <w:rsid w:val="00083E1E"/>
    <w:rsid w:val="00084031"/>
    <w:rsid w:val="000845EE"/>
    <w:rsid w:val="00084623"/>
    <w:rsid w:val="000847A0"/>
    <w:rsid w:val="000849A5"/>
    <w:rsid w:val="00084FBE"/>
    <w:rsid w:val="00085669"/>
    <w:rsid w:val="00085871"/>
    <w:rsid w:val="00085C61"/>
    <w:rsid w:val="00085FCF"/>
    <w:rsid w:val="00086504"/>
    <w:rsid w:val="00086A3A"/>
    <w:rsid w:val="000871EF"/>
    <w:rsid w:val="000873EF"/>
    <w:rsid w:val="00090D13"/>
    <w:rsid w:val="00090D2B"/>
    <w:rsid w:val="00091322"/>
    <w:rsid w:val="00091862"/>
    <w:rsid w:val="00091ED8"/>
    <w:rsid w:val="00091EE7"/>
    <w:rsid w:val="00091FFC"/>
    <w:rsid w:val="000923D5"/>
    <w:rsid w:val="000925B8"/>
    <w:rsid w:val="00092819"/>
    <w:rsid w:val="00092FC6"/>
    <w:rsid w:val="00092FE4"/>
    <w:rsid w:val="0009321D"/>
    <w:rsid w:val="0009352A"/>
    <w:rsid w:val="00093571"/>
    <w:rsid w:val="000939ED"/>
    <w:rsid w:val="0009429A"/>
    <w:rsid w:val="0009429D"/>
    <w:rsid w:val="000943B5"/>
    <w:rsid w:val="00094642"/>
    <w:rsid w:val="00094BE3"/>
    <w:rsid w:val="000951EB"/>
    <w:rsid w:val="00095EF2"/>
    <w:rsid w:val="00096DED"/>
    <w:rsid w:val="0009717F"/>
    <w:rsid w:val="000977F2"/>
    <w:rsid w:val="00097A18"/>
    <w:rsid w:val="000A0CBB"/>
    <w:rsid w:val="000A0F2D"/>
    <w:rsid w:val="000A1A5D"/>
    <w:rsid w:val="000A1EDF"/>
    <w:rsid w:val="000A24F8"/>
    <w:rsid w:val="000A28F6"/>
    <w:rsid w:val="000A2D07"/>
    <w:rsid w:val="000A2FAE"/>
    <w:rsid w:val="000A30EF"/>
    <w:rsid w:val="000A31A0"/>
    <w:rsid w:val="000A36C9"/>
    <w:rsid w:val="000A3DA8"/>
    <w:rsid w:val="000A3EF1"/>
    <w:rsid w:val="000A406D"/>
    <w:rsid w:val="000A4CF1"/>
    <w:rsid w:val="000A546C"/>
    <w:rsid w:val="000A5E2F"/>
    <w:rsid w:val="000A6863"/>
    <w:rsid w:val="000A6B85"/>
    <w:rsid w:val="000A6B8E"/>
    <w:rsid w:val="000A6B8F"/>
    <w:rsid w:val="000A6EFE"/>
    <w:rsid w:val="000A728B"/>
    <w:rsid w:val="000A769E"/>
    <w:rsid w:val="000A7C09"/>
    <w:rsid w:val="000A7E46"/>
    <w:rsid w:val="000A7EA5"/>
    <w:rsid w:val="000B034C"/>
    <w:rsid w:val="000B0392"/>
    <w:rsid w:val="000B0534"/>
    <w:rsid w:val="000B076F"/>
    <w:rsid w:val="000B0D18"/>
    <w:rsid w:val="000B0EA1"/>
    <w:rsid w:val="000B133A"/>
    <w:rsid w:val="000B1556"/>
    <w:rsid w:val="000B1B18"/>
    <w:rsid w:val="000B1BFB"/>
    <w:rsid w:val="000B1EC4"/>
    <w:rsid w:val="000B2AB1"/>
    <w:rsid w:val="000B2C8B"/>
    <w:rsid w:val="000B38CF"/>
    <w:rsid w:val="000B39AD"/>
    <w:rsid w:val="000B3A1A"/>
    <w:rsid w:val="000B3DC8"/>
    <w:rsid w:val="000B410A"/>
    <w:rsid w:val="000B4A2D"/>
    <w:rsid w:val="000B5936"/>
    <w:rsid w:val="000B5C34"/>
    <w:rsid w:val="000B60E8"/>
    <w:rsid w:val="000B6585"/>
    <w:rsid w:val="000B660C"/>
    <w:rsid w:val="000B70E5"/>
    <w:rsid w:val="000B760F"/>
    <w:rsid w:val="000B7DC8"/>
    <w:rsid w:val="000C0196"/>
    <w:rsid w:val="000C0251"/>
    <w:rsid w:val="000C0549"/>
    <w:rsid w:val="000C0EE5"/>
    <w:rsid w:val="000C1FBE"/>
    <w:rsid w:val="000C205D"/>
    <w:rsid w:val="000C2183"/>
    <w:rsid w:val="000C2452"/>
    <w:rsid w:val="000C2D79"/>
    <w:rsid w:val="000C2F6A"/>
    <w:rsid w:val="000C3968"/>
    <w:rsid w:val="000C3A4E"/>
    <w:rsid w:val="000C3A6E"/>
    <w:rsid w:val="000C4319"/>
    <w:rsid w:val="000C4557"/>
    <w:rsid w:val="000C462F"/>
    <w:rsid w:val="000C46D6"/>
    <w:rsid w:val="000C4BB6"/>
    <w:rsid w:val="000C4DD4"/>
    <w:rsid w:val="000C508E"/>
    <w:rsid w:val="000C51F9"/>
    <w:rsid w:val="000C529E"/>
    <w:rsid w:val="000C52F8"/>
    <w:rsid w:val="000C5643"/>
    <w:rsid w:val="000C5679"/>
    <w:rsid w:val="000C57D3"/>
    <w:rsid w:val="000C6382"/>
    <w:rsid w:val="000C6510"/>
    <w:rsid w:val="000C7845"/>
    <w:rsid w:val="000D0070"/>
    <w:rsid w:val="000D0A92"/>
    <w:rsid w:val="000D0E9F"/>
    <w:rsid w:val="000D10C8"/>
    <w:rsid w:val="000D1113"/>
    <w:rsid w:val="000D1856"/>
    <w:rsid w:val="000D1881"/>
    <w:rsid w:val="000D2022"/>
    <w:rsid w:val="000D2636"/>
    <w:rsid w:val="000D2A0D"/>
    <w:rsid w:val="000D2C29"/>
    <w:rsid w:val="000D31FA"/>
    <w:rsid w:val="000D42BE"/>
    <w:rsid w:val="000D4533"/>
    <w:rsid w:val="000D461E"/>
    <w:rsid w:val="000D532B"/>
    <w:rsid w:val="000D56F5"/>
    <w:rsid w:val="000D5960"/>
    <w:rsid w:val="000D5FD1"/>
    <w:rsid w:val="000D66D9"/>
    <w:rsid w:val="000E063E"/>
    <w:rsid w:val="000E0991"/>
    <w:rsid w:val="000E1A52"/>
    <w:rsid w:val="000E2CAD"/>
    <w:rsid w:val="000E2D3D"/>
    <w:rsid w:val="000E3007"/>
    <w:rsid w:val="000E358D"/>
    <w:rsid w:val="000E35FB"/>
    <w:rsid w:val="000E3617"/>
    <w:rsid w:val="000E43F7"/>
    <w:rsid w:val="000E4F70"/>
    <w:rsid w:val="000E54BA"/>
    <w:rsid w:val="000E592F"/>
    <w:rsid w:val="000E5F90"/>
    <w:rsid w:val="000E5FE9"/>
    <w:rsid w:val="000E623A"/>
    <w:rsid w:val="000E62F6"/>
    <w:rsid w:val="000E65D4"/>
    <w:rsid w:val="000E71FB"/>
    <w:rsid w:val="000F04A2"/>
    <w:rsid w:val="000F059B"/>
    <w:rsid w:val="000F0954"/>
    <w:rsid w:val="000F0AE3"/>
    <w:rsid w:val="000F0ECD"/>
    <w:rsid w:val="000F13FC"/>
    <w:rsid w:val="000F1407"/>
    <w:rsid w:val="000F29FB"/>
    <w:rsid w:val="000F2B7E"/>
    <w:rsid w:val="000F2FC3"/>
    <w:rsid w:val="000F3752"/>
    <w:rsid w:val="000F3921"/>
    <w:rsid w:val="000F39D9"/>
    <w:rsid w:val="000F3B57"/>
    <w:rsid w:val="000F3D73"/>
    <w:rsid w:val="000F4149"/>
    <w:rsid w:val="000F47CC"/>
    <w:rsid w:val="000F4D3B"/>
    <w:rsid w:val="000F54D7"/>
    <w:rsid w:val="000F5940"/>
    <w:rsid w:val="000F5E49"/>
    <w:rsid w:val="000F6B49"/>
    <w:rsid w:val="000F6DF7"/>
    <w:rsid w:val="000F6DFB"/>
    <w:rsid w:val="000F73EE"/>
    <w:rsid w:val="000F78D5"/>
    <w:rsid w:val="000F7EC7"/>
    <w:rsid w:val="001001B7"/>
    <w:rsid w:val="00100546"/>
    <w:rsid w:val="00101501"/>
    <w:rsid w:val="00101705"/>
    <w:rsid w:val="00101D5C"/>
    <w:rsid w:val="001027F0"/>
    <w:rsid w:val="00102FEA"/>
    <w:rsid w:val="00103400"/>
    <w:rsid w:val="001041D9"/>
    <w:rsid w:val="00104970"/>
    <w:rsid w:val="00104E51"/>
    <w:rsid w:val="001052DF"/>
    <w:rsid w:val="00106356"/>
    <w:rsid w:val="001066C7"/>
    <w:rsid w:val="00106B21"/>
    <w:rsid w:val="00106C90"/>
    <w:rsid w:val="00106CF9"/>
    <w:rsid w:val="00106E85"/>
    <w:rsid w:val="001070A3"/>
    <w:rsid w:val="00107DF4"/>
    <w:rsid w:val="00110568"/>
    <w:rsid w:val="001105F6"/>
    <w:rsid w:val="0011092F"/>
    <w:rsid w:val="00110ED2"/>
    <w:rsid w:val="001112FE"/>
    <w:rsid w:val="00111769"/>
    <w:rsid w:val="00111BE4"/>
    <w:rsid w:val="00111C4D"/>
    <w:rsid w:val="00111E14"/>
    <w:rsid w:val="00112238"/>
    <w:rsid w:val="00112708"/>
    <w:rsid w:val="00112C70"/>
    <w:rsid w:val="0011327B"/>
    <w:rsid w:val="00113388"/>
    <w:rsid w:val="00113C1A"/>
    <w:rsid w:val="00113C5D"/>
    <w:rsid w:val="00114BA6"/>
    <w:rsid w:val="00114D1D"/>
    <w:rsid w:val="001154BE"/>
    <w:rsid w:val="001160EB"/>
    <w:rsid w:val="001163C0"/>
    <w:rsid w:val="00116832"/>
    <w:rsid w:val="00116E3E"/>
    <w:rsid w:val="00117609"/>
    <w:rsid w:val="00117A05"/>
    <w:rsid w:val="00117B78"/>
    <w:rsid w:val="00117ED2"/>
    <w:rsid w:val="00121770"/>
    <w:rsid w:val="001223B2"/>
    <w:rsid w:val="00122933"/>
    <w:rsid w:val="0012325F"/>
    <w:rsid w:val="0012355D"/>
    <w:rsid w:val="0012486F"/>
    <w:rsid w:val="00124D57"/>
    <w:rsid w:val="00125368"/>
    <w:rsid w:val="00125643"/>
    <w:rsid w:val="00125F40"/>
    <w:rsid w:val="00126503"/>
    <w:rsid w:val="00130D0C"/>
    <w:rsid w:val="001317E1"/>
    <w:rsid w:val="00131A75"/>
    <w:rsid w:val="00131ECF"/>
    <w:rsid w:val="00132548"/>
    <w:rsid w:val="001338D8"/>
    <w:rsid w:val="001349F9"/>
    <w:rsid w:val="00134E15"/>
    <w:rsid w:val="001358AC"/>
    <w:rsid w:val="00135F16"/>
    <w:rsid w:val="0013638D"/>
    <w:rsid w:val="00136A0B"/>
    <w:rsid w:val="00136DD8"/>
    <w:rsid w:val="00136F5E"/>
    <w:rsid w:val="00137193"/>
    <w:rsid w:val="001374F9"/>
    <w:rsid w:val="00137AE4"/>
    <w:rsid w:val="00137BD2"/>
    <w:rsid w:val="00137DC9"/>
    <w:rsid w:val="001403B2"/>
    <w:rsid w:val="00140419"/>
    <w:rsid w:val="00140485"/>
    <w:rsid w:val="0014105D"/>
    <w:rsid w:val="0014127E"/>
    <w:rsid w:val="00141338"/>
    <w:rsid w:val="00141617"/>
    <w:rsid w:val="00141A8E"/>
    <w:rsid w:val="00141BCC"/>
    <w:rsid w:val="00142440"/>
    <w:rsid w:val="00142FE3"/>
    <w:rsid w:val="0014308F"/>
    <w:rsid w:val="001430B6"/>
    <w:rsid w:val="0014369D"/>
    <w:rsid w:val="001442C8"/>
    <w:rsid w:val="0014479F"/>
    <w:rsid w:val="00144E6D"/>
    <w:rsid w:val="00145F5D"/>
    <w:rsid w:val="0014644A"/>
    <w:rsid w:val="00146A71"/>
    <w:rsid w:val="00146B0F"/>
    <w:rsid w:val="00147157"/>
    <w:rsid w:val="00147473"/>
    <w:rsid w:val="00147837"/>
    <w:rsid w:val="00147A77"/>
    <w:rsid w:val="00147C76"/>
    <w:rsid w:val="001501DA"/>
    <w:rsid w:val="001505DA"/>
    <w:rsid w:val="00150859"/>
    <w:rsid w:val="00150984"/>
    <w:rsid w:val="00150CFC"/>
    <w:rsid w:val="00150DA0"/>
    <w:rsid w:val="00151264"/>
    <w:rsid w:val="00151C6C"/>
    <w:rsid w:val="0015234D"/>
    <w:rsid w:val="00152789"/>
    <w:rsid w:val="0015281E"/>
    <w:rsid w:val="00152D38"/>
    <w:rsid w:val="00153631"/>
    <w:rsid w:val="001549A7"/>
    <w:rsid w:val="00155571"/>
    <w:rsid w:val="00156114"/>
    <w:rsid w:val="00156ABA"/>
    <w:rsid w:val="00156C96"/>
    <w:rsid w:val="001575FA"/>
    <w:rsid w:val="00157623"/>
    <w:rsid w:val="00157749"/>
    <w:rsid w:val="00157B16"/>
    <w:rsid w:val="00157DD9"/>
    <w:rsid w:val="00157F91"/>
    <w:rsid w:val="00160942"/>
    <w:rsid w:val="00160B2B"/>
    <w:rsid w:val="0016150C"/>
    <w:rsid w:val="00161902"/>
    <w:rsid w:val="00161C7F"/>
    <w:rsid w:val="00161EDA"/>
    <w:rsid w:val="001624D9"/>
    <w:rsid w:val="001629CF"/>
    <w:rsid w:val="00162A24"/>
    <w:rsid w:val="00162C28"/>
    <w:rsid w:val="00162C49"/>
    <w:rsid w:val="001638F6"/>
    <w:rsid w:val="00163B58"/>
    <w:rsid w:val="00163ECF"/>
    <w:rsid w:val="0016484F"/>
    <w:rsid w:val="00164E56"/>
    <w:rsid w:val="00165328"/>
    <w:rsid w:val="00165396"/>
    <w:rsid w:val="00165AC8"/>
    <w:rsid w:val="00165C16"/>
    <w:rsid w:val="00165EC8"/>
    <w:rsid w:val="001666F7"/>
    <w:rsid w:val="00166BCD"/>
    <w:rsid w:val="00166D10"/>
    <w:rsid w:val="00166D89"/>
    <w:rsid w:val="0016781F"/>
    <w:rsid w:val="0016787B"/>
    <w:rsid w:val="00170265"/>
    <w:rsid w:val="00170740"/>
    <w:rsid w:val="0017082A"/>
    <w:rsid w:val="00170927"/>
    <w:rsid w:val="00170E63"/>
    <w:rsid w:val="00170E6C"/>
    <w:rsid w:val="001717F0"/>
    <w:rsid w:val="0017219D"/>
    <w:rsid w:val="00172A04"/>
    <w:rsid w:val="00172F24"/>
    <w:rsid w:val="0017329D"/>
    <w:rsid w:val="001739CB"/>
    <w:rsid w:val="0017415D"/>
    <w:rsid w:val="00174485"/>
    <w:rsid w:val="00174B35"/>
    <w:rsid w:val="001750D2"/>
    <w:rsid w:val="001751BE"/>
    <w:rsid w:val="00175370"/>
    <w:rsid w:val="001758DB"/>
    <w:rsid w:val="00175C1C"/>
    <w:rsid w:val="00175D08"/>
    <w:rsid w:val="00175FC7"/>
    <w:rsid w:val="001762A5"/>
    <w:rsid w:val="0017641E"/>
    <w:rsid w:val="001764D4"/>
    <w:rsid w:val="00176C53"/>
    <w:rsid w:val="00176FED"/>
    <w:rsid w:val="001772BA"/>
    <w:rsid w:val="00177562"/>
    <w:rsid w:val="001779E0"/>
    <w:rsid w:val="00180381"/>
    <w:rsid w:val="001804D7"/>
    <w:rsid w:val="00180C5E"/>
    <w:rsid w:val="00180F6B"/>
    <w:rsid w:val="001815AC"/>
    <w:rsid w:val="001815FF"/>
    <w:rsid w:val="00181ED8"/>
    <w:rsid w:val="00181F26"/>
    <w:rsid w:val="00182163"/>
    <w:rsid w:val="00182276"/>
    <w:rsid w:val="001825A0"/>
    <w:rsid w:val="00183087"/>
    <w:rsid w:val="001845F8"/>
    <w:rsid w:val="001848B1"/>
    <w:rsid w:val="001851E8"/>
    <w:rsid w:val="00185805"/>
    <w:rsid w:val="00185ABF"/>
    <w:rsid w:val="00185D03"/>
    <w:rsid w:val="00185D5C"/>
    <w:rsid w:val="0018691D"/>
    <w:rsid w:val="001870D0"/>
    <w:rsid w:val="001870DC"/>
    <w:rsid w:val="001875A5"/>
    <w:rsid w:val="001878EF"/>
    <w:rsid w:val="00187E28"/>
    <w:rsid w:val="00187EEF"/>
    <w:rsid w:val="00190802"/>
    <w:rsid w:val="001908F4"/>
    <w:rsid w:val="00190A25"/>
    <w:rsid w:val="00190F3F"/>
    <w:rsid w:val="001914F6"/>
    <w:rsid w:val="001918AE"/>
    <w:rsid w:val="001922C4"/>
    <w:rsid w:val="001926E7"/>
    <w:rsid w:val="00192743"/>
    <w:rsid w:val="00192B0A"/>
    <w:rsid w:val="00192D44"/>
    <w:rsid w:val="00192E34"/>
    <w:rsid w:val="00192EDA"/>
    <w:rsid w:val="00193737"/>
    <w:rsid w:val="001938AB"/>
    <w:rsid w:val="00194735"/>
    <w:rsid w:val="00194F8D"/>
    <w:rsid w:val="001951AC"/>
    <w:rsid w:val="001955B3"/>
    <w:rsid w:val="0019643D"/>
    <w:rsid w:val="0019671D"/>
    <w:rsid w:val="00196CA2"/>
    <w:rsid w:val="00196D49"/>
    <w:rsid w:val="00196ECA"/>
    <w:rsid w:val="00197094"/>
    <w:rsid w:val="001970B5"/>
    <w:rsid w:val="001974B6"/>
    <w:rsid w:val="001975C6"/>
    <w:rsid w:val="00197A70"/>
    <w:rsid w:val="00197E8F"/>
    <w:rsid w:val="00197FD8"/>
    <w:rsid w:val="001A0480"/>
    <w:rsid w:val="001A0883"/>
    <w:rsid w:val="001A0CF8"/>
    <w:rsid w:val="001A0F62"/>
    <w:rsid w:val="001A14BF"/>
    <w:rsid w:val="001A15CB"/>
    <w:rsid w:val="001A1E68"/>
    <w:rsid w:val="001A1EAD"/>
    <w:rsid w:val="001A259C"/>
    <w:rsid w:val="001A29E8"/>
    <w:rsid w:val="001A2C22"/>
    <w:rsid w:val="001A300E"/>
    <w:rsid w:val="001A30BE"/>
    <w:rsid w:val="001A3134"/>
    <w:rsid w:val="001A33F1"/>
    <w:rsid w:val="001A38D8"/>
    <w:rsid w:val="001A45B2"/>
    <w:rsid w:val="001A4994"/>
    <w:rsid w:val="001A4E4F"/>
    <w:rsid w:val="001A612A"/>
    <w:rsid w:val="001A648D"/>
    <w:rsid w:val="001A6AAE"/>
    <w:rsid w:val="001A6D10"/>
    <w:rsid w:val="001A6E41"/>
    <w:rsid w:val="001A7662"/>
    <w:rsid w:val="001A7D1B"/>
    <w:rsid w:val="001A7D5F"/>
    <w:rsid w:val="001B0226"/>
    <w:rsid w:val="001B03AA"/>
    <w:rsid w:val="001B04D7"/>
    <w:rsid w:val="001B0730"/>
    <w:rsid w:val="001B09DE"/>
    <w:rsid w:val="001B0F83"/>
    <w:rsid w:val="001B1D00"/>
    <w:rsid w:val="001B23D2"/>
    <w:rsid w:val="001B2D0B"/>
    <w:rsid w:val="001B2FB3"/>
    <w:rsid w:val="001B305E"/>
    <w:rsid w:val="001B30CD"/>
    <w:rsid w:val="001B32BD"/>
    <w:rsid w:val="001B387B"/>
    <w:rsid w:val="001B3A27"/>
    <w:rsid w:val="001B4002"/>
    <w:rsid w:val="001B4055"/>
    <w:rsid w:val="001B46E9"/>
    <w:rsid w:val="001B47D8"/>
    <w:rsid w:val="001B4B60"/>
    <w:rsid w:val="001B4B95"/>
    <w:rsid w:val="001B4BE9"/>
    <w:rsid w:val="001B51D3"/>
    <w:rsid w:val="001B5488"/>
    <w:rsid w:val="001B55D2"/>
    <w:rsid w:val="001B5691"/>
    <w:rsid w:val="001B5A16"/>
    <w:rsid w:val="001B5CD9"/>
    <w:rsid w:val="001B6503"/>
    <w:rsid w:val="001B6568"/>
    <w:rsid w:val="001B657B"/>
    <w:rsid w:val="001B66EB"/>
    <w:rsid w:val="001B6DEE"/>
    <w:rsid w:val="001B776C"/>
    <w:rsid w:val="001B7905"/>
    <w:rsid w:val="001B7932"/>
    <w:rsid w:val="001C01AF"/>
    <w:rsid w:val="001C0579"/>
    <w:rsid w:val="001C073F"/>
    <w:rsid w:val="001C0D91"/>
    <w:rsid w:val="001C13A8"/>
    <w:rsid w:val="001C1E19"/>
    <w:rsid w:val="001C215F"/>
    <w:rsid w:val="001C2F76"/>
    <w:rsid w:val="001C3ABA"/>
    <w:rsid w:val="001C4082"/>
    <w:rsid w:val="001C40A2"/>
    <w:rsid w:val="001C4864"/>
    <w:rsid w:val="001C4C28"/>
    <w:rsid w:val="001C4E7A"/>
    <w:rsid w:val="001C4E88"/>
    <w:rsid w:val="001C4F34"/>
    <w:rsid w:val="001C5042"/>
    <w:rsid w:val="001C56F0"/>
    <w:rsid w:val="001C5FB6"/>
    <w:rsid w:val="001C6E10"/>
    <w:rsid w:val="001C70FC"/>
    <w:rsid w:val="001C7145"/>
    <w:rsid w:val="001C75E4"/>
    <w:rsid w:val="001C76E0"/>
    <w:rsid w:val="001C7907"/>
    <w:rsid w:val="001C79B9"/>
    <w:rsid w:val="001D1414"/>
    <w:rsid w:val="001D1464"/>
    <w:rsid w:val="001D15C2"/>
    <w:rsid w:val="001D1CE2"/>
    <w:rsid w:val="001D3142"/>
    <w:rsid w:val="001D31C0"/>
    <w:rsid w:val="001D344C"/>
    <w:rsid w:val="001D371F"/>
    <w:rsid w:val="001D3A76"/>
    <w:rsid w:val="001D3B16"/>
    <w:rsid w:val="001D3CB6"/>
    <w:rsid w:val="001D430D"/>
    <w:rsid w:val="001D4A87"/>
    <w:rsid w:val="001D4B02"/>
    <w:rsid w:val="001D5555"/>
    <w:rsid w:val="001D60E3"/>
    <w:rsid w:val="001D6190"/>
    <w:rsid w:val="001D66A7"/>
    <w:rsid w:val="001D6C18"/>
    <w:rsid w:val="001D6E0A"/>
    <w:rsid w:val="001D6E93"/>
    <w:rsid w:val="001D73B5"/>
    <w:rsid w:val="001D7824"/>
    <w:rsid w:val="001D7B6A"/>
    <w:rsid w:val="001D7D2B"/>
    <w:rsid w:val="001E00B0"/>
    <w:rsid w:val="001E02B4"/>
    <w:rsid w:val="001E0836"/>
    <w:rsid w:val="001E0D64"/>
    <w:rsid w:val="001E1180"/>
    <w:rsid w:val="001E11DE"/>
    <w:rsid w:val="001E200B"/>
    <w:rsid w:val="001E2947"/>
    <w:rsid w:val="001E2CE1"/>
    <w:rsid w:val="001E35D6"/>
    <w:rsid w:val="001E4A95"/>
    <w:rsid w:val="001E4F89"/>
    <w:rsid w:val="001E53B1"/>
    <w:rsid w:val="001E5756"/>
    <w:rsid w:val="001E57FF"/>
    <w:rsid w:val="001E5912"/>
    <w:rsid w:val="001E59CC"/>
    <w:rsid w:val="001E6AA9"/>
    <w:rsid w:val="001E6DE1"/>
    <w:rsid w:val="001E6E67"/>
    <w:rsid w:val="001E6FB1"/>
    <w:rsid w:val="001E7080"/>
    <w:rsid w:val="001E721C"/>
    <w:rsid w:val="001E7CE2"/>
    <w:rsid w:val="001E7F69"/>
    <w:rsid w:val="001F00E5"/>
    <w:rsid w:val="001F07AA"/>
    <w:rsid w:val="001F0D80"/>
    <w:rsid w:val="001F117B"/>
    <w:rsid w:val="001F131F"/>
    <w:rsid w:val="001F1B70"/>
    <w:rsid w:val="001F237E"/>
    <w:rsid w:val="001F272E"/>
    <w:rsid w:val="001F374A"/>
    <w:rsid w:val="001F3FB1"/>
    <w:rsid w:val="001F3FF8"/>
    <w:rsid w:val="001F486A"/>
    <w:rsid w:val="001F49A5"/>
    <w:rsid w:val="001F5B13"/>
    <w:rsid w:val="001F5D08"/>
    <w:rsid w:val="001F5D1F"/>
    <w:rsid w:val="001F62D2"/>
    <w:rsid w:val="001F656C"/>
    <w:rsid w:val="001F69E5"/>
    <w:rsid w:val="001F69E7"/>
    <w:rsid w:val="001F6B5C"/>
    <w:rsid w:val="001F6E3A"/>
    <w:rsid w:val="001F6EF9"/>
    <w:rsid w:val="001F7649"/>
    <w:rsid w:val="001F784A"/>
    <w:rsid w:val="001F7B68"/>
    <w:rsid w:val="001F7F2C"/>
    <w:rsid w:val="0020007B"/>
    <w:rsid w:val="00200205"/>
    <w:rsid w:val="00200304"/>
    <w:rsid w:val="0020058A"/>
    <w:rsid w:val="002006F7"/>
    <w:rsid w:val="002008C6"/>
    <w:rsid w:val="0020090B"/>
    <w:rsid w:val="00200A62"/>
    <w:rsid w:val="002016E1"/>
    <w:rsid w:val="00201970"/>
    <w:rsid w:val="00201C37"/>
    <w:rsid w:val="00201C3F"/>
    <w:rsid w:val="00201CA9"/>
    <w:rsid w:val="00201DD3"/>
    <w:rsid w:val="00202620"/>
    <w:rsid w:val="0020293E"/>
    <w:rsid w:val="00202BBE"/>
    <w:rsid w:val="00202EB9"/>
    <w:rsid w:val="002031F4"/>
    <w:rsid w:val="0020351D"/>
    <w:rsid w:val="002035B3"/>
    <w:rsid w:val="002042B5"/>
    <w:rsid w:val="002043AD"/>
    <w:rsid w:val="00204B19"/>
    <w:rsid w:val="00204FE3"/>
    <w:rsid w:val="00205366"/>
    <w:rsid w:val="002062BF"/>
    <w:rsid w:val="002063FA"/>
    <w:rsid w:val="002068E5"/>
    <w:rsid w:val="00206AA4"/>
    <w:rsid w:val="00206D85"/>
    <w:rsid w:val="00206ED6"/>
    <w:rsid w:val="00207610"/>
    <w:rsid w:val="00207BEE"/>
    <w:rsid w:val="002100B5"/>
    <w:rsid w:val="002107A1"/>
    <w:rsid w:val="00212460"/>
    <w:rsid w:val="00212946"/>
    <w:rsid w:val="002132B1"/>
    <w:rsid w:val="00213514"/>
    <w:rsid w:val="0021365E"/>
    <w:rsid w:val="00213ACB"/>
    <w:rsid w:val="0021426F"/>
    <w:rsid w:val="002145ED"/>
    <w:rsid w:val="0021463A"/>
    <w:rsid w:val="00214CF3"/>
    <w:rsid w:val="00214DDB"/>
    <w:rsid w:val="002155E8"/>
    <w:rsid w:val="00215DDE"/>
    <w:rsid w:val="0021605B"/>
    <w:rsid w:val="00216273"/>
    <w:rsid w:val="00216325"/>
    <w:rsid w:val="002166D0"/>
    <w:rsid w:val="00216A84"/>
    <w:rsid w:val="00216ED2"/>
    <w:rsid w:val="00217097"/>
    <w:rsid w:val="002176B9"/>
    <w:rsid w:val="00217EEF"/>
    <w:rsid w:val="00217F73"/>
    <w:rsid w:val="00217F7B"/>
    <w:rsid w:val="00217FBB"/>
    <w:rsid w:val="00220147"/>
    <w:rsid w:val="002207CD"/>
    <w:rsid w:val="0022094B"/>
    <w:rsid w:val="00220A10"/>
    <w:rsid w:val="00220FD8"/>
    <w:rsid w:val="00221274"/>
    <w:rsid w:val="00221557"/>
    <w:rsid w:val="0022189C"/>
    <w:rsid w:val="00221953"/>
    <w:rsid w:val="00221CDA"/>
    <w:rsid w:val="00222C0D"/>
    <w:rsid w:val="00222E8E"/>
    <w:rsid w:val="00222F4A"/>
    <w:rsid w:val="00223464"/>
    <w:rsid w:val="002239DD"/>
    <w:rsid w:val="00223A1E"/>
    <w:rsid w:val="00223F0D"/>
    <w:rsid w:val="00224469"/>
    <w:rsid w:val="00224518"/>
    <w:rsid w:val="002248AD"/>
    <w:rsid w:val="00224AD7"/>
    <w:rsid w:val="00225D62"/>
    <w:rsid w:val="0022609D"/>
    <w:rsid w:val="00226531"/>
    <w:rsid w:val="002269B4"/>
    <w:rsid w:val="00226ED4"/>
    <w:rsid w:val="00227755"/>
    <w:rsid w:val="00227B1B"/>
    <w:rsid w:val="00227D88"/>
    <w:rsid w:val="00227E58"/>
    <w:rsid w:val="00230231"/>
    <w:rsid w:val="00230BCF"/>
    <w:rsid w:val="00230D43"/>
    <w:rsid w:val="002313B5"/>
    <w:rsid w:val="00231BCA"/>
    <w:rsid w:val="00231E4F"/>
    <w:rsid w:val="00232F33"/>
    <w:rsid w:val="0023346D"/>
    <w:rsid w:val="002342CB"/>
    <w:rsid w:val="002348AE"/>
    <w:rsid w:val="00234FAD"/>
    <w:rsid w:val="002350A1"/>
    <w:rsid w:val="0023519A"/>
    <w:rsid w:val="002358B3"/>
    <w:rsid w:val="00235B8B"/>
    <w:rsid w:val="00235B98"/>
    <w:rsid w:val="00235BB4"/>
    <w:rsid w:val="00235E3F"/>
    <w:rsid w:val="0023646D"/>
    <w:rsid w:val="002365C1"/>
    <w:rsid w:val="0023678C"/>
    <w:rsid w:val="00236B18"/>
    <w:rsid w:val="00236DC2"/>
    <w:rsid w:val="00236F25"/>
    <w:rsid w:val="00236F7E"/>
    <w:rsid w:val="002371CA"/>
    <w:rsid w:val="002372C0"/>
    <w:rsid w:val="00237CD7"/>
    <w:rsid w:val="00237ED1"/>
    <w:rsid w:val="00237F20"/>
    <w:rsid w:val="0024189B"/>
    <w:rsid w:val="002420F0"/>
    <w:rsid w:val="00242928"/>
    <w:rsid w:val="00242ABB"/>
    <w:rsid w:val="00242C44"/>
    <w:rsid w:val="00243622"/>
    <w:rsid w:val="002436A5"/>
    <w:rsid w:val="00243DDD"/>
    <w:rsid w:val="00243EB4"/>
    <w:rsid w:val="00243F23"/>
    <w:rsid w:val="00244236"/>
    <w:rsid w:val="00244C7A"/>
    <w:rsid w:val="00245396"/>
    <w:rsid w:val="0024681A"/>
    <w:rsid w:val="00246880"/>
    <w:rsid w:val="002468E9"/>
    <w:rsid w:val="00246B1E"/>
    <w:rsid w:val="00247119"/>
    <w:rsid w:val="00247160"/>
    <w:rsid w:val="002473E9"/>
    <w:rsid w:val="002474AE"/>
    <w:rsid w:val="00247621"/>
    <w:rsid w:val="002478DB"/>
    <w:rsid w:val="00247E94"/>
    <w:rsid w:val="002504A2"/>
    <w:rsid w:val="00250F2E"/>
    <w:rsid w:val="00250F54"/>
    <w:rsid w:val="00250F59"/>
    <w:rsid w:val="002512CE"/>
    <w:rsid w:val="00252D65"/>
    <w:rsid w:val="00253103"/>
    <w:rsid w:val="00253167"/>
    <w:rsid w:val="002533B3"/>
    <w:rsid w:val="002534B3"/>
    <w:rsid w:val="0025354C"/>
    <w:rsid w:val="00253AEA"/>
    <w:rsid w:val="00253B33"/>
    <w:rsid w:val="002542B4"/>
    <w:rsid w:val="002543D5"/>
    <w:rsid w:val="00255C96"/>
    <w:rsid w:val="00256500"/>
    <w:rsid w:val="00256F95"/>
    <w:rsid w:val="0025708E"/>
    <w:rsid w:val="002570C8"/>
    <w:rsid w:val="002570CA"/>
    <w:rsid w:val="002574B8"/>
    <w:rsid w:val="00257691"/>
    <w:rsid w:val="00257828"/>
    <w:rsid w:val="002579EB"/>
    <w:rsid w:val="00257BFD"/>
    <w:rsid w:val="00260453"/>
    <w:rsid w:val="00260F79"/>
    <w:rsid w:val="00261142"/>
    <w:rsid w:val="002613A3"/>
    <w:rsid w:val="002619E0"/>
    <w:rsid w:val="00261FFB"/>
    <w:rsid w:val="00262367"/>
    <w:rsid w:val="002623C4"/>
    <w:rsid w:val="0026260E"/>
    <w:rsid w:val="00262A71"/>
    <w:rsid w:val="00262A9A"/>
    <w:rsid w:val="0026303F"/>
    <w:rsid w:val="0026323B"/>
    <w:rsid w:val="00263808"/>
    <w:rsid w:val="002639F3"/>
    <w:rsid w:val="00263BD2"/>
    <w:rsid w:val="00263EBE"/>
    <w:rsid w:val="00264BC4"/>
    <w:rsid w:val="002651C3"/>
    <w:rsid w:val="00265496"/>
    <w:rsid w:val="00265CCC"/>
    <w:rsid w:val="00266035"/>
    <w:rsid w:val="002660F0"/>
    <w:rsid w:val="002662FD"/>
    <w:rsid w:val="0026679D"/>
    <w:rsid w:val="0026695E"/>
    <w:rsid w:val="00266D5F"/>
    <w:rsid w:val="00266E1C"/>
    <w:rsid w:val="00266E45"/>
    <w:rsid w:val="00267060"/>
    <w:rsid w:val="002674F8"/>
    <w:rsid w:val="002676C0"/>
    <w:rsid w:val="002676D7"/>
    <w:rsid w:val="002703C8"/>
    <w:rsid w:val="00270915"/>
    <w:rsid w:val="00270CA0"/>
    <w:rsid w:val="00270E42"/>
    <w:rsid w:val="00270E5D"/>
    <w:rsid w:val="00271337"/>
    <w:rsid w:val="00271E21"/>
    <w:rsid w:val="00272709"/>
    <w:rsid w:val="00272CAF"/>
    <w:rsid w:val="00273E3A"/>
    <w:rsid w:val="002742BD"/>
    <w:rsid w:val="00274741"/>
    <w:rsid w:val="002748B1"/>
    <w:rsid w:val="00274D1F"/>
    <w:rsid w:val="00274DFE"/>
    <w:rsid w:val="0027510D"/>
    <w:rsid w:val="0027633B"/>
    <w:rsid w:val="00276572"/>
    <w:rsid w:val="002767FE"/>
    <w:rsid w:val="00276C60"/>
    <w:rsid w:val="00276DAF"/>
    <w:rsid w:val="00277BAB"/>
    <w:rsid w:val="00277FC2"/>
    <w:rsid w:val="00280235"/>
    <w:rsid w:val="00280585"/>
    <w:rsid w:val="0028059D"/>
    <w:rsid w:val="00280CA2"/>
    <w:rsid w:val="00280F29"/>
    <w:rsid w:val="00280F53"/>
    <w:rsid w:val="00281461"/>
    <w:rsid w:val="00281BB2"/>
    <w:rsid w:val="002825DA"/>
    <w:rsid w:val="00282709"/>
    <w:rsid w:val="002830B1"/>
    <w:rsid w:val="002832A3"/>
    <w:rsid w:val="002833EA"/>
    <w:rsid w:val="0028349B"/>
    <w:rsid w:val="002836CD"/>
    <w:rsid w:val="00284152"/>
    <w:rsid w:val="002842B3"/>
    <w:rsid w:val="0028449B"/>
    <w:rsid w:val="00284614"/>
    <w:rsid w:val="002846C3"/>
    <w:rsid w:val="00285174"/>
    <w:rsid w:val="0028597A"/>
    <w:rsid w:val="00285AB4"/>
    <w:rsid w:val="00285B9D"/>
    <w:rsid w:val="00285F92"/>
    <w:rsid w:val="00286338"/>
    <w:rsid w:val="00286978"/>
    <w:rsid w:val="00286C4F"/>
    <w:rsid w:val="00287350"/>
    <w:rsid w:val="00287519"/>
    <w:rsid w:val="00290443"/>
    <w:rsid w:val="002904F0"/>
    <w:rsid w:val="00290CB7"/>
    <w:rsid w:val="00290DBF"/>
    <w:rsid w:val="002910F8"/>
    <w:rsid w:val="00291328"/>
    <w:rsid w:val="0029134F"/>
    <w:rsid w:val="00291809"/>
    <w:rsid w:val="0029185D"/>
    <w:rsid w:val="002918BE"/>
    <w:rsid w:val="0029197C"/>
    <w:rsid w:val="00291B6F"/>
    <w:rsid w:val="00292333"/>
    <w:rsid w:val="0029248E"/>
    <w:rsid w:val="002925AA"/>
    <w:rsid w:val="00292BFC"/>
    <w:rsid w:val="002934C0"/>
    <w:rsid w:val="002939B8"/>
    <w:rsid w:val="00293B96"/>
    <w:rsid w:val="0029471F"/>
    <w:rsid w:val="002948F2"/>
    <w:rsid w:val="00294BBA"/>
    <w:rsid w:val="00295339"/>
    <w:rsid w:val="002955FD"/>
    <w:rsid w:val="00295C93"/>
    <w:rsid w:val="00295D81"/>
    <w:rsid w:val="00295F8E"/>
    <w:rsid w:val="002965F8"/>
    <w:rsid w:val="00296FDB"/>
    <w:rsid w:val="00297194"/>
    <w:rsid w:val="00297203"/>
    <w:rsid w:val="0029722E"/>
    <w:rsid w:val="0029765D"/>
    <w:rsid w:val="002979B8"/>
    <w:rsid w:val="002A0253"/>
    <w:rsid w:val="002A0537"/>
    <w:rsid w:val="002A0A4F"/>
    <w:rsid w:val="002A0D98"/>
    <w:rsid w:val="002A0E70"/>
    <w:rsid w:val="002A13F3"/>
    <w:rsid w:val="002A1EAE"/>
    <w:rsid w:val="002A1F7D"/>
    <w:rsid w:val="002A200A"/>
    <w:rsid w:val="002A22BF"/>
    <w:rsid w:val="002A2341"/>
    <w:rsid w:val="002A31FB"/>
    <w:rsid w:val="002A364A"/>
    <w:rsid w:val="002A3AFA"/>
    <w:rsid w:val="002A3C23"/>
    <w:rsid w:val="002A4207"/>
    <w:rsid w:val="002A4252"/>
    <w:rsid w:val="002A5083"/>
    <w:rsid w:val="002A52E6"/>
    <w:rsid w:val="002A547F"/>
    <w:rsid w:val="002A5ACA"/>
    <w:rsid w:val="002A5D3C"/>
    <w:rsid w:val="002A6399"/>
    <w:rsid w:val="002A6CE0"/>
    <w:rsid w:val="002A7030"/>
    <w:rsid w:val="002A7758"/>
    <w:rsid w:val="002A79EA"/>
    <w:rsid w:val="002A7BFE"/>
    <w:rsid w:val="002A7FAE"/>
    <w:rsid w:val="002B0526"/>
    <w:rsid w:val="002B09B2"/>
    <w:rsid w:val="002B0E96"/>
    <w:rsid w:val="002B11CA"/>
    <w:rsid w:val="002B11DE"/>
    <w:rsid w:val="002B1FB2"/>
    <w:rsid w:val="002B22AE"/>
    <w:rsid w:val="002B2A35"/>
    <w:rsid w:val="002B2BEB"/>
    <w:rsid w:val="002B3616"/>
    <w:rsid w:val="002B3DF9"/>
    <w:rsid w:val="002B4129"/>
    <w:rsid w:val="002B41A3"/>
    <w:rsid w:val="002B4E28"/>
    <w:rsid w:val="002B4FF5"/>
    <w:rsid w:val="002B5448"/>
    <w:rsid w:val="002B5546"/>
    <w:rsid w:val="002B5D3B"/>
    <w:rsid w:val="002B5EC9"/>
    <w:rsid w:val="002B5F5D"/>
    <w:rsid w:val="002B609B"/>
    <w:rsid w:val="002B6271"/>
    <w:rsid w:val="002B6F08"/>
    <w:rsid w:val="002B773C"/>
    <w:rsid w:val="002B78F0"/>
    <w:rsid w:val="002B7EB5"/>
    <w:rsid w:val="002C031C"/>
    <w:rsid w:val="002C03A5"/>
    <w:rsid w:val="002C0437"/>
    <w:rsid w:val="002C0534"/>
    <w:rsid w:val="002C0E21"/>
    <w:rsid w:val="002C1775"/>
    <w:rsid w:val="002C197D"/>
    <w:rsid w:val="002C1A26"/>
    <w:rsid w:val="002C1D0D"/>
    <w:rsid w:val="002C1E52"/>
    <w:rsid w:val="002C2A74"/>
    <w:rsid w:val="002C3406"/>
    <w:rsid w:val="002C36A1"/>
    <w:rsid w:val="002C3722"/>
    <w:rsid w:val="002C46A8"/>
    <w:rsid w:val="002C4780"/>
    <w:rsid w:val="002C4EA4"/>
    <w:rsid w:val="002C5C3E"/>
    <w:rsid w:val="002C6292"/>
    <w:rsid w:val="002C68C7"/>
    <w:rsid w:val="002C6AFE"/>
    <w:rsid w:val="002C73AF"/>
    <w:rsid w:val="002C7E64"/>
    <w:rsid w:val="002D04DA"/>
    <w:rsid w:val="002D04FC"/>
    <w:rsid w:val="002D08FA"/>
    <w:rsid w:val="002D0D95"/>
    <w:rsid w:val="002D17F3"/>
    <w:rsid w:val="002D1E99"/>
    <w:rsid w:val="002D1EFD"/>
    <w:rsid w:val="002D280A"/>
    <w:rsid w:val="002D30F4"/>
    <w:rsid w:val="002D3626"/>
    <w:rsid w:val="002D3F70"/>
    <w:rsid w:val="002D4251"/>
    <w:rsid w:val="002D43B6"/>
    <w:rsid w:val="002D4915"/>
    <w:rsid w:val="002D4B02"/>
    <w:rsid w:val="002D4C56"/>
    <w:rsid w:val="002D4C8B"/>
    <w:rsid w:val="002D5A17"/>
    <w:rsid w:val="002D6580"/>
    <w:rsid w:val="002D69E6"/>
    <w:rsid w:val="002D72B0"/>
    <w:rsid w:val="002D72E8"/>
    <w:rsid w:val="002D73AD"/>
    <w:rsid w:val="002D7B09"/>
    <w:rsid w:val="002D7C09"/>
    <w:rsid w:val="002D7D37"/>
    <w:rsid w:val="002D7DD3"/>
    <w:rsid w:val="002E03BE"/>
    <w:rsid w:val="002E04F7"/>
    <w:rsid w:val="002E06B2"/>
    <w:rsid w:val="002E0A4A"/>
    <w:rsid w:val="002E116F"/>
    <w:rsid w:val="002E19E2"/>
    <w:rsid w:val="002E1E86"/>
    <w:rsid w:val="002E233C"/>
    <w:rsid w:val="002E23EE"/>
    <w:rsid w:val="002E29B0"/>
    <w:rsid w:val="002E2DCA"/>
    <w:rsid w:val="002E38BD"/>
    <w:rsid w:val="002E5072"/>
    <w:rsid w:val="002E537A"/>
    <w:rsid w:val="002E5439"/>
    <w:rsid w:val="002E5A32"/>
    <w:rsid w:val="002E5B66"/>
    <w:rsid w:val="002E5DEE"/>
    <w:rsid w:val="002E60E3"/>
    <w:rsid w:val="002E63E1"/>
    <w:rsid w:val="002E690B"/>
    <w:rsid w:val="002E690F"/>
    <w:rsid w:val="002E69F1"/>
    <w:rsid w:val="002E6B90"/>
    <w:rsid w:val="002E71BF"/>
    <w:rsid w:val="002E7432"/>
    <w:rsid w:val="002E7640"/>
    <w:rsid w:val="002E7788"/>
    <w:rsid w:val="002E791B"/>
    <w:rsid w:val="002E794B"/>
    <w:rsid w:val="002F0219"/>
    <w:rsid w:val="002F05B8"/>
    <w:rsid w:val="002F0B6D"/>
    <w:rsid w:val="002F12AD"/>
    <w:rsid w:val="002F144E"/>
    <w:rsid w:val="002F1D0D"/>
    <w:rsid w:val="002F1D12"/>
    <w:rsid w:val="002F2188"/>
    <w:rsid w:val="002F223E"/>
    <w:rsid w:val="002F2895"/>
    <w:rsid w:val="002F2C25"/>
    <w:rsid w:val="002F31AF"/>
    <w:rsid w:val="002F3CCB"/>
    <w:rsid w:val="002F414D"/>
    <w:rsid w:val="002F4A15"/>
    <w:rsid w:val="002F4A77"/>
    <w:rsid w:val="002F4AC6"/>
    <w:rsid w:val="002F4B64"/>
    <w:rsid w:val="002F5338"/>
    <w:rsid w:val="002F54F5"/>
    <w:rsid w:val="002F6707"/>
    <w:rsid w:val="002F6BD3"/>
    <w:rsid w:val="002F6E27"/>
    <w:rsid w:val="002F7653"/>
    <w:rsid w:val="002F787C"/>
    <w:rsid w:val="002F7E99"/>
    <w:rsid w:val="002F7EEF"/>
    <w:rsid w:val="003005F3"/>
    <w:rsid w:val="0030148E"/>
    <w:rsid w:val="00301BF6"/>
    <w:rsid w:val="003026C3"/>
    <w:rsid w:val="00302C75"/>
    <w:rsid w:val="00302E85"/>
    <w:rsid w:val="003030D8"/>
    <w:rsid w:val="00303569"/>
    <w:rsid w:val="00303594"/>
    <w:rsid w:val="00303EC3"/>
    <w:rsid w:val="0030497D"/>
    <w:rsid w:val="00304F34"/>
    <w:rsid w:val="00304F4E"/>
    <w:rsid w:val="00305496"/>
    <w:rsid w:val="00305B64"/>
    <w:rsid w:val="00305DF0"/>
    <w:rsid w:val="00306627"/>
    <w:rsid w:val="00306AA8"/>
    <w:rsid w:val="00306CA7"/>
    <w:rsid w:val="003073C3"/>
    <w:rsid w:val="00307E0D"/>
    <w:rsid w:val="003103DC"/>
    <w:rsid w:val="00310CEC"/>
    <w:rsid w:val="003110FF"/>
    <w:rsid w:val="0031135F"/>
    <w:rsid w:val="00311396"/>
    <w:rsid w:val="00311965"/>
    <w:rsid w:val="003119E1"/>
    <w:rsid w:val="00312C8F"/>
    <w:rsid w:val="00313304"/>
    <w:rsid w:val="00313E50"/>
    <w:rsid w:val="00313F04"/>
    <w:rsid w:val="0031474B"/>
    <w:rsid w:val="00314AB2"/>
    <w:rsid w:val="00314C36"/>
    <w:rsid w:val="00314C6A"/>
    <w:rsid w:val="00315032"/>
    <w:rsid w:val="003151FF"/>
    <w:rsid w:val="00315B6D"/>
    <w:rsid w:val="00315D9C"/>
    <w:rsid w:val="0031600D"/>
    <w:rsid w:val="00316657"/>
    <w:rsid w:val="003167B3"/>
    <w:rsid w:val="00316AF0"/>
    <w:rsid w:val="0031702E"/>
    <w:rsid w:val="00317C0B"/>
    <w:rsid w:val="003200FE"/>
    <w:rsid w:val="00320131"/>
    <w:rsid w:val="003205F3"/>
    <w:rsid w:val="0032066F"/>
    <w:rsid w:val="00321063"/>
    <w:rsid w:val="0032112B"/>
    <w:rsid w:val="003213B9"/>
    <w:rsid w:val="003218EB"/>
    <w:rsid w:val="00321951"/>
    <w:rsid w:val="00321FE1"/>
    <w:rsid w:val="003236CA"/>
    <w:rsid w:val="00323B7C"/>
    <w:rsid w:val="00323DD4"/>
    <w:rsid w:val="00323E4C"/>
    <w:rsid w:val="00325047"/>
    <w:rsid w:val="003253F6"/>
    <w:rsid w:val="003254B9"/>
    <w:rsid w:val="00325A15"/>
    <w:rsid w:val="00325BA7"/>
    <w:rsid w:val="00325E44"/>
    <w:rsid w:val="00325FD4"/>
    <w:rsid w:val="00326C82"/>
    <w:rsid w:val="003270E9"/>
    <w:rsid w:val="003307A9"/>
    <w:rsid w:val="00331031"/>
    <w:rsid w:val="00331349"/>
    <w:rsid w:val="0033139A"/>
    <w:rsid w:val="003319DB"/>
    <w:rsid w:val="00331F10"/>
    <w:rsid w:val="00332B96"/>
    <w:rsid w:val="0033391A"/>
    <w:rsid w:val="0033468F"/>
    <w:rsid w:val="00335048"/>
    <w:rsid w:val="003358CF"/>
    <w:rsid w:val="00335A2D"/>
    <w:rsid w:val="00335C0B"/>
    <w:rsid w:val="00335CB6"/>
    <w:rsid w:val="00335F51"/>
    <w:rsid w:val="003365A0"/>
    <w:rsid w:val="00336999"/>
    <w:rsid w:val="0033748B"/>
    <w:rsid w:val="003374DB"/>
    <w:rsid w:val="00337BA7"/>
    <w:rsid w:val="00337FC5"/>
    <w:rsid w:val="00340103"/>
    <w:rsid w:val="003407F0"/>
    <w:rsid w:val="003415D6"/>
    <w:rsid w:val="00341954"/>
    <w:rsid w:val="0034195B"/>
    <w:rsid w:val="00341C3D"/>
    <w:rsid w:val="00341D35"/>
    <w:rsid w:val="00342279"/>
    <w:rsid w:val="003423F6"/>
    <w:rsid w:val="0034242F"/>
    <w:rsid w:val="00342697"/>
    <w:rsid w:val="00342E15"/>
    <w:rsid w:val="003432BE"/>
    <w:rsid w:val="00343BE5"/>
    <w:rsid w:val="00343EB4"/>
    <w:rsid w:val="0034420B"/>
    <w:rsid w:val="0034519E"/>
    <w:rsid w:val="003456DF"/>
    <w:rsid w:val="00345AF7"/>
    <w:rsid w:val="003465BC"/>
    <w:rsid w:val="003465D2"/>
    <w:rsid w:val="003468B8"/>
    <w:rsid w:val="00346DFF"/>
    <w:rsid w:val="003473BC"/>
    <w:rsid w:val="00347BF7"/>
    <w:rsid w:val="00347D82"/>
    <w:rsid w:val="0035031C"/>
    <w:rsid w:val="00350B32"/>
    <w:rsid w:val="00350E90"/>
    <w:rsid w:val="00350EF1"/>
    <w:rsid w:val="00350F3F"/>
    <w:rsid w:val="003514E4"/>
    <w:rsid w:val="00351C2C"/>
    <w:rsid w:val="00351C3F"/>
    <w:rsid w:val="00351CFF"/>
    <w:rsid w:val="00352335"/>
    <w:rsid w:val="003526A1"/>
    <w:rsid w:val="00352DBD"/>
    <w:rsid w:val="003531E0"/>
    <w:rsid w:val="0035356F"/>
    <w:rsid w:val="00353EAC"/>
    <w:rsid w:val="00354119"/>
    <w:rsid w:val="0035441F"/>
    <w:rsid w:val="00354962"/>
    <w:rsid w:val="00354BFF"/>
    <w:rsid w:val="0035511B"/>
    <w:rsid w:val="00355965"/>
    <w:rsid w:val="00355A0E"/>
    <w:rsid w:val="003563B4"/>
    <w:rsid w:val="00356725"/>
    <w:rsid w:val="00356730"/>
    <w:rsid w:val="00356848"/>
    <w:rsid w:val="00356C3E"/>
    <w:rsid w:val="00356C6F"/>
    <w:rsid w:val="00357623"/>
    <w:rsid w:val="00357831"/>
    <w:rsid w:val="00357A64"/>
    <w:rsid w:val="00357B27"/>
    <w:rsid w:val="003605F1"/>
    <w:rsid w:val="00360BDA"/>
    <w:rsid w:val="00360FE8"/>
    <w:rsid w:val="003612D5"/>
    <w:rsid w:val="0036149A"/>
    <w:rsid w:val="003616F1"/>
    <w:rsid w:val="00362562"/>
    <w:rsid w:val="003626C0"/>
    <w:rsid w:val="003627FF"/>
    <w:rsid w:val="00363037"/>
    <w:rsid w:val="00363655"/>
    <w:rsid w:val="00363A65"/>
    <w:rsid w:val="00363DDF"/>
    <w:rsid w:val="003645D0"/>
    <w:rsid w:val="00364856"/>
    <w:rsid w:val="003648A2"/>
    <w:rsid w:val="00364954"/>
    <w:rsid w:val="00365E4C"/>
    <w:rsid w:val="00366073"/>
    <w:rsid w:val="00366413"/>
    <w:rsid w:val="003665B2"/>
    <w:rsid w:val="00366601"/>
    <w:rsid w:val="00366CA9"/>
    <w:rsid w:val="00366DB4"/>
    <w:rsid w:val="003671C6"/>
    <w:rsid w:val="00367494"/>
    <w:rsid w:val="0036772B"/>
    <w:rsid w:val="00367D03"/>
    <w:rsid w:val="003708AA"/>
    <w:rsid w:val="00370984"/>
    <w:rsid w:val="00370F39"/>
    <w:rsid w:val="003715AB"/>
    <w:rsid w:val="00371708"/>
    <w:rsid w:val="0037208A"/>
    <w:rsid w:val="003720A1"/>
    <w:rsid w:val="0037223A"/>
    <w:rsid w:val="003731F8"/>
    <w:rsid w:val="003737A4"/>
    <w:rsid w:val="00373866"/>
    <w:rsid w:val="00373E56"/>
    <w:rsid w:val="00373EF3"/>
    <w:rsid w:val="0037496C"/>
    <w:rsid w:val="00374F83"/>
    <w:rsid w:val="00375507"/>
    <w:rsid w:val="003756F0"/>
    <w:rsid w:val="00375F9B"/>
    <w:rsid w:val="003764DF"/>
    <w:rsid w:val="00376934"/>
    <w:rsid w:val="00377CF8"/>
    <w:rsid w:val="00380103"/>
    <w:rsid w:val="003803AF"/>
    <w:rsid w:val="00380646"/>
    <w:rsid w:val="00380D10"/>
    <w:rsid w:val="00380F62"/>
    <w:rsid w:val="003810A6"/>
    <w:rsid w:val="003816A4"/>
    <w:rsid w:val="00381A3E"/>
    <w:rsid w:val="00381A5E"/>
    <w:rsid w:val="00381C4C"/>
    <w:rsid w:val="00381DF2"/>
    <w:rsid w:val="00382C66"/>
    <w:rsid w:val="00382D35"/>
    <w:rsid w:val="00383611"/>
    <w:rsid w:val="0038394A"/>
    <w:rsid w:val="00383EFF"/>
    <w:rsid w:val="003848B3"/>
    <w:rsid w:val="00385AA3"/>
    <w:rsid w:val="00386056"/>
    <w:rsid w:val="003860DD"/>
    <w:rsid w:val="003865B7"/>
    <w:rsid w:val="00386907"/>
    <w:rsid w:val="00386D56"/>
    <w:rsid w:val="003875C5"/>
    <w:rsid w:val="00387633"/>
    <w:rsid w:val="00387D99"/>
    <w:rsid w:val="00387E9D"/>
    <w:rsid w:val="00390C37"/>
    <w:rsid w:val="00390D52"/>
    <w:rsid w:val="00392374"/>
    <w:rsid w:val="003925C0"/>
    <w:rsid w:val="00392D49"/>
    <w:rsid w:val="003933A9"/>
    <w:rsid w:val="00393673"/>
    <w:rsid w:val="00393923"/>
    <w:rsid w:val="00393E25"/>
    <w:rsid w:val="00393F56"/>
    <w:rsid w:val="00394154"/>
    <w:rsid w:val="00394844"/>
    <w:rsid w:val="00395611"/>
    <w:rsid w:val="003956EA"/>
    <w:rsid w:val="003956EC"/>
    <w:rsid w:val="00395ADD"/>
    <w:rsid w:val="00395E72"/>
    <w:rsid w:val="0039655B"/>
    <w:rsid w:val="0039665B"/>
    <w:rsid w:val="00396AC3"/>
    <w:rsid w:val="00396E58"/>
    <w:rsid w:val="0039741D"/>
    <w:rsid w:val="00397574"/>
    <w:rsid w:val="00397BEF"/>
    <w:rsid w:val="003A015F"/>
    <w:rsid w:val="003A046D"/>
    <w:rsid w:val="003A0FA8"/>
    <w:rsid w:val="003A0FED"/>
    <w:rsid w:val="003A10A3"/>
    <w:rsid w:val="003A10DA"/>
    <w:rsid w:val="003A152D"/>
    <w:rsid w:val="003A15C5"/>
    <w:rsid w:val="003A16E1"/>
    <w:rsid w:val="003A1CD8"/>
    <w:rsid w:val="003A1E25"/>
    <w:rsid w:val="003A203F"/>
    <w:rsid w:val="003A2244"/>
    <w:rsid w:val="003A287A"/>
    <w:rsid w:val="003A30EA"/>
    <w:rsid w:val="003A379E"/>
    <w:rsid w:val="003A39AD"/>
    <w:rsid w:val="003A3E98"/>
    <w:rsid w:val="003A4E80"/>
    <w:rsid w:val="003A5492"/>
    <w:rsid w:val="003A5844"/>
    <w:rsid w:val="003A691A"/>
    <w:rsid w:val="003A6D6F"/>
    <w:rsid w:val="003A7550"/>
    <w:rsid w:val="003A770C"/>
    <w:rsid w:val="003A7B09"/>
    <w:rsid w:val="003A7BF3"/>
    <w:rsid w:val="003A7EE6"/>
    <w:rsid w:val="003B00E1"/>
    <w:rsid w:val="003B04DC"/>
    <w:rsid w:val="003B13FE"/>
    <w:rsid w:val="003B166E"/>
    <w:rsid w:val="003B18E3"/>
    <w:rsid w:val="003B193C"/>
    <w:rsid w:val="003B260A"/>
    <w:rsid w:val="003B297E"/>
    <w:rsid w:val="003B2FCE"/>
    <w:rsid w:val="003B322E"/>
    <w:rsid w:val="003B3424"/>
    <w:rsid w:val="003B3664"/>
    <w:rsid w:val="003B42B1"/>
    <w:rsid w:val="003B5D66"/>
    <w:rsid w:val="003B5E46"/>
    <w:rsid w:val="003B643A"/>
    <w:rsid w:val="003B6DCF"/>
    <w:rsid w:val="003B6DD0"/>
    <w:rsid w:val="003B7067"/>
    <w:rsid w:val="003B799C"/>
    <w:rsid w:val="003B7AC8"/>
    <w:rsid w:val="003B7E13"/>
    <w:rsid w:val="003C03AC"/>
    <w:rsid w:val="003C0933"/>
    <w:rsid w:val="003C1AFD"/>
    <w:rsid w:val="003C30F4"/>
    <w:rsid w:val="003C355F"/>
    <w:rsid w:val="003C3B5C"/>
    <w:rsid w:val="003C3CCB"/>
    <w:rsid w:val="003C3EB7"/>
    <w:rsid w:val="003C3FBF"/>
    <w:rsid w:val="003C42AE"/>
    <w:rsid w:val="003C4302"/>
    <w:rsid w:val="003C4637"/>
    <w:rsid w:val="003C48E6"/>
    <w:rsid w:val="003C508F"/>
    <w:rsid w:val="003C5C61"/>
    <w:rsid w:val="003C6250"/>
    <w:rsid w:val="003C6444"/>
    <w:rsid w:val="003C6EE7"/>
    <w:rsid w:val="003C716F"/>
    <w:rsid w:val="003C78C4"/>
    <w:rsid w:val="003C78FD"/>
    <w:rsid w:val="003C7B6D"/>
    <w:rsid w:val="003C7F74"/>
    <w:rsid w:val="003D041C"/>
    <w:rsid w:val="003D0594"/>
    <w:rsid w:val="003D079B"/>
    <w:rsid w:val="003D07D3"/>
    <w:rsid w:val="003D1727"/>
    <w:rsid w:val="003D1AD6"/>
    <w:rsid w:val="003D1E1A"/>
    <w:rsid w:val="003D2183"/>
    <w:rsid w:val="003D2BF4"/>
    <w:rsid w:val="003D2EA9"/>
    <w:rsid w:val="003D32BC"/>
    <w:rsid w:val="003D387E"/>
    <w:rsid w:val="003D38D7"/>
    <w:rsid w:val="003D3C5C"/>
    <w:rsid w:val="003D46B2"/>
    <w:rsid w:val="003D5319"/>
    <w:rsid w:val="003D57C6"/>
    <w:rsid w:val="003D6D98"/>
    <w:rsid w:val="003D7BC1"/>
    <w:rsid w:val="003E00CF"/>
    <w:rsid w:val="003E03D0"/>
    <w:rsid w:val="003E09F6"/>
    <w:rsid w:val="003E115E"/>
    <w:rsid w:val="003E14C2"/>
    <w:rsid w:val="003E185E"/>
    <w:rsid w:val="003E1DB0"/>
    <w:rsid w:val="003E1DC7"/>
    <w:rsid w:val="003E1DEC"/>
    <w:rsid w:val="003E1E88"/>
    <w:rsid w:val="003E247B"/>
    <w:rsid w:val="003E29CB"/>
    <w:rsid w:val="003E317B"/>
    <w:rsid w:val="003E33C1"/>
    <w:rsid w:val="003E3BC7"/>
    <w:rsid w:val="003E4396"/>
    <w:rsid w:val="003E44CA"/>
    <w:rsid w:val="003E4904"/>
    <w:rsid w:val="003E5DE3"/>
    <w:rsid w:val="003E5DFA"/>
    <w:rsid w:val="003E61B6"/>
    <w:rsid w:val="003E64FF"/>
    <w:rsid w:val="003E653D"/>
    <w:rsid w:val="003E66E8"/>
    <w:rsid w:val="003E6804"/>
    <w:rsid w:val="003E6CC4"/>
    <w:rsid w:val="003E73E5"/>
    <w:rsid w:val="003E7883"/>
    <w:rsid w:val="003E78C5"/>
    <w:rsid w:val="003F024F"/>
    <w:rsid w:val="003F0AED"/>
    <w:rsid w:val="003F17EE"/>
    <w:rsid w:val="003F19DA"/>
    <w:rsid w:val="003F1F7C"/>
    <w:rsid w:val="003F234C"/>
    <w:rsid w:val="003F267F"/>
    <w:rsid w:val="003F400C"/>
    <w:rsid w:val="003F40C6"/>
    <w:rsid w:val="003F44F5"/>
    <w:rsid w:val="003F4510"/>
    <w:rsid w:val="003F459B"/>
    <w:rsid w:val="003F52E9"/>
    <w:rsid w:val="003F5EBA"/>
    <w:rsid w:val="003F6C21"/>
    <w:rsid w:val="003F71A1"/>
    <w:rsid w:val="003F74F8"/>
    <w:rsid w:val="00400184"/>
    <w:rsid w:val="004005BF"/>
    <w:rsid w:val="00400B1C"/>
    <w:rsid w:val="00400CDA"/>
    <w:rsid w:val="00400F88"/>
    <w:rsid w:val="0040108C"/>
    <w:rsid w:val="00401328"/>
    <w:rsid w:val="00401536"/>
    <w:rsid w:val="004015BA"/>
    <w:rsid w:val="004017D5"/>
    <w:rsid w:val="004021AD"/>
    <w:rsid w:val="00402222"/>
    <w:rsid w:val="00402A1F"/>
    <w:rsid w:val="00403394"/>
    <w:rsid w:val="00403496"/>
    <w:rsid w:val="00403754"/>
    <w:rsid w:val="00403977"/>
    <w:rsid w:val="004043B3"/>
    <w:rsid w:val="00404AFD"/>
    <w:rsid w:val="00405960"/>
    <w:rsid w:val="00405D3B"/>
    <w:rsid w:val="00405D64"/>
    <w:rsid w:val="00406BAE"/>
    <w:rsid w:val="004103F7"/>
    <w:rsid w:val="00410448"/>
    <w:rsid w:val="00410642"/>
    <w:rsid w:val="0041081E"/>
    <w:rsid w:val="00410BAC"/>
    <w:rsid w:val="00410D36"/>
    <w:rsid w:val="00411993"/>
    <w:rsid w:val="00411A1E"/>
    <w:rsid w:val="00411AE0"/>
    <w:rsid w:val="00412F8E"/>
    <w:rsid w:val="004130E9"/>
    <w:rsid w:val="0041366F"/>
    <w:rsid w:val="00413769"/>
    <w:rsid w:val="00413BBE"/>
    <w:rsid w:val="00413F59"/>
    <w:rsid w:val="004143D5"/>
    <w:rsid w:val="004154D6"/>
    <w:rsid w:val="00415A79"/>
    <w:rsid w:val="00415ADC"/>
    <w:rsid w:val="00415D81"/>
    <w:rsid w:val="00415E20"/>
    <w:rsid w:val="00416B92"/>
    <w:rsid w:val="00416D93"/>
    <w:rsid w:val="00416DF0"/>
    <w:rsid w:val="00416EAC"/>
    <w:rsid w:val="00417373"/>
    <w:rsid w:val="00420F77"/>
    <w:rsid w:val="0042119F"/>
    <w:rsid w:val="00421905"/>
    <w:rsid w:val="004225FD"/>
    <w:rsid w:val="00422FB6"/>
    <w:rsid w:val="0042344D"/>
    <w:rsid w:val="00423991"/>
    <w:rsid w:val="00423AB9"/>
    <w:rsid w:val="00424118"/>
    <w:rsid w:val="00424492"/>
    <w:rsid w:val="004248A1"/>
    <w:rsid w:val="00424D8F"/>
    <w:rsid w:val="00424DFD"/>
    <w:rsid w:val="00425109"/>
    <w:rsid w:val="00426455"/>
    <w:rsid w:val="00426A30"/>
    <w:rsid w:val="00426BB9"/>
    <w:rsid w:val="00426D20"/>
    <w:rsid w:val="00427A06"/>
    <w:rsid w:val="00427DA1"/>
    <w:rsid w:val="0043011E"/>
    <w:rsid w:val="004311DC"/>
    <w:rsid w:val="004311DE"/>
    <w:rsid w:val="004319EE"/>
    <w:rsid w:val="00432207"/>
    <w:rsid w:val="00432303"/>
    <w:rsid w:val="004324FE"/>
    <w:rsid w:val="00432E6C"/>
    <w:rsid w:val="004333A8"/>
    <w:rsid w:val="004335B8"/>
    <w:rsid w:val="0043372B"/>
    <w:rsid w:val="00433CD3"/>
    <w:rsid w:val="00434217"/>
    <w:rsid w:val="00434235"/>
    <w:rsid w:val="004346B4"/>
    <w:rsid w:val="00434776"/>
    <w:rsid w:val="00434A9C"/>
    <w:rsid w:val="00434F21"/>
    <w:rsid w:val="00435094"/>
    <w:rsid w:val="0043517F"/>
    <w:rsid w:val="004354C3"/>
    <w:rsid w:val="00435A03"/>
    <w:rsid w:val="00435C48"/>
    <w:rsid w:val="00436080"/>
    <w:rsid w:val="004361EA"/>
    <w:rsid w:val="004361F6"/>
    <w:rsid w:val="0043658F"/>
    <w:rsid w:val="00436F89"/>
    <w:rsid w:val="00437BDF"/>
    <w:rsid w:val="00440093"/>
    <w:rsid w:val="004405CB"/>
    <w:rsid w:val="00440EBD"/>
    <w:rsid w:val="004413B6"/>
    <w:rsid w:val="004413FE"/>
    <w:rsid w:val="00441515"/>
    <w:rsid w:val="0044153A"/>
    <w:rsid w:val="00441A91"/>
    <w:rsid w:val="00441E16"/>
    <w:rsid w:val="004420C7"/>
    <w:rsid w:val="00442449"/>
    <w:rsid w:val="00442461"/>
    <w:rsid w:val="00442BCC"/>
    <w:rsid w:val="00442E03"/>
    <w:rsid w:val="00443421"/>
    <w:rsid w:val="00443A7E"/>
    <w:rsid w:val="00443B76"/>
    <w:rsid w:val="00443BA1"/>
    <w:rsid w:val="00444F01"/>
    <w:rsid w:val="004458FC"/>
    <w:rsid w:val="00445B5F"/>
    <w:rsid w:val="00445B89"/>
    <w:rsid w:val="00446580"/>
    <w:rsid w:val="004477C8"/>
    <w:rsid w:val="00447B32"/>
    <w:rsid w:val="00447CCA"/>
    <w:rsid w:val="0045021B"/>
    <w:rsid w:val="00450285"/>
    <w:rsid w:val="00450743"/>
    <w:rsid w:val="00451557"/>
    <w:rsid w:val="00451A9D"/>
    <w:rsid w:val="00451BCC"/>
    <w:rsid w:val="00451EF1"/>
    <w:rsid w:val="0045207A"/>
    <w:rsid w:val="00452232"/>
    <w:rsid w:val="00452884"/>
    <w:rsid w:val="00452BB9"/>
    <w:rsid w:val="00452D3E"/>
    <w:rsid w:val="00453033"/>
    <w:rsid w:val="004531F3"/>
    <w:rsid w:val="0045445B"/>
    <w:rsid w:val="004547B8"/>
    <w:rsid w:val="004550C9"/>
    <w:rsid w:val="004551A0"/>
    <w:rsid w:val="00455587"/>
    <w:rsid w:val="004555D8"/>
    <w:rsid w:val="00455709"/>
    <w:rsid w:val="00455C93"/>
    <w:rsid w:val="004568E7"/>
    <w:rsid w:val="00456B9E"/>
    <w:rsid w:val="00456C59"/>
    <w:rsid w:val="00456E99"/>
    <w:rsid w:val="00457794"/>
    <w:rsid w:val="00457844"/>
    <w:rsid w:val="004579CB"/>
    <w:rsid w:val="00457B8B"/>
    <w:rsid w:val="004602A3"/>
    <w:rsid w:val="00460382"/>
    <w:rsid w:val="00460802"/>
    <w:rsid w:val="0046096B"/>
    <w:rsid w:val="00461375"/>
    <w:rsid w:val="0046340C"/>
    <w:rsid w:val="00463502"/>
    <w:rsid w:val="004636C3"/>
    <w:rsid w:val="00463AC1"/>
    <w:rsid w:val="00463B86"/>
    <w:rsid w:val="00463EF1"/>
    <w:rsid w:val="004646B2"/>
    <w:rsid w:val="004648B1"/>
    <w:rsid w:val="00464F9C"/>
    <w:rsid w:val="00465146"/>
    <w:rsid w:val="004662F8"/>
    <w:rsid w:val="004667DB"/>
    <w:rsid w:val="00466D5B"/>
    <w:rsid w:val="00466F84"/>
    <w:rsid w:val="00467584"/>
    <w:rsid w:val="004675C1"/>
    <w:rsid w:val="00467F21"/>
    <w:rsid w:val="00467F2A"/>
    <w:rsid w:val="0047059C"/>
    <w:rsid w:val="004707D7"/>
    <w:rsid w:val="00470A88"/>
    <w:rsid w:val="00470B8F"/>
    <w:rsid w:val="00470C78"/>
    <w:rsid w:val="00471059"/>
    <w:rsid w:val="0047166D"/>
    <w:rsid w:val="00471946"/>
    <w:rsid w:val="00471AFF"/>
    <w:rsid w:val="00471DDA"/>
    <w:rsid w:val="0047209E"/>
    <w:rsid w:val="004720FD"/>
    <w:rsid w:val="00472639"/>
    <w:rsid w:val="004736D4"/>
    <w:rsid w:val="00474E0E"/>
    <w:rsid w:val="004753C1"/>
    <w:rsid w:val="004753F8"/>
    <w:rsid w:val="00475727"/>
    <w:rsid w:val="004758FB"/>
    <w:rsid w:val="00475E46"/>
    <w:rsid w:val="004772E0"/>
    <w:rsid w:val="00477385"/>
    <w:rsid w:val="0047777C"/>
    <w:rsid w:val="00477784"/>
    <w:rsid w:val="00477F46"/>
    <w:rsid w:val="004803A0"/>
    <w:rsid w:val="00480AFE"/>
    <w:rsid w:val="004814FC"/>
    <w:rsid w:val="0048154D"/>
    <w:rsid w:val="004819F3"/>
    <w:rsid w:val="00481F58"/>
    <w:rsid w:val="00482452"/>
    <w:rsid w:val="0048250B"/>
    <w:rsid w:val="004827D5"/>
    <w:rsid w:val="00482ABC"/>
    <w:rsid w:val="00482B0E"/>
    <w:rsid w:val="004833AD"/>
    <w:rsid w:val="00483FC9"/>
    <w:rsid w:val="0048405F"/>
    <w:rsid w:val="0048422B"/>
    <w:rsid w:val="00484683"/>
    <w:rsid w:val="004847A0"/>
    <w:rsid w:val="00484B8D"/>
    <w:rsid w:val="0048504B"/>
    <w:rsid w:val="004852B3"/>
    <w:rsid w:val="0048584E"/>
    <w:rsid w:val="00485C73"/>
    <w:rsid w:val="00485E8C"/>
    <w:rsid w:val="004862B4"/>
    <w:rsid w:val="004865BB"/>
    <w:rsid w:val="0048663A"/>
    <w:rsid w:val="004869B3"/>
    <w:rsid w:val="00486BB5"/>
    <w:rsid w:val="00486D87"/>
    <w:rsid w:val="00487943"/>
    <w:rsid w:val="004905A9"/>
    <w:rsid w:val="00490624"/>
    <w:rsid w:val="0049085C"/>
    <w:rsid w:val="00490B74"/>
    <w:rsid w:val="00490D25"/>
    <w:rsid w:val="004912F0"/>
    <w:rsid w:val="00491C97"/>
    <w:rsid w:val="00491F4E"/>
    <w:rsid w:val="00492401"/>
    <w:rsid w:val="0049297B"/>
    <w:rsid w:val="00492C6C"/>
    <w:rsid w:val="004933ED"/>
    <w:rsid w:val="00495609"/>
    <w:rsid w:val="004956E3"/>
    <w:rsid w:val="004956E6"/>
    <w:rsid w:val="004959D4"/>
    <w:rsid w:val="00495EF0"/>
    <w:rsid w:val="00496531"/>
    <w:rsid w:val="004969D8"/>
    <w:rsid w:val="00496C5A"/>
    <w:rsid w:val="00496EBD"/>
    <w:rsid w:val="00496F7E"/>
    <w:rsid w:val="004972D3"/>
    <w:rsid w:val="00497678"/>
    <w:rsid w:val="004976B3"/>
    <w:rsid w:val="004976D4"/>
    <w:rsid w:val="0049774C"/>
    <w:rsid w:val="00497D0B"/>
    <w:rsid w:val="00497EBF"/>
    <w:rsid w:val="00497F18"/>
    <w:rsid w:val="004A08D7"/>
    <w:rsid w:val="004A0969"/>
    <w:rsid w:val="004A1DA4"/>
    <w:rsid w:val="004A2503"/>
    <w:rsid w:val="004A2ABF"/>
    <w:rsid w:val="004A3AB1"/>
    <w:rsid w:val="004A410C"/>
    <w:rsid w:val="004A46FA"/>
    <w:rsid w:val="004A4E6D"/>
    <w:rsid w:val="004A4FDB"/>
    <w:rsid w:val="004A53B3"/>
    <w:rsid w:val="004A541E"/>
    <w:rsid w:val="004A59FA"/>
    <w:rsid w:val="004A5CA7"/>
    <w:rsid w:val="004A62F8"/>
    <w:rsid w:val="004A6464"/>
    <w:rsid w:val="004A74D3"/>
    <w:rsid w:val="004A78B5"/>
    <w:rsid w:val="004A7921"/>
    <w:rsid w:val="004B0291"/>
    <w:rsid w:val="004B0452"/>
    <w:rsid w:val="004B1309"/>
    <w:rsid w:val="004B1455"/>
    <w:rsid w:val="004B16A5"/>
    <w:rsid w:val="004B25E6"/>
    <w:rsid w:val="004B26D8"/>
    <w:rsid w:val="004B3029"/>
    <w:rsid w:val="004B3690"/>
    <w:rsid w:val="004B3E3E"/>
    <w:rsid w:val="004B44F2"/>
    <w:rsid w:val="004B4526"/>
    <w:rsid w:val="004B46CD"/>
    <w:rsid w:val="004B47AA"/>
    <w:rsid w:val="004B4878"/>
    <w:rsid w:val="004B4F1F"/>
    <w:rsid w:val="004B5444"/>
    <w:rsid w:val="004B62F1"/>
    <w:rsid w:val="004B681B"/>
    <w:rsid w:val="004B68BB"/>
    <w:rsid w:val="004B6ADE"/>
    <w:rsid w:val="004B6B9B"/>
    <w:rsid w:val="004B6D3D"/>
    <w:rsid w:val="004B752B"/>
    <w:rsid w:val="004B7987"/>
    <w:rsid w:val="004B7CEE"/>
    <w:rsid w:val="004B7D82"/>
    <w:rsid w:val="004C0568"/>
    <w:rsid w:val="004C0D3E"/>
    <w:rsid w:val="004C1B48"/>
    <w:rsid w:val="004C1D32"/>
    <w:rsid w:val="004C1D73"/>
    <w:rsid w:val="004C1E28"/>
    <w:rsid w:val="004C2521"/>
    <w:rsid w:val="004C2F04"/>
    <w:rsid w:val="004C3421"/>
    <w:rsid w:val="004C3A75"/>
    <w:rsid w:val="004C3ADE"/>
    <w:rsid w:val="004C41E6"/>
    <w:rsid w:val="004C4238"/>
    <w:rsid w:val="004C4250"/>
    <w:rsid w:val="004C4260"/>
    <w:rsid w:val="004C4818"/>
    <w:rsid w:val="004C552F"/>
    <w:rsid w:val="004C56F1"/>
    <w:rsid w:val="004C596C"/>
    <w:rsid w:val="004C5FAB"/>
    <w:rsid w:val="004C60C1"/>
    <w:rsid w:val="004C6B72"/>
    <w:rsid w:val="004C7191"/>
    <w:rsid w:val="004C753F"/>
    <w:rsid w:val="004C7AE5"/>
    <w:rsid w:val="004C7C09"/>
    <w:rsid w:val="004C7C6F"/>
    <w:rsid w:val="004C7D73"/>
    <w:rsid w:val="004C7F34"/>
    <w:rsid w:val="004C7FCE"/>
    <w:rsid w:val="004D0069"/>
    <w:rsid w:val="004D05DC"/>
    <w:rsid w:val="004D172D"/>
    <w:rsid w:val="004D1A70"/>
    <w:rsid w:val="004D1BED"/>
    <w:rsid w:val="004D1C8C"/>
    <w:rsid w:val="004D1E60"/>
    <w:rsid w:val="004D22F1"/>
    <w:rsid w:val="004D29E9"/>
    <w:rsid w:val="004D2A0E"/>
    <w:rsid w:val="004D2C46"/>
    <w:rsid w:val="004D2EDA"/>
    <w:rsid w:val="004D311D"/>
    <w:rsid w:val="004D389B"/>
    <w:rsid w:val="004D3CA3"/>
    <w:rsid w:val="004D3E91"/>
    <w:rsid w:val="004D3EC5"/>
    <w:rsid w:val="004D4325"/>
    <w:rsid w:val="004D4465"/>
    <w:rsid w:val="004D4CEF"/>
    <w:rsid w:val="004D5A55"/>
    <w:rsid w:val="004D6186"/>
    <w:rsid w:val="004D66BF"/>
    <w:rsid w:val="004D6C87"/>
    <w:rsid w:val="004D70EC"/>
    <w:rsid w:val="004D72FC"/>
    <w:rsid w:val="004D7329"/>
    <w:rsid w:val="004D79D7"/>
    <w:rsid w:val="004D7AC3"/>
    <w:rsid w:val="004E103E"/>
    <w:rsid w:val="004E18BA"/>
    <w:rsid w:val="004E1A5C"/>
    <w:rsid w:val="004E1EA0"/>
    <w:rsid w:val="004E2C8C"/>
    <w:rsid w:val="004E2CA6"/>
    <w:rsid w:val="004E2E1A"/>
    <w:rsid w:val="004E2E6A"/>
    <w:rsid w:val="004E2FDE"/>
    <w:rsid w:val="004E3C76"/>
    <w:rsid w:val="004E40D4"/>
    <w:rsid w:val="004E448B"/>
    <w:rsid w:val="004E4A6D"/>
    <w:rsid w:val="004E506C"/>
    <w:rsid w:val="004E5252"/>
    <w:rsid w:val="004E549B"/>
    <w:rsid w:val="004E58A0"/>
    <w:rsid w:val="004E5CDC"/>
    <w:rsid w:val="004E6B6C"/>
    <w:rsid w:val="004E6EC5"/>
    <w:rsid w:val="004E73E4"/>
    <w:rsid w:val="004F0016"/>
    <w:rsid w:val="004F00E3"/>
    <w:rsid w:val="004F039C"/>
    <w:rsid w:val="004F0767"/>
    <w:rsid w:val="004F08AC"/>
    <w:rsid w:val="004F1561"/>
    <w:rsid w:val="004F15AF"/>
    <w:rsid w:val="004F1D2B"/>
    <w:rsid w:val="004F1E72"/>
    <w:rsid w:val="004F2D26"/>
    <w:rsid w:val="004F37A3"/>
    <w:rsid w:val="004F38C8"/>
    <w:rsid w:val="004F40C3"/>
    <w:rsid w:val="004F42AF"/>
    <w:rsid w:val="004F4C31"/>
    <w:rsid w:val="004F4EA6"/>
    <w:rsid w:val="004F52C9"/>
    <w:rsid w:val="004F56A2"/>
    <w:rsid w:val="004F579E"/>
    <w:rsid w:val="004F5B36"/>
    <w:rsid w:val="004F5D1C"/>
    <w:rsid w:val="004F6305"/>
    <w:rsid w:val="004F68C5"/>
    <w:rsid w:val="004F6B2D"/>
    <w:rsid w:val="004F6E22"/>
    <w:rsid w:val="004F6EAD"/>
    <w:rsid w:val="004F75CE"/>
    <w:rsid w:val="004F761A"/>
    <w:rsid w:val="004F7821"/>
    <w:rsid w:val="005001EA"/>
    <w:rsid w:val="00500C3E"/>
    <w:rsid w:val="005014D9"/>
    <w:rsid w:val="00502B1B"/>
    <w:rsid w:val="005038BA"/>
    <w:rsid w:val="00504787"/>
    <w:rsid w:val="0050478B"/>
    <w:rsid w:val="005047D3"/>
    <w:rsid w:val="0050491B"/>
    <w:rsid w:val="00504935"/>
    <w:rsid w:val="0050494F"/>
    <w:rsid w:val="005049D7"/>
    <w:rsid w:val="005049D9"/>
    <w:rsid w:val="005050A4"/>
    <w:rsid w:val="0050542B"/>
    <w:rsid w:val="0050564F"/>
    <w:rsid w:val="00505AF1"/>
    <w:rsid w:val="00505F83"/>
    <w:rsid w:val="00506051"/>
    <w:rsid w:val="00506107"/>
    <w:rsid w:val="0050615E"/>
    <w:rsid w:val="00506A8B"/>
    <w:rsid w:val="00506E07"/>
    <w:rsid w:val="005070B1"/>
    <w:rsid w:val="00507819"/>
    <w:rsid w:val="0050787D"/>
    <w:rsid w:val="00507C6B"/>
    <w:rsid w:val="005100AD"/>
    <w:rsid w:val="00510357"/>
    <w:rsid w:val="00510F10"/>
    <w:rsid w:val="0051138C"/>
    <w:rsid w:val="00511A31"/>
    <w:rsid w:val="00511B51"/>
    <w:rsid w:val="00511D24"/>
    <w:rsid w:val="00511FF7"/>
    <w:rsid w:val="0051205E"/>
    <w:rsid w:val="0051221D"/>
    <w:rsid w:val="005127AD"/>
    <w:rsid w:val="00512F35"/>
    <w:rsid w:val="00513171"/>
    <w:rsid w:val="005131E8"/>
    <w:rsid w:val="0051337D"/>
    <w:rsid w:val="005134AD"/>
    <w:rsid w:val="005140A9"/>
    <w:rsid w:val="00514210"/>
    <w:rsid w:val="0051455B"/>
    <w:rsid w:val="00514972"/>
    <w:rsid w:val="00514D59"/>
    <w:rsid w:val="00514F86"/>
    <w:rsid w:val="00516420"/>
    <w:rsid w:val="005166E7"/>
    <w:rsid w:val="00516710"/>
    <w:rsid w:val="005167D1"/>
    <w:rsid w:val="00516C65"/>
    <w:rsid w:val="00516C98"/>
    <w:rsid w:val="00516F38"/>
    <w:rsid w:val="0051769E"/>
    <w:rsid w:val="0051774B"/>
    <w:rsid w:val="00517A75"/>
    <w:rsid w:val="005204D5"/>
    <w:rsid w:val="00520615"/>
    <w:rsid w:val="00520941"/>
    <w:rsid w:val="00520C0F"/>
    <w:rsid w:val="00520D38"/>
    <w:rsid w:val="00521B55"/>
    <w:rsid w:val="005220D5"/>
    <w:rsid w:val="005229C2"/>
    <w:rsid w:val="00522DDB"/>
    <w:rsid w:val="00523688"/>
    <w:rsid w:val="005237C9"/>
    <w:rsid w:val="00523AA5"/>
    <w:rsid w:val="00523BD5"/>
    <w:rsid w:val="00523F1E"/>
    <w:rsid w:val="00524F5F"/>
    <w:rsid w:val="00525ABD"/>
    <w:rsid w:val="00525AD9"/>
    <w:rsid w:val="00525BF0"/>
    <w:rsid w:val="00525EEE"/>
    <w:rsid w:val="00525F9A"/>
    <w:rsid w:val="00526874"/>
    <w:rsid w:val="00526B13"/>
    <w:rsid w:val="00526B7C"/>
    <w:rsid w:val="00526EEE"/>
    <w:rsid w:val="005279BF"/>
    <w:rsid w:val="0053003C"/>
    <w:rsid w:val="00530197"/>
    <w:rsid w:val="0053033B"/>
    <w:rsid w:val="00530E2A"/>
    <w:rsid w:val="00530F16"/>
    <w:rsid w:val="00530F67"/>
    <w:rsid w:val="0053110D"/>
    <w:rsid w:val="005313A3"/>
    <w:rsid w:val="00531CE8"/>
    <w:rsid w:val="005323E3"/>
    <w:rsid w:val="005327AF"/>
    <w:rsid w:val="00532A12"/>
    <w:rsid w:val="00533037"/>
    <w:rsid w:val="005337C9"/>
    <w:rsid w:val="00533BEC"/>
    <w:rsid w:val="00533C5A"/>
    <w:rsid w:val="0053474C"/>
    <w:rsid w:val="00535508"/>
    <w:rsid w:val="00535BEF"/>
    <w:rsid w:val="00535D06"/>
    <w:rsid w:val="00535F8A"/>
    <w:rsid w:val="00536ABA"/>
    <w:rsid w:val="00536BE4"/>
    <w:rsid w:val="00536BF5"/>
    <w:rsid w:val="00536CAE"/>
    <w:rsid w:val="00537834"/>
    <w:rsid w:val="00537A60"/>
    <w:rsid w:val="00540073"/>
    <w:rsid w:val="0054010F"/>
    <w:rsid w:val="005405BC"/>
    <w:rsid w:val="00540870"/>
    <w:rsid w:val="00540A49"/>
    <w:rsid w:val="00540B57"/>
    <w:rsid w:val="00540DC5"/>
    <w:rsid w:val="00540EFD"/>
    <w:rsid w:val="00540FF1"/>
    <w:rsid w:val="00541DBB"/>
    <w:rsid w:val="00542140"/>
    <w:rsid w:val="005423ED"/>
    <w:rsid w:val="00542B9D"/>
    <w:rsid w:val="00542E8C"/>
    <w:rsid w:val="00542FE1"/>
    <w:rsid w:val="00543216"/>
    <w:rsid w:val="005432E5"/>
    <w:rsid w:val="0054341D"/>
    <w:rsid w:val="005434B7"/>
    <w:rsid w:val="0054379A"/>
    <w:rsid w:val="005438C1"/>
    <w:rsid w:val="00544211"/>
    <w:rsid w:val="0054428D"/>
    <w:rsid w:val="00545A99"/>
    <w:rsid w:val="00545AB1"/>
    <w:rsid w:val="00545CE3"/>
    <w:rsid w:val="005466E8"/>
    <w:rsid w:val="00546ED2"/>
    <w:rsid w:val="00547857"/>
    <w:rsid w:val="00547D51"/>
    <w:rsid w:val="00547F30"/>
    <w:rsid w:val="00550737"/>
    <w:rsid w:val="00550D3D"/>
    <w:rsid w:val="005519BF"/>
    <w:rsid w:val="00551A4F"/>
    <w:rsid w:val="00552692"/>
    <w:rsid w:val="00552A83"/>
    <w:rsid w:val="00552B39"/>
    <w:rsid w:val="00552D17"/>
    <w:rsid w:val="0055316F"/>
    <w:rsid w:val="0055421A"/>
    <w:rsid w:val="00554925"/>
    <w:rsid w:val="00554A13"/>
    <w:rsid w:val="00554D69"/>
    <w:rsid w:val="005559E1"/>
    <w:rsid w:val="00555AA0"/>
    <w:rsid w:val="00556283"/>
    <w:rsid w:val="005562B8"/>
    <w:rsid w:val="005562C4"/>
    <w:rsid w:val="005565BB"/>
    <w:rsid w:val="00556EBC"/>
    <w:rsid w:val="005575AB"/>
    <w:rsid w:val="005575D0"/>
    <w:rsid w:val="00557633"/>
    <w:rsid w:val="0055776F"/>
    <w:rsid w:val="00557B1D"/>
    <w:rsid w:val="005604F9"/>
    <w:rsid w:val="00560537"/>
    <w:rsid w:val="00560BA8"/>
    <w:rsid w:val="005621AF"/>
    <w:rsid w:val="005622D4"/>
    <w:rsid w:val="00562770"/>
    <w:rsid w:val="00562D42"/>
    <w:rsid w:val="00562EA4"/>
    <w:rsid w:val="005631D9"/>
    <w:rsid w:val="005632F1"/>
    <w:rsid w:val="005634E0"/>
    <w:rsid w:val="005634FD"/>
    <w:rsid w:val="005635CB"/>
    <w:rsid w:val="005640AC"/>
    <w:rsid w:val="00564C53"/>
    <w:rsid w:val="00564F0B"/>
    <w:rsid w:val="00564F18"/>
    <w:rsid w:val="00564FDA"/>
    <w:rsid w:val="0056577D"/>
    <w:rsid w:val="005659C5"/>
    <w:rsid w:val="005661A7"/>
    <w:rsid w:val="00566A57"/>
    <w:rsid w:val="00567119"/>
    <w:rsid w:val="0056743C"/>
    <w:rsid w:val="00567A29"/>
    <w:rsid w:val="00567CEF"/>
    <w:rsid w:val="00567CFF"/>
    <w:rsid w:val="0057051D"/>
    <w:rsid w:val="00570824"/>
    <w:rsid w:val="0057125D"/>
    <w:rsid w:val="00571436"/>
    <w:rsid w:val="005714DC"/>
    <w:rsid w:val="00572088"/>
    <w:rsid w:val="005729F6"/>
    <w:rsid w:val="00572D89"/>
    <w:rsid w:val="00572E1E"/>
    <w:rsid w:val="005734E5"/>
    <w:rsid w:val="005739C2"/>
    <w:rsid w:val="00573C64"/>
    <w:rsid w:val="0057412D"/>
    <w:rsid w:val="00574705"/>
    <w:rsid w:val="00574AA8"/>
    <w:rsid w:val="00574D69"/>
    <w:rsid w:val="00574EE8"/>
    <w:rsid w:val="0057539A"/>
    <w:rsid w:val="005759CB"/>
    <w:rsid w:val="00576045"/>
    <w:rsid w:val="0057676C"/>
    <w:rsid w:val="00576A80"/>
    <w:rsid w:val="00576C84"/>
    <w:rsid w:val="00576DF5"/>
    <w:rsid w:val="00576F98"/>
    <w:rsid w:val="00577369"/>
    <w:rsid w:val="00577AF8"/>
    <w:rsid w:val="00577D6D"/>
    <w:rsid w:val="00580097"/>
    <w:rsid w:val="0058029C"/>
    <w:rsid w:val="0058053F"/>
    <w:rsid w:val="00580FE7"/>
    <w:rsid w:val="005812BB"/>
    <w:rsid w:val="005812D9"/>
    <w:rsid w:val="005813D1"/>
    <w:rsid w:val="00582447"/>
    <w:rsid w:val="00582EBD"/>
    <w:rsid w:val="00584068"/>
    <w:rsid w:val="00584726"/>
    <w:rsid w:val="005849D0"/>
    <w:rsid w:val="0058619F"/>
    <w:rsid w:val="005866B7"/>
    <w:rsid w:val="00586F81"/>
    <w:rsid w:val="00587070"/>
    <w:rsid w:val="0058770A"/>
    <w:rsid w:val="00587B16"/>
    <w:rsid w:val="00590067"/>
    <w:rsid w:val="0059080E"/>
    <w:rsid w:val="00590E32"/>
    <w:rsid w:val="00591532"/>
    <w:rsid w:val="005916A1"/>
    <w:rsid w:val="00591836"/>
    <w:rsid w:val="00591C97"/>
    <w:rsid w:val="00591D8B"/>
    <w:rsid w:val="00591E44"/>
    <w:rsid w:val="005921D5"/>
    <w:rsid w:val="0059271A"/>
    <w:rsid w:val="00592A23"/>
    <w:rsid w:val="00592CAD"/>
    <w:rsid w:val="00592D3C"/>
    <w:rsid w:val="00592D71"/>
    <w:rsid w:val="00592F33"/>
    <w:rsid w:val="00593323"/>
    <w:rsid w:val="00593331"/>
    <w:rsid w:val="00593CC6"/>
    <w:rsid w:val="00593D8E"/>
    <w:rsid w:val="005941C8"/>
    <w:rsid w:val="00594589"/>
    <w:rsid w:val="005951D9"/>
    <w:rsid w:val="00595780"/>
    <w:rsid w:val="00595A72"/>
    <w:rsid w:val="005962F9"/>
    <w:rsid w:val="00597589"/>
    <w:rsid w:val="00597AE9"/>
    <w:rsid w:val="005A00BB"/>
    <w:rsid w:val="005A00BF"/>
    <w:rsid w:val="005A0429"/>
    <w:rsid w:val="005A0483"/>
    <w:rsid w:val="005A08AB"/>
    <w:rsid w:val="005A0986"/>
    <w:rsid w:val="005A0DB7"/>
    <w:rsid w:val="005A0F7C"/>
    <w:rsid w:val="005A1277"/>
    <w:rsid w:val="005A12AE"/>
    <w:rsid w:val="005A17C1"/>
    <w:rsid w:val="005A1876"/>
    <w:rsid w:val="005A1E6A"/>
    <w:rsid w:val="005A1F16"/>
    <w:rsid w:val="005A23F9"/>
    <w:rsid w:val="005A2663"/>
    <w:rsid w:val="005A295D"/>
    <w:rsid w:val="005A2BA0"/>
    <w:rsid w:val="005A3137"/>
    <w:rsid w:val="005A3459"/>
    <w:rsid w:val="005A3506"/>
    <w:rsid w:val="005A351E"/>
    <w:rsid w:val="005A3665"/>
    <w:rsid w:val="005A3830"/>
    <w:rsid w:val="005A3840"/>
    <w:rsid w:val="005A3957"/>
    <w:rsid w:val="005A3A24"/>
    <w:rsid w:val="005A3D12"/>
    <w:rsid w:val="005A43F2"/>
    <w:rsid w:val="005A540B"/>
    <w:rsid w:val="005A58FB"/>
    <w:rsid w:val="005A5C65"/>
    <w:rsid w:val="005A6160"/>
    <w:rsid w:val="005A64C6"/>
    <w:rsid w:val="005A68C2"/>
    <w:rsid w:val="005A69F3"/>
    <w:rsid w:val="005A6AA6"/>
    <w:rsid w:val="005A6C15"/>
    <w:rsid w:val="005A6F4B"/>
    <w:rsid w:val="005A7B37"/>
    <w:rsid w:val="005B0B7C"/>
    <w:rsid w:val="005B0DFF"/>
    <w:rsid w:val="005B135A"/>
    <w:rsid w:val="005B15FE"/>
    <w:rsid w:val="005B175C"/>
    <w:rsid w:val="005B18D4"/>
    <w:rsid w:val="005B2918"/>
    <w:rsid w:val="005B316B"/>
    <w:rsid w:val="005B39F0"/>
    <w:rsid w:val="005B3C8C"/>
    <w:rsid w:val="005B3E44"/>
    <w:rsid w:val="005B4023"/>
    <w:rsid w:val="005B4768"/>
    <w:rsid w:val="005B4876"/>
    <w:rsid w:val="005B48F3"/>
    <w:rsid w:val="005B4E47"/>
    <w:rsid w:val="005B550E"/>
    <w:rsid w:val="005B5808"/>
    <w:rsid w:val="005B5812"/>
    <w:rsid w:val="005B6051"/>
    <w:rsid w:val="005B60B2"/>
    <w:rsid w:val="005B6234"/>
    <w:rsid w:val="005B6472"/>
    <w:rsid w:val="005B64FA"/>
    <w:rsid w:val="005B679B"/>
    <w:rsid w:val="005B67E2"/>
    <w:rsid w:val="005B6CF2"/>
    <w:rsid w:val="005B6D2C"/>
    <w:rsid w:val="005B711C"/>
    <w:rsid w:val="005B7309"/>
    <w:rsid w:val="005B793B"/>
    <w:rsid w:val="005B79BC"/>
    <w:rsid w:val="005B7C08"/>
    <w:rsid w:val="005B7FA7"/>
    <w:rsid w:val="005C02DB"/>
    <w:rsid w:val="005C04CE"/>
    <w:rsid w:val="005C0687"/>
    <w:rsid w:val="005C13C5"/>
    <w:rsid w:val="005C14D7"/>
    <w:rsid w:val="005C155F"/>
    <w:rsid w:val="005C163B"/>
    <w:rsid w:val="005C17A9"/>
    <w:rsid w:val="005C1A60"/>
    <w:rsid w:val="005C1B83"/>
    <w:rsid w:val="005C1D13"/>
    <w:rsid w:val="005C1ECD"/>
    <w:rsid w:val="005C1F7B"/>
    <w:rsid w:val="005C21F5"/>
    <w:rsid w:val="005C2981"/>
    <w:rsid w:val="005C2F2D"/>
    <w:rsid w:val="005C34DE"/>
    <w:rsid w:val="005C59CC"/>
    <w:rsid w:val="005C5D4D"/>
    <w:rsid w:val="005C60E5"/>
    <w:rsid w:val="005C6225"/>
    <w:rsid w:val="005C67BA"/>
    <w:rsid w:val="005C680E"/>
    <w:rsid w:val="005C6819"/>
    <w:rsid w:val="005C6F6C"/>
    <w:rsid w:val="005C702A"/>
    <w:rsid w:val="005C714F"/>
    <w:rsid w:val="005C7854"/>
    <w:rsid w:val="005C7AE5"/>
    <w:rsid w:val="005D01C5"/>
    <w:rsid w:val="005D03EF"/>
    <w:rsid w:val="005D04D3"/>
    <w:rsid w:val="005D16FA"/>
    <w:rsid w:val="005D1802"/>
    <w:rsid w:val="005D2F0D"/>
    <w:rsid w:val="005D3706"/>
    <w:rsid w:val="005D435F"/>
    <w:rsid w:val="005D44F0"/>
    <w:rsid w:val="005D455C"/>
    <w:rsid w:val="005D485F"/>
    <w:rsid w:val="005D48B0"/>
    <w:rsid w:val="005D4D9A"/>
    <w:rsid w:val="005D5485"/>
    <w:rsid w:val="005D5AA2"/>
    <w:rsid w:val="005D5BAE"/>
    <w:rsid w:val="005D6614"/>
    <w:rsid w:val="005D66A2"/>
    <w:rsid w:val="005D67F6"/>
    <w:rsid w:val="005D6A89"/>
    <w:rsid w:val="005D6FC4"/>
    <w:rsid w:val="005D76A0"/>
    <w:rsid w:val="005D785D"/>
    <w:rsid w:val="005D7C1A"/>
    <w:rsid w:val="005D7FF6"/>
    <w:rsid w:val="005E0064"/>
    <w:rsid w:val="005E0305"/>
    <w:rsid w:val="005E0C00"/>
    <w:rsid w:val="005E0D88"/>
    <w:rsid w:val="005E10E1"/>
    <w:rsid w:val="005E1150"/>
    <w:rsid w:val="005E1242"/>
    <w:rsid w:val="005E1283"/>
    <w:rsid w:val="005E1858"/>
    <w:rsid w:val="005E1D1C"/>
    <w:rsid w:val="005E1F61"/>
    <w:rsid w:val="005E1FBE"/>
    <w:rsid w:val="005E257B"/>
    <w:rsid w:val="005E2DEE"/>
    <w:rsid w:val="005E2E34"/>
    <w:rsid w:val="005E2F4D"/>
    <w:rsid w:val="005E31F8"/>
    <w:rsid w:val="005E33F6"/>
    <w:rsid w:val="005E364A"/>
    <w:rsid w:val="005E36FF"/>
    <w:rsid w:val="005E38DC"/>
    <w:rsid w:val="005E3B4B"/>
    <w:rsid w:val="005E3D65"/>
    <w:rsid w:val="005E3F79"/>
    <w:rsid w:val="005E4077"/>
    <w:rsid w:val="005E4670"/>
    <w:rsid w:val="005E4D3D"/>
    <w:rsid w:val="005E5469"/>
    <w:rsid w:val="005E55E7"/>
    <w:rsid w:val="005E576D"/>
    <w:rsid w:val="005E5ADF"/>
    <w:rsid w:val="005E6214"/>
    <w:rsid w:val="005E67FD"/>
    <w:rsid w:val="005E6896"/>
    <w:rsid w:val="005E71C7"/>
    <w:rsid w:val="005E747A"/>
    <w:rsid w:val="005E7852"/>
    <w:rsid w:val="005E78BC"/>
    <w:rsid w:val="005E7ACD"/>
    <w:rsid w:val="005E7CE1"/>
    <w:rsid w:val="005F01FD"/>
    <w:rsid w:val="005F0D57"/>
    <w:rsid w:val="005F11B3"/>
    <w:rsid w:val="005F1711"/>
    <w:rsid w:val="005F17C6"/>
    <w:rsid w:val="005F17E0"/>
    <w:rsid w:val="005F19FA"/>
    <w:rsid w:val="005F212B"/>
    <w:rsid w:val="005F295E"/>
    <w:rsid w:val="005F2B88"/>
    <w:rsid w:val="005F2C07"/>
    <w:rsid w:val="005F2F2D"/>
    <w:rsid w:val="005F3C04"/>
    <w:rsid w:val="005F3F59"/>
    <w:rsid w:val="005F4291"/>
    <w:rsid w:val="005F45AF"/>
    <w:rsid w:val="005F4DF7"/>
    <w:rsid w:val="005F5667"/>
    <w:rsid w:val="005F5F0F"/>
    <w:rsid w:val="005F6836"/>
    <w:rsid w:val="005F6DA8"/>
    <w:rsid w:val="005F6DE4"/>
    <w:rsid w:val="005F6DEE"/>
    <w:rsid w:val="005F7569"/>
    <w:rsid w:val="005F77C8"/>
    <w:rsid w:val="005F7BC7"/>
    <w:rsid w:val="006001CD"/>
    <w:rsid w:val="0060045A"/>
    <w:rsid w:val="00601167"/>
    <w:rsid w:val="006011A4"/>
    <w:rsid w:val="006015AA"/>
    <w:rsid w:val="00601943"/>
    <w:rsid w:val="00601F75"/>
    <w:rsid w:val="00601FF8"/>
    <w:rsid w:val="006022BB"/>
    <w:rsid w:val="006024F8"/>
    <w:rsid w:val="006028E4"/>
    <w:rsid w:val="00602A92"/>
    <w:rsid w:val="0060330A"/>
    <w:rsid w:val="00603797"/>
    <w:rsid w:val="00603C9C"/>
    <w:rsid w:val="00604202"/>
    <w:rsid w:val="00604BAA"/>
    <w:rsid w:val="00604BE9"/>
    <w:rsid w:val="00604DDC"/>
    <w:rsid w:val="00605177"/>
    <w:rsid w:val="006054EA"/>
    <w:rsid w:val="006059EE"/>
    <w:rsid w:val="00605C0F"/>
    <w:rsid w:val="00605D76"/>
    <w:rsid w:val="00605ECB"/>
    <w:rsid w:val="00605F4E"/>
    <w:rsid w:val="00606001"/>
    <w:rsid w:val="006060F8"/>
    <w:rsid w:val="0060621A"/>
    <w:rsid w:val="00606A2E"/>
    <w:rsid w:val="00606E87"/>
    <w:rsid w:val="00606F44"/>
    <w:rsid w:val="00607029"/>
    <w:rsid w:val="00607910"/>
    <w:rsid w:val="00607F41"/>
    <w:rsid w:val="006102C9"/>
    <w:rsid w:val="006103C9"/>
    <w:rsid w:val="006109E1"/>
    <w:rsid w:val="0061164D"/>
    <w:rsid w:val="00611EFF"/>
    <w:rsid w:val="00612017"/>
    <w:rsid w:val="0061225D"/>
    <w:rsid w:val="00612690"/>
    <w:rsid w:val="00612878"/>
    <w:rsid w:val="00612E19"/>
    <w:rsid w:val="00613055"/>
    <w:rsid w:val="00613712"/>
    <w:rsid w:val="006137BA"/>
    <w:rsid w:val="00613922"/>
    <w:rsid w:val="006139E7"/>
    <w:rsid w:val="00613E89"/>
    <w:rsid w:val="00614606"/>
    <w:rsid w:val="0061490F"/>
    <w:rsid w:val="006149E5"/>
    <w:rsid w:val="00615146"/>
    <w:rsid w:val="00615669"/>
    <w:rsid w:val="006157AE"/>
    <w:rsid w:val="00615B0E"/>
    <w:rsid w:val="00615F02"/>
    <w:rsid w:val="00616DF8"/>
    <w:rsid w:val="00616F4C"/>
    <w:rsid w:val="006175B1"/>
    <w:rsid w:val="00617EFF"/>
    <w:rsid w:val="00617F56"/>
    <w:rsid w:val="00620247"/>
    <w:rsid w:val="0062066A"/>
    <w:rsid w:val="00620981"/>
    <w:rsid w:val="00620BEB"/>
    <w:rsid w:val="0062195B"/>
    <w:rsid w:val="00622724"/>
    <w:rsid w:val="006229D3"/>
    <w:rsid w:val="00622B38"/>
    <w:rsid w:val="006235C1"/>
    <w:rsid w:val="0062386D"/>
    <w:rsid w:val="00623AAB"/>
    <w:rsid w:val="00623D26"/>
    <w:rsid w:val="006245E7"/>
    <w:rsid w:val="00624F0D"/>
    <w:rsid w:val="0062585E"/>
    <w:rsid w:val="00625957"/>
    <w:rsid w:val="006259BF"/>
    <w:rsid w:val="006259F6"/>
    <w:rsid w:val="00625ACA"/>
    <w:rsid w:val="00625B09"/>
    <w:rsid w:val="0062607E"/>
    <w:rsid w:val="00626351"/>
    <w:rsid w:val="00626387"/>
    <w:rsid w:val="006263D1"/>
    <w:rsid w:val="00626D03"/>
    <w:rsid w:val="00626D75"/>
    <w:rsid w:val="0062778E"/>
    <w:rsid w:val="006277D2"/>
    <w:rsid w:val="00627DD7"/>
    <w:rsid w:val="006301EF"/>
    <w:rsid w:val="00630785"/>
    <w:rsid w:val="00631156"/>
    <w:rsid w:val="006312E9"/>
    <w:rsid w:val="00631427"/>
    <w:rsid w:val="0063189B"/>
    <w:rsid w:val="006326B6"/>
    <w:rsid w:val="00632792"/>
    <w:rsid w:val="00632819"/>
    <w:rsid w:val="0063334F"/>
    <w:rsid w:val="0063338E"/>
    <w:rsid w:val="00633794"/>
    <w:rsid w:val="00633821"/>
    <w:rsid w:val="00633895"/>
    <w:rsid w:val="006338BD"/>
    <w:rsid w:val="00633908"/>
    <w:rsid w:val="00633B61"/>
    <w:rsid w:val="00634250"/>
    <w:rsid w:val="0063449B"/>
    <w:rsid w:val="00634F0C"/>
    <w:rsid w:val="006351DB"/>
    <w:rsid w:val="00635C92"/>
    <w:rsid w:val="00636488"/>
    <w:rsid w:val="00636A44"/>
    <w:rsid w:val="00636DA5"/>
    <w:rsid w:val="00636F8E"/>
    <w:rsid w:val="00636FA3"/>
    <w:rsid w:val="00637707"/>
    <w:rsid w:val="00637A19"/>
    <w:rsid w:val="0064024F"/>
    <w:rsid w:val="00640405"/>
    <w:rsid w:val="00641339"/>
    <w:rsid w:val="006413CB"/>
    <w:rsid w:val="00641435"/>
    <w:rsid w:val="00641546"/>
    <w:rsid w:val="00641858"/>
    <w:rsid w:val="00641D53"/>
    <w:rsid w:val="00643184"/>
    <w:rsid w:val="006434F3"/>
    <w:rsid w:val="006438F3"/>
    <w:rsid w:val="00643D7B"/>
    <w:rsid w:val="00643DE5"/>
    <w:rsid w:val="006441B4"/>
    <w:rsid w:val="0064441C"/>
    <w:rsid w:val="00644EE2"/>
    <w:rsid w:val="0064509A"/>
    <w:rsid w:val="0064513A"/>
    <w:rsid w:val="00645CA8"/>
    <w:rsid w:val="00646384"/>
    <w:rsid w:val="006478A6"/>
    <w:rsid w:val="00647E06"/>
    <w:rsid w:val="006508BB"/>
    <w:rsid w:val="00650ACB"/>
    <w:rsid w:val="00650DF4"/>
    <w:rsid w:val="006511A9"/>
    <w:rsid w:val="006514F2"/>
    <w:rsid w:val="00651A23"/>
    <w:rsid w:val="00651BD8"/>
    <w:rsid w:val="00651CC7"/>
    <w:rsid w:val="00651E0F"/>
    <w:rsid w:val="00651F00"/>
    <w:rsid w:val="0065253D"/>
    <w:rsid w:val="00652645"/>
    <w:rsid w:val="00652F01"/>
    <w:rsid w:val="006533D3"/>
    <w:rsid w:val="006536BC"/>
    <w:rsid w:val="006536D4"/>
    <w:rsid w:val="0065434E"/>
    <w:rsid w:val="006549C1"/>
    <w:rsid w:val="006549D8"/>
    <w:rsid w:val="00654FE4"/>
    <w:rsid w:val="00655132"/>
    <w:rsid w:val="00655B14"/>
    <w:rsid w:val="00655BAC"/>
    <w:rsid w:val="006560B1"/>
    <w:rsid w:val="0065634D"/>
    <w:rsid w:val="0065677C"/>
    <w:rsid w:val="00656972"/>
    <w:rsid w:val="00656A2D"/>
    <w:rsid w:val="00656A36"/>
    <w:rsid w:val="00657186"/>
    <w:rsid w:val="0065723C"/>
    <w:rsid w:val="006574B7"/>
    <w:rsid w:val="006574E1"/>
    <w:rsid w:val="006575ED"/>
    <w:rsid w:val="006575FD"/>
    <w:rsid w:val="00657626"/>
    <w:rsid w:val="00657FE9"/>
    <w:rsid w:val="00660616"/>
    <w:rsid w:val="00660E78"/>
    <w:rsid w:val="00661611"/>
    <w:rsid w:val="0066175C"/>
    <w:rsid w:val="006625D7"/>
    <w:rsid w:val="006631C0"/>
    <w:rsid w:val="006637AC"/>
    <w:rsid w:val="00663A8E"/>
    <w:rsid w:val="00664053"/>
    <w:rsid w:val="006642FB"/>
    <w:rsid w:val="006643DA"/>
    <w:rsid w:val="0066484A"/>
    <w:rsid w:val="00664F59"/>
    <w:rsid w:val="00665E20"/>
    <w:rsid w:val="00666323"/>
    <w:rsid w:val="0066653C"/>
    <w:rsid w:val="00666557"/>
    <w:rsid w:val="00666705"/>
    <w:rsid w:val="0066695F"/>
    <w:rsid w:val="0066720D"/>
    <w:rsid w:val="00667490"/>
    <w:rsid w:val="0067049E"/>
    <w:rsid w:val="0067052B"/>
    <w:rsid w:val="00670A91"/>
    <w:rsid w:val="00670AAA"/>
    <w:rsid w:val="00671140"/>
    <w:rsid w:val="006718CC"/>
    <w:rsid w:val="006725B1"/>
    <w:rsid w:val="00672A61"/>
    <w:rsid w:val="00672B5F"/>
    <w:rsid w:val="00673365"/>
    <w:rsid w:val="006735F7"/>
    <w:rsid w:val="00673B78"/>
    <w:rsid w:val="00673BFD"/>
    <w:rsid w:val="00673DE7"/>
    <w:rsid w:val="006741DF"/>
    <w:rsid w:val="00674EDB"/>
    <w:rsid w:val="00675DEA"/>
    <w:rsid w:val="006761D3"/>
    <w:rsid w:val="00676350"/>
    <w:rsid w:val="00676407"/>
    <w:rsid w:val="006764FC"/>
    <w:rsid w:val="006768AE"/>
    <w:rsid w:val="00676C40"/>
    <w:rsid w:val="00676FBB"/>
    <w:rsid w:val="006775A9"/>
    <w:rsid w:val="006778FC"/>
    <w:rsid w:val="00677996"/>
    <w:rsid w:val="00677EF4"/>
    <w:rsid w:val="0068067E"/>
    <w:rsid w:val="00680DEB"/>
    <w:rsid w:val="00680F25"/>
    <w:rsid w:val="006812DD"/>
    <w:rsid w:val="0068170B"/>
    <w:rsid w:val="0068192B"/>
    <w:rsid w:val="00682086"/>
    <w:rsid w:val="0068237C"/>
    <w:rsid w:val="00682F11"/>
    <w:rsid w:val="00683053"/>
    <w:rsid w:val="00683304"/>
    <w:rsid w:val="00683755"/>
    <w:rsid w:val="006843F1"/>
    <w:rsid w:val="00684401"/>
    <w:rsid w:val="00684D0C"/>
    <w:rsid w:val="00684D69"/>
    <w:rsid w:val="00684D7F"/>
    <w:rsid w:val="006850A7"/>
    <w:rsid w:val="0068513A"/>
    <w:rsid w:val="00685632"/>
    <w:rsid w:val="006857BC"/>
    <w:rsid w:val="00685DAC"/>
    <w:rsid w:val="00686345"/>
    <w:rsid w:val="0069020D"/>
    <w:rsid w:val="00690934"/>
    <w:rsid w:val="00691773"/>
    <w:rsid w:val="006923BE"/>
    <w:rsid w:val="006925AA"/>
    <w:rsid w:val="006929EA"/>
    <w:rsid w:val="00693010"/>
    <w:rsid w:val="00693081"/>
    <w:rsid w:val="006930A7"/>
    <w:rsid w:val="0069346A"/>
    <w:rsid w:val="006938BC"/>
    <w:rsid w:val="00693D48"/>
    <w:rsid w:val="006944D5"/>
    <w:rsid w:val="00694575"/>
    <w:rsid w:val="006946EA"/>
    <w:rsid w:val="00695360"/>
    <w:rsid w:val="00695523"/>
    <w:rsid w:val="00695626"/>
    <w:rsid w:val="006959BA"/>
    <w:rsid w:val="0069625A"/>
    <w:rsid w:val="006968EB"/>
    <w:rsid w:val="00696A48"/>
    <w:rsid w:val="00696FAB"/>
    <w:rsid w:val="00697843"/>
    <w:rsid w:val="00697A7B"/>
    <w:rsid w:val="00697D14"/>
    <w:rsid w:val="006A004B"/>
    <w:rsid w:val="006A0737"/>
    <w:rsid w:val="006A0C62"/>
    <w:rsid w:val="006A0F63"/>
    <w:rsid w:val="006A144F"/>
    <w:rsid w:val="006A173E"/>
    <w:rsid w:val="006A1F15"/>
    <w:rsid w:val="006A215C"/>
    <w:rsid w:val="006A2C41"/>
    <w:rsid w:val="006A2C69"/>
    <w:rsid w:val="006A2E98"/>
    <w:rsid w:val="006A341B"/>
    <w:rsid w:val="006A353F"/>
    <w:rsid w:val="006A3E67"/>
    <w:rsid w:val="006A43BB"/>
    <w:rsid w:val="006A43D8"/>
    <w:rsid w:val="006A459A"/>
    <w:rsid w:val="006A4D62"/>
    <w:rsid w:val="006A5186"/>
    <w:rsid w:val="006A553D"/>
    <w:rsid w:val="006A554F"/>
    <w:rsid w:val="006A59E7"/>
    <w:rsid w:val="006A5F06"/>
    <w:rsid w:val="006A677D"/>
    <w:rsid w:val="006A6C56"/>
    <w:rsid w:val="006A78D5"/>
    <w:rsid w:val="006A7EAE"/>
    <w:rsid w:val="006B0454"/>
    <w:rsid w:val="006B094A"/>
    <w:rsid w:val="006B09EE"/>
    <w:rsid w:val="006B1E98"/>
    <w:rsid w:val="006B332E"/>
    <w:rsid w:val="006B3A72"/>
    <w:rsid w:val="006B419A"/>
    <w:rsid w:val="006B48A4"/>
    <w:rsid w:val="006B542D"/>
    <w:rsid w:val="006B55D0"/>
    <w:rsid w:val="006B56E9"/>
    <w:rsid w:val="006B6170"/>
    <w:rsid w:val="006B6200"/>
    <w:rsid w:val="006B6423"/>
    <w:rsid w:val="006B695F"/>
    <w:rsid w:val="006B71ED"/>
    <w:rsid w:val="006B74EC"/>
    <w:rsid w:val="006B790E"/>
    <w:rsid w:val="006B7B5C"/>
    <w:rsid w:val="006C0000"/>
    <w:rsid w:val="006C02C3"/>
    <w:rsid w:val="006C0588"/>
    <w:rsid w:val="006C0E17"/>
    <w:rsid w:val="006C0F9C"/>
    <w:rsid w:val="006C1016"/>
    <w:rsid w:val="006C1204"/>
    <w:rsid w:val="006C1A73"/>
    <w:rsid w:val="006C2790"/>
    <w:rsid w:val="006C27C0"/>
    <w:rsid w:val="006C27E9"/>
    <w:rsid w:val="006C283F"/>
    <w:rsid w:val="006C327E"/>
    <w:rsid w:val="006C33F6"/>
    <w:rsid w:val="006C386E"/>
    <w:rsid w:val="006C3A97"/>
    <w:rsid w:val="006C3C42"/>
    <w:rsid w:val="006C3F24"/>
    <w:rsid w:val="006C427D"/>
    <w:rsid w:val="006C49A5"/>
    <w:rsid w:val="006C4C48"/>
    <w:rsid w:val="006C50E0"/>
    <w:rsid w:val="006C5328"/>
    <w:rsid w:val="006C593E"/>
    <w:rsid w:val="006C5A42"/>
    <w:rsid w:val="006C5FF6"/>
    <w:rsid w:val="006C618D"/>
    <w:rsid w:val="006C6D35"/>
    <w:rsid w:val="006C6D80"/>
    <w:rsid w:val="006C6FE7"/>
    <w:rsid w:val="006C71FC"/>
    <w:rsid w:val="006C7340"/>
    <w:rsid w:val="006D009B"/>
    <w:rsid w:val="006D0534"/>
    <w:rsid w:val="006D066B"/>
    <w:rsid w:val="006D0D1D"/>
    <w:rsid w:val="006D0D4D"/>
    <w:rsid w:val="006D0DA0"/>
    <w:rsid w:val="006D117E"/>
    <w:rsid w:val="006D1337"/>
    <w:rsid w:val="006D165B"/>
    <w:rsid w:val="006D165F"/>
    <w:rsid w:val="006D16D5"/>
    <w:rsid w:val="006D18C1"/>
    <w:rsid w:val="006D18ED"/>
    <w:rsid w:val="006D1B97"/>
    <w:rsid w:val="006D1EC4"/>
    <w:rsid w:val="006D34B1"/>
    <w:rsid w:val="006D3608"/>
    <w:rsid w:val="006D388C"/>
    <w:rsid w:val="006D3FC9"/>
    <w:rsid w:val="006D42BA"/>
    <w:rsid w:val="006D42BF"/>
    <w:rsid w:val="006D4604"/>
    <w:rsid w:val="006D52B1"/>
    <w:rsid w:val="006D5549"/>
    <w:rsid w:val="006D5601"/>
    <w:rsid w:val="006D5922"/>
    <w:rsid w:val="006D5AC1"/>
    <w:rsid w:val="006D6259"/>
    <w:rsid w:val="006D67E6"/>
    <w:rsid w:val="006D68C9"/>
    <w:rsid w:val="006D73B1"/>
    <w:rsid w:val="006D745D"/>
    <w:rsid w:val="006D76E7"/>
    <w:rsid w:val="006D7880"/>
    <w:rsid w:val="006D7B5B"/>
    <w:rsid w:val="006E0097"/>
    <w:rsid w:val="006E065D"/>
    <w:rsid w:val="006E0696"/>
    <w:rsid w:val="006E08DF"/>
    <w:rsid w:val="006E09F5"/>
    <w:rsid w:val="006E12E7"/>
    <w:rsid w:val="006E1CC0"/>
    <w:rsid w:val="006E1E7F"/>
    <w:rsid w:val="006E211E"/>
    <w:rsid w:val="006E2554"/>
    <w:rsid w:val="006E263C"/>
    <w:rsid w:val="006E270B"/>
    <w:rsid w:val="006E29CF"/>
    <w:rsid w:val="006E2DC2"/>
    <w:rsid w:val="006E4884"/>
    <w:rsid w:val="006E5C1C"/>
    <w:rsid w:val="006E5C97"/>
    <w:rsid w:val="006E5CD9"/>
    <w:rsid w:val="006E5E99"/>
    <w:rsid w:val="006E62D1"/>
    <w:rsid w:val="006E6341"/>
    <w:rsid w:val="006E68A5"/>
    <w:rsid w:val="006E6BB9"/>
    <w:rsid w:val="006E6D05"/>
    <w:rsid w:val="006E6E50"/>
    <w:rsid w:val="006E7049"/>
    <w:rsid w:val="006E71F7"/>
    <w:rsid w:val="006E74BF"/>
    <w:rsid w:val="006E755E"/>
    <w:rsid w:val="006F0198"/>
    <w:rsid w:val="006F01D1"/>
    <w:rsid w:val="006F05D1"/>
    <w:rsid w:val="006F0BB7"/>
    <w:rsid w:val="006F0C71"/>
    <w:rsid w:val="006F0E4E"/>
    <w:rsid w:val="006F166C"/>
    <w:rsid w:val="006F1A53"/>
    <w:rsid w:val="006F1B31"/>
    <w:rsid w:val="006F1BDB"/>
    <w:rsid w:val="006F3224"/>
    <w:rsid w:val="006F34A8"/>
    <w:rsid w:val="006F37CA"/>
    <w:rsid w:val="006F42B0"/>
    <w:rsid w:val="006F47BA"/>
    <w:rsid w:val="006F4834"/>
    <w:rsid w:val="006F4ADF"/>
    <w:rsid w:val="006F4D6A"/>
    <w:rsid w:val="006F5089"/>
    <w:rsid w:val="006F514E"/>
    <w:rsid w:val="006F6797"/>
    <w:rsid w:val="006F690A"/>
    <w:rsid w:val="006F6936"/>
    <w:rsid w:val="006F6A36"/>
    <w:rsid w:val="006F6B9A"/>
    <w:rsid w:val="006F6BFC"/>
    <w:rsid w:val="006F6C4C"/>
    <w:rsid w:val="006F73AE"/>
    <w:rsid w:val="007006C5"/>
    <w:rsid w:val="007011DB"/>
    <w:rsid w:val="00702372"/>
    <w:rsid w:val="00702444"/>
    <w:rsid w:val="00702F5A"/>
    <w:rsid w:val="0070336D"/>
    <w:rsid w:val="007035AF"/>
    <w:rsid w:val="00703A0A"/>
    <w:rsid w:val="007044E7"/>
    <w:rsid w:val="007046DD"/>
    <w:rsid w:val="00704705"/>
    <w:rsid w:val="007047B4"/>
    <w:rsid w:val="007055DB"/>
    <w:rsid w:val="00705832"/>
    <w:rsid w:val="00705A50"/>
    <w:rsid w:val="00705F34"/>
    <w:rsid w:val="00705FBC"/>
    <w:rsid w:val="00706D8E"/>
    <w:rsid w:val="00707180"/>
    <w:rsid w:val="007074BE"/>
    <w:rsid w:val="00707AD2"/>
    <w:rsid w:val="00707B1C"/>
    <w:rsid w:val="00707EEF"/>
    <w:rsid w:val="00710088"/>
    <w:rsid w:val="007103A5"/>
    <w:rsid w:val="00710431"/>
    <w:rsid w:val="007106B0"/>
    <w:rsid w:val="00711128"/>
    <w:rsid w:val="007114F1"/>
    <w:rsid w:val="0071158C"/>
    <w:rsid w:val="00711669"/>
    <w:rsid w:val="0071174E"/>
    <w:rsid w:val="00711C99"/>
    <w:rsid w:val="00711E9D"/>
    <w:rsid w:val="00711EB8"/>
    <w:rsid w:val="00712159"/>
    <w:rsid w:val="0071393C"/>
    <w:rsid w:val="00713B27"/>
    <w:rsid w:val="0071470A"/>
    <w:rsid w:val="007147B1"/>
    <w:rsid w:val="00715EA9"/>
    <w:rsid w:val="0071619E"/>
    <w:rsid w:val="00720D8A"/>
    <w:rsid w:val="00720F19"/>
    <w:rsid w:val="00721A9D"/>
    <w:rsid w:val="00721AC3"/>
    <w:rsid w:val="00722D1D"/>
    <w:rsid w:val="00723364"/>
    <w:rsid w:val="00723AAB"/>
    <w:rsid w:val="00723D65"/>
    <w:rsid w:val="00724334"/>
    <w:rsid w:val="00724783"/>
    <w:rsid w:val="00724BFB"/>
    <w:rsid w:val="00724D0F"/>
    <w:rsid w:val="00724D68"/>
    <w:rsid w:val="00725086"/>
    <w:rsid w:val="00725B2A"/>
    <w:rsid w:val="00727424"/>
    <w:rsid w:val="007278C1"/>
    <w:rsid w:val="00730015"/>
    <w:rsid w:val="00730085"/>
    <w:rsid w:val="00730331"/>
    <w:rsid w:val="00730488"/>
    <w:rsid w:val="00730A08"/>
    <w:rsid w:val="00730E10"/>
    <w:rsid w:val="00732464"/>
    <w:rsid w:val="00732B86"/>
    <w:rsid w:val="00732E9E"/>
    <w:rsid w:val="00732FFF"/>
    <w:rsid w:val="0073340B"/>
    <w:rsid w:val="00733AF5"/>
    <w:rsid w:val="00733CD9"/>
    <w:rsid w:val="00733CDB"/>
    <w:rsid w:val="00733EEA"/>
    <w:rsid w:val="007342F7"/>
    <w:rsid w:val="0073460D"/>
    <w:rsid w:val="0073625A"/>
    <w:rsid w:val="007363E6"/>
    <w:rsid w:val="007369AE"/>
    <w:rsid w:val="00737369"/>
    <w:rsid w:val="007373CC"/>
    <w:rsid w:val="0073768F"/>
    <w:rsid w:val="00737785"/>
    <w:rsid w:val="00737E84"/>
    <w:rsid w:val="0074007C"/>
    <w:rsid w:val="007400B3"/>
    <w:rsid w:val="00740257"/>
    <w:rsid w:val="0074042C"/>
    <w:rsid w:val="0074066A"/>
    <w:rsid w:val="007406E7"/>
    <w:rsid w:val="007408FA"/>
    <w:rsid w:val="00740ED4"/>
    <w:rsid w:val="0074109A"/>
    <w:rsid w:val="007410D0"/>
    <w:rsid w:val="0074116D"/>
    <w:rsid w:val="00741490"/>
    <w:rsid w:val="0074211C"/>
    <w:rsid w:val="00742435"/>
    <w:rsid w:val="00742FA7"/>
    <w:rsid w:val="00743269"/>
    <w:rsid w:val="007445ED"/>
    <w:rsid w:val="007449E4"/>
    <w:rsid w:val="00744C71"/>
    <w:rsid w:val="00745054"/>
    <w:rsid w:val="007450A6"/>
    <w:rsid w:val="00745E10"/>
    <w:rsid w:val="00746150"/>
    <w:rsid w:val="00746161"/>
    <w:rsid w:val="007465EB"/>
    <w:rsid w:val="00746711"/>
    <w:rsid w:val="0074676A"/>
    <w:rsid w:val="00746AAB"/>
    <w:rsid w:val="007472F7"/>
    <w:rsid w:val="0074784D"/>
    <w:rsid w:val="007501BA"/>
    <w:rsid w:val="00750613"/>
    <w:rsid w:val="0075076C"/>
    <w:rsid w:val="007511E9"/>
    <w:rsid w:val="007518DD"/>
    <w:rsid w:val="00751A89"/>
    <w:rsid w:val="00751B0A"/>
    <w:rsid w:val="00751E09"/>
    <w:rsid w:val="007524FA"/>
    <w:rsid w:val="00752942"/>
    <w:rsid w:val="00752CF7"/>
    <w:rsid w:val="00752D18"/>
    <w:rsid w:val="00752F37"/>
    <w:rsid w:val="007531A3"/>
    <w:rsid w:val="00753884"/>
    <w:rsid w:val="0075393B"/>
    <w:rsid w:val="00753C82"/>
    <w:rsid w:val="00753CDA"/>
    <w:rsid w:val="007550BA"/>
    <w:rsid w:val="0075513F"/>
    <w:rsid w:val="00755295"/>
    <w:rsid w:val="00755435"/>
    <w:rsid w:val="0075590D"/>
    <w:rsid w:val="00755939"/>
    <w:rsid w:val="00755E52"/>
    <w:rsid w:val="00756000"/>
    <w:rsid w:val="0075647C"/>
    <w:rsid w:val="00756ABE"/>
    <w:rsid w:val="00756D93"/>
    <w:rsid w:val="00756F3E"/>
    <w:rsid w:val="00757308"/>
    <w:rsid w:val="007573FF"/>
    <w:rsid w:val="00757C91"/>
    <w:rsid w:val="00757D4B"/>
    <w:rsid w:val="00760084"/>
    <w:rsid w:val="00760905"/>
    <w:rsid w:val="00761354"/>
    <w:rsid w:val="007613E8"/>
    <w:rsid w:val="00761475"/>
    <w:rsid w:val="00762629"/>
    <w:rsid w:val="00762719"/>
    <w:rsid w:val="007629AA"/>
    <w:rsid w:val="00762A79"/>
    <w:rsid w:val="00762E2A"/>
    <w:rsid w:val="00762E59"/>
    <w:rsid w:val="0076335E"/>
    <w:rsid w:val="0076360B"/>
    <w:rsid w:val="00763892"/>
    <w:rsid w:val="00763CC5"/>
    <w:rsid w:val="00763E65"/>
    <w:rsid w:val="00763EB8"/>
    <w:rsid w:val="00764DE1"/>
    <w:rsid w:val="00765653"/>
    <w:rsid w:val="00765DFF"/>
    <w:rsid w:val="00766749"/>
    <w:rsid w:val="00766A94"/>
    <w:rsid w:val="00766DDC"/>
    <w:rsid w:val="00766E2E"/>
    <w:rsid w:val="00766F23"/>
    <w:rsid w:val="0076703A"/>
    <w:rsid w:val="00767461"/>
    <w:rsid w:val="007674F2"/>
    <w:rsid w:val="00767B27"/>
    <w:rsid w:val="007701C0"/>
    <w:rsid w:val="00770358"/>
    <w:rsid w:val="00770397"/>
    <w:rsid w:val="0077098D"/>
    <w:rsid w:val="00771283"/>
    <w:rsid w:val="007715B1"/>
    <w:rsid w:val="00771FD5"/>
    <w:rsid w:val="00772007"/>
    <w:rsid w:val="0077230B"/>
    <w:rsid w:val="007723AD"/>
    <w:rsid w:val="007724D3"/>
    <w:rsid w:val="007728AB"/>
    <w:rsid w:val="00772CA7"/>
    <w:rsid w:val="00772E5F"/>
    <w:rsid w:val="007734E9"/>
    <w:rsid w:val="00773C4E"/>
    <w:rsid w:val="00773DCC"/>
    <w:rsid w:val="00773FFD"/>
    <w:rsid w:val="007740B7"/>
    <w:rsid w:val="007740C3"/>
    <w:rsid w:val="0077421D"/>
    <w:rsid w:val="0077452F"/>
    <w:rsid w:val="007745CD"/>
    <w:rsid w:val="0077465C"/>
    <w:rsid w:val="00774BC9"/>
    <w:rsid w:val="0077587C"/>
    <w:rsid w:val="00775969"/>
    <w:rsid w:val="00775E7E"/>
    <w:rsid w:val="00776213"/>
    <w:rsid w:val="007764DE"/>
    <w:rsid w:val="007765AE"/>
    <w:rsid w:val="00776B3E"/>
    <w:rsid w:val="00776D8A"/>
    <w:rsid w:val="00776F2B"/>
    <w:rsid w:val="00777507"/>
    <w:rsid w:val="00777A89"/>
    <w:rsid w:val="00777DED"/>
    <w:rsid w:val="0078016D"/>
    <w:rsid w:val="007801C0"/>
    <w:rsid w:val="0078125A"/>
    <w:rsid w:val="00781998"/>
    <w:rsid w:val="0078227D"/>
    <w:rsid w:val="0078232C"/>
    <w:rsid w:val="007828FB"/>
    <w:rsid w:val="0078302D"/>
    <w:rsid w:val="007833D6"/>
    <w:rsid w:val="00783617"/>
    <w:rsid w:val="007836D7"/>
    <w:rsid w:val="00783755"/>
    <w:rsid w:val="00783BF1"/>
    <w:rsid w:val="00783CA4"/>
    <w:rsid w:val="007843B9"/>
    <w:rsid w:val="007844EE"/>
    <w:rsid w:val="00784692"/>
    <w:rsid w:val="00784F3E"/>
    <w:rsid w:val="00785AA1"/>
    <w:rsid w:val="00785E26"/>
    <w:rsid w:val="00785F62"/>
    <w:rsid w:val="00785FD0"/>
    <w:rsid w:val="00786064"/>
    <w:rsid w:val="00786089"/>
    <w:rsid w:val="007868B4"/>
    <w:rsid w:val="00786D5F"/>
    <w:rsid w:val="00786DC1"/>
    <w:rsid w:val="00787274"/>
    <w:rsid w:val="007872C2"/>
    <w:rsid w:val="00787337"/>
    <w:rsid w:val="0078753F"/>
    <w:rsid w:val="00787645"/>
    <w:rsid w:val="00787AFC"/>
    <w:rsid w:val="00787DC8"/>
    <w:rsid w:val="007902CE"/>
    <w:rsid w:val="0079042B"/>
    <w:rsid w:val="00790530"/>
    <w:rsid w:val="00791067"/>
    <w:rsid w:val="00791179"/>
    <w:rsid w:val="00791583"/>
    <w:rsid w:val="00791664"/>
    <w:rsid w:val="00792065"/>
    <w:rsid w:val="00792127"/>
    <w:rsid w:val="00792B72"/>
    <w:rsid w:val="00792F42"/>
    <w:rsid w:val="00793BFA"/>
    <w:rsid w:val="00793D6B"/>
    <w:rsid w:val="00793F85"/>
    <w:rsid w:val="00794099"/>
    <w:rsid w:val="00794359"/>
    <w:rsid w:val="007946F3"/>
    <w:rsid w:val="007948D2"/>
    <w:rsid w:val="00794CB9"/>
    <w:rsid w:val="007956C4"/>
    <w:rsid w:val="0079574F"/>
    <w:rsid w:val="00795C16"/>
    <w:rsid w:val="00795F0C"/>
    <w:rsid w:val="007960A0"/>
    <w:rsid w:val="007960B9"/>
    <w:rsid w:val="00796353"/>
    <w:rsid w:val="00796409"/>
    <w:rsid w:val="007967B2"/>
    <w:rsid w:val="0079682D"/>
    <w:rsid w:val="00797250"/>
    <w:rsid w:val="0079748D"/>
    <w:rsid w:val="00797649"/>
    <w:rsid w:val="00797C1B"/>
    <w:rsid w:val="00797CDB"/>
    <w:rsid w:val="00797E7F"/>
    <w:rsid w:val="007A047A"/>
    <w:rsid w:val="007A0849"/>
    <w:rsid w:val="007A090D"/>
    <w:rsid w:val="007A103E"/>
    <w:rsid w:val="007A1F1B"/>
    <w:rsid w:val="007A22BE"/>
    <w:rsid w:val="007A2A3B"/>
    <w:rsid w:val="007A30D8"/>
    <w:rsid w:val="007A3203"/>
    <w:rsid w:val="007A3684"/>
    <w:rsid w:val="007A3851"/>
    <w:rsid w:val="007A405C"/>
    <w:rsid w:val="007A427E"/>
    <w:rsid w:val="007A4585"/>
    <w:rsid w:val="007A45AB"/>
    <w:rsid w:val="007A46AB"/>
    <w:rsid w:val="007A4B52"/>
    <w:rsid w:val="007A4D9A"/>
    <w:rsid w:val="007A5B4D"/>
    <w:rsid w:val="007A6837"/>
    <w:rsid w:val="007A6854"/>
    <w:rsid w:val="007A6BFC"/>
    <w:rsid w:val="007A7328"/>
    <w:rsid w:val="007A7EDA"/>
    <w:rsid w:val="007A7F09"/>
    <w:rsid w:val="007B0370"/>
    <w:rsid w:val="007B0C31"/>
    <w:rsid w:val="007B10A9"/>
    <w:rsid w:val="007B17DC"/>
    <w:rsid w:val="007B2041"/>
    <w:rsid w:val="007B238D"/>
    <w:rsid w:val="007B28BB"/>
    <w:rsid w:val="007B2B31"/>
    <w:rsid w:val="007B3A04"/>
    <w:rsid w:val="007B3E25"/>
    <w:rsid w:val="007B3FF1"/>
    <w:rsid w:val="007B4431"/>
    <w:rsid w:val="007B4454"/>
    <w:rsid w:val="007B4875"/>
    <w:rsid w:val="007B488A"/>
    <w:rsid w:val="007B489F"/>
    <w:rsid w:val="007B48BF"/>
    <w:rsid w:val="007B4A56"/>
    <w:rsid w:val="007B4F2C"/>
    <w:rsid w:val="007B536E"/>
    <w:rsid w:val="007B55A7"/>
    <w:rsid w:val="007B5670"/>
    <w:rsid w:val="007B5D11"/>
    <w:rsid w:val="007B5D8E"/>
    <w:rsid w:val="007B60BC"/>
    <w:rsid w:val="007B6BB8"/>
    <w:rsid w:val="007B6D58"/>
    <w:rsid w:val="007B7B0E"/>
    <w:rsid w:val="007C01D7"/>
    <w:rsid w:val="007C03BF"/>
    <w:rsid w:val="007C0944"/>
    <w:rsid w:val="007C0B79"/>
    <w:rsid w:val="007C0C41"/>
    <w:rsid w:val="007C0D0C"/>
    <w:rsid w:val="007C13F9"/>
    <w:rsid w:val="007C1680"/>
    <w:rsid w:val="007C19D7"/>
    <w:rsid w:val="007C1F7D"/>
    <w:rsid w:val="007C1F92"/>
    <w:rsid w:val="007C2141"/>
    <w:rsid w:val="007C2885"/>
    <w:rsid w:val="007C2DF1"/>
    <w:rsid w:val="007C308F"/>
    <w:rsid w:val="007C30B8"/>
    <w:rsid w:val="007C3684"/>
    <w:rsid w:val="007C399F"/>
    <w:rsid w:val="007C450C"/>
    <w:rsid w:val="007C4655"/>
    <w:rsid w:val="007C4658"/>
    <w:rsid w:val="007C48C9"/>
    <w:rsid w:val="007C4AF1"/>
    <w:rsid w:val="007C4D1E"/>
    <w:rsid w:val="007C4EA5"/>
    <w:rsid w:val="007C54B5"/>
    <w:rsid w:val="007C5868"/>
    <w:rsid w:val="007C5B92"/>
    <w:rsid w:val="007C5CC9"/>
    <w:rsid w:val="007C62D1"/>
    <w:rsid w:val="007C6372"/>
    <w:rsid w:val="007C6DC3"/>
    <w:rsid w:val="007C6E60"/>
    <w:rsid w:val="007C6F8A"/>
    <w:rsid w:val="007C7325"/>
    <w:rsid w:val="007C7DF5"/>
    <w:rsid w:val="007D0052"/>
    <w:rsid w:val="007D009C"/>
    <w:rsid w:val="007D11FA"/>
    <w:rsid w:val="007D1409"/>
    <w:rsid w:val="007D16BA"/>
    <w:rsid w:val="007D16FA"/>
    <w:rsid w:val="007D1BEC"/>
    <w:rsid w:val="007D1E10"/>
    <w:rsid w:val="007D20A7"/>
    <w:rsid w:val="007D2788"/>
    <w:rsid w:val="007D28F3"/>
    <w:rsid w:val="007D2F14"/>
    <w:rsid w:val="007D3C0F"/>
    <w:rsid w:val="007D3DF0"/>
    <w:rsid w:val="007D4CDC"/>
    <w:rsid w:val="007D4EA2"/>
    <w:rsid w:val="007D592C"/>
    <w:rsid w:val="007D5A26"/>
    <w:rsid w:val="007D61C1"/>
    <w:rsid w:val="007D62C0"/>
    <w:rsid w:val="007D63A1"/>
    <w:rsid w:val="007D66A4"/>
    <w:rsid w:val="007D66DA"/>
    <w:rsid w:val="007D680B"/>
    <w:rsid w:val="007D69D5"/>
    <w:rsid w:val="007D6B85"/>
    <w:rsid w:val="007E00F0"/>
    <w:rsid w:val="007E06CD"/>
    <w:rsid w:val="007E0F7C"/>
    <w:rsid w:val="007E0FA7"/>
    <w:rsid w:val="007E1236"/>
    <w:rsid w:val="007E17DF"/>
    <w:rsid w:val="007E1A23"/>
    <w:rsid w:val="007E1B21"/>
    <w:rsid w:val="007E1D36"/>
    <w:rsid w:val="007E1FED"/>
    <w:rsid w:val="007E2283"/>
    <w:rsid w:val="007E294F"/>
    <w:rsid w:val="007E30CA"/>
    <w:rsid w:val="007E3AA6"/>
    <w:rsid w:val="007E412D"/>
    <w:rsid w:val="007E5187"/>
    <w:rsid w:val="007E601C"/>
    <w:rsid w:val="007E6700"/>
    <w:rsid w:val="007E72BA"/>
    <w:rsid w:val="007E77CD"/>
    <w:rsid w:val="007E7A09"/>
    <w:rsid w:val="007E7AA7"/>
    <w:rsid w:val="007E7AD3"/>
    <w:rsid w:val="007E7B02"/>
    <w:rsid w:val="007E7D5B"/>
    <w:rsid w:val="007F049E"/>
    <w:rsid w:val="007F07C1"/>
    <w:rsid w:val="007F09E5"/>
    <w:rsid w:val="007F0B17"/>
    <w:rsid w:val="007F0CF6"/>
    <w:rsid w:val="007F11AB"/>
    <w:rsid w:val="007F1218"/>
    <w:rsid w:val="007F165A"/>
    <w:rsid w:val="007F1B03"/>
    <w:rsid w:val="007F1B6B"/>
    <w:rsid w:val="007F2188"/>
    <w:rsid w:val="007F2775"/>
    <w:rsid w:val="007F2B76"/>
    <w:rsid w:val="007F2FAB"/>
    <w:rsid w:val="007F376F"/>
    <w:rsid w:val="007F3EA8"/>
    <w:rsid w:val="007F3EBF"/>
    <w:rsid w:val="007F40E2"/>
    <w:rsid w:val="007F4BC3"/>
    <w:rsid w:val="007F4D4B"/>
    <w:rsid w:val="007F4E43"/>
    <w:rsid w:val="007F4FE3"/>
    <w:rsid w:val="007F5473"/>
    <w:rsid w:val="007F56EA"/>
    <w:rsid w:val="007F5ED2"/>
    <w:rsid w:val="007F6C42"/>
    <w:rsid w:val="007F6CAE"/>
    <w:rsid w:val="007F6D27"/>
    <w:rsid w:val="007F6D92"/>
    <w:rsid w:val="007F75BD"/>
    <w:rsid w:val="007F768E"/>
    <w:rsid w:val="007F76F3"/>
    <w:rsid w:val="007F7D32"/>
    <w:rsid w:val="007F7F3F"/>
    <w:rsid w:val="0080000C"/>
    <w:rsid w:val="00800528"/>
    <w:rsid w:val="00800E58"/>
    <w:rsid w:val="00801332"/>
    <w:rsid w:val="00801596"/>
    <w:rsid w:val="00801789"/>
    <w:rsid w:val="00802510"/>
    <w:rsid w:val="00802667"/>
    <w:rsid w:val="00802BB2"/>
    <w:rsid w:val="00803369"/>
    <w:rsid w:val="008035E5"/>
    <w:rsid w:val="008039A9"/>
    <w:rsid w:val="00803D24"/>
    <w:rsid w:val="00804420"/>
    <w:rsid w:val="00804B33"/>
    <w:rsid w:val="00804BD2"/>
    <w:rsid w:val="00804BE9"/>
    <w:rsid w:val="00805F98"/>
    <w:rsid w:val="00807233"/>
    <w:rsid w:val="00807508"/>
    <w:rsid w:val="00807FE5"/>
    <w:rsid w:val="0081088F"/>
    <w:rsid w:val="00810D81"/>
    <w:rsid w:val="00810E18"/>
    <w:rsid w:val="00810F28"/>
    <w:rsid w:val="008111E4"/>
    <w:rsid w:val="00811AB5"/>
    <w:rsid w:val="00811CD0"/>
    <w:rsid w:val="00811D9D"/>
    <w:rsid w:val="008123CC"/>
    <w:rsid w:val="00812489"/>
    <w:rsid w:val="008129BB"/>
    <w:rsid w:val="00813265"/>
    <w:rsid w:val="00813C99"/>
    <w:rsid w:val="00813F5E"/>
    <w:rsid w:val="008142E3"/>
    <w:rsid w:val="00814413"/>
    <w:rsid w:val="0081450C"/>
    <w:rsid w:val="00814F9E"/>
    <w:rsid w:val="008153DA"/>
    <w:rsid w:val="008157AA"/>
    <w:rsid w:val="0081622F"/>
    <w:rsid w:val="00816A9C"/>
    <w:rsid w:val="00816FF1"/>
    <w:rsid w:val="0081711B"/>
    <w:rsid w:val="00817945"/>
    <w:rsid w:val="00817AC2"/>
    <w:rsid w:val="00817DCA"/>
    <w:rsid w:val="00817DF4"/>
    <w:rsid w:val="00817FFB"/>
    <w:rsid w:val="00820190"/>
    <w:rsid w:val="008203A8"/>
    <w:rsid w:val="00820592"/>
    <w:rsid w:val="00820651"/>
    <w:rsid w:val="008207AB"/>
    <w:rsid w:val="0082080A"/>
    <w:rsid w:val="008218A7"/>
    <w:rsid w:val="008219DA"/>
    <w:rsid w:val="00822B8F"/>
    <w:rsid w:val="00822CE6"/>
    <w:rsid w:val="00823041"/>
    <w:rsid w:val="00823599"/>
    <w:rsid w:val="00823756"/>
    <w:rsid w:val="00823FDB"/>
    <w:rsid w:val="0082436A"/>
    <w:rsid w:val="0082446F"/>
    <w:rsid w:val="00824C3F"/>
    <w:rsid w:val="00824D50"/>
    <w:rsid w:val="008250FF"/>
    <w:rsid w:val="008254A7"/>
    <w:rsid w:val="008262F3"/>
    <w:rsid w:val="008268F7"/>
    <w:rsid w:val="00827B31"/>
    <w:rsid w:val="00827E76"/>
    <w:rsid w:val="00830074"/>
    <w:rsid w:val="00830A36"/>
    <w:rsid w:val="00830EC8"/>
    <w:rsid w:val="00830FA9"/>
    <w:rsid w:val="00831025"/>
    <w:rsid w:val="00831245"/>
    <w:rsid w:val="0083137C"/>
    <w:rsid w:val="00831848"/>
    <w:rsid w:val="00832C9A"/>
    <w:rsid w:val="00832F8F"/>
    <w:rsid w:val="00834186"/>
    <w:rsid w:val="00834721"/>
    <w:rsid w:val="00834C7D"/>
    <w:rsid w:val="00834DC8"/>
    <w:rsid w:val="0083585F"/>
    <w:rsid w:val="00836451"/>
    <w:rsid w:val="00836EF3"/>
    <w:rsid w:val="00836F4B"/>
    <w:rsid w:val="00837292"/>
    <w:rsid w:val="00837923"/>
    <w:rsid w:val="00837D9E"/>
    <w:rsid w:val="00837DB7"/>
    <w:rsid w:val="00837DEC"/>
    <w:rsid w:val="00840235"/>
    <w:rsid w:val="0084036F"/>
    <w:rsid w:val="00840787"/>
    <w:rsid w:val="0084097A"/>
    <w:rsid w:val="00840A9A"/>
    <w:rsid w:val="00841123"/>
    <w:rsid w:val="008412E4"/>
    <w:rsid w:val="008415AC"/>
    <w:rsid w:val="008420D2"/>
    <w:rsid w:val="008422F8"/>
    <w:rsid w:val="008426DE"/>
    <w:rsid w:val="00842AD3"/>
    <w:rsid w:val="008434A5"/>
    <w:rsid w:val="0084432D"/>
    <w:rsid w:val="00845E7C"/>
    <w:rsid w:val="008462A9"/>
    <w:rsid w:val="00846654"/>
    <w:rsid w:val="00846680"/>
    <w:rsid w:val="0084673C"/>
    <w:rsid w:val="00846B92"/>
    <w:rsid w:val="00846F11"/>
    <w:rsid w:val="00847DD9"/>
    <w:rsid w:val="00847FBE"/>
    <w:rsid w:val="008504A7"/>
    <w:rsid w:val="00850F30"/>
    <w:rsid w:val="00851B23"/>
    <w:rsid w:val="00851BD8"/>
    <w:rsid w:val="00851EC5"/>
    <w:rsid w:val="00852949"/>
    <w:rsid w:val="00852D8E"/>
    <w:rsid w:val="0085337A"/>
    <w:rsid w:val="00853902"/>
    <w:rsid w:val="00853A5B"/>
    <w:rsid w:val="00853AAA"/>
    <w:rsid w:val="00853B33"/>
    <w:rsid w:val="00853F35"/>
    <w:rsid w:val="00854AA2"/>
    <w:rsid w:val="008557CD"/>
    <w:rsid w:val="00856247"/>
    <w:rsid w:val="00856781"/>
    <w:rsid w:val="0085693D"/>
    <w:rsid w:val="00856A99"/>
    <w:rsid w:val="008570B4"/>
    <w:rsid w:val="00857978"/>
    <w:rsid w:val="00857A55"/>
    <w:rsid w:val="008605B2"/>
    <w:rsid w:val="0086090B"/>
    <w:rsid w:val="00861070"/>
    <w:rsid w:val="00861131"/>
    <w:rsid w:val="0086180D"/>
    <w:rsid w:val="008620A4"/>
    <w:rsid w:val="008621E4"/>
    <w:rsid w:val="008624F7"/>
    <w:rsid w:val="008627D1"/>
    <w:rsid w:val="008629C2"/>
    <w:rsid w:val="00862DD3"/>
    <w:rsid w:val="00862F2F"/>
    <w:rsid w:val="0086377A"/>
    <w:rsid w:val="00863D47"/>
    <w:rsid w:val="0086412C"/>
    <w:rsid w:val="008641C3"/>
    <w:rsid w:val="008644BC"/>
    <w:rsid w:val="00864525"/>
    <w:rsid w:val="00864BEF"/>
    <w:rsid w:val="008650FC"/>
    <w:rsid w:val="008652D5"/>
    <w:rsid w:val="008656DE"/>
    <w:rsid w:val="00865D14"/>
    <w:rsid w:val="00865F36"/>
    <w:rsid w:val="0086646B"/>
    <w:rsid w:val="00866B97"/>
    <w:rsid w:val="00866C84"/>
    <w:rsid w:val="00866D21"/>
    <w:rsid w:val="00866DA6"/>
    <w:rsid w:val="008671E5"/>
    <w:rsid w:val="008671F9"/>
    <w:rsid w:val="008673E5"/>
    <w:rsid w:val="0086788F"/>
    <w:rsid w:val="00867AC5"/>
    <w:rsid w:val="00867F77"/>
    <w:rsid w:val="0087026E"/>
    <w:rsid w:val="008706BB"/>
    <w:rsid w:val="0087073E"/>
    <w:rsid w:val="00870842"/>
    <w:rsid w:val="008708ED"/>
    <w:rsid w:val="00870971"/>
    <w:rsid w:val="00870A62"/>
    <w:rsid w:val="00870D76"/>
    <w:rsid w:val="00870FC4"/>
    <w:rsid w:val="008711A1"/>
    <w:rsid w:val="00871C98"/>
    <w:rsid w:val="00871CF5"/>
    <w:rsid w:val="008720B0"/>
    <w:rsid w:val="00872A1F"/>
    <w:rsid w:val="00872F8D"/>
    <w:rsid w:val="00873242"/>
    <w:rsid w:val="008741AB"/>
    <w:rsid w:val="008744B8"/>
    <w:rsid w:val="00874682"/>
    <w:rsid w:val="00875090"/>
    <w:rsid w:val="0087564A"/>
    <w:rsid w:val="008756D5"/>
    <w:rsid w:val="00876156"/>
    <w:rsid w:val="008761FE"/>
    <w:rsid w:val="00876290"/>
    <w:rsid w:val="008768FD"/>
    <w:rsid w:val="00876A4D"/>
    <w:rsid w:val="00876E4E"/>
    <w:rsid w:val="008775CB"/>
    <w:rsid w:val="008775F5"/>
    <w:rsid w:val="00877BB2"/>
    <w:rsid w:val="008800A4"/>
    <w:rsid w:val="00880320"/>
    <w:rsid w:val="00880F3A"/>
    <w:rsid w:val="0088127D"/>
    <w:rsid w:val="008818C8"/>
    <w:rsid w:val="008819C2"/>
    <w:rsid w:val="00881A76"/>
    <w:rsid w:val="00882201"/>
    <w:rsid w:val="008828C7"/>
    <w:rsid w:val="00882A04"/>
    <w:rsid w:val="00882EE6"/>
    <w:rsid w:val="008835FB"/>
    <w:rsid w:val="00883E42"/>
    <w:rsid w:val="008840C9"/>
    <w:rsid w:val="008842D3"/>
    <w:rsid w:val="008843F7"/>
    <w:rsid w:val="00884FAD"/>
    <w:rsid w:val="00885037"/>
    <w:rsid w:val="008852AC"/>
    <w:rsid w:val="0088530C"/>
    <w:rsid w:val="008856C8"/>
    <w:rsid w:val="0088591A"/>
    <w:rsid w:val="00885A8D"/>
    <w:rsid w:val="00885B28"/>
    <w:rsid w:val="00885E9B"/>
    <w:rsid w:val="008860E4"/>
    <w:rsid w:val="00886A0C"/>
    <w:rsid w:val="00886D55"/>
    <w:rsid w:val="00887110"/>
    <w:rsid w:val="00887690"/>
    <w:rsid w:val="008876BF"/>
    <w:rsid w:val="008878AB"/>
    <w:rsid w:val="00887E46"/>
    <w:rsid w:val="00890C3A"/>
    <w:rsid w:val="00890E48"/>
    <w:rsid w:val="00891097"/>
    <w:rsid w:val="0089137F"/>
    <w:rsid w:val="00891471"/>
    <w:rsid w:val="00891B0D"/>
    <w:rsid w:val="00891CF8"/>
    <w:rsid w:val="0089245B"/>
    <w:rsid w:val="008929EA"/>
    <w:rsid w:val="0089332A"/>
    <w:rsid w:val="00893378"/>
    <w:rsid w:val="008934A4"/>
    <w:rsid w:val="00893944"/>
    <w:rsid w:val="00893B99"/>
    <w:rsid w:val="00893F83"/>
    <w:rsid w:val="0089488F"/>
    <w:rsid w:val="00895164"/>
    <w:rsid w:val="008951BC"/>
    <w:rsid w:val="00895330"/>
    <w:rsid w:val="0089538D"/>
    <w:rsid w:val="008958B2"/>
    <w:rsid w:val="00895BA1"/>
    <w:rsid w:val="00895CE5"/>
    <w:rsid w:val="00895CE6"/>
    <w:rsid w:val="008960C3"/>
    <w:rsid w:val="00896174"/>
    <w:rsid w:val="00896482"/>
    <w:rsid w:val="00896E41"/>
    <w:rsid w:val="00897069"/>
    <w:rsid w:val="00897122"/>
    <w:rsid w:val="008973AE"/>
    <w:rsid w:val="00897622"/>
    <w:rsid w:val="0089786D"/>
    <w:rsid w:val="008A009F"/>
    <w:rsid w:val="008A03B7"/>
    <w:rsid w:val="008A0527"/>
    <w:rsid w:val="008A0C5D"/>
    <w:rsid w:val="008A14E2"/>
    <w:rsid w:val="008A16BE"/>
    <w:rsid w:val="008A1A74"/>
    <w:rsid w:val="008A1E28"/>
    <w:rsid w:val="008A1E35"/>
    <w:rsid w:val="008A1F55"/>
    <w:rsid w:val="008A23C7"/>
    <w:rsid w:val="008A2779"/>
    <w:rsid w:val="008A3B2D"/>
    <w:rsid w:val="008A3EE0"/>
    <w:rsid w:val="008A4805"/>
    <w:rsid w:val="008A4F41"/>
    <w:rsid w:val="008A4F83"/>
    <w:rsid w:val="008A5706"/>
    <w:rsid w:val="008A5F14"/>
    <w:rsid w:val="008A6EE5"/>
    <w:rsid w:val="008A7360"/>
    <w:rsid w:val="008B04CC"/>
    <w:rsid w:val="008B0CBD"/>
    <w:rsid w:val="008B0DC5"/>
    <w:rsid w:val="008B0EDE"/>
    <w:rsid w:val="008B10D9"/>
    <w:rsid w:val="008B10DE"/>
    <w:rsid w:val="008B148F"/>
    <w:rsid w:val="008B15D4"/>
    <w:rsid w:val="008B252C"/>
    <w:rsid w:val="008B2776"/>
    <w:rsid w:val="008B2A82"/>
    <w:rsid w:val="008B2B79"/>
    <w:rsid w:val="008B2CC9"/>
    <w:rsid w:val="008B2E26"/>
    <w:rsid w:val="008B373F"/>
    <w:rsid w:val="008B3B00"/>
    <w:rsid w:val="008B3BBC"/>
    <w:rsid w:val="008B3C4C"/>
    <w:rsid w:val="008B4002"/>
    <w:rsid w:val="008B4F28"/>
    <w:rsid w:val="008B53E9"/>
    <w:rsid w:val="008B5669"/>
    <w:rsid w:val="008B5FBE"/>
    <w:rsid w:val="008B61A6"/>
    <w:rsid w:val="008B699E"/>
    <w:rsid w:val="008B6AE4"/>
    <w:rsid w:val="008B73F4"/>
    <w:rsid w:val="008B7565"/>
    <w:rsid w:val="008B7BAE"/>
    <w:rsid w:val="008C0599"/>
    <w:rsid w:val="008C0987"/>
    <w:rsid w:val="008C0D49"/>
    <w:rsid w:val="008C11D6"/>
    <w:rsid w:val="008C2578"/>
    <w:rsid w:val="008C25DA"/>
    <w:rsid w:val="008C2AF4"/>
    <w:rsid w:val="008C2ECD"/>
    <w:rsid w:val="008C2F8B"/>
    <w:rsid w:val="008C31B5"/>
    <w:rsid w:val="008C384E"/>
    <w:rsid w:val="008C4150"/>
    <w:rsid w:val="008C45E8"/>
    <w:rsid w:val="008C4CA0"/>
    <w:rsid w:val="008C53CD"/>
    <w:rsid w:val="008C58F6"/>
    <w:rsid w:val="008C5A16"/>
    <w:rsid w:val="008C5EFF"/>
    <w:rsid w:val="008C69AF"/>
    <w:rsid w:val="008C6ECB"/>
    <w:rsid w:val="008C7246"/>
    <w:rsid w:val="008C77C1"/>
    <w:rsid w:val="008C77DE"/>
    <w:rsid w:val="008D00FA"/>
    <w:rsid w:val="008D11DE"/>
    <w:rsid w:val="008D14B0"/>
    <w:rsid w:val="008D1870"/>
    <w:rsid w:val="008D1B49"/>
    <w:rsid w:val="008D1FDD"/>
    <w:rsid w:val="008D289B"/>
    <w:rsid w:val="008D2A8D"/>
    <w:rsid w:val="008D3377"/>
    <w:rsid w:val="008D361E"/>
    <w:rsid w:val="008D3680"/>
    <w:rsid w:val="008D42D9"/>
    <w:rsid w:val="008D491A"/>
    <w:rsid w:val="008D543E"/>
    <w:rsid w:val="008D64EA"/>
    <w:rsid w:val="008D67FA"/>
    <w:rsid w:val="008D6966"/>
    <w:rsid w:val="008D75B4"/>
    <w:rsid w:val="008D75DE"/>
    <w:rsid w:val="008D776C"/>
    <w:rsid w:val="008D78B9"/>
    <w:rsid w:val="008D78C1"/>
    <w:rsid w:val="008D78CB"/>
    <w:rsid w:val="008D7BB0"/>
    <w:rsid w:val="008E0038"/>
    <w:rsid w:val="008E00E5"/>
    <w:rsid w:val="008E0A19"/>
    <w:rsid w:val="008E1466"/>
    <w:rsid w:val="008E1648"/>
    <w:rsid w:val="008E1868"/>
    <w:rsid w:val="008E1B99"/>
    <w:rsid w:val="008E1C4A"/>
    <w:rsid w:val="008E1EDB"/>
    <w:rsid w:val="008E1F07"/>
    <w:rsid w:val="008E2008"/>
    <w:rsid w:val="008E2286"/>
    <w:rsid w:val="008E25DE"/>
    <w:rsid w:val="008E25F8"/>
    <w:rsid w:val="008E268E"/>
    <w:rsid w:val="008E2A96"/>
    <w:rsid w:val="008E2E6E"/>
    <w:rsid w:val="008E4517"/>
    <w:rsid w:val="008E46E3"/>
    <w:rsid w:val="008E538F"/>
    <w:rsid w:val="008E54ED"/>
    <w:rsid w:val="008E56E8"/>
    <w:rsid w:val="008E5BDC"/>
    <w:rsid w:val="008E5D0C"/>
    <w:rsid w:val="008E6FDB"/>
    <w:rsid w:val="008E70E8"/>
    <w:rsid w:val="008E7565"/>
    <w:rsid w:val="008E7A22"/>
    <w:rsid w:val="008F0126"/>
    <w:rsid w:val="008F0279"/>
    <w:rsid w:val="008F0495"/>
    <w:rsid w:val="008F057F"/>
    <w:rsid w:val="008F0732"/>
    <w:rsid w:val="008F0A6B"/>
    <w:rsid w:val="008F0D64"/>
    <w:rsid w:val="008F1259"/>
    <w:rsid w:val="008F132A"/>
    <w:rsid w:val="008F13E8"/>
    <w:rsid w:val="008F1D11"/>
    <w:rsid w:val="008F2173"/>
    <w:rsid w:val="008F24AE"/>
    <w:rsid w:val="008F25CA"/>
    <w:rsid w:val="008F26A7"/>
    <w:rsid w:val="008F3108"/>
    <w:rsid w:val="008F3C8B"/>
    <w:rsid w:val="008F408A"/>
    <w:rsid w:val="008F4689"/>
    <w:rsid w:val="008F518C"/>
    <w:rsid w:val="008F55C4"/>
    <w:rsid w:val="008F596B"/>
    <w:rsid w:val="008F597D"/>
    <w:rsid w:val="008F5D26"/>
    <w:rsid w:val="008F67AD"/>
    <w:rsid w:val="008F6980"/>
    <w:rsid w:val="008F79F2"/>
    <w:rsid w:val="0090030A"/>
    <w:rsid w:val="00900A7E"/>
    <w:rsid w:val="00900F25"/>
    <w:rsid w:val="009013B8"/>
    <w:rsid w:val="00901511"/>
    <w:rsid w:val="009018A8"/>
    <w:rsid w:val="00901A4B"/>
    <w:rsid w:val="009020EC"/>
    <w:rsid w:val="009021BF"/>
    <w:rsid w:val="009024D1"/>
    <w:rsid w:val="00902CB6"/>
    <w:rsid w:val="00903330"/>
    <w:rsid w:val="00904B79"/>
    <w:rsid w:val="00904E22"/>
    <w:rsid w:val="0090508C"/>
    <w:rsid w:val="009052FB"/>
    <w:rsid w:val="00905809"/>
    <w:rsid w:val="00905ED2"/>
    <w:rsid w:val="009060C2"/>
    <w:rsid w:val="00906277"/>
    <w:rsid w:val="009065C6"/>
    <w:rsid w:val="00906B5A"/>
    <w:rsid w:val="00906CAA"/>
    <w:rsid w:val="00907111"/>
    <w:rsid w:val="009072D4"/>
    <w:rsid w:val="00907687"/>
    <w:rsid w:val="009100A5"/>
    <w:rsid w:val="0091014E"/>
    <w:rsid w:val="00910497"/>
    <w:rsid w:val="00910694"/>
    <w:rsid w:val="00910700"/>
    <w:rsid w:val="00910C99"/>
    <w:rsid w:val="00910F42"/>
    <w:rsid w:val="00911B8B"/>
    <w:rsid w:val="009121F7"/>
    <w:rsid w:val="0091278E"/>
    <w:rsid w:val="00912958"/>
    <w:rsid w:val="009130E7"/>
    <w:rsid w:val="009131CE"/>
    <w:rsid w:val="00913A40"/>
    <w:rsid w:val="0091452F"/>
    <w:rsid w:val="00914980"/>
    <w:rsid w:val="00914B9F"/>
    <w:rsid w:val="00914D35"/>
    <w:rsid w:val="00914FA9"/>
    <w:rsid w:val="00915216"/>
    <w:rsid w:val="009159C5"/>
    <w:rsid w:val="00915CF4"/>
    <w:rsid w:val="009165F6"/>
    <w:rsid w:val="00916B2B"/>
    <w:rsid w:val="009174FE"/>
    <w:rsid w:val="009206D5"/>
    <w:rsid w:val="00920736"/>
    <w:rsid w:val="009207DB"/>
    <w:rsid w:val="00920A0F"/>
    <w:rsid w:val="00920F4E"/>
    <w:rsid w:val="00921989"/>
    <w:rsid w:val="009233B8"/>
    <w:rsid w:val="00923D14"/>
    <w:rsid w:val="00923E99"/>
    <w:rsid w:val="00924328"/>
    <w:rsid w:val="00924586"/>
    <w:rsid w:val="00924793"/>
    <w:rsid w:val="009252FD"/>
    <w:rsid w:val="00925886"/>
    <w:rsid w:val="00926013"/>
    <w:rsid w:val="00926161"/>
    <w:rsid w:val="009261B5"/>
    <w:rsid w:val="009261E6"/>
    <w:rsid w:val="0092655E"/>
    <w:rsid w:val="00926A77"/>
    <w:rsid w:val="00926BDC"/>
    <w:rsid w:val="009271B8"/>
    <w:rsid w:val="00930117"/>
    <w:rsid w:val="00930255"/>
    <w:rsid w:val="00930569"/>
    <w:rsid w:val="00931465"/>
    <w:rsid w:val="009319DE"/>
    <w:rsid w:val="00931D19"/>
    <w:rsid w:val="00931E8B"/>
    <w:rsid w:val="009324F8"/>
    <w:rsid w:val="0093316F"/>
    <w:rsid w:val="009331A7"/>
    <w:rsid w:val="00933344"/>
    <w:rsid w:val="009334AE"/>
    <w:rsid w:val="009334B4"/>
    <w:rsid w:val="009337E6"/>
    <w:rsid w:val="00933BE8"/>
    <w:rsid w:val="00934240"/>
    <w:rsid w:val="009342AC"/>
    <w:rsid w:val="00934FF7"/>
    <w:rsid w:val="009357E7"/>
    <w:rsid w:val="00935CCC"/>
    <w:rsid w:val="00935D1B"/>
    <w:rsid w:val="00936055"/>
    <w:rsid w:val="0093686F"/>
    <w:rsid w:val="00936C16"/>
    <w:rsid w:val="00936CBB"/>
    <w:rsid w:val="0093791A"/>
    <w:rsid w:val="00937EAE"/>
    <w:rsid w:val="00937FDE"/>
    <w:rsid w:val="009401FB"/>
    <w:rsid w:val="0094038A"/>
    <w:rsid w:val="00940EFE"/>
    <w:rsid w:val="00941564"/>
    <w:rsid w:val="00941F4C"/>
    <w:rsid w:val="00942540"/>
    <w:rsid w:val="009428AE"/>
    <w:rsid w:val="00942AF0"/>
    <w:rsid w:val="00943F6A"/>
    <w:rsid w:val="0094405F"/>
    <w:rsid w:val="00944A01"/>
    <w:rsid w:val="009454C8"/>
    <w:rsid w:val="00945B7F"/>
    <w:rsid w:val="00945F03"/>
    <w:rsid w:val="00946AEA"/>
    <w:rsid w:val="00947129"/>
    <w:rsid w:val="0094795D"/>
    <w:rsid w:val="00947B05"/>
    <w:rsid w:val="0095038A"/>
    <w:rsid w:val="0095064A"/>
    <w:rsid w:val="009508FD"/>
    <w:rsid w:val="00950F61"/>
    <w:rsid w:val="0095188D"/>
    <w:rsid w:val="00951C7A"/>
    <w:rsid w:val="00951D7F"/>
    <w:rsid w:val="0095227C"/>
    <w:rsid w:val="0095264C"/>
    <w:rsid w:val="00952D2E"/>
    <w:rsid w:val="00952F6E"/>
    <w:rsid w:val="00953817"/>
    <w:rsid w:val="00953E74"/>
    <w:rsid w:val="009542EA"/>
    <w:rsid w:val="00955D75"/>
    <w:rsid w:val="00956257"/>
    <w:rsid w:val="0095643D"/>
    <w:rsid w:val="00956B1C"/>
    <w:rsid w:val="00956EB2"/>
    <w:rsid w:val="0095719C"/>
    <w:rsid w:val="00957638"/>
    <w:rsid w:val="00957BE9"/>
    <w:rsid w:val="00961532"/>
    <w:rsid w:val="00961620"/>
    <w:rsid w:val="009616AA"/>
    <w:rsid w:val="0096181E"/>
    <w:rsid w:val="00961F20"/>
    <w:rsid w:val="00963974"/>
    <w:rsid w:val="0096453A"/>
    <w:rsid w:val="00964701"/>
    <w:rsid w:val="00964C7E"/>
    <w:rsid w:val="00964D3D"/>
    <w:rsid w:val="0096537C"/>
    <w:rsid w:val="00965C48"/>
    <w:rsid w:val="00965CF7"/>
    <w:rsid w:val="00965D71"/>
    <w:rsid w:val="00965DF1"/>
    <w:rsid w:val="00965F41"/>
    <w:rsid w:val="009661E0"/>
    <w:rsid w:val="0096656C"/>
    <w:rsid w:val="00966DB8"/>
    <w:rsid w:val="00967A44"/>
    <w:rsid w:val="00967FC9"/>
    <w:rsid w:val="00970CF3"/>
    <w:rsid w:val="00971031"/>
    <w:rsid w:val="0097126C"/>
    <w:rsid w:val="00971396"/>
    <w:rsid w:val="00971BD3"/>
    <w:rsid w:val="00971EA4"/>
    <w:rsid w:val="0097275C"/>
    <w:rsid w:val="00972948"/>
    <w:rsid w:val="00972967"/>
    <w:rsid w:val="009729F7"/>
    <w:rsid w:val="00972DA4"/>
    <w:rsid w:val="0097317D"/>
    <w:rsid w:val="00973268"/>
    <w:rsid w:val="00973350"/>
    <w:rsid w:val="009733C4"/>
    <w:rsid w:val="009737C0"/>
    <w:rsid w:val="0097424F"/>
    <w:rsid w:val="009746A0"/>
    <w:rsid w:val="00974A67"/>
    <w:rsid w:val="00974EF7"/>
    <w:rsid w:val="009751AF"/>
    <w:rsid w:val="0097526A"/>
    <w:rsid w:val="0097573E"/>
    <w:rsid w:val="00975934"/>
    <w:rsid w:val="00975FDC"/>
    <w:rsid w:val="0097637A"/>
    <w:rsid w:val="009765FF"/>
    <w:rsid w:val="00976680"/>
    <w:rsid w:val="00976A6A"/>
    <w:rsid w:val="00976D43"/>
    <w:rsid w:val="0097768B"/>
    <w:rsid w:val="00980009"/>
    <w:rsid w:val="00980CBC"/>
    <w:rsid w:val="00980F37"/>
    <w:rsid w:val="00981020"/>
    <w:rsid w:val="00981C2A"/>
    <w:rsid w:val="00982186"/>
    <w:rsid w:val="00982655"/>
    <w:rsid w:val="00982CCA"/>
    <w:rsid w:val="00982FBD"/>
    <w:rsid w:val="00982FCD"/>
    <w:rsid w:val="00983D1A"/>
    <w:rsid w:val="009843A5"/>
    <w:rsid w:val="00985095"/>
    <w:rsid w:val="00985350"/>
    <w:rsid w:val="009854C4"/>
    <w:rsid w:val="00985DBD"/>
    <w:rsid w:val="00985ECB"/>
    <w:rsid w:val="00986CE4"/>
    <w:rsid w:val="00987144"/>
    <w:rsid w:val="00987460"/>
    <w:rsid w:val="00987674"/>
    <w:rsid w:val="00987726"/>
    <w:rsid w:val="009879F7"/>
    <w:rsid w:val="00987BAA"/>
    <w:rsid w:val="00987BB9"/>
    <w:rsid w:val="00987BC4"/>
    <w:rsid w:val="00987CA2"/>
    <w:rsid w:val="00987D34"/>
    <w:rsid w:val="00987E72"/>
    <w:rsid w:val="00987ECC"/>
    <w:rsid w:val="009900BA"/>
    <w:rsid w:val="00990828"/>
    <w:rsid w:val="00990CAA"/>
    <w:rsid w:val="00992884"/>
    <w:rsid w:val="00992C84"/>
    <w:rsid w:val="00992E76"/>
    <w:rsid w:val="0099365F"/>
    <w:rsid w:val="00993A85"/>
    <w:rsid w:val="009943D2"/>
    <w:rsid w:val="009944FC"/>
    <w:rsid w:val="00994F64"/>
    <w:rsid w:val="0099634C"/>
    <w:rsid w:val="009978FA"/>
    <w:rsid w:val="009A038E"/>
    <w:rsid w:val="009A0445"/>
    <w:rsid w:val="009A060A"/>
    <w:rsid w:val="009A09D4"/>
    <w:rsid w:val="009A133E"/>
    <w:rsid w:val="009A141C"/>
    <w:rsid w:val="009A1524"/>
    <w:rsid w:val="009A1673"/>
    <w:rsid w:val="009A175B"/>
    <w:rsid w:val="009A18A2"/>
    <w:rsid w:val="009A271F"/>
    <w:rsid w:val="009A2788"/>
    <w:rsid w:val="009A29B8"/>
    <w:rsid w:val="009A2EF4"/>
    <w:rsid w:val="009A30CC"/>
    <w:rsid w:val="009A35BA"/>
    <w:rsid w:val="009A4C87"/>
    <w:rsid w:val="009A553C"/>
    <w:rsid w:val="009A5D06"/>
    <w:rsid w:val="009A5E9F"/>
    <w:rsid w:val="009A640B"/>
    <w:rsid w:val="009A6812"/>
    <w:rsid w:val="009A6870"/>
    <w:rsid w:val="009A768D"/>
    <w:rsid w:val="009A7CD7"/>
    <w:rsid w:val="009B0273"/>
    <w:rsid w:val="009B0789"/>
    <w:rsid w:val="009B1B37"/>
    <w:rsid w:val="009B366D"/>
    <w:rsid w:val="009B3D30"/>
    <w:rsid w:val="009B3F8C"/>
    <w:rsid w:val="009B43B6"/>
    <w:rsid w:val="009B4855"/>
    <w:rsid w:val="009B48A8"/>
    <w:rsid w:val="009B48D3"/>
    <w:rsid w:val="009B4C44"/>
    <w:rsid w:val="009B5113"/>
    <w:rsid w:val="009B52F6"/>
    <w:rsid w:val="009B5328"/>
    <w:rsid w:val="009B567A"/>
    <w:rsid w:val="009B6962"/>
    <w:rsid w:val="009B6C15"/>
    <w:rsid w:val="009B6D77"/>
    <w:rsid w:val="009B722C"/>
    <w:rsid w:val="009B7242"/>
    <w:rsid w:val="009C0A1D"/>
    <w:rsid w:val="009C0B6B"/>
    <w:rsid w:val="009C1344"/>
    <w:rsid w:val="009C18B7"/>
    <w:rsid w:val="009C1F5F"/>
    <w:rsid w:val="009C1FC2"/>
    <w:rsid w:val="009C3B85"/>
    <w:rsid w:val="009C3EA9"/>
    <w:rsid w:val="009C4412"/>
    <w:rsid w:val="009C49D1"/>
    <w:rsid w:val="009C4AE5"/>
    <w:rsid w:val="009C4CC7"/>
    <w:rsid w:val="009C5C1E"/>
    <w:rsid w:val="009C5F26"/>
    <w:rsid w:val="009C60FB"/>
    <w:rsid w:val="009C71B4"/>
    <w:rsid w:val="009C7236"/>
    <w:rsid w:val="009C7AA4"/>
    <w:rsid w:val="009C7CC8"/>
    <w:rsid w:val="009C7DB1"/>
    <w:rsid w:val="009D055A"/>
    <w:rsid w:val="009D065B"/>
    <w:rsid w:val="009D0992"/>
    <w:rsid w:val="009D0AEE"/>
    <w:rsid w:val="009D129E"/>
    <w:rsid w:val="009D149A"/>
    <w:rsid w:val="009D15E2"/>
    <w:rsid w:val="009D1926"/>
    <w:rsid w:val="009D1B58"/>
    <w:rsid w:val="009D2200"/>
    <w:rsid w:val="009D2F72"/>
    <w:rsid w:val="009D33C1"/>
    <w:rsid w:val="009D3604"/>
    <w:rsid w:val="009D386F"/>
    <w:rsid w:val="009D3E5E"/>
    <w:rsid w:val="009D43C4"/>
    <w:rsid w:val="009D4F60"/>
    <w:rsid w:val="009D553E"/>
    <w:rsid w:val="009D57BF"/>
    <w:rsid w:val="009D5826"/>
    <w:rsid w:val="009D5D72"/>
    <w:rsid w:val="009D5F3B"/>
    <w:rsid w:val="009D6268"/>
    <w:rsid w:val="009D694A"/>
    <w:rsid w:val="009D69AC"/>
    <w:rsid w:val="009D6EFD"/>
    <w:rsid w:val="009D6F2C"/>
    <w:rsid w:val="009D7126"/>
    <w:rsid w:val="009D72DE"/>
    <w:rsid w:val="009D76E8"/>
    <w:rsid w:val="009D7721"/>
    <w:rsid w:val="009E0039"/>
    <w:rsid w:val="009E00C0"/>
    <w:rsid w:val="009E0BFB"/>
    <w:rsid w:val="009E1CDF"/>
    <w:rsid w:val="009E1D5E"/>
    <w:rsid w:val="009E2678"/>
    <w:rsid w:val="009E2708"/>
    <w:rsid w:val="009E2CFD"/>
    <w:rsid w:val="009E35E6"/>
    <w:rsid w:val="009E464F"/>
    <w:rsid w:val="009E47DB"/>
    <w:rsid w:val="009E4E44"/>
    <w:rsid w:val="009E60EE"/>
    <w:rsid w:val="009E68CC"/>
    <w:rsid w:val="009E7058"/>
    <w:rsid w:val="009E7194"/>
    <w:rsid w:val="009E77BF"/>
    <w:rsid w:val="009F07CB"/>
    <w:rsid w:val="009F0818"/>
    <w:rsid w:val="009F0ACB"/>
    <w:rsid w:val="009F172D"/>
    <w:rsid w:val="009F17AA"/>
    <w:rsid w:val="009F1FEE"/>
    <w:rsid w:val="009F2367"/>
    <w:rsid w:val="009F25A0"/>
    <w:rsid w:val="009F2D10"/>
    <w:rsid w:val="009F3EA5"/>
    <w:rsid w:val="009F4012"/>
    <w:rsid w:val="009F4AA8"/>
    <w:rsid w:val="009F4FE0"/>
    <w:rsid w:val="009F51E3"/>
    <w:rsid w:val="009F5380"/>
    <w:rsid w:val="009F6585"/>
    <w:rsid w:val="009F687F"/>
    <w:rsid w:val="009F6BF3"/>
    <w:rsid w:val="009F6C47"/>
    <w:rsid w:val="009F7237"/>
    <w:rsid w:val="009F751B"/>
    <w:rsid w:val="009F7697"/>
    <w:rsid w:val="009F7810"/>
    <w:rsid w:val="00A00C8D"/>
    <w:rsid w:val="00A01142"/>
    <w:rsid w:val="00A013EF"/>
    <w:rsid w:val="00A0280F"/>
    <w:rsid w:val="00A02B2D"/>
    <w:rsid w:val="00A0312C"/>
    <w:rsid w:val="00A0359B"/>
    <w:rsid w:val="00A0376D"/>
    <w:rsid w:val="00A03BC9"/>
    <w:rsid w:val="00A03CFC"/>
    <w:rsid w:val="00A03F22"/>
    <w:rsid w:val="00A0509F"/>
    <w:rsid w:val="00A050FA"/>
    <w:rsid w:val="00A051F6"/>
    <w:rsid w:val="00A05370"/>
    <w:rsid w:val="00A059BB"/>
    <w:rsid w:val="00A05F6B"/>
    <w:rsid w:val="00A061F3"/>
    <w:rsid w:val="00A06222"/>
    <w:rsid w:val="00A06234"/>
    <w:rsid w:val="00A07290"/>
    <w:rsid w:val="00A07709"/>
    <w:rsid w:val="00A07A3B"/>
    <w:rsid w:val="00A07C15"/>
    <w:rsid w:val="00A07C7B"/>
    <w:rsid w:val="00A07DB8"/>
    <w:rsid w:val="00A07E81"/>
    <w:rsid w:val="00A10EAB"/>
    <w:rsid w:val="00A124EB"/>
    <w:rsid w:val="00A1252B"/>
    <w:rsid w:val="00A1299D"/>
    <w:rsid w:val="00A12AE2"/>
    <w:rsid w:val="00A12BAE"/>
    <w:rsid w:val="00A13986"/>
    <w:rsid w:val="00A13F41"/>
    <w:rsid w:val="00A143F0"/>
    <w:rsid w:val="00A14A7F"/>
    <w:rsid w:val="00A160E6"/>
    <w:rsid w:val="00A16316"/>
    <w:rsid w:val="00A166D3"/>
    <w:rsid w:val="00A16C5B"/>
    <w:rsid w:val="00A16C8F"/>
    <w:rsid w:val="00A16E30"/>
    <w:rsid w:val="00A17B79"/>
    <w:rsid w:val="00A17D6B"/>
    <w:rsid w:val="00A201D8"/>
    <w:rsid w:val="00A205D6"/>
    <w:rsid w:val="00A20C02"/>
    <w:rsid w:val="00A213C2"/>
    <w:rsid w:val="00A218A6"/>
    <w:rsid w:val="00A2278B"/>
    <w:rsid w:val="00A22C21"/>
    <w:rsid w:val="00A23045"/>
    <w:rsid w:val="00A236D9"/>
    <w:rsid w:val="00A237E4"/>
    <w:rsid w:val="00A2387F"/>
    <w:rsid w:val="00A238EE"/>
    <w:rsid w:val="00A23A9A"/>
    <w:rsid w:val="00A244A0"/>
    <w:rsid w:val="00A246E0"/>
    <w:rsid w:val="00A2541B"/>
    <w:rsid w:val="00A256B8"/>
    <w:rsid w:val="00A256F4"/>
    <w:rsid w:val="00A25857"/>
    <w:rsid w:val="00A25961"/>
    <w:rsid w:val="00A2645D"/>
    <w:rsid w:val="00A26B61"/>
    <w:rsid w:val="00A275B5"/>
    <w:rsid w:val="00A27F40"/>
    <w:rsid w:val="00A304BA"/>
    <w:rsid w:val="00A30A69"/>
    <w:rsid w:val="00A31A05"/>
    <w:rsid w:val="00A3220A"/>
    <w:rsid w:val="00A323E3"/>
    <w:rsid w:val="00A3249F"/>
    <w:rsid w:val="00A32BE0"/>
    <w:rsid w:val="00A33062"/>
    <w:rsid w:val="00A33590"/>
    <w:rsid w:val="00A33B91"/>
    <w:rsid w:val="00A3434A"/>
    <w:rsid w:val="00A34D96"/>
    <w:rsid w:val="00A34E00"/>
    <w:rsid w:val="00A35805"/>
    <w:rsid w:val="00A35CB4"/>
    <w:rsid w:val="00A35FEF"/>
    <w:rsid w:val="00A36090"/>
    <w:rsid w:val="00A36E22"/>
    <w:rsid w:val="00A37B4A"/>
    <w:rsid w:val="00A40014"/>
    <w:rsid w:val="00A40C51"/>
    <w:rsid w:val="00A40F0A"/>
    <w:rsid w:val="00A40FD5"/>
    <w:rsid w:val="00A41745"/>
    <w:rsid w:val="00A42182"/>
    <w:rsid w:val="00A4227D"/>
    <w:rsid w:val="00A4287C"/>
    <w:rsid w:val="00A42B4D"/>
    <w:rsid w:val="00A4413F"/>
    <w:rsid w:val="00A44AB0"/>
    <w:rsid w:val="00A44CB4"/>
    <w:rsid w:val="00A451F6"/>
    <w:rsid w:val="00A4581A"/>
    <w:rsid w:val="00A465C4"/>
    <w:rsid w:val="00A46940"/>
    <w:rsid w:val="00A46BB0"/>
    <w:rsid w:val="00A46C7B"/>
    <w:rsid w:val="00A46DDE"/>
    <w:rsid w:val="00A4722D"/>
    <w:rsid w:val="00A476EE"/>
    <w:rsid w:val="00A478EC"/>
    <w:rsid w:val="00A47D6C"/>
    <w:rsid w:val="00A47EA1"/>
    <w:rsid w:val="00A50BFB"/>
    <w:rsid w:val="00A50C8F"/>
    <w:rsid w:val="00A50CE6"/>
    <w:rsid w:val="00A512E8"/>
    <w:rsid w:val="00A51E12"/>
    <w:rsid w:val="00A5230D"/>
    <w:rsid w:val="00A5250E"/>
    <w:rsid w:val="00A52A14"/>
    <w:rsid w:val="00A52BA6"/>
    <w:rsid w:val="00A52E09"/>
    <w:rsid w:val="00A53827"/>
    <w:rsid w:val="00A53927"/>
    <w:rsid w:val="00A53F9A"/>
    <w:rsid w:val="00A540F3"/>
    <w:rsid w:val="00A543F5"/>
    <w:rsid w:val="00A54504"/>
    <w:rsid w:val="00A545D0"/>
    <w:rsid w:val="00A55F75"/>
    <w:rsid w:val="00A57060"/>
    <w:rsid w:val="00A57964"/>
    <w:rsid w:val="00A57A9E"/>
    <w:rsid w:val="00A60A62"/>
    <w:rsid w:val="00A60BB5"/>
    <w:rsid w:val="00A60EC8"/>
    <w:rsid w:val="00A611CD"/>
    <w:rsid w:val="00A611F7"/>
    <w:rsid w:val="00A612CE"/>
    <w:rsid w:val="00A62749"/>
    <w:rsid w:val="00A62855"/>
    <w:rsid w:val="00A62A0B"/>
    <w:rsid w:val="00A62F58"/>
    <w:rsid w:val="00A6340D"/>
    <w:rsid w:val="00A63783"/>
    <w:rsid w:val="00A63800"/>
    <w:rsid w:val="00A63BC4"/>
    <w:rsid w:val="00A63EEC"/>
    <w:rsid w:val="00A64434"/>
    <w:rsid w:val="00A65450"/>
    <w:rsid w:val="00A6549F"/>
    <w:rsid w:val="00A660D5"/>
    <w:rsid w:val="00A67011"/>
    <w:rsid w:val="00A67308"/>
    <w:rsid w:val="00A67AAA"/>
    <w:rsid w:val="00A67E4C"/>
    <w:rsid w:val="00A67F0C"/>
    <w:rsid w:val="00A70205"/>
    <w:rsid w:val="00A70346"/>
    <w:rsid w:val="00A70697"/>
    <w:rsid w:val="00A707FD"/>
    <w:rsid w:val="00A70975"/>
    <w:rsid w:val="00A70FA6"/>
    <w:rsid w:val="00A70FF8"/>
    <w:rsid w:val="00A710C1"/>
    <w:rsid w:val="00A7172E"/>
    <w:rsid w:val="00A71E99"/>
    <w:rsid w:val="00A72216"/>
    <w:rsid w:val="00A72A47"/>
    <w:rsid w:val="00A72B91"/>
    <w:rsid w:val="00A72C1A"/>
    <w:rsid w:val="00A731B2"/>
    <w:rsid w:val="00A73702"/>
    <w:rsid w:val="00A738F1"/>
    <w:rsid w:val="00A73A03"/>
    <w:rsid w:val="00A73FFC"/>
    <w:rsid w:val="00A74391"/>
    <w:rsid w:val="00A743BC"/>
    <w:rsid w:val="00A74B9F"/>
    <w:rsid w:val="00A74EE9"/>
    <w:rsid w:val="00A754C5"/>
    <w:rsid w:val="00A75917"/>
    <w:rsid w:val="00A76050"/>
    <w:rsid w:val="00A768C7"/>
    <w:rsid w:val="00A76A7A"/>
    <w:rsid w:val="00A77056"/>
    <w:rsid w:val="00A8062F"/>
    <w:rsid w:val="00A80868"/>
    <w:rsid w:val="00A80B30"/>
    <w:rsid w:val="00A80D53"/>
    <w:rsid w:val="00A8102C"/>
    <w:rsid w:val="00A8106A"/>
    <w:rsid w:val="00A81B18"/>
    <w:rsid w:val="00A81DFB"/>
    <w:rsid w:val="00A81F9A"/>
    <w:rsid w:val="00A83118"/>
    <w:rsid w:val="00A83280"/>
    <w:rsid w:val="00A834A7"/>
    <w:rsid w:val="00A83B1D"/>
    <w:rsid w:val="00A83B8E"/>
    <w:rsid w:val="00A83BF5"/>
    <w:rsid w:val="00A83C25"/>
    <w:rsid w:val="00A83E1D"/>
    <w:rsid w:val="00A841D1"/>
    <w:rsid w:val="00A84BE3"/>
    <w:rsid w:val="00A8521F"/>
    <w:rsid w:val="00A85803"/>
    <w:rsid w:val="00A85B19"/>
    <w:rsid w:val="00A868A3"/>
    <w:rsid w:val="00A86A3A"/>
    <w:rsid w:val="00A86DA8"/>
    <w:rsid w:val="00A90299"/>
    <w:rsid w:val="00A9048B"/>
    <w:rsid w:val="00A90F8A"/>
    <w:rsid w:val="00A91222"/>
    <w:rsid w:val="00A919F0"/>
    <w:rsid w:val="00A91CA2"/>
    <w:rsid w:val="00A92400"/>
    <w:rsid w:val="00A92795"/>
    <w:rsid w:val="00A92870"/>
    <w:rsid w:val="00A92F7F"/>
    <w:rsid w:val="00A936B1"/>
    <w:rsid w:val="00A936D2"/>
    <w:rsid w:val="00A93FC2"/>
    <w:rsid w:val="00A94045"/>
    <w:rsid w:val="00A944DB"/>
    <w:rsid w:val="00A94CB6"/>
    <w:rsid w:val="00A94F63"/>
    <w:rsid w:val="00A95B58"/>
    <w:rsid w:val="00A96D40"/>
    <w:rsid w:val="00A97E04"/>
    <w:rsid w:val="00AA0301"/>
    <w:rsid w:val="00AA0497"/>
    <w:rsid w:val="00AA0885"/>
    <w:rsid w:val="00AA0A38"/>
    <w:rsid w:val="00AA0A6A"/>
    <w:rsid w:val="00AA0BDC"/>
    <w:rsid w:val="00AA12DE"/>
    <w:rsid w:val="00AA1378"/>
    <w:rsid w:val="00AA166F"/>
    <w:rsid w:val="00AA22E0"/>
    <w:rsid w:val="00AA2B08"/>
    <w:rsid w:val="00AA2DC5"/>
    <w:rsid w:val="00AA2E34"/>
    <w:rsid w:val="00AA2ED0"/>
    <w:rsid w:val="00AA3476"/>
    <w:rsid w:val="00AA3B34"/>
    <w:rsid w:val="00AA3C78"/>
    <w:rsid w:val="00AA3E90"/>
    <w:rsid w:val="00AA4589"/>
    <w:rsid w:val="00AA4B60"/>
    <w:rsid w:val="00AA543D"/>
    <w:rsid w:val="00AA5B2D"/>
    <w:rsid w:val="00AA5E22"/>
    <w:rsid w:val="00AA6268"/>
    <w:rsid w:val="00AA6EEC"/>
    <w:rsid w:val="00AA7A16"/>
    <w:rsid w:val="00AA7EE9"/>
    <w:rsid w:val="00AB03C5"/>
    <w:rsid w:val="00AB09D6"/>
    <w:rsid w:val="00AB0B26"/>
    <w:rsid w:val="00AB0BCB"/>
    <w:rsid w:val="00AB12BF"/>
    <w:rsid w:val="00AB1316"/>
    <w:rsid w:val="00AB16AF"/>
    <w:rsid w:val="00AB1BF2"/>
    <w:rsid w:val="00AB1F10"/>
    <w:rsid w:val="00AB230A"/>
    <w:rsid w:val="00AB262B"/>
    <w:rsid w:val="00AB290E"/>
    <w:rsid w:val="00AB3A24"/>
    <w:rsid w:val="00AB3D74"/>
    <w:rsid w:val="00AB49CB"/>
    <w:rsid w:val="00AB4B8F"/>
    <w:rsid w:val="00AB4F90"/>
    <w:rsid w:val="00AB507B"/>
    <w:rsid w:val="00AB60D9"/>
    <w:rsid w:val="00AB626F"/>
    <w:rsid w:val="00AB6BF0"/>
    <w:rsid w:val="00AB6D9B"/>
    <w:rsid w:val="00AB7791"/>
    <w:rsid w:val="00AC03C3"/>
    <w:rsid w:val="00AC07BE"/>
    <w:rsid w:val="00AC0888"/>
    <w:rsid w:val="00AC0B57"/>
    <w:rsid w:val="00AC0CD1"/>
    <w:rsid w:val="00AC13A7"/>
    <w:rsid w:val="00AC1DD7"/>
    <w:rsid w:val="00AC1E5F"/>
    <w:rsid w:val="00AC1EF4"/>
    <w:rsid w:val="00AC207F"/>
    <w:rsid w:val="00AC2F7A"/>
    <w:rsid w:val="00AC30C9"/>
    <w:rsid w:val="00AC3C9C"/>
    <w:rsid w:val="00AC3DE7"/>
    <w:rsid w:val="00AC42EE"/>
    <w:rsid w:val="00AC4CF3"/>
    <w:rsid w:val="00AC5059"/>
    <w:rsid w:val="00AC5567"/>
    <w:rsid w:val="00AC55D4"/>
    <w:rsid w:val="00AC57C1"/>
    <w:rsid w:val="00AC5E40"/>
    <w:rsid w:val="00AC5EE3"/>
    <w:rsid w:val="00AC62ED"/>
    <w:rsid w:val="00AC6E85"/>
    <w:rsid w:val="00AC7002"/>
    <w:rsid w:val="00AC7020"/>
    <w:rsid w:val="00AC70AC"/>
    <w:rsid w:val="00AC76A4"/>
    <w:rsid w:val="00AC7C00"/>
    <w:rsid w:val="00AC7FDD"/>
    <w:rsid w:val="00AD05F9"/>
    <w:rsid w:val="00AD06A4"/>
    <w:rsid w:val="00AD0777"/>
    <w:rsid w:val="00AD0898"/>
    <w:rsid w:val="00AD08C9"/>
    <w:rsid w:val="00AD0F61"/>
    <w:rsid w:val="00AD0FB6"/>
    <w:rsid w:val="00AD17C7"/>
    <w:rsid w:val="00AD1883"/>
    <w:rsid w:val="00AD1AA0"/>
    <w:rsid w:val="00AD1AD0"/>
    <w:rsid w:val="00AD1F4F"/>
    <w:rsid w:val="00AD2075"/>
    <w:rsid w:val="00AD266C"/>
    <w:rsid w:val="00AD28AE"/>
    <w:rsid w:val="00AD2C2D"/>
    <w:rsid w:val="00AD2E08"/>
    <w:rsid w:val="00AD3D9B"/>
    <w:rsid w:val="00AD4793"/>
    <w:rsid w:val="00AD496B"/>
    <w:rsid w:val="00AD5097"/>
    <w:rsid w:val="00AD5674"/>
    <w:rsid w:val="00AD5C66"/>
    <w:rsid w:val="00AD6703"/>
    <w:rsid w:val="00AD6712"/>
    <w:rsid w:val="00AD6840"/>
    <w:rsid w:val="00AD6C8C"/>
    <w:rsid w:val="00AD6E39"/>
    <w:rsid w:val="00AD7258"/>
    <w:rsid w:val="00AE0050"/>
    <w:rsid w:val="00AE02F7"/>
    <w:rsid w:val="00AE06F0"/>
    <w:rsid w:val="00AE09B2"/>
    <w:rsid w:val="00AE0A7D"/>
    <w:rsid w:val="00AE12CE"/>
    <w:rsid w:val="00AE1EDC"/>
    <w:rsid w:val="00AE2EE1"/>
    <w:rsid w:val="00AE3146"/>
    <w:rsid w:val="00AE3435"/>
    <w:rsid w:val="00AE3FCD"/>
    <w:rsid w:val="00AE4098"/>
    <w:rsid w:val="00AE47DF"/>
    <w:rsid w:val="00AE4B38"/>
    <w:rsid w:val="00AE5327"/>
    <w:rsid w:val="00AE5482"/>
    <w:rsid w:val="00AE5886"/>
    <w:rsid w:val="00AE6005"/>
    <w:rsid w:val="00AE641E"/>
    <w:rsid w:val="00AE673D"/>
    <w:rsid w:val="00AE6762"/>
    <w:rsid w:val="00AE74C7"/>
    <w:rsid w:val="00AE7649"/>
    <w:rsid w:val="00AE7EA6"/>
    <w:rsid w:val="00AE7F02"/>
    <w:rsid w:val="00AE7F85"/>
    <w:rsid w:val="00AF03E3"/>
    <w:rsid w:val="00AF05DE"/>
    <w:rsid w:val="00AF0B0B"/>
    <w:rsid w:val="00AF0CC8"/>
    <w:rsid w:val="00AF1E62"/>
    <w:rsid w:val="00AF2616"/>
    <w:rsid w:val="00AF27EA"/>
    <w:rsid w:val="00AF3076"/>
    <w:rsid w:val="00AF34DB"/>
    <w:rsid w:val="00AF3776"/>
    <w:rsid w:val="00AF447E"/>
    <w:rsid w:val="00AF478F"/>
    <w:rsid w:val="00AF4B19"/>
    <w:rsid w:val="00AF567A"/>
    <w:rsid w:val="00AF5884"/>
    <w:rsid w:val="00AF5D33"/>
    <w:rsid w:val="00AF62A5"/>
    <w:rsid w:val="00AF64E0"/>
    <w:rsid w:val="00AF652C"/>
    <w:rsid w:val="00AF6ABD"/>
    <w:rsid w:val="00AF72C9"/>
    <w:rsid w:val="00AF7443"/>
    <w:rsid w:val="00AF7633"/>
    <w:rsid w:val="00AF7823"/>
    <w:rsid w:val="00AF7DF3"/>
    <w:rsid w:val="00AF7FD1"/>
    <w:rsid w:val="00B009C9"/>
    <w:rsid w:val="00B009DC"/>
    <w:rsid w:val="00B00CC8"/>
    <w:rsid w:val="00B00F36"/>
    <w:rsid w:val="00B01EF5"/>
    <w:rsid w:val="00B027EA"/>
    <w:rsid w:val="00B030B6"/>
    <w:rsid w:val="00B0341D"/>
    <w:rsid w:val="00B0366C"/>
    <w:rsid w:val="00B03A34"/>
    <w:rsid w:val="00B04854"/>
    <w:rsid w:val="00B048F3"/>
    <w:rsid w:val="00B04A2A"/>
    <w:rsid w:val="00B04E80"/>
    <w:rsid w:val="00B057E3"/>
    <w:rsid w:val="00B0601E"/>
    <w:rsid w:val="00B06409"/>
    <w:rsid w:val="00B064B7"/>
    <w:rsid w:val="00B06CCC"/>
    <w:rsid w:val="00B075E5"/>
    <w:rsid w:val="00B078E9"/>
    <w:rsid w:val="00B10572"/>
    <w:rsid w:val="00B105A6"/>
    <w:rsid w:val="00B10AC0"/>
    <w:rsid w:val="00B10B92"/>
    <w:rsid w:val="00B10F1C"/>
    <w:rsid w:val="00B111C7"/>
    <w:rsid w:val="00B11251"/>
    <w:rsid w:val="00B112D2"/>
    <w:rsid w:val="00B11F83"/>
    <w:rsid w:val="00B124BB"/>
    <w:rsid w:val="00B125B0"/>
    <w:rsid w:val="00B13196"/>
    <w:rsid w:val="00B137EB"/>
    <w:rsid w:val="00B137F1"/>
    <w:rsid w:val="00B138B6"/>
    <w:rsid w:val="00B13CDF"/>
    <w:rsid w:val="00B13EBD"/>
    <w:rsid w:val="00B13F09"/>
    <w:rsid w:val="00B13F1A"/>
    <w:rsid w:val="00B13F97"/>
    <w:rsid w:val="00B1465E"/>
    <w:rsid w:val="00B1472A"/>
    <w:rsid w:val="00B154C9"/>
    <w:rsid w:val="00B16427"/>
    <w:rsid w:val="00B166C6"/>
    <w:rsid w:val="00B16C03"/>
    <w:rsid w:val="00B172C3"/>
    <w:rsid w:val="00B17AF1"/>
    <w:rsid w:val="00B17B88"/>
    <w:rsid w:val="00B17BA0"/>
    <w:rsid w:val="00B17C84"/>
    <w:rsid w:val="00B205D6"/>
    <w:rsid w:val="00B20735"/>
    <w:rsid w:val="00B20FB9"/>
    <w:rsid w:val="00B212B0"/>
    <w:rsid w:val="00B212CC"/>
    <w:rsid w:val="00B21B13"/>
    <w:rsid w:val="00B21E1B"/>
    <w:rsid w:val="00B227DC"/>
    <w:rsid w:val="00B23031"/>
    <w:rsid w:val="00B24762"/>
    <w:rsid w:val="00B248CC"/>
    <w:rsid w:val="00B25F8C"/>
    <w:rsid w:val="00B261B8"/>
    <w:rsid w:val="00B2739B"/>
    <w:rsid w:val="00B275D6"/>
    <w:rsid w:val="00B27BFB"/>
    <w:rsid w:val="00B27EBC"/>
    <w:rsid w:val="00B301AF"/>
    <w:rsid w:val="00B3031D"/>
    <w:rsid w:val="00B305FF"/>
    <w:rsid w:val="00B30715"/>
    <w:rsid w:val="00B308C6"/>
    <w:rsid w:val="00B30D3A"/>
    <w:rsid w:val="00B31276"/>
    <w:rsid w:val="00B3150F"/>
    <w:rsid w:val="00B31B77"/>
    <w:rsid w:val="00B32E7B"/>
    <w:rsid w:val="00B3329B"/>
    <w:rsid w:val="00B337A8"/>
    <w:rsid w:val="00B33BBD"/>
    <w:rsid w:val="00B33D23"/>
    <w:rsid w:val="00B34058"/>
    <w:rsid w:val="00B34C57"/>
    <w:rsid w:val="00B355AB"/>
    <w:rsid w:val="00B35A5A"/>
    <w:rsid w:val="00B35DF7"/>
    <w:rsid w:val="00B35F9F"/>
    <w:rsid w:val="00B360E5"/>
    <w:rsid w:val="00B360E6"/>
    <w:rsid w:val="00B37183"/>
    <w:rsid w:val="00B37D73"/>
    <w:rsid w:val="00B37D9C"/>
    <w:rsid w:val="00B37E2C"/>
    <w:rsid w:val="00B40099"/>
    <w:rsid w:val="00B40CCB"/>
    <w:rsid w:val="00B41165"/>
    <w:rsid w:val="00B4124D"/>
    <w:rsid w:val="00B4166C"/>
    <w:rsid w:val="00B41A89"/>
    <w:rsid w:val="00B42397"/>
    <w:rsid w:val="00B42C79"/>
    <w:rsid w:val="00B43139"/>
    <w:rsid w:val="00B43302"/>
    <w:rsid w:val="00B43929"/>
    <w:rsid w:val="00B446E1"/>
    <w:rsid w:val="00B4475F"/>
    <w:rsid w:val="00B448F3"/>
    <w:rsid w:val="00B44A86"/>
    <w:rsid w:val="00B44C6D"/>
    <w:rsid w:val="00B44FBC"/>
    <w:rsid w:val="00B45524"/>
    <w:rsid w:val="00B45DC5"/>
    <w:rsid w:val="00B45EC7"/>
    <w:rsid w:val="00B464DE"/>
    <w:rsid w:val="00B473C5"/>
    <w:rsid w:val="00B500F9"/>
    <w:rsid w:val="00B50574"/>
    <w:rsid w:val="00B50625"/>
    <w:rsid w:val="00B507B5"/>
    <w:rsid w:val="00B50B1C"/>
    <w:rsid w:val="00B50CB2"/>
    <w:rsid w:val="00B512C0"/>
    <w:rsid w:val="00B51CD9"/>
    <w:rsid w:val="00B525D9"/>
    <w:rsid w:val="00B52A9B"/>
    <w:rsid w:val="00B532D6"/>
    <w:rsid w:val="00B538C2"/>
    <w:rsid w:val="00B53B34"/>
    <w:rsid w:val="00B5402A"/>
    <w:rsid w:val="00B540A9"/>
    <w:rsid w:val="00B55D3B"/>
    <w:rsid w:val="00B573EE"/>
    <w:rsid w:val="00B57CF7"/>
    <w:rsid w:val="00B602E4"/>
    <w:rsid w:val="00B606D5"/>
    <w:rsid w:val="00B60752"/>
    <w:rsid w:val="00B60BAE"/>
    <w:rsid w:val="00B60DE4"/>
    <w:rsid w:val="00B6128F"/>
    <w:rsid w:val="00B61356"/>
    <w:rsid w:val="00B6168C"/>
    <w:rsid w:val="00B61784"/>
    <w:rsid w:val="00B617AD"/>
    <w:rsid w:val="00B619D0"/>
    <w:rsid w:val="00B623BD"/>
    <w:rsid w:val="00B6261D"/>
    <w:rsid w:val="00B628B3"/>
    <w:rsid w:val="00B62C56"/>
    <w:rsid w:val="00B6366E"/>
    <w:rsid w:val="00B6378E"/>
    <w:rsid w:val="00B63DC7"/>
    <w:rsid w:val="00B63FEA"/>
    <w:rsid w:val="00B642CE"/>
    <w:rsid w:val="00B64717"/>
    <w:rsid w:val="00B647F2"/>
    <w:rsid w:val="00B64829"/>
    <w:rsid w:val="00B64D58"/>
    <w:rsid w:val="00B64F33"/>
    <w:rsid w:val="00B65176"/>
    <w:rsid w:val="00B655A4"/>
    <w:rsid w:val="00B658F6"/>
    <w:rsid w:val="00B66759"/>
    <w:rsid w:val="00B6782B"/>
    <w:rsid w:val="00B67FC1"/>
    <w:rsid w:val="00B70BF3"/>
    <w:rsid w:val="00B70D16"/>
    <w:rsid w:val="00B71A9E"/>
    <w:rsid w:val="00B71BBC"/>
    <w:rsid w:val="00B71EA9"/>
    <w:rsid w:val="00B72737"/>
    <w:rsid w:val="00B7299E"/>
    <w:rsid w:val="00B72C43"/>
    <w:rsid w:val="00B72E86"/>
    <w:rsid w:val="00B7340A"/>
    <w:rsid w:val="00B7342D"/>
    <w:rsid w:val="00B74ADF"/>
    <w:rsid w:val="00B75411"/>
    <w:rsid w:val="00B7556C"/>
    <w:rsid w:val="00B755D5"/>
    <w:rsid w:val="00B7563C"/>
    <w:rsid w:val="00B75E7E"/>
    <w:rsid w:val="00B76133"/>
    <w:rsid w:val="00B7636F"/>
    <w:rsid w:val="00B76884"/>
    <w:rsid w:val="00B778F8"/>
    <w:rsid w:val="00B77C85"/>
    <w:rsid w:val="00B77D09"/>
    <w:rsid w:val="00B80440"/>
    <w:rsid w:val="00B8058E"/>
    <w:rsid w:val="00B81270"/>
    <w:rsid w:val="00B82259"/>
    <w:rsid w:val="00B82354"/>
    <w:rsid w:val="00B824C9"/>
    <w:rsid w:val="00B82A08"/>
    <w:rsid w:val="00B82B7A"/>
    <w:rsid w:val="00B832ED"/>
    <w:rsid w:val="00B8336F"/>
    <w:rsid w:val="00B83EEE"/>
    <w:rsid w:val="00B83F04"/>
    <w:rsid w:val="00B8437A"/>
    <w:rsid w:val="00B848ED"/>
    <w:rsid w:val="00B850A4"/>
    <w:rsid w:val="00B851D9"/>
    <w:rsid w:val="00B854E9"/>
    <w:rsid w:val="00B8581A"/>
    <w:rsid w:val="00B8593E"/>
    <w:rsid w:val="00B85BE4"/>
    <w:rsid w:val="00B86134"/>
    <w:rsid w:val="00B864AB"/>
    <w:rsid w:val="00B8792D"/>
    <w:rsid w:val="00B90457"/>
    <w:rsid w:val="00B909CD"/>
    <w:rsid w:val="00B90A59"/>
    <w:rsid w:val="00B90C3E"/>
    <w:rsid w:val="00B90CA4"/>
    <w:rsid w:val="00B90EA3"/>
    <w:rsid w:val="00B916F4"/>
    <w:rsid w:val="00B91A69"/>
    <w:rsid w:val="00B92746"/>
    <w:rsid w:val="00B92BCA"/>
    <w:rsid w:val="00B92DAF"/>
    <w:rsid w:val="00B93A94"/>
    <w:rsid w:val="00B93D08"/>
    <w:rsid w:val="00B93D51"/>
    <w:rsid w:val="00B94000"/>
    <w:rsid w:val="00B940EE"/>
    <w:rsid w:val="00B9428F"/>
    <w:rsid w:val="00B94384"/>
    <w:rsid w:val="00B95103"/>
    <w:rsid w:val="00B952D4"/>
    <w:rsid w:val="00B954E7"/>
    <w:rsid w:val="00B95A3E"/>
    <w:rsid w:val="00B9629A"/>
    <w:rsid w:val="00B9636A"/>
    <w:rsid w:val="00B963C9"/>
    <w:rsid w:val="00B963F9"/>
    <w:rsid w:val="00B96439"/>
    <w:rsid w:val="00B96488"/>
    <w:rsid w:val="00B9655F"/>
    <w:rsid w:val="00B9731B"/>
    <w:rsid w:val="00B97478"/>
    <w:rsid w:val="00B97630"/>
    <w:rsid w:val="00B97C51"/>
    <w:rsid w:val="00B97F9F"/>
    <w:rsid w:val="00BA0120"/>
    <w:rsid w:val="00BA04D6"/>
    <w:rsid w:val="00BA0508"/>
    <w:rsid w:val="00BA0600"/>
    <w:rsid w:val="00BA0640"/>
    <w:rsid w:val="00BA0CA5"/>
    <w:rsid w:val="00BA0D36"/>
    <w:rsid w:val="00BA118D"/>
    <w:rsid w:val="00BA14E2"/>
    <w:rsid w:val="00BA17D8"/>
    <w:rsid w:val="00BA1A72"/>
    <w:rsid w:val="00BA2169"/>
    <w:rsid w:val="00BA24DA"/>
    <w:rsid w:val="00BA2A62"/>
    <w:rsid w:val="00BA2D90"/>
    <w:rsid w:val="00BA2DA6"/>
    <w:rsid w:val="00BA3508"/>
    <w:rsid w:val="00BA3543"/>
    <w:rsid w:val="00BA3644"/>
    <w:rsid w:val="00BA373F"/>
    <w:rsid w:val="00BA3E0F"/>
    <w:rsid w:val="00BA3FB4"/>
    <w:rsid w:val="00BA43F7"/>
    <w:rsid w:val="00BA4793"/>
    <w:rsid w:val="00BA49EB"/>
    <w:rsid w:val="00BA5071"/>
    <w:rsid w:val="00BA51DE"/>
    <w:rsid w:val="00BA52F1"/>
    <w:rsid w:val="00BA5539"/>
    <w:rsid w:val="00BA5879"/>
    <w:rsid w:val="00BA5EBA"/>
    <w:rsid w:val="00BA6338"/>
    <w:rsid w:val="00BA6CD0"/>
    <w:rsid w:val="00BA6ED6"/>
    <w:rsid w:val="00BA7A96"/>
    <w:rsid w:val="00BA7AF7"/>
    <w:rsid w:val="00BB00C1"/>
    <w:rsid w:val="00BB024C"/>
    <w:rsid w:val="00BB07D5"/>
    <w:rsid w:val="00BB09BC"/>
    <w:rsid w:val="00BB0B70"/>
    <w:rsid w:val="00BB1CEB"/>
    <w:rsid w:val="00BB2021"/>
    <w:rsid w:val="00BB20C5"/>
    <w:rsid w:val="00BB2245"/>
    <w:rsid w:val="00BB2B20"/>
    <w:rsid w:val="00BB389F"/>
    <w:rsid w:val="00BB3D23"/>
    <w:rsid w:val="00BB47B0"/>
    <w:rsid w:val="00BB4C07"/>
    <w:rsid w:val="00BB51F1"/>
    <w:rsid w:val="00BB55DA"/>
    <w:rsid w:val="00BB5A8F"/>
    <w:rsid w:val="00BB5B83"/>
    <w:rsid w:val="00BB5FED"/>
    <w:rsid w:val="00BB6D48"/>
    <w:rsid w:val="00BB6DE0"/>
    <w:rsid w:val="00BB7076"/>
    <w:rsid w:val="00BB7414"/>
    <w:rsid w:val="00BB74CD"/>
    <w:rsid w:val="00BB77A4"/>
    <w:rsid w:val="00BC01B0"/>
    <w:rsid w:val="00BC0DDC"/>
    <w:rsid w:val="00BC1193"/>
    <w:rsid w:val="00BC17E7"/>
    <w:rsid w:val="00BC375F"/>
    <w:rsid w:val="00BC3ABE"/>
    <w:rsid w:val="00BC3B54"/>
    <w:rsid w:val="00BC48B8"/>
    <w:rsid w:val="00BC5132"/>
    <w:rsid w:val="00BC5EAB"/>
    <w:rsid w:val="00BC68DC"/>
    <w:rsid w:val="00BC72EC"/>
    <w:rsid w:val="00BD06AE"/>
    <w:rsid w:val="00BD0A61"/>
    <w:rsid w:val="00BD0F38"/>
    <w:rsid w:val="00BD111B"/>
    <w:rsid w:val="00BD1275"/>
    <w:rsid w:val="00BD1447"/>
    <w:rsid w:val="00BD1C16"/>
    <w:rsid w:val="00BD1C90"/>
    <w:rsid w:val="00BD1ED7"/>
    <w:rsid w:val="00BD1FC3"/>
    <w:rsid w:val="00BD2E08"/>
    <w:rsid w:val="00BD2F7B"/>
    <w:rsid w:val="00BD3351"/>
    <w:rsid w:val="00BD3E56"/>
    <w:rsid w:val="00BD4C53"/>
    <w:rsid w:val="00BD4C56"/>
    <w:rsid w:val="00BD51BE"/>
    <w:rsid w:val="00BD55D1"/>
    <w:rsid w:val="00BD59E5"/>
    <w:rsid w:val="00BD6031"/>
    <w:rsid w:val="00BD692C"/>
    <w:rsid w:val="00BD7056"/>
    <w:rsid w:val="00BD7854"/>
    <w:rsid w:val="00BD7907"/>
    <w:rsid w:val="00BD79B3"/>
    <w:rsid w:val="00BE0F09"/>
    <w:rsid w:val="00BE1029"/>
    <w:rsid w:val="00BE10AD"/>
    <w:rsid w:val="00BE156D"/>
    <w:rsid w:val="00BE2519"/>
    <w:rsid w:val="00BE299B"/>
    <w:rsid w:val="00BE3457"/>
    <w:rsid w:val="00BE3B31"/>
    <w:rsid w:val="00BE3D83"/>
    <w:rsid w:val="00BE3E87"/>
    <w:rsid w:val="00BE4883"/>
    <w:rsid w:val="00BE49A9"/>
    <w:rsid w:val="00BE49CF"/>
    <w:rsid w:val="00BE4FD2"/>
    <w:rsid w:val="00BE574C"/>
    <w:rsid w:val="00BE5E17"/>
    <w:rsid w:val="00BE6B0A"/>
    <w:rsid w:val="00BE6B5D"/>
    <w:rsid w:val="00BE6E8A"/>
    <w:rsid w:val="00BE6E95"/>
    <w:rsid w:val="00BE70EF"/>
    <w:rsid w:val="00BE727E"/>
    <w:rsid w:val="00BF002F"/>
    <w:rsid w:val="00BF03A0"/>
    <w:rsid w:val="00BF0A05"/>
    <w:rsid w:val="00BF0ABA"/>
    <w:rsid w:val="00BF1941"/>
    <w:rsid w:val="00BF1BF9"/>
    <w:rsid w:val="00BF2398"/>
    <w:rsid w:val="00BF2515"/>
    <w:rsid w:val="00BF2DD1"/>
    <w:rsid w:val="00BF2E90"/>
    <w:rsid w:val="00BF2F26"/>
    <w:rsid w:val="00BF3027"/>
    <w:rsid w:val="00BF3B13"/>
    <w:rsid w:val="00BF3C9C"/>
    <w:rsid w:val="00BF3DAE"/>
    <w:rsid w:val="00BF3F34"/>
    <w:rsid w:val="00BF404F"/>
    <w:rsid w:val="00BF47CD"/>
    <w:rsid w:val="00BF49B2"/>
    <w:rsid w:val="00BF4C7B"/>
    <w:rsid w:val="00BF519A"/>
    <w:rsid w:val="00BF643D"/>
    <w:rsid w:val="00BF68FA"/>
    <w:rsid w:val="00BF6CED"/>
    <w:rsid w:val="00BF6E84"/>
    <w:rsid w:val="00BF764C"/>
    <w:rsid w:val="00BF7AEC"/>
    <w:rsid w:val="00BF7B9C"/>
    <w:rsid w:val="00BF7C14"/>
    <w:rsid w:val="00C00C2E"/>
    <w:rsid w:val="00C012FE"/>
    <w:rsid w:val="00C015F9"/>
    <w:rsid w:val="00C02144"/>
    <w:rsid w:val="00C02971"/>
    <w:rsid w:val="00C02F29"/>
    <w:rsid w:val="00C02F2C"/>
    <w:rsid w:val="00C03691"/>
    <w:rsid w:val="00C03E4F"/>
    <w:rsid w:val="00C03EB1"/>
    <w:rsid w:val="00C042C7"/>
    <w:rsid w:val="00C04568"/>
    <w:rsid w:val="00C0485D"/>
    <w:rsid w:val="00C04A80"/>
    <w:rsid w:val="00C0535F"/>
    <w:rsid w:val="00C05A10"/>
    <w:rsid w:val="00C05D83"/>
    <w:rsid w:val="00C06323"/>
    <w:rsid w:val="00C066C2"/>
    <w:rsid w:val="00C0682B"/>
    <w:rsid w:val="00C06948"/>
    <w:rsid w:val="00C06A02"/>
    <w:rsid w:val="00C06A71"/>
    <w:rsid w:val="00C06EE5"/>
    <w:rsid w:val="00C06F0A"/>
    <w:rsid w:val="00C0779A"/>
    <w:rsid w:val="00C100B1"/>
    <w:rsid w:val="00C10320"/>
    <w:rsid w:val="00C10681"/>
    <w:rsid w:val="00C10CD6"/>
    <w:rsid w:val="00C10D7A"/>
    <w:rsid w:val="00C112DA"/>
    <w:rsid w:val="00C1137B"/>
    <w:rsid w:val="00C1181B"/>
    <w:rsid w:val="00C12A5F"/>
    <w:rsid w:val="00C130CB"/>
    <w:rsid w:val="00C132EA"/>
    <w:rsid w:val="00C1394B"/>
    <w:rsid w:val="00C14168"/>
    <w:rsid w:val="00C14418"/>
    <w:rsid w:val="00C14540"/>
    <w:rsid w:val="00C145D9"/>
    <w:rsid w:val="00C14A04"/>
    <w:rsid w:val="00C14C17"/>
    <w:rsid w:val="00C158DC"/>
    <w:rsid w:val="00C15A63"/>
    <w:rsid w:val="00C163C6"/>
    <w:rsid w:val="00C178A2"/>
    <w:rsid w:val="00C17DC0"/>
    <w:rsid w:val="00C17EA3"/>
    <w:rsid w:val="00C206A3"/>
    <w:rsid w:val="00C20A20"/>
    <w:rsid w:val="00C20B2D"/>
    <w:rsid w:val="00C21341"/>
    <w:rsid w:val="00C21ECD"/>
    <w:rsid w:val="00C2203A"/>
    <w:rsid w:val="00C222F4"/>
    <w:rsid w:val="00C2279B"/>
    <w:rsid w:val="00C22CF0"/>
    <w:rsid w:val="00C22EFC"/>
    <w:rsid w:val="00C230D8"/>
    <w:rsid w:val="00C2359E"/>
    <w:rsid w:val="00C23DF3"/>
    <w:rsid w:val="00C23E30"/>
    <w:rsid w:val="00C24433"/>
    <w:rsid w:val="00C244C5"/>
    <w:rsid w:val="00C24A74"/>
    <w:rsid w:val="00C24EAD"/>
    <w:rsid w:val="00C24EC2"/>
    <w:rsid w:val="00C24FEC"/>
    <w:rsid w:val="00C255C7"/>
    <w:rsid w:val="00C25897"/>
    <w:rsid w:val="00C25A51"/>
    <w:rsid w:val="00C2695B"/>
    <w:rsid w:val="00C26A2E"/>
    <w:rsid w:val="00C26F78"/>
    <w:rsid w:val="00C27067"/>
    <w:rsid w:val="00C27219"/>
    <w:rsid w:val="00C27AC6"/>
    <w:rsid w:val="00C300EF"/>
    <w:rsid w:val="00C302D3"/>
    <w:rsid w:val="00C303D5"/>
    <w:rsid w:val="00C30844"/>
    <w:rsid w:val="00C30A16"/>
    <w:rsid w:val="00C31089"/>
    <w:rsid w:val="00C31CE3"/>
    <w:rsid w:val="00C31F8E"/>
    <w:rsid w:val="00C32217"/>
    <w:rsid w:val="00C325CE"/>
    <w:rsid w:val="00C32660"/>
    <w:rsid w:val="00C32DDE"/>
    <w:rsid w:val="00C33089"/>
    <w:rsid w:val="00C337A6"/>
    <w:rsid w:val="00C33908"/>
    <w:rsid w:val="00C33FAF"/>
    <w:rsid w:val="00C3459A"/>
    <w:rsid w:val="00C34977"/>
    <w:rsid w:val="00C34BD0"/>
    <w:rsid w:val="00C34D2F"/>
    <w:rsid w:val="00C35194"/>
    <w:rsid w:val="00C356D8"/>
    <w:rsid w:val="00C357CE"/>
    <w:rsid w:val="00C359C2"/>
    <w:rsid w:val="00C35BC9"/>
    <w:rsid w:val="00C36804"/>
    <w:rsid w:val="00C36970"/>
    <w:rsid w:val="00C36CFB"/>
    <w:rsid w:val="00C36EDF"/>
    <w:rsid w:val="00C3763D"/>
    <w:rsid w:val="00C37825"/>
    <w:rsid w:val="00C37C52"/>
    <w:rsid w:val="00C37DE0"/>
    <w:rsid w:val="00C4011D"/>
    <w:rsid w:val="00C4017B"/>
    <w:rsid w:val="00C404C6"/>
    <w:rsid w:val="00C40588"/>
    <w:rsid w:val="00C40715"/>
    <w:rsid w:val="00C40F69"/>
    <w:rsid w:val="00C4128F"/>
    <w:rsid w:val="00C41609"/>
    <w:rsid w:val="00C41A20"/>
    <w:rsid w:val="00C41FE9"/>
    <w:rsid w:val="00C43FDE"/>
    <w:rsid w:val="00C442D4"/>
    <w:rsid w:val="00C44905"/>
    <w:rsid w:val="00C4519A"/>
    <w:rsid w:val="00C45B05"/>
    <w:rsid w:val="00C45C51"/>
    <w:rsid w:val="00C46474"/>
    <w:rsid w:val="00C46844"/>
    <w:rsid w:val="00C46B65"/>
    <w:rsid w:val="00C46D58"/>
    <w:rsid w:val="00C46F48"/>
    <w:rsid w:val="00C46F58"/>
    <w:rsid w:val="00C4748B"/>
    <w:rsid w:val="00C475B3"/>
    <w:rsid w:val="00C4768A"/>
    <w:rsid w:val="00C47C5B"/>
    <w:rsid w:val="00C5026B"/>
    <w:rsid w:val="00C503E9"/>
    <w:rsid w:val="00C5046A"/>
    <w:rsid w:val="00C510CF"/>
    <w:rsid w:val="00C5180C"/>
    <w:rsid w:val="00C51AA9"/>
    <w:rsid w:val="00C5231D"/>
    <w:rsid w:val="00C52907"/>
    <w:rsid w:val="00C52BC9"/>
    <w:rsid w:val="00C52C8D"/>
    <w:rsid w:val="00C52E2A"/>
    <w:rsid w:val="00C52FA5"/>
    <w:rsid w:val="00C53072"/>
    <w:rsid w:val="00C53423"/>
    <w:rsid w:val="00C53553"/>
    <w:rsid w:val="00C53E87"/>
    <w:rsid w:val="00C53F6A"/>
    <w:rsid w:val="00C53F6C"/>
    <w:rsid w:val="00C54897"/>
    <w:rsid w:val="00C54C8C"/>
    <w:rsid w:val="00C55538"/>
    <w:rsid w:val="00C55EF7"/>
    <w:rsid w:val="00C562A3"/>
    <w:rsid w:val="00C56908"/>
    <w:rsid w:val="00C56CE5"/>
    <w:rsid w:val="00C57465"/>
    <w:rsid w:val="00C575C0"/>
    <w:rsid w:val="00C57A96"/>
    <w:rsid w:val="00C603F6"/>
    <w:rsid w:val="00C60498"/>
    <w:rsid w:val="00C60541"/>
    <w:rsid w:val="00C6094D"/>
    <w:rsid w:val="00C613CC"/>
    <w:rsid w:val="00C6177D"/>
    <w:rsid w:val="00C61ED0"/>
    <w:rsid w:val="00C62200"/>
    <w:rsid w:val="00C62F18"/>
    <w:rsid w:val="00C63595"/>
    <w:rsid w:val="00C6367C"/>
    <w:rsid w:val="00C63A72"/>
    <w:rsid w:val="00C65839"/>
    <w:rsid w:val="00C65B03"/>
    <w:rsid w:val="00C65C2A"/>
    <w:rsid w:val="00C663EF"/>
    <w:rsid w:val="00C66854"/>
    <w:rsid w:val="00C672AA"/>
    <w:rsid w:val="00C70C99"/>
    <w:rsid w:val="00C70E94"/>
    <w:rsid w:val="00C71627"/>
    <w:rsid w:val="00C71AC8"/>
    <w:rsid w:val="00C723D5"/>
    <w:rsid w:val="00C727BC"/>
    <w:rsid w:val="00C72D39"/>
    <w:rsid w:val="00C7365F"/>
    <w:rsid w:val="00C73998"/>
    <w:rsid w:val="00C73C24"/>
    <w:rsid w:val="00C73EAF"/>
    <w:rsid w:val="00C73F12"/>
    <w:rsid w:val="00C73F13"/>
    <w:rsid w:val="00C74568"/>
    <w:rsid w:val="00C74BE0"/>
    <w:rsid w:val="00C74F29"/>
    <w:rsid w:val="00C75349"/>
    <w:rsid w:val="00C75905"/>
    <w:rsid w:val="00C75964"/>
    <w:rsid w:val="00C75C2A"/>
    <w:rsid w:val="00C75EA0"/>
    <w:rsid w:val="00C763C4"/>
    <w:rsid w:val="00C7655D"/>
    <w:rsid w:val="00C769F2"/>
    <w:rsid w:val="00C76CA4"/>
    <w:rsid w:val="00C76EF4"/>
    <w:rsid w:val="00C7734E"/>
    <w:rsid w:val="00C776E1"/>
    <w:rsid w:val="00C7779B"/>
    <w:rsid w:val="00C778E6"/>
    <w:rsid w:val="00C77AD3"/>
    <w:rsid w:val="00C80191"/>
    <w:rsid w:val="00C801A6"/>
    <w:rsid w:val="00C80561"/>
    <w:rsid w:val="00C80971"/>
    <w:rsid w:val="00C81643"/>
    <w:rsid w:val="00C81A38"/>
    <w:rsid w:val="00C81AAC"/>
    <w:rsid w:val="00C81C0D"/>
    <w:rsid w:val="00C81C11"/>
    <w:rsid w:val="00C81CA5"/>
    <w:rsid w:val="00C82B2C"/>
    <w:rsid w:val="00C82C63"/>
    <w:rsid w:val="00C83A06"/>
    <w:rsid w:val="00C840B8"/>
    <w:rsid w:val="00C844FF"/>
    <w:rsid w:val="00C84EE6"/>
    <w:rsid w:val="00C84FB7"/>
    <w:rsid w:val="00C858C8"/>
    <w:rsid w:val="00C85D72"/>
    <w:rsid w:val="00C860AF"/>
    <w:rsid w:val="00C865C3"/>
    <w:rsid w:val="00C86ACF"/>
    <w:rsid w:val="00C87C2A"/>
    <w:rsid w:val="00C9028D"/>
    <w:rsid w:val="00C9061A"/>
    <w:rsid w:val="00C9077D"/>
    <w:rsid w:val="00C908E9"/>
    <w:rsid w:val="00C90A9C"/>
    <w:rsid w:val="00C90DCC"/>
    <w:rsid w:val="00C91470"/>
    <w:rsid w:val="00C91672"/>
    <w:rsid w:val="00C9169E"/>
    <w:rsid w:val="00C926BF"/>
    <w:rsid w:val="00C92C2D"/>
    <w:rsid w:val="00C92E4A"/>
    <w:rsid w:val="00C92E5C"/>
    <w:rsid w:val="00C93419"/>
    <w:rsid w:val="00C937E7"/>
    <w:rsid w:val="00C942F3"/>
    <w:rsid w:val="00C95066"/>
    <w:rsid w:val="00C95289"/>
    <w:rsid w:val="00C9552A"/>
    <w:rsid w:val="00C968B0"/>
    <w:rsid w:val="00C96CA9"/>
    <w:rsid w:val="00CA0042"/>
    <w:rsid w:val="00CA01B3"/>
    <w:rsid w:val="00CA029C"/>
    <w:rsid w:val="00CA0A56"/>
    <w:rsid w:val="00CA0E76"/>
    <w:rsid w:val="00CA1C0D"/>
    <w:rsid w:val="00CA2182"/>
    <w:rsid w:val="00CA3AD0"/>
    <w:rsid w:val="00CA3CFB"/>
    <w:rsid w:val="00CA41A2"/>
    <w:rsid w:val="00CA4DAE"/>
    <w:rsid w:val="00CA4E47"/>
    <w:rsid w:val="00CA5476"/>
    <w:rsid w:val="00CA5C41"/>
    <w:rsid w:val="00CA5EC8"/>
    <w:rsid w:val="00CA670A"/>
    <w:rsid w:val="00CA694A"/>
    <w:rsid w:val="00CA70A3"/>
    <w:rsid w:val="00CA7109"/>
    <w:rsid w:val="00CA723A"/>
    <w:rsid w:val="00CB04C8"/>
    <w:rsid w:val="00CB1769"/>
    <w:rsid w:val="00CB2535"/>
    <w:rsid w:val="00CB269C"/>
    <w:rsid w:val="00CB3421"/>
    <w:rsid w:val="00CB3770"/>
    <w:rsid w:val="00CB3923"/>
    <w:rsid w:val="00CB398F"/>
    <w:rsid w:val="00CB42B7"/>
    <w:rsid w:val="00CB4741"/>
    <w:rsid w:val="00CB4978"/>
    <w:rsid w:val="00CB4AC3"/>
    <w:rsid w:val="00CB4E5D"/>
    <w:rsid w:val="00CB52CC"/>
    <w:rsid w:val="00CB53F5"/>
    <w:rsid w:val="00CB55BD"/>
    <w:rsid w:val="00CB5752"/>
    <w:rsid w:val="00CB67F2"/>
    <w:rsid w:val="00CC063E"/>
    <w:rsid w:val="00CC0768"/>
    <w:rsid w:val="00CC0DC9"/>
    <w:rsid w:val="00CC0F6D"/>
    <w:rsid w:val="00CC12A9"/>
    <w:rsid w:val="00CC213E"/>
    <w:rsid w:val="00CC22F2"/>
    <w:rsid w:val="00CC2455"/>
    <w:rsid w:val="00CC2B87"/>
    <w:rsid w:val="00CC39B5"/>
    <w:rsid w:val="00CC3D18"/>
    <w:rsid w:val="00CC48DB"/>
    <w:rsid w:val="00CC4F4F"/>
    <w:rsid w:val="00CC51A5"/>
    <w:rsid w:val="00CC54F1"/>
    <w:rsid w:val="00CC5577"/>
    <w:rsid w:val="00CC5612"/>
    <w:rsid w:val="00CC576B"/>
    <w:rsid w:val="00CC5806"/>
    <w:rsid w:val="00CC69E0"/>
    <w:rsid w:val="00CC6CBC"/>
    <w:rsid w:val="00CC7220"/>
    <w:rsid w:val="00CC7730"/>
    <w:rsid w:val="00CC7A11"/>
    <w:rsid w:val="00CC7A49"/>
    <w:rsid w:val="00CC7A58"/>
    <w:rsid w:val="00CC7B25"/>
    <w:rsid w:val="00CC7E10"/>
    <w:rsid w:val="00CC7E1F"/>
    <w:rsid w:val="00CD0ADA"/>
    <w:rsid w:val="00CD0B6D"/>
    <w:rsid w:val="00CD0F54"/>
    <w:rsid w:val="00CD1CB7"/>
    <w:rsid w:val="00CD23A4"/>
    <w:rsid w:val="00CD250B"/>
    <w:rsid w:val="00CD2F91"/>
    <w:rsid w:val="00CD3428"/>
    <w:rsid w:val="00CD3A22"/>
    <w:rsid w:val="00CD3E2B"/>
    <w:rsid w:val="00CD4403"/>
    <w:rsid w:val="00CD5A07"/>
    <w:rsid w:val="00CD602F"/>
    <w:rsid w:val="00CD6441"/>
    <w:rsid w:val="00CD6553"/>
    <w:rsid w:val="00CD655F"/>
    <w:rsid w:val="00CD6D26"/>
    <w:rsid w:val="00CD6F60"/>
    <w:rsid w:val="00CD7154"/>
    <w:rsid w:val="00CD7666"/>
    <w:rsid w:val="00CD7B2A"/>
    <w:rsid w:val="00CD7D0D"/>
    <w:rsid w:val="00CD7D3D"/>
    <w:rsid w:val="00CE006C"/>
    <w:rsid w:val="00CE1B6A"/>
    <w:rsid w:val="00CE1DCB"/>
    <w:rsid w:val="00CE1E7A"/>
    <w:rsid w:val="00CE253D"/>
    <w:rsid w:val="00CE256E"/>
    <w:rsid w:val="00CE293D"/>
    <w:rsid w:val="00CE2EFE"/>
    <w:rsid w:val="00CE362E"/>
    <w:rsid w:val="00CE369B"/>
    <w:rsid w:val="00CE3815"/>
    <w:rsid w:val="00CE3BC9"/>
    <w:rsid w:val="00CE4D24"/>
    <w:rsid w:val="00CE5049"/>
    <w:rsid w:val="00CE5589"/>
    <w:rsid w:val="00CE5BE6"/>
    <w:rsid w:val="00CE5DCA"/>
    <w:rsid w:val="00CE6338"/>
    <w:rsid w:val="00CE66A7"/>
    <w:rsid w:val="00CE6D22"/>
    <w:rsid w:val="00CE6E54"/>
    <w:rsid w:val="00CE714C"/>
    <w:rsid w:val="00CE7443"/>
    <w:rsid w:val="00CF0B49"/>
    <w:rsid w:val="00CF0D9A"/>
    <w:rsid w:val="00CF15D7"/>
    <w:rsid w:val="00CF24EF"/>
    <w:rsid w:val="00CF2AA4"/>
    <w:rsid w:val="00CF2E23"/>
    <w:rsid w:val="00CF35FC"/>
    <w:rsid w:val="00CF3F72"/>
    <w:rsid w:val="00CF402D"/>
    <w:rsid w:val="00CF5322"/>
    <w:rsid w:val="00CF532B"/>
    <w:rsid w:val="00CF6C5C"/>
    <w:rsid w:val="00CF72E5"/>
    <w:rsid w:val="00CF736C"/>
    <w:rsid w:val="00CF7862"/>
    <w:rsid w:val="00CF7C5A"/>
    <w:rsid w:val="00CF7D24"/>
    <w:rsid w:val="00D00354"/>
    <w:rsid w:val="00D00FED"/>
    <w:rsid w:val="00D0115D"/>
    <w:rsid w:val="00D0171A"/>
    <w:rsid w:val="00D01833"/>
    <w:rsid w:val="00D019FA"/>
    <w:rsid w:val="00D01BE4"/>
    <w:rsid w:val="00D01D72"/>
    <w:rsid w:val="00D02680"/>
    <w:rsid w:val="00D03137"/>
    <w:rsid w:val="00D032ED"/>
    <w:rsid w:val="00D033D4"/>
    <w:rsid w:val="00D03B2D"/>
    <w:rsid w:val="00D03C67"/>
    <w:rsid w:val="00D0427E"/>
    <w:rsid w:val="00D04477"/>
    <w:rsid w:val="00D0466F"/>
    <w:rsid w:val="00D04799"/>
    <w:rsid w:val="00D0585A"/>
    <w:rsid w:val="00D05F51"/>
    <w:rsid w:val="00D05F5B"/>
    <w:rsid w:val="00D06292"/>
    <w:rsid w:val="00D0637A"/>
    <w:rsid w:val="00D0644F"/>
    <w:rsid w:val="00D067F2"/>
    <w:rsid w:val="00D06A07"/>
    <w:rsid w:val="00D074A0"/>
    <w:rsid w:val="00D07BCC"/>
    <w:rsid w:val="00D10092"/>
    <w:rsid w:val="00D10C72"/>
    <w:rsid w:val="00D10F47"/>
    <w:rsid w:val="00D10F5F"/>
    <w:rsid w:val="00D11EA4"/>
    <w:rsid w:val="00D13459"/>
    <w:rsid w:val="00D13C91"/>
    <w:rsid w:val="00D141DC"/>
    <w:rsid w:val="00D1499F"/>
    <w:rsid w:val="00D15130"/>
    <w:rsid w:val="00D156E0"/>
    <w:rsid w:val="00D159B6"/>
    <w:rsid w:val="00D15AE6"/>
    <w:rsid w:val="00D15BA7"/>
    <w:rsid w:val="00D15BC8"/>
    <w:rsid w:val="00D15CCC"/>
    <w:rsid w:val="00D1695A"/>
    <w:rsid w:val="00D17229"/>
    <w:rsid w:val="00D173B9"/>
    <w:rsid w:val="00D17417"/>
    <w:rsid w:val="00D17903"/>
    <w:rsid w:val="00D17BB1"/>
    <w:rsid w:val="00D20169"/>
    <w:rsid w:val="00D202A1"/>
    <w:rsid w:val="00D20460"/>
    <w:rsid w:val="00D211F5"/>
    <w:rsid w:val="00D21700"/>
    <w:rsid w:val="00D22330"/>
    <w:rsid w:val="00D225F5"/>
    <w:rsid w:val="00D22E01"/>
    <w:rsid w:val="00D2319D"/>
    <w:rsid w:val="00D231EF"/>
    <w:rsid w:val="00D23492"/>
    <w:rsid w:val="00D23557"/>
    <w:rsid w:val="00D23DD8"/>
    <w:rsid w:val="00D242F5"/>
    <w:rsid w:val="00D244E1"/>
    <w:rsid w:val="00D24F59"/>
    <w:rsid w:val="00D258DC"/>
    <w:rsid w:val="00D25A7E"/>
    <w:rsid w:val="00D25B26"/>
    <w:rsid w:val="00D25CFF"/>
    <w:rsid w:val="00D267C8"/>
    <w:rsid w:val="00D26DA7"/>
    <w:rsid w:val="00D27128"/>
    <w:rsid w:val="00D27314"/>
    <w:rsid w:val="00D27533"/>
    <w:rsid w:val="00D277CA"/>
    <w:rsid w:val="00D27CC9"/>
    <w:rsid w:val="00D27E1C"/>
    <w:rsid w:val="00D3050F"/>
    <w:rsid w:val="00D309C2"/>
    <w:rsid w:val="00D30F4F"/>
    <w:rsid w:val="00D30F7E"/>
    <w:rsid w:val="00D310C6"/>
    <w:rsid w:val="00D318BD"/>
    <w:rsid w:val="00D32234"/>
    <w:rsid w:val="00D322D7"/>
    <w:rsid w:val="00D32335"/>
    <w:rsid w:val="00D323D9"/>
    <w:rsid w:val="00D32685"/>
    <w:rsid w:val="00D3285F"/>
    <w:rsid w:val="00D32E7E"/>
    <w:rsid w:val="00D32EE8"/>
    <w:rsid w:val="00D32F82"/>
    <w:rsid w:val="00D33B9A"/>
    <w:rsid w:val="00D33E76"/>
    <w:rsid w:val="00D349BE"/>
    <w:rsid w:val="00D34A18"/>
    <w:rsid w:val="00D34A5C"/>
    <w:rsid w:val="00D35070"/>
    <w:rsid w:val="00D35C80"/>
    <w:rsid w:val="00D35D1F"/>
    <w:rsid w:val="00D35D52"/>
    <w:rsid w:val="00D36A3C"/>
    <w:rsid w:val="00D372CE"/>
    <w:rsid w:val="00D37405"/>
    <w:rsid w:val="00D37635"/>
    <w:rsid w:val="00D401E9"/>
    <w:rsid w:val="00D40274"/>
    <w:rsid w:val="00D408C8"/>
    <w:rsid w:val="00D40C82"/>
    <w:rsid w:val="00D41074"/>
    <w:rsid w:val="00D41621"/>
    <w:rsid w:val="00D41891"/>
    <w:rsid w:val="00D4196C"/>
    <w:rsid w:val="00D42CDB"/>
    <w:rsid w:val="00D430DA"/>
    <w:rsid w:val="00D442EB"/>
    <w:rsid w:val="00D443DD"/>
    <w:rsid w:val="00D44435"/>
    <w:rsid w:val="00D4471D"/>
    <w:rsid w:val="00D44D27"/>
    <w:rsid w:val="00D44D8D"/>
    <w:rsid w:val="00D45081"/>
    <w:rsid w:val="00D4519C"/>
    <w:rsid w:val="00D45D17"/>
    <w:rsid w:val="00D45D4F"/>
    <w:rsid w:val="00D45E46"/>
    <w:rsid w:val="00D46C40"/>
    <w:rsid w:val="00D4744A"/>
    <w:rsid w:val="00D47463"/>
    <w:rsid w:val="00D474B8"/>
    <w:rsid w:val="00D477FA"/>
    <w:rsid w:val="00D47A28"/>
    <w:rsid w:val="00D47BDC"/>
    <w:rsid w:val="00D47C90"/>
    <w:rsid w:val="00D47E1E"/>
    <w:rsid w:val="00D47ED5"/>
    <w:rsid w:val="00D47F9D"/>
    <w:rsid w:val="00D47FC4"/>
    <w:rsid w:val="00D50003"/>
    <w:rsid w:val="00D502C7"/>
    <w:rsid w:val="00D50C7C"/>
    <w:rsid w:val="00D50FD2"/>
    <w:rsid w:val="00D51326"/>
    <w:rsid w:val="00D51950"/>
    <w:rsid w:val="00D51C6E"/>
    <w:rsid w:val="00D52302"/>
    <w:rsid w:val="00D526D4"/>
    <w:rsid w:val="00D5342E"/>
    <w:rsid w:val="00D534DA"/>
    <w:rsid w:val="00D542CB"/>
    <w:rsid w:val="00D5447D"/>
    <w:rsid w:val="00D548AA"/>
    <w:rsid w:val="00D559B8"/>
    <w:rsid w:val="00D559D2"/>
    <w:rsid w:val="00D55AF0"/>
    <w:rsid w:val="00D55BEE"/>
    <w:rsid w:val="00D55EA2"/>
    <w:rsid w:val="00D571BE"/>
    <w:rsid w:val="00D5722A"/>
    <w:rsid w:val="00D57973"/>
    <w:rsid w:val="00D62035"/>
    <w:rsid w:val="00D620C7"/>
    <w:rsid w:val="00D6242D"/>
    <w:rsid w:val="00D6294D"/>
    <w:rsid w:val="00D62E49"/>
    <w:rsid w:val="00D62EFD"/>
    <w:rsid w:val="00D63767"/>
    <w:rsid w:val="00D63F09"/>
    <w:rsid w:val="00D64157"/>
    <w:rsid w:val="00D6436F"/>
    <w:rsid w:val="00D64612"/>
    <w:rsid w:val="00D647CE"/>
    <w:rsid w:val="00D64881"/>
    <w:rsid w:val="00D65190"/>
    <w:rsid w:val="00D657D2"/>
    <w:rsid w:val="00D65A25"/>
    <w:rsid w:val="00D65B27"/>
    <w:rsid w:val="00D6619A"/>
    <w:rsid w:val="00D662E6"/>
    <w:rsid w:val="00D666A0"/>
    <w:rsid w:val="00D67056"/>
    <w:rsid w:val="00D670BF"/>
    <w:rsid w:val="00D6729E"/>
    <w:rsid w:val="00D672FD"/>
    <w:rsid w:val="00D67315"/>
    <w:rsid w:val="00D677B2"/>
    <w:rsid w:val="00D67C3C"/>
    <w:rsid w:val="00D70159"/>
    <w:rsid w:val="00D7021C"/>
    <w:rsid w:val="00D70543"/>
    <w:rsid w:val="00D70A07"/>
    <w:rsid w:val="00D70AC1"/>
    <w:rsid w:val="00D70F1B"/>
    <w:rsid w:val="00D71464"/>
    <w:rsid w:val="00D7214B"/>
    <w:rsid w:val="00D72389"/>
    <w:rsid w:val="00D72C66"/>
    <w:rsid w:val="00D72D69"/>
    <w:rsid w:val="00D72DBA"/>
    <w:rsid w:val="00D730E6"/>
    <w:rsid w:val="00D73415"/>
    <w:rsid w:val="00D7381D"/>
    <w:rsid w:val="00D73C26"/>
    <w:rsid w:val="00D74172"/>
    <w:rsid w:val="00D7471F"/>
    <w:rsid w:val="00D748E0"/>
    <w:rsid w:val="00D74A7C"/>
    <w:rsid w:val="00D74C51"/>
    <w:rsid w:val="00D76176"/>
    <w:rsid w:val="00D764A5"/>
    <w:rsid w:val="00D76660"/>
    <w:rsid w:val="00D76A0F"/>
    <w:rsid w:val="00D76C72"/>
    <w:rsid w:val="00D7744B"/>
    <w:rsid w:val="00D775D6"/>
    <w:rsid w:val="00D7781A"/>
    <w:rsid w:val="00D77E9E"/>
    <w:rsid w:val="00D802D8"/>
    <w:rsid w:val="00D80E58"/>
    <w:rsid w:val="00D8104D"/>
    <w:rsid w:val="00D81368"/>
    <w:rsid w:val="00D813B8"/>
    <w:rsid w:val="00D8144C"/>
    <w:rsid w:val="00D8146A"/>
    <w:rsid w:val="00D8176E"/>
    <w:rsid w:val="00D81CF6"/>
    <w:rsid w:val="00D81F0D"/>
    <w:rsid w:val="00D82505"/>
    <w:rsid w:val="00D8328D"/>
    <w:rsid w:val="00D83801"/>
    <w:rsid w:val="00D83D08"/>
    <w:rsid w:val="00D84024"/>
    <w:rsid w:val="00D840E9"/>
    <w:rsid w:val="00D842FF"/>
    <w:rsid w:val="00D84AD6"/>
    <w:rsid w:val="00D856CE"/>
    <w:rsid w:val="00D85CF2"/>
    <w:rsid w:val="00D86108"/>
    <w:rsid w:val="00D86184"/>
    <w:rsid w:val="00D861F9"/>
    <w:rsid w:val="00D864DE"/>
    <w:rsid w:val="00D8707E"/>
    <w:rsid w:val="00D8778A"/>
    <w:rsid w:val="00D901E7"/>
    <w:rsid w:val="00D904CB"/>
    <w:rsid w:val="00D90527"/>
    <w:rsid w:val="00D90572"/>
    <w:rsid w:val="00D90D87"/>
    <w:rsid w:val="00D90ED3"/>
    <w:rsid w:val="00D91241"/>
    <w:rsid w:val="00D91773"/>
    <w:rsid w:val="00D918F7"/>
    <w:rsid w:val="00D919E3"/>
    <w:rsid w:val="00D91B0C"/>
    <w:rsid w:val="00D9269F"/>
    <w:rsid w:val="00D932D7"/>
    <w:rsid w:val="00D936D7"/>
    <w:rsid w:val="00D937CF"/>
    <w:rsid w:val="00D941A5"/>
    <w:rsid w:val="00D941ED"/>
    <w:rsid w:val="00D94752"/>
    <w:rsid w:val="00D94F1E"/>
    <w:rsid w:val="00D9502E"/>
    <w:rsid w:val="00D95E9B"/>
    <w:rsid w:val="00D95F8C"/>
    <w:rsid w:val="00D96DDD"/>
    <w:rsid w:val="00D96F7C"/>
    <w:rsid w:val="00D96FCC"/>
    <w:rsid w:val="00D97142"/>
    <w:rsid w:val="00D9724F"/>
    <w:rsid w:val="00D9726A"/>
    <w:rsid w:val="00D97DE9"/>
    <w:rsid w:val="00D97F0C"/>
    <w:rsid w:val="00DA0154"/>
    <w:rsid w:val="00DA13B9"/>
    <w:rsid w:val="00DA1F67"/>
    <w:rsid w:val="00DA24D7"/>
    <w:rsid w:val="00DA2BC9"/>
    <w:rsid w:val="00DA2D7D"/>
    <w:rsid w:val="00DA3971"/>
    <w:rsid w:val="00DA3ABC"/>
    <w:rsid w:val="00DA40CC"/>
    <w:rsid w:val="00DA4154"/>
    <w:rsid w:val="00DA4507"/>
    <w:rsid w:val="00DA459A"/>
    <w:rsid w:val="00DA521E"/>
    <w:rsid w:val="00DA5447"/>
    <w:rsid w:val="00DA5468"/>
    <w:rsid w:val="00DA57F2"/>
    <w:rsid w:val="00DA5FCC"/>
    <w:rsid w:val="00DA602A"/>
    <w:rsid w:val="00DA655C"/>
    <w:rsid w:val="00DA66B5"/>
    <w:rsid w:val="00DA69AE"/>
    <w:rsid w:val="00DA6DD0"/>
    <w:rsid w:val="00DA7A4F"/>
    <w:rsid w:val="00DA7A5C"/>
    <w:rsid w:val="00DB02A7"/>
    <w:rsid w:val="00DB0493"/>
    <w:rsid w:val="00DB060E"/>
    <w:rsid w:val="00DB081B"/>
    <w:rsid w:val="00DB0A5D"/>
    <w:rsid w:val="00DB0B08"/>
    <w:rsid w:val="00DB16A9"/>
    <w:rsid w:val="00DB1B23"/>
    <w:rsid w:val="00DB1F69"/>
    <w:rsid w:val="00DB2439"/>
    <w:rsid w:val="00DB2936"/>
    <w:rsid w:val="00DB2D07"/>
    <w:rsid w:val="00DB3535"/>
    <w:rsid w:val="00DB38AB"/>
    <w:rsid w:val="00DB411A"/>
    <w:rsid w:val="00DB4132"/>
    <w:rsid w:val="00DB4133"/>
    <w:rsid w:val="00DB4785"/>
    <w:rsid w:val="00DB4C4B"/>
    <w:rsid w:val="00DB5849"/>
    <w:rsid w:val="00DB5866"/>
    <w:rsid w:val="00DB5AB7"/>
    <w:rsid w:val="00DB6131"/>
    <w:rsid w:val="00DB630A"/>
    <w:rsid w:val="00DB643D"/>
    <w:rsid w:val="00DB6C34"/>
    <w:rsid w:val="00DB6D18"/>
    <w:rsid w:val="00DB6E97"/>
    <w:rsid w:val="00DB7189"/>
    <w:rsid w:val="00DB7407"/>
    <w:rsid w:val="00DB7459"/>
    <w:rsid w:val="00DB777B"/>
    <w:rsid w:val="00DB779E"/>
    <w:rsid w:val="00DC00E9"/>
    <w:rsid w:val="00DC0325"/>
    <w:rsid w:val="00DC0A17"/>
    <w:rsid w:val="00DC0C4D"/>
    <w:rsid w:val="00DC0E66"/>
    <w:rsid w:val="00DC18D5"/>
    <w:rsid w:val="00DC23E0"/>
    <w:rsid w:val="00DC2945"/>
    <w:rsid w:val="00DC3492"/>
    <w:rsid w:val="00DC3C18"/>
    <w:rsid w:val="00DC4804"/>
    <w:rsid w:val="00DC4AD4"/>
    <w:rsid w:val="00DC4C00"/>
    <w:rsid w:val="00DC58F5"/>
    <w:rsid w:val="00DC590F"/>
    <w:rsid w:val="00DC5BAE"/>
    <w:rsid w:val="00DC5BD2"/>
    <w:rsid w:val="00DC5EBD"/>
    <w:rsid w:val="00DC6525"/>
    <w:rsid w:val="00DC676C"/>
    <w:rsid w:val="00DC6AC0"/>
    <w:rsid w:val="00DC7160"/>
    <w:rsid w:val="00DC768E"/>
    <w:rsid w:val="00DC78F4"/>
    <w:rsid w:val="00DC7941"/>
    <w:rsid w:val="00DC7C8D"/>
    <w:rsid w:val="00DD012F"/>
    <w:rsid w:val="00DD0292"/>
    <w:rsid w:val="00DD053E"/>
    <w:rsid w:val="00DD06E0"/>
    <w:rsid w:val="00DD09B4"/>
    <w:rsid w:val="00DD0C88"/>
    <w:rsid w:val="00DD0D9A"/>
    <w:rsid w:val="00DD163A"/>
    <w:rsid w:val="00DD1C5B"/>
    <w:rsid w:val="00DD20DB"/>
    <w:rsid w:val="00DD2435"/>
    <w:rsid w:val="00DD2CF9"/>
    <w:rsid w:val="00DD2E3E"/>
    <w:rsid w:val="00DD3B98"/>
    <w:rsid w:val="00DD3DC3"/>
    <w:rsid w:val="00DD415A"/>
    <w:rsid w:val="00DD4311"/>
    <w:rsid w:val="00DD4746"/>
    <w:rsid w:val="00DD4A34"/>
    <w:rsid w:val="00DD4C81"/>
    <w:rsid w:val="00DD4CA7"/>
    <w:rsid w:val="00DD4F8C"/>
    <w:rsid w:val="00DD5039"/>
    <w:rsid w:val="00DD54B3"/>
    <w:rsid w:val="00DD5861"/>
    <w:rsid w:val="00DD59C2"/>
    <w:rsid w:val="00DD6CC3"/>
    <w:rsid w:val="00DD6D97"/>
    <w:rsid w:val="00DD6E02"/>
    <w:rsid w:val="00DD7272"/>
    <w:rsid w:val="00DD7552"/>
    <w:rsid w:val="00DD76E3"/>
    <w:rsid w:val="00DD7CA8"/>
    <w:rsid w:val="00DE008C"/>
    <w:rsid w:val="00DE0357"/>
    <w:rsid w:val="00DE085A"/>
    <w:rsid w:val="00DE08E2"/>
    <w:rsid w:val="00DE1075"/>
    <w:rsid w:val="00DE1160"/>
    <w:rsid w:val="00DE14F6"/>
    <w:rsid w:val="00DE1569"/>
    <w:rsid w:val="00DE1B84"/>
    <w:rsid w:val="00DE31AB"/>
    <w:rsid w:val="00DE37C0"/>
    <w:rsid w:val="00DE3856"/>
    <w:rsid w:val="00DE3F9D"/>
    <w:rsid w:val="00DE4159"/>
    <w:rsid w:val="00DE45E3"/>
    <w:rsid w:val="00DE4959"/>
    <w:rsid w:val="00DE590F"/>
    <w:rsid w:val="00DE5B34"/>
    <w:rsid w:val="00DE5C83"/>
    <w:rsid w:val="00DE5C88"/>
    <w:rsid w:val="00DE5EC4"/>
    <w:rsid w:val="00DE5FCE"/>
    <w:rsid w:val="00DE6587"/>
    <w:rsid w:val="00DE6654"/>
    <w:rsid w:val="00DE7022"/>
    <w:rsid w:val="00DE72B7"/>
    <w:rsid w:val="00DE7578"/>
    <w:rsid w:val="00DE7673"/>
    <w:rsid w:val="00DE7B6C"/>
    <w:rsid w:val="00DE7C12"/>
    <w:rsid w:val="00DE7DAC"/>
    <w:rsid w:val="00DE7F72"/>
    <w:rsid w:val="00DF0154"/>
    <w:rsid w:val="00DF06F0"/>
    <w:rsid w:val="00DF0E4E"/>
    <w:rsid w:val="00DF1C5B"/>
    <w:rsid w:val="00DF2752"/>
    <w:rsid w:val="00DF3080"/>
    <w:rsid w:val="00DF410B"/>
    <w:rsid w:val="00DF46C2"/>
    <w:rsid w:val="00DF519D"/>
    <w:rsid w:val="00DF5267"/>
    <w:rsid w:val="00DF54AB"/>
    <w:rsid w:val="00DF5973"/>
    <w:rsid w:val="00DF59A9"/>
    <w:rsid w:val="00DF5DC3"/>
    <w:rsid w:val="00DF61AF"/>
    <w:rsid w:val="00DF6AC2"/>
    <w:rsid w:val="00E00FCA"/>
    <w:rsid w:val="00E010C8"/>
    <w:rsid w:val="00E011BC"/>
    <w:rsid w:val="00E01536"/>
    <w:rsid w:val="00E016A7"/>
    <w:rsid w:val="00E020B7"/>
    <w:rsid w:val="00E02290"/>
    <w:rsid w:val="00E02B6E"/>
    <w:rsid w:val="00E030D0"/>
    <w:rsid w:val="00E03C67"/>
    <w:rsid w:val="00E03DAC"/>
    <w:rsid w:val="00E0426A"/>
    <w:rsid w:val="00E0442E"/>
    <w:rsid w:val="00E0449C"/>
    <w:rsid w:val="00E04BBA"/>
    <w:rsid w:val="00E04DE9"/>
    <w:rsid w:val="00E0602B"/>
    <w:rsid w:val="00E06C6E"/>
    <w:rsid w:val="00E07257"/>
    <w:rsid w:val="00E073DC"/>
    <w:rsid w:val="00E07682"/>
    <w:rsid w:val="00E0793F"/>
    <w:rsid w:val="00E10250"/>
    <w:rsid w:val="00E108A3"/>
    <w:rsid w:val="00E10DDA"/>
    <w:rsid w:val="00E11211"/>
    <w:rsid w:val="00E11283"/>
    <w:rsid w:val="00E112AD"/>
    <w:rsid w:val="00E1156F"/>
    <w:rsid w:val="00E11636"/>
    <w:rsid w:val="00E11CA4"/>
    <w:rsid w:val="00E1269E"/>
    <w:rsid w:val="00E1271B"/>
    <w:rsid w:val="00E12EB4"/>
    <w:rsid w:val="00E141E3"/>
    <w:rsid w:val="00E143B1"/>
    <w:rsid w:val="00E14A4C"/>
    <w:rsid w:val="00E14A88"/>
    <w:rsid w:val="00E14B0D"/>
    <w:rsid w:val="00E14D11"/>
    <w:rsid w:val="00E152BE"/>
    <w:rsid w:val="00E156DE"/>
    <w:rsid w:val="00E15B21"/>
    <w:rsid w:val="00E16930"/>
    <w:rsid w:val="00E16BA7"/>
    <w:rsid w:val="00E16D94"/>
    <w:rsid w:val="00E17296"/>
    <w:rsid w:val="00E17CE1"/>
    <w:rsid w:val="00E17DE4"/>
    <w:rsid w:val="00E17F52"/>
    <w:rsid w:val="00E20843"/>
    <w:rsid w:val="00E2101F"/>
    <w:rsid w:val="00E21399"/>
    <w:rsid w:val="00E2144C"/>
    <w:rsid w:val="00E218E4"/>
    <w:rsid w:val="00E21A9A"/>
    <w:rsid w:val="00E21FBD"/>
    <w:rsid w:val="00E220BC"/>
    <w:rsid w:val="00E22594"/>
    <w:rsid w:val="00E225BE"/>
    <w:rsid w:val="00E238A0"/>
    <w:rsid w:val="00E23A6B"/>
    <w:rsid w:val="00E24427"/>
    <w:rsid w:val="00E244B8"/>
    <w:rsid w:val="00E2460D"/>
    <w:rsid w:val="00E246DD"/>
    <w:rsid w:val="00E2475B"/>
    <w:rsid w:val="00E24990"/>
    <w:rsid w:val="00E24A49"/>
    <w:rsid w:val="00E255A2"/>
    <w:rsid w:val="00E25DE3"/>
    <w:rsid w:val="00E26612"/>
    <w:rsid w:val="00E27306"/>
    <w:rsid w:val="00E2733D"/>
    <w:rsid w:val="00E27692"/>
    <w:rsid w:val="00E27A3A"/>
    <w:rsid w:val="00E27C21"/>
    <w:rsid w:val="00E3277D"/>
    <w:rsid w:val="00E3292E"/>
    <w:rsid w:val="00E32FFC"/>
    <w:rsid w:val="00E3318F"/>
    <w:rsid w:val="00E334D5"/>
    <w:rsid w:val="00E33866"/>
    <w:rsid w:val="00E339AF"/>
    <w:rsid w:val="00E33ADB"/>
    <w:rsid w:val="00E33B38"/>
    <w:rsid w:val="00E341E0"/>
    <w:rsid w:val="00E34422"/>
    <w:rsid w:val="00E34735"/>
    <w:rsid w:val="00E3488F"/>
    <w:rsid w:val="00E35B46"/>
    <w:rsid w:val="00E35C21"/>
    <w:rsid w:val="00E35F3B"/>
    <w:rsid w:val="00E35F9F"/>
    <w:rsid w:val="00E3652E"/>
    <w:rsid w:val="00E36B51"/>
    <w:rsid w:val="00E36C09"/>
    <w:rsid w:val="00E371FE"/>
    <w:rsid w:val="00E37303"/>
    <w:rsid w:val="00E37332"/>
    <w:rsid w:val="00E3765F"/>
    <w:rsid w:val="00E376A7"/>
    <w:rsid w:val="00E4057C"/>
    <w:rsid w:val="00E408F8"/>
    <w:rsid w:val="00E40AC3"/>
    <w:rsid w:val="00E40B1B"/>
    <w:rsid w:val="00E40C46"/>
    <w:rsid w:val="00E40C98"/>
    <w:rsid w:val="00E413E6"/>
    <w:rsid w:val="00E4273E"/>
    <w:rsid w:val="00E42879"/>
    <w:rsid w:val="00E42ABF"/>
    <w:rsid w:val="00E42F23"/>
    <w:rsid w:val="00E43519"/>
    <w:rsid w:val="00E43624"/>
    <w:rsid w:val="00E43E93"/>
    <w:rsid w:val="00E44182"/>
    <w:rsid w:val="00E446A9"/>
    <w:rsid w:val="00E452A3"/>
    <w:rsid w:val="00E4543E"/>
    <w:rsid w:val="00E457E8"/>
    <w:rsid w:val="00E45B61"/>
    <w:rsid w:val="00E45BAF"/>
    <w:rsid w:val="00E45C25"/>
    <w:rsid w:val="00E45E69"/>
    <w:rsid w:val="00E45FB3"/>
    <w:rsid w:val="00E46059"/>
    <w:rsid w:val="00E46614"/>
    <w:rsid w:val="00E46FBF"/>
    <w:rsid w:val="00E4714C"/>
    <w:rsid w:val="00E473A4"/>
    <w:rsid w:val="00E47FA8"/>
    <w:rsid w:val="00E47FF2"/>
    <w:rsid w:val="00E51293"/>
    <w:rsid w:val="00E514F3"/>
    <w:rsid w:val="00E51A2B"/>
    <w:rsid w:val="00E51C49"/>
    <w:rsid w:val="00E51D45"/>
    <w:rsid w:val="00E52837"/>
    <w:rsid w:val="00E529B6"/>
    <w:rsid w:val="00E52F25"/>
    <w:rsid w:val="00E5376C"/>
    <w:rsid w:val="00E53867"/>
    <w:rsid w:val="00E54347"/>
    <w:rsid w:val="00E54516"/>
    <w:rsid w:val="00E54931"/>
    <w:rsid w:val="00E55107"/>
    <w:rsid w:val="00E551F9"/>
    <w:rsid w:val="00E551FD"/>
    <w:rsid w:val="00E55255"/>
    <w:rsid w:val="00E55370"/>
    <w:rsid w:val="00E556E6"/>
    <w:rsid w:val="00E55B78"/>
    <w:rsid w:val="00E55C34"/>
    <w:rsid w:val="00E55ED2"/>
    <w:rsid w:val="00E55FC8"/>
    <w:rsid w:val="00E561AA"/>
    <w:rsid w:val="00E5676A"/>
    <w:rsid w:val="00E56D0E"/>
    <w:rsid w:val="00E56E81"/>
    <w:rsid w:val="00E574EE"/>
    <w:rsid w:val="00E57F4A"/>
    <w:rsid w:val="00E57F88"/>
    <w:rsid w:val="00E61404"/>
    <w:rsid w:val="00E6180D"/>
    <w:rsid w:val="00E62436"/>
    <w:rsid w:val="00E62769"/>
    <w:rsid w:val="00E63226"/>
    <w:rsid w:val="00E640DD"/>
    <w:rsid w:val="00E6450F"/>
    <w:rsid w:val="00E649EE"/>
    <w:rsid w:val="00E6505C"/>
    <w:rsid w:val="00E651D3"/>
    <w:rsid w:val="00E65641"/>
    <w:rsid w:val="00E65E8C"/>
    <w:rsid w:val="00E66928"/>
    <w:rsid w:val="00E67588"/>
    <w:rsid w:val="00E676AA"/>
    <w:rsid w:val="00E678BF"/>
    <w:rsid w:val="00E70094"/>
    <w:rsid w:val="00E70994"/>
    <w:rsid w:val="00E70BAE"/>
    <w:rsid w:val="00E70EAF"/>
    <w:rsid w:val="00E70ED2"/>
    <w:rsid w:val="00E71460"/>
    <w:rsid w:val="00E717C7"/>
    <w:rsid w:val="00E71907"/>
    <w:rsid w:val="00E71D0A"/>
    <w:rsid w:val="00E7200A"/>
    <w:rsid w:val="00E72090"/>
    <w:rsid w:val="00E725BB"/>
    <w:rsid w:val="00E73482"/>
    <w:rsid w:val="00E739BA"/>
    <w:rsid w:val="00E740F1"/>
    <w:rsid w:val="00E743C5"/>
    <w:rsid w:val="00E75D99"/>
    <w:rsid w:val="00E764E6"/>
    <w:rsid w:val="00E76622"/>
    <w:rsid w:val="00E76734"/>
    <w:rsid w:val="00E76BDF"/>
    <w:rsid w:val="00E77235"/>
    <w:rsid w:val="00E773C8"/>
    <w:rsid w:val="00E77427"/>
    <w:rsid w:val="00E80031"/>
    <w:rsid w:val="00E800C4"/>
    <w:rsid w:val="00E80413"/>
    <w:rsid w:val="00E80701"/>
    <w:rsid w:val="00E80B50"/>
    <w:rsid w:val="00E80B92"/>
    <w:rsid w:val="00E80EC5"/>
    <w:rsid w:val="00E80EE4"/>
    <w:rsid w:val="00E8114F"/>
    <w:rsid w:val="00E81703"/>
    <w:rsid w:val="00E81A5B"/>
    <w:rsid w:val="00E81EB0"/>
    <w:rsid w:val="00E81F6C"/>
    <w:rsid w:val="00E82006"/>
    <w:rsid w:val="00E827D0"/>
    <w:rsid w:val="00E82C3D"/>
    <w:rsid w:val="00E83243"/>
    <w:rsid w:val="00E836B2"/>
    <w:rsid w:val="00E837A0"/>
    <w:rsid w:val="00E849C7"/>
    <w:rsid w:val="00E849E8"/>
    <w:rsid w:val="00E84CE6"/>
    <w:rsid w:val="00E84ED7"/>
    <w:rsid w:val="00E85347"/>
    <w:rsid w:val="00E8541F"/>
    <w:rsid w:val="00E85BE0"/>
    <w:rsid w:val="00E86038"/>
    <w:rsid w:val="00E862A0"/>
    <w:rsid w:val="00E86726"/>
    <w:rsid w:val="00E86A5B"/>
    <w:rsid w:val="00E8714F"/>
    <w:rsid w:val="00E87714"/>
    <w:rsid w:val="00E8782F"/>
    <w:rsid w:val="00E87C2F"/>
    <w:rsid w:val="00E87EB4"/>
    <w:rsid w:val="00E87F65"/>
    <w:rsid w:val="00E900FF"/>
    <w:rsid w:val="00E90884"/>
    <w:rsid w:val="00E90AC1"/>
    <w:rsid w:val="00E90D09"/>
    <w:rsid w:val="00E9134E"/>
    <w:rsid w:val="00E91847"/>
    <w:rsid w:val="00E92A88"/>
    <w:rsid w:val="00E937D5"/>
    <w:rsid w:val="00E94008"/>
    <w:rsid w:val="00E945ED"/>
    <w:rsid w:val="00E9469A"/>
    <w:rsid w:val="00E9594A"/>
    <w:rsid w:val="00E95D73"/>
    <w:rsid w:val="00E96044"/>
    <w:rsid w:val="00E962BE"/>
    <w:rsid w:val="00E970C1"/>
    <w:rsid w:val="00E97295"/>
    <w:rsid w:val="00E977C0"/>
    <w:rsid w:val="00E97BB7"/>
    <w:rsid w:val="00E97D7E"/>
    <w:rsid w:val="00EA0231"/>
    <w:rsid w:val="00EA03EE"/>
    <w:rsid w:val="00EA09F5"/>
    <w:rsid w:val="00EA0B71"/>
    <w:rsid w:val="00EA0CC7"/>
    <w:rsid w:val="00EA0EC0"/>
    <w:rsid w:val="00EA0F48"/>
    <w:rsid w:val="00EA115E"/>
    <w:rsid w:val="00EA155D"/>
    <w:rsid w:val="00EA194E"/>
    <w:rsid w:val="00EA1C4A"/>
    <w:rsid w:val="00EA1D92"/>
    <w:rsid w:val="00EA2F9D"/>
    <w:rsid w:val="00EA3ADB"/>
    <w:rsid w:val="00EA3D21"/>
    <w:rsid w:val="00EA3D7E"/>
    <w:rsid w:val="00EA3DF0"/>
    <w:rsid w:val="00EA3EDE"/>
    <w:rsid w:val="00EA3EF8"/>
    <w:rsid w:val="00EA425B"/>
    <w:rsid w:val="00EA4281"/>
    <w:rsid w:val="00EA47CE"/>
    <w:rsid w:val="00EA4D52"/>
    <w:rsid w:val="00EA5150"/>
    <w:rsid w:val="00EA5F7D"/>
    <w:rsid w:val="00EA66AB"/>
    <w:rsid w:val="00EA678F"/>
    <w:rsid w:val="00EA6A3D"/>
    <w:rsid w:val="00EA7381"/>
    <w:rsid w:val="00EA7CCD"/>
    <w:rsid w:val="00EB06D3"/>
    <w:rsid w:val="00EB16F7"/>
    <w:rsid w:val="00EB1D98"/>
    <w:rsid w:val="00EB28BC"/>
    <w:rsid w:val="00EB39F8"/>
    <w:rsid w:val="00EB3BE1"/>
    <w:rsid w:val="00EB453B"/>
    <w:rsid w:val="00EB4727"/>
    <w:rsid w:val="00EB48FE"/>
    <w:rsid w:val="00EB4B83"/>
    <w:rsid w:val="00EB4CD4"/>
    <w:rsid w:val="00EB51FB"/>
    <w:rsid w:val="00EB540D"/>
    <w:rsid w:val="00EB5467"/>
    <w:rsid w:val="00EB59AF"/>
    <w:rsid w:val="00EB5EF1"/>
    <w:rsid w:val="00EB60C6"/>
    <w:rsid w:val="00EB60D6"/>
    <w:rsid w:val="00EB6207"/>
    <w:rsid w:val="00EB631C"/>
    <w:rsid w:val="00EB64CA"/>
    <w:rsid w:val="00EB705E"/>
    <w:rsid w:val="00EB706F"/>
    <w:rsid w:val="00EB7195"/>
    <w:rsid w:val="00EB7FEF"/>
    <w:rsid w:val="00EC0566"/>
    <w:rsid w:val="00EC141E"/>
    <w:rsid w:val="00EC1DA2"/>
    <w:rsid w:val="00EC2928"/>
    <w:rsid w:val="00EC29DC"/>
    <w:rsid w:val="00EC2F9A"/>
    <w:rsid w:val="00EC3246"/>
    <w:rsid w:val="00EC342D"/>
    <w:rsid w:val="00EC36C0"/>
    <w:rsid w:val="00EC39CA"/>
    <w:rsid w:val="00EC3DEC"/>
    <w:rsid w:val="00EC4C70"/>
    <w:rsid w:val="00EC5546"/>
    <w:rsid w:val="00EC5665"/>
    <w:rsid w:val="00EC5A3F"/>
    <w:rsid w:val="00EC5C66"/>
    <w:rsid w:val="00EC5FFD"/>
    <w:rsid w:val="00EC61AE"/>
    <w:rsid w:val="00EC636D"/>
    <w:rsid w:val="00EC65D1"/>
    <w:rsid w:val="00EC6CDF"/>
    <w:rsid w:val="00EC6DC1"/>
    <w:rsid w:val="00EC7168"/>
    <w:rsid w:val="00EC754A"/>
    <w:rsid w:val="00EC7B02"/>
    <w:rsid w:val="00EC7E0A"/>
    <w:rsid w:val="00ED09C4"/>
    <w:rsid w:val="00ED1595"/>
    <w:rsid w:val="00ED1A62"/>
    <w:rsid w:val="00ED2031"/>
    <w:rsid w:val="00ED2100"/>
    <w:rsid w:val="00ED2499"/>
    <w:rsid w:val="00ED3264"/>
    <w:rsid w:val="00ED3284"/>
    <w:rsid w:val="00ED39F9"/>
    <w:rsid w:val="00ED3A45"/>
    <w:rsid w:val="00ED3BBC"/>
    <w:rsid w:val="00ED4020"/>
    <w:rsid w:val="00ED4596"/>
    <w:rsid w:val="00ED4830"/>
    <w:rsid w:val="00ED4F1D"/>
    <w:rsid w:val="00ED5B28"/>
    <w:rsid w:val="00ED5B9A"/>
    <w:rsid w:val="00ED5E36"/>
    <w:rsid w:val="00ED6179"/>
    <w:rsid w:val="00ED6A43"/>
    <w:rsid w:val="00ED712D"/>
    <w:rsid w:val="00ED7554"/>
    <w:rsid w:val="00EE06D6"/>
    <w:rsid w:val="00EE06E1"/>
    <w:rsid w:val="00EE127C"/>
    <w:rsid w:val="00EE12F2"/>
    <w:rsid w:val="00EE1385"/>
    <w:rsid w:val="00EE1498"/>
    <w:rsid w:val="00EE1DFF"/>
    <w:rsid w:val="00EE1FFD"/>
    <w:rsid w:val="00EE215F"/>
    <w:rsid w:val="00EE245B"/>
    <w:rsid w:val="00EE29A5"/>
    <w:rsid w:val="00EE2BBE"/>
    <w:rsid w:val="00EE2C2A"/>
    <w:rsid w:val="00EE2EA2"/>
    <w:rsid w:val="00EE3878"/>
    <w:rsid w:val="00EE44D2"/>
    <w:rsid w:val="00EE44F0"/>
    <w:rsid w:val="00EE4606"/>
    <w:rsid w:val="00EE4963"/>
    <w:rsid w:val="00EE589A"/>
    <w:rsid w:val="00EE58E3"/>
    <w:rsid w:val="00EE5954"/>
    <w:rsid w:val="00EE59D3"/>
    <w:rsid w:val="00EE67C8"/>
    <w:rsid w:val="00EE6BAD"/>
    <w:rsid w:val="00EE70F5"/>
    <w:rsid w:val="00EE71B6"/>
    <w:rsid w:val="00EE7538"/>
    <w:rsid w:val="00EE7E35"/>
    <w:rsid w:val="00EE7E9D"/>
    <w:rsid w:val="00EF0121"/>
    <w:rsid w:val="00EF020D"/>
    <w:rsid w:val="00EF04C9"/>
    <w:rsid w:val="00EF0885"/>
    <w:rsid w:val="00EF0ACE"/>
    <w:rsid w:val="00EF1A73"/>
    <w:rsid w:val="00EF1C79"/>
    <w:rsid w:val="00EF2002"/>
    <w:rsid w:val="00EF2087"/>
    <w:rsid w:val="00EF2236"/>
    <w:rsid w:val="00EF23E5"/>
    <w:rsid w:val="00EF2E2C"/>
    <w:rsid w:val="00EF2FD4"/>
    <w:rsid w:val="00EF383F"/>
    <w:rsid w:val="00EF3B2E"/>
    <w:rsid w:val="00EF3BC4"/>
    <w:rsid w:val="00EF3E5B"/>
    <w:rsid w:val="00EF4445"/>
    <w:rsid w:val="00EF447F"/>
    <w:rsid w:val="00EF4790"/>
    <w:rsid w:val="00EF48A0"/>
    <w:rsid w:val="00EF4AE3"/>
    <w:rsid w:val="00EF4D2E"/>
    <w:rsid w:val="00EF4F3F"/>
    <w:rsid w:val="00EF5181"/>
    <w:rsid w:val="00EF55DC"/>
    <w:rsid w:val="00EF5A3E"/>
    <w:rsid w:val="00EF66F1"/>
    <w:rsid w:val="00EF6845"/>
    <w:rsid w:val="00EF698F"/>
    <w:rsid w:val="00EF6C9C"/>
    <w:rsid w:val="00EF76AC"/>
    <w:rsid w:val="00EF7ADA"/>
    <w:rsid w:val="00F00167"/>
    <w:rsid w:val="00F00192"/>
    <w:rsid w:val="00F00235"/>
    <w:rsid w:val="00F00293"/>
    <w:rsid w:val="00F00414"/>
    <w:rsid w:val="00F00441"/>
    <w:rsid w:val="00F00C04"/>
    <w:rsid w:val="00F01F9D"/>
    <w:rsid w:val="00F02117"/>
    <w:rsid w:val="00F02245"/>
    <w:rsid w:val="00F0250E"/>
    <w:rsid w:val="00F02C7A"/>
    <w:rsid w:val="00F0304C"/>
    <w:rsid w:val="00F03D10"/>
    <w:rsid w:val="00F04062"/>
    <w:rsid w:val="00F045C7"/>
    <w:rsid w:val="00F049E3"/>
    <w:rsid w:val="00F05014"/>
    <w:rsid w:val="00F05262"/>
    <w:rsid w:val="00F0561A"/>
    <w:rsid w:val="00F05AE9"/>
    <w:rsid w:val="00F05D71"/>
    <w:rsid w:val="00F06617"/>
    <w:rsid w:val="00F06B5E"/>
    <w:rsid w:val="00F06BDF"/>
    <w:rsid w:val="00F06E42"/>
    <w:rsid w:val="00F06EDD"/>
    <w:rsid w:val="00F079A9"/>
    <w:rsid w:val="00F07C89"/>
    <w:rsid w:val="00F07D75"/>
    <w:rsid w:val="00F10863"/>
    <w:rsid w:val="00F10B52"/>
    <w:rsid w:val="00F10DEB"/>
    <w:rsid w:val="00F1154E"/>
    <w:rsid w:val="00F119CA"/>
    <w:rsid w:val="00F11AA6"/>
    <w:rsid w:val="00F11BF8"/>
    <w:rsid w:val="00F12121"/>
    <w:rsid w:val="00F121A7"/>
    <w:rsid w:val="00F128D2"/>
    <w:rsid w:val="00F12E97"/>
    <w:rsid w:val="00F1320D"/>
    <w:rsid w:val="00F13863"/>
    <w:rsid w:val="00F13BD5"/>
    <w:rsid w:val="00F13BE2"/>
    <w:rsid w:val="00F13F00"/>
    <w:rsid w:val="00F145C2"/>
    <w:rsid w:val="00F149AA"/>
    <w:rsid w:val="00F14D25"/>
    <w:rsid w:val="00F14DB5"/>
    <w:rsid w:val="00F15833"/>
    <w:rsid w:val="00F15DEB"/>
    <w:rsid w:val="00F172A7"/>
    <w:rsid w:val="00F1747F"/>
    <w:rsid w:val="00F17555"/>
    <w:rsid w:val="00F177DE"/>
    <w:rsid w:val="00F17B15"/>
    <w:rsid w:val="00F2010E"/>
    <w:rsid w:val="00F2109D"/>
    <w:rsid w:val="00F2129B"/>
    <w:rsid w:val="00F21CE7"/>
    <w:rsid w:val="00F2249E"/>
    <w:rsid w:val="00F22700"/>
    <w:rsid w:val="00F22980"/>
    <w:rsid w:val="00F22A3B"/>
    <w:rsid w:val="00F22AEF"/>
    <w:rsid w:val="00F22D41"/>
    <w:rsid w:val="00F23117"/>
    <w:rsid w:val="00F23D8C"/>
    <w:rsid w:val="00F23E4A"/>
    <w:rsid w:val="00F2400C"/>
    <w:rsid w:val="00F24260"/>
    <w:rsid w:val="00F246E3"/>
    <w:rsid w:val="00F248B5"/>
    <w:rsid w:val="00F2536A"/>
    <w:rsid w:val="00F25A17"/>
    <w:rsid w:val="00F25BB4"/>
    <w:rsid w:val="00F261EB"/>
    <w:rsid w:val="00F26201"/>
    <w:rsid w:val="00F27049"/>
    <w:rsid w:val="00F278A4"/>
    <w:rsid w:val="00F27D75"/>
    <w:rsid w:val="00F27E23"/>
    <w:rsid w:val="00F30364"/>
    <w:rsid w:val="00F306D3"/>
    <w:rsid w:val="00F30873"/>
    <w:rsid w:val="00F31153"/>
    <w:rsid w:val="00F3117F"/>
    <w:rsid w:val="00F3156D"/>
    <w:rsid w:val="00F31AFC"/>
    <w:rsid w:val="00F3230A"/>
    <w:rsid w:val="00F3292E"/>
    <w:rsid w:val="00F32B09"/>
    <w:rsid w:val="00F32B27"/>
    <w:rsid w:val="00F32F69"/>
    <w:rsid w:val="00F330B4"/>
    <w:rsid w:val="00F332DB"/>
    <w:rsid w:val="00F334EB"/>
    <w:rsid w:val="00F336DF"/>
    <w:rsid w:val="00F336ED"/>
    <w:rsid w:val="00F338C0"/>
    <w:rsid w:val="00F33EBD"/>
    <w:rsid w:val="00F33FE4"/>
    <w:rsid w:val="00F34C5C"/>
    <w:rsid w:val="00F35829"/>
    <w:rsid w:val="00F36A2F"/>
    <w:rsid w:val="00F36ACD"/>
    <w:rsid w:val="00F372FD"/>
    <w:rsid w:val="00F3758B"/>
    <w:rsid w:val="00F3776F"/>
    <w:rsid w:val="00F37C1E"/>
    <w:rsid w:val="00F404EA"/>
    <w:rsid w:val="00F4052A"/>
    <w:rsid w:val="00F4120F"/>
    <w:rsid w:val="00F412C0"/>
    <w:rsid w:val="00F41C5C"/>
    <w:rsid w:val="00F41E58"/>
    <w:rsid w:val="00F41F29"/>
    <w:rsid w:val="00F425F4"/>
    <w:rsid w:val="00F43615"/>
    <w:rsid w:val="00F4368C"/>
    <w:rsid w:val="00F43A6A"/>
    <w:rsid w:val="00F43F2B"/>
    <w:rsid w:val="00F43F8E"/>
    <w:rsid w:val="00F44C45"/>
    <w:rsid w:val="00F450F3"/>
    <w:rsid w:val="00F4531F"/>
    <w:rsid w:val="00F45503"/>
    <w:rsid w:val="00F462CD"/>
    <w:rsid w:val="00F46BB6"/>
    <w:rsid w:val="00F46C7E"/>
    <w:rsid w:val="00F46D65"/>
    <w:rsid w:val="00F50A79"/>
    <w:rsid w:val="00F51A62"/>
    <w:rsid w:val="00F52071"/>
    <w:rsid w:val="00F5262B"/>
    <w:rsid w:val="00F52A0E"/>
    <w:rsid w:val="00F52D18"/>
    <w:rsid w:val="00F52DF3"/>
    <w:rsid w:val="00F530BC"/>
    <w:rsid w:val="00F535E8"/>
    <w:rsid w:val="00F537CF"/>
    <w:rsid w:val="00F53E1E"/>
    <w:rsid w:val="00F5404D"/>
    <w:rsid w:val="00F5441D"/>
    <w:rsid w:val="00F5443E"/>
    <w:rsid w:val="00F54C5A"/>
    <w:rsid w:val="00F55C3E"/>
    <w:rsid w:val="00F560FB"/>
    <w:rsid w:val="00F56141"/>
    <w:rsid w:val="00F56F1E"/>
    <w:rsid w:val="00F5744B"/>
    <w:rsid w:val="00F57810"/>
    <w:rsid w:val="00F57E82"/>
    <w:rsid w:val="00F57FCC"/>
    <w:rsid w:val="00F608DA"/>
    <w:rsid w:val="00F60A75"/>
    <w:rsid w:val="00F60AAD"/>
    <w:rsid w:val="00F6143B"/>
    <w:rsid w:val="00F6188C"/>
    <w:rsid w:val="00F61C95"/>
    <w:rsid w:val="00F62481"/>
    <w:rsid w:val="00F624F0"/>
    <w:rsid w:val="00F6269E"/>
    <w:rsid w:val="00F62CEB"/>
    <w:rsid w:val="00F6402A"/>
    <w:rsid w:val="00F646A5"/>
    <w:rsid w:val="00F64FE9"/>
    <w:rsid w:val="00F65121"/>
    <w:rsid w:val="00F65181"/>
    <w:rsid w:val="00F659A7"/>
    <w:rsid w:val="00F65A15"/>
    <w:rsid w:val="00F664C2"/>
    <w:rsid w:val="00F66E0C"/>
    <w:rsid w:val="00F67078"/>
    <w:rsid w:val="00F6710D"/>
    <w:rsid w:val="00F7065C"/>
    <w:rsid w:val="00F70704"/>
    <w:rsid w:val="00F70B5F"/>
    <w:rsid w:val="00F70F4D"/>
    <w:rsid w:val="00F71112"/>
    <w:rsid w:val="00F71243"/>
    <w:rsid w:val="00F7125C"/>
    <w:rsid w:val="00F7144B"/>
    <w:rsid w:val="00F72265"/>
    <w:rsid w:val="00F722C9"/>
    <w:rsid w:val="00F731FE"/>
    <w:rsid w:val="00F73406"/>
    <w:rsid w:val="00F734B2"/>
    <w:rsid w:val="00F74122"/>
    <w:rsid w:val="00F7460D"/>
    <w:rsid w:val="00F748DE"/>
    <w:rsid w:val="00F74F90"/>
    <w:rsid w:val="00F750FC"/>
    <w:rsid w:val="00F753E3"/>
    <w:rsid w:val="00F7552D"/>
    <w:rsid w:val="00F75CCF"/>
    <w:rsid w:val="00F760A9"/>
    <w:rsid w:val="00F762CE"/>
    <w:rsid w:val="00F765E9"/>
    <w:rsid w:val="00F7726C"/>
    <w:rsid w:val="00F77726"/>
    <w:rsid w:val="00F805AC"/>
    <w:rsid w:val="00F81878"/>
    <w:rsid w:val="00F81BF3"/>
    <w:rsid w:val="00F81F2D"/>
    <w:rsid w:val="00F82383"/>
    <w:rsid w:val="00F82AFB"/>
    <w:rsid w:val="00F8313F"/>
    <w:rsid w:val="00F838D3"/>
    <w:rsid w:val="00F83E39"/>
    <w:rsid w:val="00F84671"/>
    <w:rsid w:val="00F85060"/>
    <w:rsid w:val="00F859C5"/>
    <w:rsid w:val="00F8692B"/>
    <w:rsid w:val="00F87922"/>
    <w:rsid w:val="00F902E7"/>
    <w:rsid w:val="00F90447"/>
    <w:rsid w:val="00F90825"/>
    <w:rsid w:val="00F90CD2"/>
    <w:rsid w:val="00F90F21"/>
    <w:rsid w:val="00F9199C"/>
    <w:rsid w:val="00F91AE5"/>
    <w:rsid w:val="00F91E02"/>
    <w:rsid w:val="00F9219C"/>
    <w:rsid w:val="00F927FE"/>
    <w:rsid w:val="00F93CCB"/>
    <w:rsid w:val="00F93EDC"/>
    <w:rsid w:val="00F9405B"/>
    <w:rsid w:val="00F940DD"/>
    <w:rsid w:val="00F9421B"/>
    <w:rsid w:val="00F9452F"/>
    <w:rsid w:val="00F94610"/>
    <w:rsid w:val="00F94851"/>
    <w:rsid w:val="00F94C60"/>
    <w:rsid w:val="00F94E4D"/>
    <w:rsid w:val="00F9501E"/>
    <w:rsid w:val="00F95969"/>
    <w:rsid w:val="00F95B82"/>
    <w:rsid w:val="00F9607D"/>
    <w:rsid w:val="00F96BE7"/>
    <w:rsid w:val="00F96F6F"/>
    <w:rsid w:val="00FA01C5"/>
    <w:rsid w:val="00FA0340"/>
    <w:rsid w:val="00FA03C6"/>
    <w:rsid w:val="00FA071E"/>
    <w:rsid w:val="00FA0CB4"/>
    <w:rsid w:val="00FA11E9"/>
    <w:rsid w:val="00FA16B0"/>
    <w:rsid w:val="00FA16C2"/>
    <w:rsid w:val="00FA17E5"/>
    <w:rsid w:val="00FA193C"/>
    <w:rsid w:val="00FA2326"/>
    <w:rsid w:val="00FA2610"/>
    <w:rsid w:val="00FA2666"/>
    <w:rsid w:val="00FA26BA"/>
    <w:rsid w:val="00FA2B05"/>
    <w:rsid w:val="00FA2B34"/>
    <w:rsid w:val="00FA2D86"/>
    <w:rsid w:val="00FA37F2"/>
    <w:rsid w:val="00FA383D"/>
    <w:rsid w:val="00FA474E"/>
    <w:rsid w:val="00FA4778"/>
    <w:rsid w:val="00FA6D0B"/>
    <w:rsid w:val="00FA6F28"/>
    <w:rsid w:val="00FA743C"/>
    <w:rsid w:val="00FA7F0B"/>
    <w:rsid w:val="00FB0041"/>
    <w:rsid w:val="00FB0396"/>
    <w:rsid w:val="00FB06ED"/>
    <w:rsid w:val="00FB0E33"/>
    <w:rsid w:val="00FB0F9D"/>
    <w:rsid w:val="00FB157C"/>
    <w:rsid w:val="00FB231F"/>
    <w:rsid w:val="00FB27D8"/>
    <w:rsid w:val="00FB2CF3"/>
    <w:rsid w:val="00FB3012"/>
    <w:rsid w:val="00FB32AF"/>
    <w:rsid w:val="00FB33C2"/>
    <w:rsid w:val="00FB374B"/>
    <w:rsid w:val="00FB3811"/>
    <w:rsid w:val="00FB4FE7"/>
    <w:rsid w:val="00FB54AA"/>
    <w:rsid w:val="00FB5562"/>
    <w:rsid w:val="00FB5ECC"/>
    <w:rsid w:val="00FB672A"/>
    <w:rsid w:val="00FB6FB1"/>
    <w:rsid w:val="00FB7092"/>
    <w:rsid w:val="00FB7494"/>
    <w:rsid w:val="00FB7548"/>
    <w:rsid w:val="00FB778F"/>
    <w:rsid w:val="00FB7C75"/>
    <w:rsid w:val="00FB7F89"/>
    <w:rsid w:val="00FC0004"/>
    <w:rsid w:val="00FC00F5"/>
    <w:rsid w:val="00FC03CF"/>
    <w:rsid w:val="00FC0461"/>
    <w:rsid w:val="00FC05B0"/>
    <w:rsid w:val="00FC0E46"/>
    <w:rsid w:val="00FC0EB9"/>
    <w:rsid w:val="00FC1847"/>
    <w:rsid w:val="00FC199C"/>
    <w:rsid w:val="00FC273C"/>
    <w:rsid w:val="00FC3336"/>
    <w:rsid w:val="00FC419D"/>
    <w:rsid w:val="00FC493E"/>
    <w:rsid w:val="00FC4CA3"/>
    <w:rsid w:val="00FC4CCE"/>
    <w:rsid w:val="00FC4DBD"/>
    <w:rsid w:val="00FC550E"/>
    <w:rsid w:val="00FC580D"/>
    <w:rsid w:val="00FC5D5A"/>
    <w:rsid w:val="00FC63A1"/>
    <w:rsid w:val="00FC6AAF"/>
    <w:rsid w:val="00FC6D5C"/>
    <w:rsid w:val="00FC7260"/>
    <w:rsid w:val="00FC72BA"/>
    <w:rsid w:val="00FC73EB"/>
    <w:rsid w:val="00FD07C1"/>
    <w:rsid w:val="00FD0A9E"/>
    <w:rsid w:val="00FD0AD7"/>
    <w:rsid w:val="00FD1179"/>
    <w:rsid w:val="00FD1967"/>
    <w:rsid w:val="00FD1A07"/>
    <w:rsid w:val="00FD1D53"/>
    <w:rsid w:val="00FD2098"/>
    <w:rsid w:val="00FD2341"/>
    <w:rsid w:val="00FD245E"/>
    <w:rsid w:val="00FD2E5D"/>
    <w:rsid w:val="00FD3134"/>
    <w:rsid w:val="00FD3C26"/>
    <w:rsid w:val="00FD4853"/>
    <w:rsid w:val="00FD4F84"/>
    <w:rsid w:val="00FD5144"/>
    <w:rsid w:val="00FD5362"/>
    <w:rsid w:val="00FD5E3C"/>
    <w:rsid w:val="00FD5FFB"/>
    <w:rsid w:val="00FD62A1"/>
    <w:rsid w:val="00FD62CE"/>
    <w:rsid w:val="00FD638F"/>
    <w:rsid w:val="00FD65C8"/>
    <w:rsid w:val="00FD6BB0"/>
    <w:rsid w:val="00FD70FB"/>
    <w:rsid w:val="00FD73BC"/>
    <w:rsid w:val="00FD73FE"/>
    <w:rsid w:val="00FD7591"/>
    <w:rsid w:val="00FD7D6B"/>
    <w:rsid w:val="00FE02C3"/>
    <w:rsid w:val="00FE0396"/>
    <w:rsid w:val="00FE071B"/>
    <w:rsid w:val="00FE15B7"/>
    <w:rsid w:val="00FE19C6"/>
    <w:rsid w:val="00FE2079"/>
    <w:rsid w:val="00FE23E2"/>
    <w:rsid w:val="00FE2DE3"/>
    <w:rsid w:val="00FE2EF6"/>
    <w:rsid w:val="00FE30BE"/>
    <w:rsid w:val="00FE38BF"/>
    <w:rsid w:val="00FE4380"/>
    <w:rsid w:val="00FE46A7"/>
    <w:rsid w:val="00FE4902"/>
    <w:rsid w:val="00FE4D16"/>
    <w:rsid w:val="00FE4D57"/>
    <w:rsid w:val="00FE5C71"/>
    <w:rsid w:val="00FE5D05"/>
    <w:rsid w:val="00FE6371"/>
    <w:rsid w:val="00FE6BBF"/>
    <w:rsid w:val="00FE731D"/>
    <w:rsid w:val="00FF04E7"/>
    <w:rsid w:val="00FF066C"/>
    <w:rsid w:val="00FF16F4"/>
    <w:rsid w:val="00FF222D"/>
    <w:rsid w:val="00FF35EB"/>
    <w:rsid w:val="00FF37FB"/>
    <w:rsid w:val="00FF3C9F"/>
    <w:rsid w:val="00FF3E3D"/>
    <w:rsid w:val="00FF44D5"/>
    <w:rsid w:val="00FF46B7"/>
    <w:rsid w:val="00FF4A9E"/>
    <w:rsid w:val="00FF6339"/>
    <w:rsid w:val="00FF6F93"/>
    <w:rsid w:val="00FF7293"/>
    <w:rsid w:val="00FF73A2"/>
    <w:rsid w:val="00FF7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D01919AA-0753-44CF-9B90-BCE98CE87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4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57A6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57A6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57A6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57A6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57A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357A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357A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357A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357A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6B6200"/>
    <w:rPr>
      <w:rFonts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357A6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2E71BF"/>
    <w:rPr>
      <w:rFonts w:ascii="Arial" w:hAnsi="Arial"/>
      <w:sz w:val="18"/>
      <w:szCs w:val="18"/>
    </w:rPr>
  </w:style>
  <w:style w:type="character" w:customStyle="1" w:styleId="AAAddress">
    <w:name w:val="AA Address"/>
    <w:rsid w:val="00357A6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57A6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57A6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E71B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357A64"/>
    <w:rPr>
      <w:rFonts w:cs="Times New Roman"/>
      <w:b/>
      <w:bCs/>
    </w:rPr>
  </w:style>
  <w:style w:type="paragraph" w:styleId="ListBullet">
    <w:name w:val="List Bullet"/>
    <w:basedOn w:val="Normal"/>
    <w:rsid w:val="00357A6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57A6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57A6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57A6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57A6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57A6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57A6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57A64"/>
    <w:pPr>
      <w:ind w:left="284"/>
    </w:pPr>
  </w:style>
  <w:style w:type="paragraph" w:customStyle="1" w:styleId="AAFrameAddress">
    <w:name w:val="AA Frame Address"/>
    <w:basedOn w:val="Heading1"/>
    <w:rsid w:val="00357A6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57A6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57A6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57A6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57A6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57A6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57A64"/>
    <w:pPr>
      <w:ind w:left="851" w:hanging="284"/>
    </w:pPr>
  </w:style>
  <w:style w:type="paragraph" w:styleId="Index4">
    <w:name w:val="index 4"/>
    <w:basedOn w:val="Normal"/>
    <w:next w:val="Normal"/>
    <w:semiHidden/>
    <w:rsid w:val="00357A64"/>
    <w:pPr>
      <w:ind w:left="1135" w:hanging="284"/>
    </w:pPr>
  </w:style>
  <w:style w:type="paragraph" w:styleId="Index6">
    <w:name w:val="index 6"/>
    <w:basedOn w:val="Normal"/>
    <w:next w:val="Normal"/>
    <w:semiHidden/>
    <w:rsid w:val="00357A64"/>
    <w:pPr>
      <w:ind w:left="1702" w:hanging="284"/>
    </w:pPr>
  </w:style>
  <w:style w:type="paragraph" w:styleId="Index5">
    <w:name w:val="index 5"/>
    <w:basedOn w:val="Normal"/>
    <w:next w:val="Normal"/>
    <w:semiHidden/>
    <w:rsid w:val="00357A64"/>
    <w:pPr>
      <w:ind w:left="1418" w:hanging="284"/>
    </w:pPr>
  </w:style>
  <w:style w:type="paragraph" w:styleId="Index7">
    <w:name w:val="index 7"/>
    <w:basedOn w:val="Normal"/>
    <w:next w:val="Normal"/>
    <w:semiHidden/>
    <w:rsid w:val="00357A64"/>
    <w:pPr>
      <w:ind w:left="1985" w:hanging="284"/>
    </w:pPr>
  </w:style>
  <w:style w:type="paragraph" w:styleId="Index8">
    <w:name w:val="index 8"/>
    <w:basedOn w:val="Normal"/>
    <w:next w:val="Normal"/>
    <w:semiHidden/>
    <w:rsid w:val="00357A64"/>
    <w:pPr>
      <w:ind w:left="2269" w:hanging="284"/>
    </w:pPr>
  </w:style>
  <w:style w:type="paragraph" w:styleId="Index9">
    <w:name w:val="index 9"/>
    <w:basedOn w:val="Normal"/>
    <w:next w:val="Normal"/>
    <w:semiHidden/>
    <w:rsid w:val="00357A64"/>
    <w:pPr>
      <w:ind w:left="2552" w:hanging="284"/>
    </w:pPr>
  </w:style>
  <w:style w:type="paragraph" w:styleId="TOC2">
    <w:name w:val="toc 2"/>
    <w:basedOn w:val="Normal"/>
    <w:next w:val="Normal"/>
    <w:semiHidden/>
    <w:rsid w:val="00357A6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57A6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57A64"/>
    <w:pPr>
      <w:ind w:left="851"/>
    </w:pPr>
  </w:style>
  <w:style w:type="paragraph" w:styleId="TOC5">
    <w:name w:val="toc 5"/>
    <w:basedOn w:val="Normal"/>
    <w:next w:val="Normal"/>
    <w:semiHidden/>
    <w:rsid w:val="00357A64"/>
    <w:pPr>
      <w:ind w:left="1134"/>
    </w:pPr>
  </w:style>
  <w:style w:type="paragraph" w:styleId="TOC6">
    <w:name w:val="toc 6"/>
    <w:basedOn w:val="Normal"/>
    <w:next w:val="Normal"/>
    <w:semiHidden/>
    <w:rsid w:val="00357A64"/>
    <w:pPr>
      <w:ind w:left="1418"/>
    </w:pPr>
  </w:style>
  <w:style w:type="paragraph" w:styleId="TOC7">
    <w:name w:val="toc 7"/>
    <w:basedOn w:val="Normal"/>
    <w:next w:val="Normal"/>
    <w:semiHidden/>
    <w:rsid w:val="00357A64"/>
    <w:pPr>
      <w:ind w:left="1701"/>
    </w:pPr>
  </w:style>
  <w:style w:type="paragraph" w:styleId="TOC8">
    <w:name w:val="toc 8"/>
    <w:basedOn w:val="Normal"/>
    <w:next w:val="Normal"/>
    <w:semiHidden/>
    <w:rsid w:val="00357A64"/>
    <w:pPr>
      <w:ind w:left="1985"/>
    </w:pPr>
  </w:style>
  <w:style w:type="paragraph" w:styleId="TOC9">
    <w:name w:val="toc 9"/>
    <w:basedOn w:val="Normal"/>
    <w:next w:val="Normal"/>
    <w:semiHidden/>
    <w:rsid w:val="00357A64"/>
    <w:pPr>
      <w:ind w:left="2268"/>
    </w:pPr>
  </w:style>
  <w:style w:type="paragraph" w:styleId="TableofFigures">
    <w:name w:val="table of figures"/>
    <w:basedOn w:val="Normal"/>
    <w:next w:val="Normal"/>
    <w:semiHidden/>
    <w:rsid w:val="00357A64"/>
    <w:pPr>
      <w:ind w:left="567" w:hanging="567"/>
    </w:pPr>
  </w:style>
  <w:style w:type="paragraph" w:styleId="ListBullet5">
    <w:name w:val="List Bullet 5"/>
    <w:basedOn w:val="Normal"/>
    <w:rsid w:val="00357A6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57A6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357A64"/>
    <w:pPr>
      <w:ind w:firstLine="284"/>
    </w:pPr>
  </w:style>
  <w:style w:type="paragraph" w:styleId="BodyTextIndent">
    <w:name w:val="Body Text Indent"/>
    <w:basedOn w:val="Normal"/>
    <w:link w:val="BodyTextIndentChar"/>
    <w:rsid w:val="00357A6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357A64"/>
    <w:pPr>
      <w:ind w:left="284" w:firstLine="284"/>
    </w:pPr>
  </w:style>
  <w:style w:type="character" w:styleId="Strong">
    <w:name w:val="Strong"/>
    <w:qFormat/>
    <w:rsid w:val="00357A6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57A6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57A6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57A6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57A6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57A6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57A6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57A6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57A6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57A64"/>
    <w:pPr>
      <w:framePr w:h="1054" w:wrap="around" w:y="5920"/>
    </w:pPr>
  </w:style>
  <w:style w:type="paragraph" w:customStyle="1" w:styleId="ReportHeading3">
    <w:name w:val="ReportHeading3"/>
    <w:basedOn w:val="ReportHeading2"/>
    <w:rsid w:val="00357A64"/>
    <w:pPr>
      <w:framePr w:h="443" w:wrap="around" w:y="8223"/>
    </w:pPr>
  </w:style>
  <w:style w:type="paragraph" w:customStyle="1" w:styleId="a">
    <w:name w:val="???????"/>
    <w:basedOn w:val="Normal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57A6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57A6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57A6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57A6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57A6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57A6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rsid w:val="00533C5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357A64"/>
  </w:style>
  <w:style w:type="paragraph" w:styleId="BodyText2">
    <w:name w:val="Body Text 2"/>
    <w:basedOn w:val="Normal"/>
    <w:link w:val="BodyText2Char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601FF8"/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357A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link w:val="EndnoteTextChar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CharCharChar">
    <w:name w:val="Char1 Char Char Char"/>
    <w:basedOn w:val="Normal"/>
    <w:rsid w:val="00A244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">
    <w:name w:val="Char Char Char"/>
    <w:basedOn w:val="Normal"/>
    <w:rsid w:val="000F0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61404"/>
    <w:pPr>
      <w:ind w:left="720"/>
    </w:pPr>
    <w:rPr>
      <w:szCs w:val="22"/>
    </w:rPr>
  </w:style>
  <w:style w:type="paragraph" w:customStyle="1" w:styleId="block">
    <w:name w:val="block"/>
    <w:aliases w:val="b"/>
    <w:basedOn w:val="BodyText"/>
    <w:rsid w:val="00B95A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"/>
    <w:basedOn w:val="Normal"/>
    <w:rsid w:val="00CC7A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77750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777507"/>
    <w:rPr>
      <w:rFonts w:ascii="Tahoma" w:hAnsi="Tahoma"/>
      <w:sz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33C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</w:pPr>
    <w:rPr>
      <w:rFonts w:ascii="Times New Roman" w:hAnsi="Times New Roman"/>
      <w:bCs/>
      <w:i/>
      <w:iCs/>
      <w:color w:val="0000FF"/>
      <w:sz w:val="22"/>
      <w:szCs w:val="22"/>
      <w:shd w:val="clear" w:color="auto" w:fill="E0E0E0"/>
      <w:lang w:eastAsia="en-GB"/>
    </w:rPr>
  </w:style>
  <w:style w:type="character" w:customStyle="1" w:styleId="AccPolicyalternativeChar">
    <w:name w:val="Acc Policy alternative Char"/>
    <w:link w:val="AccPolicyalternative"/>
    <w:rsid w:val="00533C5A"/>
    <w:rPr>
      <w:bCs/>
      <w:i/>
      <w:iCs/>
      <w:color w:val="0000FF"/>
      <w:sz w:val="22"/>
      <w:szCs w:val="22"/>
      <w:lang w:eastAsia="en-GB"/>
    </w:rPr>
  </w:style>
  <w:style w:type="paragraph" w:customStyle="1" w:styleId="xmsonormal">
    <w:name w:val="x_msonormal"/>
    <w:basedOn w:val="Normal"/>
    <w:rsid w:val="00355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55965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customStyle="1" w:styleId="xmsobodytext3">
    <w:name w:val="x_msobodytext3"/>
    <w:basedOn w:val="Normal"/>
    <w:rsid w:val="001B3A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69">
    <w:name w:val="s69"/>
    <w:basedOn w:val="Normal"/>
    <w:rsid w:val="000D1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s70">
    <w:name w:val="s70"/>
    <w:basedOn w:val="Normal"/>
    <w:rsid w:val="000D1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s4">
    <w:name w:val="s4"/>
    <w:basedOn w:val="DefaultParagraphFont"/>
    <w:rsid w:val="000D10C8"/>
  </w:style>
  <w:style w:type="character" w:customStyle="1" w:styleId="s9">
    <w:name w:val="s9"/>
    <w:basedOn w:val="DefaultParagraphFont"/>
    <w:rsid w:val="000D10C8"/>
  </w:style>
  <w:style w:type="character" w:customStyle="1" w:styleId="st1">
    <w:name w:val="st1"/>
    <w:basedOn w:val="DefaultParagraphFont"/>
    <w:rsid w:val="00633B61"/>
  </w:style>
  <w:style w:type="paragraph" w:styleId="PlainText">
    <w:name w:val="Plain Text"/>
    <w:basedOn w:val="Normal"/>
    <w:link w:val="PlainTextChar"/>
    <w:uiPriority w:val="99"/>
    <w:unhideWhenUsed/>
    <w:rsid w:val="00633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Theme="minorHAnsi" w:hAnsi="Consolas" w:cstheme="minorBidi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33B61"/>
    <w:rPr>
      <w:rFonts w:ascii="Consolas" w:eastAsiaTheme="minorHAnsi" w:hAnsi="Consolas" w:cstheme="minorBidi"/>
      <w:sz w:val="21"/>
      <w:szCs w:val="26"/>
    </w:rPr>
  </w:style>
  <w:style w:type="character" w:customStyle="1" w:styleId="bumpedfont15">
    <w:name w:val="bumpedfont15"/>
    <w:basedOn w:val="DefaultParagraphFont"/>
    <w:rsid w:val="00B76133"/>
  </w:style>
  <w:style w:type="character" w:customStyle="1" w:styleId="Heading1Char">
    <w:name w:val="Heading 1 Char"/>
    <w:basedOn w:val="DefaultParagraphFont"/>
    <w:link w:val="Heading1"/>
    <w:rsid w:val="00201C3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01C37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01C3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01C3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01C37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201C37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201C37"/>
    <w:rPr>
      <w:rFonts w:cs="Eucros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01C37"/>
    <w:rPr>
      <w:rFonts w:cs="EucrosiaUPC"/>
      <w:sz w:val="28"/>
      <w:szCs w:val="28"/>
      <w:lang w:val="th-TH"/>
    </w:rPr>
  </w:style>
  <w:style w:type="character" w:customStyle="1" w:styleId="BodyTextFirstIndentChar">
    <w:name w:val="Body Text First Indent Char"/>
    <w:basedOn w:val="BodyTextChar"/>
    <w:link w:val="BodyTextFirstIndent"/>
    <w:rsid w:val="00201C37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01C37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01C3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201C37"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sid w:val="00201C37"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basedOn w:val="DefaultParagraphFont"/>
    <w:link w:val="EndnoteText"/>
    <w:semiHidden/>
    <w:rsid w:val="00201C37"/>
    <w:rPr>
      <w:rFonts w:ascii="Book Antiqua" w:hAnsi="Book Antiqua" w:cs="Times New Roman"/>
      <w:lang w:val="th-TH"/>
    </w:rPr>
  </w:style>
  <w:style w:type="character" w:customStyle="1" w:styleId="CommentTextChar">
    <w:name w:val="Comment Text Char"/>
    <w:basedOn w:val="DefaultParagraphFont"/>
    <w:link w:val="CommentText"/>
    <w:semiHidden/>
    <w:rsid w:val="00201C3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01C37"/>
    <w:rPr>
      <w:rFonts w:ascii="Arial" w:hAnsi="Arial"/>
      <w:b/>
      <w:bCs/>
    </w:rPr>
  </w:style>
  <w:style w:type="character" w:customStyle="1" w:styleId="BodyTextIndent3Char">
    <w:name w:val="Body Text Indent 3 Char"/>
    <w:basedOn w:val="DefaultParagraphFont"/>
    <w:link w:val="BodyTextIndent3"/>
    <w:rsid w:val="00201C37"/>
    <w:rPr>
      <w:rFonts w:ascii="Arial" w:hAnsi="Arial" w:cs="Cordia New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605">
      <w:bodyDiv w:val="1"/>
      <w:marLeft w:val="92"/>
      <w:marRight w:val="92"/>
      <w:marTop w:val="0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2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848">
      <w:bodyDiv w:val="1"/>
      <w:marLeft w:val="92"/>
      <w:marRight w:val="92"/>
      <w:marTop w:val="0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0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0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4799">
      <w:bodyDiv w:val="1"/>
      <w:marLeft w:val="92"/>
      <w:marRight w:val="92"/>
      <w:marTop w:val="0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6CE8E-2A7B-427B-9036-28CC1C6C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1356</TotalTime>
  <Pages>79</Pages>
  <Words>24506</Words>
  <Characters>139686</Characters>
  <Application>Microsoft Office Word</Application>
  <DocSecurity>0</DocSecurity>
  <Lines>1164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PACE</vt:lpstr>
      <vt:lpstr>บริษัท เอเมอรี่ เวิลด์ไวด์ (ประเทศไทย) จำกัด</vt:lpstr>
    </vt:vector>
  </TitlesOfParts>
  <Company>BTA</Company>
  <LinksUpToDate>false</LinksUpToDate>
  <CharactersWithSpaces>163865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PACE</dc:title>
  <dc:subject/>
  <dc:creator>aa</dc:creator>
  <cp:keywords/>
  <dc:description/>
  <cp:lastModifiedBy>BTA_USER</cp:lastModifiedBy>
  <cp:revision>45</cp:revision>
  <cp:lastPrinted>2017-02-27T14:11:00Z</cp:lastPrinted>
  <dcterms:created xsi:type="dcterms:W3CDTF">2016-02-28T09:16:00Z</dcterms:created>
  <dcterms:modified xsi:type="dcterms:W3CDTF">2017-02-28T09:26:00Z</dcterms:modified>
</cp:coreProperties>
</file>