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3B" w:rsidRPr="00392DE7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5F6E31" w:rsidRDefault="005F6E31" w:rsidP="005F6E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 w:hint="cs"/>
          <w:sz w:val="52"/>
          <w:szCs w:val="52"/>
          <w:cs/>
        </w:rPr>
        <w:t xml:space="preserve"> (มหาชน)</w:t>
      </w:r>
    </w:p>
    <w:p w:rsidR="005F6E31" w:rsidRPr="00F902C1" w:rsidRDefault="005F6E31" w:rsidP="005F6E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(เดิมชื่อบริษัท ทีพีไอ โพลีน เพาเวอร์ จำกัด)</w:t>
      </w:r>
    </w:p>
    <w:p w:rsidR="00D8703B" w:rsidRPr="00F978E5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D8703B" w:rsidRPr="003E4825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31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255</w:t>
      </w:r>
      <w:r w:rsidR="00DE5345">
        <w:rPr>
          <w:rFonts w:ascii="Angsana New" w:hAnsi="Angsana New"/>
          <w:b w:val="0"/>
          <w:bCs w:val="0"/>
          <w:sz w:val="32"/>
          <w:szCs w:val="32"/>
        </w:rPr>
        <w:t>9</w:t>
      </w:r>
    </w:p>
    <w:p w:rsidR="00D8703B" w:rsidRPr="00F978E5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D8703B" w:rsidRPr="00D10CE7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D8703B" w:rsidRPr="00F978E5" w:rsidRDefault="00D8703B" w:rsidP="00D8703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D8703B" w:rsidSect="00B95AAF">
          <w:headerReference w:type="default" r:id="rId8"/>
          <w:footerReference w:type="even" r:id="rId9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E57FB" w:rsidRDefault="006E57F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E57FB" w:rsidRDefault="006E57F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Default="00D8703B" w:rsidP="00D8703B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8703B" w:rsidRPr="00C037D8" w:rsidRDefault="00D8703B" w:rsidP="00612581">
      <w:pPr>
        <w:tabs>
          <w:tab w:val="left" w:pos="8640"/>
        </w:tabs>
        <w:rPr>
          <w:rFonts w:ascii="Angsana New" w:hAnsi="Angsana New"/>
          <w:b/>
        </w:rPr>
      </w:pPr>
      <w:r w:rsidRPr="00470053">
        <w:rPr>
          <w:rFonts w:ascii="Angsana New" w:hAnsi="Angsana New" w:hint="cs"/>
          <w:b/>
          <w:bCs/>
          <w:sz w:val="32"/>
          <w:szCs w:val="32"/>
          <w:cs/>
        </w:rPr>
        <w:t>รายงานของผู้สอบบัญชีรับอนุญา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ต</w:t>
      </w:r>
    </w:p>
    <w:p w:rsidR="00D8703B" w:rsidRPr="00DE5345" w:rsidRDefault="00D8703B" w:rsidP="00612581">
      <w:pPr>
        <w:jc w:val="both"/>
        <w:rPr>
          <w:rFonts w:ascii="Angsana New" w:hAnsi="Angsana New"/>
          <w:sz w:val="30"/>
          <w:szCs w:val="30"/>
        </w:rPr>
      </w:pPr>
    </w:p>
    <w:p w:rsidR="005F6E31" w:rsidRPr="00BF2546" w:rsidRDefault="00D8703B" w:rsidP="006125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F2546">
        <w:rPr>
          <w:rFonts w:ascii="Angsana New" w:hAnsi="Angsana New"/>
          <w:sz w:val="30"/>
          <w:szCs w:val="30"/>
          <w:cs/>
        </w:rPr>
        <w:t xml:space="preserve">เสนอ </w:t>
      </w:r>
      <w:r w:rsidRPr="00BF2546">
        <w:rPr>
          <w:rFonts w:ascii="Angsana New" w:hAnsi="Angsana New" w:hint="cs"/>
          <w:sz w:val="30"/>
          <w:szCs w:val="30"/>
          <w:cs/>
        </w:rPr>
        <w:t>ผู้ถือหุ้น</w:t>
      </w:r>
      <w:r w:rsidR="005F6E31" w:rsidRPr="00BF2546">
        <w:rPr>
          <w:rFonts w:ascii="Angsana New" w:hAnsi="Angsana New"/>
          <w:sz w:val="30"/>
          <w:szCs w:val="30"/>
          <w:cs/>
        </w:rPr>
        <w:t>บริษัท ทีพีไอโพลีน เพาเวอร์ จำกัด</w:t>
      </w:r>
      <w:r w:rsidR="005F6E31" w:rsidRPr="00BF2546"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5F6E31" w:rsidRPr="00BF2546" w:rsidRDefault="005F6E31" w:rsidP="00612581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F2546">
        <w:rPr>
          <w:rFonts w:ascii="Angsana New" w:hAnsi="Angsana New"/>
          <w:sz w:val="30"/>
          <w:szCs w:val="30"/>
        </w:rPr>
        <w:tab/>
        <w:t>(</w:t>
      </w:r>
      <w:r w:rsidRPr="00BF2546">
        <w:rPr>
          <w:rFonts w:ascii="Angsana New" w:hAnsi="Angsana New" w:hint="cs"/>
          <w:sz w:val="30"/>
          <w:szCs w:val="30"/>
          <w:cs/>
        </w:rPr>
        <w:t>เดิมชื่อบริษัท ทีพีไอ โพลีน เพาเวอร์ จำกัด)</w:t>
      </w:r>
    </w:p>
    <w:p w:rsidR="00D8703B" w:rsidRPr="00DE5345" w:rsidRDefault="00D8703B" w:rsidP="00612581">
      <w:pPr>
        <w:jc w:val="both"/>
        <w:rPr>
          <w:rFonts w:ascii="Angsana New" w:hAnsi="Angsana New"/>
          <w:sz w:val="30"/>
          <w:szCs w:val="30"/>
        </w:rPr>
      </w:pPr>
    </w:p>
    <w:p w:rsidR="009E3D3F" w:rsidRPr="00BF2546" w:rsidRDefault="009E3D3F" w:rsidP="00612581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F2546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ความเห็น</w:t>
      </w:r>
    </w:p>
    <w:p w:rsidR="009E3D3F" w:rsidRPr="009E3D3F" w:rsidRDefault="009E3D3F" w:rsidP="00612581">
      <w:pPr>
        <w:pStyle w:val="Bo-Blankline"/>
        <w:ind w:left="0" w:right="0"/>
        <w:rPr>
          <w:cs/>
          <w:lang w:val="en-US"/>
        </w:rPr>
      </w:pPr>
    </w:p>
    <w:p w:rsidR="00D8703B" w:rsidRPr="00BF2546" w:rsidRDefault="00D8703B" w:rsidP="0061258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BF2546">
        <w:rPr>
          <w:rFonts w:ascii="Angsana New" w:hAnsi="Angsana New" w:hint="cs"/>
          <w:sz w:val="30"/>
          <w:szCs w:val="30"/>
          <w:cs/>
        </w:rPr>
        <w:t>ข้าพเจ้าได้ตรวจสอบงบการเงินของบริษัททีพีไอโพลีนเพาเวอร์ จำกัด</w:t>
      </w:r>
      <w:r w:rsidR="0055123D" w:rsidRPr="00BF2546">
        <w:rPr>
          <w:rFonts w:ascii="Angsana New" w:hAnsi="Angsana New"/>
          <w:sz w:val="30"/>
          <w:szCs w:val="30"/>
          <w:cs/>
        </w:rPr>
        <w:t xml:space="preserve"> (มหาชน) </w:t>
      </w:r>
      <w:r w:rsidRPr="00BF2546">
        <w:rPr>
          <w:rFonts w:ascii="Angsana New" w:hAnsi="Angsana New"/>
          <w:sz w:val="30"/>
          <w:szCs w:val="30"/>
          <w:cs/>
        </w:rPr>
        <w:t>(</w:t>
      </w:r>
      <w:r w:rsidRPr="00BF2546">
        <w:rPr>
          <w:rFonts w:ascii="Angsana New" w:hAnsi="Angsana New" w:hint="cs"/>
          <w:sz w:val="30"/>
          <w:szCs w:val="30"/>
          <w:cs/>
        </w:rPr>
        <w:t>“บริษัท”</w:t>
      </w:r>
      <w:r w:rsidR="0055123D" w:rsidRPr="00BF2546">
        <w:rPr>
          <w:rFonts w:ascii="Angsana New" w:hAnsi="Angsana New"/>
          <w:sz w:val="30"/>
          <w:szCs w:val="30"/>
          <w:cs/>
        </w:rPr>
        <w:t>)</w:t>
      </w:r>
      <w:r w:rsidRPr="00BF2546">
        <w:rPr>
          <w:rFonts w:ascii="Angsana New" w:hAnsi="Angsana New" w:hint="cs"/>
          <w:sz w:val="30"/>
          <w:szCs w:val="30"/>
          <w:cs/>
        </w:rPr>
        <w:t>ซึ่งประกอบด้วยงบแสดงฐานะการเงินณวันที่</w:t>
      </w:r>
      <w:r w:rsidRPr="00BF2546">
        <w:rPr>
          <w:rFonts w:ascii="Angsana New" w:hAnsi="Angsana New"/>
          <w:sz w:val="30"/>
          <w:szCs w:val="30"/>
          <w:cs/>
        </w:rPr>
        <w:t xml:space="preserve"> 31 </w:t>
      </w:r>
      <w:r w:rsidRPr="00BF2546">
        <w:rPr>
          <w:rFonts w:ascii="Angsana New" w:hAnsi="Angsana New" w:hint="cs"/>
          <w:sz w:val="30"/>
          <w:szCs w:val="30"/>
          <w:cs/>
        </w:rPr>
        <w:t>ธันวาคม</w:t>
      </w:r>
      <w:r w:rsidRPr="00BF2546">
        <w:rPr>
          <w:rFonts w:ascii="Angsana New" w:hAnsi="Angsana New"/>
          <w:sz w:val="30"/>
          <w:szCs w:val="30"/>
          <w:cs/>
        </w:rPr>
        <w:t xml:space="preserve"> 255</w:t>
      </w:r>
      <w:r w:rsidR="00DE5345" w:rsidRPr="00BF2546">
        <w:rPr>
          <w:rFonts w:ascii="Angsana New" w:hAnsi="Angsana New"/>
          <w:sz w:val="30"/>
          <w:szCs w:val="30"/>
        </w:rPr>
        <w:t>9</w:t>
      </w:r>
      <w:r w:rsidRPr="00BF2546">
        <w:rPr>
          <w:rFonts w:ascii="Angsana New" w:hAnsi="Angsana New" w:hint="cs"/>
          <w:sz w:val="30"/>
          <w:szCs w:val="30"/>
          <w:cs/>
        </w:rPr>
        <w:t>งบกำไรขาดทุนเบ็ดเสร็จงบแสดงการเปลี่ยนแปลงส่วนของผู้ถือหุ้นและงบกระแสเงินสดสำหรับปีสิ้นสุดวันเดียวกันรวมถึงหมายเหตุซึ่งประกอบด้วยสรุปนโยบายการบัญชีที่สำคัญและเรื่องอื่นๆ</w:t>
      </w:r>
    </w:p>
    <w:p w:rsidR="0055123D" w:rsidRDefault="0055123D" w:rsidP="00612581">
      <w:pPr>
        <w:pStyle w:val="Bo-Blankline"/>
        <w:ind w:left="0" w:right="0"/>
      </w:pPr>
    </w:p>
    <w:p w:rsidR="0055123D" w:rsidRPr="00BF2546" w:rsidRDefault="0055123D" w:rsidP="0061258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F2546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F2546">
        <w:rPr>
          <w:rFonts w:ascii="Angsana New" w:hAnsi="Angsana New"/>
          <w:sz w:val="30"/>
          <w:szCs w:val="30"/>
          <w:cs/>
        </w:rPr>
        <w:t>ข้างต้น</w:t>
      </w:r>
      <w:r w:rsidRPr="00BF2546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F2546">
        <w:rPr>
          <w:rFonts w:ascii="Angsana New" w:hAnsi="Angsana New"/>
          <w:sz w:val="30"/>
          <w:szCs w:val="30"/>
          <w:cs/>
        </w:rPr>
        <w:t>ของบริษัท ณวันที่</w:t>
      </w:r>
      <w:r w:rsidRPr="00BF2546">
        <w:rPr>
          <w:rFonts w:ascii="Angsana New" w:hAnsi="Angsana New"/>
          <w:sz w:val="30"/>
          <w:szCs w:val="30"/>
        </w:rPr>
        <w:t xml:space="preserve"> 31 </w:t>
      </w:r>
      <w:r w:rsidRPr="00BF254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F2546">
        <w:rPr>
          <w:rFonts w:ascii="Angsana New" w:hAnsi="Angsana New"/>
          <w:sz w:val="30"/>
          <w:szCs w:val="30"/>
        </w:rPr>
        <w:t>2559</w:t>
      </w:r>
      <w:r w:rsidRPr="00BF2546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และกระแสเงินสดสำหรับปีสิ้นสุดวันเดียวกัน</w:t>
      </w:r>
      <w:r w:rsidRPr="00BF2546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F2546">
        <w:rPr>
          <w:rFonts w:ascii="Angsana New" w:hAnsi="Angsana New"/>
          <w:sz w:val="30"/>
          <w:szCs w:val="30"/>
          <w:cs/>
        </w:rPr>
        <w:t>น</w:t>
      </w:r>
    </w:p>
    <w:p w:rsidR="00DE5345" w:rsidRDefault="00DE5345" w:rsidP="00612581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D7450D" w:rsidRPr="00BF2546" w:rsidRDefault="00D7450D" w:rsidP="0061258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F2546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7450D" w:rsidRPr="00C101D5" w:rsidRDefault="00D7450D" w:rsidP="00612581">
      <w:pPr>
        <w:pStyle w:val="Bo-Blankline"/>
        <w:ind w:left="0" w:right="0"/>
        <w:rPr>
          <w:rFonts w:eastAsia="Calibri"/>
        </w:rPr>
      </w:pPr>
    </w:p>
    <w:p w:rsidR="005D6ED7" w:rsidRPr="00BF2546" w:rsidRDefault="00D7450D" w:rsidP="00612581">
      <w:pPr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F2546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BF2546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F2546">
        <w:rPr>
          <w:rFonts w:ascii="Angsana New" w:eastAsia="Calibri" w:hAnsi="Angsana New" w:hint="cs"/>
          <w:i/>
          <w:iCs/>
          <w:sz w:val="30"/>
          <w:szCs w:val="30"/>
          <w:cs/>
        </w:rPr>
        <w:t>ใ</w:t>
      </w:r>
      <w:r w:rsidRPr="00BF2546">
        <w:rPr>
          <w:rFonts w:ascii="Angsana New" w:eastAsia="Calibri" w:hAnsi="Angsana New"/>
          <w:sz w:val="30"/>
          <w:szCs w:val="30"/>
          <w:cs/>
        </w:rPr>
        <w:t>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174C6" w:rsidRDefault="00E174C6" w:rsidP="005D6ED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E174C6" w:rsidRDefault="00E174C6" w:rsidP="005D6ED7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E174C6" w:rsidSect="00612581">
          <w:headerReference w:type="default" r:id="rId10"/>
          <w:footerReference w:type="even" r:id="rId11"/>
          <w:pgSz w:w="11909" w:h="16834" w:code="9"/>
          <w:pgMar w:top="1440" w:right="1136" w:bottom="1440" w:left="1134" w:header="720" w:footer="720" w:gutter="0"/>
          <w:pgNumType w:start="0"/>
          <w:cols w:space="720"/>
          <w:docGrid w:linePitch="360"/>
        </w:sectPr>
      </w:pPr>
    </w:p>
    <w:p w:rsidR="00E174C6" w:rsidRPr="00C101D5" w:rsidRDefault="00E174C6" w:rsidP="00E174C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E174C6" w:rsidRDefault="00E174C6" w:rsidP="00E174C6">
      <w:pPr>
        <w:pStyle w:val="Bo-Blankline"/>
        <w:rPr>
          <w:rFonts w:eastAsiaTheme="minorHAnsi"/>
        </w:rPr>
      </w:pPr>
    </w:p>
    <w:p w:rsidR="00E174C6" w:rsidRPr="007616B3" w:rsidRDefault="00E174C6" w:rsidP="00E174C6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C101D5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ข้อมูลอื่นประกอบด้วยข้อมูลซึ่งรวมอยู่ในรายงานประจำปีแต่ไม่รวมถึงงบ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การเงินและรายงานของผู้สอบบัญชีที่อยู่ในรายงานนั้น</w:t>
      </w:r>
      <w:r w:rsidRPr="0077113D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:rsidR="00E174C6" w:rsidRPr="007616B3" w:rsidRDefault="00E174C6" w:rsidP="00E174C6">
      <w:pPr>
        <w:pStyle w:val="Bo-Blankline"/>
        <w:rPr>
          <w:rFonts w:eastAsiaTheme="minorHAnsi"/>
        </w:rPr>
      </w:pPr>
    </w:p>
    <w:p w:rsidR="00E174C6" w:rsidRPr="007616B3" w:rsidRDefault="00E174C6" w:rsidP="00E174C6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174C6" w:rsidRPr="007616B3" w:rsidRDefault="00E174C6" w:rsidP="00E174C6">
      <w:pPr>
        <w:pStyle w:val="Bo-Blankline"/>
        <w:rPr>
          <w:rFonts w:eastAsiaTheme="minorHAnsi"/>
        </w:rPr>
      </w:pPr>
    </w:p>
    <w:p w:rsidR="00E174C6" w:rsidRDefault="00E174C6" w:rsidP="00E174C6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ความรับผิดชอบของข้าพเจ้าที่เกี่ยวเนื่องกับการตรวจสอบงบการเงินคือการอ่าน</w:t>
      </w:r>
      <w:r w:rsidRPr="007616B3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616B3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174C6" w:rsidRDefault="00E174C6" w:rsidP="00E174C6">
      <w:pPr>
        <w:pStyle w:val="Bo-Blankline"/>
        <w:rPr>
          <w:rFonts w:eastAsiaTheme="minorHAnsi"/>
        </w:rPr>
      </w:pPr>
    </w:p>
    <w:p w:rsidR="00D7450D" w:rsidRPr="007616B3" w:rsidRDefault="00D7450D" w:rsidP="00E174C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D7450D" w:rsidRPr="007616B3" w:rsidRDefault="00D7450D" w:rsidP="009E3D3F">
      <w:pPr>
        <w:pStyle w:val="Bo-Blankline"/>
        <w:rPr>
          <w:rFonts w:eastAsia="Calibri"/>
        </w:rPr>
      </w:pPr>
    </w:p>
    <w:p w:rsidR="00D7450D" w:rsidRPr="007616B3" w:rsidRDefault="00D7450D" w:rsidP="00D7450D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7450D" w:rsidRPr="007616B3" w:rsidRDefault="00D7450D" w:rsidP="00E174C6">
      <w:pPr>
        <w:pStyle w:val="Bo-Blankline"/>
        <w:rPr>
          <w:rFonts w:eastAsia="Calibri"/>
        </w:rPr>
      </w:pPr>
    </w:p>
    <w:p w:rsidR="00D7450D" w:rsidRPr="007616B3" w:rsidRDefault="00D7450D" w:rsidP="00D7450D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ผู้บริหารรับผิดชอบในการประเมินความสามารถของบริษัทในการดำเนินงานต่อเนื่อง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D7450D" w:rsidRPr="007616B3" w:rsidRDefault="00D7450D" w:rsidP="009E3D3F">
      <w:pPr>
        <w:pStyle w:val="Bo-Blankline"/>
        <w:rPr>
          <w:rFonts w:eastAsia="Calibri"/>
        </w:rPr>
      </w:pPr>
    </w:p>
    <w:p w:rsidR="00D7450D" w:rsidRDefault="00D7450D" w:rsidP="00D7450D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348F2">
        <w:rPr>
          <w:rFonts w:ascii="Angsana New" w:hAnsi="Angsana New"/>
          <w:sz w:val="30"/>
          <w:szCs w:val="30"/>
          <w:cs/>
        </w:rPr>
        <w:t>บริษัท</w:t>
      </w:r>
    </w:p>
    <w:p w:rsidR="00D7450D" w:rsidRDefault="00D7450D" w:rsidP="009E3D3F">
      <w:pPr>
        <w:pStyle w:val="Bo-Blankline"/>
      </w:pPr>
    </w:p>
    <w:p w:rsidR="00D7450D" w:rsidRPr="007616B3" w:rsidRDefault="00D7450D" w:rsidP="00D7450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</w:p>
    <w:p w:rsidR="00D7450D" w:rsidRPr="007616B3" w:rsidRDefault="00D7450D" w:rsidP="009E3D3F">
      <w:pPr>
        <w:pStyle w:val="Bo-Blankline"/>
        <w:rPr>
          <w:rFonts w:eastAsia="Calibri"/>
        </w:rPr>
      </w:pPr>
    </w:p>
    <w:p w:rsidR="00D7450D" w:rsidRPr="007616B3" w:rsidRDefault="00D7450D" w:rsidP="00D7450D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:rsidR="00D7450D" w:rsidRPr="007616B3" w:rsidRDefault="00D7450D" w:rsidP="009E3D3F">
      <w:pPr>
        <w:pStyle w:val="Bo-Blankline"/>
      </w:pPr>
    </w:p>
    <w:p w:rsidR="00E174C6" w:rsidRDefault="00E174C6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D7450D" w:rsidRPr="007616B3" w:rsidRDefault="00D7450D" w:rsidP="00D7450D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7450D" w:rsidRPr="007616B3" w:rsidRDefault="00D7450D" w:rsidP="00E04A16">
      <w:pPr>
        <w:numPr>
          <w:ilvl w:val="0"/>
          <w:numId w:val="2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7450D">
        <w:rPr>
          <w:rFonts w:ascii="Angsana New" w:eastAsia="Calibri" w:hAnsi="Angsana New"/>
          <w:sz w:val="30"/>
          <w:szCs w:val="30"/>
          <w:cs/>
        </w:rPr>
        <w:t>ระบุและ</w:t>
      </w: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:rsidR="00D7450D" w:rsidRPr="007616B3" w:rsidRDefault="00D7450D" w:rsidP="00E04A16">
      <w:pPr>
        <w:numPr>
          <w:ilvl w:val="0"/>
          <w:numId w:val="2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616B3">
        <w:rPr>
          <w:rFonts w:ascii="Angsana New" w:hAnsi="Angsana New"/>
          <w:sz w:val="30"/>
          <w:szCs w:val="30"/>
          <w:cs/>
        </w:rPr>
        <w:t>บริษัท</w:t>
      </w:r>
    </w:p>
    <w:p w:rsidR="005D6ED7" w:rsidRDefault="00D7450D" w:rsidP="00D7450D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D7450D" w:rsidRPr="008900AB" w:rsidRDefault="00D7450D" w:rsidP="00D7450D">
      <w:pPr>
        <w:numPr>
          <w:ilvl w:val="0"/>
          <w:numId w:val="28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</w:t>
      </w:r>
      <w:r w:rsidRPr="008900AB">
        <w:rPr>
          <w:rFonts w:ascii="Angsana New" w:hAnsi="Angsana New"/>
          <w:sz w:val="30"/>
          <w:szCs w:val="30"/>
          <w:cs/>
        </w:rPr>
        <w:t xml:space="preserve">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D7450D" w:rsidRPr="008900AB" w:rsidRDefault="00D7450D" w:rsidP="00527F7F">
      <w:pPr>
        <w:numPr>
          <w:ilvl w:val="0"/>
          <w:numId w:val="2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900AB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   </w:t>
      </w:r>
    </w:p>
    <w:p w:rsidR="00FE53A3" w:rsidRDefault="00FE53A3" w:rsidP="003606C8">
      <w:pPr>
        <w:pStyle w:val="Bo-Blankline"/>
        <w:rPr>
          <w:rFonts w:eastAsia="Calibri"/>
        </w:rPr>
      </w:pPr>
    </w:p>
    <w:p w:rsidR="00D7450D" w:rsidRPr="008900AB" w:rsidRDefault="00D7450D" w:rsidP="00D7450D">
      <w:pPr>
        <w:jc w:val="thaiDistribute"/>
        <w:rPr>
          <w:rFonts w:ascii="Angsana New" w:hAnsi="Angsana New"/>
          <w:sz w:val="30"/>
          <w:szCs w:val="30"/>
        </w:rPr>
      </w:pPr>
      <w:r w:rsidRPr="003606C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3606C8">
        <w:rPr>
          <w:rFonts w:ascii="Angsana New" w:hAnsi="Angsana New"/>
          <w:sz w:val="30"/>
          <w:szCs w:val="30"/>
          <w:cs/>
        </w:rPr>
        <w:t>งข้าพเจ้า</w:t>
      </w:r>
    </w:p>
    <w:p w:rsidR="00D7450D" w:rsidRDefault="00D7450D" w:rsidP="00DE5345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D7450D" w:rsidRDefault="00D7450D" w:rsidP="00DE5345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3606C8" w:rsidRDefault="003606C8" w:rsidP="00DE5345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87056C" w:rsidRDefault="0087056C" w:rsidP="00DE5345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:rsidR="00D8703B" w:rsidRPr="00F14538" w:rsidRDefault="00D8703B" w:rsidP="00D8703B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</w:rPr>
        <w:t xml:space="preserve"> (</w:t>
      </w:r>
      <w:r w:rsidR="005F6E31" w:rsidRPr="0090796C">
        <w:rPr>
          <w:rFonts w:ascii="Angsana New" w:hAnsi="Angsana New" w:hint="cs"/>
          <w:sz w:val="30"/>
          <w:szCs w:val="30"/>
          <w:cs/>
        </w:rPr>
        <w:t>บุ</w:t>
      </w:r>
      <w:r w:rsidR="005F6E31"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="005F6E31">
        <w:rPr>
          <w:rFonts w:ascii="Angsana New" w:hAnsi="Angsana New"/>
          <w:sz w:val="30"/>
          <w:szCs w:val="30"/>
        </w:rPr>
        <w:t>)</w:t>
      </w:r>
    </w:p>
    <w:p w:rsidR="00D8703B" w:rsidRPr="00F14538" w:rsidRDefault="00D8703B" w:rsidP="00D8703B">
      <w:pPr>
        <w:ind w:right="-43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8703B" w:rsidRDefault="00D8703B" w:rsidP="00D8703B">
      <w:pPr>
        <w:jc w:val="both"/>
        <w:rPr>
          <w:rFonts w:ascii="Angsana New" w:hAnsi="Angsana New"/>
          <w:sz w:val="30"/>
          <w:szCs w:val="30"/>
        </w:rPr>
      </w:pPr>
      <w:r w:rsidRPr="00F1453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5F6E31">
        <w:rPr>
          <w:rFonts w:ascii="Angsana New" w:hAnsi="Angsana New"/>
          <w:sz w:val="30"/>
          <w:szCs w:val="30"/>
        </w:rPr>
        <w:t>7900</w:t>
      </w:r>
    </w:p>
    <w:p w:rsidR="00D8703B" w:rsidRPr="00F14538" w:rsidRDefault="00D8703B" w:rsidP="00D8703B">
      <w:pPr>
        <w:jc w:val="both"/>
        <w:rPr>
          <w:rFonts w:ascii="Angsana New" w:hAnsi="Angsana New"/>
        </w:rPr>
      </w:pPr>
    </w:p>
    <w:p w:rsidR="00D8703B" w:rsidRPr="00C037D8" w:rsidRDefault="00D8703B" w:rsidP="00D8703B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8703B" w:rsidRPr="00C037D8" w:rsidRDefault="00D8703B" w:rsidP="00D8703B">
      <w:pPr>
        <w:jc w:val="both"/>
        <w:rPr>
          <w:rFonts w:ascii="Angsana New" w:hAnsi="Angsana New"/>
          <w:sz w:val="30"/>
          <w:szCs w:val="30"/>
        </w:rPr>
      </w:pPr>
      <w:r w:rsidRPr="00C037D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27F7F" w:rsidRPr="00C037D8" w:rsidRDefault="005F6E31" w:rsidP="00D8703B">
      <w:pPr>
        <w:jc w:val="both"/>
        <w:rPr>
          <w:rFonts w:ascii="Angsana New" w:hAnsi="Angsana New"/>
          <w:color w:val="0000FF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9E3D3F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D8703B" w:rsidRPr="00D91435">
        <w:rPr>
          <w:rFonts w:ascii="Angsana New" w:hAnsi="Angsana New" w:hint="cs"/>
          <w:sz w:val="30"/>
          <w:szCs w:val="30"/>
          <w:rtl/>
          <w:cs/>
        </w:rPr>
        <w:t>25</w:t>
      </w:r>
      <w:r w:rsidR="00047D24">
        <w:rPr>
          <w:rFonts w:ascii="Angsana New" w:hAnsi="Angsana New" w:hint="cs"/>
          <w:sz w:val="30"/>
          <w:szCs w:val="30"/>
          <w:cs/>
        </w:rPr>
        <w:t>6</w:t>
      </w:r>
      <w:r w:rsidR="00047D24">
        <w:rPr>
          <w:rFonts w:ascii="Angsana New" w:hAnsi="Angsana New"/>
          <w:sz w:val="30"/>
          <w:szCs w:val="30"/>
        </w:rPr>
        <w:t>0</w:t>
      </w:r>
    </w:p>
    <w:sectPr w:rsidR="00527F7F" w:rsidRPr="00C037D8" w:rsidSect="0055123D">
      <w:footerReference w:type="default" r:id="rId12"/>
      <w:pgSz w:w="11909" w:h="16834" w:code="9"/>
      <w:pgMar w:top="691" w:right="1152" w:bottom="720" w:left="1152" w:header="720" w:footer="720" w:gutter="0"/>
      <w:paperSrc w:first="15" w:other="15"/>
      <w:pgNumType w:start="2"/>
      <w:cols w:space="7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28B" w:rsidRDefault="000E328B">
      <w:r>
        <w:separator/>
      </w:r>
    </w:p>
  </w:endnote>
  <w:endnote w:type="continuationSeparator" w:id="1">
    <w:p w:rsidR="000E328B" w:rsidRDefault="000E3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197" w:rsidRDefault="001E6CA8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361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6197">
      <w:rPr>
        <w:rStyle w:val="PageNumber"/>
        <w:noProof/>
      </w:rPr>
      <w:t>2</w:t>
    </w:r>
    <w:r>
      <w:rPr>
        <w:rStyle w:val="PageNumber"/>
      </w:rPr>
      <w:fldChar w:fldCharType="end"/>
    </w:r>
  </w:p>
  <w:p w:rsidR="00A36197" w:rsidRDefault="00A36197" w:rsidP="00B95A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ED7" w:rsidRDefault="001E6CA8" w:rsidP="00B95A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6ED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ED7">
      <w:rPr>
        <w:rStyle w:val="PageNumber"/>
        <w:noProof/>
      </w:rPr>
      <w:t>2</w:t>
    </w:r>
    <w:r>
      <w:rPr>
        <w:rStyle w:val="PageNumber"/>
      </w:rPr>
      <w:fldChar w:fldCharType="end"/>
    </w:r>
  </w:p>
  <w:p w:rsidR="005D6ED7" w:rsidRDefault="005D6ED7" w:rsidP="00B95AA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ED7" w:rsidRPr="00A46047" w:rsidRDefault="001E6CA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A46047">
      <w:rPr>
        <w:rFonts w:asciiTheme="majorBidi" w:hAnsiTheme="majorBidi" w:cstheme="majorBidi"/>
        <w:sz w:val="30"/>
        <w:szCs w:val="30"/>
      </w:rPr>
      <w:fldChar w:fldCharType="begin"/>
    </w:r>
    <w:r w:rsidR="005D6ED7" w:rsidRPr="00A46047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A46047">
      <w:rPr>
        <w:rFonts w:asciiTheme="majorBidi" w:hAnsiTheme="majorBidi" w:cstheme="majorBidi"/>
        <w:sz w:val="30"/>
        <w:szCs w:val="30"/>
      </w:rPr>
      <w:fldChar w:fldCharType="separate"/>
    </w:r>
    <w:r w:rsidR="00392DE7">
      <w:rPr>
        <w:rFonts w:asciiTheme="majorBidi" w:hAnsiTheme="majorBidi" w:cstheme="majorBidi"/>
        <w:noProof/>
        <w:sz w:val="30"/>
        <w:szCs w:val="30"/>
      </w:rPr>
      <w:t>3</w:t>
    </w:r>
    <w:r w:rsidRPr="00A46047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28B" w:rsidRDefault="000E328B">
      <w:r>
        <w:separator/>
      </w:r>
    </w:p>
  </w:footnote>
  <w:footnote w:type="continuationSeparator" w:id="1">
    <w:p w:rsidR="000E328B" w:rsidRDefault="000E3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0AB" w:rsidRDefault="008900AB">
    <w:pPr>
      <w:pStyle w:val="Header"/>
    </w:pPr>
  </w:p>
  <w:p w:rsidR="008900AB" w:rsidRDefault="008900AB">
    <w:pPr>
      <w:pStyle w:val="Header"/>
    </w:pPr>
  </w:p>
  <w:p w:rsidR="008900AB" w:rsidRDefault="008900AB">
    <w:pPr>
      <w:pStyle w:val="Header"/>
    </w:pPr>
  </w:p>
  <w:p w:rsidR="008900AB" w:rsidRDefault="008900AB">
    <w:pPr>
      <w:pStyle w:val="Header"/>
    </w:pPr>
  </w:p>
  <w:p w:rsidR="008900AB" w:rsidRDefault="008900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ED7" w:rsidRDefault="005D6ED7">
    <w:pPr>
      <w:pStyle w:val="Header"/>
    </w:pPr>
  </w:p>
  <w:p w:rsidR="00A05DC2" w:rsidRDefault="00A05DC2">
    <w:pPr>
      <w:pStyle w:val="Header"/>
    </w:pPr>
  </w:p>
  <w:p w:rsidR="005D6ED7" w:rsidRDefault="005D6E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2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6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1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0"/>
  </w:num>
  <w:num w:numId="6">
    <w:abstractNumId w:val="1"/>
  </w:num>
  <w:num w:numId="7">
    <w:abstractNumId w:val="20"/>
  </w:num>
  <w:num w:numId="8">
    <w:abstractNumId w:val="11"/>
  </w:num>
  <w:num w:numId="9">
    <w:abstractNumId w:val="7"/>
  </w:num>
  <w:num w:numId="10">
    <w:abstractNumId w:val="14"/>
  </w:num>
  <w:num w:numId="11">
    <w:abstractNumId w:val="21"/>
  </w:num>
  <w:num w:numId="12">
    <w:abstractNumId w:val="9"/>
  </w:num>
  <w:num w:numId="13">
    <w:abstractNumId w:val="17"/>
  </w:num>
  <w:num w:numId="14">
    <w:abstractNumId w:val="8"/>
  </w:num>
  <w:num w:numId="15">
    <w:abstractNumId w:val="13"/>
  </w:num>
  <w:num w:numId="16">
    <w:abstractNumId w:val="3"/>
  </w:num>
  <w:num w:numId="17">
    <w:abstractNumId w:val="22"/>
  </w:num>
  <w:num w:numId="18">
    <w:abstractNumId w:val="12"/>
  </w:num>
  <w:num w:numId="19">
    <w:abstractNumId w:val="6"/>
  </w:num>
  <w:num w:numId="20">
    <w:abstractNumId w:val="16"/>
  </w:num>
  <w:num w:numId="21">
    <w:abstractNumId w:val="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4"/>
  </w:num>
  <w:num w:numId="28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B2482"/>
    <w:rsid w:val="000007C3"/>
    <w:rsid w:val="00000B5F"/>
    <w:rsid w:val="00000EE9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D24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706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D23"/>
    <w:rsid w:val="00085DE0"/>
    <w:rsid w:val="000860EB"/>
    <w:rsid w:val="00086B7B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A5B"/>
    <w:rsid w:val="000944C1"/>
    <w:rsid w:val="00095BA4"/>
    <w:rsid w:val="00095C0B"/>
    <w:rsid w:val="000962FA"/>
    <w:rsid w:val="0009663B"/>
    <w:rsid w:val="00096B87"/>
    <w:rsid w:val="00096FB9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878"/>
    <w:rsid w:val="000C5ABA"/>
    <w:rsid w:val="000C5C1A"/>
    <w:rsid w:val="000C60D8"/>
    <w:rsid w:val="000C68EB"/>
    <w:rsid w:val="000C697E"/>
    <w:rsid w:val="000C71B1"/>
    <w:rsid w:val="000C7440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64D"/>
    <w:rsid w:val="000D1765"/>
    <w:rsid w:val="000D18DF"/>
    <w:rsid w:val="000D202D"/>
    <w:rsid w:val="000D2709"/>
    <w:rsid w:val="000D27C6"/>
    <w:rsid w:val="000D2D60"/>
    <w:rsid w:val="000D3476"/>
    <w:rsid w:val="000D384B"/>
    <w:rsid w:val="000D3CF9"/>
    <w:rsid w:val="000D4170"/>
    <w:rsid w:val="000D42AD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BA1"/>
    <w:rsid w:val="000E1EB8"/>
    <w:rsid w:val="000E2116"/>
    <w:rsid w:val="000E2341"/>
    <w:rsid w:val="000E24B5"/>
    <w:rsid w:val="000E2DAC"/>
    <w:rsid w:val="000E3176"/>
    <w:rsid w:val="000E328B"/>
    <w:rsid w:val="000E33F9"/>
    <w:rsid w:val="000E3451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E8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74"/>
    <w:rsid w:val="000F3EFE"/>
    <w:rsid w:val="000F4377"/>
    <w:rsid w:val="000F4859"/>
    <w:rsid w:val="000F62BB"/>
    <w:rsid w:val="000F6DF2"/>
    <w:rsid w:val="000F7D57"/>
    <w:rsid w:val="00100327"/>
    <w:rsid w:val="001005B5"/>
    <w:rsid w:val="001016DC"/>
    <w:rsid w:val="00101BD2"/>
    <w:rsid w:val="00101F4C"/>
    <w:rsid w:val="00101F50"/>
    <w:rsid w:val="0010278C"/>
    <w:rsid w:val="001029D1"/>
    <w:rsid w:val="001029F0"/>
    <w:rsid w:val="00103A99"/>
    <w:rsid w:val="00103DD9"/>
    <w:rsid w:val="00104302"/>
    <w:rsid w:val="00104B1A"/>
    <w:rsid w:val="00104ED3"/>
    <w:rsid w:val="00105101"/>
    <w:rsid w:val="00105738"/>
    <w:rsid w:val="00105F4F"/>
    <w:rsid w:val="00105FFD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E27"/>
    <w:rsid w:val="00132F9A"/>
    <w:rsid w:val="001332CB"/>
    <w:rsid w:val="00133352"/>
    <w:rsid w:val="00133F92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FAD"/>
    <w:rsid w:val="00151365"/>
    <w:rsid w:val="00151785"/>
    <w:rsid w:val="001527D6"/>
    <w:rsid w:val="00152E02"/>
    <w:rsid w:val="001530E7"/>
    <w:rsid w:val="0015416B"/>
    <w:rsid w:val="00154216"/>
    <w:rsid w:val="001543A0"/>
    <w:rsid w:val="00154FCB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9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558"/>
    <w:rsid w:val="001A7714"/>
    <w:rsid w:val="001A7994"/>
    <w:rsid w:val="001A7F31"/>
    <w:rsid w:val="001B0684"/>
    <w:rsid w:val="001B0A9E"/>
    <w:rsid w:val="001B1454"/>
    <w:rsid w:val="001B1A02"/>
    <w:rsid w:val="001B1B16"/>
    <w:rsid w:val="001B1F77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7CA"/>
    <w:rsid w:val="001C3998"/>
    <w:rsid w:val="001C3AFE"/>
    <w:rsid w:val="001C3EAF"/>
    <w:rsid w:val="001C40EA"/>
    <w:rsid w:val="001C48AC"/>
    <w:rsid w:val="001C52E8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530"/>
    <w:rsid w:val="001E6708"/>
    <w:rsid w:val="001E67C3"/>
    <w:rsid w:val="001E6A0C"/>
    <w:rsid w:val="001E6C88"/>
    <w:rsid w:val="001E6CA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BD0"/>
    <w:rsid w:val="001F2E65"/>
    <w:rsid w:val="001F318E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806"/>
    <w:rsid w:val="001F68AC"/>
    <w:rsid w:val="001F6E71"/>
    <w:rsid w:val="001F70E4"/>
    <w:rsid w:val="001F7559"/>
    <w:rsid w:val="001F7909"/>
    <w:rsid w:val="001F7F0C"/>
    <w:rsid w:val="002001F3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A"/>
    <w:rsid w:val="00242972"/>
    <w:rsid w:val="00242BD5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57"/>
    <w:rsid w:val="002574F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D31"/>
    <w:rsid w:val="00283176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48BA"/>
    <w:rsid w:val="002A5535"/>
    <w:rsid w:val="002A560C"/>
    <w:rsid w:val="002A5903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EB3"/>
    <w:rsid w:val="002D115C"/>
    <w:rsid w:val="002D1629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9DA"/>
    <w:rsid w:val="002D7A1B"/>
    <w:rsid w:val="002D7A5D"/>
    <w:rsid w:val="002D7E1A"/>
    <w:rsid w:val="002E0337"/>
    <w:rsid w:val="002E03C1"/>
    <w:rsid w:val="002E04DD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F0D82"/>
    <w:rsid w:val="002F1017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55F1"/>
    <w:rsid w:val="00315E02"/>
    <w:rsid w:val="00315F34"/>
    <w:rsid w:val="00316041"/>
    <w:rsid w:val="00316108"/>
    <w:rsid w:val="00316193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CE4"/>
    <w:rsid w:val="003326B7"/>
    <w:rsid w:val="0033283B"/>
    <w:rsid w:val="0033399B"/>
    <w:rsid w:val="00333F88"/>
    <w:rsid w:val="00333FA0"/>
    <w:rsid w:val="00334077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FA4"/>
    <w:rsid w:val="0035728D"/>
    <w:rsid w:val="003574C5"/>
    <w:rsid w:val="00357660"/>
    <w:rsid w:val="0036055E"/>
    <w:rsid w:val="003606C8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CDE"/>
    <w:rsid w:val="003647C4"/>
    <w:rsid w:val="00364A47"/>
    <w:rsid w:val="00365004"/>
    <w:rsid w:val="0036563C"/>
    <w:rsid w:val="003656D0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D5A"/>
    <w:rsid w:val="003816EB"/>
    <w:rsid w:val="0038177F"/>
    <w:rsid w:val="00382427"/>
    <w:rsid w:val="0038250C"/>
    <w:rsid w:val="0038276A"/>
    <w:rsid w:val="003831E6"/>
    <w:rsid w:val="003833E3"/>
    <w:rsid w:val="003837AF"/>
    <w:rsid w:val="00383A00"/>
    <w:rsid w:val="00384096"/>
    <w:rsid w:val="003848C9"/>
    <w:rsid w:val="00385448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2DE7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F02B6"/>
    <w:rsid w:val="003F0724"/>
    <w:rsid w:val="003F1005"/>
    <w:rsid w:val="003F163D"/>
    <w:rsid w:val="003F1945"/>
    <w:rsid w:val="003F1ADA"/>
    <w:rsid w:val="003F1D96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D63"/>
    <w:rsid w:val="0043230D"/>
    <w:rsid w:val="004323CD"/>
    <w:rsid w:val="00432EAA"/>
    <w:rsid w:val="004330AA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A76"/>
    <w:rsid w:val="00445D2B"/>
    <w:rsid w:val="004464F5"/>
    <w:rsid w:val="0044657D"/>
    <w:rsid w:val="00446712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B8C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E64"/>
    <w:rsid w:val="004A2F5E"/>
    <w:rsid w:val="004A34FF"/>
    <w:rsid w:val="004A3C48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877"/>
    <w:rsid w:val="004B493F"/>
    <w:rsid w:val="004B4CA0"/>
    <w:rsid w:val="004B65D1"/>
    <w:rsid w:val="004B6930"/>
    <w:rsid w:val="004B6A02"/>
    <w:rsid w:val="004B6AC4"/>
    <w:rsid w:val="004B6CE7"/>
    <w:rsid w:val="004B6D78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8C0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F4A"/>
    <w:rsid w:val="00503D08"/>
    <w:rsid w:val="0050409B"/>
    <w:rsid w:val="00504C31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82D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D84"/>
    <w:rsid w:val="0051614E"/>
    <w:rsid w:val="00516250"/>
    <w:rsid w:val="00517305"/>
    <w:rsid w:val="00517418"/>
    <w:rsid w:val="0051745E"/>
    <w:rsid w:val="005175D8"/>
    <w:rsid w:val="0051776A"/>
    <w:rsid w:val="00517951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32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74B"/>
    <w:rsid w:val="00527B8E"/>
    <w:rsid w:val="00527BAE"/>
    <w:rsid w:val="00527F7F"/>
    <w:rsid w:val="005302E3"/>
    <w:rsid w:val="0053066A"/>
    <w:rsid w:val="00530AED"/>
    <w:rsid w:val="00530C04"/>
    <w:rsid w:val="00530C6E"/>
    <w:rsid w:val="0053224B"/>
    <w:rsid w:val="0053245A"/>
    <w:rsid w:val="005326EF"/>
    <w:rsid w:val="00533DFA"/>
    <w:rsid w:val="00535322"/>
    <w:rsid w:val="00535E33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23D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9048A"/>
    <w:rsid w:val="00590B92"/>
    <w:rsid w:val="005910C0"/>
    <w:rsid w:val="00591299"/>
    <w:rsid w:val="0059158F"/>
    <w:rsid w:val="00591ACB"/>
    <w:rsid w:val="00591C70"/>
    <w:rsid w:val="00591CCD"/>
    <w:rsid w:val="00592554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E97"/>
    <w:rsid w:val="005D6ED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131"/>
    <w:rsid w:val="005E44AA"/>
    <w:rsid w:val="005E5039"/>
    <w:rsid w:val="005E585C"/>
    <w:rsid w:val="005E5925"/>
    <w:rsid w:val="005E596F"/>
    <w:rsid w:val="005E60DA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D7"/>
    <w:rsid w:val="005F6E31"/>
    <w:rsid w:val="005F73F3"/>
    <w:rsid w:val="005F74AE"/>
    <w:rsid w:val="005F7A87"/>
    <w:rsid w:val="005F7C80"/>
    <w:rsid w:val="005F7E69"/>
    <w:rsid w:val="0060018B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581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F51"/>
    <w:rsid w:val="0063026A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950"/>
    <w:rsid w:val="00636EAE"/>
    <w:rsid w:val="00636F56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0D4E"/>
    <w:rsid w:val="006818A7"/>
    <w:rsid w:val="00681BE3"/>
    <w:rsid w:val="00681C1E"/>
    <w:rsid w:val="00681CD5"/>
    <w:rsid w:val="00682994"/>
    <w:rsid w:val="00682C5A"/>
    <w:rsid w:val="006833B6"/>
    <w:rsid w:val="006833D7"/>
    <w:rsid w:val="006834A0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3201"/>
    <w:rsid w:val="006C35B8"/>
    <w:rsid w:val="006C3801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EB"/>
    <w:rsid w:val="006C6E30"/>
    <w:rsid w:val="006C6EE0"/>
    <w:rsid w:val="006C71FD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916"/>
    <w:rsid w:val="006D2DC9"/>
    <w:rsid w:val="006D2E48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7FB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4A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220F"/>
    <w:rsid w:val="00712460"/>
    <w:rsid w:val="0071283D"/>
    <w:rsid w:val="00712C6E"/>
    <w:rsid w:val="00712E1D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892"/>
    <w:rsid w:val="00727C0B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4223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858"/>
    <w:rsid w:val="00737DB8"/>
    <w:rsid w:val="00740528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E45"/>
    <w:rsid w:val="0077510C"/>
    <w:rsid w:val="00775AFB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64AC"/>
    <w:rsid w:val="00786770"/>
    <w:rsid w:val="00786939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E"/>
    <w:rsid w:val="007D0022"/>
    <w:rsid w:val="007D02B8"/>
    <w:rsid w:val="007D05A7"/>
    <w:rsid w:val="007D0A8B"/>
    <w:rsid w:val="007D10DB"/>
    <w:rsid w:val="007D1595"/>
    <w:rsid w:val="007D1B4B"/>
    <w:rsid w:val="007D1FB9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5C"/>
    <w:rsid w:val="008052EE"/>
    <w:rsid w:val="008062E3"/>
    <w:rsid w:val="0080649C"/>
    <w:rsid w:val="00806620"/>
    <w:rsid w:val="00806956"/>
    <w:rsid w:val="0081038A"/>
    <w:rsid w:val="008107D4"/>
    <w:rsid w:val="00810C7B"/>
    <w:rsid w:val="008117C4"/>
    <w:rsid w:val="008121DD"/>
    <w:rsid w:val="008123B6"/>
    <w:rsid w:val="008129CA"/>
    <w:rsid w:val="008136C9"/>
    <w:rsid w:val="00813C9F"/>
    <w:rsid w:val="00813E94"/>
    <w:rsid w:val="00814B2F"/>
    <w:rsid w:val="00815C29"/>
    <w:rsid w:val="00816236"/>
    <w:rsid w:val="00816A40"/>
    <w:rsid w:val="00816CE1"/>
    <w:rsid w:val="0081732C"/>
    <w:rsid w:val="0081738C"/>
    <w:rsid w:val="0081789E"/>
    <w:rsid w:val="008178A9"/>
    <w:rsid w:val="00817FE2"/>
    <w:rsid w:val="00820195"/>
    <w:rsid w:val="0082036A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56C"/>
    <w:rsid w:val="00870DB3"/>
    <w:rsid w:val="0087136F"/>
    <w:rsid w:val="00871890"/>
    <w:rsid w:val="00871C28"/>
    <w:rsid w:val="00872025"/>
    <w:rsid w:val="008738D7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0A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DAB"/>
    <w:rsid w:val="008B7F95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C24"/>
    <w:rsid w:val="00927C99"/>
    <w:rsid w:val="0093011D"/>
    <w:rsid w:val="009306B9"/>
    <w:rsid w:val="0093086F"/>
    <w:rsid w:val="009312F1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A0E"/>
    <w:rsid w:val="00941D5C"/>
    <w:rsid w:val="00941EFA"/>
    <w:rsid w:val="00941FD0"/>
    <w:rsid w:val="0094242D"/>
    <w:rsid w:val="00942584"/>
    <w:rsid w:val="00942FCD"/>
    <w:rsid w:val="0094364A"/>
    <w:rsid w:val="009439E2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D2C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5EC"/>
    <w:rsid w:val="0098395C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5EA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6B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3D3F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95"/>
    <w:rsid w:val="00A042C1"/>
    <w:rsid w:val="00A04415"/>
    <w:rsid w:val="00A044E2"/>
    <w:rsid w:val="00A05054"/>
    <w:rsid w:val="00A0551F"/>
    <w:rsid w:val="00A05647"/>
    <w:rsid w:val="00A05DC2"/>
    <w:rsid w:val="00A06418"/>
    <w:rsid w:val="00A07037"/>
    <w:rsid w:val="00A0742F"/>
    <w:rsid w:val="00A07D10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A21"/>
    <w:rsid w:val="00A34683"/>
    <w:rsid w:val="00A34BBD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F68"/>
    <w:rsid w:val="00A43778"/>
    <w:rsid w:val="00A43B04"/>
    <w:rsid w:val="00A443E1"/>
    <w:rsid w:val="00A45021"/>
    <w:rsid w:val="00A45C0D"/>
    <w:rsid w:val="00A46047"/>
    <w:rsid w:val="00A460D8"/>
    <w:rsid w:val="00A46498"/>
    <w:rsid w:val="00A46779"/>
    <w:rsid w:val="00A46866"/>
    <w:rsid w:val="00A470A6"/>
    <w:rsid w:val="00A50213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B8"/>
    <w:rsid w:val="00A6170C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72E"/>
    <w:rsid w:val="00A64771"/>
    <w:rsid w:val="00A64C6E"/>
    <w:rsid w:val="00A64DCB"/>
    <w:rsid w:val="00A64E07"/>
    <w:rsid w:val="00A650EC"/>
    <w:rsid w:val="00A651CB"/>
    <w:rsid w:val="00A65669"/>
    <w:rsid w:val="00A65E67"/>
    <w:rsid w:val="00A663C1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328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86C"/>
    <w:rsid w:val="00A9767A"/>
    <w:rsid w:val="00A97B1E"/>
    <w:rsid w:val="00AA0132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516"/>
    <w:rsid w:val="00AA55EE"/>
    <w:rsid w:val="00AA5767"/>
    <w:rsid w:val="00AA5A4F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A16"/>
    <w:rsid w:val="00AE0FF5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F0769"/>
    <w:rsid w:val="00AF0ACA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73D"/>
    <w:rsid w:val="00B177D3"/>
    <w:rsid w:val="00B17A25"/>
    <w:rsid w:val="00B2003F"/>
    <w:rsid w:val="00B20405"/>
    <w:rsid w:val="00B205D1"/>
    <w:rsid w:val="00B205ED"/>
    <w:rsid w:val="00B20792"/>
    <w:rsid w:val="00B210DE"/>
    <w:rsid w:val="00B21117"/>
    <w:rsid w:val="00B213EB"/>
    <w:rsid w:val="00B2151A"/>
    <w:rsid w:val="00B218C9"/>
    <w:rsid w:val="00B22D93"/>
    <w:rsid w:val="00B22E3B"/>
    <w:rsid w:val="00B233E5"/>
    <w:rsid w:val="00B2366E"/>
    <w:rsid w:val="00B23908"/>
    <w:rsid w:val="00B2394A"/>
    <w:rsid w:val="00B23D17"/>
    <w:rsid w:val="00B23DA1"/>
    <w:rsid w:val="00B2486D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BD5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CB7"/>
    <w:rsid w:val="00BA60EE"/>
    <w:rsid w:val="00BA6187"/>
    <w:rsid w:val="00BA7347"/>
    <w:rsid w:val="00BA75E4"/>
    <w:rsid w:val="00BA79EF"/>
    <w:rsid w:val="00BA7A05"/>
    <w:rsid w:val="00BA7F9E"/>
    <w:rsid w:val="00BB1643"/>
    <w:rsid w:val="00BB1C61"/>
    <w:rsid w:val="00BB220B"/>
    <w:rsid w:val="00BB229D"/>
    <w:rsid w:val="00BB26A0"/>
    <w:rsid w:val="00BB2D40"/>
    <w:rsid w:val="00BB30E7"/>
    <w:rsid w:val="00BB32B0"/>
    <w:rsid w:val="00BB4161"/>
    <w:rsid w:val="00BB495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840"/>
    <w:rsid w:val="00BE2712"/>
    <w:rsid w:val="00BE29BA"/>
    <w:rsid w:val="00BE3888"/>
    <w:rsid w:val="00BE39C0"/>
    <w:rsid w:val="00BE3E48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546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1382"/>
    <w:rsid w:val="00C017FB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41B7"/>
    <w:rsid w:val="00C25751"/>
    <w:rsid w:val="00C25E57"/>
    <w:rsid w:val="00C26CCA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76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F0B"/>
    <w:rsid w:val="00C9103C"/>
    <w:rsid w:val="00C91248"/>
    <w:rsid w:val="00C915BD"/>
    <w:rsid w:val="00C91C7B"/>
    <w:rsid w:val="00C91DCD"/>
    <w:rsid w:val="00C91FA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592"/>
    <w:rsid w:val="00CB4B98"/>
    <w:rsid w:val="00CB4EC2"/>
    <w:rsid w:val="00CB4FA4"/>
    <w:rsid w:val="00CB5BE6"/>
    <w:rsid w:val="00CB642C"/>
    <w:rsid w:val="00CB6DA6"/>
    <w:rsid w:val="00CB7B3F"/>
    <w:rsid w:val="00CB7C53"/>
    <w:rsid w:val="00CB7CFB"/>
    <w:rsid w:val="00CB7D80"/>
    <w:rsid w:val="00CC0312"/>
    <w:rsid w:val="00CC065E"/>
    <w:rsid w:val="00CC077F"/>
    <w:rsid w:val="00CC104A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1881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586D"/>
    <w:rsid w:val="00CE5973"/>
    <w:rsid w:val="00CE5CD2"/>
    <w:rsid w:val="00CE5D9A"/>
    <w:rsid w:val="00CE798B"/>
    <w:rsid w:val="00CE7B79"/>
    <w:rsid w:val="00CE7C4B"/>
    <w:rsid w:val="00CE7D55"/>
    <w:rsid w:val="00CF064F"/>
    <w:rsid w:val="00CF0AF5"/>
    <w:rsid w:val="00CF0B07"/>
    <w:rsid w:val="00CF13DC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8C6"/>
    <w:rsid w:val="00D02B1C"/>
    <w:rsid w:val="00D03061"/>
    <w:rsid w:val="00D03891"/>
    <w:rsid w:val="00D039CD"/>
    <w:rsid w:val="00D03DC5"/>
    <w:rsid w:val="00D04106"/>
    <w:rsid w:val="00D04812"/>
    <w:rsid w:val="00D04C77"/>
    <w:rsid w:val="00D04FC0"/>
    <w:rsid w:val="00D05619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1200"/>
    <w:rsid w:val="00D317A6"/>
    <w:rsid w:val="00D319F6"/>
    <w:rsid w:val="00D32328"/>
    <w:rsid w:val="00D32765"/>
    <w:rsid w:val="00D32812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7505"/>
    <w:rsid w:val="00D576DE"/>
    <w:rsid w:val="00D57F45"/>
    <w:rsid w:val="00D60019"/>
    <w:rsid w:val="00D6012F"/>
    <w:rsid w:val="00D6053F"/>
    <w:rsid w:val="00D60884"/>
    <w:rsid w:val="00D60980"/>
    <w:rsid w:val="00D60BEF"/>
    <w:rsid w:val="00D60F8D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DB8"/>
    <w:rsid w:val="00D70047"/>
    <w:rsid w:val="00D70079"/>
    <w:rsid w:val="00D700B7"/>
    <w:rsid w:val="00D70332"/>
    <w:rsid w:val="00D70D02"/>
    <w:rsid w:val="00D70E68"/>
    <w:rsid w:val="00D70EA9"/>
    <w:rsid w:val="00D71061"/>
    <w:rsid w:val="00D7118E"/>
    <w:rsid w:val="00D71E2B"/>
    <w:rsid w:val="00D71EC0"/>
    <w:rsid w:val="00D72B5F"/>
    <w:rsid w:val="00D73A5A"/>
    <w:rsid w:val="00D73B64"/>
    <w:rsid w:val="00D73EBE"/>
    <w:rsid w:val="00D7450D"/>
    <w:rsid w:val="00D74798"/>
    <w:rsid w:val="00D74A5D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730"/>
    <w:rsid w:val="00D91778"/>
    <w:rsid w:val="00D918F5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B27"/>
    <w:rsid w:val="00DE4F25"/>
    <w:rsid w:val="00DE5222"/>
    <w:rsid w:val="00DE5345"/>
    <w:rsid w:val="00DE5792"/>
    <w:rsid w:val="00DE642D"/>
    <w:rsid w:val="00DE6454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16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813"/>
    <w:rsid w:val="00E15A17"/>
    <w:rsid w:val="00E15DB7"/>
    <w:rsid w:val="00E16ACF"/>
    <w:rsid w:val="00E16B29"/>
    <w:rsid w:val="00E16B6A"/>
    <w:rsid w:val="00E16D30"/>
    <w:rsid w:val="00E174C6"/>
    <w:rsid w:val="00E177D8"/>
    <w:rsid w:val="00E20064"/>
    <w:rsid w:val="00E208F0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756"/>
    <w:rsid w:val="00E43841"/>
    <w:rsid w:val="00E43F64"/>
    <w:rsid w:val="00E4435B"/>
    <w:rsid w:val="00E45451"/>
    <w:rsid w:val="00E45B30"/>
    <w:rsid w:val="00E45F5E"/>
    <w:rsid w:val="00E45FBE"/>
    <w:rsid w:val="00E46453"/>
    <w:rsid w:val="00E465E5"/>
    <w:rsid w:val="00E4662E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579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31E4"/>
    <w:rsid w:val="00E8340A"/>
    <w:rsid w:val="00E83A85"/>
    <w:rsid w:val="00E83CA2"/>
    <w:rsid w:val="00E84594"/>
    <w:rsid w:val="00E845FE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8A8"/>
    <w:rsid w:val="00EB294F"/>
    <w:rsid w:val="00EB2DEC"/>
    <w:rsid w:val="00EB2EF3"/>
    <w:rsid w:val="00EB2F2E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84F"/>
    <w:rsid w:val="00EB78E5"/>
    <w:rsid w:val="00EB7EF7"/>
    <w:rsid w:val="00EC0781"/>
    <w:rsid w:val="00EC0E65"/>
    <w:rsid w:val="00EC138B"/>
    <w:rsid w:val="00EC1CCC"/>
    <w:rsid w:val="00EC1DBA"/>
    <w:rsid w:val="00EC20EE"/>
    <w:rsid w:val="00EC2F7C"/>
    <w:rsid w:val="00EC32ED"/>
    <w:rsid w:val="00EC3844"/>
    <w:rsid w:val="00EC387C"/>
    <w:rsid w:val="00EC3DF3"/>
    <w:rsid w:val="00EC4117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50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930"/>
    <w:rsid w:val="00F31272"/>
    <w:rsid w:val="00F31890"/>
    <w:rsid w:val="00F321D1"/>
    <w:rsid w:val="00F328F8"/>
    <w:rsid w:val="00F32DBD"/>
    <w:rsid w:val="00F3393D"/>
    <w:rsid w:val="00F33A4B"/>
    <w:rsid w:val="00F34122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C8D"/>
    <w:rsid w:val="00F75CD7"/>
    <w:rsid w:val="00F75DF7"/>
    <w:rsid w:val="00F76B71"/>
    <w:rsid w:val="00F770F8"/>
    <w:rsid w:val="00F805CE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9C0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6027"/>
    <w:rsid w:val="00FD608B"/>
    <w:rsid w:val="00FD67B1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3A3"/>
    <w:rsid w:val="00FE5534"/>
    <w:rsid w:val="00FE612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7723"/>
    <w:rsid w:val="00FF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213B7C"/>
    <w:rPr>
      <w:sz w:val="18"/>
      <w:szCs w:val="18"/>
      <w:lang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60018B"/>
    <w:pPr>
      <w:tabs>
        <w:tab w:val="left" w:pos="540"/>
      </w:tabs>
      <w:spacing w:after="0" w:line="240" w:lineRule="auto"/>
      <w:ind w:left="567" w:right="-34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character" w:styleId="FootnoteReference">
    <w:name w:val="footnote reference"/>
    <w:uiPriority w:val="99"/>
    <w:unhideWhenUsed/>
    <w:rsid w:val="00D7450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F39D6-7BD0-4371-BE3A-B2EFCB73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Karuna.pe</cp:lastModifiedBy>
  <cp:revision>2</cp:revision>
  <cp:lastPrinted>2017-02-16T05:26:00Z</cp:lastPrinted>
  <dcterms:created xsi:type="dcterms:W3CDTF">2017-04-03T02:57:00Z</dcterms:created>
  <dcterms:modified xsi:type="dcterms:W3CDTF">2017-04-03T02:57:00Z</dcterms:modified>
</cp:coreProperties>
</file>