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:rsidR="000D77DB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A46866" w:rsidRPr="00691214" w:rsidRDefault="009B04F7" w:rsidP="008674E9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szCs w:val="30"/>
          <w:cs/>
        </w:rPr>
        <w:t>การจัดโครงสร้างธุรกิจและ</w:t>
      </w:r>
      <w:r w:rsidR="008674E9" w:rsidRPr="008674E9">
        <w:rPr>
          <w:szCs w:val="30"/>
          <w:cs/>
        </w:rPr>
        <w:t>การดำเนินงานที่ยกเลิ</w:t>
      </w:r>
      <w:r w:rsidR="008674E9">
        <w:rPr>
          <w:rFonts w:hint="cs"/>
          <w:szCs w:val="30"/>
          <w:cs/>
        </w:rPr>
        <w:t>ก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3776E4" w:rsidRPr="0065596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ภาษีเงินได้รอการตัดบัญชี</w:t>
      </w:r>
    </w:p>
    <w:p w:rsidR="00655966" w:rsidRPr="00655966" w:rsidRDefault="00655966" w:rsidP="00655966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หุ้นของบริษัทใหญ่ที่ถือไว้เพื่อบริจาค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หนี้สิน</w:t>
      </w:r>
      <w:r w:rsidRPr="00F50929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3776E4" w:rsidRPr="006A42AE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A26A4">
        <w:rPr>
          <w:rFonts w:ascii="Angsana New" w:hAnsi="Angsana New" w:hint="cs"/>
          <w:sz w:val="30"/>
          <w:szCs w:val="30"/>
          <w:cs/>
        </w:rPr>
        <w:t>ภาระผูกพันผลประโยชน์พนักงาน</w:t>
      </w:r>
    </w:p>
    <w:p w:rsidR="0025693B" w:rsidRPr="00EA26A4" w:rsidRDefault="0025693B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</w:t>
      </w:r>
      <w:r w:rsidR="00BC1D79">
        <w:rPr>
          <w:rFonts w:ascii="Angsana New" w:hAnsi="Angsana New" w:hint="cs"/>
          <w:sz w:val="30"/>
          <w:szCs w:val="30"/>
          <w:cs/>
        </w:rPr>
        <w:t>สำหรับต้นทุนในการรื้อถอน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ทุนเรือนหุ้น</w:t>
      </w:r>
    </w:p>
    <w:p w:rsidR="00EE220C" w:rsidRDefault="003776E4" w:rsidP="007B6959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สำรอง</w:t>
      </w:r>
    </w:p>
    <w:p w:rsidR="000D1765" w:rsidRPr="004E22FF" w:rsidRDefault="000D1765" w:rsidP="007B6959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E22FF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0D1765" w:rsidRPr="000D1765" w:rsidRDefault="00EE220C" w:rsidP="000D1765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รายได้จากการลงทุน</w:t>
      </w:r>
    </w:p>
    <w:p w:rsidR="00EE220C" w:rsidRPr="00D76DBD" w:rsidRDefault="00EE220C" w:rsidP="00EE220C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/>
          <w:sz w:val="30"/>
          <w:szCs w:val="30"/>
          <w:cs/>
        </w:rPr>
        <w:t>รายได้อื่น</w:t>
      </w:r>
    </w:p>
    <w:p w:rsidR="00EE220C" w:rsidRPr="00D76DBD" w:rsidRDefault="00EE220C" w:rsidP="00EE220C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ค่าใช้จ่ายในการขาย</w:t>
      </w:r>
    </w:p>
    <w:p w:rsidR="00922ADE" w:rsidRPr="003538CA" w:rsidRDefault="00EE220C" w:rsidP="00922AD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  <w:cs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ค่าใช้จ่ายในการบริหาร</w:t>
      </w:r>
    </w:p>
    <w:p w:rsidR="003776E4" w:rsidRPr="00D76DB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ค่าใช้จ่ายผลประโยชน์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D76DBD">
        <w:rPr>
          <w:rFonts w:ascii="Angsana New" w:hAnsi="Angsana New" w:hint="cs"/>
          <w:sz w:val="30"/>
          <w:szCs w:val="30"/>
          <w:cs/>
        </w:rPr>
        <w:t>พนักงาน</w:t>
      </w:r>
    </w:p>
    <w:p w:rsidR="003776E4" w:rsidRPr="00D76DB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:rsidR="003776E4" w:rsidRPr="00C01211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  <w:lang w:val="en-US"/>
        </w:rPr>
        <w:t>ต้นทุนทางการเงิน</w:t>
      </w:r>
    </w:p>
    <w:p w:rsidR="00C01211" w:rsidRDefault="00C01211" w:rsidP="00C0121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:rsidR="00C01211" w:rsidRDefault="00C01211" w:rsidP="00C0121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:rsidR="00C01211" w:rsidRPr="00D76DBD" w:rsidRDefault="00C01211" w:rsidP="00C01211">
      <w:pPr>
        <w:spacing w:line="240" w:lineRule="auto"/>
        <w:rPr>
          <w:rFonts w:ascii="Angsana New" w:hAnsi="Angsana New"/>
          <w:sz w:val="30"/>
          <w:szCs w:val="30"/>
        </w:rPr>
      </w:pPr>
    </w:p>
    <w:p w:rsidR="00C01211" w:rsidRPr="00907CA5" w:rsidRDefault="00C01211" w:rsidP="00C01211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:rsidR="00C01211" w:rsidRPr="00907CA5" w:rsidRDefault="00C01211" w:rsidP="00C01211">
      <w:pPr>
        <w:spacing w:line="320" w:lineRule="exact"/>
        <w:rPr>
          <w:sz w:val="20"/>
          <w:szCs w:val="20"/>
          <w:lang w:val="en-US"/>
        </w:rPr>
      </w:pP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สิทธิประโยชน์จากการ</w:t>
      </w:r>
      <w:r w:rsidRPr="00F50929">
        <w:rPr>
          <w:rFonts w:ascii="Angsana New" w:hAnsi="Angsana New"/>
          <w:sz w:val="30"/>
          <w:szCs w:val="30"/>
          <w:cs/>
        </w:rPr>
        <w:t>ส่งเสริมการลงทุน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</w:t>
      </w:r>
      <w:r w:rsidR="001E2638">
        <w:rPr>
          <w:rFonts w:ascii="Angsana New" w:hAnsi="Angsana New" w:hint="cs"/>
          <w:sz w:val="30"/>
          <w:szCs w:val="30"/>
          <w:cs/>
          <w:lang w:val="en-US"/>
        </w:rPr>
        <w:t xml:space="preserve">(ขาดทุน) </w:t>
      </w:r>
      <w:r w:rsidRPr="00F50929">
        <w:rPr>
          <w:rFonts w:ascii="Angsana New" w:hAnsi="Angsana New"/>
          <w:sz w:val="30"/>
          <w:szCs w:val="30"/>
          <w:cs/>
        </w:rPr>
        <w:t>ต่อหุ้น</w:t>
      </w:r>
      <w:r w:rsidR="002C486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4E22FF" w:rsidRDefault="004E22FF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การจัดสรรกำไรสะสม</w:t>
      </w:r>
    </w:p>
    <w:p w:rsidR="005F2345" w:rsidRPr="00DA15C2" w:rsidRDefault="005F2345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มาตรฐานกา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F50929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ายงานทางการเงิน</w:t>
      </w:r>
      <w:r w:rsidRPr="00F50929">
        <w:rPr>
          <w:rFonts w:ascii="Angsana New" w:hAnsi="Angsana New" w:hint="cs"/>
          <w:sz w:val="30"/>
          <w:szCs w:val="30"/>
          <w:cs/>
        </w:rPr>
        <w:t>ที่ยังไม่ได้ใช้</w:t>
      </w:r>
    </w:p>
    <w:p w:rsidR="007B2482" w:rsidRPr="00602254" w:rsidRDefault="000D77DB" w:rsidP="00435278">
      <w:pPr>
        <w:pStyle w:val="Bo-C1Content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:rsidR="007B2482" w:rsidRPr="00624F76" w:rsidRDefault="00203EEF" w:rsidP="00435278">
      <w:pPr>
        <w:pStyle w:val="Bo-C1Content"/>
        <w:rPr>
          <w:cs/>
          <w:lang w:val="en-US"/>
        </w:rPr>
      </w:pPr>
      <w:r w:rsidRPr="00203EEF">
        <w:rPr>
          <w:cs/>
        </w:rPr>
        <w:t>งบการเงินนี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</w:t>
      </w:r>
      <w:r w:rsidRPr="00434223">
        <w:rPr>
          <w:cs/>
        </w:rPr>
        <w:t xml:space="preserve">วันที่ </w:t>
      </w:r>
      <w:r w:rsidR="007D3AE8" w:rsidRPr="00434223">
        <w:rPr>
          <w:lang w:val="en-US"/>
        </w:rPr>
        <w:t>1</w:t>
      </w:r>
      <w:r w:rsidR="00434223" w:rsidRPr="00434223">
        <w:rPr>
          <w:lang w:val="en-US"/>
        </w:rPr>
        <w:t>0</w:t>
      </w:r>
      <w:r w:rsidR="007D3AE8" w:rsidRPr="00434223">
        <w:rPr>
          <w:rFonts w:hint="cs"/>
          <w:cs/>
          <w:lang w:val="en-US"/>
        </w:rPr>
        <w:t>กุมภาพันธ์</w:t>
      </w:r>
      <w:r w:rsidRPr="00434223">
        <w:rPr>
          <w:cs/>
        </w:rPr>
        <w:t>25</w:t>
      </w:r>
      <w:r w:rsidR="00BC1D79">
        <w:t>6</w:t>
      </w:r>
      <w:r w:rsidR="00BC1D79">
        <w:rPr>
          <w:rFonts w:hint="cs"/>
          <w:cs/>
        </w:rPr>
        <w:t>0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  <w:lang w:val="en-GB"/>
        </w:rPr>
      </w:pPr>
    </w:p>
    <w:p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:rsidR="00B7732B" w:rsidRPr="00D1506D" w:rsidRDefault="00B7732B" w:rsidP="00435278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:rsidR="007B2482" w:rsidRPr="00E76832" w:rsidRDefault="005E02F6" w:rsidP="00435278">
      <w:pPr>
        <w:pStyle w:val="Bo-C1Content"/>
      </w:pPr>
      <w:r w:rsidRPr="00E76832">
        <w:rPr>
          <w:cs/>
        </w:rPr>
        <w:t>บริษัท ทีพีไอ โพลีนเพาเวอร์ จำกัด</w:t>
      </w:r>
      <w:r w:rsidR="007B2482" w:rsidRPr="00E76832">
        <w:t xml:space="preserve"> “</w:t>
      </w:r>
      <w:r w:rsidR="007B2482" w:rsidRPr="00E76832">
        <w:rPr>
          <w:rFonts w:hint="cs"/>
          <w:cs/>
        </w:rPr>
        <w:t>บริษัท</w:t>
      </w:r>
      <w:r w:rsidR="007B2482" w:rsidRPr="00E76832">
        <w:rPr>
          <w:lang w:val="en-US"/>
        </w:rPr>
        <w:t xml:space="preserve">” </w:t>
      </w:r>
      <w:r w:rsidR="007B2482" w:rsidRPr="00E76832">
        <w:rPr>
          <w:cs/>
        </w:rPr>
        <w:t>เป็นนิติบุคคล</w:t>
      </w:r>
      <w:r w:rsidR="007B2482" w:rsidRPr="00E76832">
        <w:rPr>
          <w:rFonts w:hint="cs"/>
          <w:cs/>
          <w:lang w:val="en-US"/>
        </w:rPr>
        <w:t>ที่จัดตั้งขึ้นใน</w:t>
      </w:r>
      <w:r w:rsidR="007B2482" w:rsidRPr="00E76832">
        <w:rPr>
          <w:cs/>
        </w:rPr>
        <w:t>ประเทศไทย</w:t>
      </w:r>
      <w:r w:rsidR="00ED6983" w:rsidRPr="00E76832">
        <w:rPr>
          <w:cs/>
        </w:rPr>
        <w:t xml:space="preserve">และมีที่อยู่จดทะเบียนตั้งอยู่เลขที่ </w:t>
      </w:r>
      <w:r w:rsidR="00ED6983" w:rsidRPr="00E76832">
        <w:t>26/56</w:t>
      </w:r>
      <w:r w:rsidR="00ED6983" w:rsidRPr="00E76832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:rsidR="00B7732B" w:rsidRPr="00D1506D" w:rsidRDefault="00B7732B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FD3831" w:rsidRDefault="00ED6983" w:rsidP="00435278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E76832">
        <w:rPr>
          <w:rFonts w:ascii="Angsana New" w:hAnsi="Angsana New"/>
          <w:sz w:val="30"/>
          <w:szCs w:val="30"/>
          <w:cs/>
        </w:rPr>
        <w:t xml:space="preserve">บริษัทเป็นบริษัทย่อยของบริษัท ทีพีไอ โพลีน จำกัด </w:t>
      </w:r>
      <w:r w:rsidRPr="00E76832">
        <w:rPr>
          <w:rFonts w:ascii="Angsana New" w:hAnsi="Angsana New"/>
          <w:sz w:val="30"/>
          <w:szCs w:val="30"/>
        </w:rPr>
        <w:t>(</w:t>
      </w:r>
      <w:r w:rsidRPr="00E76832">
        <w:rPr>
          <w:rFonts w:ascii="Angsana New" w:hAnsi="Angsana New"/>
          <w:sz w:val="30"/>
          <w:szCs w:val="30"/>
          <w:cs/>
        </w:rPr>
        <w:t>มหาชน</w:t>
      </w:r>
      <w:r w:rsidRPr="00E76832">
        <w:rPr>
          <w:rFonts w:ascii="Angsana New" w:hAnsi="Angsana New"/>
          <w:sz w:val="30"/>
          <w:szCs w:val="30"/>
        </w:rPr>
        <w:t>) “</w:t>
      </w:r>
      <w:r w:rsidRPr="00E76832">
        <w:rPr>
          <w:rFonts w:ascii="Angsana New" w:hAnsi="Angsana New"/>
          <w:sz w:val="30"/>
          <w:szCs w:val="30"/>
          <w:cs/>
        </w:rPr>
        <w:t>บริษัทใหญ่</w:t>
      </w:r>
      <w:r w:rsidRPr="00E76832">
        <w:rPr>
          <w:rFonts w:ascii="Angsana New" w:hAnsi="Angsana New"/>
          <w:sz w:val="30"/>
          <w:szCs w:val="30"/>
        </w:rPr>
        <w:t xml:space="preserve">” </w:t>
      </w:r>
      <w:r w:rsidRPr="00E76832">
        <w:rPr>
          <w:rFonts w:ascii="Angsana New" w:hAnsi="Angsana New"/>
          <w:sz w:val="30"/>
          <w:szCs w:val="30"/>
          <w:cs/>
        </w:rPr>
        <w:t xml:space="preserve">โดยถือหุ้นในบริษัทร้อยละ </w:t>
      </w:r>
      <w:r w:rsidRPr="00E76832">
        <w:rPr>
          <w:rFonts w:ascii="Angsana New" w:hAnsi="Angsana New"/>
          <w:sz w:val="30"/>
          <w:szCs w:val="30"/>
        </w:rPr>
        <w:t>99.99</w:t>
      </w:r>
    </w:p>
    <w:p w:rsidR="00ED6983" w:rsidRPr="00D1506D" w:rsidRDefault="00ED6983" w:rsidP="00435278">
      <w:pPr>
        <w:spacing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ED6983" w:rsidRDefault="00ED6983" w:rsidP="00435278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E7683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2C486E">
        <w:rPr>
          <w:rFonts w:ascii="Angsana New" w:hAnsi="Angsana New"/>
          <w:sz w:val="30"/>
          <w:szCs w:val="30"/>
          <w:cs/>
        </w:rPr>
        <w:t>การ</w:t>
      </w:r>
      <w:r w:rsidRPr="00E76832">
        <w:rPr>
          <w:rFonts w:ascii="Angsana New" w:hAnsi="Angsana New"/>
          <w:sz w:val="30"/>
          <w:szCs w:val="30"/>
          <w:cs/>
        </w:rPr>
        <w:t>ผลิตและจำหน่ายกระแสไฟฟ้าและเชื้อเพลิงจากขยะ</w:t>
      </w:r>
      <w:r w:rsidRPr="00E76832">
        <w:rPr>
          <w:rFonts w:ascii="Angsana New" w:hAnsi="Angsana New" w:hint="cs"/>
          <w:sz w:val="30"/>
          <w:szCs w:val="30"/>
          <w:cs/>
        </w:rPr>
        <w:t>รวมทั้งเศษหรือขยะหรือของเสีย</w:t>
      </w:r>
      <w:r w:rsidRPr="00E76832">
        <w:rPr>
          <w:rFonts w:ascii="Angsana New" w:hAnsi="Angsana New"/>
          <w:sz w:val="30"/>
          <w:szCs w:val="30"/>
          <w:cs/>
        </w:rPr>
        <w:t xml:space="preserve"> และประกอบกิจการสถานีบริการน้ำมันเชื้อเพลิง และก๊าซธรรมชาติโดยมีสถานีบริการรวม </w:t>
      </w:r>
      <w:r w:rsidR="00055217">
        <w:rPr>
          <w:rFonts w:ascii="Angsana New" w:hAnsi="Angsana New"/>
          <w:sz w:val="30"/>
          <w:szCs w:val="30"/>
        </w:rPr>
        <w:t>12</w:t>
      </w:r>
      <w:r w:rsidRPr="00E76832">
        <w:rPr>
          <w:rFonts w:ascii="Angsana New" w:hAnsi="Angsana New"/>
          <w:sz w:val="30"/>
          <w:szCs w:val="30"/>
          <w:cs/>
        </w:rPr>
        <w:t xml:space="preserve">แห่ง </w:t>
      </w:r>
    </w:p>
    <w:p w:rsidR="004E22FF" w:rsidRDefault="004E22FF" w:rsidP="004E22FF">
      <w:pPr>
        <w:pStyle w:val="Bo-Blankline"/>
      </w:pPr>
    </w:p>
    <w:p w:rsidR="004E22FF" w:rsidRDefault="004E22FF" w:rsidP="004E22FF">
      <w:pPr>
        <w:pStyle w:val="Bo-Blankline"/>
        <w:jc w:val="thaiDistribute"/>
        <w:rPr>
          <w:sz w:val="30"/>
          <w:szCs w:val="30"/>
          <w:cs/>
        </w:rPr>
      </w:pPr>
      <w:r w:rsidRPr="006E63A9">
        <w:rPr>
          <w:sz w:val="30"/>
          <w:szCs w:val="30"/>
          <w:cs/>
        </w:rPr>
        <w:t xml:space="preserve">เมื่อวันที่ </w:t>
      </w:r>
      <w:r w:rsidRPr="006E63A9">
        <w:rPr>
          <w:sz w:val="30"/>
          <w:szCs w:val="30"/>
        </w:rPr>
        <w:t xml:space="preserve">2 </w:t>
      </w:r>
      <w:r w:rsidRPr="006E63A9">
        <w:rPr>
          <w:sz w:val="30"/>
          <w:szCs w:val="30"/>
          <w:cs/>
        </w:rPr>
        <w:t xml:space="preserve">พฤษภาคม </w:t>
      </w:r>
      <w:r w:rsidRPr="006E63A9">
        <w:rPr>
          <w:sz w:val="30"/>
          <w:szCs w:val="30"/>
        </w:rPr>
        <w:t>2559</w:t>
      </w:r>
      <w:r>
        <w:rPr>
          <w:rFonts w:hint="cs"/>
          <w:sz w:val="30"/>
          <w:szCs w:val="30"/>
          <w:cs/>
        </w:rPr>
        <w:t>บริษัทจดทะเบียนแปลงสภาพเป็นบริษัทมหาชนจำกัด</w:t>
      </w:r>
      <w:r w:rsidRPr="006E63A9">
        <w:rPr>
          <w:sz w:val="30"/>
          <w:szCs w:val="30"/>
          <w:cs/>
        </w:rPr>
        <w:t>กับกระทรวงพาณิชย์</w:t>
      </w:r>
      <w:r>
        <w:rPr>
          <w:rFonts w:hint="cs"/>
          <w:sz w:val="30"/>
          <w:szCs w:val="30"/>
          <w:cs/>
        </w:rPr>
        <w:t xml:space="preserve">และได้เปลี่ยนชื่อบริษัทจาก </w:t>
      </w:r>
      <w:r w:rsidRPr="006E63A9">
        <w:rPr>
          <w:sz w:val="30"/>
          <w:szCs w:val="30"/>
        </w:rPr>
        <w:t>“</w:t>
      </w:r>
      <w:r w:rsidRPr="006E63A9">
        <w:rPr>
          <w:sz w:val="30"/>
          <w:szCs w:val="30"/>
          <w:cs/>
        </w:rPr>
        <w:t>บริษัท ทีพีไอ โพลีน เพาเวอร์ จำกัด</w:t>
      </w:r>
      <w:r w:rsidRPr="006E63A9">
        <w:rPr>
          <w:sz w:val="30"/>
          <w:szCs w:val="30"/>
        </w:rPr>
        <w:t xml:space="preserve">” </w:t>
      </w:r>
      <w:r w:rsidRPr="006E63A9">
        <w:rPr>
          <w:sz w:val="30"/>
          <w:szCs w:val="30"/>
          <w:cs/>
        </w:rPr>
        <w:t xml:space="preserve">เป็น </w:t>
      </w:r>
      <w:r w:rsidRPr="006E63A9">
        <w:rPr>
          <w:sz w:val="30"/>
          <w:szCs w:val="30"/>
        </w:rPr>
        <w:t>“</w:t>
      </w:r>
      <w:r w:rsidRPr="006E63A9">
        <w:rPr>
          <w:sz w:val="30"/>
          <w:szCs w:val="30"/>
          <w:cs/>
        </w:rPr>
        <w:t>บริษัท ทีพีไอ โพลีน เพาเวอร์ จำกัด (มหาชน)</w:t>
      </w:r>
      <w:r w:rsidRPr="006E63A9">
        <w:rPr>
          <w:sz w:val="30"/>
          <w:szCs w:val="30"/>
        </w:rPr>
        <w:t>”</w:t>
      </w:r>
    </w:p>
    <w:p w:rsidR="00DE5792" w:rsidRPr="00D1506D" w:rsidRDefault="00DE5792" w:rsidP="00435278">
      <w:pPr>
        <w:pStyle w:val="BodyText"/>
        <w:spacing w:after="0" w:line="240" w:lineRule="auto"/>
        <w:ind w:right="-43"/>
        <w:jc w:val="thaiDistribute"/>
        <w:rPr>
          <w:sz w:val="20"/>
          <w:szCs w:val="20"/>
          <w:cs/>
        </w:rPr>
      </w:pPr>
    </w:p>
    <w:p w:rsidR="007B2482" w:rsidRPr="00E76832" w:rsidRDefault="007B2482" w:rsidP="00813030">
      <w:pPr>
        <w:pStyle w:val="Caption"/>
        <w:tabs>
          <w:tab w:val="clear" w:pos="540"/>
        </w:tabs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</w:p>
    <w:p w:rsidR="007B2482" w:rsidRPr="00D1506D" w:rsidRDefault="007B2482" w:rsidP="00435278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7D3AE8" w:rsidRDefault="00EF58C8" w:rsidP="00435278">
      <w:pPr>
        <w:pStyle w:val="Bo-H2Main"/>
        <w:spacing w:line="240" w:lineRule="auto"/>
        <w:contextualSpacing w:val="0"/>
        <w:rPr>
          <w:b w:val="0"/>
          <w:bCs w:val="0"/>
        </w:rPr>
      </w:pPr>
      <w:r w:rsidRPr="007D3AE8">
        <w:rPr>
          <w:b w:val="0"/>
          <w:bCs w:val="0"/>
          <w:cs/>
        </w:rPr>
        <w:t>(ก)</w:t>
      </w:r>
      <w:r w:rsidRPr="007D3AE8">
        <w:rPr>
          <w:b w:val="0"/>
          <w:bCs w:val="0"/>
          <w:cs/>
        </w:rPr>
        <w:tab/>
        <w:t>เกณฑ์การถือปฏิบัติ</w:t>
      </w:r>
    </w:p>
    <w:p w:rsidR="00B7732B" w:rsidRDefault="00B7732B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78152D" w:rsidRPr="0078152D" w:rsidRDefault="0078152D" w:rsidP="0078152D">
      <w:pPr>
        <w:pStyle w:val="Bo-C1Content"/>
      </w:pPr>
      <w:r w:rsidRPr="0078152D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8152D">
        <w:br/>
      </w:r>
      <w:r w:rsidRPr="0078152D">
        <w:rPr>
          <w:cs/>
        </w:rPr>
        <w:t>สภาวิชาชีพบัญชีฯ (</w:t>
      </w:r>
      <w:r w:rsidRPr="0078152D">
        <w:t>“</w:t>
      </w:r>
      <w:r w:rsidRPr="0078152D">
        <w:rPr>
          <w:cs/>
        </w:rPr>
        <w:t>สภาวิชาชีพบัญชี</w:t>
      </w:r>
      <w:r w:rsidRPr="0078152D">
        <w:t xml:space="preserve">”) </w:t>
      </w:r>
    </w:p>
    <w:p w:rsidR="0078152D" w:rsidRPr="0078152D" w:rsidRDefault="0078152D" w:rsidP="0078152D">
      <w:pPr>
        <w:pStyle w:val="Bo-Blankline"/>
      </w:pPr>
    </w:p>
    <w:p w:rsidR="0078152D" w:rsidRDefault="0078152D" w:rsidP="0078152D">
      <w:pPr>
        <w:pStyle w:val="Bo-C1Content"/>
      </w:pPr>
      <w:r w:rsidRPr="0078152D">
        <w:rPr>
          <w:cs/>
        </w:rPr>
        <w:t>สภาวิชาชีพบัญชีได้ออกและปรับปรุงมาตรฐานการรายงานทางการเงินหลายฉบับซึ่งมีผลบังคับใช้ตั้งแต่รอบระยะเวลาบัญชีที่เริ่มในหรือหลังวันที่</w:t>
      </w:r>
      <w:r w:rsidRPr="0078152D">
        <w:rPr>
          <w:rtl/>
          <w:cs/>
        </w:rPr>
        <w:t xml:space="preserve">1 </w:t>
      </w:r>
      <w:r w:rsidRPr="0078152D">
        <w:rPr>
          <w:cs/>
        </w:rPr>
        <w:t xml:space="preserve">มกราคม </w:t>
      </w:r>
      <w:r w:rsidRPr="0078152D">
        <w:rPr>
          <w:rtl/>
          <w:cs/>
        </w:rPr>
        <w:t>255</w:t>
      </w:r>
      <w:r w:rsidR="00E21087">
        <w:rPr>
          <w:rFonts w:hint="cs"/>
          <w:cs/>
          <w:lang w:val="en-US"/>
        </w:rPr>
        <w:t>9</w:t>
      </w:r>
      <w:r w:rsidRPr="0078152D">
        <w:rPr>
          <w:cs/>
        </w:rPr>
        <w:t>ในการปฏิบัติตามมาตรฐานการรายงานทางการเงินที่ออกและปรับปรุงใหม่นั้น</w:t>
      </w:r>
      <w:r w:rsidR="001C3EAF">
        <w:rPr>
          <w:rFonts w:hint="cs"/>
          <w:cs/>
        </w:rPr>
        <w:t>มีผลให้เกิดการเปลี่ยนแปลงนโยบายบัญชีของบริษัทในบางเรื่อง การเปลี่ยนแปลงนี้</w:t>
      </w:r>
      <w:r>
        <w:rPr>
          <w:rFonts w:hint="cs"/>
          <w:cs/>
        </w:rPr>
        <w:t>ไม่มีผลกระทบที่เป็นสาระสำคัญ</w:t>
      </w:r>
      <w:r w:rsidR="001C3EAF">
        <w:rPr>
          <w:rFonts w:hint="cs"/>
          <w:cs/>
        </w:rPr>
        <w:t>ต่องบการเงิน</w:t>
      </w:r>
    </w:p>
    <w:p w:rsidR="00B7732B" w:rsidRPr="00D1506D" w:rsidRDefault="00B7732B" w:rsidP="0078152D">
      <w:pPr>
        <w:pStyle w:val="Bo-Blankline"/>
      </w:pPr>
    </w:p>
    <w:p w:rsidR="00012E2C" w:rsidRDefault="00520813" w:rsidP="00435278">
      <w:pPr>
        <w:pStyle w:val="Bo-C1Content"/>
      </w:pPr>
      <w:r w:rsidRPr="00E76832">
        <w:rPr>
          <w:cs/>
        </w:rPr>
        <w:t>นอกเหนือจากมาตรฐานการรายงานทางการเ</w:t>
      </w:r>
      <w:r w:rsidR="00691214">
        <w:rPr>
          <w:cs/>
        </w:rPr>
        <w:t>งินที่ออกและปรับปรุงใหม่ข้างต้น</w:t>
      </w:r>
      <w:r w:rsidRPr="00E76832">
        <w:rPr>
          <w:cs/>
        </w:rPr>
        <w:t xml:space="preserve"> สภาวิชาชีพบัญชีได้ออกและปรับปรุงมาตรฐานการรายงานทางการเงินฉบับอื่น ๆ ซึ่งมีผลบังคับสำหรับรอบระยะเวล</w:t>
      </w:r>
      <w:r w:rsidR="0041218C" w:rsidRPr="00E76832">
        <w:rPr>
          <w:cs/>
        </w:rPr>
        <w:t xml:space="preserve">าบัญชีที่เริ่มในหรือหลังวันที่ </w:t>
      </w:r>
      <w:r w:rsidR="0041218C" w:rsidRPr="00E76832">
        <w:t>1</w:t>
      </w:r>
      <w:r w:rsidRPr="00E76832">
        <w:rPr>
          <w:cs/>
        </w:rPr>
        <w:t xml:space="preserve"> มกราคม </w:t>
      </w:r>
      <w:r w:rsidR="0041218C" w:rsidRPr="00E76832">
        <w:t>25</w:t>
      </w:r>
      <w:r w:rsidR="007D3AE8">
        <w:t>60</w:t>
      </w:r>
      <w:r w:rsidRPr="00E76832">
        <w:rPr>
          <w:cs/>
        </w:rPr>
        <w:t xml:space="preserve"> เป็นต้นไป และไม่ได้มีการนำมาใช้สำหรับการจัดทำงบการเงินนี้ มาตรฐานการ</w:t>
      </w:r>
      <w:r w:rsidRPr="00DA7CA3">
        <w:rPr>
          <w:cs/>
        </w:rPr>
        <w:t>รายงานทางการเงินที่ออกและปรับปรุงใหม่</w:t>
      </w:r>
      <w:r w:rsidR="001C3EAF" w:rsidRPr="00DA7CA3">
        <w:rPr>
          <w:cs/>
        </w:rPr>
        <w:t>ที่เกี่ยวกับการดำเนินงานของ</w:t>
      </w:r>
      <w:r w:rsidRPr="00DA7CA3">
        <w:rPr>
          <w:cs/>
        </w:rPr>
        <w:t xml:space="preserve">บริษัทได้เปิดเผยในหมายเหตุประกอบงบการเงินข้อ </w:t>
      </w:r>
      <w:r w:rsidR="0041218C" w:rsidRPr="00DA7CA3">
        <w:t>3</w:t>
      </w:r>
      <w:r w:rsidR="00CC38F3" w:rsidRPr="00DA7CA3">
        <w:t>4</w:t>
      </w:r>
    </w:p>
    <w:p w:rsidR="00E21087" w:rsidRDefault="00E21087">
      <w:pPr>
        <w:spacing w:line="240" w:lineRule="auto"/>
        <w:rPr>
          <w:rFonts w:ascii="Angsana New" w:hAnsi="Angsana New"/>
          <w:sz w:val="20"/>
          <w:szCs w:val="20"/>
          <w:cs/>
          <w:lang/>
        </w:rPr>
      </w:pPr>
      <w:r>
        <w:rPr>
          <w:cs/>
        </w:rPr>
        <w:br w:type="page"/>
      </w:r>
    </w:p>
    <w:p w:rsidR="0034337C" w:rsidRPr="007D3AE8" w:rsidRDefault="008A231B" w:rsidP="008A231B">
      <w:pPr>
        <w:tabs>
          <w:tab w:val="left" w:pos="540"/>
        </w:tabs>
        <w:rPr>
          <w:rFonts w:ascii="Angsana New" w:hAnsi="Angsana New"/>
          <w:i/>
          <w:iCs/>
          <w:sz w:val="30"/>
          <w:szCs w:val="30"/>
        </w:rPr>
      </w:pPr>
      <w:r w:rsidRPr="007D3AE8">
        <w:rPr>
          <w:i/>
          <w:iCs/>
          <w:sz w:val="30"/>
          <w:szCs w:val="30"/>
          <w:cs/>
        </w:rPr>
        <w:lastRenderedPageBreak/>
        <w:t>(ข)</w:t>
      </w:r>
      <w:r w:rsidRPr="007D3AE8">
        <w:rPr>
          <w:i/>
          <w:iCs/>
          <w:sz w:val="30"/>
          <w:szCs w:val="30"/>
          <w:cs/>
        </w:rPr>
        <w:tab/>
      </w:r>
      <w:r w:rsidR="0034337C" w:rsidRPr="007D3AE8">
        <w:rPr>
          <w:rFonts w:hint="cs"/>
          <w:i/>
          <w:iCs/>
          <w:sz w:val="30"/>
          <w:szCs w:val="30"/>
          <w:cs/>
        </w:rPr>
        <w:t>การจัดทำงบการเงินรวม</w:t>
      </w:r>
    </w:p>
    <w:p w:rsidR="0034337C" w:rsidRPr="00D1506D" w:rsidRDefault="0034337C" w:rsidP="008A231B">
      <w:pPr>
        <w:pStyle w:val="Bo-Blankline"/>
      </w:pPr>
    </w:p>
    <w:p w:rsidR="003D6E1C" w:rsidRDefault="003D6E1C" w:rsidP="003D6E1C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B5B79">
        <w:rPr>
          <w:rFonts w:ascii="Angsana New" w:hAnsi="Angsana New"/>
          <w:sz w:val="30"/>
          <w:szCs w:val="30"/>
          <w:cs/>
        </w:rPr>
        <w:t>ในอดีตบริษัทไม่มีการนำเสนองบการเงินรวมเนื่องจากบริษัททีพีไอโพลีนจำกัด</w:t>
      </w:r>
      <w:r w:rsidRPr="00DB5B79">
        <w:rPr>
          <w:rFonts w:ascii="Angsana New" w:hAnsi="Angsana New"/>
          <w:sz w:val="30"/>
          <w:szCs w:val="30"/>
        </w:rPr>
        <w:t xml:space="preserve"> (</w:t>
      </w:r>
      <w:r w:rsidRPr="00DB5B79">
        <w:rPr>
          <w:rFonts w:ascii="Angsana New" w:hAnsi="Angsana New"/>
          <w:sz w:val="30"/>
          <w:szCs w:val="30"/>
          <w:cs/>
        </w:rPr>
        <w:t>มหาชน</w:t>
      </w:r>
      <w:r w:rsidRPr="00DB5B79">
        <w:rPr>
          <w:rFonts w:ascii="Angsana New" w:hAnsi="Angsana New"/>
          <w:sz w:val="30"/>
          <w:szCs w:val="30"/>
        </w:rPr>
        <w:t xml:space="preserve">) </w:t>
      </w:r>
      <w:r w:rsidRPr="00DB5B79">
        <w:rPr>
          <w:rFonts w:ascii="Angsana New" w:hAnsi="Angsana New"/>
          <w:sz w:val="30"/>
          <w:szCs w:val="30"/>
          <w:cs/>
        </w:rPr>
        <w:t>ซึ่งเป็นบริษัทใหญ่ในลำดับสูงสุดได้จัดทำงบการเงินรวมเพื่อนำเสนอต่อสาธารณะแล้ว ต่อมาในปี</w:t>
      </w:r>
      <w:r w:rsidRPr="00DB5B79">
        <w:rPr>
          <w:rFonts w:ascii="Angsana New" w:hAnsi="Angsana New"/>
          <w:sz w:val="30"/>
          <w:szCs w:val="30"/>
        </w:rPr>
        <w:t>2558</w:t>
      </w:r>
      <w:r w:rsidRPr="00DB5B79">
        <w:rPr>
          <w:rFonts w:ascii="Angsana New" w:hAnsi="Angsana New"/>
          <w:sz w:val="30"/>
          <w:szCs w:val="30"/>
          <w:cs/>
        </w:rPr>
        <w:t xml:space="preserve"> บริษัทมีวัตถุประสงค์ในการออกขายหลักทรัพย์ในตลาดสาธารณะ ดังนั้นบริษัทได้จัดทำงบการเงินรวมโดยรวมงบการเงินของบริษัทย่อยอยู่ในงบการเงินรวมนับแต่วันที่มีการควบคุมจนถึงวันที่การควบคุมสิ้นสุดลง</w:t>
      </w:r>
    </w:p>
    <w:p w:rsidR="003D6E1C" w:rsidRPr="00E63EF3" w:rsidRDefault="003D6E1C" w:rsidP="003D6E1C">
      <w:pPr>
        <w:pStyle w:val="Bo-Blankline"/>
      </w:pPr>
    </w:p>
    <w:p w:rsidR="003D6E1C" w:rsidRPr="0025693B" w:rsidRDefault="003D6E1C" w:rsidP="003D6E1C">
      <w:pPr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5693B">
        <w:rPr>
          <w:rFonts w:ascii="Angsana New" w:hAnsi="Angsana New"/>
          <w:sz w:val="30"/>
          <w:szCs w:val="30"/>
          <w:cs/>
        </w:rPr>
        <w:t>ณ</w:t>
      </w:r>
      <w:r w:rsidRPr="0025693B">
        <w:rPr>
          <w:rFonts w:ascii="Angsana New" w:hAnsi="Angsana New"/>
          <w:color w:val="FFFFFF"/>
          <w:sz w:val="30"/>
          <w:szCs w:val="30"/>
        </w:rPr>
        <w:t>r</w:t>
      </w:r>
      <w:r w:rsidRPr="0025693B">
        <w:rPr>
          <w:rFonts w:ascii="Angsana New" w:hAnsi="Angsana New"/>
          <w:sz w:val="30"/>
          <w:szCs w:val="30"/>
          <w:cs/>
        </w:rPr>
        <w:t>วันที่</w:t>
      </w:r>
      <w:r w:rsidR="0025693B" w:rsidRPr="0025693B">
        <w:rPr>
          <w:rFonts w:ascii="Angsana New" w:hAnsi="Angsana New"/>
          <w:sz w:val="30"/>
          <w:szCs w:val="30"/>
        </w:rPr>
        <w:t xml:space="preserve"> 31 </w:t>
      </w:r>
      <w:r w:rsidR="0025693B" w:rsidRPr="0025693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5693B">
        <w:rPr>
          <w:rFonts w:ascii="Angsana New" w:hAnsi="Angsana New"/>
          <w:sz w:val="30"/>
          <w:szCs w:val="30"/>
          <w:lang w:val="en-US"/>
        </w:rPr>
        <w:t>2559</w:t>
      </w:r>
      <w:r w:rsidRPr="0025693B">
        <w:rPr>
          <w:rFonts w:ascii="Angsana New" w:hAnsi="Angsana New"/>
          <w:sz w:val="30"/>
          <w:szCs w:val="30"/>
          <w:cs/>
          <w:lang w:val="en-US"/>
        </w:rPr>
        <w:t>บริษัทไม่มีบริษัทย่อยที่อยู่ภายใต้การควบคุม</w:t>
      </w:r>
      <w:r w:rsidRPr="0025693B">
        <w:rPr>
          <w:rFonts w:ascii="Angsana New" w:hAnsi="Angsana New" w:hint="cs"/>
          <w:sz w:val="30"/>
          <w:szCs w:val="30"/>
          <w:cs/>
          <w:lang w:val="en-US"/>
        </w:rPr>
        <w:t>ของบริษัทดังนั้น</w:t>
      </w:r>
      <w:r w:rsidRPr="0025693B">
        <w:rPr>
          <w:rFonts w:ascii="Angsana New" w:hAnsi="Angsana New"/>
          <w:sz w:val="30"/>
          <w:szCs w:val="30"/>
          <w:cs/>
          <w:lang w:val="en-US"/>
        </w:rPr>
        <w:t>จึงไม่ได้จัดทำงบการเงินรวม</w:t>
      </w:r>
    </w:p>
    <w:p w:rsidR="00DB5127" w:rsidRPr="0025693B" w:rsidRDefault="00DB5127" w:rsidP="008A231B">
      <w:pPr>
        <w:pStyle w:val="Bo-Blankline"/>
        <w:rPr>
          <w:lang w:val="en-US"/>
        </w:rPr>
      </w:pPr>
    </w:p>
    <w:p w:rsidR="00012E2C" w:rsidRPr="007D3AE8" w:rsidRDefault="00012E2C" w:rsidP="00435278">
      <w:pPr>
        <w:pStyle w:val="Bo-H2Main"/>
        <w:spacing w:line="240" w:lineRule="auto"/>
        <w:ind w:left="567" w:hanging="567"/>
        <w:contextualSpacing w:val="0"/>
        <w:rPr>
          <w:b w:val="0"/>
          <w:bCs w:val="0"/>
        </w:rPr>
      </w:pPr>
      <w:r w:rsidRPr="007D3AE8">
        <w:rPr>
          <w:b w:val="0"/>
          <w:bCs w:val="0"/>
          <w:cs/>
        </w:rPr>
        <w:t>(</w:t>
      </w:r>
      <w:r w:rsidR="008A231B" w:rsidRPr="007D3AE8">
        <w:rPr>
          <w:rFonts w:hint="cs"/>
          <w:b w:val="0"/>
          <w:bCs w:val="0"/>
          <w:cs/>
        </w:rPr>
        <w:t>ค</w:t>
      </w:r>
      <w:r w:rsidRPr="007D3AE8">
        <w:rPr>
          <w:b w:val="0"/>
          <w:bCs w:val="0"/>
          <w:cs/>
        </w:rPr>
        <w:t>)</w:t>
      </w:r>
      <w:r w:rsidRPr="007D3AE8">
        <w:rPr>
          <w:b w:val="0"/>
          <w:bCs w:val="0"/>
          <w:cs/>
        </w:rPr>
        <w:tab/>
      </w:r>
      <w:r w:rsidRPr="007D3AE8">
        <w:rPr>
          <w:rFonts w:hint="cs"/>
          <w:b w:val="0"/>
          <w:bCs w:val="0"/>
          <w:cs/>
        </w:rPr>
        <w:t>เกณฑ์การวัดมูลค่า</w:t>
      </w:r>
    </w:p>
    <w:p w:rsidR="00012E2C" w:rsidRPr="00D1506D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93820" w:rsidRDefault="00012E2C" w:rsidP="00393820">
      <w:pPr>
        <w:pStyle w:val="Bo-C1Content"/>
      </w:pPr>
      <w:r w:rsidRPr="00E76832">
        <w:rPr>
          <w:cs/>
          <w:lang w:val="en-US"/>
        </w:rPr>
        <w:t xml:space="preserve">งบการเงินนี้จัดทำขึ้นโดยถือหลักเกณฑ์การบันทึกตามราคาทุนเดิม </w:t>
      </w:r>
      <w:r w:rsidR="00132E27" w:rsidRPr="00E76832">
        <w:rPr>
          <w:rFonts w:hint="cs"/>
          <w:cs/>
        </w:rPr>
        <w:t>ยกเว้น</w:t>
      </w:r>
      <w:r w:rsidR="00393820">
        <w:rPr>
          <w:rFonts w:hint="cs"/>
          <w:cs/>
        </w:rPr>
        <w:t>ที่กล่าวไว้ในนโยบายการบัญชี</w:t>
      </w:r>
    </w:p>
    <w:p w:rsidR="00E76832" w:rsidRPr="00D1506D" w:rsidRDefault="00E76832" w:rsidP="00393820">
      <w:pPr>
        <w:pStyle w:val="Bo-C1Content"/>
        <w:rPr>
          <w:sz w:val="20"/>
          <w:szCs w:val="20"/>
        </w:rPr>
      </w:pPr>
    </w:p>
    <w:p w:rsidR="00012E2C" w:rsidRPr="007D3AE8" w:rsidRDefault="00012E2C" w:rsidP="00435278">
      <w:pPr>
        <w:pStyle w:val="Bo-H2Main"/>
        <w:spacing w:line="240" w:lineRule="auto"/>
        <w:rPr>
          <w:b w:val="0"/>
          <w:bCs w:val="0"/>
        </w:rPr>
      </w:pPr>
      <w:r w:rsidRPr="007D3AE8">
        <w:rPr>
          <w:b w:val="0"/>
          <w:bCs w:val="0"/>
          <w:cs/>
        </w:rPr>
        <w:t>(</w:t>
      </w:r>
      <w:r w:rsidR="00393820" w:rsidRPr="007D3AE8">
        <w:rPr>
          <w:rFonts w:hint="cs"/>
          <w:b w:val="0"/>
          <w:bCs w:val="0"/>
          <w:cs/>
        </w:rPr>
        <w:t>ง</w:t>
      </w:r>
      <w:r w:rsidRPr="007D3AE8">
        <w:rPr>
          <w:b w:val="0"/>
          <w:bCs w:val="0"/>
          <w:cs/>
        </w:rPr>
        <w:t>)</w:t>
      </w:r>
      <w:r w:rsidRPr="007D3AE8">
        <w:rPr>
          <w:b w:val="0"/>
          <w:bCs w:val="0"/>
          <w:cs/>
        </w:rPr>
        <w:tab/>
        <w:t>สกุลเงินที่</w:t>
      </w:r>
      <w:r w:rsidRPr="007D3AE8">
        <w:rPr>
          <w:rFonts w:hint="cs"/>
          <w:b w:val="0"/>
          <w:bCs w:val="0"/>
          <w:cs/>
        </w:rPr>
        <w:t>ใช้ในการดำเนินงานและ</w:t>
      </w:r>
      <w:r w:rsidRPr="007D3AE8">
        <w:rPr>
          <w:b w:val="0"/>
          <w:bCs w:val="0"/>
          <w:cs/>
        </w:rPr>
        <w:t>นำเสนองบการเงิน</w:t>
      </w:r>
    </w:p>
    <w:p w:rsidR="00012E2C" w:rsidRPr="00D1506D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2E2C" w:rsidRPr="00E76832" w:rsidRDefault="00012E2C" w:rsidP="00435278">
      <w:pPr>
        <w:pStyle w:val="Bo-C1Content"/>
        <w:rPr>
          <w:lang w:val="en-US"/>
        </w:rPr>
      </w:pPr>
      <w:r w:rsidRPr="00E76832">
        <w:rPr>
          <w:rFonts w:hint="cs"/>
          <w:cs/>
          <w:lang w:val="en-US"/>
        </w:rPr>
        <w:t>งบการเงินนี้จัดทำและแสดงหน่วยเงินตราเป็นเงินบาทซึ่งเป็นสกุลเงินที่ใช้ดำเนินงานของบริษัท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012E2C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8712A" w:rsidRPr="007D3AE8" w:rsidRDefault="00012E2C" w:rsidP="00435278">
      <w:pPr>
        <w:pStyle w:val="Bo-H2Main"/>
        <w:spacing w:line="240" w:lineRule="auto"/>
        <w:rPr>
          <w:b w:val="0"/>
          <w:bCs w:val="0"/>
        </w:rPr>
      </w:pPr>
      <w:r w:rsidRPr="007D3AE8">
        <w:rPr>
          <w:b w:val="0"/>
          <w:bCs w:val="0"/>
          <w:cs/>
        </w:rPr>
        <w:t>(</w:t>
      </w:r>
      <w:r w:rsidR="00393820" w:rsidRPr="007D3AE8">
        <w:rPr>
          <w:rFonts w:hint="cs"/>
          <w:b w:val="0"/>
          <w:bCs w:val="0"/>
          <w:cs/>
        </w:rPr>
        <w:t>จ</w:t>
      </w:r>
      <w:r w:rsidR="0098712A" w:rsidRPr="007D3AE8">
        <w:rPr>
          <w:b w:val="0"/>
          <w:bCs w:val="0"/>
          <w:cs/>
        </w:rPr>
        <w:t>)</w:t>
      </w:r>
      <w:r w:rsidR="0098712A" w:rsidRPr="007D3AE8">
        <w:rPr>
          <w:b w:val="0"/>
          <w:bCs w:val="0"/>
          <w:cs/>
        </w:rPr>
        <w:tab/>
      </w:r>
      <w:r w:rsidR="00D70079" w:rsidRPr="007D3AE8">
        <w:rPr>
          <w:b w:val="0"/>
          <w:bCs w:val="0"/>
          <w:cs/>
        </w:rPr>
        <w:t>การใช้วิจารณญาณและการประมาณการ</w:t>
      </w:r>
    </w:p>
    <w:p w:rsidR="0098712A" w:rsidRPr="00D1506D" w:rsidRDefault="0098712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1950" w:rsidRPr="00E76832" w:rsidRDefault="000F3EFE" w:rsidP="00435278">
      <w:pPr>
        <w:pStyle w:val="Bo-C1Content"/>
      </w:pPr>
      <w:r w:rsidRPr="00E76832">
        <w:rPr>
          <w:cs/>
        </w:rPr>
        <w:t>ในการจัดทำงบการเงิน</w:t>
      </w:r>
      <w:r w:rsidRPr="00E76832">
        <w:rPr>
          <w:rFonts w:hint="cs"/>
          <w:cs/>
        </w:rPr>
        <w:t>ให้</w:t>
      </w:r>
      <w:r w:rsidRPr="00E76832">
        <w:rPr>
          <w:cs/>
        </w:rPr>
        <w:t>เป็นไปตามมาตรฐานการรายงานทางการเงิน ผู้บริหารต้องใช้ว</w:t>
      </w:r>
      <w:r w:rsidR="007D3AE8">
        <w:rPr>
          <w:cs/>
        </w:rPr>
        <w:t>ิจารณญาณ การประมาณและข้อสมมติ</w:t>
      </w:r>
      <w:r w:rsidRPr="00E76832">
        <w:rPr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F3EFE" w:rsidRPr="00D1506D" w:rsidRDefault="000F3EFE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0F3EFE" w:rsidRPr="00E76832" w:rsidRDefault="007D3AE8" w:rsidP="00435278">
      <w:pPr>
        <w:pStyle w:val="Bo-C1Content"/>
      </w:pPr>
      <w:r>
        <w:rPr>
          <w:cs/>
        </w:rPr>
        <w:t>ประมาณการและข้อสมมติ</w:t>
      </w:r>
      <w:r w:rsidR="000F3EFE" w:rsidRPr="00E76832">
        <w:rPr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F94E28">
        <w:rPr>
          <w:rFonts w:hint="cs"/>
          <w:cs/>
        </w:rPr>
        <w:t>โดยวิธีเปลี่ยนทันทีเป็นต้นไป</w:t>
      </w:r>
    </w:p>
    <w:p w:rsidR="00104988" w:rsidRDefault="00104988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0F3EFE" w:rsidRDefault="000F3EFE" w:rsidP="00D1506D">
      <w:pPr>
        <w:pStyle w:val="Bo-C1Content"/>
      </w:pPr>
      <w:r w:rsidRPr="00E76832">
        <w:rPr>
          <w:cs/>
        </w:rPr>
        <w:lastRenderedPageBreak/>
        <w:t>ข้อมูลเกี่ยวกับ</w:t>
      </w:r>
      <w:r w:rsidR="007D3AE8">
        <w:rPr>
          <w:rFonts w:hint="cs"/>
          <w:cs/>
        </w:rPr>
        <w:t>ข้อสมมติและ</w:t>
      </w:r>
      <w:r w:rsidRPr="00E76832">
        <w:rPr>
          <w:cs/>
        </w:rPr>
        <w:t>ความไม่แน่นอน</w:t>
      </w:r>
      <w:r w:rsidR="00EB4B80">
        <w:rPr>
          <w:rFonts w:hint="cs"/>
          <w:cs/>
        </w:rPr>
        <w:t>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</w:t>
      </w:r>
      <w:r w:rsidRPr="00E76832">
        <w:rPr>
          <w:cs/>
        </w:rPr>
        <w:t>ในงบการเงินซึ่งประกอบด้วยหมายเหตุประกอบงบการเงินต่อไปนี้</w:t>
      </w:r>
    </w:p>
    <w:p w:rsidR="00D1506D" w:rsidRPr="00D1506D" w:rsidRDefault="00D1506D" w:rsidP="00D1506D">
      <w:pPr>
        <w:pStyle w:val="Bo-C1Content"/>
        <w:rPr>
          <w:sz w:val="20"/>
          <w:szCs w:val="20"/>
          <w:cs/>
        </w:rPr>
      </w:pPr>
    </w:p>
    <w:tbl>
      <w:tblPr>
        <w:tblW w:w="9160" w:type="dxa"/>
        <w:tblInd w:w="540" w:type="dxa"/>
        <w:tblLook w:val="04A0"/>
      </w:tblPr>
      <w:tblGrid>
        <w:gridCol w:w="2545"/>
        <w:gridCol w:w="6615"/>
      </w:tblGrid>
      <w:tr w:rsidR="000F3EFE" w:rsidRPr="008B379C" w:rsidTr="00EB4B80">
        <w:tc>
          <w:tcPr>
            <w:tcW w:w="2545" w:type="dxa"/>
          </w:tcPr>
          <w:p w:rsidR="000F3EFE" w:rsidRPr="00104988" w:rsidRDefault="000F3EFE" w:rsidP="00B33AF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0498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Pr="00104988">
              <w:rPr>
                <w:rFonts w:ascii="Angsana New" w:hAnsi="Angsana New"/>
                <w:sz w:val="30"/>
                <w:szCs w:val="30"/>
              </w:rPr>
              <w:t>1</w:t>
            </w:r>
            <w:r w:rsidR="00E16F84" w:rsidRPr="0010498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6615" w:type="dxa"/>
          </w:tcPr>
          <w:p w:rsidR="000F3EFE" w:rsidRDefault="00E24A75" w:rsidP="00435278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E24A75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</w:t>
            </w:r>
            <w:r w:rsidRPr="00E24A75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การคาดการณ์</w:t>
            </w:r>
            <w:r w:rsidRPr="00E24A75">
              <w:rPr>
                <w:rFonts w:ascii="Angsana New" w:hAnsi="Angsana New"/>
                <w:sz w:val="30"/>
                <w:szCs w:val="30"/>
                <w:cs/>
              </w:rPr>
              <w:t>กำไรทางภาษีในอนาคตที่จะนำขาดทุนทางภาษีไปใช้ประโยชน์</w:t>
            </w:r>
          </w:p>
        </w:tc>
      </w:tr>
      <w:tr w:rsidR="000F3EFE" w:rsidRPr="008B379C" w:rsidTr="00EB4B80">
        <w:tc>
          <w:tcPr>
            <w:tcW w:w="2545" w:type="dxa"/>
          </w:tcPr>
          <w:p w:rsidR="000F3EFE" w:rsidRPr="00104988" w:rsidRDefault="000F3EFE" w:rsidP="00B33AF9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98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560A36" w:rsidRPr="00104988">
              <w:rPr>
                <w:rFonts w:ascii="Angsana New" w:hAnsi="Angsana New"/>
                <w:sz w:val="30"/>
                <w:szCs w:val="30"/>
              </w:rPr>
              <w:t>1</w:t>
            </w:r>
            <w:r w:rsidR="00132E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15" w:type="dxa"/>
          </w:tcPr>
          <w:p w:rsidR="000F3EFE" w:rsidRPr="000D54A6" w:rsidRDefault="00157ABE" w:rsidP="0043527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การวัดมูลค่าของ</w:t>
            </w:r>
            <w:r w:rsidR="000F3EFE">
              <w:rPr>
                <w:rFonts w:hint="cs"/>
                <w:sz w:val="30"/>
                <w:szCs w:val="30"/>
                <w:cs/>
              </w:rPr>
              <w:t>ภาระผูกพันผลประโยชน์พนักงาน</w:t>
            </w:r>
            <w:r w:rsidR="007D3AE8" w:rsidRPr="007D3AE8">
              <w:rPr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เกี่ยวกับข้อสมมติหลักในการประมาณการตามหลักคณิตศาสตร์ประกันภัย</w:t>
            </w:r>
          </w:p>
        </w:tc>
      </w:tr>
      <w:tr w:rsidR="00477066" w:rsidRPr="008B379C" w:rsidTr="00EB4B80">
        <w:tc>
          <w:tcPr>
            <w:tcW w:w="2545" w:type="dxa"/>
          </w:tcPr>
          <w:p w:rsidR="00477066" w:rsidRPr="000D54A6" w:rsidRDefault="00477066" w:rsidP="0047706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Pr="0010498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132EE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615" w:type="dxa"/>
          </w:tcPr>
          <w:p w:rsidR="00477066" w:rsidRDefault="00477066" w:rsidP="00646783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</w:t>
            </w:r>
            <w:r w:rsidR="007D3AE8" w:rsidRPr="007D3AE8">
              <w:rPr>
                <w:sz w:val="30"/>
                <w:szCs w:val="30"/>
                <w:cs/>
              </w:rPr>
              <w:t>รับรู้รายการและการ</w:t>
            </w:r>
            <w:r w:rsidRPr="007D3AE8">
              <w:rPr>
                <w:rFonts w:hint="cs"/>
                <w:sz w:val="30"/>
                <w:szCs w:val="30"/>
                <w:cs/>
              </w:rPr>
              <w:t>วัดมูลค่าของประมาณการ</w:t>
            </w:r>
            <w:r w:rsidR="00BC1D79">
              <w:rPr>
                <w:rFonts w:hint="cs"/>
                <w:sz w:val="30"/>
                <w:szCs w:val="30"/>
                <w:cs/>
              </w:rPr>
              <w:t>หนี้สินสำหรับ</w:t>
            </w:r>
            <w:r w:rsidR="00646783">
              <w:rPr>
                <w:rFonts w:hint="cs"/>
                <w:sz w:val="30"/>
                <w:szCs w:val="30"/>
                <w:cs/>
              </w:rPr>
              <w:t>ต้นทุนกา</w:t>
            </w:r>
            <w:r w:rsidR="00BC1D79">
              <w:rPr>
                <w:rFonts w:hint="cs"/>
                <w:sz w:val="30"/>
                <w:szCs w:val="30"/>
                <w:cs/>
              </w:rPr>
              <w:t>ร</w:t>
            </w:r>
            <w:r w:rsidR="00646783">
              <w:rPr>
                <w:rFonts w:hint="cs"/>
                <w:sz w:val="30"/>
                <w:szCs w:val="30"/>
                <w:cs/>
              </w:rPr>
              <w:t>รื้อถอน</w:t>
            </w:r>
            <w:r w:rsidR="007D3AE8" w:rsidRPr="007D3AE8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="007D3AE8" w:rsidRPr="007D3AE8">
              <w:rPr>
                <w:rFonts w:ascii="Angsana New" w:hAnsi="Angsana New"/>
                <w:sz w:val="30"/>
                <w:szCs w:val="30"/>
                <w:cs/>
              </w:rPr>
              <w:t>ข้อสมมติสำคัญ</w:t>
            </w:r>
            <w:r w:rsidR="007D3AE8" w:rsidRPr="007D3AE8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7D3AE8" w:rsidRPr="007D3AE8">
              <w:rPr>
                <w:rFonts w:ascii="Angsana New" w:hAnsi="Angsana New"/>
                <w:sz w:val="30"/>
                <w:szCs w:val="30"/>
                <w:cs/>
              </w:rPr>
              <w:t>ความเป็นไปได้ที่จะสูญเสียทรัพยากร</w:t>
            </w:r>
            <w:r w:rsidR="007D3AE8" w:rsidRPr="007D3AE8">
              <w:rPr>
                <w:rFonts w:ascii="Angsana New" w:hAnsi="Angsana New" w:hint="cs"/>
                <w:sz w:val="30"/>
                <w:szCs w:val="30"/>
                <w:cs/>
              </w:rPr>
              <w:t>และความน่าจะเป็นของมูลค่าความเสียหาย</w:t>
            </w:r>
          </w:p>
        </w:tc>
      </w:tr>
    </w:tbl>
    <w:p w:rsidR="00E16F84" w:rsidRPr="00D1506D" w:rsidRDefault="00E16F84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6A7B69" w:rsidRPr="0034019B" w:rsidRDefault="006A7B69" w:rsidP="00435278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:rsidR="00B7732B" w:rsidRPr="00D1506D" w:rsidRDefault="00B7732B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6A7B69" w:rsidRPr="0034019B" w:rsidRDefault="006A7B69" w:rsidP="00435278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34019B">
        <w:rPr>
          <w:rFonts w:ascii="Angsana New" w:hAnsi="Angsana New" w:hint="cs"/>
          <w:sz w:val="30"/>
          <w:szCs w:val="30"/>
          <w:cs/>
        </w:rPr>
        <w:t>บริษัทหลายข้อ</w:t>
      </w:r>
      <w:r w:rsidRPr="0034019B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6A7B69" w:rsidRPr="00D1506D" w:rsidRDefault="006A7B69" w:rsidP="00B33AF9">
      <w:pPr>
        <w:pStyle w:val="Bo-Blankline"/>
        <w:rPr>
          <w:highlight w:val="cyan"/>
        </w:rPr>
      </w:pPr>
    </w:p>
    <w:p w:rsidR="0034019B" w:rsidRPr="00E16F84" w:rsidRDefault="006A7B69" w:rsidP="00781994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E16F8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16F84">
        <w:rPr>
          <w:rFonts w:ascii="Angsana New" w:hAnsi="Angsana New"/>
          <w:sz w:val="30"/>
          <w:szCs w:val="30"/>
          <w:cs/>
        </w:rPr>
        <w:t>ได้ใช้</w:t>
      </w:r>
      <w:r w:rsidRPr="00E16F8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E16F8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E16F84">
        <w:rPr>
          <w:rFonts w:ascii="Angsana New" w:hAnsi="Angsana New" w:hint="cs"/>
          <w:sz w:val="30"/>
          <w:szCs w:val="30"/>
          <w:cs/>
        </w:rPr>
        <w:t>ในแต่ละ</w:t>
      </w:r>
      <w:r w:rsidRPr="00E16F84">
        <w:rPr>
          <w:rFonts w:ascii="Angsana New" w:hAnsi="Angsana New"/>
          <w:sz w:val="30"/>
          <w:szCs w:val="30"/>
          <w:cs/>
        </w:rPr>
        <w:t>ลำดับชั้น</w:t>
      </w:r>
      <w:r w:rsidRPr="00E16F84">
        <w:rPr>
          <w:rFonts w:ascii="Angsana New" w:hAnsi="Angsana New" w:hint="cs"/>
          <w:sz w:val="30"/>
          <w:szCs w:val="30"/>
          <w:cs/>
        </w:rPr>
        <w:t>ของ</w:t>
      </w:r>
      <w:r w:rsidRPr="00E16F8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E16F84">
        <w:rPr>
          <w:rFonts w:ascii="Angsana New" w:hAnsi="Angsana New" w:hint="cs"/>
          <w:sz w:val="30"/>
          <w:szCs w:val="30"/>
          <w:cs/>
        </w:rPr>
        <w:t>ดังนี้</w:t>
      </w:r>
    </w:p>
    <w:p w:rsidR="006A7B69" w:rsidRPr="00E16F84" w:rsidRDefault="006A7B69" w:rsidP="00DB7768">
      <w:pPr>
        <w:pStyle w:val="Bo-Blankline"/>
      </w:pPr>
    </w:p>
    <w:p w:rsidR="006A7B69" w:rsidRPr="00E16F84" w:rsidRDefault="006A7B69" w:rsidP="00C91C7B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E16F84">
        <w:rPr>
          <w:rFonts w:ascii="Angsana New" w:hAnsi="Angsana New"/>
          <w:sz w:val="30"/>
          <w:szCs w:val="30"/>
          <w:lang w:val="en-US"/>
        </w:rPr>
        <w:t>1</w:t>
      </w:r>
      <w:r w:rsidRPr="00E16F84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E16F84">
        <w:rPr>
          <w:rFonts w:ascii="Angsana New" w:hAnsi="Angsana New"/>
          <w:sz w:val="30"/>
          <w:szCs w:val="30"/>
        </w:rPr>
        <w:t>(</w:t>
      </w:r>
      <w:r w:rsidRPr="00E16F84">
        <w:rPr>
          <w:rFonts w:ascii="Angsana New" w:hAnsi="Angsana New"/>
          <w:sz w:val="30"/>
          <w:szCs w:val="30"/>
          <w:cs/>
        </w:rPr>
        <w:t>ไม่</w:t>
      </w:r>
      <w:r w:rsidRPr="00E16F84">
        <w:rPr>
          <w:rFonts w:ascii="Angsana New" w:hAnsi="Angsana New" w:hint="cs"/>
          <w:sz w:val="30"/>
          <w:szCs w:val="30"/>
          <w:cs/>
        </w:rPr>
        <w:t>ต้อง</w:t>
      </w:r>
      <w:r w:rsidRPr="00E16F84">
        <w:rPr>
          <w:rFonts w:ascii="Angsana New" w:hAnsi="Angsana New"/>
          <w:sz w:val="30"/>
          <w:szCs w:val="30"/>
          <w:cs/>
        </w:rPr>
        <w:t>ปรับปรุง</w:t>
      </w:r>
      <w:r w:rsidRPr="00E16F84">
        <w:rPr>
          <w:rFonts w:ascii="Angsana New" w:hAnsi="Angsana New"/>
          <w:sz w:val="30"/>
          <w:szCs w:val="30"/>
        </w:rPr>
        <w:t xml:space="preserve">) </w:t>
      </w:r>
      <w:r w:rsidRPr="00E16F84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A7B69" w:rsidRPr="00E16F84" w:rsidRDefault="006A7B69" w:rsidP="00C91C7B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/>
          <w:sz w:val="30"/>
          <w:szCs w:val="30"/>
          <w:cs/>
        </w:rPr>
        <w:t>ข้อมูลระดับ</w:t>
      </w:r>
      <w:r w:rsidRPr="00E16F84">
        <w:rPr>
          <w:rFonts w:ascii="Angsana New" w:hAnsi="Angsana New"/>
          <w:sz w:val="30"/>
          <w:szCs w:val="30"/>
        </w:rPr>
        <w:t xml:space="preserve"> 2</w:t>
      </w:r>
      <w:r w:rsidRPr="00E16F84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E16F84">
        <w:rPr>
          <w:rFonts w:ascii="Angsana New" w:hAnsi="Angsana New"/>
          <w:sz w:val="30"/>
          <w:szCs w:val="30"/>
        </w:rPr>
        <w:t>(</w:t>
      </w:r>
      <w:r w:rsidRPr="00E16F84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E16F84">
        <w:rPr>
          <w:rFonts w:ascii="Angsana New" w:hAnsi="Angsana New"/>
          <w:sz w:val="30"/>
          <w:szCs w:val="30"/>
          <w:cs/>
        </w:rPr>
        <w:t>หรือโดยอ้อม</w:t>
      </w:r>
      <w:r w:rsidRPr="00E16F84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E16F84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16F84">
        <w:rPr>
          <w:rFonts w:ascii="Angsana New" w:hAnsi="Angsana New"/>
          <w:sz w:val="30"/>
          <w:szCs w:val="30"/>
        </w:rPr>
        <w:t>1</w:t>
      </w:r>
    </w:p>
    <w:p w:rsidR="006A7B69" w:rsidRPr="00E16F84" w:rsidRDefault="006A7B69" w:rsidP="00C91C7B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 w:hint="cs"/>
          <w:sz w:val="30"/>
          <w:szCs w:val="30"/>
          <w:cs/>
        </w:rPr>
        <w:t>ข้อมูล</w:t>
      </w:r>
      <w:r w:rsidRPr="00E16F84">
        <w:rPr>
          <w:rFonts w:ascii="Angsana New" w:hAnsi="Angsana New"/>
          <w:sz w:val="30"/>
          <w:szCs w:val="30"/>
          <w:cs/>
        </w:rPr>
        <w:t>ระดับ</w:t>
      </w:r>
      <w:r w:rsidRPr="00E16F84">
        <w:rPr>
          <w:rFonts w:ascii="Angsana New" w:hAnsi="Angsana New"/>
          <w:sz w:val="30"/>
          <w:szCs w:val="30"/>
        </w:rPr>
        <w:t xml:space="preserve"> 3</w:t>
      </w:r>
      <w:r w:rsidRPr="00E16F84">
        <w:rPr>
          <w:rFonts w:ascii="Angsana New" w:hAnsi="Angsana New" w:hint="cs"/>
          <w:sz w:val="30"/>
          <w:szCs w:val="30"/>
          <w:cs/>
        </w:rPr>
        <w:t>เป็น</w:t>
      </w:r>
      <w:r w:rsidRPr="00E16F84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E16F84">
        <w:rPr>
          <w:rFonts w:ascii="Angsana New" w:hAnsi="Angsana New" w:hint="cs"/>
          <w:sz w:val="30"/>
          <w:szCs w:val="30"/>
          <w:cs/>
        </w:rPr>
        <w:t>ไม่ได้มาจากข้อมูลที่สังเกตได้ (ข้อมูลที่ไม่สามารถ</w:t>
      </w:r>
      <w:r w:rsidRPr="00E16F84">
        <w:rPr>
          <w:rFonts w:ascii="Angsana New" w:hAnsi="Angsana New"/>
          <w:sz w:val="30"/>
          <w:szCs w:val="30"/>
          <w:cs/>
        </w:rPr>
        <w:t>สังเกตได้</w:t>
      </w:r>
      <w:r w:rsidRPr="00E16F84">
        <w:rPr>
          <w:rFonts w:ascii="Angsana New" w:hAnsi="Angsana New" w:hint="cs"/>
          <w:sz w:val="30"/>
          <w:szCs w:val="30"/>
          <w:cs/>
        </w:rPr>
        <w:t>)</w:t>
      </w:r>
    </w:p>
    <w:p w:rsidR="006A7B69" w:rsidRPr="00D1506D" w:rsidRDefault="006A7B69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6A7B69" w:rsidRPr="0056198A" w:rsidRDefault="006A7B69" w:rsidP="00435278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6198A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A7B69" w:rsidRPr="0056198A" w:rsidRDefault="006A7B69" w:rsidP="00B33AF9">
      <w:pPr>
        <w:pStyle w:val="Bo-Blankline"/>
      </w:pPr>
    </w:p>
    <w:p w:rsidR="006A7B69" w:rsidRDefault="006A7B69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56198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56198A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AF425C" w:rsidRDefault="00AF425C" w:rsidP="00B33AF9">
      <w:pPr>
        <w:pStyle w:val="Bo-Blankline"/>
      </w:pPr>
    </w:p>
    <w:p w:rsidR="006A7B69" w:rsidRDefault="006A7B69" w:rsidP="00CB226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6198A">
        <w:rPr>
          <w:rFonts w:ascii="Angsana New" w:hAnsi="Angsana New"/>
          <w:sz w:val="30"/>
          <w:szCs w:val="30"/>
          <w:cs/>
        </w:rPr>
        <w:lastRenderedPageBreak/>
        <w:t>ข้อ</w:t>
      </w:r>
      <w:r w:rsidR="001F6AC7">
        <w:rPr>
          <w:rFonts w:ascii="Angsana New" w:hAnsi="Angsana New"/>
          <w:sz w:val="30"/>
          <w:szCs w:val="30"/>
          <w:cs/>
        </w:rPr>
        <w:t>มูลเพิ่มเติมเกี่ยวกับข้อสมมติ</w:t>
      </w:r>
      <w:r w:rsidRPr="0056198A">
        <w:rPr>
          <w:rFonts w:ascii="Angsana New" w:hAnsi="Angsana New"/>
          <w:sz w:val="30"/>
          <w:szCs w:val="30"/>
          <w:cs/>
        </w:rPr>
        <w:t>ที่ใช้ในการวัดมูลค่ายุติธรร</w:t>
      </w:r>
      <w:r w:rsidR="00CB226F">
        <w:rPr>
          <w:rFonts w:ascii="Angsana New" w:hAnsi="Angsana New"/>
          <w:sz w:val="30"/>
          <w:szCs w:val="30"/>
          <w:cs/>
        </w:rPr>
        <w:t>ม อยู่ในหมายเหตุประกอบงบการเงิน</w:t>
      </w:r>
      <w:r w:rsidRPr="00104988">
        <w:rPr>
          <w:rFonts w:ascii="Angsana New" w:hAnsi="Angsana New" w:hint="cs"/>
          <w:sz w:val="30"/>
          <w:szCs w:val="30"/>
          <w:cs/>
        </w:rPr>
        <w:t>ข้อ</w:t>
      </w:r>
      <w:r w:rsidR="00E541B3" w:rsidRPr="00104988">
        <w:rPr>
          <w:rFonts w:ascii="Angsana New" w:hAnsi="Angsana New"/>
          <w:sz w:val="30"/>
          <w:szCs w:val="30"/>
        </w:rPr>
        <w:t>3</w:t>
      </w:r>
      <w:r w:rsidR="00E16F84" w:rsidRPr="00104988">
        <w:rPr>
          <w:rFonts w:ascii="Angsana New" w:hAnsi="Angsana New" w:hint="cs"/>
          <w:sz w:val="30"/>
          <w:szCs w:val="30"/>
          <w:cs/>
        </w:rPr>
        <w:t>1</w:t>
      </w:r>
      <w:r w:rsidR="00477066">
        <w:rPr>
          <w:rFonts w:ascii="Angsana New" w:hAnsi="Angsana New"/>
          <w:sz w:val="30"/>
          <w:szCs w:val="30"/>
          <w:cs/>
        </w:rPr>
        <w:br/>
      </w:r>
      <w:r w:rsidR="00CB226F" w:rsidRPr="00CB226F">
        <w:rPr>
          <w:rFonts w:hint="cs"/>
          <w:sz w:val="30"/>
          <w:szCs w:val="30"/>
          <w:cs/>
        </w:rPr>
        <w:t xml:space="preserve">เรื่อง </w:t>
      </w:r>
      <w:r w:rsidRPr="006A7B6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6A7B69" w:rsidRPr="006D1C09" w:rsidRDefault="006A7B69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62F3" w:rsidRPr="0034019B" w:rsidRDefault="000162F3" w:rsidP="00435278">
      <w:pPr>
        <w:pStyle w:val="Caption"/>
        <w:ind w:left="567" w:hanging="567"/>
      </w:pPr>
      <w:r w:rsidRPr="0034019B">
        <w:rPr>
          <w:cs/>
        </w:rPr>
        <w:t>นโยบายการบัญชีที่สำคัญ</w:t>
      </w:r>
    </w:p>
    <w:p w:rsidR="000162F3" w:rsidRPr="006D1C09" w:rsidRDefault="000162F3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62F3" w:rsidRPr="0034019B" w:rsidRDefault="000162F3" w:rsidP="00435278">
      <w:pPr>
        <w:pStyle w:val="Bo-C1Content"/>
      </w:pPr>
      <w:r w:rsidRPr="0034019B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4E22FF" w:rsidRPr="00646783" w:rsidRDefault="004E22FF" w:rsidP="00646783">
      <w:pPr>
        <w:pStyle w:val="Bo-Blankline"/>
        <w:rPr>
          <w:rFonts w:eastAsia="Cordia New"/>
        </w:rPr>
      </w:pPr>
    </w:p>
    <w:p w:rsidR="00646783" w:rsidRPr="0034019B" w:rsidRDefault="00646783" w:rsidP="00646783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34019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:rsidR="00646783" w:rsidRPr="006D1C09" w:rsidRDefault="00646783" w:rsidP="00646783">
      <w:pPr>
        <w:pStyle w:val="Bo-Blankline"/>
        <w:rPr>
          <w:cs/>
        </w:rPr>
      </w:pPr>
    </w:p>
    <w:p w:rsidR="00646783" w:rsidRDefault="00646783" w:rsidP="00646783">
      <w:pPr>
        <w:pStyle w:val="Bo-C1Content"/>
      </w:pPr>
      <w:r w:rsidRPr="0034019B">
        <w:rPr>
          <w:cs/>
        </w:rPr>
        <w:t xml:space="preserve">งบการเงินรวมประกอบด้วยงบการเงินของบริษัท </w:t>
      </w:r>
      <w:r w:rsidRPr="0034019B">
        <w:rPr>
          <w:rFonts w:hint="cs"/>
          <w:cs/>
        </w:rPr>
        <w:t>และ</w:t>
      </w:r>
      <w:r w:rsidRPr="0034019B">
        <w:rPr>
          <w:cs/>
        </w:rPr>
        <w:t xml:space="preserve">บริษัทย่อย </w:t>
      </w:r>
      <w:r w:rsidRPr="0034019B">
        <w:t>(</w:t>
      </w:r>
      <w:r w:rsidRPr="0034019B">
        <w:rPr>
          <w:cs/>
        </w:rPr>
        <w:t xml:space="preserve">รวมกันเรียกว่า </w:t>
      </w:r>
      <w:r w:rsidRPr="0034019B">
        <w:t>“</w:t>
      </w:r>
      <w:r w:rsidRPr="0034019B">
        <w:rPr>
          <w:cs/>
        </w:rPr>
        <w:t>กลุ่มบริษัท</w:t>
      </w:r>
      <w:r w:rsidRPr="0034019B">
        <w:t>”)</w:t>
      </w:r>
    </w:p>
    <w:p w:rsidR="00646783" w:rsidRPr="0034019B" w:rsidRDefault="00646783" w:rsidP="00646783">
      <w:pPr>
        <w:pStyle w:val="Bo-Blankline"/>
      </w:pPr>
    </w:p>
    <w:p w:rsidR="00646783" w:rsidRDefault="00646783" w:rsidP="00646783">
      <w:pPr>
        <w:pStyle w:val="Bo-H3Subhead"/>
      </w:pPr>
      <w:r w:rsidRPr="00C62AA6">
        <w:rPr>
          <w:rFonts w:hint="cs"/>
          <w:cs/>
        </w:rPr>
        <w:t xml:space="preserve">การรวมธุรกิจภายใต้การควบคุมเดียวกัน </w:t>
      </w:r>
    </w:p>
    <w:p w:rsidR="00646783" w:rsidRPr="004F531B" w:rsidRDefault="00646783" w:rsidP="00646783">
      <w:pPr>
        <w:pStyle w:val="Bo-Blankline"/>
      </w:pPr>
    </w:p>
    <w:p w:rsidR="00646783" w:rsidRDefault="00646783" w:rsidP="00646783">
      <w:pPr>
        <w:pStyle w:val="Bo-C1Content"/>
      </w:pPr>
      <w:r w:rsidRPr="0034793B">
        <w:rPr>
          <w:rFonts w:hint="cs"/>
          <w:cs/>
        </w:rPr>
        <w:t xml:space="preserve"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และตามแนวปฏิบัติที่ออกโดยสภาวิชาชีพบัญชีในระหว่างปี </w:t>
      </w:r>
      <w:r w:rsidRPr="0034793B">
        <w:rPr>
          <w:cs/>
        </w:rPr>
        <w:t>2552</w:t>
      </w:r>
    </w:p>
    <w:p w:rsidR="00646783" w:rsidRPr="006D1C09" w:rsidRDefault="00646783" w:rsidP="00646783">
      <w:pPr>
        <w:pStyle w:val="Bo-Blankline"/>
      </w:pPr>
    </w:p>
    <w:p w:rsidR="00646783" w:rsidRPr="0034019B" w:rsidRDefault="00646783" w:rsidP="00646783">
      <w:pPr>
        <w:pStyle w:val="BodyText2"/>
        <w:spacing w:before="0"/>
        <w:ind w:left="540" w:right="47"/>
        <w:rPr>
          <w:rFonts w:ascii="Angsana New" w:hAnsi="Angsana New"/>
          <w:i/>
          <w:iCs/>
          <w:sz w:val="30"/>
          <w:szCs w:val="30"/>
          <w:cs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646783" w:rsidRPr="006D1C09" w:rsidRDefault="00646783" w:rsidP="00646783">
      <w:pPr>
        <w:pStyle w:val="Bo-Blankline"/>
      </w:pPr>
    </w:p>
    <w:p w:rsidR="00646783" w:rsidRPr="0034019B" w:rsidRDefault="00646783" w:rsidP="00646783">
      <w:pPr>
        <w:pStyle w:val="BodyText2"/>
        <w:spacing w:before="0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34019B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34019B">
        <w:rPr>
          <w:rFonts w:ascii="Angsana New" w:hAnsi="Angsana New" w:hint="cs"/>
          <w:sz w:val="30"/>
          <w:szCs w:val="30"/>
          <w:cs/>
        </w:rPr>
        <w:t>บริษัท</w:t>
      </w:r>
      <w:r w:rsidRPr="0034019B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34019B">
        <w:rPr>
          <w:rFonts w:ascii="Angsana New" w:hAnsi="Angsana New" w:hint="cs"/>
          <w:sz w:val="30"/>
          <w:szCs w:val="30"/>
          <w:cs/>
        </w:rPr>
        <w:t>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34019B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646783" w:rsidRPr="006D1C09" w:rsidRDefault="00646783" w:rsidP="00646783">
      <w:pPr>
        <w:pStyle w:val="Bo-Blankline"/>
      </w:pPr>
    </w:p>
    <w:p w:rsidR="00646783" w:rsidRPr="0034019B" w:rsidRDefault="00646783" w:rsidP="00646783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34019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34019B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:rsidR="00646783" w:rsidRPr="006D1C09" w:rsidRDefault="00646783" w:rsidP="00646783">
      <w:pPr>
        <w:pStyle w:val="Bo-Blankline"/>
      </w:pPr>
    </w:p>
    <w:p w:rsidR="00646783" w:rsidRDefault="00646783" w:rsidP="00646783">
      <w:pPr>
        <w:spacing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เมื่อ</w:t>
      </w:r>
      <w:r w:rsidRPr="0034019B">
        <w:rPr>
          <w:rFonts w:ascii="Angsana New" w:hAnsi="Angsana New" w:hint="cs"/>
          <w:sz w:val="30"/>
          <w:szCs w:val="30"/>
          <w:cs/>
        </w:rPr>
        <w:t>บริษัท</w:t>
      </w:r>
      <w:r w:rsidRPr="0034019B">
        <w:rPr>
          <w:rFonts w:ascii="Angsana New" w:hAnsi="Angsana New"/>
          <w:sz w:val="30"/>
          <w:szCs w:val="30"/>
          <w:cs/>
        </w:rPr>
        <w:t>สูญเสีย</w:t>
      </w:r>
      <w:r w:rsidRPr="0034019B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34019B">
        <w:rPr>
          <w:rFonts w:ascii="Angsana New" w:hAnsi="Angsana New"/>
          <w:sz w:val="30"/>
          <w:szCs w:val="30"/>
          <w:cs/>
        </w:rPr>
        <w:t>บริษัทตัดรายการสินทรัพย์และหนี้สินของบริษัทย่อย</w:t>
      </w:r>
      <w:r w:rsidRPr="0034019B">
        <w:rPr>
          <w:rFonts w:ascii="Angsana New" w:hAnsi="Angsana New" w:hint="cs"/>
          <w:sz w:val="30"/>
          <w:szCs w:val="30"/>
          <w:cs/>
        </w:rPr>
        <w:t>นั้นออกรวมถึง</w:t>
      </w:r>
      <w:r w:rsidRPr="0034019B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กำไรหรือขาดทุนที่เกิดขึ้นจากการสูญเสีย</w:t>
      </w:r>
      <w:r w:rsidRPr="0034019B">
        <w:rPr>
          <w:rFonts w:ascii="Angsana New" w:hAnsi="Angsana New" w:hint="cs"/>
          <w:sz w:val="30"/>
          <w:szCs w:val="30"/>
          <w:cs/>
        </w:rPr>
        <w:t>การ</w:t>
      </w:r>
      <w:r w:rsidRPr="0034019B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34019B">
        <w:rPr>
          <w:rFonts w:ascii="Angsana New" w:hAnsi="Angsana New" w:hint="cs"/>
          <w:sz w:val="30"/>
          <w:szCs w:val="30"/>
          <w:cs/>
        </w:rPr>
        <w:t>การ</w:t>
      </w:r>
      <w:r w:rsidRPr="0034019B">
        <w:rPr>
          <w:rFonts w:ascii="Angsana New" w:hAnsi="Angsana New"/>
          <w:sz w:val="30"/>
          <w:szCs w:val="30"/>
          <w:cs/>
        </w:rPr>
        <w:t>ควบคุม</w:t>
      </w:r>
    </w:p>
    <w:p w:rsidR="00646783" w:rsidRPr="006D1C09" w:rsidRDefault="00646783" w:rsidP="00646783">
      <w:pPr>
        <w:pStyle w:val="Bo-Blankline"/>
        <w:rPr>
          <w:lang w:val="en-US"/>
        </w:rPr>
      </w:pPr>
    </w:p>
    <w:p w:rsidR="00646783" w:rsidRPr="0034019B" w:rsidRDefault="00646783" w:rsidP="00646783">
      <w:pPr>
        <w:pStyle w:val="Bo-H3Subhead"/>
        <w:rPr>
          <w:cs/>
        </w:rPr>
      </w:pPr>
      <w:r w:rsidRPr="0034019B">
        <w:rPr>
          <w:rFonts w:eastAsia="Cordia New" w:hint="cs"/>
          <w:cs/>
        </w:rPr>
        <w:t>การตัดรายการในงบการเงินรวม</w:t>
      </w:r>
    </w:p>
    <w:p w:rsidR="00646783" w:rsidRPr="006D1C09" w:rsidRDefault="00646783" w:rsidP="00646783">
      <w:pPr>
        <w:pStyle w:val="Bo-Blankline"/>
      </w:pPr>
    </w:p>
    <w:p w:rsidR="00646783" w:rsidRPr="0034019B" w:rsidRDefault="00646783" w:rsidP="00646783">
      <w:pPr>
        <w:pStyle w:val="Bo-C1Content"/>
        <w:rPr>
          <w:rFonts w:eastAsia="Cordia New"/>
        </w:rPr>
      </w:pPr>
      <w:r w:rsidRPr="0034019B">
        <w:rPr>
          <w:rFonts w:hint="cs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:rsidR="00646783" w:rsidRPr="0034019B" w:rsidRDefault="00646783" w:rsidP="004E22FF">
      <w:pPr>
        <w:pStyle w:val="Bo-Blankline"/>
        <w:rPr>
          <w:rFonts w:eastAsia="Cordia New"/>
        </w:rPr>
      </w:pPr>
    </w:p>
    <w:p w:rsidR="000162F3" w:rsidRPr="0034019B" w:rsidRDefault="000162F3" w:rsidP="00E92A5E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:rsidR="000162F3" w:rsidRPr="006D1C09" w:rsidRDefault="000162F3" w:rsidP="00DF3207">
      <w:pPr>
        <w:pStyle w:val="Bo-Blankline"/>
        <w:rPr>
          <w:lang w:val="en-US"/>
        </w:rPr>
      </w:pPr>
    </w:p>
    <w:p w:rsidR="000162F3" w:rsidRPr="0034019B" w:rsidRDefault="000162F3" w:rsidP="00435278">
      <w:pPr>
        <w:pStyle w:val="Bo-H3Subhead"/>
        <w:rPr>
          <w:lang w:val="en-US"/>
        </w:rPr>
      </w:pPr>
      <w:r w:rsidRPr="0034019B">
        <w:rPr>
          <w:cs/>
          <w:lang w:val="en-US"/>
        </w:rPr>
        <w:t>รายการบัญชีที่เป็นเงินตราต่างประเทศ</w:t>
      </w:r>
    </w:p>
    <w:p w:rsidR="000162F3" w:rsidRPr="006D1C09" w:rsidRDefault="000162F3" w:rsidP="00435278">
      <w:pPr>
        <w:spacing w:line="240" w:lineRule="auto"/>
        <w:ind w:left="567" w:right="-25"/>
        <w:jc w:val="both"/>
        <w:rPr>
          <w:rFonts w:ascii="Angsana New" w:hAnsi="Angsana New"/>
          <w:sz w:val="20"/>
          <w:szCs w:val="20"/>
          <w:lang w:val="en-US"/>
        </w:rPr>
      </w:pPr>
    </w:p>
    <w:p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รายการบัญชีที่เป็นเงินตราต่างประเทศแปลงค่าเป็น</w:t>
      </w:r>
      <w:r w:rsidRPr="0034019B">
        <w:rPr>
          <w:rFonts w:hint="cs"/>
          <w:cs/>
        </w:rPr>
        <w:t>สกุล</w:t>
      </w:r>
      <w:r w:rsidRPr="0034019B">
        <w:rPr>
          <w:cs/>
        </w:rPr>
        <w:t>เงิน</w:t>
      </w:r>
      <w:r w:rsidRPr="0034019B">
        <w:rPr>
          <w:rFonts w:hint="cs"/>
          <w:cs/>
        </w:rPr>
        <w:t>ที่ใช้ในการดำเนินงาน</w:t>
      </w:r>
      <w:r w:rsidRPr="0034019B">
        <w:rPr>
          <w:cs/>
          <w:lang w:val="en-US"/>
        </w:rPr>
        <w:t>โดยใช้อัตราแลกเปลี่ยน ณ วันที่เกิดรายการ</w:t>
      </w:r>
    </w:p>
    <w:p w:rsidR="000162F3" w:rsidRPr="006D1C09" w:rsidRDefault="000162F3" w:rsidP="00435278">
      <w:pPr>
        <w:spacing w:line="240" w:lineRule="auto"/>
        <w:ind w:left="567" w:right="-25"/>
        <w:jc w:val="both"/>
        <w:rPr>
          <w:rFonts w:ascii="Angsana New" w:hAnsi="Angsana New"/>
          <w:sz w:val="20"/>
          <w:szCs w:val="20"/>
          <w:lang w:val="en-US"/>
        </w:rPr>
      </w:pPr>
    </w:p>
    <w:p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สินทรัพย์และหนี้สินที่เป็นตัวเงินและเป็นเงินตราต่างประเทศ ณ วันที่</w:t>
      </w:r>
      <w:r w:rsidRPr="0034019B">
        <w:rPr>
          <w:rFonts w:hint="cs"/>
          <w:cs/>
          <w:lang w:val="en-US"/>
        </w:rPr>
        <w:t>รายงาน</w:t>
      </w:r>
      <w:r w:rsidRPr="0034019B">
        <w:rPr>
          <w:cs/>
          <w:lang w:val="en-US"/>
        </w:rPr>
        <w:t xml:space="preserve"> แปลงค่าเป็น</w:t>
      </w:r>
      <w:r w:rsidRPr="0034019B">
        <w:rPr>
          <w:rFonts w:hint="cs"/>
          <w:cs/>
        </w:rPr>
        <w:t>สกุลเงินที่ใช้ในการดำเนินงาน</w:t>
      </w:r>
      <w:r w:rsidRPr="0034019B">
        <w:rPr>
          <w:cs/>
          <w:lang w:val="en-US"/>
        </w:rPr>
        <w:t>โดยใช้อัตรา</w:t>
      </w:r>
      <w:r w:rsidRPr="0034019B">
        <w:rPr>
          <w:cs/>
        </w:rPr>
        <w:t>แลกเปลี่ยน</w:t>
      </w:r>
      <w:r w:rsidRPr="0034019B">
        <w:rPr>
          <w:cs/>
          <w:lang w:val="en-US"/>
        </w:rPr>
        <w:t xml:space="preserve"> ณ วันนั้น </w:t>
      </w:r>
    </w:p>
    <w:p w:rsidR="000162F3" w:rsidRPr="006D1C09" w:rsidRDefault="000162F3" w:rsidP="00DB7768">
      <w:pPr>
        <w:pStyle w:val="Bo-Blankline"/>
        <w:rPr>
          <w:lang w:val="en-US"/>
        </w:rPr>
      </w:pPr>
    </w:p>
    <w:p w:rsidR="004C19AE" w:rsidRDefault="004C19AE" w:rsidP="00DB7768">
      <w:pPr>
        <w:pStyle w:val="BodyText2"/>
        <w:spacing w:before="0"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C426EF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426EF">
        <w:rPr>
          <w:rFonts w:ascii="Angsana New" w:hAnsi="Angsana New" w:hint="cs"/>
          <w:sz w:val="30"/>
          <w:szCs w:val="30"/>
          <w:cs/>
        </w:rPr>
        <w:t>ซึ่ง</w:t>
      </w:r>
      <w:r w:rsidRPr="00C426EF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C426EF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rFonts w:ascii="Angsana New" w:hAnsi="Angsana New"/>
          <w:sz w:val="30"/>
          <w:szCs w:val="30"/>
          <w:cs/>
        </w:rPr>
        <w:t>โดยใช้</w:t>
      </w:r>
      <w:r w:rsidRPr="002E2783">
        <w:rPr>
          <w:rFonts w:ascii="Angsana New" w:hAnsi="Angsana New"/>
          <w:sz w:val="30"/>
          <w:szCs w:val="30"/>
          <w:cs/>
        </w:rPr>
        <w:t xml:space="preserve">อัตราแลกเปลี่ยน ณ วันที่เกิดรายการ </w:t>
      </w:r>
    </w:p>
    <w:p w:rsidR="004C19AE" w:rsidRPr="006D1C09" w:rsidRDefault="004C19AE" w:rsidP="00435278">
      <w:pPr>
        <w:spacing w:line="240" w:lineRule="auto"/>
        <w:ind w:left="567" w:right="-25"/>
        <w:jc w:val="both"/>
        <w:rPr>
          <w:rFonts w:ascii="Angsana New" w:hAnsi="Angsana New"/>
          <w:sz w:val="20"/>
          <w:szCs w:val="20"/>
          <w:lang w:val="en-US"/>
        </w:rPr>
      </w:pPr>
    </w:p>
    <w:p w:rsidR="000162F3" w:rsidRPr="0034019B" w:rsidRDefault="00151777" w:rsidP="00435278">
      <w:pPr>
        <w:pStyle w:val="Bo-C1Content"/>
        <w:rPr>
          <w:lang w:val="en-US"/>
        </w:rPr>
      </w:pPr>
      <w:r w:rsidRPr="00C426EF">
        <w:rPr>
          <w:color w:val="000000" w:themeColor="text1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0162F3" w:rsidRPr="006D1C09" w:rsidRDefault="000162F3" w:rsidP="00DB7768">
      <w:pPr>
        <w:pStyle w:val="Bo-Blankline"/>
        <w:rPr>
          <w:lang w:val="en-US"/>
        </w:rPr>
      </w:pPr>
    </w:p>
    <w:p w:rsidR="000162F3" w:rsidRPr="0034019B" w:rsidRDefault="000162F3" w:rsidP="000C19A7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0162F3" w:rsidRPr="006D1C09" w:rsidRDefault="000162F3" w:rsidP="00435278">
      <w:pPr>
        <w:spacing w:line="240" w:lineRule="auto"/>
        <w:ind w:right="-25"/>
        <w:jc w:val="both"/>
        <w:rPr>
          <w:rFonts w:ascii="Angsana New" w:hAnsi="Angsana New"/>
          <w:sz w:val="20"/>
          <w:szCs w:val="20"/>
          <w:cs/>
        </w:rPr>
      </w:pPr>
    </w:p>
    <w:p w:rsidR="000162F3" w:rsidRDefault="000162F3" w:rsidP="00435278">
      <w:pPr>
        <w:pStyle w:val="Bo-C1Content"/>
      </w:pPr>
      <w:r w:rsidRPr="0034019B">
        <w:rPr>
          <w:cs/>
        </w:rPr>
        <w:t>เงินสดและรายการเทียบเท่าเงินสด</w:t>
      </w:r>
      <w:r w:rsidRPr="0034019B">
        <w:rPr>
          <w:rFonts w:hint="cs"/>
          <w:cs/>
        </w:rPr>
        <w:t>ในงบกระแสเงินสด</w:t>
      </w:r>
      <w:r w:rsidRPr="0034019B">
        <w:rPr>
          <w:cs/>
        </w:rPr>
        <w:t xml:space="preserve">ประกอบด้วย </w:t>
      </w:r>
      <w:r w:rsidRPr="0034019B">
        <w:rPr>
          <w:rFonts w:hint="cs"/>
          <w:cs/>
        </w:rPr>
        <w:t>ยอด</w:t>
      </w:r>
      <w:r w:rsidRPr="0034019B">
        <w:rPr>
          <w:cs/>
        </w:rPr>
        <w:t xml:space="preserve">เงินสด </w:t>
      </w:r>
      <w:r w:rsidRPr="0034019B">
        <w:rPr>
          <w:rFonts w:hint="cs"/>
          <w:cs/>
        </w:rPr>
        <w:t>ยอด</w:t>
      </w:r>
      <w:r w:rsidRPr="0034019B">
        <w:rPr>
          <w:cs/>
        </w:rPr>
        <w:t>เงินฝากธนาคาร</w:t>
      </w:r>
      <w:r w:rsidRPr="0034019B">
        <w:rPr>
          <w:rFonts w:hint="cs"/>
          <w:cs/>
        </w:rPr>
        <w:t>ประเภทเผื่อเรียก</w:t>
      </w:r>
      <w:r w:rsidRPr="0034019B">
        <w:rPr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34019B">
        <w:rPr>
          <w:rFonts w:hint="cs"/>
          <w:cs/>
        </w:rPr>
        <w:t>ส่วนหนึ่งของ</w:t>
      </w:r>
      <w:r w:rsidRPr="0034019B">
        <w:rPr>
          <w:cs/>
        </w:rPr>
        <w:t>กิจกรรมจัดหาเงินในงบกระแสเงินสด</w:t>
      </w:r>
    </w:p>
    <w:p w:rsidR="006D1C09" w:rsidRPr="006D1C09" w:rsidRDefault="006D1C09" w:rsidP="00435278">
      <w:pPr>
        <w:pStyle w:val="Bo-C1Content"/>
        <w:rPr>
          <w:sz w:val="20"/>
          <w:szCs w:val="20"/>
        </w:rPr>
      </w:pPr>
    </w:p>
    <w:p w:rsidR="000162F3" w:rsidRPr="0034019B" w:rsidRDefault="000162F3" w:rsidP="000C19A7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0162F3" w:rsidRPr="006D1C09" w:rsidRDefault="000162F3" w:rsidP="00435278">
      <w:pPr>
        <w:spacing w:line="240" w:lineRule="auto"/>
        <w:ind w:right="-25"/>
        <w:jc w:val="both"/>
        <w:rPr>
          <w:rFonts w:ascii="Angsana New" w:hAnsi="Angsana New"/>
          <w:sz w:val="20"/>
          <w:szCs w:val="20"/>
        </w:rPr>
      </w:pPr>
    </w:p>
    <w:p w:rsidR="000162F3" w:rsidRPr="0034019B" w:rsidRDefault="000162F3" w:rsidP="00435278">
      <w:pPr>
        <w:pStyle w:val="Bo-C1Content"/>
        <w:rPr>
          <w:cs/>
        </w:rPr>
      </w:pPr>
      <w:r w:rsidRPr="0034019B">
        <w:rPr>
          <w:cs/>
        </w:rPr>
        <w:t>ลูกหนี้การค้าและลูกหนี้อื่นแสดงในราคาตามใบ</w:t>
      </w:r>
      <w:r w:rsidRPr="0034019B">
        <w:rPr>
          <w:rFonts w:hint="cs"/>
          <w:cs/>
        </w:rPr>
        <w:t>แจ้งหนี้</w:t>
      </w:r>
      <w:r w:rsidRPr="0034019B">
        <w:rPr>
          <w:cs/>
        </w:rPr>
        <w:t>หักค่าเผื่อหนี้สงสัยจะสูญ</w:t>
      </w:r>
    </w:p>
    <w:p w:rsidR="000162F3" w:rsidRPr="006D1C09" w:rsidRDefault="000162F3" w:rsidP="00435278">
      <w:pPr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:rsidR="00723225" w:rsidRPr="006D1C09" w:rsidRDefault="000162F3" w:rsidP="00435278">
      <w:pPr>
        <w:pStyle w:val="Bo-C1Content"/>
        <w:rPr>
          <w:sz w:val="20"/>
          <w:szCs w:val="20"/>
        </w:rPr>
      </w:pPr>
      <w:r w:rsidRPr="0034019B">
        <w:rPr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:rsidR="001E7E4D" w:rsidRDefault="001E7E4D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162F3" w:rsidRPr="0034019B" w:rsidRDefault="000162F3" w:rsidP="000C19A7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:rsidR="000162F3" w:rsidRPr="006D1C09" w:rsidRDefault="000162F3" w:rsidP="00435278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สินค้าคงเหลือ</w:t>
      </w:r>
      <w:r w:rsidR="00AB31E9">
        <w:rPr>
          <w:rFonts w:hint="cs"/>
          <w:cs/>
          <w:lang w:val="en-US"/>
        </w:rPr>
        <w:t>วัดมูลค่าด้วย</w:t>
      </w:r>
      <w:r w:rsidRPr="0034019B">
        <w:rPr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:rsidR="000162F3" w:rsidRPr="006D1C09" w:rsidRDefault="000162F3" w:rsidP="00435278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03A99" w:rsidRPr="0034019B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ต้นทุนสินค้าคำนวณดังนี้</w:t>
      </w:r>
    </w:p>
    <w:p w:rsidR="00103A99" w:rsidRPr="006D1C09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4C7140" w:rsidP="000C19A7">
      <w:pPr>
        <w:numPr>
          <w:ilvl w:val="0"/>
          <w:numId w:val="10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สินค้าสำเร็จรูป</w:t>
      </w:r>
      <w:r w:rsidR="00FA35F9">
        <w:rPr>
          <w:rFonts w:ascii="Angsana New" w:hAnsi="Angsana New" w:hint="cs"/>
          <w:sz w:val="30"/>
          <w:szCs w:val="30"/>
          <w:cs/>
          <w:lang w:val="en-US"/>
        </w:rPr>
        <w:t>ประเภท</w:t>
      </w:r>
      <w:r w:rsidR="00103A99" w:rsidRPr="0034019B">
        <w:rPr>
          <w:rFonts w:ascii="Angsana New" w:hAnsi="Angsana New"/>
          <w:sz w:val="30"/>
          <w:szCs w:val="30"/>
          <w:cs/>
        </w:rPr>
        <w:t>น้ำมันเชื้อเพลิงและก๊าซธรรมชาติใช้วิธีเข้าก่อนออกก่อน</w:t>
      </w:r>
    </w:p>
    <w:p w:rsidR="00103A99" w:rsidRPr="006D1C09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2)</w:t>
      </w:r>
      <w:r w:rsidRPr="0034019B">
        <w:rPr>
          <w:rFonts w:ascii="Angsana New" w:hAnsi="Angsana New"/>
          <w:sz w:val="30"/>
          <w:szCs w:val="30"/>
          <w:cs/>
        </w:rPr>
        <w:tab/>
      </w:r>
      <w:r w:rsidR="004C7140">
        <w:rPr>
          <w:rFonts w:ascii="Angsana New" w:hAnsi="Angsana New" w:hint="cs"/>
          <w:sz w:val="30"/>
          <w:szCs w:val="30"/>
          <w:cs/>
        </w:rPr>
        <w:t>สินค้าคงเหลืออื่น</w:t>
      </w:r>
      <w:r w:rsidR="00133A34">
        <w:rPr>
          <w:rFonts w:ascii="Angsana New" w:hAnsi="Angsana New" w:hint="cs"/>
          <w:sz w:val="30"/>
          <w:szCs w:val="30"/>
          <w:cs/>
        </w:rPr>
        <w:t xml:space="preserve">นอกเหนือจากที่กล่าวไว้ในข้อ </w:t>
      </w:r>
      <w:r w:rsidR="00133A34">
        <w:rPr>
          <w:rFonts w:ascii="Angsana New" w:hAnsi="Angsana New"/>
          <w:sz w:val="30"/>
          <w:szCs w:val="30"/>
          <w:lang w:val="en-US"/>
        </w:rPr>
        <w:t>1)</w:t>
      </w:r>
      <w:r w:rsidRPr="0034019B">
        <w:rPr>
          <w:rFonts w:ascii="Angsana New" w:hAnsi="Angsana New"/>
          <w:sz w:val="30"/>
          <w:szCs w:val="30"/>
          <w:cs/>
        </w:rPr>
        <w:t>ใช้วิธีถัวเฉลี่ย</w:t>
      </w:r>
    </w:p>
    <w:p w:rsidR="001E7E4D" w:rsidRDefault="001E7E4D" w:rsidP="001E7E4D">
      <w:pPr>
        <w:pStyle w:val="Bo-Blankline"/>
        <w:rPr>
          <w:lang w:val="en-US"/>
        </w:rPr>
      </w:pPr>
    </w:p>
    <w:p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ต้นทุนสินค้าประกอบด้วยต้นทุนที่ซื้อ ต้นทุน</w:t>
      </w:r>
      <w:r w:rsidRPr="0034019B">
        <w:rPr>
          <w:rFonts w:hint="cs"/>
          <w:cs/>
          <w:lang w:val="en-US"/>
        </w:rPr>
        <w:t>แปลงสภาพ</w:t>
      </w:r>
      <w:r w:rsidRPr="0034019B">
        <w:rPr>
          <w:cs/>
          <w:lang w:val="en-US"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0162F3" w:rsidRPr="006D1C09" w:rsidRDefault="000162F3" w:rsidP="00435278">
      <w:pPr>
        <w:spacing w:line="240" w:lineRule="auto"/>
        <w:ind w:left="567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62F3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</w:t>
      </w:r>
      <w:r w:rsidRPr="0034019B">
        <w:rPr>
          <w:cs/>
        </w:rPr>
        <w:t>ด้วย</w:t>
      </w:r>
      <w:r w:rsidRPr="0034019B">
        <w:rPr>
          <w:cs/>
          <w:lang w:val="en-US"/>
        </w:rPr>
        <w:t>ค่าใช้จ่ายที่จำเป็น</w:t>
      </w:r>
      <w:r w:rsidRPr="0034019B">
        <w:rPr>
          <w:rFonts w:hint="cs"/>
          <w:cs/>
          <w:lang w:val="en-US"/>
        </w:rPr>
        <w:t>โดยประมาณ</w:t>
      </w:r>
      <w:r w:rsidRPr="0034019B">
        <w:rPr>
          <w:cs/>
          <w:lang w:val="en-US"/>
        </w:rPr>
        <w:t>ในการขาย</w:t>
      </w:r>
    </w:p>
    <w:p w:rsidR="00116995" w:rsidRPr="0034019B" w:rsidRDefault="00116995" w:rsidP="00116995">
      <w:pPr>
        <w:pStyle w:val="Bo-Blankline"/>
        <w:rPr>
          <w:cs/>
        </w:rPr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:rsidR="00DB7768" w:rsidRPr="0034019B" w:rsidRDefault="00DB7768" w:rsidP="00DB7768">
      <w:pPr>
        <w:pStyle w:val="Bo-Blankline"/>
      </w:pPr>
    </w:p>
    <w:p w:rsidR="00103A99" w:rsidRPr="00F22A80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F22A80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 และตราสารทุน</w:t>
      </w:r>
    </w:p>
    <w:p w:rsidR="00103A99" w:rsidRPr="00F22A80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103A99" w:rsidRPr="00F22A80" w:rsidRDefault="00103A99" w:rsidP="00435278">
      <w:pPr>
        <w:tabs>
          <w:tab w:val="left" w:pos="540"/>
        </w:tabs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กำไรหรือขาดทุนจากการตีราคาหลักทรัพย์ได้บันทึกในงบกำไรหรือขาดทุน</w:t>
      </w:r>
    </w:p>
    <w:p w:rsidR="00103A99" w:rsidRPr="00F22A80" w:rsidRDefault="00103A99" w:rsidP="00DE7B37">
      <w:pPr>
        <w:pStyle w:val="Bo-Blankline"/>
      </w:pPr>
    </w:p>
    <w:p w:rsidR="00103A99" w:rsidRPr="00F22A80" w:rsidRDefault="00103A99" w:rsidP="0043527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ตราสารหนี้ซึ่งบริษัทตั้งใจและสามารถถือจนครบกำหนดจัดประเภทเป็นเงินลงทุนที่จะถือจนครบกำหนด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723225" w:rsidRPr="00F22A80" w:rsidRDefault="00723225" w:rsidP="00DE7B37">
      <w:pPr>
        <w:pStyle w:val="Bo-Blankline"/>
      </w:pPr>
    </w:p>
    <w:p w:rsidR="004C19AE" w:rsidRPr="00F22A80" w:rsidRDefault="004C19AE" w:rsidP="004C19A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นอกเหนือจากที่ถือไว้เพื่อค้าหรือตั้งใจถือไว้จนครบกำหนด</w:t>
      </w:r>
      <w:r w:rsidRPr="00F22A80">
        <w:rPr>
          <w:rFonts w:ascii="Angsana New" w:hAnsi="Angsana New" w:hint="cs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ส่วนผลขาดทุนจากการด้อยค่ารับรู้ในกำไรหรือขาดทุน</w:t>
      </w:r>
      <w:r w:rsidRPr="00F22A80">
        <w:rPr>
          <w:rFonts w:ascii="Angsana New" w:hAnsi="Angsana New"/>
          <w:sz w:val="30"/>
          <w:szCs w:val="30"/>
          <w:cs/>
        </w:rPr>
        <w:t>เมื่อมีการ</w:t>
      </w:r>
      <w:r w:rsidRPr="00F22A80">
        <w:rPr>
          <w:rFonts w:ascii="Angsana New" w:hAnsi="Angsana New" w:hint="cs"/>
          <w:sz w:val="30"/>
          <w:szCs w:val="30"/>
          <w:cs/>
        </w:rPr>
        <w:t>ตัดจำหน่าย</w:t>
      </w:r>
      <w:r w:rsidRPr="00F22A80">
        <w:rPr>
          <w:rFonts w:ascii="Angsana New" w:hAnsi="Angsana New"/>
          <w:sz w:val="30"/>
          <w:szCs w:val="30"/>
          <w:cs/>
        </w:rPr>
        <w:t>เงินลงทุน จะรับรู้ผลกำไรหรือขาดทุน</w:t>
      </w:r>
      <w:r w:rsidRPr="00F22A80">
        <w:rPr>
          <w:rFonts w:ascii="Angsana New" w:hAnsi="Angsana New" w:hint="cs"/>
          <w:sz w:val="30"/>
          <w:szCs w:val="30"/>
          <w:cs/>
        </w:rPr>
        <w:t>สะสม</w:t>
      </w:r>
      <w:r w:rsidRPr="00F22A80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ที่เคยบันทึกในส่วนของผู้ถือหุ้นโดยตรงเข้า</w:t>
      </w:r>
      <w:r w:rsidRPr="00F22A80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:rsidR="004C19AE" w:rsidRPr="00F22A80" w:rsidRDefault="004C19AE" w:rsidP="0043527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03A99" w:rsidRPr="00F22A80" w:rsidRDefault="00103A99" w:rsidP="0043527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lastRenderedPageBreak/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103A99" w:rsidRPr="00F22A80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82BB8" w:rsidRPr="00182BB8" w:rsidRDefault="00182BB8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 w:hint="cs"/>
          <w:sz w:val="30"/>
          <w:szCs w:val="30"/>
          <w:cs/>
        </w:rPr>
        <w:t>มูลค่ายุติธรรมของเครื่องมือทางการเงินสำหรับ</w:t>
      </w:r>
      <w:r w:rsidR="002E4C25">
        <w:rPr>
          <w:rFonts w:ascii="Angsana New" w:hAnsi="Angsana New" w:hint="cs"/>
          <w:sz w:val="30"/>
          <w:szCs w:val="30"/>
          <w:cs/>
        </w:rPr>
        <w:t>หลักทรัพย์เพื่อค้าและ</w:t>
      </w:r>
      <w:r w:rsidRPr="00F22A80">
        <w:rPr>
          <w:rFonts w:ascii="Angsana New" w:hAnsi="Angsana New" w:hint="cs"/>
          <w:sz w:val="30"/>
          <w:szCs w:val="30"/>
          <w:cs/>
        </w:rPr>
        <w:t>หลักทรัพย์เผื่อขายจะใช้ราคาเสนอซื้อ ณ วันที่รายงาน</w:t>
      </w:r>
    </w:p>
    <w:p w:rsidR="00182BB8" w:rsidRPr="006D1C09" w:rsidRDefault="00182BB8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spacing w:line="240" w:lineRule="auto"/>
        <w:ind w:left="540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both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เมื่อมีการจำหน่ายเงินลงทุนผลต่างระหว่างจำนวนเงินสุทธิที่ได้รับและมูลค่า</w:t>
      </w:r>
      <w:r w:rsidRPr="0034019B">
        <w:rPr>
          <w:rFonts w:ascii="Angsana New" w:hAnsi="Angsana New" w:hint="cs"/>
          <w:sz w:val="30"/>
          <w:szCs w:val="30"/>
          <w:cs/>
        </w:rPr>
        <w:t>ที่บันทึกใน</w:t>
      </w:r>
      <w:r w:rsidRPr="0034019B">
        <w:rPr>
          <w:rFonts w:ascii="Angsana New" w:hAnsi="Angsana New"/>
          <w:sz w:val="30"/>
          <w:szCs w:val="30"/>
          <w:cs/>
        </w:rPr>
        <w:t>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both"/>
        <w:rPr>
          <w:rFonts w:ascii="Angsana New" w:hAnsi="Angsana New"/>
          <w:sz w:val="20"/>
          <w:szCs w:val="20"/>
        </w:rPr>
      </w:pPr>
    </w:p>
    <w:p w:rsidR="00103A99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การคำนวณต้นทุนสำหรับเงินลงทุนที่จำหน่ายไปและเงินลงทุนที่ยัง</w:t>
      </w:r>
      <w:r w:rsidRPr="00F34266">
        <w:rPr>
          <w:rFonts w:ascii="Angsana New" w:hAnsi="Angsana New"/>
          <w:sz w:val="30"/>
          <w:szCs w:val="30"/>
          <w:cs/>
        </w:rPr>
        <w:t>ถืออยู่ใช้วิธีถัวเฉลี่ยถ่วงน้ำหนักปรับ</w:t>
      </w:r>
      <w:r w:rsidRPr="0034019B">
        <w:rPr>
          <w:rFonts w:ascii="Angsana New" w:hAnsi="Angsana New"/>
          <w:sz w:val="30"/>
          <w:szCs w:val="30"/>
          <w:cs/>
        </w:rPr>
        <w:t>ใช้กับมูลค่าตามบัญชีของเงินลงทุนที่เหลืออยู่ทั้งหมด</w:t>
      </w:r>
    </w:p>
    <w:p w:rsidR="00AD0BFA" w:rsidRPr="0034019B" w:rsidRDefault="00AD0BFA" w:rsidP="00AD0BFA">
      <w:pPr>
        <w:pStyle w:val="Bo-Blankline"/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103A99" w:rsidRPr="006D1C09" w:rsidRDefault="00103A99" w:rsidP="0043527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03A99" w:rsidRDefault="00103A99" w:rsidP="0043527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</w:t>
      </w:r>
      <w:r w:rsidR="00403CA1">
        <w:rPr>
          <w:rFonts w:ascii="Angsana New" w:hAnsi="Angsana New"/>
          <w:sz w:val="30"/>
          <w:szCs w:val="30"/>
          <w:cs/>
        </w:rPr>
        <w:t>ค่าที่เพิ่มขึ้นหรือทั้งสองอย่าง</w:t>
      </w:r>
      <w:r w:rsidRPr="0034019B">
        <w:rPr>
          <w:rFonts w:ascii="Angsana New" w:hAnsi="Angsana New"/>
          <w:sz w:val="30"/>
          <w:szCs w:val="30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</w:t>
      </w:r>
      <w:r w:rsidR="00403CA1">
        <w:rPr>
          <w:rFonts w:ascii="Angsana New" w:hAnsi="Angsana New"/>
          <w:sz w:val="30"/>
          <w:szCs w:val="30"/>
          <w:cs/>
        </w:rPr>
        <w:t>อให้บริการหรือใช้ในการบริหารงาน</w:t>
      </w:r>
    </w:p>
    <w:p w:rsidR="006D1C09" w:rsidRPr="006D1C09" w:rsidRDefault="006D1C09" w:rsidP="0043527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</w:t>
      </w:r>
    </w:p>
    <w:p w:rsidR="00103A99" w:rsidRPr="006D1C09" w:rsidRDefault="00103A99" w:rsidP="0043527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103A99" w:rsidRPr="006D1C09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 w:hint="cs"/>
          <w:sz w:val="30"/>
          <w:szCs w:val="30"/>
          <w:cs/>
        </w:rPr>
        <w:t xml:space="preserve">ยกเว้นอสังหาริมทรัพย์เพื่อการลงทุนประเภทที่ดินเปล่า </w:t>
      </w:r>
      <w:r w:rsidRPr="0034019B">
        <w:rPr>
          <w:rFonts w:ascii="Angsana New" w:hAnsi="Angsana New"/>
          <w:sz w:val="30"/>
          <w:szCs w:val="30"/>
          <w:cs/>
        </w:rPr>
        <w:t>ค่าเสื่อมราคาจะบันทึกในกำไร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ซึ่งคำนวณโดยวิธีเส้นตรงตามอายุการใช้งานโดยประมาณของ</w:t>
      </w:r>
      <w:r w:rsidRPr="0034019B">
        <w:rPr>
          <w:rFonts w:ascii="Angsana New" w:hAnsi="Angsana New" w:hint="cs"/>
          <w:sz w:val="30"/>
          <w:szCs w:val="30"/>
          <w:cs/>
        </w:rPr>
        <w:t>สินทรัพย์</w:t>
      </w:r>
    </w:p>
    <w:p w:rsidR="00103A99" w:rsidRPr="006D1C09" w:rsidRDefault="00103A99" w:rsidP="0043527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การจัดประเภทใหม่เป็นที่ดิน อาคารและอุปกรณ์</w:t>
      </w:r>
    </w:p>
    <w:p w:rsidR="00103A99" w:rsidRPr="006D1C09" w:rsidRDefault="00103A99" w:rsidP="00DE7B37">
      <w:pPr>
        <w:pStyle w:val="Bo-Blankline"/>
        <w:rPr>
          <w:highlight w:val="cyan"/>
        </w:rPr>
      </w:pP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อาคารและอุปกรณ์มูลค่า ณ วันที่มีการจัดประเภทใหม่จะใช้ราคาทุนเดิมเป็นราคาทุนของสินทรัพย์ต่อไป</w:t>
      </w:r>
    </w:p>
    <w:p w:rsidR="00103A99" w:rsidRPr="006D1C09" w:rsidRDefault="00103A99" w:rsidP="00DE7B37">
      <w:pPr>
        <w:pStyle w:val="Bo-Blankline"/>
      </w:pPr>
    </w:p>
    <w:p w:rsidR="00AD0BFA" w:rsidRDefault="00AD0BF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:rsidR="00103A99" w:rsidRPr="006D1C09" w:rsidRDefault="00103A99" w:rsidP="00DE7B37">
      <w:pPr>
        <w:pStyle w:val="Bo-Blankline"/>
      </w:pPr>
    </w:p>
    <w:p w:rsidR="00103A99" w:rsidRPr="0034019B" w:rsidRDefault="00103A99" w:rsidP="00435278">
      <w:pPr>
        <w:spacing w:line="240" w:lineRule="auto"/>
        <w:ind w:left="540" w:hanging="22"/>
        <w:jc w:val="both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103A99" w:rsidRPr="006D1C09" w:rsidRDefault="00103A99" w:rsidP="00DE7B37">
      <w:pPr>
        <w:pStyle w:val="Bo-Blankline"/>
      </w:pPr>
    </w:p>
    <w:p w:rsidR="00103A99" w:rsidRPr="0034019B" w:rsidRDefault="00103A99" w:rsidP="00435278">
      <w:pPr>
        <w:spacing w:line="240" w:lineRule="auto"/>
        <w:ind w:left="540" w:hanging="22"/>
        <w:jc w:val="both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</w:p>
    <w:p w:rsidR="00103A99" w:rsidRPr="006D1C09" w:rsidRDefault="00103A99" w:rsidP="00435278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รวมถึงต้นทุนของวัสดุแรงงานทางตรง และต้นทุนทางตรงอื่นๆ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ต้นทุนในการรื้อถอนการขนย้ายการบูรณะสถานที่ตั้งของสินทรัพย์และต้นทุนการกู้ยืม สำหร</w:t>
      </w:r>
      <w:r w:rsidR="00280520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แวร์ซึ่งไม่</w:t>
      </w:r>
      <w:r w:rsidR="00280520">
        <w:rPr>
          <w:rFonts w:ascii="Angsana New" w:hAnsi="Angsana New"/>
          <w:sz w:val="30"/>
          <w:szCs w:val="30"/>
          <w:cs/>
        </w:rPr>
        <w:t>สามารถทำงานได้โดยปราศจากลิขสิทธิ์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</w:t>
      </w:r>
      <w:r w:rsidR="00280520">
        <w:rPr>
          <w:rFonts w:ascii="Angsana New" w:hAnsi="Angsana New"/>
          <w:sz w:val="30"/>
          <w:szCs w:val="30"/>
          <w:cs/>
        </w:rPr>
        <w:t>์นั้นให้ถือว่า 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103A99" w:rsidRPr="006D1C09" w:rsidRDefault="00103A99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highlight w:val="cyan"/>
          <w:lang w:eastAsia="en-GB"/>
        </w:rPr>
      </w:pPr>
    </w:p>
    <w:p w:rsidR="00103A99" w:rsidRPr="0034019B" w:rsidRDefault="00103A99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8D6F10" w:rsidRPr="006D1C09" w:rsidRDefault="008D6F10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lang w:eastAsia="en-GB"/>
        </w:rPr>
      </w:pPr>
    </w:p>
    <w:p w:rsidR="00F22A80" w:rsidRDefault="00103A99" w:rsidP="00E4335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 </w:t>
      </w:r>
    </w:p>
    <w:p w:rsidR="00BE4A29" w:rsidRDefault="00BE4A29" w:rsidP="00E4335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/>
        </w:rPr>
      </w:pPr>
    </w:p>
    <w:p w:rsidR="00103A99" w:rsidRPr="0034019B" w:rsidRDefault="00103A99" w:rsidP="004352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103A99" w:rsidRPr="006D1C09" w:rsidRDefault="00103A99" w:rsidP="00435278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highlight w:val="cyan"/>
        </w:rPr>
      </w:pPr>
    </w:p>
    <w:p w:rsidR="00103A99" w:rsidRPr="0034019B" w:rsidRDefault="00103A99" w:rsidP="0043527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อาคารและอุปกรณ์ที่เกิดขึ้นเป็นประจำจะรับรู้ในกำไรหรือขาดทุนเมื่อเกิดขึ้น</w:t>
      </w:r>
    </w:p>
    <w:p w:rsidR="00103A99" w:rsidRPr="006D1C09" w:rsidRDefault="00103A99" w:rsidP="00182BB8">
      <w:pPr>
        <w:pStyle w:val="Bo-Blankline"/>
      </w:pPr>
    </w:p>
    <w:p w:rsidR="00103A99" w:rsidRPr="0034019B" w:rsidRDefault="00103A99" w:rsidP="00435278">
      <w:pPr>
        <w:spacing w:line="240" w:lineRule="auto"/>
        <w:ind w:left="547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 xml:space="preserve">ค่าเสื่อมราคา </w:t>
      </w:r>
    </w:p>
    <w:p w:rsidR="00103A99" w:rsidRPr="006D1C09" w:rsidRDefault="00103A99" w:rsidP="00435278">
      <w:pPr>
        <w:spacing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Defaul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019B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:rsidR="00103A99" w:rsidRPr="006D1C09" w:rsidRDefault="00103A99" w:rsidP="00435278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AD0BFA" w:rsidRDefault="00AD0BF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03A99" w:rsidRPr="0034019B" w:rsidRDefault="00103A99" w:rsidP="00435278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 w:hint="cs"/>
          <w:sz w:val="30"/>
          <w:szCs w:val="30"/>
          <w:cs/>
        </w:rPr>
        <w:lastRenderedPageBreak/>
        <w:t>ค่</w:t>
      </w:r>
      <w:r w:rsidRPr="0034019B">
        <w:rPr>
          <w:rFonts w:ascii="Angsana New" w:hAnsi="Angsana New"/>
          <w:sz w:val="30"/>
          <w:szCs w:val="30"/>
          <w:cs/>
        </w:rPr>
        <w:t>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Pr="0034019B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34019B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โดยประมาณของส่วนประกอบของสินทรัพย์แต่ละรายการประมาณการอายุการ</w:t>
      </w:r>
      <w:r w:rsidRPr="0034019B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34019B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103A99" w:rsidRPr="006D1C09" w:rsidRDefault="00103A99" w:rsidP="00435278">
      <w:pPr>
        <w:spacing w:line="240" w:lineRule="auto"/>
        <w:ind w:left="550"/>
        <w:rPr>
          <w:rFonts w:ascii="Angsana New" w:hAnsi="Angsana New"/>
          <w:sz w:val="20"/>
          <w:szCs w:val="20"/>
        </w:rPr>
      </w:pPr>
    </w:p>
    <w:tbl>
      <w:tblPr>
        <w:tblW w:w="8902" w:type="dxa"/>
        <w:tblInd w:w="548" w:type="dxa"/>
        <w:tblLayout w:type="fixed"/>
        <w:tblLook w:val="0000"/>
      </w:tblPr>
      <w:tblGrid>
        <w:gridCol w:w="5390"/>
        <w:gridCol w:w="3512"/>
      </w:tblGrid>
      <w:tr w:rsidR="00103A99" w:rsidRPr="00C12557" w:rsidTr="00F22A80">
        <w:tc>
          <w:tcPr>
            <w:tcW w:w="5390" w:type="dxa"/>
            <w:vAlign w:val="bottom"/>
          </w:tcPr>
          <w:p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512" w:type="dxa"/>
          </w:tcPr>
          <w:p w:rsidR="00103A99" w:rsidRPr="00C12557" w:rsidRDefault="001B51B5" w:rsidP="00435278">
            <w:pPr>
              <w:tabs>
                <w:tab w:val="right" w:pos="1892"/>
              </w:tabs>
              <w:spacing w:line="240" w:lineRule="auto"/>
              <w:ind w:left="88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593E8F">
              <w:rPr>
                <w:rFonts w:ascii="Angsana New" w:hAnsi="Angsana New"/>
                <w:sz w:val="30"/>
                <w:szCs w:val="30"/>
              </w:rPr>
              <w:t>3</w:t>
            </w:r>
            <w:r w:rsidR="009B4A30">
              <w:rPr>
                <w:rFonts w:ascii="Angsana New" w:hAnsi="Angsana New"/>
                <w:sz w:val="30"/>
                <w:szCs w:val="30"/>
              </w:rPr>
              <w:t>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:rsidTr="00F22A80">
        <w:tc>
          <w:tcPr>
            <w:tcW w:w="5390" w:type="dxa"/>
            <w:vAlign w:val="bottom"/>
          </w:tcPr>
          <w:p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512" w:type="dxa"/>
          </w:tcPr>
          <w:p w:rsidR="00103A99" w:rsidRPr="00C12557" w:rsidRDefault="009B4A30" w:rsidP="00435278">
            <w:pPr>
              <w:tabs>
                <w:tab w:val="right" w:pos="1892"/>
              </w:tabs>
              <w:spacing w:line="240" w:lineRule="auto"/>
              <w:ind w:left="88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E2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593E8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:rsidTr="00F22A80">
        <w:tc>
          <w:tcPr>
            <w:tcW w:w="5390" w:type="dxa"/>
            <w:vAlign w:val="bottom"/>
          </w:tcPr>
          <w:p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3512" w:type="dxa"/>
          </w:tcPr>
          <w:p w:rsidR="00103A99" w:rsidRPr="00C12557" w:rsidRDefault="009B4A30" w:rsidP="00435278">
            <w:pPr>
              <w:tabs>
                <w:tab w:val="right" w:pos="1892"/>
              </w:tabs>
              <w:spacing w:line="240" w:lineRule="auto"/>
              <w:ind w:left="88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:rsidTr="00F22A80">
        <w:tc>
          <w:tcPr>
            <w:tcW w:w="5390" w:type="dxa"/>
            <w:vAlign w:val="bottom"/>
          </w:tcPr>
          <w:p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2" w:type="dxa"/>
          </w:tcPr>
          <w:p w:rsidR="00103A99" w:rsidRPr="00C12557" w:rsidRDefault="009B4A30" w:rsidP="00435278">
            <w:pPr>
              <w:tabs>
                <w:tab w:val="right" w:pos="1892"/>
              </w:tabs>
              <w:spacing w:line="240" w:lineRule="auto"/>
              <w:ind w:left="884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964FE8" w:rsidRPr="00C12557" w:rsidTr="00F22A80">
        <w:tc>
          <w:tcPr>
            <w:tcW w:w="5390" w:type="dxa"/>
            <w:vAlign w:val="bottom"/>
          </w:tcPr>
          <w:p w:rsidR="00964FE8" w:rsidRPr="00C12557" w:rsidRDefault="00964FE8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B2FE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512" w:type="dxa"/>
          </w:tcPr>
          <w:p w:rsidR="00964FE8" w:rsidRPr="00964FE8" w:rsidRDefault="00964FE8" w:rsidP="00435278">
            <w:pPr>
              <w:tabs>
                <w:tab w:val="right" w:pos="1892"/>
              </w:tabs>
              <w:spacing w:line="240" w:lineRule="auto"/>
              <w:ind w:left="884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:rsidR="006D1C09" w:rsidRPr="006D1C09" w:rsidRDefault="006D1C09" w:rsidP="0043527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</w:t>
      </w:r>
      <w:r w:rsidRPr="0034019B">
        <w:rPr>
          <w:rFonts w:ascii="Angsana New" w:hAnsi="Angsana New" w:hint="cs"/>
          <w:sz w:val="30"/>
          <w:szCs w:val="30"/>
          <w:cs/>
        </w:rPr>
        <w:t>ที่ดิน</w:t>
      </w:r>
      <w:r w:rsidRPr="0034019B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  <w:r w:rsidRPr="0034019B">
        <w:rPr>
          <w:rFonts w:ascii="Angsana New" w:hAnsi="Angsana New" w:hint="cs"/>
          <w:sz w:val="30"/>
          <w:szCs w:val="30"/>
          <w:cs/>
        </w:rPr>
        <w:t>และติดตั้งและอะไหล่ที่สำคัญที่ยังไม่ได้เบิกใช้</w:t>
      </w:r>
    </w:p>
    <w:p w:rsidR="00103A99" w:rsidRPr="0034019B" w:rsidRDefault="00103A99" w:rsidP="00DE7B37">
      <w:pPr>
        <w:pStyle w:val="Bo-Blankline"/>
      </w:pPr>
    </w:p>
    <w:p w:rsidR="00103A99" w:rsidRDefault="00103A99" w:rsidP="00435278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019B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AD0BFA" w:rsidRDefault="00AD0BFA" w:rsidP="00AD0BFA">
      <w:pPr>
        <w:pStyle w:val="Bo-Blankline"/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สิทธิการเช่าที่ดิน</w:t>
      </w:r>
    </w:p>
    <w:p w:rsidR="00103A99" w:rsidRPr="006D1C09" w:rsidRDefault="00103A99" w:rsidP="00435278">
      <w:pPr>
        <w:spacing w:line="240" w:lineRule="auto"/>
        <w:jc w:val="thaiDistribute"/>
        <w:rPr>
          <w:rFonts w:ascii="Angsana New" w:hAnsi="Angsana New"/>
          <w:sz w:val="20"/>
          <w:szCs w:val="20"/>
          <w:highlight w:val="lightGray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สิทธิการเช่าที่ดินที่บริษัทซื้อมาและมีอายุการใช้งานจำกัดแสดงในราคาทุนสุทธิจากค่าตัดจำหน่ายสะสมและขาดทุนจากการด้อยค่า</w:t>
      </w:r>
    </w:p>
    <w:p w:rsidR="00F02FA7" w:rsidRDefault="00F02FA7">
      <w:pPr>
        <w:spacing w:line="240" w:lineRule="auto"/>
        <w:rPr>
          <w:rFonts w:ascii="Angsana New" w:hAnsi="Angsana New"/>
          <w:sz w:val="20"/>
          <w:szCs w:val="20"/>
          <w:cs/>
          <w:lang/>
        </w:rPr>
      </w:pPr>
    </w:p>
    <w:p w:rsidR="00103A99" w:rsidRPr="0034019B" w:rsidRDefault="00103A99" w:rsidP="00435278">
      <w:pPr>
        <w:spacing w:line="240" w:lineRule="auto"/>
        <w:ind w:left="1411" w:hanging="871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103A99" w:rsidRPr="006D1C09" w:rsidRDefault="00103A99" w:rsidP="00435278">
      <w:pPr>
        <w:spacing w:line="240" w:lineRule="auto"/>
        <w:ind w:left="1411" w:hanging="871"/>
        <w:jc w:val="thaiDistribute"/>
        <w:rPr>
          <w:rFonts w:ascii="Angsana New" w:hAnsi="Angsana New"/>
          <w:sz w:val="20"/>
          <w:szCs w:val="20"/>
          <w:highlight w:val="lightGray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 xml:space="preserve">ค่าตัดจำหน่ายรับรู้ในกำไรหรือขาดทุน บริษัทตัดจำหน่ายต้นทุนสุทธิการเช่าที่ดินตามสัญญาเช่าดำเนินงานโดยวิธีเส้นตรงตามอายุของสัญญาเช่า </w:t>
      </w:r>
      <w:r w:rsidR="00E46A7C" w:rsidRPr="0034019B">
        <w:rPr>
          <w:rFonts w:ascii="Angsana New" w:hAnsi="Angsana New"/>
          <w:sz w:val="30"/>
          <w:szCs w:val="30"/>
        </w:rPr>
        <w:t>8</w:t>
      </w:r>
      <w:r w:rsidRPr="0034019B">
        <w:rPr>
          <w:rFonts w:ascii="Angsana New" w:hAnsi="Angsana New" w:hint="cs"/>
          <w:sz w:val="30"/>
          <w:szCs w:val="30"/>
          <w:cs/>
        </w:rPr>
        <w:t xml:space="preserve"> - </w:t>
      </w:r>
      <w:r w:rsidR="00E46A7C" w:rsidRPr="0034019B">
        <w:rPr>
          <w:rFonts w:ascii="Angsana New" w:hAnsi="Angsana New"/>
          <w:sz w:val="30"/>
          <w:szCs w:val="30"/>
        </w:rPr>
        <w:t>10</w:t>
      </w:r>
      <w:r w:rsidRPr="0034019B">
        <w:rPr>
          <w:rFonts w:ascii="Angsana New" w:hAnsi="Angsana New"/>
          <w:sz w:val="30"/>
          <w:szCs w:val="30"/>
          <w:cs/>
        </w:rPr>
        <w:t xml:space="preserve"> ปี</w:t>
      </w:r>
    </w:p>
    <w:p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D0BFA" w:rsidRDefault="00AD0BF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</w:t>
      </w:r>
    </w:p>
    <w:p w:rsidR="00103A99" w:rsidRPr="006D1C09" w:rsidRDefault="00103A99" w:rsidP="00F02FA7">
      <w:pPr>
        <w:pStyle w:val="Bo-Blankline"/>
        <w:rPr>
          <w:highlight w:val="lightGray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</w:t>
      </w:r>
    </w:p>
    <w:p w:rsidR="00103A99" w:rsidRPr="006D1C09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0E2341">
        <w:rPr>
          <w:rFonts w:ascii="Angsana New" w:hAnsi="Angsana New"/>
          <w:sz w:val="30"/>
          <w:szCs w:val="30"/>
        </w:rPr>
        <w:br/>
      </w:r>
      <w:r w:rsidRPr="0034019B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</w:t>
      </w:r>
      <w:r w:rsidR="00843FD6">
        <w:rPr>
          <w:rFonts w:ascii="Angsana New" w:hAnsi="Angsana New"/>
          <w:sz w:val="30"/>
          <w:szCs w:val="30"/>
          <w:cs/>
        </w:rPr>
        <w:t xml:space="preserve">อหุ้นและมีการด้อยค่าในเวลาต่อมา </w:t>
      </w:r>
      <w:r w:rsidRPr="0034019B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:rsidR="00103A99" w:rsidRPr="006D1C09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675FFC" w:rsidRPr="0034019B" w:rsidRDefault="00675FFC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ยอดขาดทุนซึ่งเคยบันทึกในส่วนของผู้ถือหุ้นจะถูก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</w:t>
      </w:r>
      <w:r w:rsidRPr="0034019B">
        <w:rPr>
          <w:rFonts w:ascii="Angsana New" w:hAnsi="Angsana New" w:hint="cs"/>
          <w:sz w:val="30"/>
          <w:szCs w:val="30"/>
          <w:cs/>
        </w:rPr>
        <w:t>โดยไม่ต้องปรับกับยอด</w:t>
      </w:r>
      <w:r w:rsidRPr="0034019B">
        <w:rPr>
          <w:rFonts w:ascii="Angsana New" w:hAnsi="Angsana New"/>
          <w:sz w:val="30"/>
          <w:szCs w:val="30"/>
          <w:cs/>
        </w:rPr>
        <w:t>สินทรัพย์</w:t>
      </w:r>
      <w:r w:rsidRPr="0034019B">
        <w:rPr>
          <w:rFonts w:ascii="Angsana New" w:hAnsi="Angsana New" w:hint="cs"/>
          <w:sz w:val="30"/>
          <w:szCs w:val="30"/>
          <w:cs/>
        </w:rPr>
        <w:t>ทางการเงินดังกล่าว</w:t>
      </w:r>
      <w:r w:rsidRPr="0034019B">
        <w:rPr>
          <w:rFonts w:ascii="Angsana New" w:hAnsi="Angsana New"/>
          <w:sz w:val="30"/>
          <w:szCs w:val="30"/>
          <w:cs/>
        </w:rPr>
        <w:t>ยอดขาดทุนที่บันทึกในกำไร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</w:t>
      </w:r>
    </w:p>
    <w:p w:rsidR="00675FFC" w:rsidRPr="006D1C09" w:rsidRDefault="00675FFC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8D6F10" w:rsidRPr="006D1C09" w:rsidRDefault="008D6F10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43359" w:rsidRDefault="00103A99" w:rsidP="00BE4A29">
      <w:pPr>
        <w:pStyle w:val="BodyText"/>
        <w:spacing w:after="0" w:line="240" w:lineRule="auto"/>
        <w:ind w:left="540"/>
        <w:jc w:val="thaiDistribute"/>
      </w:pPr>
      <w:r w:rsidRPr="0034019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AD0BFA" w:rsidRDefault="00AD0BFA" w:rsidP="00AD0BFA">
      <w:pPr>
        <w:pStyle w:val="Bo-Blankline"/>
        <w:rPr>
          <w:cs/>
        </w:rPr>
      </w:pPr>
    </w:p>
    <w:p w:rsidR="00103A99" w:rsidRDefault="00103A99" w:rsidP="00435278">
      <w:pPr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DB7768" w:rsidRDefault="00DB7768" w:rsidP="00DB7768">
      <w:pPr>
        <w:pStyle w:val="Bo-Blankline"/>
      </w:pPr>
    </w:p>
    <w:p w:rsidR="00F02FA7" w:rsidRDefault="00DB7768" w:rsidP="00F02FA7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DB7768">
        <w:rPr>
          <w:rFonts w:hint="cs"/>
          <w:sz w:val="30"/>
          <w:szCs w:val="30"/>
          <w:cs/>
          <w:lang w:val="en-US"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E43359" w:rsidRDefault="00E43359" w:rsidP="00E43359">
      <w:pPr>
        <w:pStyle w:val="Bo-Blankline"/>
        <w:rPr>
          <w:cs/>
          <w:lang w:val="en-US"/>
        </w:rPr>
      </w:pPr>
    </w:p>
    <w:p w:rsidR="00AD0BFA" w:rsidRDefault="00AD0BF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หนี้สินที่มีภาระดอกเบี้ย</w:t>
      </w:r>
    </w:p>
    <w:p w:rsidR="00103A99" w:rsidRPr="006D1C09" w:rsidRDefault="00103A99" w:rsidP="00DE7B37">
      <w:pPr>
        <w:pStyle w:val="Bo-Blankline"/>
      </w:pP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หนี้สินที่มีภาระดอกเบี้ยบันทึกในราคาทุน</w:t>
      </w:r>
    </w:p>
    <w:p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1E6057" w:rsidRPr="006D1C09" w:rsidRDefault="001E6057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1E6057" w:rsidRPr="006D1C09" w:rsidRDefault="001E6057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:rsidR="00FE5242" w:rsidRPr="006D1C09" w:rsidRDefault="00FE5242" w:rsidP="00FE5242">
      <w:pPr>
        <w:ind w:left="540"/>
        <w:rPr>
          <w:rFonts w:ascii="Angsana New" w:hAnsi="Angsana New"/>
          <w:i/>
          <w:sz w:val="20"/>
          <w:szCs w:val="20"/>
          <w:highlight w:val="cyan"/>
        </w:rPr>
      </w:pPr>
    </w:p>
    <w:p w:rsidR="00E135D3" w:rsidRPr="0016289C" w:rsidRDefault="00E135D3" w:rsidP="00E135D3">
      <w:pPr>
        <w:pStyle w:val="Bo-H3Subhead"/>
      </w:pPr>
      <w:r w:rsidRPr="0016289C">
        <w:rPr>
          <w:cs/>
        </w:rPr>
        <w:t>โครงการสมทบเงิน</w:t>
      </w:r>
    </w:p>
    <w:p w:rsidR="00E135D3" w:rsidRPr="006D1C09" w:rsidRDefault="00E135D3" w:rsidP="00E135D3">
      <w:pPr>
        <w:pStyle w:val="Bo-Blankline"/>
      </w:pPr>
    </w:p>
    <w:p w:rsidR="00E135D3" w:rsidRDefault="00E135D3" w:rsidP="00E135D3">
      <w:pPr>
        <w:pStyle w:val="Bo-C1Content"/>
      </w:pPr>
      <w:r w:rsidRPr="0016289C">
        <w:rPr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DE7B37" w:rsidRPr="0016289C" w:rsidRDefault="00DE7B37" w:rsidP="00DE7B37">
      <w:pPr>
        <w:pStyle w:val="Bo-Blankline"/>
      </w:pPr>
    </w:p>
    <w:p w:rsidR="00E135D3" w:rsidRPr="006E28CC" w:rsidRDefault="00E135D3" w:rsidP="006E28CC">
      <w:pPr>
        <w:pStyle w:val="Bo-C1Content"/>
        <w:rPr>
          <w:i/>
          <w:iCs/>
        </w:rPr>
      </w:pPr>
      <w:r w:rsidRPr="006E28CC">
        <w:rPr>
          <w:i/>
          <w:iCs/>
          <w:cs/>
        </w:rPr>
        <w:t>โครงการผลประโยชน์ที่กำหนดไว้</w:t>
      </w:r>
    </w:p>
    <w:p w:rsidR="00E135D3" w:rsidRPr="0016289C" w:rsidRDefault="00E135D3" w:rsidP="00E135D3">
      <w:pPr>
        <w:pStyle w:val="Bo-Blankline"/>
      </w:pPr>
    </w:p>
    <w:p w:rsidR="00E135D3" w:rsidRPr="0016289C" w:rsidRDefault="00E135D3" w:rsidP="00E135D3">
      <w:pPr>
        <w:pStyle w:val="Bo-C1Content"/>
      </w:pPr>
      <w:r w:rsidRPr="00BC173E">
        <w:rPr>
          <w:cs/>
        </w:rPr>
        <w:t>โครงการผลประโยชน์ที่กำหนดไว้</w:t>
      </w:r>
      <w:r w:rsidRPr="00286F85">
        <w:rPr>
          <w:cs/>
        </w:rPr>
        <w:t>เป็นโครงการผลประโยชน์ที่พนักงานจะได้รับเมื่อเก</w:t>
      </w:r>
      <w:r w:rsidR="00902D69">
        <w:rPr>
          <w:cs/>
        </w:rPr>
        <w:t>ษียณอายุ ภาระผูกพันสุทธิของ</w:t>
      </w:r>
      <w:r w:rsidRPr="00286F85">
        <w:rPr>
          <w:cs/>
        </w:rPr>
        <w:t>บริษัทจากโครงการดังกล่าว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 ๆ ผลประโยชน์ดังกล่าวได้มีการคิดลดกระแสเงินลดเพื่อให้เป็นมูลค่าปัจจุบัน อัตราคิดลดเป็นอัตราจากพันธบัตรรัฐบาลซึ่งมีระยะเวลาครบกำหนดใกล้เคียง</w:t>
      </w:r>
      <w:r w:rsidR="00902D69">
        <w:rPr>
          <w:cs/>
        </w:rPr>
        <w:t>กับระยะเวลาของภาระผูกพันของ</w:t>
      </w:r>
      <w:r w:rsidRPr="00286F85">
        <w:rPr>
          <w:cs/>
        </w:rPr>
        <w:t>บริษัทและมีสกุลเงินเดียวกับสกุลเงินของผลประโยชน์ที่คาดว่าจะจ่าย</w:t>
      </w:r>
    </w:p>
    <w:p w:rsidR="00E135D3" w:rsidRPr="0016289C" w:rsidRDefault="00E135D3" w:rsidP="00E135D3">
      <w:pPr>
        <w:pStyle w:val="Bo-Blankline"/>
      </w:pPr>
    </w:p>
    <w:p w:rsidR="00E135D3" w:rsidRPr="0016289C" w:rsidRDefault="00E135D3" w:rsidP="00E135D3">
      <w:pPr>
        <w:pStyle w:val="Bo-C1Content"/>
      </w:pPr>
      <w:r w:rsidRPr="00C741B3">
        <w:rPr>
          <w:cs/>
        </w:rPr>
        <w:t>การคำนวณภาระผูกพันของโครงการ</w:t>
      </w:r>
      <w:r w:rsidRPr="00286F85">
        <w:rPr>
          <w:cs/>
        </w:rPr>
        <w:t>เงินชดเชยตามกฎหมาย</w:t>
      </w:r>
      <w:r w:rsidRPr="00C741B3">
        <w:rPr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:rsidR="00E43359" w:rsidRDefault="00E43359">
      <w:pPr>
        <w:spacing w:line="240" w:lineRule="auto"/>
        <w:rPr>
          <w:rFonts w:ascii="Angsana New" w:hAnsi="Angsana New"/>
          <w:sz w:val="20"/>
          <w:szCs w:val="20"/>
          <w:cs/>
          <w:lang/>
        </w:rPr>
      </w:pPr>
    </w:p>
    <w:p w:rsidR="00E135D3" w:rsidRDefault="00E135D3" w:rsidP="007918F2">
      <w:pPr>
        <w:pStyle w:val="Bo-C1Content"/>
      </w:pPr>
      <w:r w:rsidRPr="00C741B3">
        <w:rPr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</w:t>
      </w:r>
      <w:r w:rsidR="00902D69">
        <w:rPr>
          <w:cs/>
        </w:rPr>
        <w:t xml:space="preserve">ไรขาดทุนเบ็ดเสร็จอื่นทันที </w:t>
      </w:r>
      <w:r w:rsidRPr="00C741B3">
        <w:rPr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D30D6B" w:rsidRDefault="00D30D6B">
      <w:pPr>
        <w:spacing w:line="240" w:lineRule="auto"/>
        <w:rPr>
          <w:rFonts w:ascii="Angsana New" w:hAnsi="Angsana New"/>
          <w:sz w:val="20"/>
          <w:szCs w:val="20"/>
          <w:lang/>
        </w:rPr>
      </w:pPr>
      <w:r>
        <w:br w:type="page"/>
      </w:r>
    </w:p>
    <w:p w:rsidR="00F02FA7" w:rsidRDefault="00E135D3" w:rsidP="00F02FA7">
      <w:pPr>
        <w:pStyle w:val="Bo-C1Content"/>
      </w:pPr>
      <w:r w:rsidRPr="00C741B3">
        <w:rPr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</w:t>
      </w:r>
      <w:r w:rsidR="00E0150B">
        <w:rPr>
          <w:cs/>
        </w:rPr>
        <w:t xml:space="preserve">ับรู้ในกำไรหรือขาดทุนทันที </w:t>
      </w:r>
      <w:r w:rsidRPr="00C741B3">
        <w:rPr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:rsidR="00E43359" w:rsidRDefault="00E43359" w:rsidP="00E43359">
      <w:pPr>
        <w:pStyle w:val="Bo-Blankline"/>
        <w:rPr>
          <w:cs/>
        </w:rPr>
      </w:pPr>
    </w:p>
    <w:p w:rsidR="00E135D3" w:rsidRPr="00E323CD" w:rsidRDefault="00E135D3" w:rsidP="00E135D3">
      <w:pPr>
        <w:pStyle w:val="Bo-H3Subhead"/>
        <w:rPr>
          <w:cs/>
        </w:rPr>
      </w:pPr>
      <w:r w:rsidRPr="00E323CD">
        <w:rPr>
          <w:rFonts w:hint="cs"/>
          <w:cs/>
          <w:lang w:val="en-US"/>
        </w:rPr>
        <w:t>ผลประโยชน์ระยะสั้นของพนักงาน</w:t>
      </w:r>
    </w:p>
    <w:p w:rsidR="00E135D3" w:rsidRPr="00C27971" w:rsidRDefault="00E135D3" w:rsidP="00E135D3">
      <w:pPr>
        <w:spacing w:line="240" w:lineRule="auto"/>
        <w:ind w:left="567" w:right="-25"/>
        <w:jc w:val="thaiDistribute"/>
        <w:rPr>
          <w:rFonts w:ascii="Angsana New" w:hAnsi="Angsana New"/>
          <w:iCs/>
          <w:sz w:val="20"/>
          <w:szCs w:val="20"/>
        </w:rPr>
      </w:pPr>
    </w:p>
    <w:p w:rsidR="00103A99" w:rsidRDefault="00E135D3" w:rsidP="00E135D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741B3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E0150B">
        <w:rPr>
          <w:rFonts w:ascii="Angsana New" w:hAnsi="Angsana New"/>
          <w:sz w:val="30"/>
          <w:szCs w:val="30"/>
          <w:cs/>
        </w:rPr>
        <w:t>คาดว่าจะจ่ายชำระ หาก</w:t>
      </w:r>
      <w:r w:rsidRPr="00C741B3">
        <w:rPr>
          <w:rFonts w:ascii="Angsana New" w:hAnsi="Angsana New"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D1506D" w:rsidRPr="006D1C09" w:rsidRDefault="00D1506D" w:rsidP="00BA26DF">
      <w:pPr>
        <w:pStyle w:val="Bo-Blankline"/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103A99" w:rsidRDefault="00103A99" w:rsidP="00181614">
      <w:pPr>
        <w:pStyle w:val="Bo-Blankline"/>
      </w:pPr>
    </w:p>
    <w:p w:rsidR="00AD0BFA" w:rsidRDefault="00AD0BFA" w:rsidP="00AD0BFA">
      <w:pPr>
        <w:pStyle w:val="Bo-C1Content"/>
        <w:rPr>
          <w:i/>
          <w:iCs/>
        </w:rPr>
      </w:pPr>
      <w:r w:rsidRPr="00AD0BFA">
        <w:rPr>
          <w:i/>
          <w:iCs/>
          <w:cs/>
        </w:rPr>
        <w:t>ประมาณการหนี้สินสำหรับต้นทุนในการรื้อถอน</w:t>
      </w:r>
    </w:p>
    <w:p w:rsidR="00AD0BFA" w:rsidRDefault="00AD0BFA" w:rsidP="00AD0BFA">
      <w:pPr>
        <w:pStyle w:val="Bo-Blankline"/>
      </w:pPr>
    </w:p>
    <w:p w:rsidR="001770B4" w:rsidRDefault="001770B4" w:rsidP="00AD0BFA">
      <w:pPr>
        <w:pStyle w:val="Bo-C1Content"/>
        <w:rPr>
          <w:rFonts w:asciiTheme="majorBidi" w:hAnsiTheme="majorBidi"/>
        </w:rPr>
      </w:pPr>
      <w:r w:rsidRPr="001770B4">
        <w:rPr>
          <w:rFonts w:asciiTheme="majorBidi" w:hAnsiTheme="majorBidi"/>
          <w:cs/>
        </w:rPr>
        <w:t>บริษัทบันทึกประมาณการหนี้ส</w:t>
      </w:r>
      <w:r>
        <w:rPr>
          <w:rFonts w:asciiTheme="majorBidi" w:hAnsiTheme="majorBidi"/>
          <w:cs/>
        </w:rPr>
        <w:t>ิน</w:t>
      </w:r>
      <w:r w:rsidRPr="001770B4">
        <w:rPr>
          <w:rFonts w:asciiTheme="majorBidi" w:hAnsiTheme="majorBidi"/>
          <w:cs/>
        </w:rPr>
        <w:t>สำหรับต้นทุนในการรื้อถอน(</w:t>
      </w:r>
      <w:r w:rsidRPr="001770B4">
        <w:rPr>
          <w:rFonts w:asciiTheme="majorBidi" w:hAnsiTheme="majorBidi"/>
        </w:rPr>
        <w:t xml:space="preserve">Decommissioning costs) </w:t>
      </w:r>
      <w:r w:rsidRPr="001770B4">
        <w:rPr>
          <w:rFonts w:asciiTheme="majorBidi" w:hAnsiTheme="majorBidi"/>
          <w:cs/>
        </w:rPr>
        <w:t>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</w:t>
      </w:r>
    </w:p>
    <w:p w:rsidR="001770B4" w:rsidRDefault="001770B4" w:rsidP="001770B4">
      <w:pPr>
        <w:pStyle w:val="Bo-Blankline"/>
      </w:pPr>
    </w:p>
    <w:p w:rsidR="00AD0BFA" w:rsidRPr="00AD0BFA" w:rsidRDefault="00AD0BFA" w:rsidP="00AD0BFA">
      <w:pPr>
        <w:pStyle w:val="Bo-C1Content"/>
        <w:rPr>
          <w:rFonts w:asciiTheme="majorBidi" w:hAnsiTheme="majorBidi" w:cstheme="majorBidi"/>
          <w:cs/>
        </w:rPr>
      </w:pPr>
      <w:r w:rsidRPr="00AD0BFA">
        <w:rPr>
          <w:rFonts w:asciiTheme="majorBidi" w:hAnsiTheme="majorBidi"/>
          <w:cs/>
        </w:rPr>
        <w:t>ประมาณการหนี้สินสำหรับต้นทุนในการรื้อถอน</w:t>
      </w:r>
      <w:r w:rsidRPr="00AD0BFA">
        <w:rPr>
          <w:rFonts w:asciiTheme="majorBidi" w:hAnsiTheme="majorBidi" w:cstheme="majorBidi"/>
          <w:cs/>
        </w:rPr>
        <w:t xml:space="preserve">ประมาณขึ้นจากการคิดลดกระแสเงินสดของจำนวนประมาณการต้นทุนการรื้อถอนที่จะจ่ายในอนาคต </w:t>
      </w:r>
      <w:r w:rsidRPr="00AD0BFA">
        <w:rPr>
          <w:rFonts w:asciiTheme="majorBidi" w:hAnsiTheme="majorBidi"/>
          <w:cs/>
        </w:rPr>
        <w:t>ประมาณการหนี้สินสำหรับต้นทุนในการรื้อถอน</w:t>
      </w:r>
      <w:r w:rsidRPr="00AD0BFA">
        <w:rPr>
          <w:rFonts w:asciiTheme="majorBidi" w:hAnsiTheme="majorBidi" w:cstheme="majorBidi"/>
          <w:cs/>
        </w:rPr>
        <w:t>ได้รับการสอบทา</w:t>
      </w:r>
      <w:r>
        <w:rPr>
          <w:rFonts w:asciiTheme="majorBidi" w:hAnsiTheme="majorBidi" w:cstheme="majorBidi"/>
          <w:cs/>
        </w:rPr>
        <w:t>นและประเมินขึ้นโดยวิศวกรของ</w:t>
      </w:r>
      <w:r w:rsidRPr="00AD0BFA">
        <w:rPr>
          <w:rFonts w:asciiTheme="majorBidi" w:hAnsiTheme="majorBidi" w:cstheme="majorBidi"/>
          <w:cs/>
        </w:rPr>
        <w:t>บริษัทและดุลยพินิจของฝ่ายบริหาร</w:t>
      </w:r>
    </w:p>
    <w:p w:rsidR="00AD0BFA" w:rsidRPr="00AD0BFA" w:rsidRDefault="00AD0BFA" w:rsidP="001770B4">
      <w:pPr>
        <w:pStyle w:val="Bo-Blankline"/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รายได้ที่รับรู้ไม่รวมภาษีมูลค่าเพิ่มหรือภาษีขายอื่น ๆ และแสดงสุทธิจากส่วนลดการค้า</w:t>
      </w:r>
    </w:p>
    <w:p w:rsidR="00D30D6B" w:rsidRDefault="00D30D6B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BC1D79" w:rsidRPr="002E2783" w:rsidRDefault="00BC1D79" w:rsidP="00BC1D79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 w:hint="cs"/>
          <w:iCs/>
          <w:sz w:val="30"/>
          <w:szCs w:val="30"/>
          <w:cs/>
        </w:rPr>
        <w:lastRenderedPageBreak/>
        <w:t>การขายสินค้า</w:t>
      </w:r>
    </w:p>
    <w:p w:rsidR="00BC1D79" w:rsidRDefault="00BC1D79" w:rsidP="00BC1D79">
      <w:pPr>
        <w:pStyle w:val="Bo-Blankline"/>
      </w:pPr>
    </w:p>
    <w:p w:rsidR="0062176E" w:rsidRPr="002E2783" w:rsidRDefault="001770B4" w:rsidP="0062176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770B4">
        <w:rPr>
          <w:rFonts w:ascii="Angsana New" w:hAnsi="Angsana New"/>
          <w:iCs/>
          <w:sz w:val="30"/>
          <w:szCs w:val="30"/>
          <w:cs/>
        </w:rPr>
        <w:t>รายได้ค่า</w:t>
      </w:r>
      <w:r w:rsidR="0062176E" w:rsidRPr="002E2783">
        <w:rPr>
          <w:rFonts w:ascii="Angsana New" w:hAnsi="Angsana New"/>
          <w:iCs/>
          <w:sz w:val="30"/>
          <w:szCs w:val="30"/>
          <w:cs/>
        </w:rPr>
        <w:t>ขายสินค้า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รายได้รับรู้ในกำไร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หรือขาดทุน</w:t>
      </w:r>
      <w:r w:rsidRPr="0034019B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:rsidR="00487BF8" w:rsidRDefault="00487BF8" w:rsidP="00BA26DF">
      <w:pPr>
        <w:pStyle w:val="Bo-Blankline"/>
      </w:pPr>
    </w:p>
    <w:p w:rsidR="001770B4" w:rsidRPr="001770B4" w:rsidRDefault="001770B4" w:rsidP="001770B4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770B4">
        <w:rPr>
          <w:rFonts w:ascii="Angsana New" w:hAnsi="Angsana New"/>
          <w:iCs/>
          <w:sz w:val="30"/>
          <w:szCs w:val="30"/>
          <w:cs/>
        </w:rPr>
        <w:t>รายได้ค่าขายไฟฟ้า</w:t>
      </w:r>
    </w:p>
    <w:p w:rsidR="001770B4" w:rsidRDefault="001770B4" w:rsidP="001770B4">
      <w:pPr>
        <w:pStyle w:val="Bo-Blankline"/>
      </w:pPr>
    </w:p>
    <w:p w:rsidR="001770B4" w:rsidRPr="001770B4" w:rsidRDefault="001770B4" w:rsidP="00534779">
      <w:pPr>
        <w:pStyle w:val="Bo-Blankline"/>
        <w:jc w:val="thaiDistribute"/>
        <w:rPr>
          <w:sz w:val="30"/>
          <w:szCs w:val="30"/>
          <w:lang w:eastAsia="en-US"/>
        </w:rPr>
      </w:pPr>
      <w:r w:rsidRPr="001770B4">
        <w:rPr>
          <w:sz w:val="30"/>
          <w:szCs w:val="30"/>
          <w:cs/>
          <w:lang w:eastAsia="en-US"/>
        </w:rPr>
        <w:t>รายได้จากการขายกระแสไฟฟ้าจะรับรู้ในงบกำไรขาดทุ</w:t>
      </w:r>
      <w:r w:rsidR="001F6AC7">
        <w:rPr>
          <w:sz w:val="30"/>
          <w:szCs w:val="30"/>
          <w:cs/>
          <w:lang w:eastAsia="en-US"/>
        </w:rPr>
        <w:t>นตามจำนวนหน่วยวัดที่ส่งมอบตาม</w:t>
      </w:r>
      <w:r w:rsidRPr="00CC38F3">
        <w:rPr>
          <w:sz w:val="30"/>
          <w:szCs w:val="30"/>
          <w:cs/>
          <w:lang w:eastAsia="en-US"/>
        </w:rPr>
        <w:t>อัตราที่กำหนดให้ รายได้จากการขายกระแสไฟฟ้า</w:t>
      </w:r>
      <w:r w:rsidR="001F6AC7">
        <w:rPr>
          <w:rFonts w:hint="cs"/>
          <w:sz w:val="30"/>
          <w:szCs w:val="30"/>
          <w:cs/>
          <w:lang w:eastAsia="en-US"/>
        </w:rPr>
        <w:t>ให้กับการไฟฟ้าฝ่ายผลิตแห่งประเทศไทย (</w:t>
      </w:r>
      <w:r w:rsidR="001F6AC7">
        <w:rPr>
          <w:sz w:val="30"/>
          <w:szCs w:val="30"/>
          <w:lang w:eastAsia="en-US"/>
        </w:rPr>
        <w:t>“</w:t>
      </w:r>
      <w:r w:rsidR="001F6AC7">
        <w:rPr>
          <w:rFonts w:hint="cs"/>
          <w:sz w:val="30"/>
          <w:szCs w:val="30"/>
          <w:cs/>
          <w:lang w:eastAsia="en-US"/>
        </w:rPr>
        <w:t>กฟผ</w:t>
      </w:r>
      <w:r w:rsidR="001F6AC7">
        <w:rPr>
          <w:sz w:val="30"/>
          <w:szCs w:val="30"/>
          <w:lang w:val="en-US" w:eastAsia="en-US"/>
        </w:rPr>
        <w:t>”</w:t>
      </w:r>
      <w:r w:rsidR="001F6AC7">
        <w:rPr>
          <w:rFonts w:hint="cs"/>
          <w:sz w:val="30"/>
          <w:szCs w:val="30"/>
          <w:cs/>
          <w:lang w:val="en-US" w:eastAsia="en-US"/>
        </w:rPr>
        <w:t xml:space="preserve">) </w:t>
      </w:r>
      <w:r w:rsidRPr="00CC38F3">
        <w:rPr>
          <w:sz w:val="30"/>
          <w:szCs w:val="30"/>
          <w:cs/>
          <w:lang w:eastAsia="en-US"/>
        </w:rPr>
        <w:t>จะได้รับส่วนเพิ่ม (</w:t>
      </w:r>
      <w:r w:rsidRPr="00CC38F3">
        <w:rPr>
          <w:sz w:val="30"/>
          <w:szCs w:val="30"/>
          <w:lang w:eastAsia="en-US"/>
        </w:rPr>
        <w:t xml:space="preserve">“ADDER”) </w:t>
      </w:r>
      <w:r w:rsidRPr="00CC38F3">
        <w:rPr>
          <w:sz w:val="30"/>
          <w:szCs w:val="30"/>
          <w:cs/>
          <w:lang w:eastAsia="en-US"/>
        </w:rPr>
        <w:t xml:space="preserve">นับจากวันเริ่มต้นขายไฟฟ้าเชิงพาณิชย์ เป็นระยะเวลา </w:t>
      </w:r>
      <w:r w:rsidR="00CC38F3" w:rsidRPr="00CC38F3">
        <w:rPr>
          <w:sz w:val="30"/>
          <w:szCs w:val="30"/>
          <w:lang w:eastAsia="en-US"/>
        </w:rPr>
        <w:t>7</w:t>
      </w:r>
      <w:r w:rsidR="00AB0BF9">
        <w:rPr>
          <w:sz w:val="30"/>
          <w:szCs w:val="30"/>
          <w:cs/>
          <w:lang w:eastAsia="en-US"/>
        </w:rPr>
        <w:t xml:space="preserve"> ปี หลังจากนั้น</w:t>
      </w:r>
      <w:r w:rsidRPr="00CC38F3">
        <w:rPr>
          <w:sz w:val="30"/>
          <w:szCs w:val="30"/>
          <w:cs/>
          <w:lang w:eastAsia="en-US"/>
        </w:rPr>
        <w:t>รายได้จากการขายกระแสไฟฟ้าจะได้รับในอัตราปกติ</w:t>
      </w:r>
    </w:p>
    <w:p w:rsidR="001770B4" w:rsidRPr="0034019B" w:rsidRDefault="001770B4" w:rsidP="001770B4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iCs/>
          <w:sz w:val="30"/>
          <w:szCs w:val="30"/>
          <w:cs/>
        </w:rPr>
        <w:t>การลงทุน</w:t>
      </w:r>
    </w:p>
    <w:p w:rsidR="00103A99" w:rsidRPr="006D1C09" w:rsidRDefault="00103A99" w:rsidP="00BA26DF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  <w:cs/>
        </w:rPr>
      </w:pPr>
      <w:r w:rsidRPr="0034019B">
        <w:rPr>
          <w:rFonts w:ascii="Angsana New" w:hAnsi="Angsana New"/>
          <w:i/>
          <w:sz w:val="30"/>
          <w:szCs w:val="30"/>
          <w:cs/>
        </w:rPr>
        <w:t>รายได้จากการลงทุน</w:t>
      </w:r>
      <w:r w:rsidRPr="00F34266">
        <w:rPr>
          <w:rFonts w:ascii="Angsana New" w:hAnsi="Angsana New"/>
          <w:i/>
          <w:sz w:val="30"/>
          <w:szCs w:val="30"/>
          <w:cs/>
        </w:rPr>
        <w:t>ประกอบด้วยรายได้ค่าเช่า</w:t>
      </w:r>
      <w:r w:rsidRPr="0034019B">
        <w:rPr>
          <w:rFonts w:ascii="Angsana New" w:hAnsi="Angsana New"/>
          <w:i/>
          <w:sz w:val="30"/>
          <w:szCs w:val="30"/>
          <w:cs/>
        </w:rPr>
        <w:t xml:space="preserve"> เงินปันผลและดอกเบี้ยรับจากการลงทุนเงินฝากธนาคาร</w:t>
      </w:r>
      <w:r w:rsidR="007C6B95">
        <w:rPr>
          <w:rFonts w:ascii="Angsana New" w:hAnsi="Angsana New" w:hint="cs"/>
          <w:i/>
          <w:sz w:val="30"/>
          <w:szCs w:val="30"/>
          <w:cs/>
        </w:rPr>
        <w:t>และเงินให้กู้ยืม</w:t>
      </w:r>
    </w:p>
    <w:p w:rsidR="0058705C" w:rsidRPr="006D1C09" w:rsidRDefault="0058705C" w:rsidP="00BA26DF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:rsidR="00103A99" w:rsidRPr="006D1C09" w:rsidRDefault="00103A99" w:rsidP="00BA26DF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รายได้ค่าเช่ารับรู้ในกำไร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หรือขาดทุน</w:t>
      </w:r>
      <w:r w:rsidRPr="0034019B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1080" w:hanging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:rsidR="00103A99" w:rsidRPr="006D1C09" w:rsidRDefault="00103A99" w:rsidP="00BA26DF">
      <w:pPr>
        <w:pStyle w:val="Bo-Blankline"/>
      </w:pPr>
    </w:p>
    <w:p w:rsidR="00103A9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เงินปันผลรับบันทึกในกำไร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ขาดทุนในวันที่บริษัทมีสิทธิได้รับเงินปันผล</w:t>
      </w:r>
    </w:p>
    <w:p w:rsidR="00BA26DF" w:rsidRPr="0034019B" w:rsidRDefault="00BA26DF" w:rsidP="00BA26DF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1080" w:hanging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:rsidR="00103A99" w:rsidRPr="006D1C09" w:rsidRDefault="00103A99" w:rsidP="00BA26DF">
      <w:pPr>
        <w:pStyle w:val="Bo-Blankline"/>
      </w:pPr>
    </w:p>
    <w:p w:rsidR="00103A9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ดอกเบี้ยรับบันทึกในกำไร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:rsidR="00D211E7" w:rsidRDefault="00D211E7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ต้นทุนทางการเงิน</w:t>
      </w:r>
    </w:p>
    <w:p w:rsidR="00103A99" w:rsidRPr="004401F2" w:rsidRDefault="00103A99" w:rsidP="00BA26DF">
      <w:pPr>
        <w:pStyle w:val="Bo-Blankline"/>
        <w:rPr>
          <w:cs/>
          <w:lang w:val="th-TH"/>
        </w:rPr>
      </w:pPr>
    </w:p>
    <w:p w:rsidR="00944D8A" w:rsidRDefault="001F6AC7" w:rsidP="001F6AC7">
      <w:pPr>
        <w:pStyle w:val="Bo-Blankline"/>
        <w:jc w:val="thaiDistribute"/>
        <w:rPr>
          <w:sz w:val="30"/>
          <w:szCs w:val="30"/>
        </w:rPr>
      </w:pPr>
      <w:r w:rsidRPr="001F6AC7">
        <w:rPr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1F6AC7">
        <w:rPr>
          <w:rFonts w:hint="cs"/>
          <w:sz w:val="30"/>
          <w:szCs w:val="30"/>
          <w:cs/>
        </w:rPr>
        <w:t>หรือ</w:t>
      </w:r>
      <w:r w:rsidRPr="001F6AC7">
        <w:rPr>
          <w:sz w:val="30"/>
          <w:szCs w:val="30"/>
          <w:cs/>
        </w:rPr>
        <w:t>ขาดทุนในงว</w:t>
      </w:r>
      <w:r>
        <w:rPr>
          <w:sz w:val="30"/>
          <w:szCs w:val="30"/>
          <w:cs/>
        </w:rPr>
        <w:t xml:space="preserve">ดที่ค่าใช้จ่ายดังกล่าวเกิดขึ้น </w:t>
      </w:r>
      <w:r w:rsidRPr="001F6AC7">
        <w:rPr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1F6AC7" w:rsidRDefault="001F6AC7" w:rsidP="001F6AC7">
      <w:pPr>
        <w:pStyle w:val="Bo-Blankline"/>
        <w:jc w:val="thaiDistribute"/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:rsidR="00103A99" w:rsidRPr="006D1C09" w:rsidRDefault="00103A99" w:rsidP="00BA26DF">
      <w:pPr>
        <w:pStyle w:val="Bo-Blankline"/>
        <w:rPr>
          <w:rFonts w:eastAsia="Calibri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</w:t>
      </w:r>
      <w:r w:rsidRPr="0034019B">
        <w:rPr>
          <w:rFonts w:ascii="Angsana New" w:hAnsi="Angsana New" w:hint="cs"/>
          <w:sz w:val="30"/>
          <w:szCs w:val="30"/>
          <w:cs/>
        </w:rPr>
        <w:t xml:space="preserve">า </w:t>
      </w:r>
    </w:p>
    <w:p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103A99" w:rsidRDefault="00103A99" w:rsidP="006E28CC">
      <w:pPr>
        <w:pStyle w:val="Bo-Blankline"/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103A99" w:rsidRPr="006D1C09" w:rsidRDefault="00103A99" w:rsidP="006E28CC">
      <w:pPr>
        <w:pStyle w:val="Bo-Blankline"/>
      </w:pPr>
    </w:p>
    <w:p w:rsidR="00103A99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hint="cs"/>
          <w:sz w:val="30"/>
          <w:szCs w:val="30"/>
          <w:cs/>
        </w:rPr>
        <w:t>ค่าใช้จ่าย</w:t>
      </w:r>
      <w:r w:rsidRPr="0034019B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34019B">
        <w:rPr>
          <w:rFonts w:hint="cs"/>
          <w:sz w:val="30"/>
          <w:szCs w:val="30"/>
          <w:cs/>
        </w:rPr>
        <w:t>ของงวด</w:t>
      </w:r>
      <w:r w:rsidRPr="0034019B">
        <w:rPr>
          <w:sz w:val="30"/>
          <w:szCs w:val="30"/>
          <w:cs/>
        </w:rPr>
        <w:t>ปัจจุบันและภาษีเงินได้รอการตัดบัญชีภาษีเงินได้</w:t>
      </w:r>
      <w:r w:rsidRPr="0034019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34019B">
        <w:rPr>
          <w:sz w:val="30"/>
          <w:szCs w:val="30"/>
          <w:cs/>
        </w:rPr>
        <w:t>รับรู้ในกำไร</w:t>
      </w:r>
      <w:r w:rsidRPr="0034019B">
        <w:rPr>
          <w:rFonts w:hint="cs"/>
          <w:sz w:val="30"/>
          <w:szCs w:val="30"/>
          <w:cs/>
        </w:rPr>
        <w:t>หรือ</w:t>
      </w:r>
      <w:r w:rsidRPr="0034019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34019B">
        <w:rPr>
          <w:rFonts w:hint="cs"/>
          <w:sz w:val="30"/>
          <w:szCs w:val="30"/>
          <w:cs/>
        </w:rPr>
        <w:t>ที่เกี่ยวข้อง</w:t>
      </w:r>
      <w:r w:rsidR="000E2341">
        <w:rPr>
          <w:rFonts w:ascii="Angsana New" w:eastAsia="Calibri" w:hAnsi="Angsana New" w:hint="cs"/>
          <w:sz w:val="30"/>
          <w:szCs w:val="30"/>
          <w:cs/>
        </w:rPr>
        <w:t>ในการรวมธุรกิจหรือ</w:t>
      </w:r>
      <w:r w:rsidRPr="0034019B">
        <w:rPr>
          <w:rFonts w:ascii="Angsana New" w:eastAsia="Calibri" w:hAnsi="Angsana New" w:hint="cs"/>
          <w:sz w:val="30"/>
          <w:szCs w:val="30"/>
          <w:cs/>
        </w:rPr>
        <w:t>รายการ</w:t>
      </w:r>
      <w:r w:rsidRPr="0034019B">
        <w:rPr>
          <w:rFonts w:ascii="Angsana New" w:eastAsia="Calibri" w:hAnsi="Angsana New"/>
          <w:sz w:val="30"/>
          <w:szCs w:val="30"/>
          <w:cs/>
        </w:rPr>
        <w:t>ที่</w:t>
      </w:r>
      <w:r w:rsidRPr="0034019B">
        <w:rPr>
          <w:rFonts w:ascii="Angsana New" w:eastAsia="Calibri" w:hAnsi="Angsana New" w:hint="cs"/>
          <w:sz w:val="30"/>
          <w:szCs w:val="30"/>
          <w:cs/>
        </w:rPr>
        <w:t>รับรู้โดยตรง</w:t>
      </w:r>
      <w:r w:rsidRPr="0034019B">
        <w:rPr>
          <w:rFonts w:ascii="Angsana New" w:eastAsia="Calibri" w:hAnsi="Angsana New"/>
          <w:sz w:val="30"/>
          <w:szCs w:val="30"/>
          <w:cs/>
        </w:rPr>
        <w:t>ในส่วนของผู้ถือหุ้น</w:t>
      </w:r>
      <w:r w:rsidRPr="0034019B">
        <w:rPr>
          <w:rFonts w:ascii="Angsana New" w:eastAsia="Calibri" w:hAnsi="Angsana New" w:hint="cs"/>
          <w:sz w:val="30"/>
          <w:szCs w:val="30"/>
          <w:cs/>
        </w:rPr>
        <w:t>หรือกำไรขาดทุนเบ็ดเสร็จอื่น</w:t>
      </w:r>
    </w:p>
    <w:p w:rsidR="00D211E7" w:rsidRPr="0034019B" w:rsidRDefault="00D211E7" w:rsidP="00D211E7">
      <w:pPr>
        <w:pStyle w:val="Bo-Blankline"/>
        <w:rPr>
          <w:rFonts w:eastAsia="Calibri"/>
          <w:cs/>
        </w:rPr>
      </w:pP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ascii="Angsana New" w:eastAsia="Calibri" w:hAnsi="Angsana New" w:hint="cs"/>
          <w:sz w:val="30"/>
          <w:szCs w:val="30"/>
          <w:cs/>
        </w:rPr>
        <w:t>ภาษี</w:t>
      </w:r>
      <w:r w:rsidRPr="0034019B">
        <w:rPr>
          <w:rFonts w:ascii="Angsana New" w:hAnsi="Angsana New" w:hint="cs"/>
          <w:sz w:val="30"/>
          <w:szCs w:val="30"/>
          <w:cs/>
        </w:rPr>
        <w:t>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โดยใช้อัตราภาษีที่ประกาศใช้หรือที่คาดว่ามีผลบังคับใช้ ณ วันที่รายงาน ตลอดจนการ</w:t>
      </w:r>
      <w:r w:rsidRPr="0034019B">
        <w:rPr>
          <w:rFonts w:ascii="Angsana New" w:eastAsia="Calibri" w:hAnsi="Angsana New" w:hint="cs"/>
          <w:sz w:val="30"/>
          <w:szCs w:val="30"/>
          <w:cs/>
        </w:rPr>
        <w:t>ปรับปรุงทางภาษีที่เกี่ยวกับรายการในปีก่อนๆ</w:t>
      </w:r>
    </w:p>
    <w:p w:rsidR="00715850" w:rsidRDefault="00715850">
      <w:pPr>
        <w:spacing w:line="240" w:lineRule="auto"/>
        <w:rPr>
          <w:rFonts w:ascii="Angsana New" w:eastAsia="Calibri" w:hAnsi="Angsana New"/>
          <w:sz w:val="20"/>
          <w:szCs w:val="20"/>
          <w:cs/>
        </w:rPr>
      </w:pP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eastAsia="Calibri" w:hAnsi="Angsana New" w:hint="cs"/>
          <w:sz w:val="30"/>
          <w:szCs w:val="30"/>
          <w:cs/>
        </w:rPr>
        <w:t>ภาษี</w:t>
      </w:r>
      <w:r w:rsidRPr="0034019B">
        <w:rPr>
          <w:rFonts w:ascii="Angsana New" w:hAnsi="Angsana New" w:hint="cs"/>
          <w:sz w:val="30"/>
          <w:szCs w:val="30"/>
          <w:cs/>
        </w:rPr>
        <w:t>เงินได้รอการตัดบัญชี</w:t>
      </w:r>
      <w:r w:rsidRPr="0034019B">
        <w:rPr>
          <w:rFonts w:ascii="Angsana New" w:hAnsi="Angsana New"/>
          <w:sz w:val="30"/>
          <w:szCs w:val="30"/>
          <w:cs/>
        </w:rPr>
        <w:t>บันทึกโ</w:t>
      </w:r>
      <w:r w:rsidRPr="0034019B">
        <w:rPr>
          <w:rFonts w:ascii="Angsana New" w:hAnsi="Angsana New" w:hint="cs"/>
          <w:sz w:val="30"/>
          <w:szCs w:val="30"/>
          <w:cs/>
        </w:rPr>
        <w:t>ดย</w:t>
      </w:r>
      <w:r w:rsidRPr="0034019B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34019B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34019B">
        <w:rPr>
          <w:rFonts w:ascii="Angsana New" w:hAnsi="Angsana New"/>
          <w:sz w:val="30"/>
          <w:szCs w:val="30"/>
          <w:cs/>
        </w:rPr>
        <w:t>ไม่</w:t>
      </w:r>
      <w:r w:rsidRPr="0034019B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34019B">
        <w:rPr>
          <w:rFonts w:ascii="Angsana New" w:hAnsi="Angsana New"/>
          <w:sz w:val="30"/>
          <w:szCs w:val="30"/>
          <w:cs/>
        </w:rPr>
        <w:t>ต่างชั่วคราวต่อไปนี้</w:t>
      </w:r>
      <w:r w:rsidRPr="0034019B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34019B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34019B">
        <w:rPr>
          <w:rFonts w:ascii="Angsana New" w:hAnsi="Angsana New" w:hint="cs"/>
          <w:sz w:val="30"/>
          <w:szCs w:val="30"/>
          <w:cs/>
        </w:rPr>
        <w:t>อนาคต</w:t>
      </w:r>
      <w:r w:rsidRPr="0034019B">
        <w:rPr>
          <w:rFonts w:ascii="Angsana New" w:hAnsi="Angsana New"/>
          <w:sz w:val="30"/>
          <w:szCs w:val="30"/>
          <w:cs/>
        </w:rPr>
        <w:t>อันใกล้</w:t>
      </w:r>
    </w:p>
    <w:p w:rsidR="00103A99" w:rsidRPr="0034019B" w:rsidRDefault="00103A99" w:rsidP="006E28CC">
      <w:pPr>
        <w:pStyle w:val="Bo-Blankline"/>
      </w:pP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34019B">
        <w:rPr>
          <w:rFonts w:ascii="Angsana New" w:hAnsi="Angsana New"/>
          <w:sz w:val="30"/>
          <w:szCs w:val="30"/>
          <w:cs/>
        </w:rPr>
        <w:t>การวัดม</w:t>
      </w:r>
      <w:r w:rsidRPr="0034019B">
        <w:rPr>
          <w:rFonts w:ascii="Angsana New" w:hAnsi="Angsana New" w:hint="cs"/>
          <w:sz w:val="30"/>
          <w:szCs w:val="30"/>
          <w:cs/>
        </w:rPr>
        <w:t>ู</w:t>
      </w:r>
      <w:r w:rsidRPr="0034019B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</w:t>
      </w:r>
      <w:r w:rsidRPr="0034019B">
        <w:rPr>
          <w:rFonts w:ascii="Angsana New" w:eastAsia="Calibri" w:hAnsi="Angsana New"/>
          <w:sz w:val="30"/>
          <w:szCs w:val="30"/>
          <w:cs/>
        </w:rPr>
        <w:t>รายงาน</w:t>
      </w:r>
    </w:p>
    <w:p w:rsidR="00103A99" w:rsidRPr="006D1C09" w:rsidRDefault="00103A99" w:rsidP="006E28CC">
      <w:pPr>
        <w:pStyle w:val="Bo-Blankline"/>
        <w:rPr>
          <w:rFonts w:eastAsia="Calibri"/>
        </w:rPr>
      </w:pPr>
    </w:p>
    <w:p w:rsidR="00103A99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ascii="Angsana New" w:eastAsia="Calibri" w:hAnsi="Angsana New"/>
          <w:sz w:val="30"/>
          <w:szCs w:val="30"/>
          <w:cs/>
        </w:rPr>
        <w:lastRenderedPageBreak/>
        <w:t>ภาษีเงินได้รอการตัดบัญชี</w:t>
      </w:r>
      <w:r w:rsidRPr="0034019B">
        <w:rPr>
          <w:rFonts w:ascii="Angsana New" w:eastAsia="Calibri" w:hAnsi="Angsana New" w:hint="cs"/>
          <w:sz w:val="30"/>
          <w:szCs w:val="30"/>
          <w:cs/>
        </w:rPr>
        <w:t>วัดมูลค่าโดย</w:t>
      </w:r>
      <w:r w:rsidRPr="0034019B">
        <w:rPr>
          <w:rFonts w:ascii="Angsana New" w:eastAsia="Calibri" w:hAnsi="Angsana New"/>
          <w:sz w:val="30"/>
          <w:szCs w:val="30"/>
          <w:cs/>
        </w:rPr>
        <w:t>ใช้อัตราภาษี</w:t>
      </w:r>
      <w:r w:rsidRPr="0034019B">
        <w:rPr>
          <w:rFonts w:ascii="Angsana New" w:eastAsia="Calibri" w:hAnsi="Angsana New" w:hint="cs"/>
          <w:sz w:val="30"/>
          <w:szCs w:val="30"/>
          <w:cs/>
        </w:rPr>
        <w:t xml:space="preserve"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7F2613" w:rsidRPr="0034019B" w:rsidRDefault="007F2613" w:rsidP="007F2613">
      <w:pPr>
        <w:pStyle w:val="Bo-Blankline"/>
        <w:rPr>
          <w:rFonts w:eastAsia="Calibri"/>
        </w:rPr>
      </w:pP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ascii="Angsana New" w:eastAsia="Calibri" w:hAnsi="Angsana New" w:hint="cs"/>
          <w:sz w:val="30"/>
          <w:szCs w:val="30"/>
          <w:cs/>
        </w:rPr>
        <w:t>ใน</w:t>
      </w:r>
      <w:r w:rsidRPr="0034019B">
        <w:rPr>
          <w:rFonts w:ascii="Angsana New" w:hAnsi="Angsana New" w:hint="cs"/>
          <w:sz w:val="30"/>
          <w:szCs w:val="30"/>
          <w:cs/>
        </w:rPr>
        <w:t>การกำหนดมูลค่าของภาษีเงินได้ของงวดปัจจุบันและภาษีเงินได้รอการตัดบัญชี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ๆอาจจะทำให้บริษัทเปลี่ยนการตัดสินใจโดยขึ้นอยู่กับความเพียงพอของภาษีเงินได้ค้างจ่ายที่มีอยู่การเปลี่ยนแปลง</w:t>
      </w:r>
      <w:r w:rsidRPr="0034019B">
        <w:rPr>
          <w:rFonts w:ascii="Angsana New" w:eastAsia="Calibri" w:hAnsi="Angsana New" w:hint="cs"/>
          <w:sz w:val="30"/>
          <w:szCs w:val="30"/>
          <w:cs/>
        </w:rPr>
        <w:t>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103A99" w:rsidRPr="006D1C09" w:rsidRDefault="00103A99" w:rsidP="006E28CC">
      <w:pPr>
        <w:pStyle w:val="Bo-Blankline"/>
        <w:rPr>
          <w:rFonts w:eastAsia="Calibri"/>
        </w:rPr>
      </w:pPr>
    </w:p>
    <w:p w:rsidR="00103A99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ascii="Angsana New" w:eastAsia="Calibri" w:hAnsi="Angsana New"/>
          <w:sz w:val="30"/>
          <w:szCs w:val="30"/>
          <w:cs/>
        </w:rPr>
        <w:t>สินทรัพย์</w:t>
      </w:r>
      <w:r w:rsidRPr="0034019B">
        <w:rPr>
          <w:rFonts w:ascii="Angsana New" w:hAnsi="Angsana New"/>
          <w:sz w:val="30"/>
          <w:szCs w:val="30"/>
          <w:cs/>
        </w:rPr>
        <w:t>ภาษีเงินได้รอการตัดบัญชีและหนี้สินภาษีเงินได้รอ</w:t>
      </w:r>
      <w:r w:rsidRPr="0034019B">
        <w:rPr>
          <w:rFonts w:ascii="Angsana New" w:hAnsi="Angsana New" w:hint="cs"/>
          <w:sz w:val="30"/>
          <w:szCs w:val="30"/>
          <w:cs/>
        </w:rPr>
        <w:t>การ</w:t>
      </w:r>
      <w:r w:rsidRPr="0034019B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</w:t>
      </w:r>
      <w:r w:rsidRPr="0034019B">
        <w:rPr>
          <w:rFonts w:ascii="Angsana New" w:eastAsia="Calibri" w:hAnsi="Angsana New"/>
          <w:sz w:val="30"/>
          <w:szCs w:val="30"/>
          <w:cs/>
        </w:rPr>
        <w:t>หรือตั้งใจจะรับคืนสินทรัพย์และจ่ายชำระหนี้สินในเวลาเดียวกัน</w:t>
      </w:r>
    </w:p>
    <w:p w:rsidR="00E0150B" w:rsidRPr="0034019B" w:rsidRDefault="00E0150B" w:rsidP="00E0150B">
      <w:pPr>
        <w:pStyle w:val="Bo-Blankline"/>
        <w:rPr>
          <w:rFonts w:eastAsia="Calibri"/>
        </w:rPr>
      </w:pPr>
    </w:p>
    <w:p w:rsidR="00182D19" w:rsidRDefault="00103A99" w:rsidP="00182D1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eastAsia="Calibri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</w:t>
      </w:r>
      <w:r w:rsidRPr="0034019B">
        <w:rPr>
          <w:rFonts w:ascii="Angsana New" w:hAnsi="Angsana New"/>
          <w:sz w:val="30"/>
          <w:szCs w:val="30"/>
          <w:cs/>
        </w:rPr>
        <w:t>อนาคตจะมีจำนวนเพียงพอกับการใช้ประโยชน์จากผลแตกต่างชั่วคราวดังกล่าว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715850" w:rsidRDefault="00715850">
      <w:pPr>
        <w:spacing w:line="240" w:lineRule="auto"/>
        <w:rPr>
          <w:rFonts w:ascii="Angsana New" w:hAnsi="Angsana New"/>
          <w:sz w:val="20"/>
          <w:szCs w:val="20"/>
          <w:cs/>
          <w:lang/>
        </w:rPr>
      </w:pPr>
    </w:p>
    <w:p w:rsidR="00182D19" w:rsidRDefault="00182D19" w:rsidP="00086B7B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6D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การดำเนินงานที่ยกเลิก</w:t>
      </w:r>
    </w:p>
    <w:p w:rsidR="00086B7B" w:rsidRPr="00086B7B" w:rsidRDefault="00086B7B" w:rsidP="00086B7B">
      <w:pPr>
        <w:pStyle w:val="Bo-Blankline"/>
        <w:rPr>
          <w:cs/>
        </w:rPr>
      </w:pPr>
    </w:p>
    <w:p w:rsidR="00182D19" w:rsidRPr="004D2FD8" w:rsidRDefault="00182D19" w:rsidP="00182D19">
      <w:pPr>
        <w:pStyle w:val="BodyText"/>
        <w:spacing w:after="0" w:line="240" w:lineRule="auto"/>
        <w:ind w:left="540"/>
        <w:jc w:val="thaiDistribute"/>
        <w:rPr>
          <w:rStyle w:val="Bo-BlanklineChar"/>
        </w:rPr>
      </w:pPr>
      <w:r w:rsidRPr="00BA26DF">
        <w:rPr>
          <w:rFonts w:ascii="Angsana New" w:hAnsi="Angsana New" w:hint="cs"/>
          <w:b/>
          <w:sz w:val="30"/>
          <w:szCs w:val="30"/>
          <w:cs/>
        </w:rPr>
        <w:t xml:space="preserve">การดำเนินงานที่ยกเลิกเป็นส่วนประกอบของธุรกิจของกลุ่มบริษัท เป็นสายงานธุรกิจที่สำคัญหรือเขตภูมิศาสตร์ที่แยกต่างหากที่ยกเลิก </w:t>
      </w:r>
      <w:r w:rsidRPr="00BA26DF">
        <w:rPr>
          <w:rFonts w:hint="cs"/>
          <w:b/>
          <w:sz w:val="30"/>
          <w:szCs w:val="30"/>
          <w:cs/>
        </w:rPr>
        <w:t>โดยจัดประเภทเป็นการดำเนินงานที่ยกเลิกเมื่อมีการขายหรือเมื่อเข้าเงื่อนไขของการถือไว้เพื่อขาย แล้วแต่เวลาใดจะเกิดขึ้นก่อนเมื่อมีการจัดประเภทเป็นการดำเนินงานที่ยกเลิก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:rsidR="00D211E7" w:rsidRDefault="00D211E7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กำไรต่อหุ้น </w:t>
      </w:r>
    </w:p>
    <w:p w:rsidR="00103A99" w:rsidRPr="006D1C09" w:rsidRDefault="00103A99" w:rsidP="00715850">
      <w:pPr>
        <w:pStyle w:val="Bo-Blankline"/>
      </w:pPr>
    </w:p>
    <w:p w:rsidR="007B1DF6" w:rsidRDefault="00103A99" w:rsidP="00435278">
      <w:pPr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4019B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:rsidR="007F2613" w:rsidRDefault="007F2613" w:rsidP="007F2613">
      <w:pPr>
        <w:pStyle w:val="Bo-Blankline"/>
      </w:pPr>
    </w:p>
    <w:p w:rsidR="00403CA1" w:rsidRPr="0034019B" w:rsidRDefault="00403CA1" w:rsidP="00403CA1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05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2205BA" w:rsidRDefault="002205BA" w:rsidP="002205BA">
      <w:pPr>
        <w:pStyle w:val="Bo-Blankline"/>
        <w:rPr>
          <w:lang w:val="en-US"/>
        </w:rPr>
      </w:pPr>
    </w:p>
    <w:p w:rsidR="002205BA" w:rsidRDefault="002205BA" w:rsidP="002205BA">
      <w:pPr>
        <w:pStyle w:val="Bo-C1Content"/>
      </w:pPr>
      <w:r>
        <w:rPr>
          <w:rFonts w:hint="cs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:rsidR="002205BA" w:rsidRPr="006D1C09" w:rsidRDefault="002205BA" w:rsidP="00435278">
      <w:pPr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:rsidR="00CF2B36" w:rsidRPr="006D1C09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F2B36" w:rsidRPr="0034019B" w:rsidRDefault="00CF2B36" w:rsidP="00435278">
      <w:pPr>
        <w:pStyle w:val="Bo-C1Content"/>
      </w:pPr>
      <w:r w:rsidRPr="0034019B">
        <w:rPr>
          <w:rFonts w:hint="cs"/>
          <w:cs/>
        </w:rPr>
        <w:t xml:space="preserve">เพื่อวัตถุประสงค์ในการจัดทำงบการเงิน </w:t>
      </w:r>
      <w:r w:rsidRPr="0034019B">
        <w:rPr>
          <w:cs/>
        </w:rPr>
        <w:t>บุคคลหรือกิจการ</w:t>
      </w:r>
      <w:r w:rsidRPr="0034019B">
        <w:rPr>
          <w:rFonts w:hint="cs"/>
          <w:cs/>
        </w:rPr>
        <w:t>เป็นบุคคลหรือกิจการ</w:t>
      </w:r>
      <w:r w:rsidRPr="0034019B">
        <w:rPr>
          <w:cs/>
        </w:rPr>
        <w:t>ที่เกี่ยวข้องกัน</w:t>
      </w:r>
      <w:r w:rsidR="007F2613">
        <w:rPr>
          <w:rFonts w:hint="cs"/>
          <w:cs/>
        </w:rPr>
        <w:t>กับ</w:t>
      </w:r>
      <w:r w:rsidRPr="0034019B">
        <w:rPr>
          <w:rFonts w:hint="cs"/>
          <w:cs/>
        </w:rPr>
        <w:t>บริษัท</w:t>
      </w:r>
      <w:r w:rsidR="007F2613">
        <w:rPr>
          <w:rFonts w:hint="cs"/>
          <w:cs/>
        </w:rPr>
        <w:t>หาก</w:t>
      </w:r>
      <w:r w:rsidRPr="0034019B">
        <w:rPr>
          <w:rFonts w:hint="cs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</w:t>
      </w:r>
      <w:r w:rsidR="008F12C5" w:rsidRPr="0034019B">
        <w:rPr>
          <w:rFonts w:hint="cs"/>
          <w:cs/>
        </w:rPr>
        <w:t>นัย</w:t>
      </w:r>
      <w:r w:rsidRPr="0034019B">
        <w:rPr>
          <w:rFonts w:hint="cs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8F12C5" w:rsidRPr="0034019B">
        <w:rPr>
          <w:rFonts w:hint="cs"/>
          <w:cs/>
        </w:rPr>
        <w:t>หรือ</w:t>
      </w:r>
      <w:r w:rsidR="006868D4" w:rsidRPr="0034019B">
        <w:rPr>
          <w:rFonts w:hint="cs"/>
          <w:cs/>
        </w:rPr>
        <w:t>บริษัทอยู่ภายใต้</w:t>
      </w:r>
      <w:r w:rsidR="006522B5" w:rsidRPr="0034019B">
        <w:rPr>
          <w:rFonts w:hint="cs"/>
          <w:cs/>
          <w:lang w:val="en-US"/>
        </w:rPr>
        <w:t>การ</w:t>
      </w:r>
      <w:r w:rsidRPr="0034019B">
        <w:rPr>
          <w:rFonts w:hint="cs"/>
          <w:cs/>
        </w:rPr>
        <w:t>ควบคุมเดียวกันหรือ</w:t>
      </w:r>
      <w:r w:rsidR="008F12C5" w:rsidRPr="0034019B">
        <w:rPr>
          <w:rFonts w:hint="cs"/>
          <w:cs/>
        </w:rPr>
        <w:t>อยู่ภายใต้</w:t>
      </w:r>
      <w:r w:rsidRPr="0034019B">
        <w:rPr>
          <w:rFonts w:hint="cs"/>
          <w:cs/>
        </w:rPr>
        <w:t>อิทธิพลอย่างมี</w:t>
      </w:r>
      <w:r w:rsidR="008F12C5" w:rsidRPr="0034019B">
        <w:rPr>
          <w:rFonts w:hint="cs"/>
          <w:cs/>
        </w:rPr>
        <w:t>นัย</w:t>
      </w:r>
      <w:r w:rsidRPr="0034019B">
        <w:rPr>
          <w:rFonts w:hint="cs"/>
          <w:cs/>
        </w:rPr>
        <w:t>สำคัญเดียวกัน</w:t>
      </w:r>
      <w:r w:rsidR="008907A6" w:rsidRPr="0034019B">
        <w:rPr>
          <w:rFonts w:hint="cs"/>
          <w:b/>
          <w:cs/>
        </w:rPr>
        <w:t>กับบุคคลหรือกิจการนั้น</w:t>
      </w:r>
      <w:r w:rsidRPr="0034019B">
        <w:rPr>
          <w:rFonts w:hint="cs"/>
          <w:cs/>
        </w:rPr>
        <w:t xml:space="preserve"> การเกี่ยวข้องกันนี้อาจเป็นรายบุคคลหรือเป็นกิจการ</w:t>
      </w:r>
    </w:p>
    <w:p w:rsidR="008851C7" w:rsidRPr="006D1C09" w:rsidRDefault="008851C7" w:rsidP="00435278">
      <w:pPr>
        <w:pStyle w:val="Bo-C1Content"/>
        <w:rPr>
          <w:sz w:val="20"/>
          <w:szCs w:val="20"/>
        </w:rPr>
      </w:pPr>
    </w:p>
    <w:p w:rsidR="00CF2B36" w:rsidRPr="0034019B" w:rsidRDefault="004401F2" w:rsidP="00435278">
      <w:pPr>
        <w:pStyle w:val="Bo-C1Content"/>
      </w:pPr>
      <w:r>
        <w:rPr>
          <w:cs/>
        </w:rPr>
        <w:t>ความสัมพันธ์ที่มี</w:t>
      </w:r>
      <w:r w:rsidR="006A7EFD" w:rsidRPr="0034019B">
        <w:rPr>
          <w:rFonts w:hint="cs"/>
          <w:b/>
          <w:cs/>
        </w:rPr>
        <w:t>กับผู้บริหารสำคัญ</w:t>
      </w:r>
      <w:r w:rsidR="00CF2B36" w:rsidRPr="0034019B">
        <w:rPr>
          <w:cs/>
        </w:rPr>
        <w:t xml:space="preserve">หรือกิจการที่เกี่ยวข้องกันมีดังนี้ </w:t>
      </w:r>
    </w:p>
    <w:p w:rsidR="005950A8" w:rsidRDefault="005950A8" w:rsidP="00E43359">
      <w:pPr>
        <w:pStyle w:val="Bo-Blankline"/>
      </w:pPr>
    </w:p>
    <w:tbl>
      <w:tblPr>
        <w:tblW w:w="9270" w:type="dxa"/>
        <w:tblInd w:w="450" w:type="dxa"/>
        <w:tblLayout w:type="fixed"/>
        <w:tblLook w:val="0000"/>
      </w:tblPr>
      <w:tblGrid>
        <w:gridCol w:w="4086"/>
        <w:gridCol w:w="1134"/>
        <w:gridCol w:w="4050"/>
      </w:tblGrid>
      <w:tr w:rsidR="00597348" w:rsidRPr="00F902C1" w:rsidTr="004401F2">
        <w:trPr>
          <w:trHeight w:val="20"/>
          <w:tblHeader/>
        </w:trPr>
        <w:tc>
          <w:tcPr>
            <w:tcW w:w="4086" w:type="dxa"/>
            <w:shd w:val="clear" w:color="auto" w:fill="auto"/>
            <w:vAlign w:val="bottom"/>
          </w:tcPr>
          <w:p w:rsidR="00597348" w:rsidRPr="003C652D" w:rsidRDefault="00597348" w:rsidP="00C1774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:rsidR="00597348" w:rsidRPr="003C652D" w:rsidRDefault="00597348" w:rsidP="00C1774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  <w:vAlign w:val="bottom"/>
          </w:tcPr>
          <w:p w:rsidR="00597348" w:rsidRPr="003C652D" w:rsidRDefault="00597348" w:rsidP="00C1774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99.99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ในบริษัทและมีกรรมการร่วมกันกับบริษัท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362C28" w:rsidRDefault="00597348" w:rsidP="00C177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t>บริษัท ซีนิธ อินเตอร์เนชั่นแนล เทรดดิ้ง จำกัด</w:t>
            </w:r>
          </w:p>
          <w:p w:rsidR="00597348" w:rsidRPr="002244ED" w:rsidRDefault="00597348" w:rsidP="00C17744">
            <w:pPr>
              <w:ind w:right="-108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(เดิมชื่อบริษัท ทีพีไอ เพาเวอร์ จำกัด)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lastRenderedPageBreak/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ทีพีไอ บริการ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6D1C09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6D1C09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(1997)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6D1C09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6D1C09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อินเตอร์เทรด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6D1C09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6D1C09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6D1C09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</w:t>
            </w:r>
            <w:r w:rsidRPr="0023635D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จำกัด(มหาชน)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โปรดักส์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บางกอกสหประกันภัย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97348" w:rsidRPr="00F902C1" w:rsidTr="004401F2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C17744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8851C7" w:rsidRPr="006D1C09" w:rsidRDefault="008851C7" w:rsidP="00435278">
      <w:pPr>
        <w:pStyle w:val="Bo-C1Content"/>
        <w:rPr>
          <w:sz w:val="20"/>
          <w:szCs w:val="20"/>
        </w:rPr>
      </w:pPr>
    </w:p>
    <w:p w:rsidR="00187D86" w:rsidRPr="0034019B" w:rsidRDefault="00187D86" w:rsidP="00435278">
      <w:pPr>
        <w:pStyle w:val="Bo-C1Content"/>
      </w:pPr>
      <w:r w:rsidRPr="0034019B">
        <w:rPr>
          <w:rFonts w:hint="cs"/>
          <w:cs/>
        </w:rPr>
        <w:t>นโยบายการกำหนดราคาสำหรับรายการ</w:t>
      </w:r>
      <w:r w:rsidR="0004140C" w:rsidRPr="0034019B">
        <w:rPr>
          <w:rFonts w:hint="cs"/>
          <w:cs/>
        </w:rPr>
        <w:t>แต่ละประเภท</w:t>
      </w:r>
      <w:r w:rsidRPr="0034019B">
        <w:rPr>
          <w:rFonts w:hint="cs"/>
          <w:cs/>
        </w:rPr>
        <w:t>อธิบายได้ดังต่อไปนี้</w:t>
      </w:r>
    </w:p>
    <w:p w:rsidR="00F9189B" w:rsidRPr="006D1C09" w:rsidRDefault="00F9189B" w:rsidP="009A4B8E">
      <w:pPr>
        <w:pStyle w:val="Bo-C1Content"/>
        <w:rPr>
          <w:sz w:val="20"/>
          <w:szCs w:val="20"/>
        </w:rPr>
      </w:pPr>
    </w:p>
    <w:tbl>
      <w:tblPr>
        <w:tblW w:w="8764" w:type="dxa"/>
        <w:tblInd w:w="558" w:type="dxa"/>
        <w:tblLayout w:type="fixed"/>
        <w:tblLook w:val="0000"/>
      </w:tblPr>
      <w:tblGrid>
        <w:gridCol w:w="3945"/>
        <w:gridCol w:w="4819"/>
      </w:tblGrid>
      <w:tr w:rsidR="005C563F" w:rsidRPr="00F902C1" w:rsidTr="008C12ED">
        <w:trPr>
          <w:tblHeader/>
        </w:trPr>
        <w:tc>
          <w:tcPr>
            <w:tcW w:w="3945" w:type="dxa"/>
          </w:tcPr>
          <w:p w:rsidR="005C563F" w:rsidRPr="003C652D" w:rsidRDefault="005C563F" w:rsidP="005C56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5C563F" w:rsidRPr="003C652D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5C563F" w:rsidRPr="00F902C1" w:rsidTr="005C563F">
        <w:tc>
          <w:tcPr>
            <w:tcW w:w="3945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="00B9617B"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4819" w:type="dxa"/>
          </w:tcPr>
          <w:p w:rsidR="005C563F" w:rsidRPr="00DB0648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64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="00D211E7" w:rsidRPr="00DB0648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="00D211E7" w:rsidRPr="00DB06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5C563F" w:rsidRPr="00F902C1" w:rsidTr="005C563F">
        <w:tc>
          <w:tcPr>
            <w:tcW w:w="3945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="008F33F0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4819" w:type="dxa"/>
          </w:tcPr>
          <w:p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="00482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/ </w:t>
            </w:r>
            <w:r w:rsidR="0048248B"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B129C9" w:rsidRPr="00F902C1" w:rsidTr="005C563F">
        <w:tc>
          <w:tcPr>
            <w:tcW w:w="3945" w:type="dxa"/>
          </w:tcPr>
          <w:p w:rsidR="00B129C9" w:rsidRPr="005C563F" w:rsidRDefault="00B129C9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:rsidR="00B129C9" w:rsidRPr="005C563F" w:rsidRDefault="00B129C9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5C563F" w:rsidRPr="00F902C1" w:rsidTr="005C563F">
        <w:tc>
          <w:tcPr>
            <w:tcW w:w="3945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563F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  <w:r w:rsidR="000243FB">
              <w:rPr>
                <w:rFonts w:ascii="Angsana New" w:hAnsi="Angsana New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4819" w:type="dxa"/>
          </w:tcPr>
          <w:p w:rsidR="005C563F" w:rsidRPr="005C563F" w:rsidRDefault="005C563F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0243FB" w:rsidRPr="00F902C1" w:rsidTr="005C563F">
        <w:tc>
          <w:tcPr>
            <w:tcW w:w="3945" w:type="dxa"/>
          </w:tcPr>
          <w:p w:rsidR="000243FB" w:rsidRPr="005C563F" w:rsidRDefault="000B6737" w:rsidP="000B67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ขายหลักทรัพย์เผื่อขาย</w:t>
            </w:r>
          </w:p>
        </w:tc>
        <w:tc>
          <w:tcPr>
            <w:tcW w:w="4819" w:type="dxa"/>
          </w:tcPr>
          <w:p w:rsidR="000243FB" w:rsidRPr="005C563F" w:rsidRDefault="000243FB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9068A3" w:rsidRPr="00F902C1" w:rsidTr="005C563F">
        <w:tc>
          <w:tcPr>
            <w:tcW w:w="3945" w:type="dxa"/>
          </w:tcPr>
          <w:p w:rsidR="009068A3" w:rsidRPr="00CB0A44" w:rsidRDefault="009068A3" w:rsidP="00CB0A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0A44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CB0A44" w:rsidRPr="00CB0A44">
              <w:rPr>
                <w:rFonts w:ascii="Angsana New" w:hAnsi="Angsana New" w:hint="cs"/>
                <w:sz w:val="30"/>
                <w:szCs w:val="30"/>
                <w:cs/>
              </w:rPr>
              <w:t>สินทรัพย์เพื่อการสำรวจ</w:t>
            </w:r>
            <w:r w:rsidRPr="00CB0A44">
              <w:rPr>
                <w:rFonts w:ascii="Angsana New" w:hAnsi="Angsana New" w:hint="cs"/>
                <w:sz w:val="30"/>
                <w:szCs w:val="30"/>
                <w:cs/>
              </w:rPr>
              <w:t>ปิโตรเลียม</w:t>
            </w:r>
          </w:p>
        </w:tc>
        <w:tc>
          <w:tcPr>
            <w:tcW w:w="4819" w:type="dxa"/>
          </w:tcPr>
          <w:p w:rsidR="009068A3" w:rsidRPr="00CB0A44" w:rsidRDefault="009068A3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0A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8413F0" w:rsidRPr="00F902C1" w:rsidTr="005C563F">
        <w:tc>
          <w:tcPr>
            <w:tcW w:w="3945" w:type="dxa"/>
          </w:tcPr>
          <w:p w:rsidR="008413F0" w:rsidRPr="00CB0A44" w:rsidRDefault="008413F0" w:rsidP="00CB0A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:rsidR="008413F0" w:rsidRPr="00CB0A44" w:rsidRDefault="008413F0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8C12ED" w:rsidRPr="00F902C1" w:rsidTr="005C563F">
        <w:tc>
          <w:tcPr>
            <w:tcW w:w="3945" w:type="dxa"/>
          </w:tcPr>
          <w:p w:rsidR="008C12ED" w:rsidRPr="00CB0A44" w:rsidRDefault="008C12ED" w:rsidP="00CB0A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:rsidR="008C12ED" w:rsidRPr="00CB0A44" w:rsidRDefault="008C12ED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48248B" w:rsidRPr="00F902C1" w:rsidTr="005C563F">
        <w:tc>
          <w:tcPr>
            <w:tcW w:w="3945" w:type="dxa"/>
          </w:tcPr>
          <w:p w:rsidR="0048248B" w:rsidRPr="005C563F" w:rsidRDefault="0048248B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:rsidR="0048248B" w:rsidRPr="005C563F" w:rsidRDefault="0048248B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5C563F" w:rsidRPr="00F902C1" w:rsidTr="005C563F">
        <w:tc>
          <w:tcPr>
            <w:tcW w:w="3945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5C563F" w:rsidRPr="00F902C1" w:rsidTr="005C563F">
        <w:tc>
          <w:tcPr>
            <w:tcW w:w="3945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ค่าบริการพลังงานเพื่อการผลิตไฟฟ้า</w:t>
            </w:r>
          </w:p>
        </w:tc>
        <w:tc>
          <w:tcPr>
            <w:tcW w:w="4819" w:type="dxa"/>
          </w:tcPr>
          <w:p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5C563F" w:rsidRPr="00F902C1" w:rsidTr="005C563F">
        <w:tc>
          <w:tcPr>
            <w:tcW w:w="3945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</w:tcPr>
          <w:p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ลบร้อยละ </w:t>
            </w: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5C563F" w:rsidRPr="00F902C1" w:rsidTr="005C563F">
        <w:tc>
          <w:tcPr>
            <w:tcW w:w="3945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B351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ถึง </w:t>
            </w:r>
            <w:r w:rsidR="002B3512"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</w:p>
        </w:tc>
      </w:tr>
    </w:tbl>
    <w:p w:rsidR="00E43359" w:rsidRDefault="00E43359" w:rsidP="00435278">
      <w:pPr>
        <w:pStyle w:val="Bo-C1Content"/>
        <w:rPr>
          <w:sz w:val="20"/>
          <w:szCs w:val="20"/>
          <w:cs/>
        </w:rPr>
      </w:pPr>
    </w:p>
    <w:p w:rsidR="00E43359" w:rsidRDefault="00E43359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:rsidR="007B2482" w:rsidRPr="0034019B" w:rsidRDefault="00B66F41" w:rsidP="00435278">
      <w:pPr>
        <w:pStyle w:val="Bo-C1Content"/>
      </w:pPr>
      <w:r w:rsidRPr="0034019B">
        <w:rPr>
          <w:cs/>
        </w:rPr>
        <w:lastRenderedPageBreak/>
        <w:t>รายการที่สำคัญกับบุคคลหรือกิจการที่เกี่ยวข้อ</w:t>
      </w:r>
      <w:r w:rsidR="004C4F0E" w:rsidRPr="0034019B">
        <w:rPr>
          <w:cs/>
        </w:rPr>
        <w:t xml:space="preserve">งกันสำหรับแต่ละปีสิ้นสุดวันที่ </w:t>
      </w:r>
      <w:r w:rsidR="004C4F0E" w:rsidRPr="0034019B">
        <w:t>31</w:t>
      </w:r>
      <w:r w:rsidRPr="0034019B">
        <w:rPr>
          <w:cs/>
        </w:rPr>
        <w:t xml:space="preserve"> ธันวาคม</w:t>
      </w:r>
      <w:r w:rsidR="007B2482" w:rsidRPr="0034019B">
        <w:rPr>
          <w:cs/>
        </w:rPr>
        <w:t>สรุปได้ดังนี้</w:t>
      </w:r>
    </w:p>
    <w:p w:rsidR="00B73E7A" w:rsidRDefault="00B73E7A" w:rsidP="00C103F6">
      <w:pPr>
        <w:pStyle w:val="Bo-Blankline"/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0"/>
        <w:gridCol w:w="1255"/>
        <w:gridCol w:w="1793"/>
        <w:gridCol w:w="236"/>
        <w:gridCol w:w="1811"/>
      </w:tblGrid>
      <w:tr w:rsidR="00B73E7A" w:rsidRPr="00B73E7A" w:rsidTr="008F33F0">
        <w:tc>
          <w:tcPr>
            <w:tcW w:w="3960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:rsidR="00B73E7A" w:rsidRPr="00B73E7A" w:rsidRDefault="00B73E7A" w:rsidP="00B73E7A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  <w:tc>
          <w:tcPr>
            <w:tcW w:w="236" w:type="dxa"/>
            <w:vAlign w:val="bottom"/>
          </w:tcPr>
          <w:p w:rsidR="00B73E7A" w:rsidRPr="00B73E7A" w:rsidRDefault="00B73E7A" w:rsidP="00B73E7A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:rsidR="00B73E7A" w:rsidRPr="00B73E7A" w:rsidRDefault="00B73E7A" w:rsidP="00B73E7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73E7A" w:rsidRPr="00B73E7A" w:rsidTr="008F33F0">
        <w:tc>
          <w:tcPr>
            <w:tcW w:w="3960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73E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73E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5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center"/>
          </w:tcPr>
          <w:p w:rsidR="00B73E7A" w:rsidRPr="00B73E7A" w:rsidRDefault="00B73E7A" w:rsidP="00B73E7A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  <w:vAlign w:val="center"/>
          </w:tcPr>
          <w:p w:rsidR="00B73E7A" w:rsidRPr="00B73E7A" w:rsidRDefault="00B73E7A" w:rsidP="00B73E7A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B73E7A" w:rsidRPr="00B73E7A" w:rsidTr="008F33F0">
        <w:tc>
          <w:tcPr>
            <w:tcW w:w="3960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0" w:type="dxa"/>
            <w:gridSpan w:val="3"/>
            <w:vAlign w:val="center"/>
          </w:tcPr>
          <w:p w:rsidR="00B73E7A" w:rsidRPr="00B73E7A" w:rsidRDefault="00B73E7A" w:rsidP="00B73E7A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E7A" w:rsidRPr="00B73E7A" w:rsidTr="008F33F0">
        <w:tc>
          <w:tcPr>
            <w:tcW w:w="3960" w:type="dxa"/>
          </w:tcPr>
          <w:p w:rsidR="00B73E7A" w:rsidRPr="00B73E7A" w:rsidRDefault="001B27F3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การดำเนินงานต่อเนื่</w:t>
            </w:r>
            <w:r w:rsidR="00B73E7A"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อง</w:t>
            </w:r>
          </w:p>
        </w:tc>
        <w:tc>
          <w:tcPr>
            <w:tcW w:w="1255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E7A" w:rsidRPr="00B73E7A" w:rsidTr="008F33F0">
        <w:tc>
          <w:tcPr>
            <w:tcW w:w="3960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5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B73E7A" w:rsidRPr="00430E2C" w:rsidRDefault="00B73E7A" w:rsidP="00430E2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E7A" w:rsidRPr="00B73E7A" w:rsidTr="008F33F0">
        <w:tc>
          <w:tcPr>
            <w:tcW w:w="3960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 w:rsidR="00430E2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255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B73E7A" w:rsidRPr="00430E2C" w:rsidRDefault="004E63FC" w:rsidP="00430E2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565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044</w:t>
            </w:r>
          </w:p>
        </w:tc>
        <w:tc>
          <w:tcPr>
            <w:tcW w:w="236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B73E7A" w:rsidRPr="00B73E7A" w:rsidRDefault="00B73E7A" w:rsidP="00B73E7A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548,039</w:t>
            </w:r>
          </w:p>
        </w:tc>
      </w:tr>
      <w:tr w:rsidR="00B73E7A" w:rsidRPr="00B73E7A" w:rsidTr="008F33F0">
        <w:tc>
          <w:tcPr>
            <w:tcW w:w="3960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255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B73E7A" w:rsidRPr="00430E2C" w:rsidRDefault="00096A28" w:rsidP="00430E2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328,586</w:t>
            </w:r>
          </w:p>
        </w:tc>
        <w:tc>
          <w:tcPr>
            <w:tcW w:w="236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B73E7A" w:rsidRPr="00B73E7A" w:rsidRDefault="00B73E7A" w:rsidP="00B73E7A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25,402</w:t>
            </w:r>
          </w:p>
        </w:tc>
      </w:tr>
      <w:tr w:rsidR="00B73E7A" w:rsidRPr="00B73E7A" w:rsidTr="008F33F0">
        <w:tc>
          <w:tcPr>
            <w:tcW w:w="3960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</w:t>
            </w:r>
            <w:r w:rsidR="008F33F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(ดูหมาย</w:t>
            </w:r>
            <w:r w:rsidRPr="008014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="00715850" w:rsidRPr="008014A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  <w:r w:rsidRPr="008014A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55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4E63FC" w:rsidRPr="00430E2C" w:rsidRDefault="004E63FC" w:rsidP="004E63F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73E7A" w:rsidRPr="00B73E7A" w:rsidRDefault="00B73E7A" w:rsidP="00B73E7A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B73E7A" w:rsidRPr="00B73E7A" w:rsidRDefault="00B73E7A" w:rsidP="00B73E7A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1,474,421</w:t>
            </w:r>
          </w:p>
        </w:tc>
      </w:tr>
      <w:tr w:rsidR="004E63FC" w:rsidRPr="00B73E7A" w:rsidTr="008F33F0">
        <w:tc>
          <w:tcPr>
            <w:tcW w:w="3960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9EA">
              <w:rPr>
                <w:rFonts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5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4E63FC" w:rsidRPr="00430E2C" w:rsidRDefault="004E63FC" w:rsidP="004E63F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28,910</w:t>
            </w:r>
          </w:p>
        </w:tc>
        <w:tc>
          <w:tcPr>
            <w:tcW w:w="236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4E63FC" w:rsidRPr="00B73E7A" w:rsidRDefault="004E63FC" w:rsidP="004E63F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8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12,702</w:t>
            </w:r>
          </w:p>
        </w:tc>
      </w:tr>
      <w:tr w:rsidR="004E63FC" w:rsidRPr="00B73E7A" w:rsidTr="008F33F0">
        <w:tc>
          <w:tcPr>
            <w:tcW w:w="3960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255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4E63FC" w:rsidRPr="00430E2C" w:rsidRDefault="004E63FC" w:rsidP="004E63F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11,489</w:t>
            </w:r>
          </w:p>
        </w:tc>
        <w:tc>
          <w:tcPr>
            <w:tcW w:w="236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4E63FC" w:rsidRPr="00B73E7A" w:rsidRDefault="004E63FC" w:rsidP="004E63F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63FC" w:rsidRPr="00B73E7A" w:rsidTr="008F33F0">
        <w:tc>
          <w:tcPr>
            <w:tcW w:w="3960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1255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4E63FC" w:rsidRPr="00430E2C" w:rsidRDefault="004E63FC" w:rsidP="004E63F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36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4E63FC" w:rsidRPr="00B73E7A" w:rsidRDefault="004E63FC" w:rsidP="004E63F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63FC" w:rsidRPr="00B73E7A" w:rsidTr="008F33F0">
        <w:tc>
          <w:tcPr>
            <w:tcW w:w="3960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55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4E63FC" w:rsidRPr="00430E2C" w:rsidRDefault="00C722A7" w:rsidP="004E63F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992</w:t>
            </w:r>
          </w:p>
        </w:tc>
        <w:tc>
          <w:tcPr>
            <w:tcW w:w="236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4E63FC" w:rsidRPr="00B73E7A" w:rsidRDefault="004E63FC" w:rsidP="004E63F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63,052</w:t>
            </w:r>
          </w:p>
        </w:tc>
      </w:tr>
      <w:tr w:rsidR="004E63FC" w:rsidRPr="00B73E7A" w:rsidTr="008F33F0">
        <w:tc>
          <w:tcPr>
            <w:tcW w:w="3960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55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4E63FC" w:rsidRPr="00430E2C" w:rsidRDefault="004E63FC" w:rsidP="004E63F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4E63FC" w:rsidRPr="00B73E7A" w:rsidRDefault="004E63FC" w:rsidP="004E63F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4E63FC" w:rsidRPr="00B73E7A" w:rsidRDefault="004E63FC" w:rsidP="004E63F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4,003</w:t>
            </w:r>
          </w:p>
        </w:tc>
      </w:tr>
      <w:tr w:rsidR="008014A4" w:rsidRPr="00B73E7A" w:rsidTr="008F33F0">
        <w:tc>
          <w:tcPr>
            <w:tcW w:w="3960" w:type="dxa"/>
          </w:tcPr>
          <w:p w:rsidR="008014A4" w:rsidRPr="00B73E7A" w:rsidRDefault="008014A4" w:rsidP="008014A4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9EA">
              <w:rPr>
                <w:rFonts w:cs="Angsana New"/>
                <w:sz w:val="30"/>
                <w:szCs w:val="30"/>
                <w:cs/>
              </w:rPr>
              <w:t>เงินปันผล</w:t>
            </w:r>
            <w:r>
              <w:rPr>
                <w:rFonts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255" w:type="dxa"/>
          </w:tcPr>
          <w:p w:rsidR="008014A4" w:rsidRPr="00B73E7A" w:rsidRDefault="008014A4" w:rsidP="008014A4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8014A4" w:rsidRPr="00430E2C" w:rsidRDefault="008014A4" w:rsidP="008014A4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2,551,750</w:t>
            </w:r>
          </w:p>
        </w:tc>
        <w:tc>
          <w:tcPr>
            <w:tcW w:w="236" w:type="dxa"/>
          </w:tcPr>
          <w:p w:rsidR="008014A4" w:rsidRPr="00B73E7A" w:rsidRDefault="008014A4" w:rsidP="008014A4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8014A4" w:rsidRPr="00B73E7A" w:rsidRDefault="008014A4" w:rsidP="008014A4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14A4" w:rsidRPr="00B73E7A" w:rsidTr="008F33F0">
        <w:tc>
          <w:tcPr>
            <w:tcW w:w="3960" w:type="dxa"/>
          </w:tcPr>
          <w:p w:rsidR="008014A4" w:rsidRPr="00B73E7A" w:rsidRDefault="008014A4" w:rsidP="008014A4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55" w:type="dxa"/>
          </w:tcPr>
          <w:p w:rsidR="008014A4" w:rsidRPr="00B73E7A" w:rsidRDefault="008014A4" w:rsidP="008014A4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8014A4" w:rsidRPr="00430E2C" w:rsidRDefault="008014A4" w:rsidP="008014A4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236" w:type="dxa"/>
          </w:tcPr>
          <w:p w:rsidR="008014A4" w:rsidRPr="00B73E7A" w:rsidRDefault="008014A4" w:rsidP="008014A4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8014A4" w:rsidRPr="00B73E7A" w:rsidRDefault="008014A4" w:rsidP="008014A4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1,061</w:t>
            </w:r>
          </w:p>
        </w:tc>
      </w:tr>
      <w:tr w:rsidR="008014A4" w:rsidRPr="00B73E7A" w:rsidTr="008F33F0">
        <w:tc>
          <w:tcPr>
            <w:tcW w:w="3960" w:type="dxa"/>
          </w:tcPr>
          <w:p w:rsidR="008014A4" w:rsidRPr="00B73E7A" w:rsidRDefault="008014A4" w:rsidP="008014A4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5" w:type="dxa"/>
          </w:tcPr>
          <w:p w:rsidR="008014A4" w:rsidRPr="00B73E7A" w:rsidRDefault="008014A4" w:rsidP="008014A4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8014A4" w:rsidRPr="00430E2C" w:rsidRDefault="008014A4" w:rsidP="008014A4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014A4" w:rsidRPr="00B73E7A" w:rsidRDefault="008014A4" w:rsidP="008014A4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8014A4" w:rsidRPr="00B73E7A" w:rsidRDefault="008014A4" w:rsidP="008014A4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D0677C" w:rsidRPr="00430E2C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D0677C" w:rsidRPr="00B73E7A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71,982</w:t>
            </w: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D0677C" w:rsidRPr="00430E2C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D0677C" w:rsidRPr="00B73E7A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5,091</w:t>
            </w: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D0677C" w:rsidRPr="00430E2C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D0677C" w:rsidRPr="00B73E7A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15,714</w:t>
            </w: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D0677C" w:rsidRPr="00430E2C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D0677C" w:rsidRPr="00B73E7A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D0677C" w:rsidRPr="00430E2C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89,122</w:t>
            </w:r>
          </w:p>
        </w:tc>
        <w:tc>
          <w:tcPr>
            <w:tcW w:w="236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D0677C" w:rsidRPr="00B73E7A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20,059</w:t>
            </w: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ขายหลักทรัพย์เผื่อขาย</w:t>
            </w: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D0677C" w:rsidRPr="00430E2C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D0677C" w:rsidRPr="00B73E7A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416,000</w:t>
            </w: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ขายสินทรัพย์เพื่อการสำรวจปิโตรเลียม</w:t>
            </w: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D0677C" w:rsidRPr="00430E2C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D0677C" w:rsidRPr="00B73E7A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1,208,822</w:t>
            </w: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D0677C" w:rsidRPr="00430E2C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3,580</w:t>
            </w:r>
          </w:p>
        </w:tc>
        <w:tc>
          <w:tcPr>
            <w:tcW w:w="236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D0677C" w:rsidRPr="00B73E7A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D0677C" w:rsidRPr="00430E2C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</w:t>
            </w:r>
          </w:p>
        </w:tc>
        <w:tc>
          <w:tcPr>
            <w:tcW w:w="236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D0677C" w:rsidRPr="00B73E7A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711D">
              <w:rPr>
                <w:rFonts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D0677C" w:rsidRPr="00430E2C" w:rsidRDefault="00C722A7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45,763</w:t>
            </w:r>
          </w:p>
        </w:tc>
        <w:tc>
          <w:tcPr>
            <w:tcW w:w="236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D0677C" w:rsidRPr="00B73E7A" w:rsidRDefault="00D0677C" w:rsidP="00D0677C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:rsidR="00D0677C" w:rsidRPr="00B73E7A" w:rsidRDefault="00D0677C" w:rsidP="00D0677C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เฉพาะกิจการ</w:t>
            </w:r>
          </w:p>
        </w:tc>
        <w:tc>
          <w:tcPr>
            <w:tcW w:w="236" w:type="dxa"/>
            <w:vAlign w:val="bottom"/>
          </w:tcPr>
          <w:p w:rsidR="00D0677C" w:rsidRPr="00B73E7A" w:rsidRDefault="00D0677C" w:rsidP="00D0677C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:rsidR="00D0677C" w:rsidRPr="00B73E7A" w:rsidRDefault="00D0677C" w:rsidP="00D06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center"/>
          </w:tcPr>
          <w:p w:rsidR="00D0677C" w:rsidRPr="00B73E7A" w:rsidRDefault="00D0677C" w:rsidP="00D0677C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  <w:vAlign w:val="center"/>
          </w:tcPr>
          <w:p w:rsidR="00D0677C" w:rsidRPr="00B73E7A" w:rsidRDefault="00D0677C" w:rsidP="00D0677C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0" w:type="dxa"/>
            <w:gridSpan w:val="3"/>
            <w:vAlign w:val="center"/>
          </w:tcPr>
          <w:p w:rsidR="00D0677C" w:rsidRPr="00B73E7A" w:rsidRDefault="00D0677C" w:rsidP="00D0677C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677C" w:rsidRPr="00B73E7A" w:rsidTr="008F33F0">
        <w:tc>
          <w:tcPr>
            <w:tcW w:w="3960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="003772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255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0677C" w:rsidRPr="00B73E7A" w:rsidRDefault="00D0677C" w:rsidP="00D0677C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D0677C" w:rsidRPr="00B73E7A" w:rsidRDefault="00D0677C" w:rsidP="00D0677C">
            <w:pPr>
              <w:pStyle w:val="Bo-Blankline"/>
              <w:tabs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0DB" w:rsidRPr="00B73E7A" w:rsidTr="008F33F0">
        <w:tc>
          <w:tcPr>
            <w:tcW w:w="3960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55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ED10DB" w:rsidRPr="00430E2C" w:rsidRDefault="00ED10DB" w:rsidP="00ED10DB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16,508</w:t>
            </w:r>
          </w:p>
        </w:tc>
        <w:tc>
          <w:tcPr>
            <w:tcW w:w="236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ED10DB" w:rsidRPr="00B73E7A" w:rsidRDefault="00ED10DB" w:rsidP="00ED10DB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10DB" w:rsidRPr="00B73E7A" w:rsidTr="008F33F0">
        <w:tc>
          <w:tcPr>
            <w:tcW w:w="3960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255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ED10DB" w:rsidRPr="00430E2C" w:rsidRDefault="00ED10DB" w:rsidP="00ED10DB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19,275</w:t>
            </w:r>
          </w:p>
        </w:tc>
        <w:tc>
          <w:tcPr>
            <w:tcW w:w="236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ED10DB" w:rsidRPr="00B73E7A" w:rsidRDefault="00ED10DB" w:rsidP="00ED10DB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6,596</w:t>
            </w:r>
          </w:p>
        </w:tc>
      </w:tr>
      <w:tr w:rsidR="00ED10DB" w:rsidRPr="00B73E7A" w:rsidTr="008F33F0">
        <w:tc>
          <w:tcPr>
            <w:tcW w:w="3960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55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ED10DB" w:rsidRPr="00430E2C" w:rsidRDefault="00ED10DB" w:rsidP="00ED10DB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8,429</w:t>
            </w:r>
          </w:p>
        </w:tc>
        <w:tc>
          <w:tcPr>
            <w:tcW w:w="236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ED10DB" w:rsidRPr="00B73E7A" w:rsidRDefault="00ED10DB" w:rsidP="00ED10DB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  <w:tr w:rsidR="00ED10DB" w:rsidRPr="00B73E7A" w:rsidTr="008F33F0">
        <w:tc>
          <w:tcPr>
            <w:tcW w:w="3960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DDB">
              <w:rPr>
                <w:rFonts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5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ED10DB" w:rsidRPr="00430E2C" w:rsidRDefault="00ED10DB" w:rsidP="00ED10DB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ED10DB" w:rsidRPr="00B73E7A" w:rsidRDefault="00ED10DB" w:rsidP="00ED10DB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10DB" w:rsidRPr="00B73E7A" w:rsidTr="008F33F0">
        <w:tc>
          <w:tcPr>
            <w:tcW w:w="3960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5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ED10DB" w:rsidRPr="00430E2C" w:rsidRDefault="00ED10DB" w:rsidP="00ED10DB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D10DB" w:rsidRPr="00B73E7A" w:rsidRDefault="00ED10DB" w:rsidP="00ED10DB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ED10DB" w:rsidRPr="00B73E7A" w:rsidRDefault="00ED10DB" w:rsidP="00ED10DB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6E67" w:rsidRPr="00B73E7A" w:rsidTr="008F33F0">
        <w:tc>
          <w:tcPr>
            <w:tcW w:w="3960" w:type="dxa"/>
          </w:tcPr>
          <w:p w:rsidR="00DC6E67" w:rsidRPr="00B73E7A" w:rsidRDefault="00DC6E67" w:rsidP="00DC6E67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55" w:type="dxa"/>
          </w:tcPr>
          <w:p w:rsidR="00DC6E67" w:rsidRPr="00B73E7A" w:rsidRDefault="00DC6E67" w:rsidP="00DC6E67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</w:tcPr>
          <w:p w:rsidR="00DC6E67" w:rsidRPr="00430E2C" w:rsidRDefault="00096A28" w:rsidP="00DC6E67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31,881</w:t>
            </w:r>
          </w:p>
        </w:tc>
        <w:tc>
          <w:tcPr>
            <w:tcW w:w="236" w:type="dxa"/>
          </w:tcPr>
          <w:p w:rsidR="00DC6E67" w:rsidRPr="00B73E7A" w:rsidRDefault="00DC6E67" w:rsidP="00DC6E67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</w:tcPr>
          <w:p w:rsidR="00DC6E67" w:rsidRPr="00B73E7A" w:rsidRDefault="00DC6E67" w:rsidP="00DC6E67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6E67" w:rsidRPr="00B73E7A" w:rsidTr="008F33F0">
        <w:tc>
          <w:tcPr>
            <w:tcW w:w="3960" w:type="dxa"/>
          </w:tcPr>
          <w:p w:rsidR="00DC6E67" w:rsidRPr="00B73E7A" w:rsidRDefault="00DC6E67" w:rsidP="00DC6E67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2B1">
              <w:rPr>
                <w:rFonts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55" w:type="dxa"/>
          </w:tcPr>
          <w:p w:rsidR="00DC6E67" w:rsidRPr="00B73E7A" w:rsidRDefault="00DC6E67" w:rsidP="00DC6E67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:rsidR="00DC6E67" w:rsidRPr="00430E2C" w:rsidRDefault="00096A28" w:rsidP="00DC6E67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36" w:type="dxa"/>
          </w:tcPr>
          <w:p w:rsidR="00DC6E67" w:rsidRPr="00B73E7A" w:rsidRDefault="00DC6E67" w:rsidP="00DC6E67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:rsidR="00DC6E67" w:rsidRPr="00B73E7A" w:rsidRDefault="00DC6E67" w:rsidP="00DC6E67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E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6E67" w:rsidRPr="00B73E7A" w:rsidTr="008F33F0">
        <w:tc>
          <w:tcPr>
            <w:tcW w:w="3960" w:type="dxa"/>
          </w:tcPr>
          <w:p w:rsidR="00DC6E67" w:rsidRPr="00B73E7A" w:rsidRDefault="00DC6E67" w:rsidP="00DC6E67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DDB">
              <w:rPr>
                <w:rFonts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3D31EF">
              <w:rPr>
                <w:rFonts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5" w:type="dxa"/>
          </w:tcPr>
          <w:p w:rsidR="00DC6E67" w:rsidRPr="00B73E7A" w:rsidRDefault="00DC6E67" w:rsidP="00DC6E67">
            <w:pPr>
              <w:pStyle w:val="Bo-Blankline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</w:tcPr>
          <w:p w:rsidR="00DC6E67" w:rsidRPr="00430E2C" w:rsidRDefault="00096A28" w:rsidP="00DC6E67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32,577</w:t>
            </w:r>
          </w:p>
        </w:tc>
        <w:tc>
          <w:tcPr>
            <w:tcW w:w="236" w:type="dxa"/>
          </w:tcPr>
          <w:p w:rsidR="00DC6E67" w:rsidRPr="00430E2C" w:rsidRDefault="00DC6E67" w:rsidP="00DC6E67">
            <w:pPr>
              <w:pStyle w:val="Bo-Blankline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</w:tcPr>
          <w:p w:rsidR="00DC6E67" w:rsidRPr="00D01256" w:rsidRDefault="00DC6E67" w:rsidP="00DC6E67">
            <w:pPr>
              <w:pStyle w:val="Bo-Blanklin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563003" w:rsidRDefault="00563003" w:rsidP="00FE000D">
      <w:pPr>
        <w:pStyle w:val="Bo-Blankline"/>
        <w:rPr>
          <w:cs/>
        </w:rPr>
      </w:pPr>
    </w:p>
    <w:p w:rsidR="003E32B5" w:rsidRDefault="003E32B5" w:rsidP="003E32B5">
      <w:pPr>
        <w:pStyle w:val="Bo-C1Content"/>
      </w:pPr>
      <w:r w:rsidRPr="00B210DE">
        <w:rPr>
          <w:cs/>
        </w:rPr>
        <w:t xml:space="preserve">ยอดคงเหลือกับกิจการที่เกี่ยวข้องกัน ณ วันที่ </w:t>
      </w:r>
      <w:r>
        <w:rPr>
          <w:rFonts w:hint="cs"/>
          <w:cs/>
        </w:rPr>
        <w:t xml:space="preserve">31 ธันวาคม </w:t>
      </w:r>
      <w:r w:rsidRPr="00B210DE">
        <w:rPr>
          <w:cs/>
        </w:rPr>
        <w:t xml:space="preserve"> มีดังนี้</w:t>
      </w:r>
    </w:p>
    <w:p w:rsidR="003E32B5" w:rsidRPr="00193B87" w:rsidRDefault="003E32B5" w:rsidP="003E32B5">
      <w:pPr>
        <w:pStyle w:val="Bo-C1Content"/>
        <w:ind w:left="0" w:firstLine="567"/>
        <w:rPr>
          <w:sz w:val="16"/>
          <w:szCs w:val="16"/>
        </w:rPr>
      </w:pPr>
    </w:p>
    <w:tbl>
      <w:tblPr>
        <w:tblW w:w="9204" w:type="dxa"/>
        <w:tblInd w:w="426" w:type="dxa"/>
        <w:tblLook w:val="04A0"/>
      </w:tblPr>
      <w:tblGrid>
        <w:gridCol w:w="4320"/>
        <w:gridCol w:w="810"/>
        <w:gridCol w:w="270"/>
        <w:gridCol w:w="564"/>
        <w:gridCol w:w="450"/>
        <w:gridCol w:w="1260"/>
        <w:gridCol w:w="270"/>
        <w:gridCol w:w="1260"/>
      </w:tblGrid>
      <w:tr w:rsidR="003E32B5" w:rsidRPr="00970BCB" w:rsidTr="008C0F77">
        <w:tc>
          <w:tcPr>
            <w:tcW w:w="432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644" w:type="dxa"/>
            <w:gridSpan w:val="3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2B5" w:rsidRPr="00970BCB" w:rsidTr="008C0F77">
        <w:tc>
          <w:tcPr>
            <w:tcW w:w="432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dxa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3E32B5" w:rsidRPr="00970BCB" w:rsidTr="008C0F77">
        <w:tc>
          <w:tcPr>
            <w:tcW w:w="432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dxa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E32B5" w:rsidRPr="00970BCB" w:rsidTr="008C0F77">
        <w:tc>
          <w:tcPr>
            <w:tcW w:w="4320" w:type="dxa"/>
          </w:tcPr>
          <w:p w:rsidR="003E32B5" w:rsidRPr="00C12557" w:rsidRDefault="003E32B5" w:rsidP="00C17744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</w:tcPr>
          <w:p w:rsidR="003E32B5" w:rsidRPr="00604263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604263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dxa"/>
          </w:tcPr>
          <w:p w:rsidR="003E32B5" w:rsidRPr="001C52E8" w:rsidRDefault="003E32B5" w:rsidP="00C17744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970BCB" w:rsidRDefault="00DC6E67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61,916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970BCB" w:rsidRDefault="003E32B5" w:rsidP="00C17744">
            <w:pPr>
              <w:tabs>
                <w:tab w:val="decimal" w:pos="99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40,722</w:t>
            </w:r>
          </w:p>
        </w:tc>
      </w:tr>
      <w:tr w:rsidR="003E32B5" w:rsidRPr="00970BCB" w:rsidTr="008C0F77">
        <w:tc>
          <w:tcPr>
            <w:tcW w:w="4320" w:type="dxa"/>
          </w:tcPr>
          <w:p w:rsidR="003E32B5" w:rsidRPr="00C12557" w:rsidRDefault="003E32B5" w:rsidP="00C17744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:rsidR="003E32B5" w:rsidRPr="00604263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604263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dxa"/>
          </w:tcPr>
          <w:p w:rsidR="003E32B5" w:rsidRPr="00970BCB" w:rsidRDefault="003E32B5" w:rsidP="00C17744">
            <w:pPr>
              <w:tabs>
                <w:tab w:val="decimal" w:pos="882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0F53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0F53" w:rsidRDefault="003E32B5" w:rsidP="00C17744">
            <w:pPr>
              <w:tabs>
                <w:tab w:val="decimal" w:pos="99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2B5" w:rsidRPr="00970BCB" w:rsidTr="008C0F77">
        <w:tc>
          <w:tcPr>
            <w:tcW w:w="4320" w:type="dxa"/>
          </w:tcPr>
          <w:p w:rsidR="003E32B5" w:rsidRPr="00C12557" w:rsidRDefault="003E32B5" w:rsidP="00C17744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10" w:type="dxa"/>
          </w:tcPr>
          <w:p w:rsidR="003E32B5" w:rsidRPr="00970BCB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dxa"/>
          </w:tcPr>
          <w:p w:rsidR="003E32B5" w:rsidRPr="001C52E8" w:rsidRDefault="003E32B5" w:rsidP="00C17744">
            <w:pPr>
              <w:tabs>
                <w:tab w:val="decimal" w:pos="531"/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0F53" w:rsidRDefault="00DC6E67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66,468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0F53" w:rsidRDefault="003E32B5" w:rsidP="00C17744">
            <w:pPr>
              <w:tabs>
                <w:tab w:val="decimal" w:pos="99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1,348,432</w:t>
            </w:r>
          </w:p>
        </w:tc>
      </w:tr>
      <w:tr w:rsidR="003E32B5" w:rsidRPr="00970BCB" w:rsidTr="008C0F77">
        <w:tc>
          <w:tcPr>
            <w:tcW w:w="4320" w:type="dxa"/>
          </w:tcPr>
          <w:p w:rsidR="003E32B5" w:rsidRPr="00C12557" w:rsidRDefault="003E32B5" w:rsidP="00C17744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810" w:type="dxa"/>
          </w:tcPr>
          <w:p w:rsidR="003E32B5" w:rsidRPr="00970BCB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dxa"/>
          </w:tcPr>
          <w:p w:rsidR="003E32B5" w:rsidRPr="001C52E8" w:rsidRDefault="003E32B5" w:rsidP="00C17744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0F53" w:rsidRDefault="00DC6E67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0F53" w:rsidRDefault="003E32B5" w:rsidP="00C17744">
            <w:pPr>
              <w:tabs>
                <w:tab w:val="decimal" w:pos="99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</w:tr>
      <w:tr w:rsidR="003E32B5" w:rsidRPr="00970BCB" w:rsidTr="008C0F77">
        <w:tc>
          <w:tcPr>
            <w:tcW w:w="4320" w:type="dxa"/>
          </w:tcPr>
          <w:p w:rsidR="003E32B5" w:rsidRPr="00C12557" w:rsidRDefault="003E32B5" w:rsidP="00C17744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810" w:type="dxa"/>
          </w:tcPr>
          <w:p w:rsidR="003E32B5" w:rsidRPr="00970BCB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dxa"/>
          </w:tcPr>
          <w:p w:rsidR="003E32B5" w:rsidRPr="001C52E8" w:rsidRDefault="003E32B5" w:rsidP="00C17744">
            <w:pPr>
              <w:tabs>
                <w:tab w:val="decimal" w:pos="531"/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0F53" w:rsidRDefault="00DC6E67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0F53" w:rsidRDefault="003E32B5" w:rsidP="00C17744">
            <w:pPr>
              <w:tabs>
                <w:tab w:val="decimal" w:pos="99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3E32B5" w:rsidRPr="00970BCB" w:rsidTr="008C0F77">
        <w:tc>
          <w:tcPr>
            <w:tcW w:w="4320" w:type="dxa"/>
          </w:tcPr>
          <w:p w:rsidR="003E32B5" w:rsidRPr="00C12557" w:rsidRDefault="003E32B5" w:rsidP="00C17744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810" w:type="dxa"/>
          </w:tcPr>
          <w:p w:rsidR="003E32B5" w:rsidRPr="00970BCB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dxa"/>
          </w:tcPr>
          <w:p w:rsidR="003E32B5" w:rsidRPr="001C52E8" w:rsidRDefault="003E32B5" w:rsidP="00C17744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0F53" w:rsidRDefault="00DC6E67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0F53" w:rsidRDefault="003E32B5" w:rsidP="00C17744">
            <w:pPr>
              <w:tabs>
                <w:tab w:val="decimal" w:pos="99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E32B5" w:rsidRPr="00970BCB" w:rsidTr="008C0F77">
        <w:tc>
          <w:tcPr>
            <w:tcW w:w="4320" w:type="dxa"/>
          </w:tcPr>
          <w:p w:rsidR="003E32B5" w:rsidRPr="00C12557" w:rsidRDefault="003E32B5" w:rsidP="00C17744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อุตสาหกรรมสหธัญพืช จำกัด</w:t>
            </w:r>
          </w:p>
        </w:tc>
        <w:tc>
          <w:tcPr>
            <w:tcW w:w="810" w:type="dxa"/>
          </w:tcPr>
          <w:p w:rsidR="003E32B5" w:rsidRPr="00970BCB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dxa"/>
          </w:tcPr>
          <w:p w:rsidR="003E32B5" w:rsidRPr="001C52E8" w:rsidRDefault="003E32B5" w:rsidP="00C17744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Default="00DC6E67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604263" w:rsidRDefault="003E32B5" w:rsidP="00C17744">
            <w:pPr>
              <w:tabs>
                <w:tab w:val="decimal" w:pos="61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E32B5" w:rsidRPr="00970BCB" w:rsidTr="008C0F77">
        <w:tc>
          <w:tcPr>
            <w:tcW w:w="4320" w:type="dxa"/>
          </w:tcPr>
          <w:p w:rsidR="003E32B5" w:rsidRPr="00C12557" w:rsidRDefault="003E32B5" w:rsidP="00C17744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C12557">
              <w:rPr>
                <w:rFonts w:ascii="Angsana New" w:hAnsi="Angsana New"/>
                <w:sz w:val="30"/>
                <w:szCs w:val="30"/>
              </w:rPr>
              <w:t>(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12557">
              <w:rPr>
                <w:rFonts w:ascii="Angsana New" w:hAnsi="Angsana New"/>
                <w:sz w:val="30"/>
                <w:szCs w:val="30"/>
              </w:rPr>
              <w:t>)</w:t>
            </w:r>
            <w:r w:rsidRPr="009A3F43">
              <w:rPr>
                <w:rFonts w:ascii="Angsana New" w:hAnsi="Angsana New"/>
                <w:color w:val="FFFFFF"/>
                <w:sz w:val="30"/>
                <w:szCs w:val="30"/>
              </w:rPr>
              <w:t xml:space="preserve">. </w:t>
            </w:r>
          </w:p>
        </w:tc>
        <w:tc>
          <w:tcPr>
            <w:tcW w:w="810" w:type="dxa"/>
          </w:tcPr>
          <w:p w:rsidR="003E32B5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E32B5" w:rsidRDefault="003E32B5" w:rsidP="00C17744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dxa"/>
          </w:tcPr>
          <w:p w:rsidR="003E32B5" w:rsidRPr="001C52E8" w:rsidRDefault="003E32B5" w:rsidP="00C17744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970BCB" w:rsidRDefault="00DC6E67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970BCB" w:rsidRDefault="003E32B5" w:rsidP="00C17744">
            <w:pPr>
              <w:tabs>
                <w:tab w:val="decimal" w:pos="99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3E32B5" w:rsidRPr="00970BCB" w:rsidTr="008C0F77">
        <w:tc>
          <w:tcPr>
            <w:tcW w:w="4320" w:type="dxa"/>
          </w:tcPr>
          <w:p w:rsidR="003E32B5" w:rsidRPr="00EA3DD2" w:rsidRDefault="003E32B5" w:rsidP="00C17744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  <w:r w:rsidRPr="009A3F43">
              <w:rPr>
                <w:rFonts w:ascii="Angsana New" w:hAnsi="Angsana New"/>
                <w:color w:val="FFFFFF"/>
                <w:sz w:val="30"/>
                <w:szCs w:val="30"/>
              </w:rPr>
              <w:t>…..</w:t>
            </w:r>
          </w:p>
        </w:tc>
        <w:tc>
          <w:tcPr>
            <w:tcW w:w="810" w:type="dxa"/>
          </w:tcPr>
          <w:p w:rsidR="003E32B5" w:rsidRPr="0001755B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01755B" w:rsidRDefault="003E32B5" w:rsidP="00C17744">
            <w:pPr>
              <w:tabs>
                <w:tab w:val="decimal" w:pos="80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dxa"/>
          </w:tcPr>
          <w:p w:rsidR="003E32B5" w:rsidRPr="001C52E8" w:rsidRDefault="003E32B5" w:rsidP="00C17744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970BCB" w:rsidRDefault="00DC6E67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970BCB" w:rsidRDefault="003E32B5" w:rsidP="00C17744">
            <w:pPr>
              <w:tabs>
                <w:tab w:val="decimal" w:pos="99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3E32B5" w:rsidRPr="00970BCB" w:rsidTr="008C0F77">
        <w:trPr>
          <w:trHeight w:val="91"/>
        </w:trPr>
        <w:tc>
          <w:tcPr>
            <w:tcW w:w="4320" w:type="dxa"/>
            <w:vAlign w:val="bottom"/>
          </w:tcPr>
          <w:p w:rsidR="003E32B5" w:rsidRPr="00AD37E5" w:rsidRDefault="003E32B5" w:rsidP="00C1774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3E32B5" w:rsidRPr="003E5957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E32B5" w:rsidRPr="003E5957" w:rsidRDefault="003E32B5" w:rsidP="00C177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3E32B5" w:rsidRPr="003E5957" w:rsidRDefault="003E32B5" w:rsidP="00C17744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3E32B5" w:rsidRPr="003E5957" w:rsidRDefault="003E32B5" w:rsidP="00C1774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32B5" w:rsidRPr="003E5957" w:rsidRDefault="00DC6E67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129,232</w:t>
            </w:r>
          </w:p>
        </w:tc>
        <w:tc>
          <w:tcPr>
            <w:tcW w:w="270" w:type="dxa"/>
          </w:tcPr>
          <w:p w:rsidR="003E32B5" w:rsidRPr="003E5957" w:rsidRDefault="003E32B5" w:rsidP="00C1774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32B5" w:rsidRPr="003E5957" w:rsidRDefault="003E32B5" w:rsidP="00C17744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1,389,664</w:t>
            </w:r>
          </w:p>
        </w:tc>
      </w:tr>
    </w:tbl>
    <w:p w:rsidR="00817ABE" w:rsidRDefault="00817ABE">
      <w:pPr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204" w:type="dxa"/>
        <w:tblInd w:w="426" w:type="dxa"/>
        <w:tblLook w:val="04A0"/>
      </w:tblPr>
      <w:tblGrid>
        <w:gridCol w:w="4320"/>
        <w:gridCol w:w="882"/>
        <w:gridCol w:w="270"/>
        <w:gridCol w:w="582"/>
        <w:gridCol w:w="360"/>
        <w:gridCol w:w="1260"/>
        <w:gridCol w:w="270"/>
        <w:gridCol w:w="1260"/>
      </w:tblGrid>
      <w:tr w:rsidR="003E32B5" w:rsidRPr="005F4718" w:rsidTr="008C0F77">
        <w:trPr>
          <w:trHeight w:val="397"/>
        </w:trPr>
        <w:tc>
          <w:tcPr>
            <w:tcW w:w="4320" w:type="dxa"/>
          </w:tcPr>
          <w:p w:rsidR="003E32B5" w:rsidRPr="00E465E5" w:rsidRDefault="003E32B5" w:rsidP="00C17744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ลูกหนี้และ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เงินทดรอง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แก่กิจการ</w:t>
            </w:r>
            <w:r w:rsidRPr="00E465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34" w:type="dxa"/>
            <w:gridSpan w:val="3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2B5" w:rsidRPr="005F4718" w:rsidTr="008C0F77">
        <w:trPr>
          <w:trHeight w:val="397"/>
        </w:trPr>
        <w:tc>
          <w:tcPr>
            <w:tcW w:w="4320" w:type="dxa"/>
          </w:tcPr>
          <w:p w:rsidR="003E32B5" w:rsidRDefault="003E32B5" w:rsidP="00C17744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dxa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3E32B5" w:rsidRPr="005F4718" w:rsidTr="008C0F77">
        <w:trPr>
          <w:trHeight w:val="397"/>
        </w:trPr>
        <w:tc>
          <w:tcPr>
            <w:tcW w:w="4320" w:type="dxa"/>
          </w:tcPr>
          <w:p w:rsidR="003E32B5" w:rsidRDefault="003E32B5" w:rsidP="00C17744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dxa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E32B5" w:rsidRPr="000764DF" w:rsidTr="008C0F77">
        <w:tc>
          <w:tcPr>
            <w:tcW w:w="4320" w:type="dxa"/>
          </w:tcPr>
          <w:p w:rsidR="003E32B5" w:rsidRPr="0024052F" w:rsidRDefault="003E32B5" w:rsidP="00C17744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05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82" w:type="dxa"/>
          </w:tcPr>
          <w:p w:rsidR="003E32B5" w:rsidRPr="00604263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dxa"/>
          </w:tcPr>
          <w:p w:rsidR="003E32B5" w:rsidRPr="00E24DB4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D209DC" w:rsidRDefault="0063375A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6,143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970BCB" w:rsidRDefault="003E32B5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7,216</w:t>
            </w:r>
          </w:p>
        </w:tc>
      </w:tr>
      <w:tr w:rsidR="003E32B5" w:rsidRPr="00970BCB" w:rsidTr="008C0F77">
        <w:tc>
          <w:tcPr>
            <w:tcW w:w="4320" w:type="dxa"/>
          </w:tcPr>
          <w:p w:rsidR="003E32B5" w:rsidRPr="00C12557" w:rsidRDefault="003E32B5" w:rsidP="00C17744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405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82" w:type="dxa"/>
          </w:tcPr>
          <w:p w:rsidR="003E32B5" w:rsidRPr="00604263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dxa"/>
          </w:tcPr>
          <w:p w:rsidR="003E32B5" w:rsidRPr="00E24DB4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3E32B5" w:rsidP="00C17744">
            <w:pPr>
              <w:tabs>
                <w:tab w:val="left" w:pos="67"/>
                <w:tab w:val="center" w:pos="457"/>
                <w:tab w:val="decimal" w:pos="97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604263" w:rsidRDefault="003E32B5" w:rsidP="00C17744">
            <w:pPr>
              <w:tabs>
                <w:tab w:val="left" w:pos="67"/>
                <w:tab w:val="center" w:pos="457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2B5" w:rsidRPr="007811E1" w:rsidTr="008C0F77">
        <w:tc>
          <w:tcPr>
            <w:tcW w:w="4320" w:type="dxa"/>
          </w:tcPr>
          <w:p w:rsidR="003E32B5" w:rsidRPr="002244ED" w:rsidRDefault="003E32B5" w:rsidP="00C17744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82" w:type="dxa"/>
          </w:tcPr>
          <w:p w:rsidR="003E32B5" w:rsidRPr="00604263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dxa"/>
          </w:tcPr>
          <w:p w:rsidR="003E32B5" w:rsidRPr="00E24DB4" w:rsidRDefault="003E32B5" w:rsidP="00C17744">
            <w:pPr>
              <w:tabs>
                <w:tab w:val="decimal" w:pos="663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63375A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970BCB" w:rsidRDefault="003E32B5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7,262</w:t>
            </w:r>
          </w:p>
        </w:tc>
      </w:tr>
      <w:tr w:rsidR="003E32B5" w:rsidRPr="007811E1" w:rsidTr="008C0F77">
        <w:tc>
          <w:tcPr>
            <w:tcW w:w="4320" w:type="dxa"/>
          </w:tcPr>
          <w:p w:rsidR="003E32B5" w:rsidRPr="002244ED" w:rsidRDefault="003E32B5" w:rsidP="00C17744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พืชจำกัด</w:t>
            </w:r>
          </w:p>
        </w:tc>
        <w:tc>
          <w:tcPr>
            <w:tcW w:w="882" w:type="dxa"/>
          </w:tcPr>
          <w:p w:rsidR="003E32B5" w:rsidRDefault="003E32B5" w:rsidP="00C17744">
            <w:pPr>
              <w:tabs>
                <w:tab w:val="decimal" w:pos="594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dxa"/>
          </w:tcPr>
          <w:p w:rsidR="003E32B5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63375A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604263" w:rsidRDefault="003E32B5" w:rsidP="00C17744">
            <w:pPr>
              <w:tabs>
                <w:tab w:val="decimal" w:pos="61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E32B5" w:rsidRPr="000764DF" w:rsidTr="008C0F77">
        <w:tc>
          <w:tcPr>
            <w:tcW w:w="4320" w:type="dxa"/>
          </w:tcPr>
          <w:p w:rsidR="003E32B5" w:rsidRDefault="003E32B5" w:rsidP="00C17744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ชีวิต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C12557">
              <w:rPr>
                <w:rFonts w:ascii="Angsana New" w:hAnsi="Angsana New"/>
                <w:sz w:val="30"/>
                <w:szCs w:val="30"/>
              </w:rPr>
              <w:t>(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125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82" w:type="dxa"/>
          </w:tcPr>
          <w:p w:rsidR="003E32B5" w:rsidRPr="00604263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dxa"/>
          </w:tcPr>
          <w:p w:rsidR="003E32B5" w:rsidRPr="00E24DB4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63375A" w:rsidP="00C17744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604263" w:rsidRDefault="003E32B5" w:rsidP="00C17744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</w:t>
            </w:r>
          </w:p>
        </w:tc>
      </w:tr>
      <w:tr w:rsidR="003E32B5" w:rsidRPr="000764DF" w:rsidTr="008C0F77">
        <w:tc>
          <w:tcPr>
            <w:tcW w:w="4320" w:type="dxa"/>
          </w:tcPr>
          <w:p w:rsidR="003E32B5" w:rsidRPr="0024052F" w:rsidRDefault="003E32B5" w:rsidP="00C17744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C12557">
              <w:rPr>
                <w:rFonts w:ascii="Angsana New" w:hAnsi="Angsana New"/>
                <w:sz w:val="30"/>
                <w:szCs w:val="30"/>
              </w:rPr>
              <w:t>(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125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82" w:type="dxa"/>
          </w:tcPr>
          <w:p w:rsidR="003E32B5" w:rsidRPr="00604263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dxa"/>
          </w:tcPr>
          <w:p w:rsidR="003E32B5" w:rsidRPr="00E24DB4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63375A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10,535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Default="003E32B5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1,982</w:t>
            </w:r>
          </w:p>
        </w:tc>
      </w:tr>
      <w:tr w:rsidR="003E32B5" w:rsidRPr="000764DF" w:rsidTr="008C0F77">
        <w:tc>
          <w:tcPr>
            <w:tcW w:w="4320" w:type="dxa"/>
          </w:tcPr>
          <w:p w:rsidR="003E32B5" w:rsidRPr="00C12557" w:rsidRDefault="003E32B5" w:rsidP="00C17744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882" w:type="dxa"/>
          </w:tcPr>
          <w:p w:rsidR="003E32B5" w:rsidRPr="00604263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dxa"/>
          </w:tcPr>
          <w:p w:rsidR="003E32B5" w:rsidRPr="00E24DB4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63375A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604263" w:rsidRDefault="003E32B5" w:rsidP="00C17744">
            <w:pPr>
              <w:tabs>
                <w:tab w:val="decimal" w:pos="61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E32B5" w:rsidRPr="000764DF" w:rsidTr="008C0F77">
        <w:tc>
          <w:tcPr>
            <w:tcW w:w="4320" w:type="dxa"/>
          </w:tcPr>
          <w:p w:rsidR="003E32B5" w:rsidRPr="0024052F" w:rsidRDefault="003E32B5" w:rsidP="00C17744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5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bottom w:val="nil"/>
            </w:tcBorders>
          </w:tcPr>
          <w:p w:rsidR="003E32B5" w:rsidRPr="000764DF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dxa"/>
            <w:tcBorders>
              <w:bottom w:val="nil"/>
            </w:tcBorders>
          </w:tcPr>
          <w:p w:rsidR="003E32B5" w:rsidRPr="000764DF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3E32B5" w:rsidRPr="00FB30F4" w:rsidRDefault="003E32B5" w:rsidP="00C1774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32B5" w:rsidRPr="00BB617F" w:rsidRDefault="0063375A" w:rsidP="00C17744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18,954</w:t>
            </w:r>
          </w:p>
        </w:tc>
        <w:tc>
          <w:tcPr>
            <w:tcW w:w="270" w:type="dxa"/>
          </w:tcPr>
          <w:p w:rsidR="003E32B5" w:rsidRPr="00FB30F4" w:rsidRDefault="003E32B5" w:rsidP="00C1774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32B5" w:rsidRPr="00FB30F4" w:rsidRDefault="003E32B5" w:rsidP="00C17744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16,749</w:t>
            </w:r>
          </w:p>
        </w:tc>
      </w:tr>
    </w:tbl>
    <w:p w:rsidR="0063375A" w:rsidRDefault="0063375A" w:rsidP="003E32B5">
      <w:pPr>
        <w:pStyle w:val="Bo-Blankline"/>
      </w:pPr>
    </w:p>
    <w:tbl>
      <w:tblPr>
        <w:tblW w:w="9180" w:type="dxa"/>
        <w:tblInd w:w="426" w:type="dxa"/>
        <w:tblLayout w:type="fixed"/>
        <w:tblLook w:val="04A0"/>
      </w:tblPr>
      <w:tblGrid>
        <w:gridCol w:w="3888"/>
        <w:gridCol w:w="810"/>
        <w:gridCol w:w="270"/>
        <w:gridCol w:w="996"/>
        <w:gridCol w:w="426"/>
        <w:gridCol w:w="1260"/>
        <w:gridCol w:w="270"/>
        <w:gridCol w:w="1260"/>
      </w:tblGrid>
      <w:tr w:rsidR="003E32B5" w:rsidRPr="00D87537" w:rsidTr="008C0F77">
        <w:trPr>
          <w:trHeight w:val="397"/>
        </w:trPr>
        <w:tc>
          <w:tcPr>
            <w:tcW w:w="3888" w:type="dxa"/>
          </w:tcPr>
          <w:p w:rsidR="003E32B5" w:rsidRPr="00E465E5" w:rsidRDefault="003E32B5" w:rsidP="00C17744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cs/>
              </w:rP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076" w:type="dxa"/>
            <w:gridSpan w:val="3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6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2B5" w:rsidRPr="00D87537" w:rsidTr="008C0F77">
        <w:trPr>
          <w:trHeight w:val="397"/>
        </w:trPr>
        <w:tc>
          <w:tcPr>
            <w:tcW w:w="3888" w:type="dxa"/>
          </w:tcPr>
          <w:p w:rsidR="003E32B5" w:rsidRPr="00E465E5" w:rsidRDefault="003E32B5" w:rsidP="00C17744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3E32B5" w:rsidRPr="00D87537" w:rsidTr="008C0F77">
        <w:trPr>
          <w:trHeight w:val="397"/>
        </w:trPr>
        <w:tc>
          <w:tcPr>
            <w:tcW w:w="3888" w:type="dxa"/>
          </w:tcPr>
          <w:p w:rsidR="003E32B5" w:rsidRPr="00E465E5" w:rsidRDefault="003E32B5" w:rsidP="00C17744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3E32B5" w:rsidRPr="00D87537" w:rsidRDefault="003E32B5" w:rsidP="00C17744">
            <w:pPr>
              <w:tabs>
                <w:tab w:val="left" w:pos="25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E32B5" w:rsidRPr="00DA7F48" w:rsidTr="008C0F77">
        <w:tc>
          <w:tcPr>
            <w:tcW w:w="3888" w:type="dxa"/>
          </w:tcPr>
          <w:p w:rsidR="003E32B5" w:rsidRPr="00C12557" w:rsidRDefault="003E32B5" w:rsidP="00C1774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05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</w:tcPr>
          <w:p w:rsidR="003E32B5" w:rsidRPr="00970BCB" w:rsidRDefault="003E32B5" w:rsidP="00C17744">
            <w:pPr>
              <w:tabs>
                <w:tab w:val="decimal" w:pos="106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6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B3BD0" w:rsidRDefault="0063375A" w:rsidP="00C17744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26,172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970BCB" w:rsidRDefault="003E32B5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11,964</w:t>
            </w:r>
          </w:p>
        </w:tc>
      </w:tr>
      <w:tr w:rsidR="003E32B5" w:rsidTr="008C0F77">
        <w:tc>
          <w:tcPr>
            <w:tcW w:w="3888" w:type="dxa"/>
          </w:tcPr>
          <w:p w:rsidR="003E32B5" w:rsidRPr="00C12557" w:rsidRDefault="003E32B5" w:rsidP="00C1774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3E32B5" w:rsidRPr="00604263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3E32B5" w:rsidRDefault="003E32B5" w:rsidP="00C17744">
            <w:pPr>
              <w:pStyle w:val="acctfourfigures"/>
              <w:tabs>
                <w:tab w:val="clear" w:pos="765"/>
                <w:tab w:val="decimal" w:pos="873"/>
              </w:tabs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3E32B5" w:rsidRPr="00970BCB" w:rsidRDefault="003E32B5" w:rsidP="00C1774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32B5" w:rsidTr="008C0F77">
        <w:tc>
          <w:tcPr>
            <w:tcW w:w="3888" w:type="dxa"/>
          </w:tcPr>
          <w:p w:rsidR="003E32B5" w:rsidRPr="00C12557" w:rsidRDefault="003E32B5" w:rsidP="00C1774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ทีพีไอโพลีน ชีวะอินทรีย์จำกัด</w:t>
            </w:r>
          </w:p>
        </w:tc>
        <w:tc>
          <w:tcPr>
            <w:tcW w:w="810" w:type="dxa"/>
          </w:tcPr>
          <w:p w:rsidR="003E32B5" w:rsidRPr="00970BCB" w:rsidRDefault="003E32B5" w:rsidP="00C17744">
            <w:pPr>
              <w:tabs>
                <w:tab w:val="decimal" w:pos="106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3E32B5" w:rsidRDefault="003E32B5" w:rsidP="00C17744">
            <w:pPr>
              <w:tabs>
                <w:tab w:val="decimal" w:pos="61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Default="0063375A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Default="003E32B5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</w:tr>
      <w:tr w:rsidR="003E32B5" w:rsidTr="008C0F77">
        <w:tc>
          <w:tcPr>
            <w:tcW w:w="3888" w:type="dxa"/>
          </w:tcPr>
          <w:p w:rsidR="003E32B5" w:rsidRPr="002244ED" w:rsidRDefault="003E32B5" w:rsidP="00C177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810" w:type="dxa"/>
          </w:tcPr>
          <w:p w:rsidR="003E32B5" w:rsidRPr="0076173F" w:rsidRDefault="003E32B5" w:rsidP="00C17744">
            <w:pPr>
              <w:tabs>
                <w:tab w:val="decimal" w:pos="106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3E32B5" w:rsidRDefault="003E32B5" w:rsidP="00C17744">
            <w:pPr>
              <w:tabs>
                <w:tab w:val="decimal" w:pos="615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6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604263" w:rsidRDefault="0063375A" w:rsidP="00C177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Default="003E32B5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3E32B5" w:rsidRPr="0024052F" w:rsidTr="008C0F77">
        <w:tc>
          <w:tcPr>
            <w:tcW w:w="3888" w:type="dxa"/>
            <w:vAlign w:val="bottom"/>
          </w:tcPr>
          <w:p w:rsidR="003E32B5" w:rsidRPr="00AD37E5" w:rsidRDefault="003E32B5" w:rsidP="00C177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:rsidR="003E32B5" w:rsidRPr="006B44EF" w:rsidRDefault="003E32B5" w:rsidP="00C17744">
            <w:pPr>
              <w:tabs>
                <w:tab w:val="decimal" w:pos="106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E32B5" w:rsidRPr="00FB30F4" w:rsidRDefault="003E32B5" w:rsidP="00C1774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bottom w:val="nil"/>
            </w:tcBorders>
          </w:tcPr>
          <w:p w:rsidR="003E32B5" w:rsidRPr="0024052F" w:rsidRDefault="003E32B5" w:rsidP="00C17744">
            <w:pPr>
              <w:pStyle w:val="acctfourfigures"/>
              <w:tabs>
                <w:tab w:val="clear" w:pos="765"/>
                <w:tab w:val="decimal" w:pos="873"/>
              </w:tabs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3E32B5" w:rsidRPr="00FB30F4" w:rsidRDefault="003E32B5" w:rsidP="00C1774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32B5" w:rsidRPr="006B44EF" w:rsidRDefault="0063375A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27,052</w:t>
            </w:r>
          </w:p>
        </w:tc>
        <w:tc>
          <w:tcPr>
            <w:tcW w:w="270" w:type="dxa"/>
          </w:tcPr>
          <w:p w:rsidR="003E32B5" w:rsidRPr="00FB30F4" w:rsidRDefault="003E32B5" w:rsidP="00C1774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32B5" w:rsidRPr="006B44EF" w:rsidRDefault="003E32B5" w:rsidP="00C17744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13,101</w:t>
            </w:r>
          </w:p>
        </w:tc>
      </w:tr>
    </w:tbl>
    <w:p w:rsidR="003E32B5" w:rsidRDefault="003E32B5" w:rsidP="003E32B5">
      <w:pPr>
        <w:pStyle w:val="Bo-Blankline"/>
      </w:pPr>
    </w:p>
    <w:p w:rsidR="003772D0" w:rsidRDefault="003772D0">
      <w:r>
        <w:br w:type="page"/>
      </w:r>
    </w:p>
    <w:tbl>
      <w:tblPr>
        <w:tblW w:w="9179" w:type="dxa"/>
        <w:tblInd w:w="426" w:type="dxa"/>
        <w:tblLook w:val="04A0"/>
      </w:tblPr>
      <w:tblGrid>
        <w:gridCol w:w="6037"/>
        <w:gridCol w:w="377"/>
        <w:gridCol w:w="1260"/>
        <w:gridCol w:w="270"/>
        <w:gridCol w:w="1235"/>
      </w:tblGrid>
      <w:tr w:rsidR="003E32B5" w:rsidRPr="00970BCB" w:rsidTr="008C0F77">
        <w:trPr>
          <w:tblHeader/>
        </w:trPr>
        <w:tc>
          <w:tcPr>
            <w:tcW w:w="6037" w:type="dxa"/>
          </w:tcPr>
          <w:p w:rsidR="003E32B5" w:rsidRPr="00A7698F" w:rsidRDefault="003E32B5" w:rsidP="00C17744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377" w:type="dxa"/>
          </w:tcPr>
          <w:p w:rsidR="003E32B5" w:rsidRPr="002E04F9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5" w:type="dxa"/>
            <w:gridSpan w:val="3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2B5" w:rsidRPr="00970BCB" w:rsidTr="008C0F77">
        <w:trPr>
          <w:tblHeader/>
        </w:trPr>
        <w:tc>
          <w:tcPr>
            <w:tcW w:w="6037" w:type="dxa"/>
          </w:tcPr>
          <w:p w:rsidR="003E32B5" w:rsidRPr="00970BCB" w:rsidRDefault="003E32B5" w:rsidP="00C17744">
            <w:pPr>
              <w:spacing w:line="240" w:lineRule="atLeast"/>
              <w:ind w:right="65" w:firstLine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dxa"/>
          </w:tcPr>
          <w:p w:rsidR="003E32B5" w:rsidRPr="00970BCB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3E32B5" w:rsidRPr="00970BCB" w:rsidTr="008C0F77">
        <w:trPr>
          <w:tblHeader/>
        </w:trPr>
        <w:tc>
          <w:tcPr>
            <w:tcW w:w="6037" w:type="dxa"/>
          </w:tcPr>
          <w:p w:rsidR="003E32B5" w:rsidRPr="00A7698F" w:rsidRDefault="003E32B5" w:rsidP="00C17744">
            <w:pPr>
              <w:spacing w:line="240" w:lineRule="atLeast"/>
              <w:ind w:right="65" w:firstLine="270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377" w:type="dxa"/>
          </w:tcPr>
          <w:p w:rsidR="003E32B5" w:rsidRPr="00970BCB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5" w:type="dxa"/>
            <w:gridSpan w:val="3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E32B5" w:rsidRPr="001E3E99" w:rsidTr="008C0F77">
        <w:tc>
          <w:tcPr>
            <w:tcW w:w="6037" w:type="dxa"/>
          </w:tcPr>
          <w:p w:rsidR="003E32B5" w:rsidRPr="00C12557" w:rsidRDefault="003E32B5" w:rsidP="00C1774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377" w:type="dxa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E06F00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100,264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3E32B5" w:rsidRPr="00970BCB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48,594</w:t>
            </w:r>
          </w:p>
        </w:tc>
      </w:tr>
      <w:tr w:rsidR="003E32B5" w:rsidRPr="001E3E99" w:rsidTr="008C0F77">
        <w:tc>
          <w:tcPr>
            <w:tcW w:w="6037" w:type="dxa"/>
          </w:tcPr>
          <w:p w:rsidR="003E32B5" w:rsidRPr="00522E6A" w:rsidRDefault="003E32B5" w:rsidP="00C1774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77" w:type="dxa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3E32B5" w:rsidP="00C177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3E32B5" w:rsidRPr="00970BCB" w:rsidRDefault="003E32B5" w:rsidP="00C177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2B5" w:rsidRPr="001E3E99" w:rsidTr="008C0F77">
        <w:tc>
          <w:tcPr>
            <w:tcW w:w="6037" w:type="dxa"/>
          </w:tcPr>
          <w:p w:rsidR="003E32B5" w:rsidRPr="002C7898" w:rsidRDefault="003E32B5" w:rsidP="00C177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377" w:type="dxa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FD3CFC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3E32B5" w:rsidRPr="00970BCB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372,020</w:t>
            </w:r>
          </w:p>
        </w:tc>
      </w:tr>
      <w:tr w:rsidR="003E32B5" w:rsidRPr="001E3E99" w:rsidTr="008C0F77">
        <w:tc>
          <w:tcPr>
            <w:tcW w:w="6037" w:type="dxa"/>
          </w:tcPr>
          <w:p w:rsidR="003E32B5" w:rsidRPr="00C12557" w:rsidRDefault="003E32B5" w:rsidP="00C1774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377" w:type="dxa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FD3CFC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3E32B5" w:rsidRPr="000874F1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32B5" w:rsidRPr="001E3E99" w:rsidTr="008C0F77">
        <w:tc>
          <w:tcPr>
            <w:tcW w:w="6037" w:type="dxa"/>
          </w:tcPr>
          <w:p w:rsidR="003E32B5" w:rsidRPr="00C12557" w:rsidRDefault="003E32B5" w:rsidP="00C177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ทีพีไอโพลีน ชีวะอินทรีย์จำกัด</w:t>
            </w:r>
          </w:p>
        </w:tc>
        <w:tc>
          <w:tcPr>
            <w:tcW w:w="377" w:type="dxa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FD3CFC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3E32B5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</w:tr>
      <w:tr w:rsidR="003E32B5" w:rsidRPr="001E3E99" w:rsidTr="008C0F77">
        <w:tc>
          <w:tcPr>
            <w:tcW w:w="6037" w:type="dxa"/>
          </w:tcPr>
          <w:p w:rsidR="003E32B5" w:rsidRPr="00C12557" w:rsidRDefault="003E32B5" w:rsidP="00C177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377" w:type="dxa"/>
          </w:tcPr>
          <w:p w:rsidR="003E32B5" w:rsidRPr="00970BCB" w:rsidRDefault="003E32B5" w:rsidP="00C177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FD3CFC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:rsidR="003E32B5" w:rsidRPr="001E3E99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3E32B5" w:rsidRPr="001E3E99" w:rsidTr="008C0F77">
        <w:tc>
          <w:tcPr>
            <w:tcW w:w="6037" w:type="dxa"/>
          </w:tcPr>
          <w:p w:rsidR="003E32B5" w:rsidRDefault="003E32B5" w:rsidP="00C1774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จำกัด(มหาชน)</w:t>
            </w:r>
          </w:p>
        </w:tc>
        <w:tc>
          <w:tcPr>
            <w:tcW w:w="377" w:type="dxa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0874F1" w:rsidRDefault="00FD3CFC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:rsidR="003E32B5" w:rsidRPr="00970BCB" w:rsidRDefault="003E32B5" w:rsidP="00C1774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:rsidR="003E32B5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3,107</w:t>
            </w:r>
          </w:p>
        </w:tc>
      </w:tr>
      <w:tr w:rsidR="003E32B5" w:rsidRPr="00970BCB" w:rsidTr="008C0F77">
        <w:tc>
          <w:tcPr>
            <w:tcW w:w="6037" w:type="dxa"/>
            <w:vAlign w:val="bottom"/>
          </w:tcPr>
          <w:p w:rsidR="003E32B5" w:rsidRPr="00AD37E5" w:rsidRDefault="003E32B5" w:rsidP="00C177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77" w:type="dxa"/>
          </w:tcPr>
          <w:p w:rsidR="003E32B5" w:rsidRPr="000905CD" w:rsidRDefault="003E32B5" w:rsidP="00C177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32B5" w:rsidRPr="001B27F3" w:rsidRDefault="00E06F00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101,249</w:t>
            </w:r>
          </w:p>
        </w:tc>
        <w:tc>
          <w:tcPr>
            <w:tcW w:w="270" w:type="dxa"/>
          </w:tcPr>
          <w:p w:rsidR="003E32B5" w:rsidRPr="00AD37E5" w:rsidRDefault="003E32B5" w:rsidP="00C1774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3E32B5" w:rsidRPr="001E3E99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425,120</w:t>
            </w:r>
          </w:p>
        </w:tc>
      </w:tr>
    </w:tbl>
    <w:p w:rsidR="00A6555E" w:rsidRDefault="00A6555E" w:rsidP="003E32B5">
      <w:pPr>
        <w:pStyle w:val="Bo-Blankline"/>
      </w:pPr>
    </w:p>
    <w:tbl>
      <w:tblPr>
        <w:tblW w:w="9210" w:type="dxa"/>
        <w:tblInd w:w="426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3984"/>
        <w:gridCol w:w="1176"/>
        <w:gridCol w:w="1260"/>
        <w:gridCol w:w="1260"/>
        <w:gridCol w:w="270"/>
        <w:gridCol w:w="1260"/>
      </w:tblGrid>
      <w:tr w:rsidR="003E32B5" w:rsidRPr="00610483" w:rsidTr="008C0F77">
        <w:trPr>
          <w:trHeight w:val="240"/>
        </w:trPr>
        <w:tc>
          <w:tcPr>
            <w:tcW w:w="3984" w:type="dxa"/>
            <w:tcBorders>
              <w:top w:val="nil"/>
            </w:tcBorders>
          </w:tcPr>
          <w:p w:rsidR="003E32B5" w:rsidRPr="003B2CC7" w:rsidRDefault="003E32B5" w:rsidP="00C1774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Pr="003B2C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</w:t>
            </w:r>
            <w:r w:rsidRPr="003B2C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Pr="003B2C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3B2C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3E32B5" w:rsidRPr="003B2CC7" w:rsidRDefault="003E32B5" w:rsidP="00C17744">
            <w:pPr>
              <w:tabs>
                <w:tab w:val="center" w:pos="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2C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3E32B5" w:rsidRPr="003B2CC7" w:rsidRDefault="003E32B5" w:rsidP="00C17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2B5" w:rsidRPr="00610483" w:rsidTr="008C0F77">
        <w:trPr>
          <w:trHeight w:val="240"/>
        </w:trPr>
        <w:tc>
          <w:tcPr>
            <w:tcW w:w="3984" w:type="dxa"/>
            <w:tcBorders>
              <w:top w:val="nil"/>
            </w:tcBorders>
          </w:tcPr>
          <w:p w:rsidR="003E32B5" w:rsidRPr="003B2CC7" w:rsidRDefault="003E32B5" w:rsidP="00C17744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1260" w:type="dxa"/>
            <w:tcBorders>
              <w:top w:val="nil"/>
            </w:tcBorders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E32B5" w:rsidRPr="00D87537" w:rsidRDefault="003E32B5" w:rsidP="00C1774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E32B5" w:rsidRPr="00D87537" w:rsidRDefault="003E32B5" w:rsidP="00C1774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3E32B5" w:rsidRPr="00610483" w:rsidTr="008C0F77">
        <w:trPr>
          <w:trHeight w:val="240"/>
        </w:trPr>
        <w:tc>
          <w:tcPr>
            <w:tcW w:w="3984" w:type="dxa"/>
            <w:tcBorders>
              <w:top w:val="nil"/>
            </w:tcBorders>
          </w:tcPr>
          <w:p w:rsidR="003E32B5" w:rsidRPr="003B2CC7" w:rsidRDefault="003E32B5" w:rsidP="00C1774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3E32B5" w:rsidRPr="003B2CC7" w:rsidRDefault="003E32B5" w:rsidP="00C17744">
            <w:pPr>
              <w:tabs>
                <w:tab w:val="center" w:pos="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2C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3E32B5" w:rsidRPr="003B2CC7" w:rsidRDefault="003E32B5" w:rsidP="00C17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2CC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B27F3" w:rsidRPr="00610483" w:rsidTr="008C0F77">
        <w:trPr>
          <w:trHeight w:val="240"/>
        </w:trPr>
        <w:tc>
          <w:tcPr>
            <w:tcW w:w="3984" w:type="dxa"/>
            <w:tcBorders>
              <w:top w:val="nil"/>
            </w:tcBorders>
          </w:tcPr>
          <w:p w:rsidR="001B27F3" w:rsidRPr="003B2CC7" w:rsidRDefault="001B27F3" w:rsidP="00C1774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1B27F3" w:rsidRPr="003B2CC7" w:rsidRDefault="001B27F3" w:rsidP="00C17744">
            <w:pPr>
              <w:tabs>
                <w:tab w:val="center" w:pos="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1B27F3" w:rsidRPr="003B2CC7" w:rsidRDefault="001B27F3" w:rsidP="00C17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E32B5" w:rsidRPr="003B2CC7" w:rsidTr="008C0F77">
        <w:tc>
          <w:tcPr>
            <w:tcW w:w="3984" w:type="dxa"/>
          </w:tcPr>
          <w:p w:rsidR="003E32B5" w:rsidRPr="007A4A46" w:rsidRDefault="003E32B5" w:rsidP="00C1774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4A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</w:t>
            </w:r>
            <w:r w:rsidRPr="007A4A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1176" w:type="dxa"/>
          </w:tcPr>
          <w:p w:rsidR="003E32B5" w:rsidRPr="003B2CC7" w:rsidRDefault="003E32B5" w:rsidP="00C1774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3B2CC7" w:rsidRDefault="003E32B5" w:rsidP="00C1774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3E32B5" w:rsidRPr="00FA35F1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E32B5" w:rsidRPr="003B2CC7" w:rsidRDefault="003E32B5" w:rsidP="00C17744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E32B5" w:rsidRPr="003B2CC7" w:rsidRDefault="003E32B5" w:rsidP="00C1774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32B5" w:rsidRPr="003B2CC7" w:rsidTr="001B27F3">
        <w:tc>
          <w:tcPr>
            <w:tcW w:w="3984" w:type="dxa"/>
          </w:tcPr>
          <w:p w:rsidR="003E32B5" w:rsidRPr="001B27F3" w:rsidRDefault="003E32B5" w:rsidP="00C1774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27F3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6" w:type="dxa"/>
          </w:tcPr>
          <w:p w:rsidR="003E32B5" w:rsidRPr="003B2CC7" w:rsidRDefault="003E32B5" w:rsidP="00C1774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32B5" w:rsidRPr="003B2CC7" w:rsidRDefault="003E32B5" w:rsidP="00C1774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3E32B5" w:rsidRPr="00FA35F1" w:rsidRDefault="00AC4F4A" w:rsidP="00C1774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</w:t>
            </w:r>
            <w:r w:rsidR="00BD61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E32B5" w:rsidRPr="003B2CC7" w:rsidRDefault="003E32B5" w:rsidP="00C17744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3E32B5" w:rsidRPr="003B2CC7" w:rsidRDefault="003E32B5" w:rsidP="00C1774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2CC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E32B5" w:rsidRPr="003B2CC7" w:rsidTr="001B27F3">
        <w:trPr>
          <w:trHeight w:val="451"/>
        </w:trPr>
        <w:tc>
          <w:tcPr>
            <w:tcW w:w="3984" w:type="dxa"/>
            <w:tcBorders>
              <w:bottom w:val="nil"/>
            </w:tcBorders>
          </w:tcPr>
          <w:p w:rsidR="003E32B5" w:rsidRPr="003B2CC7" w:rsidRDefault="003E32B5" w:rsidP="00C1774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จการที่เกี่ยวข้องกัน</w:t>
            </w:r>
          </w:p>
        </w:tc>
        <w:tc>
          <w:tcPr>
            <w:tcW w:w="1176" w:type="dxa"/>
            <w:tcBorders>
              <w:bottom w:val="nil"/>
            </w:tcBorders>
          </w:tcPr>
          <w:p w:rsidR="003E32B5" w:rsidRPr="003B2CC7" w:rsidRDefault="003E32B5" w:rsidP="00C1774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3E32B5" w:rsidRPr="003B2CC7" w:rsidRDefault="003E32B5" w:rsidP="00C1774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32B5" w:rsidRPr="00A865B3" w:rsidRDefault="00AC4F4A" w:rsidP="00C1774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</w:t>
            </w:r>
            <w:r w:rsidR="00BD61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3E32B5" w:rsidRPr="003B2CC7" w:rsidRDefault="003E32B5" w:rsidP="00C17744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E32B5" w:rsidRPr="000D03ED" w:rsidRDefault="003E32B5" w:rsidP="00AC4F4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03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E32B5" w:rsidRPr="003B2CC7" w:rsidTr="008C0F77">
        <w:trPr>
          <w:trHeight w:val="451"/>
        </w:trPr>
        <w:tc>
          <w:tcPr>
            <w:tcW w:w="3984" w:type="dxa"/>
            <w:tcBorders>
              <w:bottom w:val="nil"/>
            </w:tcBorders>
          </w:tcPr>
          <w:p w:rsidR="003E32B5" w:rsidRDefault="003E32B5" w:rsidP="00C1774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nil"/>
            </w:tcBorders>
          </w:tcPr>
          <w:p w:rsidR="003E32B5" w:rsidRPr="003B2CC7" w:rsidRDefault="003E32B5" w:rsidP="00C1774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3E32B5" w:rsidRPr="003B2CC7" w:rsidRDefault="003E32B5" w:rsidP="00C1774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3E32B5" w:rsidRPr="007B6A56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3E32B5" w:rsidRPr="003B2CC7" w:rsidRDefault="003E32B5" w:rsidP="00C17744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3E32B5" w:rsidRPr="007B6A56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32B5" w:rsidRPr="003B2CC7" w:rsidTr="008C0F77">
        <w:trPr>
          <w:trHeight w:val="247"/>
        </w:trPr>
        <w:tc>
          <w:tcPr>
            <w:tcW w:w="3984" w:type="dxa"/>
            <w:tcBorders>
              <w:top w:val="nil"/>
            </w:tcBorders>
          </w:tcPr>
          <w:p w:rsidR="003E32B5" w:rsidRPr="00A865B3" w:rsidRDefault="003E32B5" w:rsidP="00C1774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87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76" w:type="dxa"/>
            <w:tcBorders>
              <w:top w:val="nil"/>
            </w:tcBorders>
          </w:tcPr>
          <w:p w:rsidR="003E32B5" w:rsidRDefault="003E32B5" w:rsidP="00C177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3E32B5" w:rsidRDefault="003E32B5" w:rsidP="00C177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3E32B5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E32B5" w:rsidRPr="003B2CC7" w:rsidRDefault="003E32B5" w:rsidP="00C17744">
            <w:pPr>
              <w:tabs>
                <w:tab w:val="decimal" w:pos="738"/>
                <w:tab w:val="decimal" w:pos="972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3E32B5" w:rsidRPr="00FA35F1" w:rsidRDefault="003E32B5" w:rsidP="00C17744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F4A" w:rsidRPr="003B2CC7" w:rsidTr="008C0F77">
        <w:trPr>
          <w:trHeight w:val="247"/>
        </w:trPr>
        <w:tc>
          <w:tcPr>
            <w:tcW w:w="3984" w:type="dxa"/>
            <w:tcBorders>
              <w:top w:val="nil"/>
              <w:bottom w:val="nil"/>
            </w:tcBorders>
          </w:tcPr>
          <w:p w:rsidR="00AC4F4A" w:rsidRPr="00DF5303" w:rsidRDefault="00AC4F4A" w:rsidP="00AC4F4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5303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AC4F4A" w:rsidRPr="003B2CC7" w:rsidRDefault="00AC4F4A" w:rsidP="00AC4F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MLR-1.5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C4F4A" w:rsidRPr="003B2CC7" w:rsidRDefault="00AC4F4A" w:rsidP="00AC4F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MLR-1.5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AC4F4A" w:rsidRPr="00FA35F1" w:rsidRDefault="00AC4F4A" w:rsidP="00AC4F4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4,528,846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C4F4A" w:rsidRPr="003B2CC7" w:rsidRDefault="00AC4F4A" w:rsidP="00AC4F4A">
            <w:pPr>
              <w:tabs>
                <w:tab w:val="decimal" w:pos="738"/>
                <w:tab w:val="decimal" w:pos="972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AC4F4A" w:rsidRPr="00FA35F1" w:rsidRDefault="00AC4F4A" w:rsidP="00AC4F4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35F1">
              <w:rPr>
                <w:rFonts w:ascii="Angsana New" w:hAnsi="Angsana New"/>
                <w:sz w:val="30"/>
                <w:szCs w:val="30"/>
              </w:rPr>
              <w:t>1,635,021</w:t>
            </w:r>
          </w:p>
        </w:tc>
      </w:tr>
      <w:tr w:rsidR="00AC4F4A" w:rsidRPr="003B2CC7" w:rsidTr="008C0F77">
        <w:tc>
          <w:tcPr>
            <w:tcW w:w="3984" w:type="dxa"/>
            <w:tcBorders>
              <w:top w:val="nil"/>
              <w:bottom w:val="nil"/>
            </w:tcBorders>
          </w:tcPr>
          <w:p w:rsidR="00AC4F4A" w:rsidRPr="003B2CC7" w:rsidRDefault="00AC4F4A" w:rsidP="00AC4F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งินกู้ยืมระยะ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AC4F4A" w:rsidRPr="003B2CC7" w:rsidRDefault="00AC4F4A" w:rsidP="00AC4F4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AC4F4A" w:rsidRPr="003B2CC7" w:rsidRDefault="00AC4F4A" w:rsidP="00AC4F4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C4F4A" w:rsidRPr="00B838E2" w:rsidRDefault="00AC4F4A" w:rsidP="00AC4F4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4,528,846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C4F4A" w:rsidRPr="003B2CC7" w:rsidRDefault="00AC4F4A" w:rsidP="00AC4F4A">
            <w:pPr>
              <w:tabs>
                <w:tab w:val="decimal" w:pos="825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C4F4A" w:rsidRPr="000D03ED" w:rsidRDefault="00AC4F4A" w:rsidP="00AC4F4A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03ED">
              <w:rPr>
                <w:rFonts w:ascii="Angsana New" w:hAnsi="Angsana New"/>
                <w:b/>
                <w:bCs/>
                <w:sz w:val="30"/>
                <w:szCs w:val="30"/>
              </w:rPr>
              <w:t>1,635,021</w:t>
            </w:r>
          </w:p>
        </w:tc>
      </w:tr>
    </w:tbl>
    <w:p w:rsidR="003E32B5" w:rsidRDefault="003E32B5" w:rsidP="003E32B5">
      <w:pPr>
        <w:pStyle w:val="Bo-Blankline"/>
      </w:pPr>
    </w:p>
    <w:p w:rsidR="001A1592" w:rsidRDefault="003E32B5" w:rsidP="001A1592">
      <w:pPr>
        <w:pStyle w:val="Bo-C1Content"/>
        <w:ind w:left="567"/>
        <w:rPr>
          <w:lang w:val="en-US"/>
        </w:rPr>
      </w:pPr>
      <w:r w:rsidRPr="004F7740">
        <w:rPr>
          <w:rFonts w:hint="cs"/>
          <w:cs/>
        </w:rPr>
        <w:t xml:space="preserve">ณ วันที่ </w:t>
      </w:r>
      <w:r>
        <w:rPr>
          <w:rFonts w:hint="cs"/>
          <w:cs/>
          <w:lang w:val="en-US"/>
        </w:rPr>
        <w:t>31 ธันว</w:t>
      </w:r>
      <w:r w:rsidRPr="00096A28">
        <w:rPr>
          <w:rFonts w:hint="cs"/>
          <w:cs/>
          <w:lang w:val="en-US"/>
        </w:rPr>
        <w:t xml:space="preserve">าคม </w:t>
      </w:r>
      <w:r w:rsidRPr="00096A28">
        <w:rPr>
          <w:lang w:val="en-US"/>
        </w:rPr>
        <w:t xml:space="preserve">2559 </w:t>
      </w:r>
      <w:r w:rsidRPr="00096A28">
        <w:rPr>
          <w:rFonts w:hint="cs"/>
          <w:cs/>
        </w:rPr>
        <w:t>เงิน</w:t>
      </w:r>
      <w:r w:rsidRPr="00096A28">
        <w:rPr>
          <w:rFonts w:hint="cs"/>
          <w:cs/>
          <w:lang w:val="en-US"/>
        </w:rPr>
        <w:t>กู้ยืมเงินจากกิจการที่เกี่ยวข้องกันทั้งหมดเป็นตั๋วสัญญาใช้เงินมีกำหนดเวลาชำระเงินคืนตามที่ระบุในตั๋</w:t>
      </w:r>
      <w:r w:rsidRPr="004F7740">
        <w:rPr>
          <w:rFonts w:hint="cs"/>
          <w:cs/>
          <w:lang w:val="en-US"/>
        </w:rPr>
        <w:t>วสัญญาใช้เงิน</w:t>
      </w:r>
    </w:p>
    <w:p w:rsidR="00DF261B" w:rsidRDefault="00DF261B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p w:rsidR="003E32B5" w:rsidRDefault="003E32B5" w:rsidP="003E32B5">
      <w:pPr>
        <w:pStyle w:val="Bo-C1Content"/>
        <w:ind w:left="567"/>
      </w:pPr>
      <w:r w:rsidRPr="00B210DE">
        <w:rPr>
          <w:cs/>
        </w:rPr>
        <w:lastRenderedPageBreak/>
        <w:t>รายการเคลื่อนไหว</w:t>
      </w:r>
      <w:r>
        <w:rPr>
          <w:rFonts w:hint="cs"/>
          <w:cs/>
        </w:rPr>
        <w:t>ของเงินกู้ยืม</w:t>
      </w:r>
      <w:r w:rsidRPr="00B210DE">
        <w:rPr>
          <w:rFonts w:hint="cs"/>
          <w:cs/>
        </w:rPr>
        <w:t>จากกิจการที่เกี่ยวข้องกันสำหรับ</w:t>
      </w:r>
      <w:r w:rsidRPr="00B210DE">
        <w:rPr>
          <w:cs/>
        </w:rPr>
        <w:t>แต่ละ</w:t>
      </w:r>
      <w:r>
        <w:rPr>
          <w:rFonts w:hint="cs"/>
          <w:cs/>
        </w:rPr>
        <w:t>ปีสิ้นสุด</w:t>
      </w:r>
      <w:r w:rsidRPr="00B210DE">
        <w:rPr>
          <w:cs/>
        </w:rPr>
        <w:t xml:space="preserve">วันที่ </w:t>
      </w:r>
      <w:r>
        <w:rPr>
          <w:rFonts w:hint="cs"/>
          <w:cs/>
        </w:rPr>
        <w:t>31 ธันวาคม</w:t>
      </w:r>
      <w:r w:rsidRPr="00B210DE">
        <w:rPr>
          <w:cs/>
        </w:rPr>
        <w:t xml:space="preserve"> มีดังนี้</w:t>
      </w:r>
    </w:p>
    <w:p w:rsidR="003E32B5" w:rsidRDefault="003E32B5" w:rsidP="003E32B5">
      <w:pPr>
        <w:pStyle w:val="Bo-Blankline"/>
      </w:pPr>
    </w:p>
    <w:tbl>
      <w:tblPr>
        <w:tblW w:w="9135" w:type="dxa"/>
        <w:tblInd w:w="450" w:type="dxa"/>
        <w:tblLayout w:type="fixed"/>
        <w:tblLook w:val="0000"/>
      </w:tblPr>
      <w:tblGrid>
        <w:gridCol w:w="6300"/>
        <w:gridCol w:w="1276"/>
        <w:gridCol w:w="284"/>
        <w:gridCol w:w="1275"/>
      </w:tblGrid>
      <w:tr w:rsidR="00A679DA" w:rsidRPr="00F902C1" w:rsidTr="004225AB">
        <w:trPr>
          <w:tblHeader/>
        </w:trPr>
        <w:tc>
          <w:tcPr>
            <w:tcW w:w="6300" w:type="dxa"/>
          </w:tcPr>
          <w:p w:rsidR="00A679DA" w:rsidRPr="007F2910" w:rsidRDefault="00A679DA" w:rsidP="00C17744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02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Pr="00F902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2835" w:type="dxa"/>
            <w:gridSpan w:val="3"/>
            <w:vAlign w:val="bottom"/>
          </w:tcPr>
          <w:p w:rsidR="00A679DA" w:rsidRPr="00F902C1" w:rsidRDefault="00A679DA" w:rsidP="00C1774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9DA" w:rsidRPr="00F902C1" w:rsidTr="004225AB">
        <w:trPr>
          <w:tblHeader/>
        </w:trPr>
        <w:tc>
          <w:tcPr>
            <w:tcW w:w="6300" w:type="dxa"/>
          </w:tcPr>
          <w:p w:rsidR="00A679DA" w:rsidRPr="00F902C1" w:rsidRDefault="00A679DA" w:rsidP="00A679DA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679DA" w:rsidRDefault="00A679DA" w:rsidP="00A679D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  <w:vAlign w:val="bottom"/>
          </w:tcPr>
          <w:p w:rsidR="00A679DA" w:rsidRPr="00F902C1" w:rsidRDefault="00A679DA" w:rsidP="00A679D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A679DA" w:rsidRDefault="00A679DA" w:rsidP="00A679D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A679DA" w:rsidRPr="00F902C1" w:rsidTr="004225AB">
        <w:trPr>
          <w:trHeight w:val="403"/>
          <w:tblHeader/>
        </w:trPr>
        <w:tc>
          <w:tcPr>
            <w:tcW w:w="6300" w:type="dxa"/>
          </w:tcPr>
          <w:p w:rsidR="00A679DA" w:rsidRPr="00F902C1" w:rsidRDefault="00A679DA" w:rsidP="00A679D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:rsidR="00A679DA" w:rsidRPr="00F902C1" w:rsidRDefault="00A679DA" w:rsidP="00A679D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02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9DA" w:rsidRPr="00F902C1" w:rsidTr="004225AB">
        <w:trPr>
          <w:trHeight w:val="403"/>
        </w:trPr>
        <w:tc>
          <w:tcPr>
            <w:tcW w:w="6300" w:type="dxa"/>
          </w:tcPr>
          <w:p w:rsidR="00A679DA" w:rsidRPr="00987C3E" w:rsidRDefault="00A679DA" w:rsidP="00A679D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485A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276" w:type="dxa"/>
          </w:tcPr>
          <w:p w:rsidR="00A679DA" w:rsidRPr="00F902C1" w:rsidRDefault="00A679DA" w:rsidP="00A679D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679DA" w:rsidRPr="00F902C1" w:rsidRDefault="00A679DA" w:rsidP="00A679D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679DA" w:rsidRPr="00F902C1" w:rsidRDefault="00A679DA" w:rsidP="00A679DA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9DA" w:rsidRPr="00F902C1" w:rsidTr="004225AB">
        <w:trPr>
          <w:trHeight w:val="403"/>
        </w:trPr>
        <w:tc>
          <w:tcPr>
            <w:tcW w:w="6300" w:type="dxa"/>
          </w:tcPr>
          <w:p w:rsidR="00A679DA" w:rsidRPr="00987C3E" w:rsidRDefault="00A679DA" w:rsidP="00A679D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6" w:type="dxa"/>
          </w:tcPr>
          <w:p w:rsidR="00A679DA" w:rsidRPr="00F902C1" w:rsidRDefault="00A679DA" w:rsidP="00A679D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679DA" w:rsidRPr="00F902C1" w:rsidRDefault="00A679DA" w:rsidP="00A679D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679DA" w:rsidRPr="00F902C1" w:rsidRDefault="00A679DA" w:rsidP="00A679DA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9DA" w:rsidRPr="00F902C1" w:rsidTr="004225AB">
        <w:trPr>
          <w:trHeight w:val="403"/>
        </w:trPr>
        <w:tc>
          <w:tcPr>
            <w:tcW w:w="6300" w:type="dxa"/>
          </w:tcPr>
          <w:p w:rsidR="00A679DA" w:rsidRPr="00987C3E" w:rsidRDefault="00A679DA" w:rsidP="00A679D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76" w:type="dxa"/>
          </w:tcPr>
          <w:p w:rsidR="00A679DA" w:rsidRPr="00F902C1" w:rsidRDefault="00AC4F4A" w:rsidP="00A679DA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A679DA" w:rsidRPr="00F902C1" w:rsidRDefault="00A679DA" w:rsidP="00A679D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679DA" w:rsidRPr="00346647" w:rsidRDefault="00A679DA" w:rsidP="00A679D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6647">
              <w:rPr>
                <w:rFonts w:ascii="Angsana New" w:hAnsi="Angsana New" w:hint="cs"/>
                <w:sz w:val="30"/>
                <w:szCs w:val="30"/>
                <w:cs/>
              </w:rPr>
              <w:t>231</w:t>
            </w:r>
            <w:r w:rsidRPr="00346647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A679DA" w:rsidRPr="00F902C1" w:rsidTr="004225AB">
        <w:trPr>
          <w:trHeight w:val="403"/>
        </w:trPr>
        <w:tc>
          <w:tcPr>
            <w:tcW w:w="6300" w:type="dxa"/>
          </w:tcPr>
          <w:p w:rsidR="00A679DA" w:rsidRPr="00987C3E" w:rsidRDefault="00A679DA" w:rsidP="00A679D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A679DA" w:rsidRPr="00F902C1" w:rsidRDefault="00AC4F4A" w:rsidP="00A679DA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9,736</w:t>
            </w:r>
          </w:p>
        </w:tc>
        <w:tc>
          <w:tcPr>
            <w:tcW w:w="284" w:type="dxa"/>
          </w:tcPr>
          <w:p w:rsidR="00A679DA" w:rsidRPr="00F902C1" w:rsidRDefault="00A679DA" w:rsidP="00A679D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679DA" w:rsidRPr="00346647" w:rsidRDefault="00346647" w:rsidP="00A679D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6647">
              <w:rPr>
                <w:rFonts w:ascii="Angsana New" w:hAnsi="Angsana New"/>
                <w:sz w:val="30"/>
                <w:szCs w:val="30"/>
              </w:rPr>
              <w:t>632,000</w:t>
            </w:r>
          </w:p>
        </w:tc>
      </w:tr>
      <w:tr w:rsidR="00AC4F4A" w:rsidRPr="00F902C1" w:rsidTr="004225AB">
        <w:trPr>
          <w:trHeight w:val="403"/>
        </w:trPr>
        <w:tc>
          <w:tcPr>
            <w:tcW w:w="6300" w:type="dxa"/>
          </w:tcPr>
          <w:p w:rsidR="00AC4F4A" w:rsidRPr="00987C3E" w:rsidRDefault="00AC4F4A" w:rsidP="00AC4F4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</w:tcPr>
          <w:p w:rsidR="00AC4F4A" w:rsidRDefault="00AC4F4A" w:rsidP="00AC4F4A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(9,736)</w:t>
            </w:r>
          </w:p>
        </w:tc>
        <w:tc>
          <w:tcPr>
            <w:tcW w:w="284" w:type="dxa"/>
          </w:tcPr>
          <w:p w:rsidR="00AC4F4A" w:rsidRPr="00F902C1" w:rsidRDefault="00AC4F4A" w:rsidP="00AC4F4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C4F4A" w:rsidRPr="00346647" w:rsidRDefault="00346647" w:rsidP="00AC4F4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6647">
              <w:rPr>
                <w:rFonts w:ascii="Angsana New" w:hAnsi="Angsana New"/>
                <w:sz w:val="30"/>
                <w:szCs w:val="30"/>
              </w:rPr>
              <w:t>(863,000)</w:t>
            </w:r>
          </w:p>
        </w:tc>
      </w:tr>
      <w:tr w:rsidR="00AC4F4A" w:rsidRPr="00F902C1" w:rsidTr="004225AB">
        <w:trPr>
          <w:trHeight w:val="403"/>
        </w:trPr>
        <w:tc>
          <w:tcPr>
            <w:tcW w:w="6300" w:type="dxa"/>
          </w:tcPr>
          <w:p w:rsidR="00AC4F4A" w:rsidRPr="00987C3E" w:rsidRDefault="00AC4F4A" w:rsidP="00AC4F4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C4F4A" w:rsidRPr="00D922BC" w:rsidRDefault="00AC4F4A" w:rsidP="00AC4F4A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2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AC4F4A" w:rsidRPr="00F902C1" w:rsidRDefault="00AC4F4A" w:rsidP="00AC4F4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C4F4A" w:rsidRPr="00346647" w:rsidRDefault="00346647" w:rsidP="003466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66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C4F4A" w:rsidRPr="00CB6B29" w:rsidTr="004225AB">
        <w:trPr>
          <w:trHeight w:val="242"/>
        </w:trPr>
        <w:tc>
          <w:tcPr>
            <w:tcW w:w="6300" w:type="dxa"/>
          </w:tcPr>
          <w:p w:rsidR="00AC4F4A" w:rsidRPr="00987C3E" w:rsidRDefault="00AC4F4A" w:rsidP="00AC4F4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AC4F4A" w:rsidRPr="00CB6B29" w:rsidRDefault="00AC4F4A" w:rsidP="00AC4F4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AC4F4A" w:rsidRPr="00CB6B29" w:rsidRDefault="00AC4F4A" w:rsidP="00AC4F4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="00AC4F4A" w:rsidRPr="00CB6B29" w:rsidRDefault="00AC4F4A" w:rsidP="00AC4F4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4F4A" w:rsidRPr="00F902C1" w:rsidTr="004225AB">
        <w:trPr>
          <w:trHeight w:val="403"/>
        </w:trPr>
        <w:tc>
          <w:tcPr>
            <w:tcW w:w="6300" w:type="dxa"/>
          </w:tcPr>
          <w:p w:rsidR="00AC4F4A" w:rsidRDefault="00AC4F4A" w:rsidP="00AC4F4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:rsidR="00AC4F4A" w:rsidRPr="00F902C1" w:rsidRDefault="00AC4F4A" w:rsidP="00AC4F4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C4F4A" w:rsidRPr="00F902C1" w:rsidRDefault="00AC4F4A" w:rsidP="00AC4F4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C4F4A" w:rsidRPr="00F902C1" w:rsidRDefault="00AC4F4A" w:rsidP="00AC4F4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F4A" w:rsidRPr="00F902C1" w:rsidTr="004225AB">
        <w:trPr>
          <w:trHeight w:val="403"/>
        </w:trPr>
        <w:tc>
          <w:tcPr>
            <w:tcW w:w="6300" w:type="dxa"/>
          </w:tcPr>
          <w:p w:rsidR="00AC4F4A" w:rsidRPr="00987C3E" w:rsidRDefault="00AC4F4A" w:rsidP="00AC4F4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76" w:type="dxa"/>
          </w:tcPr>
          <w:p w:rsidR="00AC4F4A" w:rsidRPr="00F902C1" w:rsidRDefault="00AC4F4A" w:rsidP="00AC4F4A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AC4F4A" w:rsidRPr="00F902C1" w:rsidRDefault="00AC4F4A" w:rsidP="00AC4F4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C4F4A" w:rsidRPr="00F902C1" w:rsidRDefault="00AC4F4A" w:rsidP="00AC4F4A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F4A" w:rsidRPr="00F902C1" w:rsidTr="004225AB">
        <w:trPr>
          <w:trHeight w:val="403"/>
        </w:trPr>
        <w:tc>
          <w:tcPr>
            <w:tcW w:w="6300" w:type="dxa"/>
          </w:tcPr>
          <w:p w:rsidR="00AC4F4A" w:rsidRPr="00987C3E" w:rsidRDefault="00AC4F4A" w:rsidP="00AC4F4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AC4F4A" w:rsidRPr="00F902C1" w:rsidRDefault="00AC4F4A" w:rsidP="00AC4F4A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3,082,900</w:t>
            </w:r>
          </w:p>
        </w:tc>
        <w:tc>
          <w:tcPr>
            <w:tcW w:w="284" w:type="dxa"/>
          </w:tcPr>
          <w:p w:rsidR="00AC4F4A" w:rsidRPr="00F902C1" w:rsidRDefault="00AC4F4A" w:rsidP="00AC4F4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C4F4A" w:rsidRPr="00F902C1" w:rsidRDefault="00AC4F4A" w:rsidP="00AC4F4A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F4A" w:rsidRPr="00F902C1" w:rsidTr="004225AB">
        <w:trPr>
          <w:trHeight w:val="403"/>
        </w:trPr>
        <w:tc>
          <w:tcPr>
            <w:tcW w:w="6300" w:type="dxa"/>
          </w:tcPr>
          <w:p w:rsidR="00AC4F4A" w:rsidRPr="00987C3E" w:rsidRDefault="00AC4F4A" w:rsidP="00AC4F4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4F4A" w:rsidRPr="00F902C1" w:rsidRDefault="00AC4F4A" w:rsidP="00AC4F4A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(3,082,900)</w:t>
            </w:r>
          </w:p>
        </w:tc>
        <w:tc>
          <w:tcPr>
            <w:tcW w:w="284" w:type="dxa"/>
          </w:tcPr>
          <w:p w:rsidR="00AC4F4A" w:rsidRPr="00F902C1" w:rsidRDefault="00AC4F4A" w:rsidP="00AC4F4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C4F4A" w:rsidRPr="00F902C1" w:rsidRDefault="00AC4F4A" w:rsidP="00AC4F4A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F4A" w:rsidRPr="00F902C1" w:rsidTr="004225AB">
        <w:trPr>
          <w:trHeight w:val="403"/>
        </w:trPr>
        <w:tc>
          <w:tcPr>
            <w:tcW w:w="6300" w:type="dxa"/>
          </w:tcPr>
          <w:p w:rsidR="00AC4F4A" w:rsidRPr="00987C3E" w:rsidRDefault="00AC4F4A" w:rsidP="00AC4F4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C4F4A" w:rsidRPr="00D922BC" w:rsidRDefault="00AC4F4A" w:rsidP="00AC4F4A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2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AC4F4A" w:rsidRPr="00F902C1" w:rsidRDefault="00AC4F4A" w:rsidP="00AC4F4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C4F4A" w:rsidRPr="004E77A7" w:rsidRDefault="00AC4F4A" w:rsidP="00AC4F4A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77A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C4F4A" w:rsidRPr="00CB6B29" w:rsidTr="004225AB">
        <w:trPr>
          <w:trHeight w:val="242"/>
        </w:trPr>
        <w:tc>
          <w:tcPr>
            <w:tcW w:w="6300" w:type="dxa"/>
          </w:tcPr>
          <w:p w:rsidR="00AC4F4A" w:rsidRPr="00987C3E" w:rsidRDefault="00AC4F4A" w:rsidP="00AC4F4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AC4F4A" w:rsidRPr="00CB6B29" w:rsidRDefault="00AC4F4A" w:rsidP="00AC4F4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AC4F4A" w:rsidRPr="00CB6B29" w:rsidRDefault="00AC4F4A" w:rsidP="00AC4F4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="00AC4F4A" w:rsidRPr="00CB6B29" w:rsidRDefault="00AC4F4A" w:rsidP="00AC4F4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4F4A" w:rsidRPr="00F902C1" w:rsidTr="004225AB">
        <w:trPr>
          <w:trHeight w:val="403"/>
        </w:trPr>
        <w:tc>
          <w:tcPr>
            <w:tcW w:w="6300" w:type="dxa"/>
          </w:tcPr>
          <w:p w:rsidR="00AC4F4A" w:rsidRPr="00987C3E" w:rsidRDefault="00AC4F4A" w:rsidP="00AC4F4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8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276" w:type="dxa"/>
          </w:tcPr>
          <w:p w:rsidR="00AC4F4A" w:rsidRPr="00F902C1" w:rsidRDefault="00AC4F4A" w:rsidP="00AC4F4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C4F4A" w:rsidRPr="00F902C1" w:rsidRDefault="00AC4F4A" w:rsidP="00AC4F4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C4F4A" w:rsidRPr="00F902C1" w:rsidRDefault="00AC4F4A" w:rsidP="00AC4F4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F4A" w:rsidRPr="00F902C1" w:rsidTr="004225AB">
        <w:trPr>
          <w:trHeight w:val="403"/>
        </w:trPr>
        <w:tc>
          <w:tcPr>
            <w:tcW w:w="6300" w:type="dxa"/>
          </w:tcPr>
          <w:p w:rsidR="00AC4F4A" w:rsidRDefault="00AC4F4A" w:rsidP="00AC4F4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6" w:type="dxa"/>
          </w:tcPr>
          <w:p w:rsidR="00AC4F4A" w:rsidRPr="00F902C1" w:rsidRDefault="00AC4F4A" w:rsidP="00AC4F4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C4F4A" w:rsidRPr="00F902C1" w:rsidRDefault="00AC4F4A" w:rsidP="00AC4F4A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AC4F4A" w:rsidRPr="00F902C1" w:rsidRDefault="00AC4F4A" w:rsidP="00AC4F4A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6647" w:rsidRPr="00F902C1" w:rsidTr="004225AB">
        <w:trPr>
          <w:trHeight w:val="403"/>
        </w:trPr>
        <w:tc>
          <w:tcPr>
            <w:tcW w:w="6300" w:type="dxa"/>
          </w:tcPr>
          <w:p w:rsidR="00346647" w:rsidRPr="00987C3E" w:rsidRDefault="00346647" w:rsidP="0034664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76" w:type="dxa"/>
          </w:tcPr>
          <w:p w:rsidR="00346647" w:rsidRPr="00842009" w:rsidRDefault="00346647" w:rsidP="00346647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1,635,021</w:t>
            </w:r>
          </w:p>
        </w:tc>
        <w:tc>
          <w:tcPr>
            <w:tcW w:w="284" w:type="dxa"/>
          </w:tcPr>
          <w:p w:rsidR="00346647" w:rsidRPr="00F902C1" w:rsidRDefault="00346647" w:rsidP="0034664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346647" w:rsidRPr="00DF261B" w:rsidRDefault="00346647" w:rsidP="00346647">
            <w:pPr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6647" w:rsidRPr="00F902C1" w:rsidTr="004225AB">
        <w:trPr>
          <w:trHeight w:val="403"/>
        </w:trPr>
        <w:tc>
          <w:tcPr>
            <w:tcW w:w="6300" w:type="dxa"/>
          </w:tcPr>
          <w:p w:rsidR="00346647" w:rsidRPr="00987C3E" w:rsidRDefault="00346647" w:rsidP="0034664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346647" w:rsidRPr="00F902C1" w:rsidRDefault="00346647" w:rsidP="00346647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4,813,448</w:t>
            </w:r>
          </w:p>
        </w:tc>
        <w:tc>
          <w:tcPr>
            <w:tcW w:w="284" w:type="dxa"/>
          </w:tcPr>
          <w:p w:rsidR="00346647" w:rsidRPr="00F902C1" w:rsidRDefault="00346647" w:rsidP="0034664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346647" w:rsidRPr="00DF261B" w:rsidRDefault="00346647" w:rsidP="00346647">
            <w:pPr>
              <w:tabs>
                <w:tab w:val="decimal" w:pos="96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3,930,000</w:t>
            </w:r>
          </w:p>
        </w:tc>
      </w:tr>
      <w:tr w:rsidR="00346647" w:rsidRPr="00F902C1" w:rsidTr="004225AB">
        <w:trPr>
          <w:trHeight w:val="403"/>
        </w:trPr>
        <w:tc>
          <w:tcPr>
            <w:tcW w:w="6300" w:type="dxa"/>
          </w:tcPr>
          <w:p w:rsidR="00346647" w:rsidRPr="00987C3E" w:rsidRDefault="00346647" w:rsidP="0034664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46647" w:rsidRPr="00F902C1" w:rsidRDefault="00346647" w:rsidP="00346647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(1,919,623)</w:t>
            </w:r>
          </w:p>
        </w:tc>
        <w:tc>
          <w:tcPr>
            <w:tcW w:w="284" w:type="dxa"/>
          </w:tcPr>
          <w:p w:rsidR="00346647" w:rsidRPr="00F902C1" w:rsidRDefault="00346647" w:rsidP="0034664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46647" w:rsidRPr="00DF261B" w:rsidRDefault="00346647" w:rsidP="00346647">
            <w:pPr>
              <w:tabs>
                <w:tab w:val="decimal" w:pos="96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(2,294,979)</w:t>
            </w:r>
          </w:p>
        </w:tc>
      </w:tr>
      <w:tr w:rsidR="00346647" w:rsidRPr="00F902C1" w:rsidTr="004225AB">
        <w:trPr>
          <w:trHeight w:val="403"/>
        </w:trPr>
        <w:tc>
          <w:tcPr>
            <w:tcW w:w="6300" w:type="dxa"/>
          </w:tcPr>
          <w:p w:rsidR="00346647" w:rsidRPr="00987C3E" w:rsidRDefault="00346647" w:rsidP="00346647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46647" w:rsidRPr="00A60FA0" w:rsidRDefault="00346647" w:rsidP="00346647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4,528,846</w:t>
            </w:r>
          </w:p>
        </w:tc>
        <w:tc>
          <w:tcPr>
            <w:tcW w:w="284" w:type="dxa"/>
          </w:tcPr>
          <w:p w:rsidR="00346647" w:rsidRPr="00F902C1" w:rsidRDefault="00346647" w:rsidP="0034664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46647" w:rsidRPr="00DF261B" w:rsidRDefault="00346647" w:rsidP="00346647">
            <w:pPr>
              <w:tabs>
                <w:tab w:val="decimal" w:pos="96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1,635,021</w:t>
            </w:r>
          </w:p>
        </w:tc>
      </w:tr>
      <w:tr w:rsidR="00346647" w:rsidRPr="00CB6B29" w:rsidTr="004225AB">
        <w:trPr>
          <w:trHeight w:val="179"/>
        </w:trPr>
        <w:tc>
          <w:tcPr>
            <w:tcW w:w="6300" w:type="dxa"/>
          </w:tcPr>
          <w:p w:rsidR="00346647" w:rsidRPr="00987C3E" w:rsidRDefault="00346647" w:rsidP="00346647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346647" w:rsidRPr="00CB6B29" w:rsidRDefault="00346647" w:rsidP="00346647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346647" w:rsidRPr="00CB6B29" w:rsidRDefault="00346647" w:rsidP="0034664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:rsidR="00346647" w:rsidRPr="00CB6B29" w:rsidRDefault="00346647" w:rsidP="00346647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CC1BD2" w:rsidRDefault="00CC1BD2">
      <w:r>
        <w:br w:type="page"/>
      </w:r>
    </w:p>
    <w:tbl>
      <w:tblPr>
        <w:tblW w:w="9135" w:type="dxa"/>
        <w:tblInd w:w="450" w:type="dxa"/>
        <w:tblLayout w:type="fixed"/>
        <w:tblLook w:val="0000"/>
      </w:tblPr>
      <w:tblGrid>
        <w:gridCol w:w="6300"/>
        <w:gridCol w:w="1276"/>
        <w:gridCol w:w="284"/>
        <w:gridCol w:w="1275"/>
      </w:tblGrid>
      <w:tr w:rsidR="00813030" w:rsidRPr="00F902C1" w:rsidTr="004225AB">
        <w:trPr>
          <w:tblHeader/>
        </w:trPr>
        <w:tc>
          <w:tcPr>
            <w:tcW w:w="6300" w:type="dxa"/>
          </w:tcPr>
          <w:p w:rsidR="00813030" w:rsidRPr="007F2910" w:rsidRDefault="00813030" w:rsidP="00813030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02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Pr="00F902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835" w:type="dxa"/>
            <w:gridSpan w:val="3"/>
            <w:vAlign w:val="bottom"/>
          </w:tcPr>
          <w:p w:rsidR="00813030" w:rsidRPr="00F902C1" w:rsidRDefault="00813030" w:rsidP="0081303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030" w:rsidRPr="00F902C1" w:rsidTr="004225AB">
        <w:trPr>
          <w:tblHeader/>
        </w:trPr>
        <w:tc>
          <w:tcPr>
            <w:tcW w:w="6300" w:type="dxa"/>
          </w:tcPr>
          <w:p w:rsidR="00813030" w:rsidRPr="00F902C1" w:rsidRDefault="00813030" w:rsidP="00813030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813030" w:rsidRDefault="00813030" w:rsidP="0081303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  <w:vAlign w:val="bottom"/>
          </w:tcPr>
          <w:p w:rsidR="00813030" w:rsidRPr="00F902C1" w:rsidRDefault="00813030" w:rsidP="0081303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813030" w:rsidRDefault="00813030" w:rsidP="0081303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813030" w:rsidRPr="00F902C1" w:rsidTr="004225AB">
        <w:trPr>
          <w:trHeight w:val="403"/>
          <w:tblHeader/>
        </w:trPr>
        <w:tc>
          <w:tcPr>
            <w:tcW w:w="6300" w:type="dxa"/>
          </w:tcPr>
          <w:p w:rsidR="00813030" w:rsidRPr="00F902C1" w:rsidRDefault="00813030" w:rsidP="0081303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:rsidR="00813030" w:rsidRPr="00F902C1" w:rsidRDefault="00813030" w:rsidP="0081303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902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030" w:rsidRPr="00F902C1" w:rsidTr="004225AB">
        <w:trPr>
          <w:trHeight w:val="403"/>
        </w:trPr>
        <w:tc>
          <w:tcPr>
            <w:tcW w:w="6300" w:type="dxa"/>
          </w:tcPr>
          <w:p w:rsidR="00813030" w:rsidRPr="00987C3E" w:rsidRDefault="00813030" w:rsidP="0081303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</w:t>
            </w: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276" w:type="dxa"/>
          </w:tcPr>
          <w:p w:rsidR="00813030" w:rsidRPr="00F902C1" w:rsidRDefault="00813030" w:rsidP="00813030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13030" w:rsidRPr="00F902C1" w:rsidRDefault="00813030" w:rsidP="00813030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13030" w:rsidRPr="00F902C1" w:rsidRDefault="00813030" w:rsidP="00813030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030" w:rsidRPr="00F902C1" w:rsidTr="004225AB">
        <w:trPr>
          <w:trHeight w:val="403"/>
        </w:trPr>
        <w:tc>
          <w:tcPr>
            <w:tcW w:w="6300" w:type="dxa"/>
          </w:tcPr>
          <w:p w:rsidR="00813030" w:rsidRPr="00987C3E" w:rsidRDefault="00813030" w:rsidP="00813030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76" w:type="dxa"/>
          </w:tcPr>
          <w:p w:rsidR="00813030" w:rsidRPr="00F902C1" w:rsidRDefault="00813030" w:rsidP="00813030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1,635,021</w:t>
            </w:r>
          </w:p>
        </w:tc>
        <w:tc>
          <w:tcPr>
            <w:tcW w:w="284" w:type="dxa"/>
          </w:tcPr>
          <w:p w:rsidR="00813030" w:rsidRPr="00F902C1" w:rsidRDefault="00813030" w:rsidP="00813030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13030" w:rsidRPr="00451AFE" w:rsidRDefault="00813030" w:rsidP="00813030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813030" w:rsidRPr="00F902C1" w:rsidTr="004225AB">
        <w:trPr>
          <w:trHeight w:val="403"/>
        </w:trPr>
        <w:tc>
          <w:tcPr>
            <w:tcW w:w="6300" w:type="dxa"/>
          </w:tcPr>
          <w:p w:rsidR="00813030" w:rsidRPr="00987C3E" w:rsidRDefault="00813030" w:rsidP="00813030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813030" w:rsidRPr="00362E66" w:rsidRDefault="00813030" w:rsidP="00813030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7,906,084</w:t>
            </w:r>
          </w:p>
        </w:tc>
        <w:tc>
          <w:tcPr>
            <w:tcW w:w="284" w:type="dxa"/>
          </w:tcPr>
          <w:p w:rsidR="00813030" w:rsidRPr="00F902C1" w:rsidRDefault="00813030" w:rsidP="00813030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13030" w:rsidRPr="00640132" w:rsidRDefault="00813030" w:rsidP="00813030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4,562,000</w:t>
            </w:r>
          </w:p>
        </w:tc>
      </w:tr>
      <w:tr w:rsidR="00813030" w:rsidRPr="00F902C1" w:rsidTr="004225AB">
        <w:trPr>
          <w:trHeight w:val="403"/>
        </w:trPr>
        <w:tc>
          <w:tcPr>
            <w:tcW w:w="6300" w:type="dxa"/>
          </w:tcPr>
          <w:p w:rsidR="00813030" w:rsidRPr="00987C3E" w:rsidRDefault="00813030" w:rsidP="00813030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13030" w:rsidRPr="00F902C1" w:rsidRDefault="00813030" w:rsidP="00813030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(5,012,259)</w:t>
            </w:r>
          </w:p>
        </w:tc>
        <w:tc>
          <w:tcPr>
            <w:tcW w:w="284" w:type="dxa"/>
          </w:tcPr>
          <w:p w:rsidR="00813030" w:rsidRPr="00F902C1" w:rsidRDefault="00813030" w:rsidP="00813030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13030" w:rsidRPr="00640132" w:rsidRDefault="00813030" w:rsidP="00813030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(3,157,979</w:t>
            </w:r>
            <w:r w:rsidRPr="0064013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3030" w:rsidRPr="00F902C1" w:rsidTr="004225AB">
        <w:trPr>
          <w:trHeight w:val="403"/>
        </w:trPr>
        <w:tc>
          <w:tcPr>
            <w:tcW w:w="6300" w:type="dxa"/>
          </w:tcPr>
          <w:p w:rsidR="00813030" w:rsidRPr="00987C3E" w:rsidRDefault="00813030" w:rsidP="0081303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13030" w:rsidRPr="00A60FA0" w:rsidRDefault="00813030" w:rsidP="00813030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4,528,846</w:t>
            </w:r>
          </w:p>
        </w:tc>
        <w:tc>
          <w:tcPr>
            <w:tcW w:w="284" w:type="dxa"/>
          </w:tcPr>
          <w:p w:rsidR="00813030" w:rsidRPr="00F902C1" w:rsidRDefault="00813030" w:rsidP="00813030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13030" w:rsidRPr="00640132" w:rsidRDefault="00813030" w:rsidP="00813030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1,635,021</w:t>
            </w:r>
          </w:p>
        </w:tc>
      </w:tr>
    </w:tbl>
    <w:p w:rsidR="00CC1BD2" w:rsidRDefault="00CC1BD2" w:rsidP="00CC1BD2">
      <w:pPr>
        <w:pStyle w:val="Bo-Blankline"/>
      </w:pPr>
    </w:p>
    <w:p w:rsidR="001229FB" w:rsidRPr="00B210DE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0D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229FB" w:rsidRPr="00D12203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229FB" w:rsidRDefault="0051745E" w:rsidP="00D3486D">
      <w:pPr>
        <w:numPr>
          <w:ilvl w:val="0"/>
          <w:numId w:val="15"/>
        </w:numPr>
        <w:spacing w:line="240" w:lineRule="auto"/>
        <w:ind w:right="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="00CC1BD2">
        <w:rPr>
          <w:rFonts w:ascii="Angsana New" w:hAnsi="Angsana New" w:hint="cs"/>
          <w:sz w:val="30"/>
          <w:szCs w:val="30"/>
          <w:cs/>
        </w:rPr>
        <w:t>และ</w:t>
      </w:r>
      <w:r w:rsidR="001229FB" w:rsidRPr="00B210DE">
        <w:rPr>
          <w:rFonts w:ascii="Angsana New" w:hAnsi="Angsana New"/>
          <w:sz w:val="30"/>
          <w:szCs w:val="30"/>
          <w:cs/>
        </w:rPr>
        <w:t>อาคาร</w:t>
      </w:r>
      <w:r w:rsidR="00AD2E88">
        <w:rPr>
          <w:rFonts w:ascii="Angsana New" w:hAnsi="Angsana New" w:hint="cs"/>
          <w:sz w:val="30"/>
          <w:szCs w:val="30"/>
          <w:cs/>
        </w:rPr>
        <w:t>โรงงาน</w:t>
      </w:r>
      <w:r w:rsidR="001229FB" w:rsidRPr="00B210DE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หลายสัญญา</w:t>
      </w:r>
      <w:r w:rsidR="001229FB" w:rsidRPr="00B210DE">
        <w:rPr>
          <w:rFonts w:ascii="Angsana New" w:hAnsi="Angsana New"/>
          <w:sz w:val="30"/>
          <w:szCs w:val="30"/>
          <w:cs/>
        </w:rPr>
        <w:t xml:space="preserve"> กำหนดระยะเวลา </w:t>
      </w:r>
      <w:r w:rsidR="001229FB" w:rsidRPr="00B210DE">
        <w:rPr>
          <w:rFonts w:ascii="Angsana New" w:hAnsi="Angsana New"/>
          <w:sz w:val="30"/>
          <w:szCs w:val="30"/>
        </w:rPr>
        <w:t>3</w:t>
      </w:r>
      <w:r w:rsidR="001229FB" w:rsidRPr="00B210DE">
        <w:rPr>
          <w:rFonts w:ascii="Angsana New" w:hAnsi="Angsana New"/>
          <w:sz w:val="30"/>
          <w:szCs w:val="30"/>
          <w:cs/>
        </w:rPr>
        <w:t xml:space="preserve"> ปี </w:t>
      </w:r>
      <w:r w:rsidR="00CC1BD2" w:rsidRPr="00B916AA">
        <w:rPr>
          <w:rFonts w:ascii="Angsana New" w:hAnsi="Angsana New" w:hint="cs"/>
          <w:sz w:val="30"/>
          <w:szCs w:val="30"/>
          <w:cs/>
        </w:rPr>
        <w:t>ถึง 30 ปี</w:t>
      </w:r>
      <w:r w:rsidR="001229FB" w:rsidRPr="00B210D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:rsidR="00D3486D" w:rsidRPr="00D12203" w:rsidRDefault="00D3486D" w:rsidP="00D3486D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8728" w:type="dxa"/>
        <w:tblInd w:w="810" w:type="dxa"/>
        <w:tblLayout w:type="fixed"/>
        <w:tblLook w:val="04A0"/>
      </w:tblPr>
      <w:tblGrid>
        <w:gridCol w:w="3704"/>
        <w:gridCol w:w="1179"/>
        <w:gridCol w:w="270"/>
        <w:gridCol w:w="558"/>
        <w:gridCol w:w="270"/>
        <w:gridCol w:w="1289"/>
        <w:gridCol w:w="270"/>
        <w:gridCol w:w="1188"/>
      </w:tblGrid>
      <w:tr w:rsidR="007D4FF9" w:rsidRPr="00031E80" w:rsidTr="00813030">
        <w:tc>
          <w:tcPr>
            <w:tcW w:w="3704" w:type="dxa"/>
          </w:tcPr>
          <w:p w:rsidR="007D4FF9" w:rsidRPr="00031E80" w:rsidRDefault="007D4FF9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dxa"/>
            <w:gridSpan w:val="3"/>
          </w:tcPr>
          <w:p w:rsidR="007D4FF9" w:rsidRPr="00970BCB" w:rsidRDefault="007D4FF9" w:rsidP="00490D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4FF9" w:rsidRPr="00970BCB" w:rsidRDefault="007D4FF9" w:rsidP="00490D7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7D4FF9" w:rsidRPr="00970BCB" w:rsidRDefault="007D4FF9" w:rsidP="00490D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FF9" w:rsidRPr="00031E80" w:rsidTr="00813030">
        <w:tc>
          <w:tcPr>
            <w:tcW w:w="3704" w:type="dxa"/>
          </w:tcPr>
          <w:p w:rsidR="007D4FF9" w:rsidRPr="00031E80" w:rsidRDefault="007D4FF9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D4FF9" w:rsidRPr="00970BCB" w:rsidRDefault="007D4FF9" w:rsidP="007D4F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4FF9" w:rsidRPr="00970BCB" w:rsidRDefault="007D4FF9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</w:tcPr>
          <w:p w:rsidR="007D4FF9" w:rsidRPr="00970BCB" w:rsidRDefault="007D4FF9" w:rsidP="007D4F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4FF9" w:rsidRPr="00970BCB" w:rsidRDefault="007D4FF9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7D4FF9" w:rsidRPr="00970BCB" w:rsidRDefault="008B7DAB" w:rsidP="007D4F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D4FF9" w:rsidRPr="00970BCB" w:rsidRDefault="007D4FF9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7D4FF9" w:rsidRPr="00970BCB" w:rsidRDefault="008B7DAB" w:rsidP="007D4F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B129C9" w:rsidRPr="00031E80" w:rsidTr="00813030">
        <w:tc>
          <w:tcPr>
            <w:tcW w:w="3704" w:type="dxa"/>
          </w:tcPr>
          <w:p w:rsidR="00B129C9" w:rsidRPr="00031E80" w:rsidRDefault="00B129C9" w:rsidP="00B129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B129C9" w:rsidRPr="00970BCB" w:rsidRDefault="00B129C9" w:rsidP="00B12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29C9" w:rsidRPr="00970BCB" w:rsidRDefault="00B129C9" w:rsidP="00B129C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</w:tcPr>
          <w:p w:rsidR="00B129C9" w:rsidRPr="00970BCB" w:rsidRDefault="00B129C9" w:rsidP="00B12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29C9" w:rsidRPr="00970BCB" w:rsidRDefault="00B129C9" w:rsidP="00B129C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B129C9" w:rsidRDefault="00B129C9" w:rsidP="00B129C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C1BD2" w:rsidRPr="00031E80" w:rsidTr="00813030">
        <w:tc>
          <w:tcPr>
            <w:tcW w:w="4883" w:type="dxa"/>
            <w:gridSpan w:val="2"/>
          </w:tcPr>
          <w:p w:rsidR="00CC1BD2" w:rsidRPr="00031E80" w:rsidRDefault="00CC1BD2" w:rsidP="00CC1BD2">
            <w:pPr>
              <w:spacing w:line="240" w:lineRule="atLeast"/>
              <w:ind w:left="270" w:right="-126" w:hanging="270"/>
              <w:rPr>
                <w:rFonts w:ascii="Angsana New" w:hAnsi="Angsana New"/>
                <w:sz w:val="30"/>
                <w:szCs w:val="30"/>
              </w:rPr>
            </w:pPr>
            <w:r w:rsidRPr="00E963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70" w:type="dxa"/>
          </w:tcPr>
          <w:p w:rsidR="00CC1BD2" w:rsidRPr="00031E80" w:rsidRDefault="00CC1BD2" w:rsidP="00B12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</w:tcPr>
          <w:p w:rsidR="00CC1BD2" w:rsidRPr="00031E80" w:rsidRDefault="00CC1BD2" w:rsidP="00B12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1BD2" w:rsidRPr="00031E80" w:rsidRDefault="00CC1BD2" w:rsidP="00B12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C1BD2" w:rsidRPr="00031E80" w:rsidRDefault="00CC1BD2" w:rsidP="00B12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1BD2" w:rsidRPr="00031E80" w:rsidRDefault="00CC1BD2" w:rsidP="00B129C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C1BD2" w:rsidRPr="00031E80" w:rsidRDefault="00CC1BD2" w:rsidP="00B12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9C9" w:rsidRPr="006479D0" w:rsidTr="00813030">
        <w:tc>
          <w:tcPr>
            <w:tcW w:w="3704" w:type="dxa"/>
          </w:tcPr>
          <w:p w:rsidR="00B129C9" w:rsidRPr="006479D0" w:rsidRDefault="00B129C9" w:rsidP="00B129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79" w:type="dxa"/>
          </w:tcPr>
          <w:p w:rsidR="00B129C9" w:rsidRPr="006479D0" w:rsidRDefault="00B129C9" w:rsidP="00B129C9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29C9" w:rsidRPr="006479D0" w:rsidRDefault="00B129C9" w:rsidP="00B129C9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</w:tcPr>
          <w:p w:rsidR="00B129C9" w:rsidRPr="006479D0" w:rsidRDefault="00B129C9" w:rsidP="00B129C9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29C9" w:rsidRPr="006479D0" w:rsidRDefault="00B129C9" w:rsidP="00B129C9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B129C9" w:rsidRPr="006479D0" w:rsidRDefault="00DF261B" w:rsidP="00D0519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14,313</w:t>
            </w:r>
          </w:p>
        </w:tc>
        <w:tc>
          <w:tcPr>
            <w:tcW w:w="270" w:type="dxa"/>
          </w:tcPr>
          <w:p w:rsidR="00B129C9" w:rsidRPr="006479D0" w:rsidRDefault="00B129C9" w:rsidP="00B129C9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B129C9" w:rsidRPr="006479D0" w:rsidRDefault="00B129C9" w:rsidP="00D0519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</w:tr>
      <w:tr w:rsidR="00B129C9" w:rsidRPr="006479D0" w:rsidTr="00813030">
        <w:tc>
          <w:tcPr>
            <w:tcW w:w="3704" w:type="dxa"/>
          </w:tcPr>
          <w:p w:rsidR="00B129C9" w:rsidRPr="006479D0" w:rsidRDefault="00B129C9" w:rsidP="00B129C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79" w:type="dxa"/>
          </w:tcPr>
          <w:p w:rsidR="00B129C9" w:rsidRPr="006479D0" w:rsidRDefault="00B129C9" w:rsidP="00B129C9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29C9" w:rsidRPr="006479D0" w:rsidRDefault="00B129C9" w:rsidP="00B129C9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</w:tcPr>
          <w:p w:rsidR="00B129C9" w:rsidRPr="006479D0" w:rsidRDefault="00B129C9" w:rsidP="00B129C9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29C9" w:rsidRPr="006479D0" w:rsidRDefault="00B129C9" w:rsidP="00B129C9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B129C9" w:rsidRPr="006479D0" w:rsidRDefault="00DF261B" w:rsidP="00B129C9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72,555</w:t>
            </w:r>
          </w:p>
        </w:tc>
        <w:tc>
          <w:tcPr>
            <w:tcW w:w="270" w:type="dxa"/>
          </w:tcPr>
          <w:p w:rsidR="00B129C9" w:rsidRPr="006479D0" w:rsidRDefault="00B129C9" w:rsidP="00B129C9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B129C9" w:rsidRPr="006479D0" w:rsidRDefault="00B129C9" w:rsidP="00DF261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1BD2" w:rsidRPr="006479D0" w:rsidTr="00813030">
        <w:tc>
          <w:tcPr>
            <w:tcW w:w="3704" w:type="dxa"/>
          </w:tcPr>
          <w:p w:rsidR="00CC1BD2" w:rsidRPr="006479D0" w:rsidRDefault="00CC1BD2" w:rsidP="00CC1BD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79" w:type="dxa"/>
          </w:tcPr>
          <w:p w:rsidR="00CC1BD2" w:rsidRPr="006479D0" w:rsidRDefault="00CC1BD2" w:rsidP="00CC1BD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1BD2" w:rsidRPr="006479D0" w:rsidRDefault="00CC1BD2" w:rsidP="00CC1BD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</w:tcPr>
          <w:p w:rsidR="00CC1BD2" w:rsidRPr="006479D0" w:rsidRDefault="00CC1BD2" w:rsidP="00CC1BD2">
            <w:pPr>
              <w:tabs>
                <w:tab w:val="decimal" w:pos="73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C1BD2" w:rsidRPr="006479D0" w:rsidRDefault="00CC1BD2" w:rsidP="00CC1BD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C1BD2" w:rsidRPr="006479D0" w:rsidRDefault="00DF261B" w:rsidP="00CC1BD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339,006</w:t>
            </w:r>
          </w:p>
        </w:tc>
        <w:tc>
          <w:tcPr>
            <w:tcW w:w="270" w:type="dxa"/>
          </w:tcPr>
          <w:p w:rsidR="00CC1BD2" w:rsidRPr="006479D0" w:rsidRDefault="00CC1BD2" w:rsidP="00CC1BD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CC1BD2" w:rsidRDefault="00CC1BD2" w:rsidP="00DF261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1BD2" w:rsidRPr="00031E80" w:rsidTr="00813030">
        <w:tc>
          <w:tcPr>
            <w:tcW w:w="3704" w:type="dxa"/>
          </w:tcPr>
          <w:p w:rsidR="00CC1BD2" w:rsidRPr="006479D0" w:rsidRDefault="00CC1BD2" w:rsidP="00CC1BD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</w:tcPr>
          <w:p w:rsidR="00CC1BD2" w:rsidRPr="00074B36" w:rsidRDefault="00CC1BD2" w:rsidP="00CC1BD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C1BD2" w:rsidRPr="006479D0" w:rsidRDefault="00CC1BD2" w:rsidP="00CC1BD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dxa"/>
          </w:tcPr>
          <w:p w:rsidR="00CC1BD2" w:rsidRPr="00074B36" w:rsidRDefault="00CC1BD2" w:rsidP="00CC1BD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C1BD2" w:rsidRPr="00C05971" w:rsidRDefault="00CC1BD2" w:rsidP="00CC1BD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CC1BD2" w:rsidRPr="00C05971" w:rsidRDefault="00DF261B" w:rsidP="00CC1BD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425,874</w:t>
            </w:r>
          </w:p>
        </w:tc>
        <w:tc>
          <w:tcPr>
            <w:tcW w:w="270" w:type="dxa"/>
          </w:tcPr>
          <w:p w:rsidR="00CC1BD2" w:rsidRPr="00C05971" w:rsidRDefault="00CC1BD2" w:rsidP="00CC1BD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CC1BD2" w:rsidRPr="00C05971" w:rsidRDefault="00CC1BD2" w:rsidP="00CC1BD2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971">
              <w:rPr>
                <w:rFonts w:ascii="Angsana New" w:hAnsi="Angsana New"/>
                <w:b/>
                <w:bCs/>
                <w:sz w:val="30"/>
                <w:szCs w:val="30"/>
              </w:rPr>
              <w:t>4,362</w:t>
            </w:r>
          </w:p>
        </w:tc>
      </w:tr>
    </w:tbl>
    <w:p w:rsidR="00031E80" w:rsidRDefault="00031E80" w:rsidP="00C103F6">
      <w:pPr>
        <w:pStyle w:val="Bo-Blankline"/>
      </w:pPr>
    </w:p>
    <w:p w:rsidR="00617623" w:rsidRPr="00787023" w:rsidRDefault="00617623" w:rsidP="00787023">
      <w:pPr>
        <w:pStyle w:val="Bo-Blankline"/>
        <w:ind w:left="900"/>
        <w:jc w:val="thaiDistribute"/>
        <w:rPr>
          <w:lang w:val="en-US"/>
        </w:rPr>
      </w:pPr>
      <w:r w:rsidRPr="00787023">
        <w:rPr>
          <w:rFonts w:hint="cs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Pr="00787023">
        <w:rPr>
          <w:sz w:val="30"/>
          <w:szCs w:val="30"/>
        </w:rPr>
        <w:t xml:space="preserve">31 </w:t>
      </w:r>
      <w:r w:rsidRPr="00787023">
        <w:rPr>
          <w:rFonts w:hint="cs"/>
          <w:sz w:val="30"/>
          <w:szCs w:val="30"/>
          <w:cs/>
        </w:rPr>
        <w:t xml:space="preserve">ธันวาคม 2559 เป็นจำนวน </w:t>
      </w:r>
      <w:r w:rsidR="00DF261B" w:rsidRPr="00787023">
        <w:rPr>
          <w:sz w:val="30"/>
          <w:szCs w:val="30"/>
        </w:rPr>
        <w:t>105</w:t>
      </w:r>
      <w:r w:rsidRPr="00787023">
        <w:rPr>
          <w:rFonts w:hint="cs"/>
          <w:sz w:val="30"/>
          <w:szCs w:val="30"/>
          <w:cs/>
        </w:rPr>
        <w:t xml:space="preserve"> ล้านบาท</w:t>
      </w:r>
      <w:r w:rsidRPr="00787023">
        <w:rPr>
          <w:rFonts w:hint="cs"/>
          <w:i/>
          <w:iCs/>
          <w:sz w:val="30"/>
          <w:szCs w:val="30"/>
          <w:cs/>
        </w:rPr>
        <w:t>(2558</w:t>
      </w:r>
      <w:r w:rsidRPr="00787023">
        <w:rPr>
          <w:i/>
          <w:iCs/>
          <w:sz w:val="30"/>
          <w:szCs w:val="30"/>
          <w:lang w:val="en-US"/>
        </w:rPr>
        <w:t xml:space="preserve">: </w:t>
      </w:r>
      <w:r w:rsidRPr="00787023">
        <w:rPr>
          <w:rFonts w:hint="cs"/>
          <w:i/>
          <w:iCs/>
          <w:sz w:val="30"/>
          <w:szCs w:val="30"/>
          <w:cs/>
          <w:lang w:val="en-US"/>
        </w:rPr>
        <w:t>ไม่มี)</w:t>
      </w:r>
      <w:r w:rsidR="00787023" w:rsidRPr="00B73E7A">
        <w:rPr>
          <w:rFonts w:asciiTheme="majorBidi" w:hAnsiTheme="majorBidi" w:cstheme="majorBidi"/>
          <w:sz w:val="30"/>
          <w:szCs w:val="30"/>
          <w:cs/>
        </w:rPr>
        <w:t>(ดูหมาย</w:t>
      </w:r>
      <w:r w:rsidR="00787023" w:rsidRPr="008014A4">
        <w:rPr>
          <w:rFonts w:asciiTheme="majorBidi" w:hAnsiTheme="majorBidi" w:cstheme="majorBidi"/>
          <w:sz w:val="30"/>
          <w:szCs w:val="30"/>
          <w:cs/>
        </w:rPr>
        <w:t xml:space="preserve">เหตุ </w:t>
      </w:r>
      <w:r w:rsidR="00346647">
        <w:rPr>
          <w:rFonts w:asciiTheme="majorBidi" w:hAnsiTheme="majorBidi" w:cstheme="majorBidi"/>
          <w:sz w:val="30"/>
          <w:szCs w:val="30"/>
          <w:lang w:val="en-US"/>
        </w:rPr>
        <w:t>16</w:t>
      </w:r>
      <w:r w:rsidR="00787023" w:rsidRPr="008014A4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:rsidR="00617623" w:rsidRPr="00D12203" w:rsidRDefault="00617623" w:rsidP="00C103F6">
      <w:pPr>
        <w:pStyle w:val="Bo-Blankline"/>
      </w:pPr>
    </w:p>
    <w:p w:rsidR="00E963F5" w:rsidRDefault="001229FB" w:rsidP="00813030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210DE">
        <w:rPr>
          <w:rFonts w:ascii="Angsana New" w:hAnsi="Angsana New"/>
          <w:sz w:val="30"/>
          <w:szCs w:val="30"/>
        </w:rPr>
        <w:t xml:space="preserve">12 </w:t>
      </w:r>
      <w:r w:rsidRPr="00B210DE">
        <w:rPr>
          <w:rFonts w:ascii="Angsana New" w:hAnsi="Angsana New"/>
          <w:sz w:val="30"/>
          <w:szCs w:val="30"/>
          <w:cs/>
        </w:rPr>
        <w:t>ธันวาคม</w:t>
      </w:r>
      <w:r w:rsidRPr="00B210DE">
        <w:rPr>
          <w:rFonts w:ascii="Angsana New" w:hAnsi="Angsana New"/>
          <w:sz w:val="30"/>
          <w:szCs w:val="30"/>
        </w:rPr>
        <w:t xml:space="preserve"> 2550 </w:t>
      </w:r>
      <w:r w:rsidRPr="00B210DE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E963F5" w:rsidRPr="00D12203" w:rsidRDefault="00E963F5" w:rsidP="00435278">
      <w:pPr>
        <w:spacing w:line="240" w:lineRule="auto"/>
        <w:ind w:left="1080" w:hanging="547"/>
        <w:jc w:val="thaiDistribute"/>
        <w:rPr>
          <w:rFonts w:ascii="Angsana New" w:hAnsi="Angsana New"/>
          <w:sz w:val="20"/>
          <w:szCs w:val="20"/>
        </w:rPr>
      </w:pPr>
    </w:p>
    <w:p w:rsidR="001229FB" w:rsidRDefault="001229FB" w:rsidP="00D52A41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B210DE">
        <w:rPr>
          <w:rFonts w:ascii="Angsana New" w:hAnsi="Angsana New"/>
          <w:sz w:val="30"/>
          <w:szCs w:val="30"/>
        </w:rPr>
        <w:t xml:space="preserve">30 </w:t>
      </w:r>
      <w:r w:rsidRPr="00B210D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210DE">
        <w:rPr>
          <w:rFonts w:ascii="Angsana New" w:hAnsi="Angsana New"/>
          <w:sz w:val="30"/>
          <w:szCs w:val="30"/>
        </w:rPr>
        <w:t xml:space="preserve">2554 </w:t>
      </w:r>
      <w:r w:rsidRPr="00B210DE">
        <w:rPr>
          <w:rFonts w:ascii="Angsana New" w:hAnsi="Angsana New" w:hint="cs"/>
          <w:sz w:val="30"/>
          <w:szCs w:val="30"/>
          <w:cs/>
        </w:rPr>
        <w:t xml:space="preserve">บริษัทได้ทำสัญญาซื้อขายเชื้อเพลิงจากขยะ </w:t>
      </w:r>
      <w:r w:rsidRPr="00B210DE">
        <w:rPr>
          <w:rFonts w:ascii="Angsana New" w:hAnsi="Angsana New"/>
          <w:sz w:val="30"/>
          <w:szCs w:val="30"/>
        </w:rPr>
        <w:t xml:space="preserve">(Refuse Derived Fuel – RDF) </w:t>
      </w:r>
      <w:r w:rsidRPr="00B210DE">
        <w:rPr>
          <w:rFonts w:ascii="Angsana New" w:hAnsi="Angsana New" w:hint="cs"/>
          <w:sz w:val="30"/>
          <w:szCs w:val="30"/>
          <w:cs/>
        </w:rPr>
        <w:t xml:space="preserve">กับบริษัทใหญ่ตามอัตราที่ตกลงกันตามสัญญา ระยะเวลา </w:t>
      </w:r>
      <w:r w:rsidRPr="00B210DE">
        <w:rPr>
          <w:rFonts w:ascii="Angsana New" w:hAnsi="Angsana New"/>
          <w:sz w:val="30"/>
          <w:szCs w:val="30"/>
        </w:rPr>
        <w:t xml:space="preserve">3 </w:t>
      </w:r>
      <w:r w:rsidRPr="00B210DE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Pr="00B210DE">
        <w:rPr>
          <w:rFonts w:ascii="Angsana New" w:hAnsi="Angsana New"/>
          <w:sz w:val="30"/>
          <w:szCs w:val="30"/>
        </w:rPr>
        <w:t xml:space="preserve">1 </w:t>
      </w:r>
      <w:r w:rsidRPr="00B210D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B210DE">
        <w:rPr>
          <w:rFonts w:ascii="Angsana New" w:hAnsi="Angsana New"/>
          <w:sz w:val="30"/>
          <w:szCs w:val="30"/>
        </w:rPr>
        <w:t>2554</w:t>
      </w:r>
      <w:r w:rsidRPr="00B210DE">
        <w:rPr>
          <w:rFonts w:ascii="Angsana New" w:hAnsi="Angsana New" w:hint="cs"/>
          <w:sz w:val="30"/>
          <w:szCs w:val="30"/>
          <w:cs/>
        </w:rPr>
        <w:t xml:space="preserve"> หากไม่มีฝ่ายหนึ่งฝ่ายใดบอกเลิกสัญญา ให้สัญญามีอายุต่อไปอีก</w:t>
      </w:r>
      <w:r w:rsidR="007918F2" w:rsidRPr="00B210DE">
        <w:rPr>
          <w:rFonts w:ascii="Angsana New" w:hAnsi="Angsana New" w:hint="cs"/>
          <w:sz w:val="30"/>
          <w:szCs w:val="30"/>
          <w:cs/>
        </w:rPr>
        <w:t>คราวละ</w:t>
      </w:r>
      <w:r w:rsidRPr="00B210DE">
        <w:rPr>
          <w:rFonts w:ascii="Angsana New" w:hAnsi="Angsana New"/>
          <w:sz w:val="30"/>
          <w:szCs w:val="30"/>
        </w:rPr>
        <w:t xml:space="preserve">1 </w:t>
      </w:r>
      <w:r w:rsidRPr="00B210DE">
        <w:rPr>
          <w:rFonts w:ascii="Angsana New" w:hAnsi="Angsana New" w:hint="cs"/>
          <w:sz w:val="30"/>
          <w:szCs w:val="30"/>
          <w:cs/>
        </w:rPr>
        <w:t>ปี</w:t>
      </w:r>
    </w:p>
    <w:p w:rsidR="00FA43D6" w:rsidRDefault="00FA43D6" w:rsidP="00FA43D6">
      <w:pPr>
        <w:pStyle w:val="Bo-Blankline"/>
      </w:pPr>
    </w:p>
    <w:p w:rsidR="001A1592" w:rsidRDefault="001A1592" w:rsidP="00D52A41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</w:t>
      </w:r>
      <w:r w:rsidRPr="00B210DE">
        <w:rPr>
          <w:rFonts w:ascii="Angsana New" w:hAnsi="Angsana New" w:hint="cs"/>
          <w:sz w:val="30"/>
          <w:szCs w:val="30"/>
          <w:cs/>
        </w:rPr>
        <w:t xml:space="preserve">อวันที่ </w:t>
      </w:r>
      <w:r w:rsidRPr="00B210DE">
        <w:rPr>
          <w:rFonts w:ascii="Angsana New" w:hAnsi="Angsana New"/>
          <w:sz w:val="30"/>
          <w:szCs w:val="30"/>
        </w:rPr>
        <w:t xml:space="preserve">30 </w:t>
      </w:r>
      <w:r w:rsidRPr="00B210D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B210DE">
        <w:rPr>
          <w:rFonts w:ascii="Angsana New" w:hAnsi="Angsana New"/>
          <w:sz w:val="30"/>
          <w:szCs w:val="30"/>
        </w:rPr>
        <w:t xml:space="preserve">2556 </w:t>
      </w:r>
      <w:r w:rsidRPr="00B210DE">
        <w:rPr>
          <w:rFonts w:ascii="Angsana New" w:hAnsi="Angsana New" w:hint="cs"/>
          <w:sz w:val="30"/>
          <w:szCs w:val="30"/>
          <w:cs/>
        </w:rPr>
        <w:t>บริษัทได้ทำสัญญาซื้อขายวัตถุดิบกับ</w:t>
      </w:r>
      <w:r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B210DE">
        <w:rPr>
          <w:rFonts w:ascii="Angsana New" w:hAnsi="Angsana New" w:hint="cs"/>
          <w:sz w:val="30"/>
          <w:szCs w:val="30"/>
          <w:cs/>
        </w:rPr>
        <w:t xml:space="preserve">แห่งหนึ่งตามอัตราที่ตกลงกันตามสัญญา ระยะเวลา </w:t>
      </w:r>
      <w:r w:rsidRPr="00B210DE">
        <w:rPr>
          <w:rFonts w:ascii="Angsana New" w:hAnsi="Angsana New"/>
          <w:sz w:val="30"/>
          <w:szCs w:val="30"/>
        </w:rPr>
        <w:t xml:space="preserve">3 </w:t>
      </w:r>
      <w:r w:rsidRPr="00B210DE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Pr="00B210DE">
        <w:rPr>
          <w:rFonts w:ascii="Angsana New" w:hAnsi="Angsana New"/>
          <w:sz w:val="30"/>
          <w:szCs w:val="30"/>
        </w:rPr>
        <w:t xml:space="preserve">1 </w:t>
      </w:r>
      <w:r w:rsidRPr="00B210D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B210DE">
        <w:rPr>
          <w:rFonts w:ascii="Angsana New" w:hAnsi="Angsana New"/>
          <w:sz w:val="30"/>
          <w:szCs w:val="30"/>
        </w:rPr>
        <w:t>2556</w:t>
      </w:r>
      <w:r w:rsidRPr="00B210DE">
        <w:rPr>
          <w:rFonts w:ascii="Angsana New" w:hAnsi="Angsana New" w:hint="cs"/>
          <w:sz w:val="30"/>
          <w:szCs w:val="30"/>
          <w:cs/>
        </w:rPr>
        <w:t xml:space="preserve"> หากไม่มีฝ่ายหนึ่งฝ่ายใดบอกเลิกสัญญา ให้สัญญามีอายุต่อไปอีกคราวละ </w:t>
      </w:r>
      <w:r w:rsidRPr="00B210DE">
        <w:rPr>
          <w:rFonts w:ascii="Angsana New" w:hAnsi="Angsana New"/>
          <w:sz w:val="30"/>
          <w:szCs w:val="30"/>
        </w:rPr>
        <w:t xml:space="preserve">1 </w:t>
      </w:r>
      <w:r w:rsidRPr="00B210DE">
        <w:rPr>
          <w:rFonts w:ascii="Angsana New" w:hAnsi="Angsana New" w:hint="cs"/>
          <w:sz w:val="30"/>
          <w:szCs w:val="30"/>
          <w:cs/>
        </w:rPr>
        <w:t>ปี</w:t>
      </w:r>
    </w:p>
    <w:p w:rsidR="00FA43D6" w:rsidRDefault="00FA43D6" w:rsidP="00FA43D6">
      <w:pPr>
        <w:pStyle w:val="Bo-Blankline"/>
      </w:pPr>
    </w:p>
    <w:p w:rsidR="001A1592" w:rsidRDefault="001A1592" w:rsidP="00D52A41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35EBD">
        <w:rPr>
          <w:rFonts w:ascii="Angsana New" w:hAnsi="Angsana New"/>
          <w:sz w:val="30"/>
          <w:szCs w:val="30"/>
        </w:rPr>
        <w:t xml:space="preserve">1 </w:t>
      </w:r>
      <w:r w:rsidRPr="00735EB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35EBD">
        <w:rPr>
          <w:rFonts w:ascii="Angsana New" w:hAnsi="Angsana New"/>
          <w:sz w:val="30"/>
          <w:szCs w:val="30"/>
        </w:rPr>
        <w:t xml:space="preserve">2559 </w:t>
      </w:r>
      <w:r w:rsidRPr="00735EBD">
        <w:rPr>
          <w:rFonts w:ascii="Angsana New" w:hAnsi="Angsana New" w:hint="cs"/>
          <w:sz w:val="30"/>
          <w:szCs w:val="30"/>
          <w:cs/>
        </w:rPr>
        <w:t xml:space="preserve"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การซื้อขายสินค้าและทรัพยากรและการบริการอื่นๆแก่บริษัท </w:t>
      </w:r>
      <w:r w:rsidRPr="00735EBD">
        <w:rPr>
          <w:rFonts w:ascii="Angsana New" w:hAnsi="Angsana New"/>
          <w:sz w:val="30"/>
          <w:szCs w:val="30"/>
          <w:cs/>
        </w:rPr>
        <w:br/>
      </w:r>
      <w:r w:rsidRPr="00735EBD">
        <w:rPr>
          <w:rFonts w:ascii="Angsana New" w:hAnsi="Angsana New" w:hint="cs"/>
          <w:sz w:val="30"/>
          <w:szCs w:val="30"/>
          <w:cs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Pr="00735EBD">
        <w:rPr>
          <w:rFonts w:ascii="Angsana New" w:hAnsi="Angsana New"/>
          <w:sz w:val="30"/>
          <w:szCs w:val="30"/>
        </w:rPr>
        <w:t xml:space="preserve">3 </w:t>
      </w:r>
      <w:r w:rsidRPr="00735EBD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Pr="00735EBD">
        <w:rPr>
          <w:rFonts w:ascii="Angsana New" w:hAnsi="Angsana New"/>
          <w:sz w:val="30"/>
          <w:szCs w:val="30"/>
        </w:rPr>
        <w:t xml:space="preserve">1 </w:t>
      </w:r>
      <w:r w:rsidRPr="00735EB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35EBD">
        <w:rPr>
          <w:rFonts w:ascii="Angsana New" w:hAnsi="Angsana New"/>
          <w:sz w:val="30"/>
          <w:szCs w:val="30"/>
        </w:rPr>
        <w:t xml:space="preserve">2559 </w:t>
      </w:r>
      <w:r w:rsidRPr="00735EBD">
        <w:rPr>
          <w:rFonts w:ascii="Angsana New" w:hAnsi="Angsana New" w:hint="cs"/>
          <w:sz w:val="30"/>
          <w:szCs w:val="30"/>
          <w:cs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Pr="00735EBD">
        <w:rPr>
          <w:rFonts w:ascii="Angsana New" w:hAnsi="Angsana New"/>
          <w:sz w:val="30"/>
          <w:szCs w:val="30"/>
        </w:rPr>
        <w:t xml:space="preserve">3 </w:t>
      </w:r>
      <w:r w:rsidRPr="00735EBD">
        <w:rPr>
          <w:rFonts w:ascii="Angsana New" w:hAnsi="Angsana New" w:hint="cs"/>
          <w:sz w:val="30"/>
          <w:szCs w:val="30"/>
          <w:cs/>
        </w:rPr>
        <w:t>ปี</w:t>
      </w:r>
    </w:p>
    <w:p w:rsidR="00787023" w:rsidRDefault="00787023" w:rsidP="00787023">
      <w:pPr>
        <w:pStyle w:val="Bo-Blankline"/>
      </w:pPr>
    </w:p>
    <w:p w:rsidR="00801869" w:rsidRPr="00B210DE" w:rsidRDefault="00801869" w:rsidP="0099100D">
      <w:pPr>
        <w:pStyle w:val="Caption"/>
      </w:pPr>
      <w:r w:rsidRPr="00B210DE">
        <w:rPr>
          <w:cs/>
        </w:rPr>
        <w:t>เงินสดและรายการเทียบเท่าเงินสด</w:t>
      </w:r>
    </w:p>
    <w:p w:rsidR="00753F0F" w:rsidRPr="00D12203" w:rsidRDefault="00753F0F" w:rsidP="00435278">
      <w:pPr>
        <w:spacing w:line="240" w:lineRule="auto"/>
        <w:ind w:left="720" w:right="389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108" w:type="dxa"/>
        <w:tblInd w:w="540" w:type="dxa"/>
        <w:tblLayout w:type="fixed"/>
        <w:tblLook w:val="04A0"/>
      </w:tblPr>
      <w:tblGrid>
        <w:gridCol w:w="3654"/>
        <w:gridCol w:w="1188"/>
        <w:gridCol w:w="270"/>
        <w:gridCol w:w="1098"/>
        <w:gridCol w:w="270"/>
        <w:gridCol w:w="1188"/>
        <w:gridCol w:w="270"/>
        <w:gridCol w:w="1170"/>
      </w:tblGrid>
      <w:tr w:rsidR="007D4FF9" w:rsidRPr="00031E80" w:rsidTr="004225AB">
        <w:tc>
          <w:tcPr>
            <w:tcW w:w="3654" w:type="dxa"/>
          </w:tcPr>
          <w:p w:rsidR="007D4FF9" w:rsidRPr="00031E80" w:rsidRDefault="007D4FF9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:rsidR="007D4FF9" w:rsidRPr="00970BCB" w:rsidRDefault="007D4FF9" w:rsidP="00490D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4FF9" w:rsidRPr="00970BCB" w:rsidRDefault="007D4FF9" w:rsidP="00490D7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8" w:type="dxa"/>
            <w:gridSpan w:val="3"/>
          </w:tcPr>
          <w:p w:rsidR="007D4FF9" w:rsidRPr="00970BCB" w:rsidRDefault="007D4FF9" w:rsidP="00490D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FF9" w:rsidRPr="00031E80" w:rsidTr="004225AB">
        <w:tc>
          <w:tcPr>
            <w:tcW w:w="3654" w:type="dxa"/>
          </w:tcPr>
          <w:p w:rsidR="007D4FF9" w:rsidRPr="00031E80" w:rsidRDefault="007D4FF9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7D4FF9" w:rsidRPr="00970BCB" w:rsidRDefault="007D4FF9" w:rsidP="007D4F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4FF9" w:rsidRPr="00970BCB" w:rsidRDefault="007D4FF9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D4FF9" w:rsidRPr="00970BCB" w:rsidRDefault="007D4FF9" w:rsidP="007D4F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4FF9" w:rsidRPr="00970BCB" w:rsidRDefault="007D4FF9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:rsidR="007D4FF9" w:rsidRPr="00843FD6" w:rsidRDefault="008B7DAB" w:rsidP="007D4F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D4FF9" w:rsidRPr="00970BCB" w:rsidRDefault="007D4FF9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4FF9" w:rsidRPr="00970BCB" w:rsidRDefault="008B7DAB" w:rsidP="007D4F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4C34B2" w:rsidRPr="00031E80" w:rsidTr="004225AB">
        <w:tc>
          <w:tcPr>
            <w:tcW w:w="3654" w:type="dxa"/>
          </w:tcPr>
          <w:p w:rsidR="004C34B2" w:rsidRPr="00031E80" w:rsidRDefault="004C34B2" w:rsidP="004C34B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4C34B2" w:rsidRPr="00970BCB" w:rsidRDefault="004C34B2" w:rsidP="004C3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970BCB" w:rsidRDefault="004C34B2" w:rsidP="004C34B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C34B2" w:rsidRPr="00970BCB" w:rsidRDefault="004C34B2" w:rsidP="004C3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970BCB" w:rsidRDefault="004C34B2" w:rsidP="004C34B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8" w:type="dxa"/>
            <w:gridSpan w:val="3"/>
          </w:tcPr>
          <w:p w:rsidR="004C34B2" w:rsidRDefault="004C34B2" w:rsidP="004C3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34B2" w:rsidRPr="006479D0" w:rsidTr="004225AB">
        <w:tc>
          <w:tcPr>
            <w:tcW w:w="3654" w:type="dxa"/>
          </w:tcPr>
          <w:p w:rsidR="004C34B2" w:rsidRDefault="004C34B2" w:rsidP="004C34B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88" w:type="dxa"/>
          </w:tcPr>
          <w:p w:rsidR="004C34B2" w:rsidRPr="00D5398A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C34B2" w:rsidRPr="00D5398A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4C34B2" w:rsidRPr="00ED1E96" w:rsidRDefault="00F07E89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,864</w:t>
            </w: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34B2" w:rsidRPr="00ED1E96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2,774</w:t>
            </w:r>
          </w:p>
        </w:tc>
      </w:tr>
      <w:tr w:rsidR="004C34B2" w:rsidRPr="006479D0" w:rsidTr="004225AB">
        <w:tc>
          <w:tcPr>
            <w:tcW w:w="3654" w:type="dxa"/>
          </w:tcPr>
          <w:p w:rsidR="004C34B2" w:rsidRDefault="004C34B2" w:rsidP="004C34B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88" w:type="dxa"/>
          </w:tcPr>
          <w:p w:rsidR="004C34B2" w:rsidRPr="00D5398A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C34B2" w:rsidRPr="00D5398A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4C34B2" w:rsidRPr="00ED1E96" w:rsidRDefault="00F07E89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17,206</w:t>
            </w: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34B2" w:rsidRPr="00ED1E96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73,287</w:t>
            </w:r>
          </w:p>
        </w:tc>
      </w:tr>
      <w:tr w:rsidR="004C34B2" w:rsidRPr="006479D0" w:rsidTr="004225AB">
        <w:tc>
          <w:tcPr>
            <w:tcW w:w="3654" w:type="dxa"/>
          </w:tcPr>
          <w:p w:rsidR="004C34B2" w:rsidRPr="001D2B10" w:rsidRDefault="004C34B2" w:rsidP="004C34B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88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4C34B2" w:rsidRPr="006479D0" w:rsidRDefault="00F07E89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265,791</w:t>
            </w: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37,681</w:t>
            </w:r>
          </w:p>
        </w:tc>
      </w:tr>
      <w:tr w:rsidR="004C34B2" w:rsidRPr="006479D0" w:rsidTr="004225AB">
        <w:tc>
          <w:tcPr>
            <w:tcW w:w="3654" w:type="dxa"/>
          </w:tcPr>
          <w:p w:rsidR="004C34B2" w:rsidRDefault="004C34B2" w:rsidP="004C34B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88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4C34B2" w:rsidRPr="006479D0" w:rsidRDefault="00F07E89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34B2" w:rsidRPr="00031E80" w:rsidTr="004225AB">
        <w:tc>
          <w:tcPr>
            <w:tcW w:w="3654" w:type="dxa"/>
          </w:tcPr>
          <w:p w:rsidR="004C34B2" w:rsidRPr="006479D0" w:rsidRDefault="004C34B2" w:rsidP="004C34B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4C34B2" w:rsidRPr="006479D0" w:rsidRDefault="00787023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285,862</w:t>
            </w: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113,743</w:t>
            </w:r>
          </w:p>
        </w:tc>
      </w:tr>
    </w:tbl>
    <w:p w:rsidR="00787023" w:rsidRDefault="00787023" w:rsidP="00435278">
      <w:pPr>
        <w:pStyle w:val="Bo-C1Content"/>
        <w:rPr>
          <w:sz w:val="20"/>
          <w:szCs w:val="20"/>
        </w:rPr>
      </w:pPr>
    </w:p>
    <w:p w:rsidR="00787023" w:rsidRDefault="00787023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sz w:val="20"/>
          <w:szCs w:val="20"/>
        </w:rPr>
        <w:br w:type="page"/>
      </w:r>
    </w:p>
    <w:p w:rsidR="00801869" w:rsidRPr="00B210DE" w:rsidRDefault="00B84CE7" w:rsidP="00435278">
      <w:pPr>
        <w:pStyle w:val="Bo-C1Content"/>
        <w:rPr>
          <w:b/>
          <w:bCs/>
          <w:lang w:val="en-US"/>
        </w:rPr>
      </w:pPr>
      <w:r w:rsidRPr="00B210DE">
        <w:rPr>
          <w:rFonts w:hint="cs"/>
          <w:cs/>
        </w:rPr>
        <w:lastRenderedPageBreak/>
        <w:t xml:space="preserve">ยอดเงินสดและรายการเทียบเท่าเงินสด ณ วันที่ </w:t>
      </w:r>
      <w:r w:rsidRPr="00B210DE">
        <w:t xml:space="preserve">31 </w:t>
      </w:r>
      <w:r w:rsidRPr="00B210DE">
        <w:rPr>
          <w:cs/>
        </w:rPr>
        <w:t xml:space="preserve">ธันวาคม </w:t>
      </w:r>
      <w:r w:rsidRPr="00B210DE">
        <w:rPr>
          <w:rFonts w:hint="cs"/>
          <w:cs/>
        </w:rPr>
        <w:t>จัดตามประเภทสกุลเงินตราได้ดังนี้</w:t>
      </w:r>
    </w:p>
    <w:p w:rsidR="00B84CE7" w:rsidRPr="00D12203" w:rsidRDefault="00B84CE7" w:rsidP="00435278">
      <w:pPr>
        <w:spacing w:line="240" w:lineRule="auto"/>
        <w:ind w:left="720" w:right="389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108" w:type="dxa"/>
        <w:tblInd w:w="540" w:type="dxa"/>
        <w:tblLook w:val="04A0"/>
      </w:tblPr>
      <w:tblGrid>
        <w:gridCol w:w="3626"/>
        <w:gridCol w:w="1229"/>
        <w:gridCol w:w="270"/>
        <w:gridCol w:w="1085"/>
        <w:gridCol w:w="270"/>
        <w:gridCol w:w="1170"/>
        <w:gridCol w:w="270"/>
        <w:gridCol w:w="1188"/>
      </w:tblGrid>
      <w:tr w:rsidR="007D4FF9" w:rsidRPr="00031E80" w:rsidTr="004225AB">
        <w:tc>
          <w:tcPr>
            <w:tcW w:w="3626" w:type="dxa"/>
          </w:tcPr>
          <w:p w:rsidR="007D4FF9" w:rsidRPr="00031E80" w:rsidRDefault="007D4FF9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:rsidR="007D4FF9" w:rsidRPr="00970BCB" w:rsidRDefault="007D4FF9" w:rsidP="00490D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4FF9" w:rsidRPr="00970BCB" w:rsidRDefault="007D4FF9" w:rsidP="00490D7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8" w:type="dxa"/>
            <w:gridSpan w:val="3"/>
          </w:tcPr>
          <w:p w:rsidR="007D4FF9" w:rsidRPr="00970BCB" w:rsidRDefault="007D4FF9" w:rsidP="00490D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8A4" w:rsidRPr="00031E80" w:rsidTr="004225AB">
        <w:tc>
          <w:tcPr>
            <w:tcW w:w="3626" w:type="dxa"/>
          </w:tcPr>
          <w:p w:rsidR="007138A4" w:rsidRPr="00031E80" w:rsidRDefault="007138A4" w:rsidP="007138A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:rsidR="007138A4" w:rsidRPr="00970BCB" w:rsidRDefault="007138A4" w:rsidP="007138A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970BCB" w:rsidRDefault="007138A4" w:rsidP="007138A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7138A4" w:rsidRPr="00970BCB" w:rsidRDefault="007138A4" w:rsidP="007138A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970BCB" w:rsidRDefault="007138A4" w:rsidP="007138A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138A4" w:rsidRPr="00843FD6" w:rsidRDefault="007138A4" w:rsidP="007138A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138A4" w:rsidRPr="00970BCB" w:rsidRDefault="007138A4" w:rsidP="007138A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7138A4" w:rsidRPr="00970BCB" w:rsidRDefault="007138A4" w:rsidP="007138A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4C34B2" w:rsidRPr="00031E80" w:rsidTr="004225AB">
        <w:tc>
          <w:tcPr>
            <w:tcW w:w="3626" w:type="dxa"/>
          </w:tcPr>
          <w:p w:rsidR="004C34B2" w:rsidRPr="00031E80" w:rsidRDefault="004C34B2" w:rsidP="004C34B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:rsidR="004C34B2" w:rsidRPr="00970BCB" w:rsidRDefault="004C34B2" w:rsidP="004C3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970BCB" w:rsidRDefault="004C34B2" w:rsidP="004C34B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4C34B2" w:rsidRPr="00970BCB" w:rsidRDefault="004C34B2" w:rsidP="004C3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970BCB" w:rsidRDefault="004C34B2" w:rsidP="004C34B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8" w:type="dxa"/>
            <w:gridSpan w:val="3"/>
          </w:tcPr>
          <w:p w:rsidR="004C34B2" w:rsidRDefault="004C34B2" w:rsidP="004C34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34B2" w:rsidRPr="006479D0" w:rsidTr="004225AB">
        <w:tc>
          <w:tcPr>
            <w:tcW w:w="3626" w:type="dxa"/>
          </w:tcPr>
          <w:p w:rsidR="004C34B2" w:rsidRDefault="004C34B2" w:rsidP="004C34B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5C5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229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34B2" w:rsidRPr="006479D0" w:rsidRDefault="00F07E89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285,742</w:t>
            </w: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113,707</w:t>
            </w:r>
          </w:p>
        </w:tc>
      </w:tr>
      <w:tr w:rsidR="004C34B2" w:rsidRPr="00DA7FF0" w:rsidTr="004225AB">
        <w:tc>
          <w:tcPr>
            <w:tcW w:w="3626" w:type="dxa"/>
          </w:tcPr>
          <w:p w:rsidR="004C34B2" w:rsidRDefault="004C34B2" w:rsidP="004C34B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229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34B2" w:rsidRPr="006479D0" w:rsidRDefault="00F07E89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4C34B2" w:rsidRPr="00DA7FF0" w:rsidTr="004225AB">
        <w:tc>
          <w:tcPr>
            <w:tcW w:w="3626" w:type="dxa"/>
          </w:tcPr>
          <w:p w:rsidR="004C34B2" w:rsidRDefault="004C34B2" w:rsidP="004C34B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229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34B2" w:rsidRPr="006479D0" w:rsidRDefault="00F07E89" w:rsidP="00F07E8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34B2" w:rsidRPr="00DA7FF0" w:rsidTr="004225AB">
        <w:tc>
          <w:tcPr>
            <w:tcW w:w="3626" w:type="dxa"/>
          </w:tcPr>
          <w:p w:rsidR="004C34B2" w:rsidRDefault="004C34B2" w:rsidP="004C34B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สกุลเงินอื่นๆ</w:t>
            </w:r>
          </w:p>
        </w:tc>
        <w:tc>
          <w:tcPr>
            <w:tcW w:w="1229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34B2" w:rsidRPr="006479D0" w:rsidRDefault="00F07E89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4C34B2" w:rsidRPr="006479D0" w:rsidRDefault="004C34B2" w:rsidP="004C34B2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787023" w:rsidRPr="00DA7FF0" w:rsidTr="004225AB">
        <w:tc>
          <w:tcPr>
            <w:tcW w:w="3626" w:type="dxa"/>
          </w:tcPr>
          <w:p w:rsidR="00787023" w:rsidRPr="006479D0" w:rsidRDefault="00787023" w:rsidP="0078702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9" w:type="dxa"/>
          </w:tcPr>
          <w:p w:rsidR="00787023" w:rsidRPr="00EA25C5" w:rsidRDefault="00787023" w:rsidP="00787023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87023" w:rsidRPr="00EA25C5" w:rsidRDefault="00787023" w:rsidP="00787023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:rsidR="00787023" w:rsidRPr="00EA25C5" w:rsidRDefault="00787023" w:rsidP="00787023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87023" w:rsidRPr="00EA25C5" w:rsidRDefault="00787023" w:rsidP="00787023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87023" w:rsidRPr="00EA25C5" w:rsidRDefault="00787023" w:rsidP="00787023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285,862</w:t>
            </w:r>
          </w:p>
        </w:tc>
        <w:tc>
          <w:tcPr>
            <w:tcW w:w="270" w:type="dxa"/>
          </w:tcPr>
          <w:p w:rsidR="00787023" w:rsidRPr="00EA25C5" w:rsidRDefault="00787023" w:rsidP="00787023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787023" w:rsidRPr="00EA25C5" w:rsidRDefault="00787023" w:rsidP="00787023">
            <w:pPr>
              <w:tabs>
                <w:tab w:val="decimal" w:pos="95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113,743</w:t>
            </w:r>
          </w:p>
        </w:tc>
      </w:tr>
    </w:tbl>
    <w:p w:rsidR="00B84CE7" w:rsidRPr="00D12203" w:rsidRDefault="00B84CE7" w:rsidP="00B84CE7">
      <w:pPr>
        <w:spacing w:line="240" w:lineRule="auto"/>
        <w:ind w:left="720" w:right="389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</w:p>
    <w:p w:rsidR="00C10DFE" w:rsidRPr="00B210DE" w:rsidRDefault="007B2482" w:rsidP="00530C6E">
      <w:pPr>
        <w:pStyle w:val="Caption"/>
      </w:pPr>
      <w:r w:rsidRPr="00B210DE">
        <w:rPr>
          <w:rFonts w:hint="cs"/>
          <w:cs/>
        </w:rPr>
        <w:t>ลูกหนี้การค้า</w:t>
      </w:r>
    </w:p>
    <w:p w:rsidR="006171B1" w:rsidRPr="00372038" w:rsidRDefault="006171B1" w:rsidP="006171B1">
      <w:pPr>
        <w:spacing w:line="240" w:lineRule="auto"/>
        <w:ind w:left="720" w:right="389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099" w:type="dxa"/>
        <w:tblInd w:w="540" w:type="dxa"/>
        <w:tblLayout w:type="fixed"/>
        <w:tblLook w:val="04A0"/>
      </w:tblPr>
      <w:tblGrid>
        <w:gridCol w:w="3078"/>
        <w:gridCol w:w="810"/>
        <w:gridCol w:w="972"/>
        <w:gridCol w:w="270"/>
        <w:gridCol w:w="1170"/>
        <w:gridCol w:w="270"/>
        <w:gridCol w:w="1152"/>
        <w:gridCol w:w="270"/>
        <w:gridCol w:w="1107"/>
      </w:tblGrid>
      <w:tr w:rsidR="00DE0C9E" w:rsidRPr="002164C4" w:rsidTr="004225AB">
        <w:tc>
          <w:tcPr>
            <w:tcW w:w="3078" w:type="dxa"/>
          </w:tcPr>
          <w:p w:rsidR="00DE0C9E" w:rsidRPr="002164C4" w:rsidRDefault="00DE0C9E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E0C9E" w:rsidRPr="002164C4" w:rsidRDefault="00DE0C9E" w:rsidP="00D1184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:rsidR="00DE0C9E" w:rsidRPr="00970BCB" w:rsidRDefault="00DE0C9E" w:rsidP="00490D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0C9E" w:rsidRPr="00970BCB" w:rsidRDefault="00DE0C9E" w:rsidP="00490D7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3"/>
          </w:tcPr>
          <w:p w:rsidR="00DE0C9E" w:rsidRPr="00970BCB" w:rsidRDefault="00DE0C9E" w:rsidP="00490D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6FBE" w:rsidRPr="002164C4" w:rsidTr="004225AB">
        <w:tc>
          <w:tcPr>
            <w:tcW w:w="3078" w:type="dxa"/>
          </w:tcPr>
          <w:p w:rsidR="00036FBE" w:rsidRPr="002164C4" w:rsidRDefault="00036FBE" w:rsidP="00036F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36FBE" w:rsidRPr="002164C4" w:rsidRDefault="00036FBE" w:rsidP="00036FB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036FBE" w:rsidRPr="00970BCB" w:rsidRDefault="00036FBE" w:rsidP="00036FB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36FBE" w:rsidRPr="00970BCB" w:rsidRDefault="00036FBE" w:rsidP="00036F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6FBE" w:rsidRPr="00970BCB" w:rsidRDefault="00036FBE" w:rsidP="00036FB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036FBE" w:rsidRPr="00970BCB" w:rsidRDefault="00036FBE" w:rsidP="00036F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:rsidR="00036FBE" w:rsidRPr="00843FD6" w:rsidRDefault="00036FBE" w:rsidP="00036FB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036FBE" w:rsidRPr="00970BCB" w:rsidRDefault="00036FBE" w:rsidP="00036F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036FBE" w:rsidRPr="00970BCB" w:rsidRDefault="00036FBE" w:rsidP="00036FB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74464C" w:rsidRPr="002164C4" w:rsidTr="004225AB">
        <w:tc>
          <w:tcPr>
            <w:tcW w:w="3078" w:type="dxa"/>
          </w:tcPr>
          <w:p w:rsidR="0074464C" w:rsidRPr="002164C4" w:rsidRDefault="0074464C" w:rsidP="00036F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74464C" w:rsidRPr="002164C4" w:rsidRDefault="0074464C" w:rsidP="00036FB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74464C" w:rsidRDefault="0074464C" w:rsidP="00036FB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464C" w:rsidRPr="00970BCB" w:rsidRDefault="0074464C" w:rsidP="00036F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464C" w:rsidRDefault="0074464C" w:rsidP="00036FB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464C" w:rsidRPr="00970BCB" w:rsidRDefault="0074464C" w:rsidP="00036F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3"/>
          </w:tcPr>
          <w:p w:rsidR="0074464C" w:rsidRDefault="0074464C" w:rsidP="00036FB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36FBE" w:rsidRPr="00CF0AF5" w:rsidTr="004225AB">
        <w:tc>
          <w:tcPr>
            <w:tcW w:w="3078" w:type="dxa"/>
          </w:tcPr>
          <w:p w:rsidR="00036FBE" w:rsidRPr="00C76CFE" w:rsidRDefault="00036FBE" w:rsidP="00036F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center"/>
          </w:tcPr>
          <w:p w:rsidR="00036FBE" w:rsidRPr="00CF0AF5" w:rsidRDefault="00036FBE" w:rsidP="00036FB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:rsidR="00036FBE" w:rsidRPr="003F65F0" w:rsidRDefault="00036FBE" w:rsidP="00036FBE">
            <w:pPr>
              <w:tabs>
                <w:tab w:val="decimal" w:pos="89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36FBE" w:rsidRPr="003F65F0" w:rsidRDefault="00036FBE" w:rsidP="00036FB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036FBE" w:rsidRPr="003F65F0" w:rsidRDefault="00787023" w:rsidP="00036FBE">
            <w:pPr>
              <w:tabs>
                <w:tab w:val="decimal" w:pos="89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129,232</w:t>
            </w:r>
          </w:p>
        </w:tc>
        <w:tc>
          <w:tcPr>
            <w:tcW w:w="270" w:type="dxa"/>
            <w:vAlign w:val="center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036FBE" w:rsidRPr="003F65F0" w:rsidRDefault="00036FBE" w:rsidP="00036FBE">
            <w:pPr>
              <w:tabs>
                <w:tab w:val="decimal" w:pos="89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1,389,664</w:t>
            </w:r>
          </w:p>
        </w:tc>
      </w:tr>
      <w:tr w:rsidR="00036FBE" w:rsidRPr="00CF0AF5" w:rsidTr="004225AB">
        <w:tc>
          <w:tcPr>
            <w:tcW w:w="3078" w:type="dxa"/>
          </w:tcPr>
          <w:p w:rsidR="00036FBE" w:rsidRPr="00CF0AF5" w:rsidRDefault="00036FBE" w:rsidP="00036F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CF0AF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CF0AF5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  <w:vAlign w:val="center"/>
          </w:tcPr>
          <w:p w:rsidR="00036FBE" w:rsidRPr="00CF0AF5" w:rsidRDefault="00036FBE" w:rsidP="00036FBE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036FBE" w:rsidRPr="00CF0AF5" w:rsidRDefault="00A00C6B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693,576</w:t>
            </w:r>
          </w:p>
        </w:tc>
        <w:tc>
          <w:tcPr>
            <w:tcW w:w="270" w:type="dxa"/>
            <w:vAlign w:val="center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288,946</w:t>
            </w:r>
          </w:p>
        </w:tc>
      </w:tr>
      <w:tr w:rsidR="00036FBE" w:rsidRPr="00CF0AF5" w:rsidTr="004225AB">
        <w:tc>
          <w:tcPr>
            <w:tcW w:w="3078" w:type="dxa"/>
          </w:tcPr>
          <w:p w:rsidR="00036FBE" w:rsidRPr="00CF0AF5" w:rsidRDefault="00036FBE" w:rsidP="00036FB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0A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036FBE" w:rsidRPr="00CF0AF5" w:rsidRDefault="00036FBE" w:rsidP="00036FBE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36FBE" w:rsidRPr="00CF0AF5" w:rsidRDefault="00787023" w:rsidP="00A00C6B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822,8</w:t>
            </w:r>
            <w:r w:rsidR="00A00C6B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36FBE" w:rsidRPr="00CF0AF5" w:rsidRDefault="00036FBE" w:rsidP="00036FBE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1,678,610</w:t>
            </w:r>
          </w:p>
        </w:tc>
      </w:tr>
      <w:tr w:rsidR="00787023" w:rsidRPr="00CF0AF5" w:rsidTr="004225AB">
        <w:tc>
          <w:tcPr>
            <w:tcW w:w="3078" w:type="dxa"/>
          </w:tcPr>
          <w:p w:rsidR="00787023" w:rsidRPr="00CF0AF5" w:rsidRDefault="00787023" w:rsidP="0078702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5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</w:tcPr>
          <w:p w:rsidR="00787023" w:rsidRPr="00CF0AF5" w:rsidRDefault="00787023" w:rsidP="0078702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787023" w:rsidRDefault="00787023" w:rsidP="00787023">
            <w:pPr>
              <w:pStyle w:val="BodyText"/>
              <w:tabs>
                <w:tab w:val="decimal" w:pos="89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87023" w:rsidRDefault="00787023" w:rsidP="00787023">
            <w:pPr>
              <w:pStyle w:val="BodyText"/>
              <w:tabs>
                <w:tab w:val="decimal" w:pos="62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787023" w:rsidRDefault="00787023" w:rsidP="0078702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787023" w:rsidRDefault="00787023" w:rsidP="0078702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7023" w:rsidRPr="00CF0AF5" w:rsidTr="004225AB">
        <w:tc>
          <w:tcPr>
            <w:tcW w:w="3078" w:type="dxa"/>
          </w:tcPr>
          <w:p w:rsidR="00787023" w:rsidRPr="00CF0AF5" w:rsidRDefault="00787023" w:rsidP="0078702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787023" w:rsidRPr="00CF0AF5" w:rsidRDefault="00787023" w:rsidP="0078702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787023" w:rsidRPr="00787023" w:rsidRDefault="00A00C6B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822,808</w:t>
            </w:r>
          </w:p>
        </w:tc>
        <w:tc>
          <w:tcPr>
            <w:tcW w:w="270" w:type="dxa"/>
            <w:vAlign w:val="center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1,678,610</w:t>
            </w:r>
          </w:p>
        </w:tc>
      </w:tr>
      <w:tr w:rsidR="00787023" w:rsidRPr="00CF0AF5" w:rsidTr="004225AB">
        <w:tc>
          <w:tcPr>
            <w:tcW w:w="3078" w:type="dxa"/>
          </w:tcPr>
          <w:p w:rsidR="00787023" w:rsidRPr="00CF0AF5" w:rsidRDefault="00787023" w:rsidP="0078702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787023" w:rsidRPr="00CF0AF5" w:rsidRDefault="00787023" w:rsidP="0078702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7023" w:rsidRPr="00CF0AF5" w:rsidTr="004225AB">
        <w:tc>
          <w:tcPr>
            <w:tcW w:w="4860" w:type="dxa"/>
            <w:gridSpan w:val="3"/>
          </w:tcPr>
          <w:p w:rsidR="00787023" w:rsidRPr="003F65F0" w:rsidRDefault="00787023" w:rsidP="00787023">
            <w:pPr>
              <w:tabs>
                <w:tab w:val="decimal" w:pos="894"/>
              </w:tabs>
              <w:spacing w:line="240" w:lineRule="atLeast"/>
              <w:ind w:left="-1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DE0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ปี(กลับรายการ)</w:t>
            </w:r>
          </w:p>
        </w:tc>
        <w:tc>
          <w:tcPr>
            <w:tcW w:w="270" w:type="dxa"/>
            <w:vAlign w:val="center"/>
          </w:tcPr>
          <w:p w:rsidR="00787023" w:rsidRPr="003F65F0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87023" w:rsidRPr="003F65F0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:rsidR="00787023" w:rsidRPr="003F65F0" w:rsidRDefault="00787023" w:rsidP="0078702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5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787023" w:rsidRPr="00CF0AF5" w:rsidRDefault="00787023" w:rsidP="00787023">
            <w:pPr>
              <w:tabs>
                <w:tab w:val="decimal" w:pos="89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:rsidR="00787023" w:rsidRPr="003F65F0" w:rsidRDefault="00787023" w:rsidP="0078702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5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787023" w:rsidRDefault="00787023">
      <w:pPr>
        <w:rPr>
          <w:rFonts w:ascii="Angsana New" w:hAnsi="Angsana New"/>
          <w:sz w:val="20"/>
          <w:szCs w:val="20"/>
        </w:rPr>
      </w:pPr>
    </w:p>
    <w:p w:rsidR="00787023" w:rsidRDefault="00787023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FC5A67" w:rsidRPr="006D7466" w:rsidRDefault="00FC5A67" w:rsidP="00530C6E">
      <w:pPr>
        <w:ind w:left="540"/>
        <w:rPr>
          <w:rFonts w:ascii="Angsana New" w:hAnsi="Angsana New"/>
          <w:sz w:val="30"/>
          <w:szCs w:val="30"/>
        </w:rPr>
      </w:pPr>
      <w:r w:rsidRPr="00530C6E">
        <w:rPr>
          <w:rFonts w:hint="cs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:rsidR="00310B91" w:rsidRPr="00372038" w:rsidRDefault="00310B91" w:rsidP="004F6A7F">
      <w:pPr>
        <w:ind w:left="450"/>
        <w:jc w:val="both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9121" w:type="dxa"/>
        <w:tblInd w:w="540" w:type="dxa"/>
        <w:tblLook w:val="04A0"/>
      </w:tblPr>
      <w:tblGrid>
        <w:gridCol w:w="3877"/>
        <w:gridCol w:w="17"/>
        <w:gridCol w:w="966"/>
        <w:gridCol w:w="270"/>
        <w:gridCol w:w="1169"/>
        <w:gridCol w:w="270"/>
        <w:gridCol w:w="1166"/>
        <w:gridCol w:w="270"/>
        <w:gridCol w:w="1116"/>
      </w:tblGrid>
      <w:tr w:rsidR="00DE0C9E" w:rsidRPr="005A5AB1" w:rsidTr="004225AB">
        <w:tc>
          <w:tcPr>
            <w:tcW w:w="3894" w:type="dxa"/>
            <w:gridSpan w:val="2"/>
          </w:tcPr>
          <w:p w:rsidR="00DE0C9E" w:rsidRPr="005A5AB1" w:rsidRDefault="00DE0C9E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5" w:type="dxa"/>
            <w:gridSpan w:val="3"/>
          </w:tcPr>
          <w:p w:rsidR="00DE0C9E" w:rsidRPr="00970BCB" w:rsidRDefault="00DE0C9E" w:rsidP="00490D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0C9E" w:rsidRPr="00970BCB" w:rsidRDefault="00DE0C9E" w:rsidP="00490D7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DE0C9E" w:rsidRPr="00970BCB" w:rsidRDefault="00DE0C9E" w:rsidP="00490D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8A4" w:rsidRPr="005A5AB1" w:rsidTr="004225AB">
        <w:tc>
          <w:tcPr>
            <w:tcW w:w="3894" w:type="dxa"/>
            <w:gridSpan w:val="2"/>
          </w:tcPr>
          <w:p w:rsidR="007138A4" w:rsidRPr="005A5AB1" w:rsidRDefault="007138A4" w:rsidP="007138A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7138A4" w:rsidRPr="00970BCB" w:rsidRDefault="007138A4" w:rsidP="007138A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970BCB" w:rsidRDefault="007138A4" w:rsidP="007138A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138A4" w:rsidRPr="00970BCB" w:rsidRDefault="007138A4" w:rsidP="007138A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970BCB" w:rsidRDefault="007138A4" w:rsidP="007138A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</w:tcPr>
          <w:p w:rsidR="007138A4" w:rsidRPr="00843FD6" w:rsidRDefault="007138A4" w:rsidP="007138A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138A4" w:rsidRPr="00970BCB" w:rsidRDefault="007138A4" w:rsidP="007138A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138A4" w:rsidRPr="00970BCB" w:rsidRDefault="007138A4" w:rsidP="007138A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902D74" w:rsidRPr="005A5AB1" w:rsidTr="004225AB">
        <w:tc>
          <w:tcPr>
            <w:tcW w:w="3894" w:type="dxa"/>
            <w:gridSpan w:val="2"/>
          </w:tcPr>
          <w:p w:rsidR="00902D74" w:rsidRPr="005A5AB1" w:rsidRDefault="00902D74" w:rsidP="00902D7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902D74" w:rsidRPr="00970BCB" w:rsidRDefault="00902D74" w:rsidP="00902D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2D74" w:rsidRPr="00970BCB" w:rsidRDefault="00902D74" w:rsidP="00902D7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02D74" w:rsidRPr="00970BCB" w:rsidRDefault="00902D74" w:rsidP="00902D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2D74" w:rsidRPr="00970BCB" w:rsidRDefault="00902D74" w:rsidP="00902D7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902D74" w:rsidRDefault="00902D74" w:rsidP="00902D7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138A4" w:rsidRPr="005A5AB1" w:rsidTr="004225AB">
        <w:tc>
          <w:tcPr>
            <w:tcW w:w="3894" w:type="dxa"/>
            <w:gridSpan w:val="2"/>
          </w:tcPr>
          <w:p w:rsidR="007138A4" w:rsidRPr="002164C4" w:rsidRDefault="007138A4" w:rsidP="007138A4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66" w:type="dxa"/>
          </w:tcPr>
          <w:p w:rsidR="007138A4" w:rsidRPr="005A5AB1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5A5AB1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138A4" w:rsidRPr="005A5AB1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5A5AB1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7138A4" w:rsidRPr="005A5AB1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5A5AB1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138A4" w:rsidRPr="005A5AB1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8A4" w:rsidRPr="005A5AB1" w:rsidTr="004225AB">
        <w:tc>
          <w:tcPr>
            <w:tcW w:w="3894" w:type="dxa"/>
            <w:gridSpan w:val="2"/>
          </w:tcPr>
          <w:p w:rsidR="007138A4" w:rsidRPr="00C76CFE" w:rsidRDefault="007138A4" w:rsidP="007138A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C76CFE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966" w:type="dxa"/>
          </w:tcPr>
          <w:p w:rsidR="007138A4" w:rsidRPr="005B6C16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138A4" w:rsidRPr="005B6C16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7138A4" w:rsidRPr="005B6C16" w:rsidRDefault="00787023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127,453</w:t>
            </w: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138A4" w:rsidRPr="005B6C16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39,360</w:t>
            </w:r>
          </w:p>
        </w:tc>
      </w:tr>
      <w:tr w:rsidR="007138A4" w:rsidRPr="005A5AB1" w:rsidTr="004225AB">
        <w:tc>
          <w:tcPr>
            <w:tcW w:w="3894" w:type="dxa"/>
            <w:gridSpan w:val="2"/>
          </w:tcPr>
          <w:p w:rsidR="007138A4" w:rsidRPr="00C76CFE" w:rsidRDefault="007138A4" w:rsidP="007138A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CF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C76C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66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8A4" w:rsidRPr="005A5AB1" w:rsidTr="004225AB">
        <w:tc>
          <w:tcPr>
            <w:tcW w:w="3894" w:type="dxa"/>
            <w:gridSpan w:val="2"/>
          </w:tcPr>
          <w:p w:rsidR="007138A4" w:rsidRPr="002164C4" w:rsidRDefault="007138A4" w:rsidP="007138A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66" w:type="dxa"/>
          </w:tcPr>
          <w:p w:rsidR="007138A4" w:rsidRPr="0071310D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7138A4" w:rsidRPr="0071310D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7138A4" w:rsidRPr="0071310D" w:rsidRDefault="00787023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1,779</w:t>
            </w: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138A4" w:rsidRPr="0071310D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9,057</w:t>
            </w:r>
          </w:p>
        </w:tc>
      </w:tr>
      <w:tr w:rsidR="007138A4" w:rsidRPr="005A5AB1" w:rsidTr="004225AB">
        <w:tc>
          <w:tcPr>
            <w:tcW w:w="3894" w:type="dxa"/>
            <w:gridSpan w:val="2"/>
          </w:tcPr>
          <w:p w:rsidR="007138A4" w:rsidRPr="002164C4" w:rsidRDefault="007138A4" w:rsidP="007138A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3 - 6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66" w:type="dxa"/>
          </w:tcPr>
          <w:p w:rsidR="007138A4" w:rsidRPr="0071310D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7138A4" w:rsidRPr="0071310D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7138A4" w:rsidRPr="0071310D" w:rsidRDefault="00787023" w:rsidP="007870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138A4" w:rsidRPr="0071310D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7,560</w:t>
            </w:r>
          </w:p>
        </w:tc>
      </w:tr>
      <w:tr w:rsidR="007138A4" w:rsidRPr="005A5AB1" w:rsidTr="004225AB">
        <w:tc>
          <w:tcPr>
            <w:tcW w:w="3894" w:type="dxa"/>
            <w:gridSpan w:val="2"/>
          </w:tcPr>
          <w:p w:rsidR="007138A4" w:rsidRPr="002164C4" w:rsidRDefault="007138A4" w:rsidP="007138A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6 - 12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66" w:type="dxa"/>
          </w:tcPr>
          <w:p w:rsidR="007138A4" w:rsidRPr="0071310D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7138A4" w:rsidRPr="0071310D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7138A4" w:rsidRPr="0071310D" w:rsidRDefault="00787023" w:rsidP="007870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138A4" w:rsidRPr="0071310D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47,030</w:t>
            </w:r>
          </w:p>
        </w:tc>
      </w:tr>
      <w:tr w:rsidR="007138A4" w:rsidRPr="005A5AB1" w:rsidTr="004225AB">
        <w:tc>
          <w:tcPr>
            <w:tcW w:w="3894" w:type="dxa"/>
            <w:gridSpan w:val="2"/>
          </w:tcPr>
          <w:p w:rsidR="007138A4" w:rsidRPr="002164C4" w:rsidRDefault="007138A4" w:rsidP="007138A4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66" w:type="dxa"/>
          </w:tcPr>
          <w:p w:rsidR="007138A4" w:rsidRPr="0071310D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:rsidR="007138A4" w:rsidRPr="0071310D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7138A4" w:rsidRPr="0071310D" w:rsidRDefault="00787023" w:rsidP="007870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138A4" w:rsidRPr="00E831E4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7138A4" w:rsidRPr="0071310D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1,286,657</w:t>
            </w:r>
          </w:p>
        </w:tc>
      </w:tr>
      <w:tr w:rsidR="007138A4" w:rsidRPr="005A5AB1" w:rsidTr="004225AB">
        <w:tc>
          <w:tcPr>
            <w:tcW w:w="3894" w:type="dxa"/>
            <w:gridSpan w:val="2"/>
          </w:tcPr>
          <w:p w:rsidR="007138A4" w:rsidRPr="005A5AB1" w:rsidRDefault="007138A4" w:rsidP="007138A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7138A4" w:rsidRPr="00F67E77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5A5AB1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7138A4" w:rsidRPr="00F67E77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5A5AB1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7138A4" w:rsidRPr="00F67E77" w:rsidRDefault="00787023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129,232</w:t>
            </w:r>
          </w:p>
        </w:tc>
        <w:tc>
          <w:tcPr>
            <w:tcW w:w="270" w:type="dxa"/>
          </w:tcPr>
          <w:p w:rsidR="007138A4" w:rsidRPr="005A5AB1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7138A4" w:rsidRPr="00F67E77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1,389,664</w:t>
            </w:r>
          </w:p>
        </w:tc>
      </w:tr>
      <w:tr w:rsidR="007138A4" w:rsidRPr="005A5AB1" w:rsidTr="004225AB">
        <w:tc>
          <w:tcPr>
            <w:tcW w:w="3894" w:type="dxa"/>
            <w:gridSpan w:val="2"/>
          </w:tcPr>
          <w:p w:rsidR="007138A4" w:rsidRPr="00787023" w:rsidRDefault="007138A4" w:rsidP="007138A4">
            <w:pPr>
              <w:spacing w:line="240" w:lineRule="atLeast"/>
              <w:ind w:right="6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66" w:type="dxa"/>
          </w:tcPr>
          <w:p w:rsidR="007138A4" w:rsidRPr="00787023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7138A4" w:rsidRPr="00787023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69" w:type="dxa"/>
          </w:tcPr>
          <w:p w:rsidR="007138A4" w:rsidRPr="00787023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7138A4" w:rsidRPr="00787023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7138A4" w:rsidRPr="00787023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7138A4" w:rsidRPr="00787023" w:rsidRDefault="007138A4" w:rsidP="007138A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:rsidR="007138A4" w:rsidRPr="00787023" w:rsidRDefault="007138A4" w:rsidP="007138A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317" w:firstLine="29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902D74" w:rsidRPr="005A5AB1" w:rsidTr="004225AB">
        <w:tc>
          <w:tcPr>
            <w:tcW w:w="3877" w:type="dxa"/>
            <w:vAlign w:val="center"/>
          </w:tcPr>
          <w:p w:rsidR="00902D74" w:rsidRPr="002164C4" w:rsidRDefault="00902D74" w:rsidP="00902D74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83" w:type="dxa"/>
            <w:gridSpan w:val="2"/>
          </w:tcPr>
          <w:p w:rsidR="00902D74" w:rsidRPr="005A5AB1" w:rsidRDefault="00902D74" w:rsidP="00902D7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2D74" w:rsidRPr="005A5AB1" w:rsidRDefault="00902D74" w:rsidP="00902D7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902D74" w:rsidRPr="005A5AB1" w:rsidRDefault="00902D74" w:rsidP="00902D7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2D74" w:rsidRPr="005A5AB1" w:rsidRDefault="00902D74" w:rsidP="00902D7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902D74" w:rsidRPr="005A5AB1" w:rsidRDefault="00902D74" w:rsidP="00902D7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2D74" w:rsidRPr="005A5AB1" w:rsidRDefault="00902D74" w:rsidP="00902D7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902D74" w:rsidRPr="005A5AB1" w:rsidRDefault="00902D74" w:rsidP="00902D74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023" w:rsidRPr="002B25E1" w:rsidTr="004225AB">
        <w:tc>
          <w:tcPr>
            <w:tcW w:w="3877" w:type="dxa"/>
            <w:vAlign w:val="center"/>
          </w:tcPr>
          <w:p w:rsidR="00787023" w:rsidRPr="00C76CFE" w:rsidRDefault="00787023" w:rsidP="00787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C76CFE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983" w:type="dxa"/>
            <w:gridSpan w:val="2"/>
          </w:tcPr>
          <w:p w:rsidR="00787023" w:rsidRPr="0071310D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87023" w:rsidRPr="002B25E1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87023" w:rsidRPr="0071310D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87023" w:rsidRPr="002B25E1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787023" w:rsidRPr="0071310D" w:rsidRDefault="00613D21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693,125</w:t>
            </w:r>
          </w:p>
        </w:tc>
        <w:tc>
          <w:tcPr>
            <w:tcW w:w="270" w:type="dxa"/>
          </w:tcPr>
          <w:p w:rsidR="00787023" w:rsidRPr="002B25E1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87023" w:rsidRPr="0071310D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288,653</w:t>
            </w:r>
          </w:p>
        </w:tc>
      </w:tr>
      <w:tr w:rsidR="00787023" w:rsidRPr="002B25E1" w:rsidTr="004225AB">
        <w:tc>
          <w:tcPr>
            <w:tcW w:w="3877" w:type="dxa"/>
            <w:vAlign w:val="center"/>
          </w:tcPr>
          <w:p w:rsidR="00787023" w:rsidRPr="00C76CFE" w:rsidRDefault="00787023" w:rsidP="007870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CF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C76C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83" w:type="dxa"/>
            <w:gridSpan w:val="2"/>
          </w:tcPr>
          <w:p w:rsidR="00787023" w:rsidRPr="0071310D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87023" w:rsidRPr="002B25E1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87023" w:rsidRPr="0071310D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87023" w:rsidRPr="002B25E1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787023" w:rsidRPr="0071310D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87023" w:rsidRPr="002B25E1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87023" w:rsidRPr="0071310D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7023" w:rsidRPr="002B25E1" w:rsidTr="004225AB">
        <w:tc>
          <w:tcPr>
            <w:tcW w:w="3877" w:type="dxa"/>
            <w:vAlign w:val="center"/>
          </w:tcPr>
          <w:p w:rsidR="00787023" w:rsidRPr="002164C4" w:rsidRDefault="00787023" w:rsidP="00787023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216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983" w:type="dxa"/>
            <w:gridSpan w:val="2"/>
          </w:tcPr>
          <w:p w:rsidR="00787023" w:rsidRPr="0071310D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787023" w:rsidRPr="002B25E1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87023" w:rsidRPr="0071310D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787023" w:rsidRPr="002B25E1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787023" w:rsidRPr="0071310D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</w:tcPr>
          <w:p w:rsidR="00787023" w:rsidRPr="002B25E1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87023" w:rsidRPr="0071310D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</w:tr>
      <w:tr w:rsidR="00787023" w:rsidRPr="005A5AB1" w:rsidTr="004225AB">
        <w:tc>
          <w:tcPr>
            <w:tcW w:w="3877" w:type="dxa"/>
            <w:vAlign w:val="center"/>
          </w:tcPr>
          <w:p w:rsidR="00787023" w:rsidRPr="005A5AB1" w:rsidRDefault="00787023" w:rsidP="0078702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787023" w:rsidRPr="00916358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787023" w:rsidRPr="00916358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787023" w:rsidRPr="00916358" w:rsidRDefault="00613D21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693,576</w:t>
            </w:r>
          </w:p>
        </w:tc>
        <w:tc>
          <w:tcPr>
            <w:tcW w:w="270" w:type="dxa"/>
          </w:tcPr>
          <w:p w:rsidR="00787023" w:rsidRPr="00F11052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787023" w:rsidRPr="00916358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288,946</w:t>
            </w:r>
          </w:p>
        </w:tc>
      </w:tr>
      <w:tr w:rsidR="00787023" w:rsidRPr="005A5AB1" w:rsidTr="004225AB">
        <w:tc>
          <w:tcPr>
            <w:tcW w:w="3877" w:type="dxa"/>
            <w:vAlign w:val="center"/>
          </w:tcPr>
          <w:p w:rsidR="00787023" w:rsidRPr="005A5AB1" w:rsidRDefault="00787023" w:rsidP="0078702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0660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660CA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83" w:type="dxa"/>
            <w:gridSpan w:val="2"/>
          </w:tcPr>
          <w:p w:rsidR="00787023" w:rsidRPr="00E831E4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87023" w:rsidRPr="002B25E1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787023" w:rsidRPr="00E831E4" w:rsidRDefault="00787023" w:rsidP="00787023">
            <w:pPr>
              <w:tabs>
                <w:tab w:val="decimal" w:pos="65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787023" w:rsidRDefault="00787023" w:rsidP="00787023">
            <w:pPr>
              <w:pStyle w:val="acctfourfigures"/>
              <w:tabs>
                <w:tab w:val="clear" w:pos="765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7023" w:rsidRPr="00F11052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787023" w:rsidRPr="00E831E4" w:rsidRDefault="00787023" w:rsidP="007870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7023" w:rsidRPr="005A5AB1" w:rsidTr="004225AB">
        <w:tc>
          <w:tcPr>
            <w:tcW w:w="3877" w:type="dxa"/>
            <w:vAlign w:val="center"/>
          </w:tcPr>
          <w:p w:rsidR="00787023" w:rsidRPr="005A5AB1" w:rsidRDefault="00787023" w:rsidP="00787023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gridSpan w:val="2"/>
          </w:tcPr>
          <w:p w:rsidR="00787023" w:rsidRPr="00916358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787023" w:rsidRPr="00916358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787023" w:rsidRPr="00916358" w:rsidRDefault="00613D21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693,576</w:t>
            </w:r>
          </w:p>
        </w:tc>
        <w:tc>
          <w:tcPr>
            <w:tcW w:w="270" w:type="dxa"/>
          </w:tcPr>
          <w:p w:rsidR="00787023" w:rsidRPr="00F11052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:rsidR="00787023" w:rsidRPr="00916358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288,946</w:t>
            </w:r>
          </w:p>
        </w:tc>
      </w:tr>
      <w:tr w:rsidR="00787023" w:rsidRPr="003661E3" w:rsidTr="004225AB">
        <w:tc>
          <w:tcPr>
            <w:tcW w:w="3877" w:type="dxa"/>
            <w:vAlign w:val="center"/>
          </w:tcPr>
          <w:p w:rsidR="00787023" w:rsidRPr="003661E3" w:rsidRDefault="00787023" w:rsidP="0078702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3" w:type="dxa"/>
            <w:gridSpan w:val="2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9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6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6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7023" w:rsidRPr="005A5AB1" w:rsidTr="004225AB">
        <w:tc>
          <w:tcPr>
            <w:tcW w:w="3877" w:type="dxa"/>
            <w:vAlign w:val="center"/>
          </w:tcPr>
          <w:p w:rsidR="00787023" w:rsidRPr="005A5AB1" w:rsidRDefault="00787023" w:rsidP="00787023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:rsidR="00787023" w:rsidRPr="003661E3" w:rsidRDefault="00613D21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822,808</w:t>
            </w:r>
          </w:p>
        </w:tc>
        <w:tc>
          <w:tcPr>
            <w:tcW w:w="270" w:type="dxa"/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787023" w:rsidRPr="003661E3" w:rsidRDefault="00787023" w:rsidP="00787023">
            <w:pPr>
              <w:tabs>
                <w:tab w:val="decimal" w:pos="89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1,678,610</w:t>
            </w:r>
          </w:p>
        </w:tc>
      </w:tr>
    </w:tbl>
    <w:p w:rsidR="007E53F7" w:rsidRPr="000D56E2" w:rsidRDefault="007E53F7" w:rsidP="00342B69">
      <w:pPr>
        <w:pStyle w:val="Bo-C1Content"/>
        <w:rPr>
          <w:sz w:val="20"/>
          <w:szCs w:val="20"/>
          <w:lang w:val="en-US"/>
        </w:rPr>
      </w:pPr>
    </w:p>
    <w:p w:rsidR="00902D74" w:rsidRDefault="007B2482" w:rsidP="000A6A89">
      <w:pPr>
        <w:pStyle w:val="Bo-C1Content"/>
      </w:pPr>
      <w:r w:rsidRPr="00104B1A">
        <w:rPr>
          <w:cs/>
          <w:lang w:val="en-US"/>
        </w:rPr>
        <w:t>บริษัท</w:t>
      </w:r>
      <w:r w:rsidRPr="00104B1A">
        <w:rPr>
          <w:rFonts w:hint="cs"/>
          <w:cs/>
          <w:lang w:val="en-US"/>
        </w:rPr>
        <w:t>กำหนดให้ลูกค้าหลายรายนำเงิน</w:t>
      </w:r>
      <w:r w:rsidR="0099100D">
        <w:rPr>
          <w:rFonts w:hint="cs"/>
          <w:cs/>
          <w:lang w:val="en-US"/>
        </w:rPr>
        <w:t>สดหรือหนังสือค้ำประกันโดยธนาคาร</w:t>
      </w:r>
      <w:r w:rsidRPr="00104B1A">
        <w:rPr>
          <w:rFonts w:hint="cs"/>
          <w:cs/>
          <w:lang w:val="en-US"/>
        </w:rPr>
        <w:t>มาใช้เป็นหลักประกัน</w:t>
      </w:r>
    </w:p>
    <w:p w:rsidR="00902D74" w:rsidRDefault="00902D74" w:rsidP="00902D74">
      <w:pPr>
        <w:pStyle w:val="Bo-Blankline"/>
      </w:pPr>
    </w:p>
    <w:p w:rsidR="005E2408" w:rsidRPr="00104B1A" w:rsidRDefault="00DB0648" w:rsidP="000A6A89">
      <w:pPr>
        <w:pStyle w:val="Bo-C1Content"/>
        <w:rPr>
          <w:cs/>
          <w:lang w:val="en-US"/>
        </w:rPr>
      </w:pPr>
      <w:r w:rsidRPr="00104B1A">
        <w:rPr>
          <w:cs/>
        </w:rPr>
        <w:t>โดยปกติ</w:t>
      </w:r>
      <w:r w:rsidR="007B2482" w:rsidRPr="00104B1A">
        <w:rPr>
          <w:cs/>
        </w:rPr>
        <w:t>ระยะเว</w:t>
      </w:r>
      <w:r w:rsidR="00331CE4">
        <w:rPr>
          <w:cs/>
        </w:rPr>
        <w:t>ลาการให้สินเชื่อแก่ลูกค้าของ</w:t>
      </w:r>
      <w:r w:rsidR="007B2482" w:rsidRPr="00104B1A">
        <w:rPr>
          <w:cs/>
        </w:rPr>
        <w:t>บริษัท</w:t>
      </w:r>
      <w:r w:rsidR="00AA41C9" w:rsidRPr="00104B1A">
        <w:rPr>
          <w:rFonts w:hint="cs"/>
          <w:cs/>
        </w:rPr>
        <w:t>มีระยะเวลาตั้งแต่</w:t>
      </w:r>
      <w:r w:rsidR="00D63A6D" w:rsidRPr="00104B1A">
        <w:rPr>
          <w:lang w:val="en-US"/>
        </w:rPr>
        <w:t>15</w:t>
      </w:r>
      <w:r w:rsidR="00AA41C9" w:rsidRPr="00104B1A">
        <w:rPr>
          <w:rFonts w:hint="cs"/>
          <w:cs/>
        </w:rPr>
        <w:t>วัน ถึง</w:t>
      </w:r>
      <w:r w:rsidR="00104B1A">
        <w:t xml:space="preserve"> 3</w:t>
      </w:r>
      <w:r w:rsidR="00C76759">
        <w:rPr>
          <w:rFonts w:hint="cs"/>
          <w:cs/>
        </w:rPr>
        <w:t>0</w:t>
      </w:r>
      <w:r w:rsidR="00104B1A">
        <w:rPr>
          <w:rFonts w:hint="cs"/>
          <w:cs/>
        </w:rPr>
        <w:t>วัน</w:t>
      </w:r>
    </w:p>
    <w:p w:rsidR="00342B69" w:rsidRPr="000D56E2" w:rsidRDefault="00342B69" w:rsidP="00342B69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342B69" w:rsidRPr="00B210DE" w:rsidRDefault="00B95CA1" w:rsidP="00342B69">
      <w:pPr>
        <w:pStyle w:val="Bo-C1Content"/>
      </w:pPr>
      <w:r w:rsidRPr="00104B1A">
        <w:rPr>
          <w:cs/>
        </w:rPr>
        <w:t>ยอดลูกหนี้การค้า</w:t>
      </w:r>
      <w:r w:rsidR="00006644">
        <w:rPr>
          <w:rFonts w:hint="cs"/>
          <w:cs/>
        </w:rPr>
        <w:t>ทั้งหมด</w:t>
      </w:r>
      <w:r w:rsidRPr="00104B1A">
        <w:rPr>
          <w:cs/>
        </w:rPr>
        <w:t xml:space="preserve"> ณ วันที่ </w:t>
      </w:r>
      <w:r w:rsidRPr="00104B1A">
        <w:t>31</w:t>
      </w:r>
      <w:r w:rsidR="00342B69" w:rsidRPr="00104B1A">
        <w:rPr>
          <w:cs/>
        </w:rPr>
        <w:t xml:space="preserve"> ธันวาคม </w:t>
      </w:r>
      <w:r w:rsidR="00902D74">
        <w:rPr>
          <w:cs/>
        </w:rPr>
        <w:t>2559 และ 2558 เป็นสกุลเงินบาท</w:t>
      </w:r>
    </w:p>
    <w:p w:rsidR="00A46866" w:rsidRPr="00A46866" w:rsidRDefault="00A46866" w:rsidP="00A46866">
      <w:pPr>
        <w:pStyle w:val="Caption"/>
        <w:numPr>
          <w:ilvl w:val="0"/>
          <w:numId w:val="0"/>
        </w:numPr>
        <w:ind w:left="567"/>
        <w:rPr>
          <w:sz w:val="20"/>
          <w:szCs w:val="20"/>
        </w:rPr>
      </w:pPr>
    </w:p>
    <w:p w:rsidR="007B5563" w:rsidRDefault="002B0A30" w:rsidP="007D10DB">
      <w:pPr>
        <w:pStyle w:val="Caption"/>
        <w:ind w:left="567" w:hanging="567"/>
      </w:pPr>
      <w:r>
        <w:rPr>
          <w:cs/>
        </w:rPr>
        <w:br w:type="page"/>
      </w:r>
      <w:r w:rsidR="007B5563" w:rsidRPr="00B210DE">
        <w:rPr>
          <w:rFonts w:hint="cs"/>
          <w:cs/>
        </w:rPr>
        <w:lastRenderedPageBreak/>
        <w:t>สินค้าคงเหลือ</w:t>
      </w:r>
    </w:p>
    <w:p w:rsidR="000D56E2" w:rsidRPr="000D56E2" w:rsidRDefault="000D56E2" w:rsidP="000D56E2">
      <w:pPr>
        <w:rPr>
          <w:sz w:val="20"/>
          <w:szCs w:val="20"/>
          <w:lang w:val="en-US"/>
        </w:rPr>
      </w:pPr>
    </w:p>
    <w:tbl>
      <w:tblPr>
        <w:tblW w:w="9099" w:type="dxa"/>
        <w:tblInd w:w="540" w:type="dxa"/>
        <w:tblLook w:val="04A0"/>
      </w:tblPr>
      <w:tblGrid>
        <w:gridCol w:w="3880"/>
        <w:gridCol w:w="880"/>
        <w:gridCol w:w="270"/>
        <w:gridCol w:w="1167"/>
        <w:gridCol w:w="270"/>
        <w:gridCol w:w="1169"/>
        <w:gridCol w:w="270"/>
        <w:gridCol w:w="1193"/>
      </w:tblGrid>
      <w:tr w:rsidR="00C237CF" w:rsidRPr="00031E80" w:rsidTr="0089468F">
        <w:tc>
          <w:tcPr>
            <w:tcW w:w="3888" w:type="dxa"/>
          </w:tcPr>
          <w:p w:rsidR="00C237CF" w:rsidRPr="00031E80" w:rsidRDefault="00C237CF" w:rsidP="0037203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C237CF" w:rsidRPr="00970BCB" w:rsidRDefault="00C237CF" w:rsidP="0037203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37CF" w:rsidRPr="00970BCB" w:rsidRDefault="00C237CF" w:rsidP="0037203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9" w:type="dxa"/>
            <w:gridSpan w:val="3"/>
          </w:tcPr>
          <w:p w:rsidR="00C237CF" w:rsidRPr="00970BCB" w:rsidRDefault="00C237CF" w:rsidP="0037203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8A4" w:rsidRPr="00031E80" w:rsidTr="0089468F">
        <w:tc>
          <w:tcPr>
            <w:tcW w:w="3888" w:type="dxa"/>
          </w:tcPr>
          <w:p w:rsidR="007138A4" w:rsidRPr="00031E80" w:rsidRDefault="007138A4" w:rsidP="007138A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7138A4" w:rsidRPr="007138A4" w:rsidRDefault="007138A4" w:rsidP="007138A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7138A4" w:rsidRDefault="007138A4" w:rsidP="007138A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38A4" w:rsidRPr="007138A4" w:rsidRDefault="007138A4" w:rsidP="007138A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138A4" w:rsidRPr="007138A4" w:rsidRDefault="007138A4" w:rsidP="007138A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138A4" w:rsidRPr="007138A4" w:rsidRDefault="007138A4" w:rsidP="007138A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38A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138A4" w:rsidRPr="007138A4" w:rsidRDefault="007138A4" w:rsidP="007138A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138A4" w:rsidRPr="007138A4" w:rsidRDefault="007138A4" w:rsidP="007138A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38A4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A33388" w:rsidRPr="00031E80" w:rsidTr="0089468F">
        <w:tc>
          <w:tcPr>
            <w:tcW w:w="3888" w:type="dxa"/>
          </w:tcPr>
          <w:p w:rsidR="00A33388" w:rsidRPr="00031E80" w:rsidRDefault="00A33388" w:rsidP="00A3338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A33388" w:rsidRPr="007138A4" w:rsidRDefault="00A33388" w:rsidP="00A3338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3388" w:rsidRPr="007138A4" w:rsidRDefault="00A33388" w:rsidP="00A3338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3388" w:rsidRPr="007138A4" w:rsidRDefault="00A33388" w:rsidP="00A3338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33388" w:rsidRPr="007138A4" w:rsidRDefault="00A33388" w:rsidP="00A3338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9" w:type="dxa"/>
            <w:gridSpan w:val="3"/>
          </w:tcPr>
          <w:p w:rsidR="00A33388" w:rsidRPr="007138A4" w:rsidRDefault="00A33388" w:rsidP="00A3338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33388" w:rsidRPr="006479D0" w:rsidTr="0089468F">
        <w:tc>
          <w:tcPr>
            <w:tcW w:w="3888" w:type="dxa"/>
          </w:tcPr>
          <w:p w:rsidR="00A33388" w:rsidRPr="00C76CFE" w:rsidRDefault="00A33388" w:rsidP="00A33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464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82" w:type="dxa"/>
          </w:tcPr>
          <w:p w:rsidR="00A33388" w:rsidRPr="00A91EBB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3388" w:rsidRPr="00F85020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33388" w:rsidRPr="00A91EBB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3388" w:rsidRPr="00A91EBB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3388" w:rsidRPr="00A91EBB" w:rsidRDefault="00AD2E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17,327</w:t>
            </w:r>
          </w:p>
        </w:tc>
        <w:tc>
          <w:tcPr>
            <w:tcW w:w="270" w:type="dxa"/>
          </w:tcPr>
          <w:p w:rsidR="00A33388" w:rsidRPr="00AF480E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:rsidR="00A33388" w:rsidRPr="00A91EBB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77,482</w:t>
            </w:r>
          </w:p>
        </w:tc>
      </w:tr>
      <w:tr w:rsidR="00A33388" w:rsidRPr="00AF480E" w:rsidTr="0089468F">
        <w:tc>
          <w:tcPr>
            <w:tcW w:w="3888" w:type="dxa"/>
          </w:tcPr>
          <w:p w:rsidR="00A33388" w:rsidRPr="00216B27" w:rsidRDefault="00A33388" w:rsidP="00A33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B2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882" w:type="dxa"/>
          </w:tcPr>
          <w:p w:rsidR="00A33388" w:rsidRPr="00343A66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3388" w:rsidRPr="00F85020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33388" w:rsidRPr="00343A66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3388" w:rsidRPr="006479D0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3388" w:rsidRPr="00343A66" w:rsidRDefault="00787023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84,437</w:t>
            </w:r>
          </w:p>
        </w:tc>
        <w:tc>
          <w:tcPr>
            <w:tcW w:w="270" w:type="dxa"/>
          </w:tcPr>
          <w:p w:rsidR="00A33388" w:rsidRPr="00AF480E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:rsidR="00A33388" w:rsidRPr="00343A66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103,840</w:t>
            </w:r>
          </w:p>
        </w:tc>
      </w:tr>
      <w:tr w:rsidR="00A33388" w:rsidRPr="00AF480E" w:rsidTr="0089468F">
        <w:tc>
          <w:tcPr>
            <w:tcW w:w="3888" w:type="dxa"/>
          </w:tcPr>
          <w:p w:rsidR="00A33388" w:rsidRPr="00216B27" w:rsidRDefault="00A33388" w:rsidP="00A33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B27">
              <w:rPr>
                <w:rFonts w:ascii="Angsana New" w:hAnsi="Angsana New"/>
                <w:sz w:val="30"/>
                <w:szCs w:val="30"/>
                <w:cs/>
              </w:rPr>
              <w:t>วัตถุดิบบรรจุภัณฑ์และสารเคมี</w:t>
            </w:r>
          </w:p>
        </w:tc>
        <w:tc>
          <w:tcPr>
            <w:tcW w:w="882" w:type="dxa"/>
          </w:tcPr>
          <w:p w:rsidR="00A33388" w:rsidRPr="00343A66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3388" w:rsidRPr="00F85020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33388" w:rsidRPr="00343A66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3388" w:rsidRPr="006479D0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3388" w:rsidRPr="00343A66" w:rsidRDefault="00AD2E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68,970</w:t>
            </w:r>
          </w:p>
        </w:tc>
        <w:tc>
          <w:tcPr>
            <w:tcW w:w="270" w:type="dxa"/>
          </w:tcPr>
          <w:p w:rsidR="00A33388" w:rsidRPr="00AF480E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:rsidR="00A33388" w:rsidRPr="00343A66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67,534</w:t>
            </w:r>
          </w:p>
        </w:tc>
      </w:tr>
      <w:tr w:rsidR="00A33388" w:rsidRPr="00AF480E" w:rsidTr="0089468F">
        <w:tc>
          <w:tcPr>
            <w:tcW w:w="3888" w:type="dxa"/>
          </w:tcPr>
          <w:p w:rsidR="00A33388" w:rsidRPr="00216B27" w:rsidRDefault="00A33388" w:rsidP="00A33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B27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882" w:type="dxa"/>
          </w:tcPr>
          <w:p w:rsidR="00A33388" w:rsidRPr="00343A66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3388" w:rsidRPr="00F85020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33388" w:rsidRPr="00343A66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3388" w:rsidRPr="006479D0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3388" w:rsidRPr="00343A66" w:rsidRDefault="00BD6127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200,188</w:t>
            </w:r>
          </w:p>
        </w:tc>
        <w:tc>
          <w:tcPr>
            <w:tcW w:w="270" w:type="dxa"/>
          </w:tcPr>
          <w:p w:rsidR="00A33388" w:rsidRPr="00AF480E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:rsidR="00A33388" w:rsidRPr="00343A66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191,427</w:t>
            </w:r>
          </w:p>
        </w:tc>
      </w:tr>
      <w:tr w:rsidR="00A33388" w:rsidRPr="00AF480E" w:rsidTr="0089468F">
        <w:tc>
          <w:tcPr>
            <w:tcW w:w="3888" w:type="dxa"/>
          </w:tcPr>
          <w:p w:rsidR="00A33388" w:rsidRPr="00216B27" w:rsidRDefault="00A33388" w:rsidP="00A3338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B27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216B27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882" w:type="dxa"/>
          </w:tcPr>
          <w:p w:rsidR="00A33388" w:rsidRPr="00343A66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3388" w:rsidRPr="00F85020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A33388" w:rsidRPr="00343A66" w:rsidRDefault="00A33388" w:rsidP="00A33388">
            <w:pPr>
              <w:tabs>
                <w:tab w:val="decimal" w:pos="909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3388" w:rsidRPr="006479D0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3388" w:rsidRPr="00343A66" w:rsidRDefault="00787023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40,485</w:t>
            </w:r>
          </w:p>
        </w:tc>
        <w:tc>
          <w:tcPr>
            <w:tcW w:w="270" w:type="dxa"/>
          </w:tcPr>
          <w:p w:rsidR="00A33388" w:rsidRPr="00AF480E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A33388" w:rsidRPr="00343A66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33388" w:rsidRPr="00031E80" w:rsidTr="00D41167">
        <w:tc>
          <w:tcPr>
            <w:tcW w:w="3888" w:type="dxa"/>
          </w:tcPr>
          <w:p w:rsidR="00A33388" w:rsidRDefault="00A33388" w:rsidP="00A3338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:rsidR="00A33388" w:rsidRPr="00B40772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3388" w:rsidRPr="00216B27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3388" w:rsidRPr="00B40772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33388" w:rsidRPr="00216B27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33388" w:rsidRPr="00F400DD" w:rsidRDefault="00BD6127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411,407</w:t>
            </w:r>
          </w:p>
        </w:tc>
        <w:tc>
          <w:tcPr>
            <w:tcW w:w="270" w:type="dxa"/>
          </w:tcPr>
          <w:p w:rsidR="00A33388" w:rsidRPr="00F400DD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:rsidR="00A33388" w:rsidRPr="00F400DD" w:rsidRDefault="00A33388" w:rsidP="00A33388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0DD">
              <w:rPr>
                <w:rFonts w:ascii="Angsana New" w:hAnsi="Angsana New"/>
                <w:sz w:val="30"/>
                <w:szCs w:val="30"/>
                <w:lang w:val="en-US"/>
              </w:rPr>
              <w:t>440,287</w:t>
            </w:r>
          </w:p>
        </w:tc>
      </w:tr>
      <w:tr w:rsidR="00F400DD" w:rsidRPr="00031E80" w:rsidTr="00F400DD">
        <w:tc>
          <w:tcPr>
            <w:tcW w:w="3888" w:type="dxa"/>
          </w:tcPr>
          <w:p w:rsidR="00F400DD" w:rsidRDefault="00F400DD" w:rsidP="00DB064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4E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D4E3C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DB0648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882" w:type="dxa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400DD" w:rsidRPr="00216B27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400DD" w:rsidRPr="00216B27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400DD" w:rsidRPr="00F400DD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400DD">
              <w:rPr>
                <w:rFonts w:ascii="Angsana New" w:hAnsi="Angsana New"/>
                <w:sz w:val="30"/>
                <w:szCs w:val="30"/>
                <w:lang w:val="en-US"/>
              </w:rPr>
              <w:t>18,767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F400DD" w:rsidRPr="00F400DD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F400DD" w:rsidRPr="00F400DD" w:rsidRDefault="00F400DD" w:rsidP="00F400DD">
            <w:pPr>
              <w:tabs>
                <w:tab w:val="decimal" w:pos="50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00D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00DD" w:rsidRPr="00031E80" w:rsidTr="00D41167">
        <w:tc>
          <w:tcPr>
            <w:tcW w:w="3888" w:type="dxa"/>
          </w:tcPr>
          <w:p w:rsidR="00F400DD" w:rsidRDefault="00F400DD" w:rsidP="00F400DD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4E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400DD" w:rsidRPr="00216B27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400DD" w:rsidRPr="00216B27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400DD" w:rsidRPr="00F400DD" w:rsidRDefault="00BD6127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392,640</w:t>
            </w:r>
          </w:p>
        </w:tc>
        <w:tc>
          <w:tcPr>
            <w:tcW w:w="270" w:type="dxa"/>
          </w:tcPr>
          <w:p w:rsidR="00F400DD" w:rsidRPr="00AF480E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F400DD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440,287</w:t>
            </w:r>
          </w:p>
        </w:tc>
      </w:tr>
      <w:tr w:rsidR="00F400DD" w:rsidRPr="00372038" w:rsidTr="0089468F">
        <w:tc>
          <w:tcPr>
            <w:tcW w:w="3888" w:type="dxa"/>
          </w:tcPr>
          <w:p w:rsidR="00F400DD" w:rsidRPr="000D56E2" w:rsidRDefault="00F400DD" w:rsidP="00F400DD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882" w:type="dxa"/>
            <w:vAlign w:val="bottom"/>
          </w:tcPr>
          <w:p w:rsidR="00F400DD" w:rsidRPr="00372038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:rsidR="00F400DD" w:rsidRPr="00372038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:rsidR="00F400DD" w:rsidRPr="00372038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:rsidR="00F400DD" w:rsidRPr="00372038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0" w:type="dxa"/>
            <w:vAlign w:val="bottom"/>
          </w:tcPr>
          <w:p w:rsidR="00F400DD" w:rsidRPr="00372038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:rsidR="00F400DD" w:rsidRPr="00372038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9" w:type="dxa"/>
            <w:vAlign w:val="bottom"/>
          </w:tcPr>
          <w:p w:rsidR="00F400DD" w:rsidRPr="00372038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F400DD" w:rsidRPr="006479D0" w:rsidTr="0089468F">
        <w:tc>
          <w:tcPr>
            <w:tcW w:w="3888" w:type="dxa"/>
          </w:tcPr>
          <w:p w:rsidR="00F400DD" w:rsidRPr="00A91EBB" w:rsidRDefault="00F400DD" w:rsidP="00F400DD">
            <w:pPr>
              <w:spacing w:line="240" w:lineRule="atLeast"/>
              <w:ind w:left="270" w:right="65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22A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  <w:r w:rsidRPr="00A91EBB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882" w:type="dxa"/>
            <w:vAlign w:val="bottom"/>
          </w:tcPr>
          <w:p w:rsidR="00F400DD" w:rsidRPr="00A91EBB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400DD" w:rsidRPr="00A91EBB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400DD" w:rsidRPr="00A91EBB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400DD" w:rsidRPr="00A91EBB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400DD" w:rsidRPr="00A91EBB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400DD" w:rsidRPr="00A91EBB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F400DD" w:rsidRPr="00A91EBB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0DD" w:rsidRPr="006479D0" w:rsidTr="0089468F">
        <w:tc>
          <w:tcPr>
            <w:tcW w:w="3888" w:type="dxa"/>
          </w:tcPr>
          <w:p w:rsidR="00F400DD" w:rsidRDefault="00F400DD" w:rsidP="00F400DD">
            <w:pPr>
              <w:pStyle w:val="ListParagraph"/>
              <w:numPr>
                <w:ilvl w:val="0"/>
                <w:numId w:val="28"/>
              </w:numPr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0772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882" w:type="dxa"/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400DD" w:rsidRPr="00FA43D6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2,246,242</w:t>
            </w:r>
          </w:p>
        </w:tc>
        <w:tc>
          <w:tcPr>
            <w:tcW w:w="270" w:type="dxa"/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F400DD" w:rsidRPr="00FA43D6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FA43D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A43D6">
              <w:rPr>
                <w:rFonts w:ascii="Angsana New" w:hAnsi="Angsana New"/>
                <w:sz w:val="30"/>
                <w:szCs w:val="30"/>
              </w:rPr>
              <w:t>,</w:t>
            </w:r>
            <w:r w:rsidRPr="00FA43D6">
              <w:rPr>
                <w:rFonts w:ascii="Angsana New" w:hAnsi="Angsana New"/>
                <w:sz w:val="30"/>
                <w:szCs w:val="30"/>
                <w:cs/>
              </w:rPr>
              <w:t>624</w:t>
            </w:r>
            <w:r w:rsidRPr="00FA43D6">
              <w:rPr>
                <w:rFonts w:ascii="Angsana New" w:hAnsi="Angsana New"/>
                <w:sz w:val="30"/>
                <w:szCs w:val="30"/>
              </w:rPr>
              <w:t>,</w:t>
            </w:r>
            <w:r w:rsidRPr="00FA43D6">
              <w:rPr>
                <w:rFonts w:ascii="Angsana New" w:hAnsi="Angsana New"/>
                <w:sz w:val="30"/>
                <w:szCs w:val="30"/>
                <w:cs/>
              </w:rPr>
              <w:t>497</w:t>
            </w:r>
          </w:p>
        </w:tc>
      </w:tr>
      <w:tr w:rsidR="00F400DD" w:rsidRPr="006479D0" w:rsidTr="0089468F">
        <w:tc>
          <w:tcPr>
            <w:tcW w:w="6210" w:type="dxa"/>
            <w:gridSpan w:val="4"/>
          </w:tcPr>
          <w:p w:rsidR="00F400DD" w:rsidRPr="00B40772" w:rsidRDefault="00F400DD" w:rsidP="00F400DD">
            <w:pPr>
              <w:tabs>
                <w:tab w:val="left" w:pos="432"/>
              </w:tabs>
              <w:spacing w:line="240" w:lineRule="atLeast"/>
              <w:ind w:left="25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FA43D6">
              <w:rPr>
                <w:rFonts w:ascii="Angsana New" w:hAnsi="Angsana New"/>
                <w:sz w:val="30"/>
                <w:szCs w:val="30"/>
                <w:cs/>
              </w:rPr>
              <w:t>การปรับลด</w:t>
            </w:r>
            <w:r w:rsidRPr="00E94C6B">
              <w:rPr>
                <w:rFonts w:ascii="Angsana New" w:hAnsi="Angsana New"/>
                <w:sz w:val="30"/>
                <w:szCs w:val="30"/>
                <w:cs/>
              </w:rPr>
              <w:t>มูลค่าเป็นมูลค่าสุทธิที่คาดว่าจะได้รับ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400DD" w:rsidRPr="00FA43D6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18,767</w:t>
            </w:r>
          </w:p>
        </w:tc>
        <w:tc>
          <w:tcPr>
            <w:tcW w:w="270" w:type="dxa"/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F400DD" w:rsidRPr="00813030" w:rsidRDefault="00F400DD" w:rsidP="00F400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30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00DD" w:rsidRPr="006479D0" w:rsidTr="0089468F">
        <w:tc>
          <w:tcPr>
            <w:tcW w:w="3888" w:type="dxa"/>
          </w:tcPr>
          <w:p w:rsidR="00F400DD" w:rsidRPr="00FA43D6" w:rsidRDefault="00F400DD" w:rsidP="00F400DD">
            <w:pPr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2,265,009</w:t>
            </w:r>
          </w:p>
        </w:tc>
        <w:tc>
          <w:tcPr>
            <w:tcW w:w="270" w:type="dxa"/>
            <w:vAlign w:val="bottom"/>
          </w:tcPr>
          <w:p w:rsidR="00F400DD" w:rsidRPr="00B40772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00DD" w:rsidRDefault="00F400DD" w:rsidP="00F400DD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1,624,497</w:t>
            </w:r>
          </w:p>
        </w:tc>
      </w:tr>
    </w:tbl>
    <w:p w:rsidR="00A46866" w:rsidRDefault="00A46866" w:rsidP="005736E3">
      <w:pPr>
        <w:pStyle w:val="Bo-Blankline"/>
      </w:pPr>
    </w:p>
    <w:p w:rsidR="007849D5" w:rsidRDefault="007849D5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A46866" w:rsidRPr="005736E3" w:rsidRDefault="00DA45AE" w:rsidP="00EB1EF8">
      <w:pPr>
        <w:pStyle w:val="Caption"/>
      </w:pPr>
      <w:r>
        <w:rPr>
          <w:cs/>
        </w:rPr>
        <w:lastRenderedPageBreak/>
        <w:t>การจัดโครงสร้างธุรกิจและ</w:t>
      </w:r>
      <w:r w:rsidR="00EB1EF8" w:rsidRPr="00EB1EF8">
        <w:rPr>
          <w:cs/>
        </w:rPr>
        <w:t>การดำเนินงานที่ยกเลิก</w:t>
      </w:r>
    </w:p>
    <w:p w:rsidR="00300081" w:rsidRPr="00300081" w:rsidRDefault="00300081" w:rsidP="00300081">
      <w:pPr>
        <w:pStyle w:val="Bo-Blankline"/>
      </w:pPr>
    </w:p>
    <w:p w:rsidR="00C17744" w:rsidRPr="00D972A3" w:rsidRDefault="00C17744" w:rsidP="00C17744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972A3">
        <w:rPr>
          <w:rFonts w:ascii="Angsana New" w:hAnsi="Angsana New"/>
          <w:sz w:val="30"/>
          <w:szCs w:val="30"/>
          <w:cs/>
        </w:rPr>
        <w:t>ในระหว่างปี 2558 บริษัทได้มีการจำหน่ายเงินลงทุนในบริษัทย่อยทั้งหมดแก่บริษัทใหญ่ ตามแผนการปรับโครงสร้างธุรกิจของกลุ่มบริษัท ทีพีไอ โพลีน จำกัด (มหาชน) โดยการจัดโครงสร้างใหม่นี้ถือเป็นการรวมธุรกิจภายใต้การควบคุมเดียวกัน (</w:t>
      </w:r>
      <w:r w:rsidRPr="00D972A3">
        <w:rPr>
          <w:rFonts w:ascii="Angsana New" w:hAnsi="Angsana New"/>
          <w:sz w:val="30"/>
          <w:szCs w:val="30"/>
        </w:rPr>
        <w:t xml:space="preserve">Business Combination of Entities under Common Control) </w:t>
      </w:r>
    </w:p>
    <w:p w:rsidR="00C17744" w:rsidRDefault="00C17744" w:rsidP="00C17744">
      <w:pPr>
        <w:pStyle w:val="Bo-Blankline"/>
      </w:pPr>
    </w:p>
    <w:p w:rsidR="00C17744" w:rsidRPr="00410683" w:rsidRDefault="00C17744" w:rsidP="00C17744">
      <w:pPr>
        <w:pStyle w:val="block"/>
        <w:spacing w:after="0" w:line="240" w:lineRule="auto"/>
        <w:ind w:left="540" w:right="2"/>
        <w:jc w:val="both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บริษัท ซีนิธ อินเตอร์เนชั่นแนล เทรดดิ้ง จำกัด </w:t>
      </w:r>
      <w:r>
        <w:rPr>
          <w:rFonts w:ascii="Angsana New" w:hAnsi="Angsana New"/>
          <w:i/>
          <w:iCs/>
          <w:sz w:val="30"/>
          <w:szCs w:val="30"/>
          <w:lang w:val="en-US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เดิมชื่อ </w:t>
      </w:r>
      <w:r>
        <w:rPr>
          <w:rFonts w:ascii="Angsana New" w:hAnsi="Angsana New"/>
          <w:i/>
          <w:iCs/>
          <w:sz w:val="30"/>
          <w:szCs w:val="30"/>
          <w:cs/>
          <w:lang w:val="en-US"/>
        </w:rPr>
        <w:t>บริษัท ทีพีไอ</w:t>
      </w:r>
      <w:r w:rsidRPr="0041068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เพาเวอร์ จำกัด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</w:p>
    <w:p w:rsidR="00C17744" w:rsidRPr="009648D0" w:rsidRDefault="00C17744" w:rsidP="00C17744">
      <w:pPr>
        <w:pStyle w:val="block"/>
        <w:spacing w:after="0" w:line="240" w:lineRule="auto"/>
        <w:ind w:left="540" w:right="2"/>
        <w:jc w:val="both"/>
        <w:rPr>
          <w:rFonts w:ascii="Angsana New" w:hAnsi="Angsana New"/>
          <w:sz w:val="20"/>
          <w:szCs w:val="20"/>
          <w:lang w:val="en-US"/>
        </w:rPr>
      </w:pPr>
    </w:p>
    <w:p w:rsidR="00C17744" w:rsidRDefault="00C17744" w:rsidP="00C17744">
      <w:pPr>
        <w:pStyle w:val="Bo-C1Content"/>
        <w:tabs>
          <w:tab w:val="left" w:pos="810"/>
        </w:tabs>
        <w:ind w:right="-45"/>
      </w:pPr>
      <w:r w:rsidRPr="00445BC2">
        <w:rPr>
          <w:cs/>
        </w:rPr>
        <w:t xml:space="preserve">เมื่อวันที่ </w:t>
      </w:r>
      <w:r w:rsidRPr="00445BC2">
        <w:t>24</w:t>
      </w:r>
      <w:r w:rsidRPr="00445BC2">
        <w:rPr>
          <w:cs/>
        </w:rPr>
        <w:t xml:space="preserve"> กรกฎาคม </w:t>
      </w:r>
      <w:r w:rsidRPr="00445BC2">
        <w:t>2558</w:t>
      </w:r>
      <w:r w:rsidRPr="00445BC2">
        <w:rPr>
          <w:cs/>
        </w:rPr>
        <w:t xml:space="preserve"> ที่ประชุมคณะกรรมการบริษัทได้มีมติอนุมัติให้</w:t>
      </w:r>
      <w:r>
        <w:rPr>
          <w:rFonts w:hint="cs"/>
          <w:cs/>
        </w:rPr>
        <w:t>ขาย</w:t>
      </w:r>
      <w:r w:rsidRPr="00445BC2">
        <w:rPr>
          <w:cs/>
        </w:rPr>
        <w:t>หุ้นสามัญของ</w:t>
      </w:r>
      <w:r w:rsidRPr="00362E66">
        <w:rPr>
          <w:cs/>
        </w:rPr>
        <w:t>บริษัท ซีนิธ อินเตอร์เนชั่นแนล เทรดดิ้ง จำกัด</w:t>
      </w:r>
      <w:r w:rsidRPr="00A94C12">
        <w:rPr>
          <w:lang w:val="en-US"/>
        </w:rPr>
        <w:t>(</w:t>
      </w:r>
      <w:r w:rsidRPr="00A94C12">
        <w:rPr>
          <w:rFonts w:hint="cs"/>
          <w:cs/>
          <w:lang w:val="en-US"/>
        </w:rPr>
        <w:t xml:space="preserve">เดิมชื่อ </w:t>
      </w:r>
      <w:r w:rsidRPr="00A94C12">
        <w:rPr>
          <w:cs/>
          <w:lang w:val="en-US"/>
        </w:rPr>
        <w:t>บริษัท ทีพีไอ เพาเวอร์ จำกัด</w:t>
      </w:r>
      <w:r w:rsidRPr="00A94C12">
        <w:rPr>
          <w:rFonts w:hint="cs"/>
          <w:cs/>
          <w:lang w:val="en-US"/>
        </w:rPr>
        <w:t>)</w:t>
      </w:r>
      <w:r w:rsidRPr="00445BC2">
        <w:rPr>
          <w:cs/>
        </w:rPr>
        <w:t xml:space="preserve">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 w:rsidRPr="00445BC2">
        <w:t xml:space="preserve">27 </w:t>
      </w:r>
      <w:r w:rsidRPr="00445BC2">
        <w:rPr>
          <w:cs/>
        </w:rPr>
        <w:t xml:space="preserve">กรกฎาคม </w:t>
      </w:r>
      <w:r w:rsidRPr="00445BC2">
        <w:t xml:space="preserve">2558 </w:t>
      </w:r>
      <w:r w:rsidRPr="00445BC2">
        <w:rPr>
          <w:cs/>
        </w:rPr>
        <w:t>บริษั</w:t>
      </w:r>
      <w:r>
        <w:rPr>
          <w:cs/>
        </w:rPr>
        <w:t>ท</w:t>
      </w:r>
      <w:r>
        <w:rPr>
          <w:rFonts w:hint="cs"/>
          <w:cs/>
        </w:rPr>
        <w:t>ขายหุ้น</w:t>
      </w:r>
      <w:r w:rsidRPr="00445BC2">
        <w:rPr>
          <w:cs/>
        </w:rPr>
        <w:t>ใน</w:t>
      </w:r>
      <w:r w:rsidRPr="00362E66">
        <w:rPr>
          <w:cs/>
        </w:rPr>
        <w:t>บริษัท ซีนิธ อินเตอร์เนชั่นแนล เทรดดิ้ง จำกัด</w:t>
      </w:r>
      <w:r w:rsidRPr="00A94C12">
        <w:rPr>
          <w:lang w:val="en-US"/>
        </w:rPr>
        <w:t>(</w:t>
      </w:r>
      <w:r w:rsidRPr="00A94C12">
        <w:rPr>
          <w:rFonts w:hint="cs"/>
          <w:cs/>
          <w:lang w:val="en-US"/>
        </w:rPr>
        <w:t xml:space="preserve">เดิมชื่อ </w:t>
      </w:r>
      <w:r w:rsidRPr="00A94C12">
        <w:rPr>
          <w:cs/>
          <w:lang w:val="en-US"/>
        </w:rPr>
        <w:t>บริษัท ทีพีไอ เพาเวอร์ จำกัด</w:t>
      </w:r>
      <w:r w:rsidRPr="00A94C12">
        <w:rPr>
          <w:rFonts w:hint="cs"/>
          <w:cs/>
          <w:lang w:val="en-US"/>
        </w:rPr>
        <w:t>)</w:t>
      </w:r>
      <w:r>
        <w:rPr>
          <w:cs/>
        </w:rPr>
        <w:t>โดยการขาย</w:t>
      </w:r>
      <w:r w:rsidRPr="00445BC2">
        <w:rPr>
          <w:cs/>
        </w:rPr>
        <w:t>หุ้น</w:t>
      </w:r>
      <w:r>
        <w:t xml:space="preserve"> 9,980</w:t>
      </w:r>
      <w:r w:rsidRPr="00445BC2">
        <w:rPr>
          <w:cs/>
        </w:rPr>
        <w:t xml:space="preserve"> หุ้น คิดเป็นร้อยละ </w:t>
      </w:r>
      <w:r>
        <w:t>99.80</w:t>
      </w:r>
      <w:r w:rsidRPr="00445BC2">
        <w:rPr>
          <w:cs/>
        </w:rPr>
        <w:t xml:space="preserve"> ของทุนชำระแล้วในราคาหุ้นละ </w:t>
      </w:r>
      <w:r>
        <w:t>71.32</w:t>
      </w:r>
      <w:r w:rsidRPr="00445BC2">
        <w:rPr>
          <w:cs/>
        </w:rPr>
        <w:t xml:space="preserve"> บาท เป็</w:t>
      </w:r>
      <w:r>
        <w:rPr>
          <w:cs/>
        </w:rPr>
        <w:t>นจำนวนเงิน</w:t>
      </w:r>
      <w:r>
        <w:t xml:space="preserve"> 0.71</w:t>
      </w:r>
      <w:r>
        <w:rPr>
          <w:cs/>
        </w:rPr>
        <w:t xml:space="preserve"> ล้านบาทให้กับบริษั</w:t>
      </w:r>
      <w:r>
        <w:rPr>
          <w:rFonts w:hint="cs"/>
          <w:cs/>
        </w:rPr>
        <w:t>ทใหญ่</w:t>
      </w:r>
      <w:r w:rsidRPr="00DE3D1E">
        <w:rPr>
          <w:cs/>
        </w:rPr>
        <w:t>ส่งผลให้บริษัท</w:t>
      </w:r>
      <w:r>
        <w:rPr>
          <w:rFonts w:hint="cs"/>
          <w:cs/>
        </w:rPr>
        <w:t>สูญเสียอำนาจการควบคุม</w:t>
      </w:r>
      <w:r w:rsidRPr="00DE3D1E">
        <w:rPr>
          <w:cs/>
        </w:rPr>
        <w:t>บริษัท</w:t>
      </w:r>
      <w:r>
        <w:rPr>
          <w:rFonts w:hint="cs"/>
          <w:cs/>
        </w:rPr>
        <w:t>ดังกล่าว</w:t>
      </w:r>
    </w:p>
    <w:p w:rsidR="007849D5" w:rsidRDefault="007849D5" w:rsidP="007849D5">
      <w:pPr>
        <w:pStyle w:val="Bo-Blankline"/>
      </w:pPr>
    </w:p>
    <w:p w:rsidR="00C17744" w:rsidRPr="00096B46" w:rsidRDefault="00C17744" w:rsidP="00C17744">
      <w:pPr>
        <w:pStyle w:val="Bo-C1Content"/>
        <w:rPr>
          <w:i/>
          <w:iCs/>
          <w:lang w:val="en-US"/>
        </w:rPr>
      </w:pPr>
      <w:r w:rsidRPr="00096B46">
        <w:rPr>
          <w:i/>
          <w:iCs/>
          <w:cs/>
          <w:lang w:val="en-US"/>
        </w:rPr>
        <w:t>บริษัท ทีพีไอ โพลีน ชีวะอินทรีย์ จำกัด บริษัท พลาสติก โพลีน จำกัด และบริษัท ทีพีไอ บริการจำกัด</w:t>
      </w:r>
    </w:p>
    <w:p w:rsidR="00C17744" w:rsidRPr="009648D0" w:rsidRDefault="00C17744" w:rsidP="00C17744">
      <w:pPr>
        <w:pStyle w:val="block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C17744" w:rsidRDefault="00C17744" w:rsidP="00C17744">
      <w:pPr>
        <w:pStyle w:val="Bo-C1Content"/>
        <w:rPr>
          <w:lang w:val="en-US"/>
        </w:rPr>
      </w:pPr>
      <w:r w:rsidRPr="00330BA7">
        <w:rPr>
          <w:cs/>
          <w:lang w:val="en-US"/>
        </w:rPr>
        <w:t>เมื่อ</w:t>
      </w:r>
      <w:r w:rsidRPr="00096B46">
        <w:rPr>
          <w:cs/>
          <w:lang w:val="en-US"/>
        </w:rPr>
        <w:t xml:space="preserve">วันที่ </w:t>
      </w:r>
      <w:r w:rsidRPr="00096B46">
        <w:rPr>
          <w:lang w:val="en-US"/>
        </w:rPr>
        <w:t>2</w:t>
      </w:r>
      <w:r>
        <w:rPr>
          <w:lang w:val="en-US"/>
        </w:rPr>
        <w:t>8</w:t>
      </w:r>
      <w:r>
        <w:rPr>
          <w:rFonts w:hint="cs"/>
          <w:cs/>
          <w:lang w:val="en-US"/>
        </w:rPr>
        <w:t>สิงหาคม</w:t>
      </w:r>
      <w:r w:rsidRPr="00330BA7">
        <w:t>255</w:t>
      </w:r>
      <w:r>
        <w:t>8</w:t>
      </w:r>
      <w:r w:rsidRPr="00330BA7">
        <w:rPr>
          <w:cs/>
          <w:lang w:val="en-US"/>
        </w:rPr>
        <w:t xml:space="preserve"> ที่ประชุมคณะกรรมการบริษัทได้มีมติอนุมัติให้</w:t>
      </w:r>
      <w:r>
        <w:rPr>
          <w:rFonts w:hint="cs"/>
          <w:cs/>
          <w:lang w:val="en-US"/>
        </w:rPr>
        <w:t>ขาย</w:t>
      </w:r>
      <w:r w:rsidRPr="00330BA7">
        <w:rPr>
          <w:cs/>
          <w:lang w:val="en-US"/>
        </w:rPr>
        <w:t>หุ้นสามัญของบริษัท ทีพีไอ</w:t>
      </w:r>
      <w:r>
        <w:rPr>
          <w:rFonts w:hint="cs"/>
          <w:cs/>
          <w:lang w:val="en-US"/>
        </w:rPr>
        <w:t xml:space="preserve"> โพลีน ชีวะอินทรีย์</w:t>
      </w:r>
      <w:r w:rsidRPr="00330BA7">
        <w:rPr>
          <w:cs/>
          <w:lang w:val="en-US"/>
        </w:rPr>
        <w:t xml:space="preserve"> จำกัด </w:t>
      </w:r>
      <w:r>
        <w:rPr>
          <w:rFonts w:hint="cs"/>
          <w:cs/>
          <w:lang w:val="en-US"/>
        </w:rPr>
        <w:t xml:space="preserve">บริษัท พลาสติก โพลีน จำกัด </w:t>
      </w:r>
      <w:r w:rsidRPr="00330BA7">
        <w:rPr>
          <w:cs/>
          <w:lang w:val="en-US"/>
        </w:rPr>
        <w:t xml:space="preserve">และบริษัท ทีพีไอ </w:t>
      </w:r>
      <w:r>
        <w:rPr>
          <w:rFonts w:hint="cs"/>
          <w:cs/>
          <w:lang w:val="en-US"/>
        </w:rPr>
        <w:t>บริการ</w:t>
      </w:r>
      <w:r w:rsidRPr="00330BA7">
        <w:rPr>
          <w:cs/>
          <w:lang w:val="en-US"/>
        </w:rPr>
        <w:t xml:space="preserve">จำกัด โดยมีวัตถุประสงค์เพื่อเป็นการจัดโครงสร้างการถือหุ้นของกลุ่มบริษัทเพื่อรองรับการขยายธุรกิจ ต่อมาเมื่อวันที่ </w:t>
      </w:r>
      <w:r>
        <w:rPr>
          <w:lang w:val="en-US"/>
        </w:rPr>
        <w:t xml:space="preserve">1 </w:t>
      </w:r>
      <w:r>
        <w:rPr>
          <w:rFonts w:hint="cs"/>
          <w:cs/>
          <w:lang w:val="en-US"/>
        </w:rPr>
        <w:t>กันยายน</w:t>
      </w:r>
      <w:r>
        <w:rPr>
          <w:lang w:val="en-US"/>
        </w:rPr>
        <w:t>2558</w:t>
      </w:r>
      <w:r w:rsidRPr="00330BA7">
        <w:rPr>
          <w:cs/>
          <w:lang w:val="en-US"/>
        </w:rPr>
        <w:t xml:space="preserve"> บริษัทได้</w:t>
      </w:r>
      <w:r>
        <w:rPr>
          <w:rFonts w:hint="cs"/>
          <w:cs/>
          <w:lang w:val="en-US"/>
        </w:rPr>
        <w:t>สูญเสีย</w:t>
      </w:r>
      <w:r w:rsidRPr="00330BA7">
        <w:rPr>
          <w:cs/>
          <w:lang w:val="en-US"/>
        </w:rPr>
        <w:t>อำนาจ</w:t>
      </w:r>
      <w:r>
        <w:rPr>
          <w:rFonts w:hint="cs"/>
          <w:cs/>
          <w:lang w:val="en-US"/>
        </w:rPr>
        <w:t>การ</w:t>
      </w:r>
      <w:r w:rsidRPr="00330BA7">
        <w:rPr>
          <w:cs/>
          <w:lang w:val="en-US"/>
        </w:rPr>
        <w:t>ควบคุม</w:t>
      </w:r>
      <w:r>
        <w:rPr>
          <w:rFonts w:hint="cs"/>
          <w:cs/>
          <w:lang w:val="en-US"/>
        </w:rPr>
        <w:t>จากการขาย</w:t>
      </w:r>
      <w:r w:rsidRPr="00330BA7">
        <w:rPr>
          <w:cs/>
          <w:lang w:val="en-US"/>
        </w:rPr>
        <w:t>ดังต่อไปนี้</w:t>
      </w:r>
    </w:p>
    <w:p w:rsidR="00C17744" w:rsidRPr="009648D0" w:rsidRDefault="00C17744" w:rsidP="00C17744">
      <w:pPr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C17744" w:rsidRDefault="00C17744" w:rsidP="00C17744">
      <w:pPr>
        <w:pStyle w:val="Bo-C1Content"/>
        <w:numPr>
          <w:ilvl w:val="0"/>
          <w:numId w:val="11"/>
        </w:numPr>
        <w:tabs>
          <w:tab w:val="left" w:pos="810"/>
        </w:tabs>
        <w:ind w:left="810" w:right="-45" w:hanging="271"/>
      </w:pPr>
      <w:r>
        <w:rPr>
          <w:rFonts w:hint="cs"/>
          <w:cs/>
          <w:lang w:val="en-US"/>
        </w:rPr>
        <w:t>ขายเงินลงทุน</w:t>
      </w:r>
      <w:r w:rsidRPr="00DE3D1E">
        <w:rPr>
          <w:cs/>
        </w:rPr>
        <w:t xml:space="preserve">ในบริษัท ทีพีไอ </w:t>
      </w:r>
      <w:r w:rsidRPr="00DE3D1E">
        <w:rPr>
          <w:rFonts w:hint="cs"/>
          <w:cs/>
        </w:rPr>
        <w:t>โพลีน ชีวะอินทรีย์</w:t>
      </w:r>
      <w:r>
        <w:rPr>
          <w:cs/>
        </w:rPr>
        <w:t xml:space="preserve"> จำกัด โดยการขาย</w:t>
      </w:r>
      <w:r w:rsidRPr="00DE3D1E">
        <w:rPr>
          <w:cs/>
        </w:rPr>
        <w:t xml:space="preserve">หุ้นทุน </w:t>
      </w:r>
      <w:r>
        <w:t>19,999,996</w:t>
      </w:r>
      <w:r>
        <w:rPr>
          <w:cs/>
        </w:rPr>
        <w:t xml:space="preserve"> หุ้น คิดเป็นร้อยละ </w:t>
      </w:r>
      <w:r>
        <w:t>99</w:t>
      </w:r>
      <w:r>
        <w:rPr>
          <w:cs/>
        </w:rPr>
        <w:t>.</w:t>
      </w:r>
      <w:r>
        <w:t>99</w:t>
      </w:r>
      <w:r w:rsidRPr="00DE3D1E">
        <w:rPr>
          <w:cs/>
        </w:rPr>
        <w:t xml:space="preserve"> ของทุนชำระแล้ว ในราคาหุ้นละ </w:t>
      </w:r>
      <w:r>
        <w:t>67.72</w:t>
      </w:r>
      <w:r w:rsidRPr="00DE3D1E">
        <w:rPr>
          <w:cs/>
        </w:rPr>
        <w:t xml:space="preserve"> บาท เป็นจำนวนเงิน </w:t>
      </w:r>
      <w:r>
        <w:t>1,354.40</w:t>
      </w:r>
      <w:r>
        <w:rPr>
          <w:rFonts w:hint="cs"/>
          <w:cs/>
        </w:rPr>
        <w:t>ล้าน</w:t>
      </w:r>
      <w:r>
        <w:rPr>
          <w:cs/>
        </w:rPr>
        <w:t>บาท</w:t>
      </w:r>
      <w:r>
        <w:rPr>
          <w:rFonts w:hint="cs"/>
          <w:cs/>
        </w:rPr>
        <w:t>ให้กับ</w:t>
      </w:r>
      <w:r w:rsidRPr="00DE3D1E">
        <w:rPr>
          <w:cs/>
        </w:rPr>
        <w:t>บริษัท</w:t>
      </w:r>
      <w:r>
        <w:rPr>
          <w:rFonts w:hint="cs"/>
          <w:cs/>
        </w:rPr>
        <w:t>ใหญ่</w:t>
      </w:r>
      <w:r w:rsidRPr="00DE3D1E">
        <w:rPr>
          <w:cs/>
        </w:rPr>
        <w:t xml:space="preserve"> ส่งผลให้บริษัท</w:t>
      </w:r>
      <w:r>
        <w:rPr>
          <w:rFonts w:hint="cs"/>
          <w:cs/>
        </w:rPr>
        <w:t>สูญเสียอำนาจการควบคุม</w:t>
      </w:r>
      <w:r w:rsidRPr="00DE3D1E">
        <w:rPr>
          <w:cs/>
        </w:rPr>
        <w:t>บริษัท</w:t>
      </w:r>
      <w:r>
        <w:rPr>
          <w:rFonts w:hint="cs"/>
          <w:cs/>
        </w:rPr>
        <w:t>ดังกล่าว</w:t>
      </w:r>
    </w:p>
    <w:p w:rsidR="00C17744" w:rsidRPr="009648D0" w:rsidRDefault="00C17744" w:rsidP="00C17744">
      <w:pPr>
        <w:pStyle w:val="Bo-C1Content"/>
        <w:tabs>
          <w:tab w:val="left" w:pos="810"/>
        </w:tabs>
        <w:ind w:left="810" w:right="-45"/>
        <w:rPr>
          <w:sz w:val="20"/>
          <w:szCs w:val="20"/>
        </w:rPr>
      </w:pPr>
    </w:p>
    <w:p w:rsidR="00C17744" w:rsidRDefault="00C17744" w:rsidP="00C17744">
      <w:pPr>
        <w:pStyle w:val="Bo-C1Content"/>
        <w:numPr>
          <w:ilvl w:val="0"/>
          <w:numId w:val="11"/>
        </w:numPr>
        <w:tabs>
          <w:tab w:val="left" w:pos="810"/>
        </w:tabs>
        <w:ind w:left="810" w:right="-45" w:hanging="271"/>
      </w:pPr>
      <w:r>
        <w:rPr>
          <w:rFonts w:hint="cs"/>
          <w:cs/>
        </w:rPr>
        <w:t>ขายเงินลงทุน</w:t>
      </w:r>
      <w:r w:rsidRPr="00DE3D1E">
        <w:rPr>
          <w:cs/>
        </w:rPr>
        <w:t xml:space="preserve">ในบริษัท </w:t>
      </w:r>
      <w:r w:rsidRPr="00DE3D1E">
        <w:rPr>
          <w:rFonts w:hint="cs"/>
          <w:cs/>
        </w:rPr>
        <w:t>พลาสติก โพลีน</w:t>
      </w:r>
      <w:r w:rsidRPr="00DE3D1E">
        <w:rPr>
          <w:cs/>
        </w:rPr>
        <w:t xml:space="preserve"> จำกัด โดยการ</w:t>
      </w:r>
      <w:r>
        <w:rPr>
          <w:rFonts w:hint="cs"/>
          <w:cs/>
        </w:rPr>
        <w:t>ขาย</w:t>
      </w:r>
      <w:r>
        <w:rPr>
          <w:cs/>
        </w:rPr>
        <w:t xml:space="preserve">หุ้น </w:t>
      </w:r>
      <w:r>
        <w:t>99,993</w:t>
      </w:r>
      <w:r>
        <w:rPr>
          <w:cs/>
        </w:rPr>
        <w:t xml:space="preserve"> หุ้น คิดเป็นร้อยละ </w:t>
      </w:r>
      <w:r>
        <w:t>99</w:t>
      </w:r>
      <w:r w:rsidRPr="00DE3D1E">
        <w:rPr>
          <w:cs/>
        </w:rPr>
        <w:t>.</w:t>
      </w:r>
      <w:r>
        <w:t>99</w:t>
      </w:r>
      <w:r>
        <w:rPr>
          <w:cs/>
        </w:rPr>
        <w:t xml:space="preserve"> ของทุนชำระแล้ว</w:t>
      </w:r>
      <w:r w:rsidRPr="00DE3D1E">
        <w:rPr>
          <w:cs/>
        </w:rPr>
        <w:t xml:space="preserve">ในราคาหุ้นละ </w:t>
      </w:r>
      <w:r>
        <w:t>1,184.60</w:t>
      </w:r>
      <w:r w:rsidRPr="00DE3D1E">
        <w:rPr>
          <w:cs/>
        </w:rPr>
        <w:t xml:space="preserve"> บาท เป็นจำนวนเงิน </w:t>
      </w:r>
      <w:r>
        <w:t>118.45</w:t>
      </w:r>
      <w:r>
        <w:rPr>
          <w:rFonts w:hint="cs"/>
          <w:cs/>
        </w:rPr>
        <w:t>ล้าน</w:t>
      </w:r>
      <w:r w:rsidRPr="00DE3D1E">
        <w:rPr>
          <w:cs/>
        </w:rPr>
        <w:t>บาท</w:t>
      </w:r>
      <w:r>
        <w:rPr>
          <w:rFonts w:hint="cs"/>
          <w:cs/>
        </w:rPr>
        <w:t>ให้กับ</w:t>
      </w:r>
      <w:r w:rsidRPr="00DE3D1E">
        <w:rPr>
          <w:cs/>
        </w:rPr>
        <w:t>บริษัท</w:t>
      </w:r>
      <w:r>
        <w:rPr>
          <w:rFonts w:hint="cs"/>
          <w:cs/>
        </w:rPr>
        <w:t>ใหญ่</w:t>
      </w:r>
      <w:r w:rsidRPr="00DE3D1E">
        <w:rPr>
          <w:cs/>
        </w:rPr>
        <w:t>ส่งผลให้บริษัท</w:t>
      </w:r>
      <w:r>
        <w:rPr>
          <w:rFonts w:hint="cs"/>
          <w:cs/>
        </w:rPr>
        <w:t>สูญเสียอำนาจการควบคุม</w:t>
      </w:r>
      <w:r w:rsidRPr="00DE3D1E">
        <w:rPr>
          <w:cs/>
        </w:rPr>
        <w:t>บริษัท</w:t>
      </w:r>
      <w:r>
        <w:rPr>
          <w:rFonts w:hint="cs"/>
          <w:cs/>
        </w:rPr>
        <w:t>ดังกล่าว</w:t>
      </w:r>
    </w:p>
    <w:p w:rsidR="00C17744" w:rsidRDefault="00C17744" w:rsidP="00C17744">
      <w:pPr>
        <w:pStyle w:val="ListParagraph"/>
      </w:pPr>
    </w:p>
    <w:p w:rsidR="00C17744" w:rsidRDefault="00C17744" w:rsidP="00C17744">
      <w:pPr>
        <w:pStyle w:val="Bo-C1Content"/>
        <w:numPr>
          <w:ilvl w:val="0"/>
          <w:numId w:val="11"/>
        </w:numPr>
        <w:tabs>
          <w:tab w:val="left" w:pos="810"/>
        </w:tabs>
        <w:ind w:left="810" w:right="-45" w:hanging="271"/>
      </w:pPr>
      <w:r w:rsidRPr="000D7913">
        <w:rPr>
          <w:rFonts w:hint="cs"/>
          <w:cs/>
        </w:rPr>
        <w:t>ขายเงินลงทุน</w:t>
      </w:r>
      <w:r w:rsidRPr="000D7913">
        <w:rPr>
          <w:cs/>
        </w:rPr>
        <w:t xml:space="preserve">ในบริษัท </w:t>
      </w:r>
      <w:r w:rsidRPr="000D7913">
        <w:rPr>
          <w:rFonts w:hint="cs"/>
          <w:cs/>
        </w:rPr>
        <w:t>ทีพีไอ บริการ</w:t>
      </w:r>
      <w:r w:rsidRPr="000D7913">
        <w:rPr>
          <w:cs/>
        </w:rPr>
        <w:t xml:space="preserve"> จำกัด โดยการขายหุ้น </w:t>
      </w:r>
      <w:r w:rsidRPr="000D7913">
        <w:t>5,100</w:t>
      </w:r>
      <w:r w:rsidRPr="000D7913">
        <w:rPr>
          <w:cs/>
        </w:rPr>
        <w:t xml:space="preserve"> หุ้น คิดเป็นร้อยละ</w:t>
      </w:r>
      <w:r w:rsidRPr="000D7913">
        <w:t xml:space="preserve"> 51.00</w:t>
      </w:r>
      <w:r w:rsidRPr="000D7913">
        <w:rPr>
          <w:cs/>
        </w:rPr>
        <w:t xml:space="preserve"> ของทุนชำระแล้ว </w:t>
      </w:r>
      <w:r w:rsidRPr="000D7913">
        <w:rPr>
          <w:cs/>
        </w:rPr>
        <w:br/>
        <w:t>ในราคาหุ้นละ</w:t>
      </w:r>
      <w:r w:rsidRPr="000D7913">
        <w:t xml:space="preserve"> 168.12</w:t>
      </w:r>
      <w:r w:rsidRPr="000D7913">
        <w:rPr>
          <w:cs/>
        </w:rPr>
        <w:t xml:space="preserve"> บาท เป็นจำนวนเงิน</w:t>
      </w:r>
      <w:r w:rsidRPr="000D7913">
        <w:t xml:space="preserve"> 0.86</w:t>
      </w:r>
      <w:r w:rsidRPr="000D7913">
        <w:rPr>
          <w:rFonts w:hint="cs"/>
          <w:cs/>
        </w:rPr>
        <w:t>ล้าน</w:t>
      </w:r>
      <w:r w:rsidRPr="000D7913">
        <w:rPr>
          <w:cs/>
        </w:rPr>
        <w:t>บาท</w:t>
      </w:r>
      <w:r w:rsidRPr="000D7913">
        <w:rPr>
          <w:rFonts w:hint="cs"/>
          <w:cs/>
        </w:rPr>
        <w:t>ให้กับ</w:t>
      </w:r>
      <w:r w:rsidRPr="000D7913">
        <w:rPr>
          <w:cs/>
        </w:rPr>
        <w:t>บริษัท</w:t>
      </w:r>
      <w:r w:rsidRPr="000D7913">
        <w:rPr>
          <w:rFonts w:hint="cs"/>
          <w:cs/>
        </w:rPr>
        <w:t>ใหญ่</w:t>
      </w:r>
      <w:r w:rsidRPr="000D7913">
        <w:rPr>
          <w:cs/>
        </w:rPr>
        <w:t>ส่งผลให้บริษัท</w:t>
      </w:r>
      <w:r w:rsidRPr="000D7913">
        <w:rPr>
          <w:rFonts w:hint="cs"/>
          <w:cs/>
        </w:rPr>
        <w:t>สูญเสียอำนาจการควบคุม</w:t>
      </w:r>
      <w:r w:rsidRPr="000D7913">
        <w:rPr>
          <w:cs/>
        </w:rPr>
        <w:t>บริษัท</w:t>
      </w:r>
      <w:r w:rsidRPr="000D7913">
        <w:rPr>
          <w:rFonts w:hint="cs"/>
          <w:cs/>
        </w:rPr>
        <w:t>ดังกล่าว</w:t>
      </w:r>
    </w:p>
    <w:p w:rsidR="00C17744" w:rsidRPr="009648D0" w:rsidRDefault="00C17744" w:rsidP="00C17744">
      <w:pPr>
        <w:rPr>
          <w:rFonts w:ascii="Angsana New" w:hAnsi="Angsana New"/>
          <w:sz w:val="20"/>
          <w:szCs w:val="20"/>
          <w:lang w:val="en-US"/>
        </w:rPr>
      </w:pPr>
    </w:p>
    <w:p w:rsidR="00C17744" w:rsidRPr="00B670FC" w:rsidRDefault="00C17744" w:rsidP="007543F3">
      <w:pPr>
        <w:pStyle w:val="Bo-Blankline"/>
        <w:jc w:val="thaiDistribute"/>
        <w:rPr>
          <w:sz w:val="30"/>
          <w:szCs w:val="30"/>
          <w:lang w:val="en-US"/>
        </w:rPr>
      </w:pPr>
      <w:r w:rsidRPr="00B670FC">
        <w:rPr>
          <w:sz w:val="30"/>
          <w:szCs w:val="30"/>
          <w:cs/>
          <w:lang w:val="en-US"/>
        </w:rPr>
        <w:lastRenderedPageBreak/>
        <w:t xml:space="preserve">บริษัทรับรู้ผลขาดทุนจากการจำหน่ายเงินลงทุนในบริษัทย่อยจำนวน </w:t>
      </w:r>
      <w:r w:rsidRPr="00B670FC">
        <w:rPr>
          <w:sz w:val="30"/>
          <w:szCs w:val="30"/>
          <w:lang w:val="en-US"/>
        </w:rPr>
        <w:t xml:space="preserve">537.07 </w:t>
      </w:r>
      <w:r w:rsidRPr="00B670FC">
        <w:rPr>
          <w:sz w:val="30"/>
          <w:szCs w:val="30"/>
          <w:cs/>
          <w:lang w:val="en-US"/>
        </w:rPr>
        <w:t>ล้านบาทในกำไรหรือขาดทุนในงบการเงินเฉพาะกิจการสำหรับ</w:t>
      </w:r>
      <w:r>
        <w:rPr>
          <w:rFonts w:hint="cs"/>
          <w:sz w:val="30"/>
          <w:szCs w:val="30"/>
          <w:cs/>
          <w:lang w:val="en-US"/>
        </w:rPr>
        <w:t>ปี</w:t>
      </w:r>
      <w:r w:rsidRPr="00B670FC">
        <w:rPr>
          <w:sz w:val="30"/>
          <w:szCs w:val="30"/>
          <w:cs/>
          <w:lang w:val="en-US"/>
        </w:rPr>
        <w:t xml:space="preserve">สิ้นสุดวันที่ </w:t>
      </w:r>
      <w:r>
        <w:rPr>
          <w:sz w:val="30"/>
          <w:szCs w:val="30"/>
          <w:lang w:val="en-US"/>
        </w:rPr>
        <w:t>31</w:t>
      </w:r>
      <w:r>
        <w:rPr>
          <w:rFonts w:hint="cs"/>
          <w:sz w:val="30"/>
          <w:szCs w:val="30"/>
          <w:cs/>
          <w:lang w:val="en-US"/>
        </w:rPr>
        <w:t>ธันวาคม</w:t>
      </w:r>
      <w:r w:rsidRPr="00B670FC">
        <w:rPr>
          <w:sz w:val="30"/>
          <w:szCs w:val="30"/>
          <w:lang w:val="en-US"/>
        </w:rPr>
        <w:t>2558</w:t>
      </w:r>
    </w:p>
    <w:p w:rsidR="00C17744" w:rsidRPr="00D972A3" w:rsidRDefault="00C17744" w:rsidP="00C17744">
      <w:pPr>
        <w:pStyle w:val="Bo-Blankline"/>
      </w:pPr>
    </w:p>
    <w:p w:rsidR="00C17744" w:rsidRDefault="00C17744" w:rsidP="00C177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972A3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:rsidR="006F68E8" w:rsidRDefault="006F68E8" w:rsidP="007849D5">
      <w:pPr>
        <w:pStyle w:val="Bo-Blankline"/>
      </w:pPr>
    </w:p>
    <w:tbl>
      <w:tblPr>
        <w:tblW w:w="9180" w:type="dxa"/>
        <w:tblInd w:w="450" w:type="dxa"/>
        <w:tblLook w:val="01E0"/>
      </w:tblPr>
      <w:tblGrid>
        <w:gridCol w:w="6660"/>
        <w:gridCol w:w="1080"/>
        <w:gridCol w:w="1440"/>
      </w:tblGrid>
      <w:tr w:rsidR="006F68E8" w:rsidRPr="005654C0" w:rsidTr="0089468F">
        <w:tc>
          <w:tcPr>
            <w:tcW w:w="6660" w:type="dxa"/>
          </w:tcPr>
          <w:p w:rsidR="006F68E8" w:rsidRPr="005654C0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1080" w:type="dxa"/>
          </w:tcPr>
          <w:p w:rsidR="006F68E8" w:rsidRPr="005654C0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F68E8" w:rsidRPr="00E16164" w:rsidRDefault="006F68E8" w:rsidP="00B17401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1616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68E8" w:rsidRPr="005654C0" w:rsidTr="0089468F">
        <w:tc>
          <w:tcPr>
            <w:tcW w:w="6660" w:type="dxa"/>
          </w:tcPr>
          <w:p w:rsidR="006F68E8" w:rsidRPr="00FE1240" w:rsidRDefault="006F68E8" w:rsidP="006F68E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E12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FE12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6F68E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31</w:t>
            </w:r>
            <w:r w:rsidRPr="006F68E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6F68E8" w:rsidRPr="00E830FE" w:rsidRDefault="006F68E8" w:rsidP="00B1740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30F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:rsidR="006F68E8" w:rsidRPr="00E830FE" w:rsidRDefault="006F68E8" w:rsidP="00B1740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2558</w:t>
            </w:r>
          </w:p>
        </w:tc>
      </w:tr>
      <w:tr w:rsidR="006F68E8" w:rsidRPr="005654C0" w:rsidTr="0089468F">
        <w:tc>
          <w:tcPr>
            <w:tcW w:w="6660" w:type="dxa"/>
          </w:tcPr>
          <w:p w:rsidR="006F68E8" w:rsidRPr="005654C0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F68E8" w:rsidRPr="00E830FE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F68E8" w:rsidRPr="00E830FE" w:rsidRDefault="006F68E8" w:rsidP="00B1740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30F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830F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830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68E8" w:rsidRPr="007436C9" w:rsidTr="0089468F">
        <w:tc>
          <w:tcPr>
            <w:tcW w:w="6660" w:type="dxa"/>
            <w:vAlign w:val="bottom"/>
          </w:tcPr>
          <w:p w:rsidR="006F68E8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12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080" w:type="dxa"/>
          </w:tcPr>
          <w:p w:rsidR="006F68E8" w:rsidRPr="00E830FE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F68E8" w:rsidRPr="00E830FE" w:rsidRDefault="006F68E8" w:rsidP="00B1740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68E8" w:rsidRPr="007436C9" w:rsidTr="0089468F">
        <w:tc>
          <w:tcPr>
            <w:tcW w:w="6660" w:type="dxa"/>
            <w:vAlign w:val="bottom"/>
          </w:tcPr>
          <w:p w:rsidR="006F68E8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E124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</w:tcPr>
          <w:p w:rsidR="006F68E8" w:rsidRPr="00E830FE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6F68E8" w:rsidRPr="00E830FE" w:rsidRDefault="006F68E8" w:rsidP="00B174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09195D">
              <w:rPr>
                <w:rFonts w:ascii="Angsana New" w:hAnsi="Angsana New"/>
                <w:sz w:val="30"/>
                <w:szCs w:val="30"/>
              </w:rPr>
              <w:t>6,745,535</w:t>
            </w:r>
          </w:p>
        </w:tc>
      </w:tr>
      <w:tr w:rsidR="006F68E8" w:rsidRPr="007436C9" w:rsidTr="0089468F">
        <w:tc>
          <w:tcPr>
            <w:tcW w:w="6660" w:type="dxa"/>
            <w:vAlign w:val="bottom"/>
          </w:tcPr>
          <w:p w:rsidR="006F68E8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E1240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</w:tcPr>
          <w:p w:rsidR="006F68E8" w:rsidRPr="00E830FE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F68E8" w:rsidRPr="00E830FE" w:rsidRDefault="006F68E8" w:rsidP="00B174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195D">
              <w:rPr>
                <w:rFonts w:ascii="Angsana New" w:hAnsi="Angsana New"/>
                <w:sz w:val="30"/>
                <w:szCs w:val="30"/>
                <w:lang w:val="en-US"/>
              </w:rPr>
              <w:t>(6,713,157)</w:t>
            </w:r>
          </w:p>
        </w:tc>
      </w:tr>
      <w:tr w:rsidR="006F68E8" w:rsidRPr="007436C9" w:rsidTr="0089468F">
        <w:tc>
          <w:tcPr>
            <w:tcW w:w="6660" w:type="dxa"/>
            <w:vAlign w:val="bottom"/>
          </w:tcPr>
          <w:p w:rsidR="006F68E8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1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080" w:type="dxa"/>
          </w:tcPr>
          <w:p w:rsidR="006F68E8" w:rsidRPr="00E830FE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8E8" w:rsidRPr="00E830FE" w:rsidRDefault="006F68E8" w:rsidP="00B174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32,378</w:t>
            </w:r>
          </w:p>
        </w:tc>
      </w:tr>
      <w:tr w:rsidR="006F68E8" w:rsidRPr="007436C9" w:rsidTr="0089468F">
        <w:tc>
          <w:tcPr>
            <w:tcW w:w="6660" w:type="dxa"/>
            <w:vAlign w:val="bottom"/>
          </w:tcPr>
          <w:p w:rsidR="006F68E8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E1240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:rsidR="006F68E8" w:rsidRPr="00E830FE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F68E8" w:rsidRPr="00E830FE" w:rsidRDefault="006F68E8" w:rsidP="00B174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(41,840)</w:t>
            </w:r>
          </w:p>
        </w:tc>
      </w:tr>
      <w:tr w:rsidR="006F68E8" w:rsidRPr="007436C9" w:rsidTr="0089468F">
        <w:tc>
          <w:tcPr>
            <w:tcW w:w="6660" w:type="dxa"/>
            <w:vAlign w:val="bottom"/>
          </w:tcPr>
          <w:p w:rsidR="006F68E8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1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  <w:r w:rsidRPr="008621D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621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1080" w:type="dxa"/>
          </w:tcPr>
          <w:p w:rsidR="006F68E8" w:rsidRPr="00E830FE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8E8" w:rsidRPr="00E830FE" w:rsidRDefault="006F68E8" w:rsidP="00B174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(9,462)</w:t>
            </w:r>
          </w:p>
        </w:tc>
      </w:tr>
      <w:tr w:rsidR="006F68E8" w:rsidRPr="007436C9" w:rsidTr="0089468F">
        <w:tc>
          <w:tcPr>
            <w:tcW w:w="6660" w:type="dxa"/>
            <w:vAlign w:val="bottom"/>
          </w:tcPr>
          <w:p w:rsidR="006F68E8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E1240">
              <w:rPr>
                <w:rFonts w:ascii="Angsana New" w:hAnsi="Angsana New"/>
                <w:sz w:val="30"/>
                <w:szCs w:val="30"/>
                <w:cs/>
              </w:rPr>
              <w:t>ภาษีเงินได้ของกำไรจากการจำหน่ายการดำเนินงานที่ยกเลิก</w:t>
            </w:r>
          </w:p>
        </w:tc>
        <w:tc>
          <w:tcPr>
            <w:tcW w:w="1080" w:type="dxa"/>
          </w:tcPr>
          <w:p w:rsidR="006F68E8" w:rsidRPr="00E830FE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F68E8" w:rsidRPr="00E830FE" w:rsidRDefault="006F68E8" w:rsidP="00B174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F68E8" w:rsidRPr="007436C9" w:rsidTr="0089468F">
        <w:tc>
          <w:tcPr>
            <w:tcW w:w="6660" w:type="dxa"/>
            <w:vAlign w:val="bottom"/>
          </w:tcPr>
          <w:p w:rsidR="006F68E8" w:rsidRDefault="006F68E8" w:rsidP="006F68E8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8621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:rsidR="006F68E8" w:rsidRPr="00E830FE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F68E8" w:rsidRPr="00454E7A" w:rsidRDefault="006F68E8" w:rsidP="00B174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(9,462)</w:t>
            </w:r>
          </w:p>
        </w:tc>
      </w:tr>
      <w:tr w:rsidR="006F68E8" w:rsidRPr="007436C9" w:rsidTr="0089468F">
        <w:tc>
          <w:tcPr>
            <w:tcW w:w="6660" w:type="dxa"/>
          </w:tcPr>
          <w:p w:rsidR="006F68E8" w:rsidRPr="00250B66" w:rsidRDefault="006F68E8" w:rsidP="00B17401">
            <w:pPr>
              <w:pStyle w:val="BodyText"/>
              <w:keepNext/>
              <w:tabs>
                <w:tab w:val="center" w:pos="4536"/>
                <w:tab w:val="right" w:pos="9072"/>
              </w:tabs>
              <w:spacing w:after="0"/>
              <w:jc w:val="thaiDistribute"/>
              <w:outlineLvl w:val="1"/>
              <w:rPr>
                <w:rFonts w:ascii="Angsana New" w:hAnsi="Angsana New"/>
                <w:b/>
                <w:i/>
                <w:iCs/>
                <w:color w:val="0000FF"/>
                <w:sz w:val="16"/>
                <w:szCs w:val="16"/>
              </w:rPr>
            </w:pPr>
          </w:p>
        </w:tc>
        <w:tc>
          <w:tcPr>
            <w:tcW w:w="1080" w:type="dxa"/>
          </w:tcPr>
          <w:p w:rsidR="006F68E8" w:rsidRPr="00E830FE" w:rsidRDefault="006F68E8" w:rsidP="00B17401">
            <w:pPr>
              <w:pStyle w:val="BodyText"/>
              <w:keepNext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outlineLvl w:val="1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6F68E8" w:rsidRPr="00E830FE" w:rsidRDefault="006F68E8" w:rsidP="00B17401">
            <w:pPr>
              <w:keepNext/>
              <w:tabs>
                <w:tab w:val="decimal" w:pos="1062"/>
              </w:tabs>
              <w:outlineLvl w:val="1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F68E8" w:rsidRPr="00BA6B95" w:rsidTr="0089468F">
        <w:tc>
          <w:tcPr>
            <w:tcW w:w="6660" w:type="dxa"/>
            <w:vAlign w:val="bottom"/>
          </w:tcPr>
          <w:p w:rsidR="006F68E8" w:rsidRPr="00FE1240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FE1240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</w:t>
            </w:r>
            <w:r w:rsidRPr="006800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</w:tcPr>
          <w:p w:rsidR="006F68E8" w:rsidRPr="00A61C5F" w:rsidRDefault="007A0895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94C6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2</w:t>
            </w:r>
            <w:r w:rsidR="00EE7E3B" w:rsidRPr="00B631A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6F68E8" w:rsidRPr="00BA6B95" w:rsidRDefault="006F68E8" w:rsidP="00B174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6B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(0.002)</w:t>
            </w:r>
          </w:p>
        </w:tc>
      </w:tr>
    </w:tbl>
    <w:p w:rsidR="006F68E8" w:rsidRDefault="006F68E8"/>
    <w:tbl>
      <w:tblPr>
        <w:tblW w:w="9189" w:type="dxa"/>
        <w:tblInd w:w="450" w:type="dxa"/>
        <w:tblLook w:val="01E0"/>
      </w:tblPr>
      <w:tblGrid>
        <w:gridCol w:w="5609"/>
        <w:gridCol w:w="871"/>
        <w:gridCol w:w="809"/>
        <w:gridCol w:w="450"/>
        <w:gridCol w:w="1450"/>
      </w:tblGrid>
      <w:tr w:rsidR="006F68E8" w:rsidRPr="007436C9" w:rsidTr="0089468F">
        <w:tc>
          <w:tcPr>
            <w:tcW w:w="5609" w:type="dxa"/>
            <w:vAlign w:val="bottom"/>
          </w:tcPr>
          <w:p w:rsidR="006F68E8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12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871" w:type="dxa"/>
          </w:tcPr>
          <w:p w:rsidR="006F68E8" w:rsidRPr="00FE1240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6F68E8" w:rsidRPr="00FE1240" w:rsidRDefault="006F68E8" w:rsidP="00B1740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6F68E8" w:rsidRPr="00FE1240" w:rsidRDefault="006F68E8" w:rsidP="00B17401">
            <w:pPr>
              <w:tabs>
                <w:tab w:val="center" w:pos="4536"/>
                <w:tab w:val="right" w:pos="90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50" w:type="dxa"/>
            <w:vAlign w:val="bottom"/>
          </w:tcPr>
          <w:p w:rsidR="006F68E8" w:rsidRPr="00E830FE" w:rsidRDefault="006F68E8" w:rsidP="00B174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68E8" w:rsidRPr="007436C9" w:rsidTr="0089468F">
        <w:tc>
          <w:tcPr>
            <w:tcW w:w="5609" w:type="dxa"/>
            <w:vAlign w:val="bottom"/>
          </w:tcPr>
          <w:p w:rsidR="006F68E8" w:rsidRPr="00FE1240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</w:t>
            </w:r>
            <w:r w:rsidRPr="00FE1240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871" w:type="dxa"/>
          </w:tcPr>
          <w:p w:rsidR="006F68E8" w:rsidRPr="00FE1240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6F68E8" w:rsidRPr="00FE1240" w:rsidRDefault="006F68E8" w:rsidP="00B1740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6F68E8" w:rsidRPr="00FE1240" w:rsidRDefault="006F68E8" w:rsidP="00B17401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:rsidR="006F68E8" w:rsidRPr="00B670FC" w:rsidRDefault="006F68E8" w:rsidP="00B17401">
            <w:pPr>
              <w:tabs>
                <w:tab w:val="decimal" w:pos="116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70FC">
              <w:rPr>
                <w:rFonts w:ascii="Angsana New" w:hAnsi="Angsana New"/>
                <w:sz w:val="30"/>
                <w:szCs w:val="30"/>
              </w:rPr>
              <w:t>343,638</w:t>
            </w:r>
          </w:p>
        </w:tc>
      </w:tr>
      <w:tr w:rsidR="006F68E8" w:rsidRPr="007436C9" w:rsidTr="0089468F">
        <w:tc>
          <w:tcPr>
            <w:tcW w:w="5609" w:type="dxa"/>
            <w:vAlign w:val="bottom"/>
          </w:tcPr>
          <w:p w:rsidR="006F68E8" w:rsidRPr="00FE1240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</w:t>
            </w:r>
            <w:r w:rsidRPr="00FE1240">
              <w:rPr>
                <w:rFonts w:ascii="Angsana New" w:hAnsi="Angsana New"/>
                <w:sz w:val="30"/>
                <w:szCs w:val="30"/>
                <w:cs/>
              </w:rPr>
              <w:t>จากกิจกรรมลงทุน</w:t>
            </w:r>
          </w:p>
        </w:tc>
        <w:tc>
          <w:tcPr>
            <w:tcW w:w="871" w:type="dxa"/>
          </w:tcPr>
          <w:p w:rsidR="006F68E8" w:rsidRPr="00FE1240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6F68E8" w:rsidRPr="00FE1240" w:rsidRDefault="006F68E8" w:rsidP="00B1740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:rsidR="006F68E8" w:rsidRPr="00FE1240" w:rsidRDefault="006F68E8" w:rsidP="00B17401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:rsidR="006F68E8" w:rsidRPr="00B670FC" w:rsidRDefault="006F68E8" w:rsidP="00B17401">
            <w:pPr>
              <w:tabs>
                <w:tab w:val="decimal" w:pos="116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70FC">
              <w:rPr>
                <w:rFonts w:ascii="Angsana New" w:hAnsi="Angsana New"/>
                <w:sz w:val="30"/>
                <w:szCs w:val="30"/>
              </w:rPr>
              <w:t>224,651</w:t>
            </w:r>
          </w:p>
        </w:tc>
      </w:tr>
      <w:tr w:rsidR="006F68E8" w:rsidRPr="007436C9" w:rsidTr="0089468F">
        <w:tc>
          <w:tcPr>
            <w:tcW w:w="5609" w:type="dxa"/>
            <w:vAlign w:val="bottom"/>
          </w:tcPr>
          <w:p w:rsidR="006F68E8" w:rsidRPr="00FE1240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เงินสดสุทธิใช้ไปใน</w:t>
            </w:r>
            <w:r w:rsidRPr="00FE1240">
              <w:rPr>
                <w:rFonts w:ascii="Angsana New" w:hAnsi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871" w:type="dxa"/>
          </w:tcPr>
          <w:p w:rsidR="006F68E8" w:rsidRPr="00FE1240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:rsidR="006F68E8" w:rsidRPr="00FE1240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:rsidR="006F68E8" w:rsidRPr="00FE1240" w:rsidRDefault="006F68E8" w:rsidP="00B17401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8E8" w:rsidRPr="00B670FC" w:rsidRDefault="006F68E8" w:rsidP="00B17401">
            <w:pPr>
              <w:tabs>
                <w:tab w:val="decimal" w:pos="116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70FC">
              <w:rPr>
                <w:rFonts w:ascii="Angsana New" w:hAnsi="Angsana New"/>
                <w:sz w:val="30"/>
                <w:szCs w:val="30"/>
              </w:rPr>
              <w:t>(538,864)</w:t>
            </w:r>
          </w:p>
        </w:tc>
      </w:tr>
      <w:tr w:rsidR="006F68E8" w:rsidRPr="007436C9" w:rsidTr="0089468F">
        <w:tc>
          <w:tcPr>
            <w:tcW w:w="5609" w:type="dxa"/>
            <w:vAlign w:val="bottom"/>
          </w:tcPr>
          <w:p w:rsidR="006F68E8" w:rsidRDefault="006F68E8" w:rsidP="00B1740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เงินสดสุทธิได้มาจาก</w:t>
            </w:r>
            <w:r w:rsidRPr="00FE12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871" w:type="dxa"/>
          </w:tcPr>
          <w:p w:rsidR="006F68E8" w:rsidRPr="00FE1240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:rsidR="006F68E8" w:rsidRPr="00FE1240" w:rsidRDefault="006F68E8" w:rsidP="00B1740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:rsidR="006F68E8" w:rsidRPr="00FE1240" w:rsidRDefault="006F68E8" w:rsidP="00B17401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F68E8" w:rsidRPr="00B670FC" w:rsidRDefault="006F68E8" w:rsidP="00B17401">
            <w:pPr>
              <w:tabs>
                <w:tab w:val="decimal" w:pos="116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0FC">
              <w:rPr>
                <w:rFonts w:ascii="Angsana New" w:hAnsi="Angsana New"/>
                <w:b/>
                <w:bCs/>
                <w:sz w:val="30"/>
                <w:szCs w:val="30"/>
              </w:rPr>
              <w:t>29,425</w:t>
            </w:r>
          </w:p>
        </w:tc>
      </w:tr>
      <w:tr w:rsidR="006F68E8" w:rsidRPr="009F3829" w:rsidTr="0089468F">
        <w:tc>
          <w:tcPr>
            <w:tcW w:w="5609" w:type="dxa"/>
            <w:vAlign w:val="bottom"/>
          </w:tcPr>
          <w:p w:rsidR="006F68E8" w:rsidRPr="009F3829" w:rsidRDefault="006F68E8" w:rsidP="00B17401">
            <w:pPr>
              <w:keepNext/>
              <w:tabs>
                <w:tab w:val="center" w:pos="4536"/>
                <w:tab w:val="right" w:pos="9072"/>
              </w:tabs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</w:tcPr>
          <w:p w:rsidR="006F68E8" w:rsidRPr="009F3829" w:rsidRDefault="006F68E8" w:rsidP="00B17401">
            <w:pPr>
              <w:pStyle w:val="BodyText"/>
              <w:keepNext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:rsidR="006F68E8" w:rsidRPr="009F3829" w:rsidRDefault="006F68E8" w:rsidP="00B17401">
            <w:pPr>
              <w:pStyle w:val="acctfourfigures"/>
              <w:keepNext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outlineLvl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6F68E8" w:rsidRPr="009F3829" w:rsidRDefault="006F68E8" w:rsidP="00B17401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50" w:type="dxa"/>
            <w:vAlign w:val="bottom"/>
          </w:tcPr>
          <w:p w:rsidR="006F68E8" w:rsidRPr="009F3829" w:rsidRDefault="006F68E8" w:rsidP="00B17401">
            <w:pPr>
              <w:pStyle w:val="acctfourfigures"/>
              <w:keepNext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outlineLvl w:val="1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</w:tbl>
    <w:p w:rsidR="001A60CF" w:rsidRDefault="001A60CF">
      <w:r>
        <w:br w:type="page"/>
      </w:r>
    </w:p>
    <w:tbl>
      <w:tblPr>
        <w:tblW w:w="9068" w:type="dxa"/>
        <w:tblInd w:w="558" w:type="dxa"/>
        <w:tblLook w:val="01E0"/>
      </w:tblPr>
      <w:tblGrid>
        <w:gridCol w:w="5518"/>
        <w:gridCol w:w="494"/>
        <w:gridCol w:w="270"/>
        <w:gridCol w:w="1170"/>
        <w:gridCol w:w="1616"/>
      </w:tblGrid>
      <w:tr w:rsidR="0050027A" w:rsidRPr="005736E3" w:rsidTr="0089468F">
        <w:tc>
          <w:tcPr>
            <w:tcW w:w="5518" w:type="dxa"/>
            <w:shd w:val="clear" w:color="auto" w:fill="auto"/>
          </w:tcPr>
          <w:p w:rsidR="0050027A" w:rsidRPr="005736E3" w:rsidRDefault="0050027A" w:rsidP="009443E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494" w:type="dxa"/>
            <w:shd w:val="clear" w:color="auto" w:fill="auto"/>
          </w:tcPr>
          <w:p w:rsidR="0050027A" w:rsidRPr="005736E3" w:rsidRDefault="0050027A" w:rsidP="009443E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0027A" w:rsidRPr="005736E3" w:rsidRDefault="0050027A" w:rsidP="009443E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0027A" w:rsidRPr="005736E3" w:rsidRDefault="0050027A" w:rsidP="009443E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:rsidR="0050027A" w:rsidRPr="005736E3" w:rsidRDefault="0050027A" w:rsidP="009443E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736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027A" w:rsidRPr="005736E3" w:rsidTr="0089468F">
        <w:tc>
          <w:tcPr>
            <w:tcW w:w="5518" w:type="dxa"/>
            <w:shd w:val="clear" w:color="auto" w:fill="auto"/>
          </w:tcPr>
          <w:p w:rsidR="0050027A" w:rsidRPr="005736E3" w:rsidRDefault="0050027A" w:rsidP="009443E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0027A" w:rsidRPr="005736E3" w:rsidRDefault="0050027A" w:rsidP="009443E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0027A" w:rsidRPr="005736E3" w:rsidRDefault="0050027A" w:rsidP="009443E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0027A" w:rsidRPr="005736E3" w:rsidRDefault="0050027A" w:rsidP="009443E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:rsidR="0050027A" w:rsidRPr="005736E3" w:rsidRDefault="0050027A" w:rsidP="009443E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736E3">
              <w:rPr>
                <w:rFonts w:ascii="Angsana New" w:hAnsi="Angsana New"/>
                <w:b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50027A" w:rsidRPr="005736E3" w:rsidTr="0089468F">
        <w:tc>
          <w:tcPr>
            <w:tcW w:w="5518" w:type="dxa"/>
            <w:shd w:val="clear" w:color="auto" w:fill="auto"/>
          </w:tcPr>
          <w:p w:rsidR="0050027A" w:rsidRPr="005736E3" w:rsidRDefault="0050027A" w:rsidP="009443E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:rsidR="0050027A" w:rsidRPr="005736E3" w:rsidRDefault="0050027A" w:rsidP="009443E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0027A" w:rsidRPr="005736E3" w:rsidRDefault="0050027A" w:rsidP="009443E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0027A" w:rsidRPr="005736E3" w:rsidRDefault="0050027A" w:rsidP="009443E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:rsidR="0050027A" w:rsidRPr="005736E3" w:rsidRDefault="0050027A" w:rsidP="0050027A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736E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736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736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027A" w:rsidRPr="005736E3" w:rsidTr="0089468F">
        <w:tc>
          <w:tcPr>
            <w:tcW w:w="5518" w:type="dxa"/>
            <w:shd w:val="clear" w:color="auto" w:fill="auto"/>
            <w:vAlign w:val="bottom"/>
          </w:tcPr>
          <w:p w:rsidR="0050027A" w:rsidRPr="005736E3" w:rsidRDefault="0050027A" w:rsidP="005736E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6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ผลกระทบจากการจำหน่ายต่อฐานะการเงินของกลุ่มบริษัท</w:t>
            </w:r>
          </w:p>
        </w:tc>
        <w:tc>
          <w:tcPr>
            <w:tcW w:w="494" w:type="dxa"/>
            <w:shd w:val="clear" w:color="auto" w:fill="auto"/>
          </w:tcPr>
          <w:p w:rsidR="0050027A" w:rsidRPr="005736E3" w:rsidRDefault="0050027A" w:rsidP="005736E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0027A" w:rsidRPr="005736E3" w:rsidRDefault="0050027A" w:rsidP="005736E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0027A" w:rsidRPr="005736E3" w:rsidRDefault="0050027A" w:rsidP="005736E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50027A" w:rsidRPr="005736E3" w:rsidRDefault="0050027A" w:rsidP="005736E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7471" w:rsidRPr="005736E3" w:rsidTr="0089468F">
        <w:tc>
          <w:tcPr>
            <w:tcW w:w="5518" w:type="dxa"/>
            <w:shd w:val="clear" w:color="auto" w:fill="auto"/>
            <w:vAlign w:val="bottom"/>
          </w:tcPr>
          <w:p w:rsidR="003E7471" w:rsidRPr="005736E3" w:rsidRDefault="003E7471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736E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94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5736E3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3E7471" w:rsidRPr="00F7287D" w:rsidRDefault="003E7471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183,68</w:t>
            </w:r>
            <w:r w:rsidR="00F7287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3E7471" w:rsidRPr="005736E3" w:rsidTr="0089468F">
        <w:tc>
          <w:tcPr>
            <w:tcW w:w="5518" w:type="dxa"/>
            <w:shd w:val="clear" w:color="auto" w:fill="auto"/>
            <w:vAlign w:val="bottom"/>
          </w:tcPr>
          <w:p w:rsidR="003E7471" w:rsidRPr="005736E3" w:rsidRDefault="003E7471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736E3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494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5736E3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3E7471" w:rsidRPr="003E7471" w:rsidRDefault="003E7471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(150,197)</w:t>
            </w:r>
          </w:p>
        </w:tc>
      </w:tr>
      <w:tr w:rsidR="003E7471" w:rsidRPr="005736E3" w:rsidTr="0089468F">
        <w:tc>
          <w:tcPr>
            <w:tcW w:w="5518" w:type="dxa"/>
            <w:shd w:val="clear" w:color="auto" w:fill="auto"/>
            <w:vAlign w:val="bottom"/>
          </w:tcPr>
          <w:p w:rsidR="003E7471" w:rsidRPr="005736E3" w:rsidRDefault="003E7471" w:rsidP="006F08C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F34C1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494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5736E3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3E7471" w:rsidRDefault="003E7471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51,920</w:t>
            </w:r>
          </w:p>
        </w:tc>
      </w:tr>
      <w:tr w:rsidR="003E7471" w:rsidRPr="005736E3" w:rsidTr="0089468F">
        <w:tc>
          <w:tcPr>
            <w:tcW w:w="5518" w:type="dxa"/>
            <w:shd w:val="clear" w:color="auto" w:fill="auto"/>
            <w:vAlign w:val="bottom"/>
          </w:tcPr>
          <w:p w:rsidR="003E7471" w:rsidRPr="005736E3" w:rsidRDefault="003E7471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736E3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94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5736E3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3E7471" w:rsidRPr="005736E3" w:rsidRDefault="003E7471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</w:t>
            </w:r>
            <w:r w:rsidR="006F1F89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F1F89"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  <w:tr w:rsidR="003E7471" w:rsidRPr="005736E3" w:rsidTr="0089468F">
        <w:tc>
          <w:tcPr>
            <w:tcW w:w="5518" w:type="dxa"/>
            <w:shd w:val="clear" w:color="auto" w:fill="auto"/>
            <w:vAlign w:val="bottom"/>
          </w:tcPr>
          <w:p w:rsidR="003E7471" w:rsidRPr="005736E3" w:rsidRDefault="003E7471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494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5736E3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3E7471" w:rsidRPr="005736E3" w:rsidRDefault="003E7471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310,088</w:t>
            </w:r>
          </w:p>
        </w:tc>
      </w:tr>
      <w:tr w:rsidR="003E7471" w:rsidRPr="005736E3" w:rsidTr="0089468F">
        <w:tc>
          <w:tcPr>
            <w:tcW w:w="5518" w:type="dxa"/>
            <w:shd w:val="clear" w:color="auto" w:fill="auto"/>
            <w:vAlign w:val="bottom"/>
          </w:tcPr>
          <w:p w:rsidR="003E7471" w:rsidRPr="005736E3" w:rsidRDefault="003E7471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736E3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94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5736E3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3E7471" w:rsidRPr="005736E3" w:rsidRDefault="003E7471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1,000,993</w:t>
            </w:r>
          </w:p>
        </w:tc>
      </w:tr>
      <w:tr w:rsidR="003E7471" w:rsidRPr="005736E3" w:rsidTr="0089468F">
        <w:tc>
          <w:tcPr>
            <w:tcW w:w="5518" w:type="dxa"/>
            <w:shd w:val="clear" w:color="auto" w:fill="auto"/>
            <w:vAlign w:val="bottom"/>
          </w:tcPr>
          <w:p w:rsidR="003E7471" w:rsidRPr="005736E3" w:rsidRDefault="003E7471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94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5736E3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3E7471" w:rsidRPr="003E7471" w:rsidRDefault="003E7471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24,144</w:t>
            </w:r>
          </w:p>
        </w:tc>
      </w:tr>
      <w:tr w:rsidR="003E7471" w:rsidRPr="005736E3" w:rsidTr="0089468F">
        <w:tc>
          <w:tcPr>
            <w:tcW w:w="5518" w:type="dxa"/>
            <w:shd w:val="clear" w:color="auto" w:fill="auto"/>
            <w:vAlign w:val="bottom"/>
          </w:tcPr>
          <w:p w:rsidR="003E7471" w:rsidRPr="005736E3" w:rsidRDefault="003E7471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736E3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494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5736E3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3E7471" w:rsidRDefault="003E7471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(1,599,21</w:t>
            </w:r>
            <w:r w:rsidR="006F1F8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7471" w:rsidRPr="005736E3" w:rsidTr="0089468F">
        <w:tc>
          <w:tcPr>
            <w:tcW w:w="5518" w:type="dxa"/>
            <w:shd w:val="clear" w:color="auto" w:fill="auto"/>
            <w:vAlign w:val="bottom"/>
          </w:tcPr>
          <w:p w:rsidR="003E7471" w:rsidRPr="005736E3" w:rsidRDefault="003E7471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494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5736E3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3E7471" w:rsidRPr="003E7471" w:rsidRDefault="003E7471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(673)</w:t>
            </w:r>
          </w:p>
        </w:tc>
      </w:tr>
      <w:tr w:rsidR="00192504" w:rsidRPr="005736E3" w:rsidTr="0089468F">
        <w:tc>
          <w:tcPr>
            <w:tcW w:w="5518" w:type="dxa"/>
            <w:shd w:val="clear" w:color="auto" w:fill="auto"/>
            <w:vAlign w:val="bottom"/>
          </w:tcPr>
          <w:p w:rsidR="00192504" w:rsidRDefault="00192504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ภาระผูกพันผลประโยชน์ตอบแทนพนักงาน</w:t>
            </w:r>
          </w:p>
        </w:tc>
        <w:tc>
          <w:tcPr>
            <w:tcW w:w="494" w:type="dxa"/>
            <w:shd w:val="clear" w:color="auto" w:fill="auto"/>
          </w:tcPr>
          <w:p w:rsidR="00192504" w:rsidRPr="005736E3" w:rsidRDefault="00192504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92504" w:rsidRPr="005736E3" w:rsidRDefault="00192504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92504" w:rsidRPr="005736E3" w:rsidRDefault="00192504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192504" w:rsidRPr="00192504" w:rsidRDefault="00192504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(11,700)</w:t>
            </w:r>
          </w:p>
        </w:tc>
      </w:tr>
      <w:tr w:rsidR="004F4440" w:rsidRPr="005736E3" w:rsidTr="0089468F">
        <w:tc>
          <w:tcPr>
            <w:tcW w:w="5518" w:type="dxa"/>
            <w:shd w:val="clear" w:color="auto" w:fill="auto"/>
            <w:vAlign w:val="bottom"/>
          </w:tcPr>
          <w:p w:rsidR="004F4440" w:rsidRPr="005736E3" w:rsidRDefault="004F4440" w:rsidP="008932C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494" w:type="dxa"/>
            <w:shd w:val="clear" w:color="auto" w:fill="auto"/>
          </w:tcPr>
          <w:p w:rsidR="004F4440" w:rsidRPr="005736E3" w:rsidRDefault="004F4440" w:rsidP="008932C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F4440" w:rsidRPr="005736E3" w:rsidRDefault="004F4440" w:rsidP="008932C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F4440" w:rsidRPr="005736E3" w:rsidRDefault="004F4440" w:rsidP="008932C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4F4440" w:rsidRPr="005736E3" w:rsidRDefault="004F4440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1F89">
              <w:rPr>
                <w:rFonts w:ascii="Angsana New" w:hAnsi="Angsana New"/>
                <w:sz w:val="30"/>
                <w:szCs w:val="30"/>
              </w:rPr>
              <w:t>7,065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1F89" w:rsidRPr="005736E3" w:rsidTr="0089468F">
        <w:tc>
          <w:tcPr>
            <w:tcW w:w="5518" w:type="dxa"/>
            <w:shd w:val="clear" w:color="auto" w:fill="auto"/>
            <w:vAlign w:val="bottom"/>
          </w:tcPr>
          <w:p w:rsidR="006F1F89" w:rsidRDefault="006F1F89" w:rsidP="008932C5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F1F89">
              <w:rPr>
                <w:rFonts w:ascii="Angsana New" w:hAnsi="Angsana New"/>
                <w:sz w:val="30"/>
                <w:szCs w:val="30"/>
                <w:cs/>
              </w:rPr>
              <w:t>ส่วนของส่วนได้เสียที่ไม่มีอำนาจควบคุม</w:t>
            </w:r>
          </w:p>
        </w:tc>
        <w:tc>
          <w:tcPr>
            <w:tcW w:w="494" w:type="dxa"/>
            <w:shd w:val="clear" w:color="auto" w:fill="auto"/>
          </w:tcPr>
          <w:p w:rsidR="006F1F89" w:rsidRPr="005736E3" w:rsidRDefault="006F1F89" w:rsidP="008932C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F1F89" w:rsidRPr="005736E3" w:rsidRDefault="006F1F89" w:rsidP="008932C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1F89" w:rsidRPr="005736E3" w:rsidRDefault="006F1F89" w:rsidP="008932C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6F1F89" w:rsidRDefault="006F1F89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(493)</w:t>
            </w:r>
          </w:p>
        </w:tc>
      </w:tr>
      <w:tr w:rsidR="003E7471" w:rsidRPr="005736E3" w:rsidTr="0089468F">
        <w:tc>
          <w:tcPr>
            <w:tcW w:w="5518" w:type="dxa"/>
            <w:shd w:val="clear" w:color="auto" w:fill="auto"/>
            <w:vAlign w:val="bottom"/>
          </w:tcPr>
          <w:p w:rsidR="003E7471" w:rsidRPr="005736E3" w:rsidRDefault="003E7471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6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สินทรัพย์และหนี้สินสุทธิ</w:t>
            </w:r>
          </w:p>
        </w:tc>
        <w:tc>
          <w:tcPr>
            <w:tcW w:w="494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5736E3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:rsidR="003E7471" w:rsidRPr="006F08CC" w:rsidRDefault="006F1F89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1,034,67</w:t>
            </w:r>
            <w:r w:rsidR="00F7287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F7287D" w:rsidRPr="005736E3" w:rsidTr="0089468F">
        <w:tc>
          <w:tcPr>
            <w:tcW w:w="5518" w:type="dxa"/>
            <w:shd w:val="clear" w:color="auto" w:fill="auto"/>
            <w:vAlign w:val="bottom"/>
          </w:tcPr>
          <w:p w:rsidR="00F7287D" w:rsidRPr="005736E3" w:rsidRDefault="00F7287D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F7287D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ส่วนเกินทุนจากการจัดโครงสร้างธุรกิจภายใต้การควบคุมเดียวกัน</w:t>
            </w:r>
          </w:p>
        </w:tc>
        <w:tc>
          <w:tcPr>
            <w:tcW w:w="494" w:type="dxa"/>
            <w:shd w:val="clear" w:color="auto" w:fill="auto"/>
          </w:tcPr>
          <w:p w:rsidR="00F7287D" w:rsidRPr="005736E3" w:rsidRDefault="00F7287D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7287D" w:rsidRPr="005736E3" w:rsidRDefault="00F7287D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7287D" w:rsidRPr="005736E3" w:rsidRDefault="00F7287D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F7287D" w:rsidRPr="005736E3" w:rsidRDefault="00F7287D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87D">
              <w:rPr>
                <w:rFonts w:ascii="Angsana New" w:hAnsi="Angsana New"/>
                <w:sz w:val="30"/>
                <w:szCs w:val="30"/>
              </w:rPr>
              <w:t>439,745</w:t>
            </w:r>
          </w:p>
        </w:tc>
      </w:tr>
      <w:tr w:rsidR="003E7471" w:rsidRPr="00BA7A05" w:rsidTr="0089468F">
        <w:tc>
          <w:tcPr>
            <w:tcW w:w="5518" w:type="dxa"/>
            <w:shd w:val="clear" w:color="auto" w:fill="auto"/>
            <w:vAlign w:val="bottom"/>
          </w:tcPr>
          <w:p w:rsidR="003E7471" w:rsidRPr="00BA7A05" w:rsidRDefault="003E7471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A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สิ่งตอบแทนในการขายที่ได้รับในรูปเงินสด</w:t>
            </w:r>
          </w:p>
        </w:tc>
        <w:tc>
          <w:tcPr>
            <w:tcW w:w="494" w:type="dxa"/>
            <w:shd w:val="clear" w:color="auto" w:fill="auto"/>
          </w:tcPr>
          <w:p w:rsidR="003E7471" w:rsidRPr="00BA7A05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BA7A05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BA7A05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shd w:val="clear" w:color="auto" w:fill="auto"/>
          </w:tcPr>
          <w:p w:rsidR="003E7471" w:rsidRPr="00BA7A05" w:rsidRDefault="003E7471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7A05">
              <w:rPr>
                <w:rFonts w:ascii="Angsana New" w:hAnsi="Angsana New"/>
                <w:b/>
                <w:bCs/>
                <w:sz w:val="30"/>
                <w:szCs w:val="30"/>
              </w:rPr>
              <w:t>1,474,</w:t>
            </w:r>
            <w:r w:rsidR="00F7287D" w:rsidRPr="00BA7A05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</w:p>
        </w:tc>
      </w:tr>
      <w:tr w:rsidR="003E7471" w:rsidRPr="005736E3" w:rsidTr="0089468F">
        <w:tc>
          <w:tcPr>
            <w:tcW w:w="5518" w:type="dxa"/>
            <w:shd w:val="clear" w:color="auto" w:fill="auto"/>
            <w:vAlign w:val="bottom"/>
          </w:tcPr>
          <w:p w:rsidR="003E7471" w:rsidRPr="005736E3" w:rsidRDefault="003E7471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6E3">
              <w:rPr>
                <w:rFonts w:ascii="Angsana New" w:hAnsi="Angsana New"/>
                <w:sz w:val="30"/>
                <w:szCs w:val="30"/>
                <w:cs/>
              </w:rPr>
              <w:t>เงินสดหรือรายการเทียบเท่าเงินสดที่จ่ายไป</w:t>
            </w:r>
          </w:p>
        </w:tc>
        <w:tc>
          <w:tcPr>
            <w:tcW w:w="494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5736E3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5736E3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3E7471" w:rsidRPr="007062DD" w:rsidRDefault="00BB767D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7287D">
              <w:rPr>
                <w:rFonts w:ascii="Angsana New" w:hAnsi="Angsana New"/>
                <w:sz w:val="30"/>
                <w:szCs w:val="30"/>
              </w:rPr>
              <w:t>183,688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7471" w:rsidRPr="00EA0746" w:rsidTr="0089468F">
        <w:tc>
          <w:tcPr>
            <w:tcW w:w="5518" w:type="dxa"/>
            <w:shd w:val="clear" w:color="auto" w:fill="auto"/>
            <w:vAlign w:val="bottom"/>
          </w:tcPr>
          <w:p w:rsidR="003E7471" w:rsidRPr="00AE1AA6" w:rsidRDefault="003E7471" w:rsidP="003E7471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36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494" w:type="dxa"/>
            <w:shd w:val="clear" w:color="auto" w:fill="auto"/>
          </w:tcPr>
          <w:p w:rsidR="003E7471" w:rsidRPr="00AE1AA6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7471" w:rsidRPr="00AE1AA6" w:rsidRDefault="003E7471" w:rsidP="003E7471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E7471" w:rsidRPr="00AE1AA6" w:rsidRDefault="003E7471" w:rsidP="003E7471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7471" w:rsidRPr="006F08CC" w:rsidRDefault="003E7471" w:rsidP="002011D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CC">
              <w:rPr>
                <w:rFonts w:ascii="Angsana New" w:hAnsi="Angsana New"/>
                <w:b/>
                <w:bCs/>
                <w:sz w:val="30"/>
                <w:szCs w:val="30"/>
              </w:rPr>
              <w:t>1,290,</w:t>
            </w:r>
            <w:r w:rsidR="00F7287D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</w:tr>
    </w:tbl>
    <w:p w:rsidR="007E53F7" w:rsidRPr="000D56E2" w:rsidRDefault="007E53F7" w:rsidP="005736E3">
      <w:pPr>
        <w:pStyle w:val="Caption"/>
        <w:numPr>
          <w:ilvl w:val="0"/>
          <w:numId w:val="0"/>
        </w:numPr>
        <w:ind w:left="567"/>
        <w:rPr>
          <w:sz w:val="20"/>
          <w:szCs w:val="20"/>
          <w:cs/>
        </w:rPr>
      </w:pPr>
    </w:p>
    <w:p w:rsidR="00CB2E48" w:rsidRPr="003C1A84" w:rsidRDefault="00CB2E48" w:rsidP="003C1A84">
      <w:pPr>
        <w:tabs>
          <w:tab w:val="left" w:pos="540"/>
          <w:tab w:val="right" w:pos="7200"/>
        </w:tabs>
        <w:spacing w:line="240" w:lineRule="auto"/>
        <w:ind w:right="389"/>
        <w:rPr>
          <w:rFonts w:ascii="Angsana New" w:hAnsi="Angsana New"/>
          <w:sz w:val="28"/>
          <w:szCs w:val="28"/>
          <w:cs/>
        </w:rPr>
        <w:sectPr w:rsidR="00CB2E48" w:rsidRPr="003C1A84" w:rsidSect="00700D41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aperSrc w:first="15" w:other="15"/>
          <w:pgNumType w:start="14"/>
          <w:cols w:space="737"/>
        </w:sectPr>
      </w:pPr>
    </w:p>
    <w:p w:rsidR="00EB712A" w:rsidRPr="00896339" w:rsidRDefault="00F356C1" w:rsidP="00896339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อาคารและอุปกรณ์</w:t>
      </w:r>
    </w:p>
    <w:p w:rsidR="00694CDF" w:rsidRPr="00896339" w:rsidRDefault="00694CDF" w:rsidP="00AE1AA6">
      <w:pPr>
        <w:pStyle w:val="Bo-Blankline"/>
      </w:pPr>
    </w:p>
    <w:tbl>
      <w:tblPr>
        <w:tblpPr w:leftFromText="180" w:rightFromText="180" w:vertAnchor="text" w:horzAnchor="margin" w:tblpX="169" w:tblpY="221"/>
        <w:tblW w:w="1440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059"/>
        <w:gridCol w:w="1001"/>
        <w:gridCol w:w="180"/>
        <w:gridCol w:w="990"/>
        <w:gridCol w:w="180"/>
        <w:gridCol w:w="990"/>
        <w:gridCol w:w="178"/>
        <w:gridCol w:w="1181"/>
        <w:gridCol w:w="178"/>
        <w:gridCol w:w="1062"/>
        <w:gridCol w:w="180"/>
        <w:gridCol w:w="1091"/>
        <w:gridCol w:w="180"/>
        <w:gridCol w:w="1170"/>
        <w:gridCol w:w="180"/>
        <w:gridCol w:w="1170"/>
        <w:gridCol w:w="180"/>
        <w:gridCol w:w="1080"/>
        <w:gridCol w:w="180"/>
        <w:gridCol w:w="990"/>
      </w:tblGrid>
      <w:tr w:rsidR="0081364D" w:rsidRPr="00CC0668" w:rsidTr="00923FAF">
        <w:trPr>
          <w:cantSplit/>
        </w:trPr>
        <w:tc>
          <w:tcPr>
            <w:tcW w:w="2059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12341" w:type="dxa"/>
            <w:gridSpan w:val="19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364D" w:rsidRPr="00CC0668" w:rsidTr="00923FAF">
        <w:trPr>
          <w:cantSplit/>
        </w:trPr>
        <w:tc>
          <w:tcPr>
            <w:tcW w:w="2059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1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81364D" w:rsidRPr="00CC0668" w:rsidRDefault="0081364D" w:rsidP="009835E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64D" w:rsidRPr="00CC0668" w:rsidTr="00923FAF">
        <w:trPr>
          <w:cantSplit/>
        </w:trPr>
        <w:tc>
          <w:tcPr>
            <w:tcW w:w="2059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1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81364D" w:rsidRPr="00CC0668" w:rsidRDefault="0081364D" w:rsidP="009835E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81364D" w:rsidRPr="00CC0668" w:rsidRDefault="0081364D" w:rsidP="009835E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64D" w:rsidRPr="00CC0668" w:rsidTr="00923FAF">
        <w:trPr>
          <w:cantSplit/>
        </w:trPr>
        <w:tc>
          <w:tcPr>
            <w:tcW w:w="2059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1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81364D" w:rsidRPr="00CC0668" w:rsidRDefault="0081364D" w:rsidP="009835E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81364D" w:rsidRPr="00CC0668" w:rsidRDefault="0081364D" w:rsidP="009835E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เพื่อการสำรวจ</w:t>
            </w: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364D" w:rsidRPr="00CC0668" w:rsidRDefault="0081364D" w:rsidP="009835E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1364D" w:rsidRPr="00CC0668" w:rsidRDefault="0081364D" w:rsidP="009835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64D" w:rsidRPr="00CC0668" w:rsidTr="00923FAF">
        <w:trPr>
          <w:cantSplit/>
        </w:trPr>
        <w:tc>
          <w:tcPr>
            <w:tcW w:w="2059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1" w:type="dxa"/>
            <w:vAlign w:val="bottom"/>
          </w:tcPr>
          <w:p w:rsidR="0081364D" w:rsidRPr="00CC0668" w:rsidRDefault="0081364D" w:rsidP="0081364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81364D" w:rsidRPr="00CC0668" w:rsidRDefault="0081364D" w:rsidP="0081364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:rsidR="0081364D" w:rsidRPr="00CC0668" w:rsidRDefault="0081364D" w:rsidP="0081364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1364D" w:rsidRPr="00CC0668" w:rsidRDefault="0081364D" w:rsidP="0081364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81364D" w:rsidRPr="00CC0668" w:rsidRDefault="0081364D" w:rsidP="0081364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81364D" w:rsidRPr="00CC0668" w:rsidRDefault="0081364D" w:rsidP="0081364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ปิโตรเลียม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364D" w:rsidRPr="00CC0668" w:rsidRDefault="0081364D" w:rsidP="0081364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1364D" w:rsidRPr="00CC0668" w:rsidTr="00923FAF">
        <w:trPr>
          <w:cantSplit/>
        </w:trPr>
        <w:tc>
          <w:tcPr>
            <w:tcW w:w="2059" w:type="dxa"/>
          </w:tcPr>
          <w:p w:rsidR="0081364D" w:rsidRPr="00CC0668" w:rsidRDefault="0081364D" w:rsidP="0081364D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341" w:type="dxa"/>
            <w:gridSpan w:val="19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81364D" w:rsidRPr="00CC0668" w:rsidTr="00923FAF">
        <w:trPr>
          <w:cantSplit/>
        </w:trPr>
        <w:tc>
          <w:tcPr>
            <w:tcW w:w="2059" w:type="dxa"/>
          </w:tcPr>
          <w:p w:rsidR="0081364D" w:rsidRPr="00CC0668" w:rsidRDefault="0081364D" w:rsidP="0081364D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01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:rsidR="0081364D" w:rsidRPr="00CC0668" w:rsidRDefault="0081364D" w:rsidP="000638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364D" w:rsidRPr="00CC0668" w:rsidTr="00923FAF">
        <w:trPr>
          <w:cantSplit/>
        </w:trPr>
        <w:tc>
          <w:tcPr>
            <w:tcW w:w="2059" w:type="dxa"/>
          </w:tcPr>
          <w:p w:rsidR="0081364D" w:rsidRPr="00CC0668" w:rsidRDefault="0081364D" w:rsidP="0081364D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C0668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01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10,579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22,904</w:t>
            </w:r>
          </w:p>
        </w:tc>
        <w:tc>
          <w:tcPr>
            <w:tcW w:w="180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1364D" w:rsidRPr="00CC0668" w:rsidRDefault="0081364D" w:rsidP="000638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3,894,122</w:t>
            </w:r>
          </w:p>
        </w:tc>
        <w:tc>
          <w:tcPr>
            <w:tcW w:w="178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81364D" w:rsidRPr="00CC0668" w:rsidRDefault="0081364D" w:rsidP="000638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111,172</w:t>
            </w:r>
          </w:p>
        </w:tc>
        <w:tc>
          <w:tcPr>
            <w:tcW w:w="178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81364D" w:rsidRPr="00CC0668" w:rsidRDefault="0081364D" w:rsidP="00CF13D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12,925</w:t>
            </w:r>
          </w:p>
        </w:tc>
        <w:tc>
          <w:tcPr>
            <w:tcW w:w="180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56,118</w:t>
            </w:r>
          </w:p>
        </w:tc>
        <w:tc>
          <w:tcPr>
            <w:tcW w:w="180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913,817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364D" w:rsidRPr="00CC0668" w:rsidRDefault="0081364D" w:rsidP="0050662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4,181,686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1364D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1364D" w:rsidRPr="00CC0668" w:rsidRDefault="0081364D" w:rsidP="0050662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9,203,323</w:t>
            </w:r>
          </w:p>
        </w:tc>
      </w:tr>
      <w:tr w:rsidR="0081364D" w:rsidRPr="00CC0668" w:rsidTr="00923FAF">
        <w:trPr>
          <w:cantSplit/>
        </w:trPr>
        <w:tc>
          <w:tcPr>
            <w:tcW w:w="2059" w:type="dxa"/>
          </w:tcPr>
          <w:p w:rsidR="0081364D" w:rsidRPr="00CC0668" w:rsidRDefault="0081364D" w:rsidP="0081364D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:rsidR="0081364D" w:rsidRPr="00CC0668" w:rsidRDefault="0081364D" w:rsidP="00461D74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1364D" w:rsidRPr="00CC0668" w:rsidRDefault="0081364D" w:rsidP="0006380F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1364D" w:rsidRPr="00CC0668" w:rsidRDefault="0081364D" w:rsidP="000638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81364D" w:rsidRPr="00CC0668" w:rsidRDefault="0081364D" w:rsidP="000638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138</w:t>
            </w:r>
          </w:p>
        </w:tc>
        <w:tc>
          <w:tcPr>
            <w:tcW w:w="178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81364D" w:rsidRPr="00CC0668" w:rsidRDefault="0081364D" w:rsidP="00CF13D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2,587</w:t>
            </w:r>
          </w:p>
        </w:tc>
        <w:tc>
          <w:tcPr>
            <w:tcW w:w="180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:rsidR="0081364D" w:rsidRPr="00CC0668" w:rsidRDefault="0081364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295,005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1364D" w:rsidRPr="00CC0668" w:rsidRDefault="0081364D" w:rsidP="0050662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2,446,172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1364D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1364D" w:rsidRPr="00CC0668" w:rsidRDefault="0081364D" w:rsidP="0050662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2,743,902</w:t>
            </w:r>
          </w:p>
        </w:tc>
      </w:tr>
      <w:tr w:rsidR="0081364D" w:rsidRPr="00CC0668" w:rsidTr="00923FAF">
        <w:trPr>
          <w:cantSplit/>
        </w:trPr>
        <w:tc>
          <w:tcPr>
            <w:tcW w:w="2059" w:type="dxa"/>
          </w:tcPr>
          <w:p w:rsidR="0081364D" w:rsidRPr="00CC0668" w:rsidRDefault="0081364D" w:rsidP="0081364D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01" w:type="dxa"/>
            <w:vAlign w:val="bottom"/>
          </w:tcPr>
          <w:p w:rsidR="0081364D" w:rsidRPr="00CC0668" w:rsidRDefault="0081364D" w:rsidP="00461D74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1364D" w:rsidRPr="00CC0668" w:rsidRDefault="0081364D" w:rsidP="000638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49,936</w:t>
            </w:r>
          </w:p>
        </w:tc>
        <w:tc>
          <w:tcPr>
            <w:tcW w:w="180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1364D" w:rsidRPr="00CC0668" w:rsidRDefault="0081364D" w:rsidP="000638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3,573,757</w:t>
            </w:r>
          </w:p>
        </w:tc>
        <w:tc>
          <w:tcPr>
            <w:tcW w:w="178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81364D" w:rsidRPr="00CC0668" w:rsidRDefault="0081364D" w:rsidP="000638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13,701</w:t>
            </w:r>
          </w:p>
        </w:tc>
        <w:tc>
          <w:tcPr>
            <w:tcW w:w="178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81364D" w:rsidRPr="00CC0668" w:rsidRDefault="0081364D" w:rsidP="00CF13D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476</w:t>
            </w:r>
          </w:p>
        </w:tc>
        <w:tc>
          <w:tcPr>
            <w:tcW w:w="180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(26,233)</w:t>
            </w:r>
          </w:p>
        </w:tc>
        <w:tc>
          <w:tcPr>
            <w:tcW w:w="180" w:type="dxa"/>
            <w:vAlign w:val="bottom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364D" w:rsidRPr="00CC0668" w:rsidRDefault="0081364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1364D" w:rsidRPr="00CC0668" w:rsidRDefault="0081364D" w:rsidP="0050662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(3,611,637)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1364D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1364D" w:rsidRPr="00CC0668" w:rsidRDefault="0081364D" w:rsidP="0081364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1364D" w:rsidRPr="00CC0668" w:rsidRDefault="0081364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6380F" w:rsidRPr="00CC0668" w:rsidTr="00923FAF">
        <w:trPr>
          <w:cantSplit/>
        </w:trPr>
        <w:tc>
          <w:tcPr>
            <w:tcW w:w="2059" w:type="dxa"/>
          </w:tcPr>
          <w:p w:rsidR="0006380F" w:rsidRPr="00CC0668" w:rsidRDefault="0006380F" w:rsidP="0006380F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:rsidR="0006380F" w:rsidRPr="00CC0668" w:rsidRDefault="0006380F" w:rsidP="00461D74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(153)</w:t>
            </w:r>
          </w:p>
        </w:tc>
        <w:tc>
          <w:tcPr>
            <w:tcW w:w="178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06380F" w:rsidRPr="00CC0668" w:rsidRDefault="0006380F" w:rsidP="00CF13D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(232)</w:t>
            </w: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06380F" w:rsidRPr="00CC0668" w:rsidRDefault="0006380F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(1,208,822)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6380F" w:rsidRPr="00CC0668" w:rsidRDefault="0006380F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6380F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6380F" w:rsidRPr="00CC0668" w:rsidRDefault="0006380F" w:rsidP="005066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(1,209,207)</w:t>
            </w:r>
          </w:p>
        </w:tc>
      </w:tr>
      <w:tr w:rsidR="0006380F" w:rsidRPr="00CC0668" w:rsidTr="00923FAF">
        <w:trPr>
          <w:cantSplit/>
        </w:trPr>
        <w:tc>
          <w:tcPr>
            <w:tcW w:w="2059" w:type="dxa"/>
          </w:tcPr>
          <w:p w:rsidR="0006380F" w:rsidRPr="00CC0668" w:rsidRDefault="0006380F" w:rsidP="0006380F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06380F" w:rsidRPr="00CC0668" w:rsidRDefault="0006380F" w:rsidP="00CF13D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6380F" w:rsidRPr="00CC0668" w:rsidRDefault="0006380F" w:rsidP="005066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6380F" w:rsidRPr="00CC0668" w:rsidTr="00923FAF">
        <w:trPr>
          <w:cantSplit/>
        </w:trPr>
        <w:tc>
          <w:tcPr>
            <w:tcW w:w="2059" w:type="dxa"/>
          </w:tcPr>
          <w:p w:rsidR="0006380F" w:rsidRPr="00CC0668" w:rsidRDefault="0006380F" w:rsidP="0006380F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001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10,579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72,840</w:t>
            </w: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6380F" w:rsidRPr="0006380F" w:rsidRDefault="0006380F" w:rsidP="000638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6380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7,467,879</w:t>
            </w:r>
          </w:p>
        </w:tc>
        <w:tc>
          <w:tcPr>
            <w:tcW w:w="178" w:type="dxa"/>
            <w:vAlign w:val="bottom"/>
          </w:tcPr>
          <w:p w:rsidR="0006380F" w:rsidRPr="0006380F" w:rsidRDefault="0006380F" w:rsidP="000638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124,858</w:t>
            </w:r>
          </w:p>
        </w:tc>
        <w:tc>
          <w:tcPr>
            <w:tcW w:w="178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06380F" w:rsidRPr="00CC0668" w:rsidRDefault="0006380F" w:rsidP="00CF13D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15,756</w:t>
            </w: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29,885</w:t>
            </w: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6380F" w:rsidRPr="00CC0668" w:rsidRDefault="0006380F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06380F" w:rsidRPr="00CC0668" w:rsidRDefault="0006380F" w:rsidP="0050662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3,016,221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6380F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6380F" w:rsidRPr="00CC0668" w:rsidRDefault="0006380F" w:rsidP="005066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10,738,018</w:t>
            </w:r>
          </w:p>
        </w:tc>
      </w:tr>
      <w:tr w:rsidR="0006380F" w:rsidRPr="00CC0668" w:rsidTr="00923FAF">
        <w:trPr>
          <w:cantSplit/>
        </w:trPr>
        <w:tc>
          <w:tcPr>
            <w:tcW w:w="2059" w:type="dxa"/>
          </w:tcPr>
          <w:p w:rsidR="0006380F" w:rsidRPr="00CC0668" w:rsidRDefault="0006380F" w:rsidP="0006380F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:rsidR="0006380F" w:rsidRPr="00CC0668" w:rsidRDefault="00CF13DD" w:rsidP="00461D74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6380F" w:rsidRPr="00CC0668" w:rsidRDefault="00CF13DD" w:rsidP="00461D74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6380F" w:rsidRPr="00CC0668" w:rsidRDefault="00CF13DD" w:rsidP="00CF13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7,600</w:t>
            </w:r>
          </w:p>
        </w:tc>
        <w:tc>
          <w:tcPr>
            <w:tcW w:w="178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06380F" w:rsidRPr="00CC0668" w:rsidRDefault="00CF13DD" w:rsidP="006D29F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19,995</w:t>
            </w:r>
          </w:p>
        </w:tc>
        <w:tc>
          <w:tcPr>
            <w:tcW w:w="178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06380F" w:rsidRPr="00CC0668" w:rsidRDefault="00CF13DD" w:rsidP="00DE5493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</w:t>
            </w:r>
            <w:r w:rsidR="00DE5493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:rsidR="0006380F" w:rsidRPr="00DE5493" w:rsidRDefault="00DE5493" w:rsidP="00DE549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12,026</w:t>
            </w: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06380F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6380F" w:rsidRPr="00CC0668" w:rsidRDefault="00CF13DD" w:rsidP="00DE54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</w:t>
            </w:r>
            <w:r w:rsidR="00DE5493">
              <w:rPr>
                <w:rFonts w:ascii="Angsana New" w:hAnsi="Angsana New"/>
                <w:sz w:val="26"/>
                <w:szCs w:val="26"/>
                <w:lang w:val="en-US"/>
              </w:rPr>
              <w:t>414,206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6380F" w:rsidRPr="00CC0668" w:rsidRDefault="00CF13DD" w:rsidP="0006380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102,650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06380F" w:rsidRPr="00CC0668" w:rsidRDefault="00DE5493" w:rsidP="0050662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6,558,217</w:t>
            </w:r>
          </w:p>
        </w:tc>
      </w:tr>
      <w:tr w:rsidR="0006380F" w:rsidRPr="00CC0668" w:rsidTr="00923FAF">
        <w:trPr>
          <w:cantSplit/>
        </w:trPr>
        <w:tc>
          <w:tcPr>
            <w:tcW w:w="2059" w:type="dxa"/>
          </w:tcPr>
          <w:p w:rsidR="0006380F" w:rsidRPr="00CC0668" w:rsidRDefault="0006380F" w:rsidP="0006380F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001" w:type="dxa"/>
            <w:vAlign w:val="bottom"/>
          </w:tcPr>
          <w:p w:rsidR="0006380F" w:rsidRPr="00CC0668" w:rsidRDefault="00CF13DD" w:rsidP="00461D74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6380F" w:rsidRPr="00CC0668" w:rsidRDefault="00CF13DD" w:rsidP="000638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,525</w:t>
            </w: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6380F" w:rsidRPr="00CC0668" w:rsidRDefault="00CF13DD" w:rsidP="00CF13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2,066,114</w:t>
            </w:r>
          </w:p>
        </w:tc>
        <w:tc>
          <w:tcPr>
            <w:tcW w:w="178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06380F" w:rsidRPr="00CC0668" w:rsidRDefault="00CF13DD" w:rsidP="006D29F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3,592</w:t>
            </w:r>
          </w:p>
        </w:tc>
        <w:tc>
          <w:tcPr>
            <w:tcW w:w="178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06380F" w:rsidRPr="00CC0668" w:rsidRDefault="00CF13DD" w:rsidP="00CF13D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1,742</w:t>
            </w: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6380F" w:rsidRPr="00CC0668" w:rsidRDefault="00DE5493" w:rsidP="00DE54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(29,988</w:t>
            </w:r>
            <w:r w:rsidR="00CF13D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6380F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6380F" w:rsidRPr="00CC0668" w:rsidRDefault="00DE5493" w:rsidP="0050662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(2,144,985</w:t>
            </w:r>
            <w:r w:rsidR="00CF13D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6380F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06380F" w:rsidRPr="00CC0668" w:rsidRDefault="0006380F" w:rsidP="0006380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06380F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CF13DD" w:rsidRPr="00CC0668" w:rsidTr="00923FAF">
        <w:trPr>
          <w:cantSplit/>
        </w:trPr>
        <w:tc>
          <w:tcPr>
            <w:tcW w:w="2059" w:type="dxa"/>
          </w:tcPr>
          <w:p w:rsidR="00CF13DD" w:rsidRPr="00CC0668" w:rsidRDefault="00CF13DD" w:rsidP="00CF13DD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:rsidR="00CF13DD" w:rsidRPr="00CF13DD" w:rsidRDefault="00CF13DD" w:rsidP="00CF13D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2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CF13DD">
              <w:rPr>
                <w:rFonts w:ascii="Angsana New" w:hAnsi="Angsana New"/>
                <w:sz w:val="26"/>
                <w:szCs w:val="26"/>
                <w:lang w:val="en-US"/>
              </w:rPr>
              <w:t>10,579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F13DD" w:rsidRPr="00CC0668" w:rsidRDefault="00CF13DD" w:rsidP="00461D74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(7,600)</w:t>
            </w:r>
          </w:p>
        </w:tc>
        <w:tc>
          <w:tcPr>
            <w:tcW w:w="178" w:type="dxa"/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CF13DD" w:rsidRPr="00CC0668" w:rsidRDefault="00CF13DD" w:rsidP="006D29F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(77)</w:t>
            </w:r>
          </w:p>
        </w:tc>
        <w:tc>
          <w:tcPr>
            <w:tcW w:w="178" w:type="dxa"/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CF13DD" w:rsidRPr="00CC0668" w:rsidRDefault="00DE5493" w:rsidP="00CF13D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(369</w:t>
            </w:r>
            <w:r w:rsidR="00CF13D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F13DD" w:rsidRPr="00CC0668" w:rsidRDefault="00D57810" w:rsidP="0050662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(18,625</w:t>
            </w:r>
            <w:r w:rsidR="00CF13D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13DD" w:rsidRPr="00CC0668" w:rsidTr="00923FAF">
        <w:trPr>
          <w:cantSplit/>
        </w:trPr>
        <w:tc>
          <w:tcPr>
            <w:tcW w:w="2059" w:type="dxa"/>
          </w:tcPr>
          <w:p w:rsidR="00CF13DD" w:rsidRPr="00CC0668" w:rsidRDefault="00CF13DD" w:rsidP="00CF13D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3DD" w:rsidRPr="00CC0668" w:rsidRDefault="00CF13DD" w:rsidP="00461D74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176,365</w:t>
            </w:r>
          </w:p>
        </w:tc>
        <w:tc>
          <w:tcPr>
            <w:tcW w:w="180" w:type="dxa"/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3DD" w:rsidRPr="00CC0668" w:rsidRDefault="00991570" w:rsidP="00CF13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9,53</w:t>
            </w:r>
            <w:r w:rsidR="00CF13D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3,993</w:t>
            </w:r>
          </w:p>
        </w:tc>
        <w:tc>
          <w:tcPr>
            <w:tcW w:w="178" w:type="dxa"/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3DD" w:rsidRPr="00CC0668" w:rsidRDefault="00CF13DD" w:rsidP="006D29F5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148,368</w:t>
            </w:r>
          </w:p>
        </w:tc>
        <w:tc>
          <w:tcPr>
            <w:tcW w:w="178" w:type="dxa"/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18,869</w:t>
            </w:r>
          </w:p>
        </w:tc>
        <w:tc>
          <w:tcPr>
            <w:tcW w:w="180" w:type="dxa"/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3DD" w:rsidRPr="00CC0668" w:rsidRDefault="00DE5493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11,923</w:t>
            </w:r>
          </w:p>
        </w:tc>
        <w:tc>
          <w:tcPr>
            <w:tcW w:w="180" w:type="dxa"/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F13DD" w:rsidRPr="00CC0668" w:rsidRDefault="00CF13DD" w:rsidP="00DE54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</w:t>
            </w:r>
            <w:r w:rsidR="00A41FA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DE549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85,442</w:t>
            </w:r>
          </w:p>
        </w:tc>
        <w:tc>
          <w:tcPr>
            <w:tcW w:w="180" w:type="dxa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102,650</w:t>
            </w:r>
          </w:p>
        </w:tc>
        <w:tc>
          <w:tcPr>
            <w:tcW w:w="180" w:type="dxa"/>
          </w:tcPr>
          <w:p w:rsidR="00CF13DD" w:rsidRPr="00CC0668" w:rsidRDefault="00CF13DD" w:rsidP="00CF13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F13DD" w:rsidRPr="00CC0668" w:rsidRDefault="00DE5493" w:rsidP="0050662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17,277,610</w:t>
            </w:r>
          </w:p>
        </w:tc>
      </w:tr>
    </w:tbl>
    <w:p w:rsidR="003A6185" w:rsidRPr="003A6185" w:rsidRDefault="003A6185" w:rsidP="003A6185">
      <w:pPr>
        <w:rPr>
          <w:lang w:val="en-US"/>
        </w:rPr>
      </w:pPr>
    </w:p>
    <w:p w:rsidR="003A6185" w:rsidRDefault="003A6185" w:rsidP="003A6185">
      <w:pPr>
        <w:spacing w:line="0" w:lineRule="atLeast"/>
        <w:ind w:left="547" w:right="389"/>
        <w:jc w:val="both"/>
        <w:rPr>
          <w:rFonts w:ascii="Angsana New" w:hAnsi="Angsana New"/>
          <w:sz w:val="14"/>
          <w:szCs w:val="14"/>
          <w:lang w:val="en-US"/>
        </w:rPr>
      </w:pPr>
    </w:p>
    <w:p w:rsidR="00CD2FD2" w:rsidRDefault="00CD2FD2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  <w:r>
        <w:rPr>
          <w:rFonts w:ascii="Angsana New" w:hAnsi="Angsana New"/>
          <w:sz w:val="14"/>
          <w:szCs w:val="14"/>
          <w:lang w:val="en-US"/>
        </w:rPr>
        <w:br w:type="page"/>
      </w:r>
    </w:p>
    <w:tbl>
      <w:tblPr>
        <w:tblpPr w:leftFromText="180" w:rightFromText="180" w:vertAnchor="text" w:horzAnchor="margin" w:tblpX="90" w:tblpY="-98"/>
        <w:tblW w:w="1449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059"/>
        <w:gridCol w:w="1001"/>
        <w:gridCol w:w="180"/>
        <w:gridCol w:w="990"/>
        <w:gridCol w:w="180"/>
        <w:gridCol w:w="990"/>
        <w:gridCol w:w="178"/>
        <w:gridCol w:w="1181"/>
        <w:gridCol w:w="178"/>
        <w:gridCol w:w="1062"/>
        <w:gridCol w:w="180"/>
        <w:gridCol w:w="1091"/>
        <w:gridCol w:w="180"/>
        <w:gridCol w:w="1170"/>
        <w:gridCol w:w="180"/>
        <w:gridCol w:w="1170"/>
        <w:gridCol w:w="180"/>
        <w:gridCol w:w="1080"/>
        <w:gridCol w:w="180"/>
        <w:gridCol w:w="1080"/>
      </w:tblGrid>
      <w:tr w:rsidR="00CD2FD2" w:rsidRPr="00CC0668" w:rsidTr="00CA1198">
        <w:trPr>
          <w:cantSplit/>
        </w:trPr>
        <w:tc>
          <w:tcPr>
            <w:tcW w:w="2059" w:type="dxa"/>
          </w:tcPr>
          <w:p w:rsidR="00CD2FD2" w:rsidRPr="00CC0668" w:rsidRDefault="00CD2FD2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lastRenderedPageBreak/>
              <w:br w:type="page"/>
            </w:r>
          </w:p>
        </w:tc>
        <w:tc>
          <w:tcPr>
            <w:tcW w:w="12431" w:type="dxa"/>
            <w:gridSpan w:val="19"/>
          </w:tcPr>
          <w:p w:rsidR="00CD2FD2" w:rsidRPr="00CC0668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FD2" w:rsidRPr="00CC0668" w:rsidTr="00CA1198">
        <w:trPr>
          <w:cantSplit/>
        </w:trPr>
        <w:tc>
          <w:tcPr>
            <w:tcW w:w="2059" w:type="dxa"/>
          </w:tcPr>
          <w:p w:rsidR="00CD2FD2" w:rsidRPr="00CC0668" w:rsidRDefault="00CD2FD2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1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CD2FD2" w:rsidRPr="003F38BF" w:rsidRDefault="00CD2FD2" w:rsidP="00CA119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FD2" w:rsidRPr="00CC0668" w:rsidTr="00CA1198">
        <w:trPr>
          <w:cantSplit/>
        </w:trPr>
        <w:tc>
          <w:tcPr>
            <w:tcW w:w="2059" w:type="dxa"/>
          </w:tcPr>
          <w:p w:rsidR="00CD2FD2" w:rsidRPr="00CC0668" w:rsidRDefault="00CD2FD2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1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CD2FD2" w:rsidRPr="003F38BF" w:rsidRDefault="00CD2FD2" w:rsidP="00CA119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CD2FD2" w:rsidRPr="003F38BF" w:rsidRDefault="00CD2FD2" w:rsidP="00CA119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FD2" w:rsidRPr="00CC0668" w:rsidTr="00CA1198">
        <w:trPr>
          <w:cantSplit/>
        </w:trPr>
        <w:tc>
          <w:tcPr>
            <w:tcW w:w="2059" w:type="dxa"/>
          </w:tcPr>
          <w:p w:rsidR="00CD2FD2" w:rsidRPr="00CC0668" w:rsidRDefault="00CD2FD2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1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CD2FD2" w:rsidRPr="003F38BF" w:rsidRDefault="00CD2FD2" w:rsidP="00CA119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CD2FD2" w:rsidRPr="003F38BF" w:rsidRDefault="00CD2FD2" w:rsidP="00CA119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เพื่อการสำรวจ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D2FD2" w:rsidRPr="003F38BF" w:rsidRDefault="00CD2FD2" w:rsidP="00CA119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FD2" w:rsidRPr="00CC0668" w:rsidTr="00CA1198">
        <w:trPr>
          <w:cantSplit/>
        </w:trPr>
        <w:tc>
          <w:tcPr>
            <w:tcW w:w="2059" w:type="dxa"/>
          </w:tcPr>
          <w:p w:rsidR="00CD2FD2" w:rsidRPr="00CC0668" w:rsidRDefault="00CD2FD2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1" w:type="dxa"/>
            <w:vAlign w:val="bottom"/>
          </w:tcPr>
          <w:p w:rsidR="00CD2FD2" w:rsidRPr="003F38BF" w:rsidRDefault="00CD2FD2" w:rsidP="00CA119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CD2FD2" w:rsidRPr="003F38BF" w:rsidRDefault="00CD2FD2" w:rsidP="00CA119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:rsidR="00CD2FD2" w:rsidRPr="003F38BF" w:rsidRDefault="00CD2FD2" w:rsidP="00CA119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D2FD2" w:rsidRPr="003F38BF" w:rsidRDefault="00CD2FD2" w:rsidP="00CA119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CD2FD2" w:rsidRPr="003F38BF" w:rsidRDefault="00CD2FD2" w:rsidP="00CA119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CD2FD2" w:rsidRPr="003F38BF" w:rsidRDefault="00CD2FD2" w:rsidP="00CA119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ปิโตรเลียม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D2FD2" w:rsidRPr="003F38BF" w:rsidRDefault="00CD2FD2" w:rsidP="00CA1198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D2FD2" w:rsidRPr="003F38BF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D2FD2" w:rsidRPr="00CC0668" w:rsidTr="00CA1198">
        <w:trPr>
          <w:cantSplit/>
        </w:trPr>
        <w:tc>
          <w:tcPr>
            <w:tcW w:w="2059" w:type="dxa"/>
          </w:tcPr>
          <w:p w:rsidR="00CD2FD2" w:rsidRPr="00CC0668" w:rsidRDefault="00CD2FD2" w:rsidP="00CA1198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31" w:type="dxa"/>
            <w:gridSpan w:val="19"/>
          </w:tcPr>
          <w:p w:rsidR="00CD2FD2" w:rsidRPr="00CC0668" w:rsidRDefault="00CD2FD2" w:rsidP="00CA11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D3315D" w:rsidRPr="00CC0668" w:rsidTr="00CA1198">
        <w:trPr>
          <w:cantSplit/>
        </w:trPr>
        <w:tc>
          <w:tcPr>
            <w:tcW w:w="2059" w:type="dxa"/>
          </w:tcPr>
          <w:p w:rsidR="00D3315D" w:rsidRPr="00CC0668" w:rsidRDefault="00D3315D" w:rsidP="00CA1198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01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D3315D" w:rsidRPr="00CC0668" w:rsidRDefault="00D3315D" w:rsidP="00CA11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79F4" w:rsidRPr="00CC0668" w:rsidTr="00CA1198">
        <w:trPr>
          <w:cantSplit/>
        </w:trPr>
        <w:tc>
          <w:tcPr>
            <w:tcW w:w="2059" w:type="dxa"/>
          </w:tcPr>
          <w:p w:rsidR="000279F4" w:rsidRPr="00CC0668" w:rsidRDefault="000279F4" w:rsidP="00CA119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CC0668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01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7,865</w:t>
            </w: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1,072,170</w:t>
            </w:r>
          </w:p>
        </w:tc>
        <w:tc>
          <w:tcPr>
            <w:tcW w:w="178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43,706</w:t>
            </w:r>
          </w:p>
        </w:tc>
        <w:tc>
          <w:tcPr>
            <w:tcW w:w="178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10,421</w:t>
            </w: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279F4" w:rsidRPr="00CC0668" w:rsidRDefault="00506622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1,134,162</w:t>
            </w:r>
          </w:p>
        </w:tc>
      </w:tr>
      <w:tr w:rsidR="000279F4" w:rsidRPr="00CC0668" w:rsidTr="00CA1198">
        <w:trPr>
          <w:cantSplit/>
        </w:trPr>
        <w:tc>
          <w:tcPr>
            <w:tcW w:w="2059" w:type="dxa"/>
          </w:tcPr>
          <w:p w:rsidR="000279F4" w:rsidRPr="00CC0668" w:rsidRDefault="000279F4" w:rsidP="00CA119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1,819</w:t>
            </w: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279F4" w:rsidRPr="00CC0668" w:rsidRDefault="000279F4" w:rsidP="00A41F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308,745</w:t>
            </w:r>
          </w:p>
        </w:tc>
        <w:tc>
          <w:tcPr>
            <w:tcW w:w="178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9,536</w:t>
            </w:r>
          </w:p>
        </w:tc>
        <w:tc>
          <w:tcPr>
            <w:tcW w:w="178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1,739</w:t>
            </w: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279F4" w:rsidRPr="00CC0668" w:rsidRDefault="00506622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321,839</w:t>
            </w:r>
          </w:p>
        </w:tc>
      </w:tr>
      <w:tr w:rsidR="000279F4" w:rsidRPr="00CC0668" w:rsidTr="00CA1198">
        <w:trPr>
          <w:cantSplit/>
        </w:trPr>
        <w:tc>
          <w:tcPr>
            <w:tcW w:w="2059" w:type="dxa"/>
          </w:tcPr>
          <w:p w:rsidR="000279F4" w:rsidRPr="00CC0668" w:rsidRDefault="000279F4" w:rsidP="00CA119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(153)</w:t>
            </w:r>
          </w:p>
        </w:tc>
        <w:tc>
          <w:tcPr>
            <w:tcW w:w="178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(231)</w:t>
            </w: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279F4" w:rsidRPr="00CC0668" w:rsidRDefault="00506622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lang w:val="en-US"/>
              </w:rPr>
              <w:t>(384)</w:t>
            </w:r>
          </w:p>
        </w:tc>
      </w:tr>
      <w:tr w:rsidR="000279F4" w:rsidRPr="00CC0668" w:rsidTr="00CA1198">
        <w:trPr>
          <w:cantSplit/>
        </w:trPr>
        <w:tc>
          <w:tcPr>
            <w:tcW w:w="2059" w:type="dxa"/>
          </w:tcPr>
          <w:p w:rsidR="000279F4" w:rsidRPr="00CC0668" w:rsidRDefault="000279F4" w:rsidP="00CA119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279F4" w:rsidRPr="00CC0668" w:rsidTr="00CA1198">
        <w:trPr>
          <w:cantSplit/>
        </w:trPr>
        <w:tc>
          <w:tcPr>
            <w:tcW w:w="2059" w:type="dxa"/>
          </w:tcPr>
          <w:p w:rsidR="000279F4" w:rsidRPr="00CC0668" w:rsidRDefault="000279F4" w:rsidP="00CA119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001" w:type="dxa"/>
            <w:vAlign w:val="bottom"/>
          </w:tcPr>
          <w:p w:rsidR="000279F4" w:rsidRPr="00991570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9,684</w:t>
            </w: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279F4" w:rsidRPr="0006380F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1,380,915</w:t>
            </w:r>
          </w:p>
        </w:tc>
        <w:tc>
          <w:tcPr>
            <w:tcW w:w="178" w:type="dxa"/>
            <w:vAlign w:val="bottom"/>
          </w:tcPr>
          <w:p w:rsidR="000279F4" w:rsidRPr="0006380F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69" w:right="-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53,089</w:t>
            </w:r>
          </w:p>
        </w:tc>
        <w:tc>
          <w:tcPr>
            <w:tcW w:w="178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11,929</w:t>
            </w:r>
          </w:p>
        </w:tc>
        <w:tc>
          <w:tcPr>
            <w:tcW w:w="1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0279F4" w:rsidRPr="00991570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5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279F4" w:rsidRPr="00991570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279F4" w:rsidRPr="00991570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79F4" w:rsidRPr="00991570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0279F4" w:rsidRPr="00991570" w:rsidRDefault="000279F4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279F4" w:rsidRPr="00991570" w:rsidRDefault="00506622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15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279F4" w:rsidRPr="00CC0668" w:rsidRDefault="000279F4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1,455,617</w:t>
            </w:r>
          </w:p>
        </w:tc>
      </w:tr>
      <w:tr w:rsidR="00991570" w:rsidRPr="00CC0668" w:rsidTr="00CA1198">
        <w:trPr>
          <w:cantSplit/>
        </w:trPr>
        <w:tc>
          <w:tcPr>
            <w:tcW w:w="2059" w:type="dxa"/>
          </w:tcPr>
          <w:p w:rsidR="00991570" w:rsidRPr="00CC0668" w:rsidRDefault="00991570" w:rsidP="00CA119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991570" w:rsidRP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4,916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348,733</w:t>
            </w: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12,150</w:t>
            </w: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1,928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:rsidR="00991570" w:rsidRP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991570" w:rsidRPr="00991570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91570" w:rsidRP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991570" w:rsidRPr="00991570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991570" w:rsidRP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2,570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370,297</w:t>
            </w:r>
          </w:p>
        </w:tc>
      </w:tr>
      <w:tr w:rsidR="00991570" w:rsidRPr="00CC0668" w:rsidTr="00CA1198">
        <w:trPr>
          <w:cantSplit/>
        </w:trPr>
        <w:tc>
          <w:tcPr>
            <w:tcW w:w="2059" w:type="dxa"/>
          </w:tcPr>
          <w:p w:rsidR="00991570" w:rsidRPr="00CC0668" w:rsidRDefault="00991570" w:rsidP="00CA1198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:rsidR="00991570" w:rsidRP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91570" w:rsidRPr="00CC0668" w:rsidRDefault="005C5482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(7,064</w:t>
            </w:r>
            <w:r w:rsidR="00991570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(77)</w:t>
            </w: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(368)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991570" w:rsidRP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991570" w:rsidRPr="00991570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91570" w:rsidRP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991570" w:rsidRPr="00991570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91570" w:rsidRP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9157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91570" w:rsidRPr="00CC0668" w:rsidRDefault="005C5482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(7,509</w:t>
            </w:r>
            <w:r w:rsidR="0099157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1570" w:rsidRPr="00CC0668" w:rsidTr="00CA1198">
        <w:trPr>
          <w:cantSplit/>
        </w:trPr>
        <w:tc>
          <w:tcPr>
            <w:tcW w:w="2059" w:type="dxa"/>
          </w:tcPr>
          <w:p w:rsidR="00991570" w:rsidRPr="00CC0668" w:rsidRDefault="00991570" w:rsidP="00CA119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14,600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1,722,58</w:t>
            </w:r>
            <w:r w:rsidR="005C54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65,162</w:t>
            </w: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13,489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2,570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91570" w:rsidRPr="00CC0668" w:rsidRDefault="005C5482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1,818,405</w:t>
            </w:r>
          </w:p>
        </w:tc>
      </w:tr>
      <w:tr w:rsidR="00991570" w:rsidRPr="00CC0668" w:rsidTr="00CA1198">
        <w:trPr>
          <w:cantSplit/>
        </w:trPr>
        <w:tc>
          <w:tcPr>
            <w:tcW w:w="2059" w:type="dxa"/>
          </w:tcPr>
          <w:p w:rsidR="00991570" w:rsidRPr="00CC0668" w:rsidRDefault="00991570" w:rsidP="00CA119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91570" w:rsidRPr="00CC0668" w:rsidTr="00CA1198">
        <w:trPr>
          <w:cantSplit/>
        </w:trPr>
        <w:tc>
          <w:tcPr>
            <w:tcW w:w="2059" w:type="dxa"/>
          </w:tcPr>
          <w:p w:rsidR="00991570" w:rsidRPr="00CC0668" w:rsidRDefault="00991570" w:rsidP="00CA119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0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91570" w:rsidRPr="00CC0668" w:rsidTr="00CA1198">
        <w:trPr>
          <w:cantSplit/>
        </w:trPr>
        <w:tc>
          <w:tcPr>
            <w:tcW w:w="2059" w:type="dxa"/>
          </w:tcPr>
          <w:p w:rsidR="00991570" w:rsidRPr="00CC0668" w:rsidRDefault="00991570" w:rsidP="00CA119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1 มกราคม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00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10,579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15,039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2,821,952</w:t>
            </w: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67,466</w:t>
            </w: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2,504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56,118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913,817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4,181,686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8,069,161</w:t>
            </w:r>
          </w:p>
        </w:tc>
      </w:tr>
      <w:tr w:rsidR="00991570" w:rsidRPr="00CC0668" w:rsidTr="00CA1198">
        <w:trPr>
          <w:cantSplit/>
        </w:trPr>
        <w:tc>
          <w:tcPr>
            <w:tcW w:w="2059" w:type="dxa"/>
          </w:tcPr>
          <w:p w:rsidR="00991570" w:rsidRPr="00CC0668" w:rsidRDefault="00991570" w:rsidP="00CA119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 255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0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91570" w:rsidRPr="00CC0668" w:rsidTr="00CA1198">
        <w:trPr>
          <w:cantSplit/>
        </w:trPr>
        <w:tc>
          <w:tcPr>
            <w:tcW w:w="2059" w:type="dxa"/>
          </w:tcPr>
          <w:p w:rsidR="00991570" w:rsidRPr="00CC0668" w:rsidRDefault="00991570" w:rsidP="00CA119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และ 1 มกราคม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00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10,579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63,156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6,086,964</w:t>
            </w: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71,769</w:t>
            </w: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3,827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29,885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3,016,221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9,282,401</w:t>
            </w:r>
          </w:p>
        </w:tc>
      </w:tr>
      <w:tr w:rsidR="00991570" w:rsidRPr="00CC0668" w:rsidTr="00CA1198">
        <w:trPr>
          <w:cantSplit/>
        </w:trPr>
        <w:tc>
          <w:tcPr>
            <w:tcW w:w="2059" w:type="dxa"/>
          </w:tcPr>
          <w:p w:rsidR="00991570" w:rsidRPr="00CC0668" w:rsidRDefault="00991570" w:rsidP="00CA119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00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161,765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91570" w:rsidRDefault="005C5482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7,811,409</w:t>
            </w: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83,206</w:t>
            </w:r>
          </w:p>
        </w:tc>
        <w:tc>
          <w:tcPr>
            <w:tcW w:w="178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5,380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991570" w:rsidRDefault="005C5482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11,923</w:t>
            </w:r>
          </w:p>
        </w:tc>
        <w:tc>
          <w:tcPr>
            <w:tcW w:w="180" w:type="dxa"/>
            <w:vAlign w:val="bottom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91570" w:rsidRDefault="00991570" w:rsidP="00CA1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991570" w:rsidRDefault="005C5482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7,285,442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991570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100,080</w:t>
            </w:r>
          </w:p>
        </w:tc>
        <w:tc>
          <w:tcPr>
            <w:tcW w:w="180" w:type="dxa"/>
          </w:tcPr>
          <w:p w:rsidR="00991570" w:rsidRPr="00CC0668" w:rsidRDefault="00991570" w:rsidP="00CA11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991570" w:rsidRDefault="005C5482" w:rsidP="00CA11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15,459,205</w:t>
            </w:r>
          </w:p>
        </w:tc>
      </w:tr>
    </w:tbl>
    <w:p w:rsidR="00CA1198" w:rsidRDefault="00CA1198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</w:rPr>
      </w:pPr>
    </w:p>
    <w:p w:rsidR="00CA1198" w:rsidRDefault="00CA1198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cs/>
        </w:rPr>
        <w:sectPr w:rsidR="00CA1198" w:rsidSect="00AE1AA6">
          <w:footerReference w:type="default" r:id="rId10"/>
          <w:pgSz w:w="16834" w:h="11909" w:orient="landscape" w:code="9"/>
          <w:pgMar w:top="1152" w:right="691" w:bottom="1152" w:left="1080" w:header="706" w:footer="706" w:gutter="0"/>
          <w:cols w:space="737"/>
          <w:docGrid w:linePitch="360"/>
        </w:sectPr>
      </w:pPr>
    </w:p>
    <w:p w:rsidR="00517951" w:rsidRPr="009835EC" w:rsidRDefault="00D918F5" w:rsidP="00D918F5">
      <w:pPr>
        <w:ind w:left="567"/>
        <w:jc w:val="thaiDistribute"/>
        <w:rPr>
          <w:sz w:val="30"/>
          <w:szCs w:val="30"/>
        </w:rPr>
      </w:pPr>
      <w:r w:rsidRPr="009835EC">
        <w:rPr>
          <w:rFonts w:ascii="Angsana New" w:hAnsi="Angsana New" w:hint="cs"/>
          <w:sz w:val="30"/>
          <w:szCs w:val="30"/>
          <w:cs/>
        </w:rPr>
        <w:lastRenderedPageBreak/>
        <w:t>รา</w:t>
      </w:r>
      <w:r w:rsidR="00517951" w:rsidRPr="009835EC">
        <w:rPr>
          <w:rFonts w:ascii="Angsana New" w:hAnsi="Angsana New"/>
          <w:sz w:val="30"/>
          <w:szCs w:val="30"/>
          <w:cs/>
        </w:rPr>
        <w:t>คาทรัพย์สินของ</w:t>
      </w:r>
      <w:r w:rsidR="00517951" w:rsidRPr="009835EC">
        <w:rPr>
          <w:rFonts w:ascii="Angsana New" w:hAnsi="Angsana New" w:hint="cs"/>
          <w:sz w:val="30"/>
          <w:szCs w:val="30"/>
          <w:cs/>
        </w:rPr>
        <w:t>บริษัท</w:t>
      </w:r>
      <w:r w:rsidR="00517951" w:rsidRPr="009835EC">
        <w:rPr>
          <w:rFonts w:ascii="Angsana New" w:hAnsi="Angsana New"/>
          <w:sz w:val="30"/>
          <w:szCs w:val="30"/>
          <w:cs/>
        </w:rPr>
        <w:t>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31 ธันวาคม 255</w:t>
      </w:r>
      <w:r w:rsidR="009835EC" w:rsidRPr="009835EC">
        <w:rPr>
          <w:rFonts w:ascii="Angsana New" w:hAnsi="Angsana New"/>
          <w:sz w:val="30"/>
          <w:szCs w:val="30"/>
        </w:rPr>
        <w:t>9</w:t>
      </w:r>
      <w:r w:rsidR="00517951" w:rsidRPr="009835EC">
        <w:rPr>
          <w:rFonts w:ascii="Angsana New" w:hAnsi="Angsana New"/>
          <w:sz w:val="30"/>
          <w:szCs w:val="30"/>
          <w:cs/>
        </w:rPr>
        <w:t xml:space="preserve">มีจำนวน </w:t>
      </w:r>
      <w:r w:rsidR="00292BDC">
        <w:rPr>
          <w:rFonts w:ascii="Angsana New" w:hAnsi="Angsana New"/>
          <w:sz w:val="30"/>
          <w:szCs w:val="30"/>
        </w:rPr>
        <w:t>753</w:t>
      </w:r>
      <w:r w:rsidR="00517951" w:rsidRPr="009835EC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17951" w:rsidRPr="009835EC">
        <w:rPr>
          <w:rFonts w:ascii="Angsana New" w:hAnsi="Angsana New"/>
          <w:i/>
          <w:iCs/>
          <w:sz w:val="30"/>
          <w:szCs w:val="30"/>
          <w:cs/>
        </w:rPr>
        <w:t>(255</w:t>
      </w:r>
      <w:r w:rsidR="009835EC" w:rsidRPr="009835EC">
        <w:rPr>
          <w:rFonts w:ascii="Angsana New" w:hAnsi="Angsana New"/>
          <w:i/>
          <w:iCs/>
          <w:sz w:val="30"/>
          <w:szCs w:val="30"/>
        </w:rPr>
        <w:t>8</w:t>
      </w:r>
      <w:r w:rsidR="00517951" w:rsidRPr="009835E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835EC" w:rsidRPr="009835EC">
        <w:rPr>
          <w:rFonts w:ascii="Angsana New" w:hAnsi="Angsana New"/>
          <w:i/>
          <w:iCs/>
          <w:sz w:val="30"/>
          <w:szCs w:val="30"/>
        </w:rPr>
        <w:t>410</w:t>
      </w:r>
      <w:r w:rsidR="00517951" w:rsidRPr="009835EC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:rsidR="00857607" w:rsidRDefault="00857607" w:rsidP="00896339">
      <w:pPr>
        <w:pStyle w:val="Bo-Blankline"/>
      </w:pPr>
    </w:p>
    <w:p w:rsidR="00A046BA" w:rsidRDefault="00A046BA" w:rsidP="00A046BA">
      <w:pPr>
        <w:pStyle w:val="Bo-Blankline"/>
        <w:rPr>
          <w:i/>
          <w:iCs/>
          <w:sz w:val="30"/>
          <w:szCs w:val="30"/>
        </w:rPr>
      </w:pPr>
      <w:r w:rsidRPr="00E544C1">
        <w:rPr>
          <w:rFonts w:hint="cs"/>
          <w:i/>
          <w:iCs/>
          <w:sz w:val="30"/>
          <w:szCs w:val="30"/>
          <w:cs/>
        </w:rPr>
        <w:t>ที่ดินอาคารและอุปกรณ์ระหว่างก่อสร้าง</w:t>
      </w:r>
    </w:p>
    <w:p w:rsidR="00E544C1" w:rsidRPr="003F43E3" w:rsidRDefault="00E544C1" w:rsidP="003F43E3">
      <w:pPr>
        <w:pStyle w:val="Bo-Blankline"/>
      </w:pPr>
    </w:p>
    <w:p w:rsidR="002B57F9" w:rsidRDefault="001E12BC" w:rsidP="002B23E3">
      <w:pPr>
        <w:pStyle w:val="Bo-Blankline"/>
        <w:jc w:val="thaiDistribute"/>
        <w:rPr>
          <w:sz w:val="30"/>
          <w:szCs w:val="30"/>
          <w:lang w:val="en-US"/>
        </w:rPr>
      </w:pPr>
      <w:r w:rsidRPr="001E12BC">
        <w:rPr>
          <w:sz w:val="30"/>
          <w:szCs w:val="30"/>
          <w:cs/>
        </w:rPr>
        <w:t>บริษัทได้จัดทำรายงานประมวลหลักการปฏิบัติสำหรับโรงไฟฟ้าขนาด 70 เมกะวัตต์ตามเงื่อนไขของคณะกรรมการสิ่งแวดล้อมแห่งชาติ และเข้าสู่การพิจารณาของคณะกรรมการกำกับกิจการพลังงาน (กกพ.) ต่อมาบริษัทได้รับหนังสือแจ้งให้ทราบว่าบริษัทจะต้องจัดทำรายงานการวิเคราะห์ผลกระทบสิ่งแวดล้อม (</w:t>
      </w:r>
      <w:r w:rsidRPr="001E12BC">
        <w:rPr>
          <w:sz w:val="30"/>
          <w:szCs w:val="30"/>
        </w:rPr>
        <w:t>“</w:t>
      </w:r>
      <w:r w:rsidRPr="001E12BC">
        <w:rPr>
          <w:sz w:val="30"/>
          <w:szCs w:val="30"/>
          <w:cs/>
        </w:rPr>
        <w:t xml:space="preserve">รายงาน </w:t>
      </w:r>
      <w:r>
        <w:rPr>
          <w:sz w:val="30"/>
          <w:szCs w:val="30"/>
        </w:rPr>
        <w:t xml:space="preserve">EIA”) </w:t>
      </w:r>
      <w:r w:rsidRPr="001E12BC">
        <w:rPr>
          <w:sz w:val="30"/>
          <w:szCs w:val="30"/>
          <w:cs/>
        </w:rPr>
        <w:t xml:space="preserve">ทางบริษัทจึงยื่นขออุทธรณ์ และ กกพ. ได้มีมติอนุมัติการขยายระยะเวลาลงนามในสัญญาซื้อขายไฟฟ้ากับการไฟฟ้าฝ่ายผลิตแห่งประเทศไทย ปัจจุบันบริษัทอยู่ระหว่างการจัดเตรียมรายงาน </w:t>
      </w:r>
      <w:r w:rsidRPr="001E12BC">
        <w:rPr>
          <w:sz w:val="30"/>
          <w:szCs w:val="30"/>
        </w:rPr>
        <w:t xml:space="preserve">EIA </w:t>
      </w:r>
      <w:r w:rsidRPr="001E12BC">
        <w:rPr>
          <w:sz w:val="30"/>
          <w:szCs w:val="30"/>
          <w:cs/>
        </w:rPr>
        <w:t>เพื่อการพิจารณาภายในเดือน มีนาคม 2560</w:t>
      </w:r>
    </w:p>
    <w:p w:rsidR="002B57F9" w:rsidRPr="003F43E3" w:rsidRDefault="002B57F9" w:rsidP="003F43E3">
      <w:pPr>
        <w:pStyle w:val="Bo-Blankline"/>
        <w:rPr>
          <w:cs/>
        </w:rPr>
      </w:pPr>
    </w:p>
    <w:p w:rsidR="00857607" w:rsidRPr="009835EC" w:rsidRDefault="00857607" w:rsidP="00517951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835EC">
        <w:rPr>
          <w:rFonts w:ascii="Angsana New" w:hAnsi="Angsana New"/>
          <w:sz w:val="30"/>
          <w:szCs w:val="30"/>
          <w:cs/>
        </w:rPr>
        <w:t xml:space="preserve">ต้นทุนการกู้ยืมที่เกี่ยวข้องกับการได้มาซึ่งโรงงานใหม่ได้บันทึกเป็นส่วนหนึ่งของต้นทุนสินทรัพย์ของบริษัท ณ วันที่ </w:t>
      </w:r>
      <w:r w:rsidRPr="009835EC">
        <w:rPr>
          <w:rFonts w:ascii="Angsana New" w:hAnsi="Angsana New"/>
          <w:sz w:val="30"/>
          <w:szCs w:val="30"/>
        </w:rPr>
        <w:t>31</w:t>
      </w:r>
      <w:r w:rsidRPr="009835E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835EC">
        <w:rPr>
          <w:rFonts w:ascii="Angsana New" w:hAnsi="Angsana New"/>
          <w:sz w:val="30"/>
          <w:szCs w:val="30"/>
        </w:rPr>
        <w:t>255</w:t>
      </w:r>
      <w:r w:rsidR="009835EC" w:rsidRPr="009835EC">
        <w:rPr>
          <w:rFonts w:ascii="Angsana New" w:hAnsi="Angsana New"/>
          <w:sz w:val="30"/>
          <w:szCs w:val="30"/>
        </w:rPr>
        <w:t>9</w:t>
      </w:r>
      <w:r w:rsidR="002C17CA" w:rsidRPr="009835EC">
        <w:rPr>
          <w:rFonts w:ascii="Angsana New" w:hAnsi="Angsana New"/>
          <w:sz w:val="30"/>
          <w:szCs w:val="30"/>
          <w:cs/>
        </w:rPr>
        <w:t xml:space="preserve"> จำนวน </w:t>
      </w:r>
      <w:r w:rsidR="00292BDC">
        <w:rPr>
          <w:rFonts w:ascii="Angsana New" w:hAnsi="Angsana New"/>
          <w:sz w:val="30"/>
          <w:szCs w:val="30"/>
          <w:lang w:val="en-US"/>
        </w:rPr>
        <w:t>41</w:t>
      </w:r>
      <w:r w:rsidRPr="009835E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835EC">
        <w:rPr>
          <w:rFonts w:ascii="Angsana New" w:hAnsi="Angsana New"/>
          <w:i/>
          <w:iCs/>
          <w:sz w:val="30"/>
          <w:szCs w:val="30"/>
          <w:cs/>
        </w:rPr>
        <w:t>(</w:t>
      </w:r>
      <w:r w:rsidRPr="009835EC">
        <w:rPr>
          <w:rFonts w:ascii="Angsana New" w:hAnsi="Angsana New"/>
          <w:i/>
          <w:iCs/>
          <w:sz w:val="30"/>
          <w:szCs w:val="30"/>
        </w:rPr>
        <w:t>255</w:t>
      </w:r>
      <w:r w:rsidR="009835EC" w:rsidRPr="009835EC">
        <w:rPr>
          <w:rFonts w:ascii="Angsana New" w:hAnsi="Angsana New"/>
          <w:i/>
          <w:iCs/>
          <w:sz w:val="30"/>
          <w:szCs w:val="30"/>
        </w:rPr>
        <w:t>8</w:t>
      </w:r>
      <w:r w:rsidRPr="009835EC">
        <w:rPr>
          <w:rFonts w:ascii="Angsana New" w:hAnsi="Angsana New"/>
          <w:i/>
          <w:iCs/>
          <w:sz w:val="30"/>
          <w:szCs w:val="30"/>
        </w:rPr>
        <w:t xml:space="preserve">: </w:t>
      </w:r>
      <w:r w:rsidR="009835EC" w:rsidRPr="009835EC">
        <w:rPr>
          <w:rFonts w:ascii="Angsana New" w:hAnsi="Angsana New"/>
          <w:i/>
          <w:iCs/>
          <w:sz w:val="30"/>
          <w:szCs w:val="30"/>
        </w:rPr>
        <w:t>125</w:t>
      </w:r>
      <w:r w:rsidRPr="009835EC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9835EC">
        <w:rPr>
          <w:rFonts w:ascii="Angsana New" w:hAnsi="Angsana New"/>
          <w:sz w:val="30"/>
          <w:szCs w:val="30"/>
          <w:cs/>
        </w:rPr>
        <w:t xml:space="preserve"> มีอัตราดอกเบี้ยที่รับรู้ในงบการเงินร้อย</w:t>
      </w:r>
      <w:r w:rsidRPr="00292BDC">
        <w:rPr>
          <w:rFonts w:ascii="Angsana New" w:hAnsi="Angsana New"/>
          <w:sz w:val="30"/>
          <w:szCs w:val="30"/>
          <w:cs/>
        </w:rPr>
        <w:t xml:space="preserve">ละ </w:t>
      </w:r>
      <w:r w:rsidR="00A41FA1">
        <w:rPr>
          <w:rFonts w:ascii="Angsana New" w:hAnsi="Angsana New"/>
          <w:sz w:val="30"/>
          <w:szCs w:val="30"/>
          <w:cs/>
        </w:rPr>
        <w:br/>
      </w:r>
      <w:r w:rsidR="00620973" w:rsidRPr="00292BDC">
        <w:rPr>
          <w:rFonts w:ascii="Angsana New" w:hAnsi="Angsana New"/>
          <w:sz w:val="30"/>
          <w:szCs w:val="30"/>
        </w:rPr>
        <w:t>MLR-</w:t>
      </w:r>
      <w:r w:rsidR="00A41FA1">
        <w:rPr>
          <w:rFonts w:ascii="Angsana New" w:hAnsi="Angsana New" w:hint="cs"/>
          <w:sz w:val="30"/>
          <w:szCs w:val="30"/>
          <w:cs/>
        </w:rPr>
        <w:t>1.75</w:t>
      </w:r>
      <w:r w:rsidRPr="00292BDC">
        <w:rPr>
          <w:rFonts w:ascii="Angsana New" w:hAnsi="Angsana New"/>
          <w:sz w:val="30"/>
          <w:szCs w:val="30"/>
          <w:cs/>
        </w:rPr>
        <w:t xml:space="preserve">ถึง </w:t>
      </w:r>
      <w:r w:rsidR="00620973" w:rsidRPr="00292BDC">
        <w:rPr>
          <w:rFonts w:ascii="Angsana New" w:hAnsi="Angsana New"/>
          <w:sz w:val="30"/>
          <w:szCs w:val="30"/>
        </w:rPr>
        <w:t>MLR-</w:t>
      </w:r>
      <w:r w:rsidR="00875758">
        <w:rPr>
          <w:rFonts w:ascii="Angsana New" w:hAnsi="Angsana New"/>
          <w:sz w:val="30"/>
          <w:szCs w:val="30"/>
        </w:rPr>
        <w:t>1.5</w:t>
      </w:r>
      <w:r w:rsidRPr="00292BDC">
        <w:rPr>
          <w:rFonts w:ascii="Angsana New" w:hAnsi="Angsana New"/>
          <w:i/>
          <w:iCs/>
          <w:sz w:val="30"/>
          <w:szCs w:val="30"/>
        </w:rPr>
        <w:t>(255</w:t>
      </w:r>
      <w:r w:rsidR="009835EC" w:rsidRPr="00292BDC">
        <w:rPr>
          <w:rFonts w:ascii="Angsana New" w:hAnsi="Angsana New"/>
          <w:i/>
          <w:iCs/>
          <w:sz w:val="30"/>
          <w:szCs w:val="30"/>
        </w:rPr>
        <w:t>8</w:t>
      </w:r>
      <w:r w:rsidRPr="009835EC">
        <w:rPr>
          <w:rFonts w:ascii="Angsana New" w:hAnsi="Angsana New"/>
          <w:i/>
          <w:iCs/>
          <w:sz w:val="30"/>
          <w:szCs w:val="30"/>
        </w:rPr>
        <w:t xml:space="preserve">: </w:t>
      </w:r>
      <w:r w:rsidRPr="009835EC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CC077F" w:rsidRPr="009835EC">
        <w:rPr>
          <w:rFonts w:ascii="Angsana New" w:hAnsi="Angsana New"/>
          <w:i/>
          <w:iCs/>
          <w:sz w:val="30"/>
          <w:szCs w:val="30"/>
        </w:rPr>
        <w:t>MLR-</w:t>
      </w:r>
      <w:r w:rsidR="009835EC" w:rsidRPr="009835EC">
        <w:rPr>
          <w:rFonts w:ascii="Angsana New" w:hAnsi="Angsana New"/>
          <w:i/>
          <w:iCs/>
          <w:sz w:val="30"/>
          <w:szCs w:val="30"/>
        </w:rPr>
        <w:t>2.0</w:t>
      </w:r>
      <w:r w:rsidRPr="009835EC">
        <w:rPr>
          <w:rFonts w:ascii="Angsana New" w:hAnsi="Angsana New"/>
          <w:i/>
          <w:iCs/>
          <w:sz w:val="30"/>
          <w:szCs w:val="30"/>
          <w:cs/>
        </w:rPr>
        <w:t xml:space="preserve"> ถึง </w:t>
      </w:r>
      <w:r w:rsidRPr="009835EC">
        <w:rPr>
          <w:rFonts w:ascii="Angsana New" w:hAnsi="Angsana New"/>
          <w:i/>
          <w:iCs/>
          <w:sz w:val="30"/>
          <w:szCs w:val="30"/>
        </w:rPr>
        <w:t>MLR-1</w:t>
      </w:r>
      <w:r w:rsidR="009C4C55" w:rsidRPr="009835EC">
        <w:rPr>
          <w:rFonts w:ascii="Angsana New" w:hAnsi="Angsana New"/>
          <w:i/>
          <w:iCs/>
          <w:sz w:val="30"/>
          <w:szCs w:val="30"/>
        </w:rPr>
        <w:t>.0</w:t>
      </w:r>
      <w:r w:rsidRPr="009835EC">
        <w:rPr>
          <w:rFonts w:ascii="Angsana New" w:hAnsi="Angsana New"/>
          <w:i/>
          <w:iCs/>
          <w:sz w:val="30"/>
          <w:szCs w:val="30"/>
        </w:rPr>
        <w:t>)</w:t>
      </w:r>
    </w:p>
    <w:p w:rsidR="00046860" w:rsidRPr="0019459F" w:rsidRDefault="00046860" w:rsidP="0019459F">
      <w:pPr>
        <w:pStyle w:val="Bo-Blankline"/>
      </w:pPr>
    </w:p>
    <w:p w:rsidR="00CD283E" w:rsidRPr="009835EC" w:rsidRDefault="00CD283E" w:rsidP="007D10DB">
      <w:pPr>
        <w:pStyle w:val="Caption"/>
        <w:ind w:left="567" w:hanging="567"/>
      </w:pPr>
      <w:r w:rsidRPr="009835EC">
        <w:rPr>
          <w:rFonts w:hint="cs"/>
          <w:cs/>
        </w:rPr>
        <w:t>ภาษีเงินได้รอการตัดบัญชี</w:t>
      </w:r>
    </w:p>
    <w:p w:rsidR="00CD283E" w:rsidRPr="009835EC" w:rsidRDefault="00CD283E" w:rsidP="00896339">
      <w:pPr>
        <w:pStyle w:val="Bo-Blankline"/>
      </w:pPr>
    </w:p>
    <w:p w:rsidR="00224937" w:rsidRPr="009835EC" w:rsidRDefault="00224937" w:rsidP="00224937">
      <w:pPr>
        <w:pStyle w:val="Bo-C1Content"/>
      </w:pPr>
      <w:r w:rsidRPr="009835EC">
        <w:rPr>
          <w:cs/>
        </w:rPr>
        <w:t xml:space="preserve">สินทรัพย์และหนี้สินภาษีเงินได้รอการตัดบัญชีณ วันที่ </w:t>
      </w:r>
      <w:r w:rsidRPr="009835EC">
        <w:t xml:space="preserve">31 </w:t>
      </w:r>
      <w:r w:rsidR="00B2366E" w:rsidRPr="009835EC">
        <w:rPr>
          <w:rFonts w:hint="cs"/>
          <w:cs/>
        </w:rPr>
        <w:t xml:space="preserve">ธันวาคม </w:t>
      </w:r>
      <w:r w:rsidR="00B2366E" w:rsidRPr="009835EC">
        <w:rPr>
          <w:cs/>
        </w:rPr>
        <w:t>มีดังนี้</w:t>
      </w:r>
    </w:p>
    <w:p w:rsidR="008800BC" w:rsidRPr="00822071" w:rsidRDefault="008800BC" w:rsidP="00896339">
      <w:pPr>
        <w:pStyle w:val="Bo-Blankline"/>
      </w:pPr>
    </w:p>
    <w:tbl>
      <w:tblPr>
        <w:tblW w:w="9106" w:type="dxa"/>
        <w:tblInd w:w="534" w:type="dxa"/>
        <w:tblLook w:val="04A0"/>
      </w:tblPr>
      <w:tblGrid>
        <w:gridCol w:w="3786"/>
        <w:gridCol w:w="1133"/>
        <w:gridCol w:w="260"/>
        <w:gridCol w:w="1164"/>
        <w:gridCol w:w="242"/>
        <w:gridCol w:w="1142"/>
        <w:gridCol w:w="269"/>
        <w:gridCol w:w="1110"/>
      </w:tblGrid>
      <w:tr w:rsidR="00493505" w:rsidRPr="008964E5" w:rsidTr="0089468F">
        <w:tc>
          <w:tcPr>
            <w:tcW w:w="3786" w:type="dxa"/>
          </w:tcPr>
          <w:p w:rsidR="00493505" w:rsidRPr="008964E5" w:rsidRDefault="00493505" w:rsidP="00CC104A">
            <w:pPr>
              <w:spacing w:line="240" w:lineRule="atLeast"/>
              <w:ind w:right="-108" w:hanging="4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0" w:type="dxa"/>
            <w:gridSpan w:val="7"/>
          </w:tcPr>
          <w:p w:rsidR="00493505" w:rsidRPr="008964E5" w:rsidRDefault="00493505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4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8964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93505" w:rsidRPr="008964E5" w:rsidTr="0089468F">
        <w:tc>
          <w:tcPr>
            <w:tcW w:w="3786" w:type="dxa"/>
          </w:tcPr>
          <w:p w:rsidR="00493505" w:rsidRPr="008964E5" w:rsidRDefault="00493505" w:rsidP="00B5668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:rsidR="00493505" w:rsidRPr="008964E5" w:rsidRDefault="00493505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4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</w:tcPr>
          <w:p w:rsidR="00493505" w:rsidRPr="008964E5" w:rsidRDefault="00493505" w:rsidP="00B5668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:rsidR="00493505" w:rsidRPr="008964E5" w:rsidRDefault="00493505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4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835EC" w:rsidRPr="008964E5" w:rsidTr="0089468F">
        <w:tc>
          <w:tcPr>
            <w:tcW w:w="3786" w:type="dxa"/>
          </w:tcPr>
          <w:p w:rsidR="009835EC" w:rsidRPr="008964E5" w:rsidRDefault="009835EC" w:rsidP="009835E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9835EC" w:rsidRPr="00133352" w:rsidRDefault="009835EC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60" w:type="dxa"/>
          </w:tcPr>
          <w:p w:rsidR="009835EC" w:rsidRPr="00133352" w:rsidRDefault="009835EC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9835EC" w:rsidRPr="00133352" w:rsidRDefault="009835EC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42" w:type="dxa"/>
          </w:tcPr>
          <w:p w:rsidR="009835EC" w:rsidRPr="00133352" w:rsidRDefault="009835EC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:rsidR="009835EC" w:rsidRPr="003A3233" w:rsidRDefault="009835EC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69" w:type="dxa"/>
          </w:tcPr>
          <w:p w:rsidR="009835EC" w:rsidRPr="003A3233" w:rsidRDefault="009835EC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9835EC" w:rsidRPr="003A3233" w:rsidRDefault="009835EC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9835EC" w:rsidRPr="008964E5" w:rsidTr="0089468F">
        <w:tc>
          <w:tcPr>
            <w:tcW w:w="3786" w:type="dxa"/>
          </w:tcPr>
          <w:p w:rsidR="009835EC" w:rsidRPr="008964E5" w:rsidRDefault="009835EC" w:rsidP="009835E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0" w:type="dxa"/>
            <w:gridSpan w:val="7"/>
          </w:tcPr>
          <w:p w:rsidR="009835EC" w:rsidRPr="008964E5" w:rsidRDefault="009835EC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64E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964E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964E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35EC" w:rsidRPr="008964E5" w:rsidTr="0089468F">
        <w:tc>
          <w:tcPr>
            <w:tcW w:w="3786" w:type="dxa"/>
          </w:tcPr>
          <w:p w:rsidR="009835EC" w:rsidRPr="008964E5" w:rsidRDefault="009835EC" w:rsidP="009835EC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64E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vAlign w:val="bottom"/>
          </w:tcPr>
          <w:p w:rsidR="009835EC" w:rsidRPr="008964E5" w:rsidRDefault="00DD6678" w:rsidP="009835EC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189,743</w:t>
            </w:r>
          </w:p>
        </w:tc>
        <w:tc>
          <w:tcPr>
            <w:tcW w:w="260" w:type="dxa"/>
          </w:tcPr>
          <w:p w:rsidR="009835EC" w:rsidRPr="008964E5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9835EC" w:rsidRPr="008964E5" w:rsidRDefault="009835EC" w:rsidP="009835EC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964E5">
              <w:rPr>
                <w:rFonts w:ascii="Angsana New" w:hAnsi="Angsana New"/>
                <w:sz w:val="30"/>
                <w:szCs w:val="30"/>
              </w:rPr>
              <w:t>183,681</w:t>
            </w:r>
          </w:p>
        </w:tc>
        <w:tc>
          <w:tcPr>
            <w:tcW w:w="242" w:type="dxa"/>
            <w:vAlign w:val="bottom"/>
          </w:tcPr>
          <w:p w:rsidR="009835EC" w:rsidRPr="008964E5" w:rsidRDefault="009835EC" w:rsidP="009835E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:rsidR="009835EC" w:rsidRPr="008964E5" w:rsidRDefault="00DD6678" w:rsidP="00DD667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:rsidR="009835EC" w:rsidRPr="008964E5" w:rsidRDefault="009835EC" w:rsidP="009835E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9835EC" w:rsidRPr="008964E5" w:rsidRDefault="009835EC" w:rsidP="0089468F">
            <w:pPr>
              <w:tabs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964E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964E5">
              <w:rPr>
                <w:rFonts w:ascii="Angsana New" w:hAnsi="Angsana New"/>
                <w:sz w:val="30"/>
                <w:szCs w:val="30"/>
              </w:rPr>
              <w:t>19</w:t>
            </w:r>
            <w:r w:rsidRPr="008964E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835EC" w:rsidRPr="008964E5" w:rsidTr="0089468F">
        <w:trPr>
          <w:trHeight w:val="70"/>
        </w:trPr>
        <w:tc>
          <w:tcPr>
            <w:tcW w:w="3786" w:type="dxa"/>
          </w:tcPr>
          <w:p w:rsidR="009835EC" w:rsidRPr="008964E5" w:rsidRDefault="009835EC" w:rsidP="009835EC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64E5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33" w:type="dxa"/>
            <w:vAlign w:val="bottom"/>
          </w:tcPr>
          <w:p w:rsidR="009835EC" w:rsidRPr="008964E5" w:rsidRDefault="00DD6678" w:rsidP="00DD667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:rsidR="009835EC" w:rsidRPr="008964E5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9835EC" w:rsidRPr="008964E5" w:rsidRDefault="009835EC" w:rsidP="009835EC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964E5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42" w:type="dxa"/>
            <w:vAlign w:val="bottom"/>
          </w:tcPr>
          <w:p w:rsidR="009835EC" w:rsidRPr="008964E5" w:rsidRDefault="009835EC" w:rsidP="009835E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:rsidR="009835EC" w:rsidRPr="008964E5" w:rsidRDefault="00DD6678" w:rsidP="00DD667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:rsidR="009835EC" w:rsidRPr="008964E5" w:rsidRDefault="009835EC" w:rsidP="009835E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9835EC" w:rsidRPr="008964E5" w:rsidRDefault="009835EC" w:rsidP="009835EC">
            <w:pPr>
              <w:tabs>
                <w:tab w:val="decimal" w:pos="8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964E5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9835EC" w:rsidRPr="006E4F8A" w:rsidTr="0089468F">
        <w:tc>
          <w:tcPr>
            <w:tcW w:w="3786" w:type="dxa"/>
            <w:vAlign w:val="bottom"/>
          </w:tcPr>
          <w:p w:rsidR="009835EC" w:rsidRPr="008964E5" w:rsidRDefault="009835EC" w:rsidP="009835E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964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964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8964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8964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 w:rsidRPr="008964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8964E5" w:rsidRDefault="00DD6678" w:rsidP="009835EC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189,743</w:t>
            </w:r>
          </w:p>
        </w:tc>
        <w:tc>
          <w:tcPr>
            <w:tcW w:w="260" w:type="dxa"/>
          </w:tcPr>
          <w:p w:rsidR="009835EC" w:rsidRPr="008964E5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8964E5" w:rsidRDefault="009835EC" w:rsidP="009835EC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4E5">
              <w:rPr>
                <w:rFonts w:ascii="Angsana New" w:hAnsi="Angsana New"/>
                <w:b/>
                <w:bCs/>
                <w:sz w:val="30"/>
                <w:szCs w:val="30"/>
              </w:rPr>
              <w:t>183,662</w:t>
            </w:r>
          </w:p>
        </w:tc>
        <w:tc>
          <w:tcPr>
            <w:tcW w:w="242" w:type="dxa"/>
            <w:vAlign w:val="bottom"/>
          </w:tcPr>
          <w:p w:rsidR="009835EC" w:rsidRPr="008964E5" w:rsidRDefault="009835EC" w:rsidP="009835E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8964E5" w:rsidRDefault="00DD6678" w:rsidP="00DD667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:rsidR="009835EC" w:rsidRPr="008964E5" w:rsidRDefault="009835EC" w:rsidP="009835EC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8964E5" w:rsidRDefault="009835EC" w:rsidP="0089468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4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A6F99" w:rsidRPr="00406945" w:rsidRDefault="00DA6F99" w:rsidP="00896339">
      <w:pPr>
        <w:pStyle w:val="Bo-Blankline"/>
      </w:pPr>
    </w:p>
    <w:p w:rsidR="00CD283E" w:rsidRDefault="005B5F60" w:rsidP="009878DC">
      <w:pPr>
        <w:pStyle w:val="Bo-C1Content"/>
        <w:ind w:left="270"/>
      </w:pPr>
      <w:r>
        <w:rPr>
          <w:cs/>
        </w:rPr>
        <w:br w:type="page"/>
      </w:r>
      <w:r w:rsidR="00A04415" w:rsidRPr="00A04415">
        <w:rPr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:rsidR="00DA6F99" w:rsidRPr="00406945" w:rsidRDefault="00DA6F99" w:rsidP="00C25751">
      <w:pPr>
        <w:pStyle w:val="Bo-C1Content"/>
        <w:rPr>
          <w:sz w:val="20"/>
          <w:szCs w:val="20"/>
        </w:rPr>
      </w:pPr>
    </w:p>
    <w:p w:rsidR="009835EC" w:rsidRPr="00822071" w:rsidRDefault="009835EC" w:rsidP="009835EC">
      <w:pPr>
        <w:spacing w:line="240" w:lineRule="auto"/>
        <w:rPr>
          <w:rFonts w:ascii="Angsana New" w:hAnsi="Angsana New"/>
          <w:sz w:val="2"/>
          <w:szCs w:val="2"/>
        </w:rPr>
      </w:pPr>
    </w:p>
    <w:p w:rsidR="00C74898" w:rsidRPr="009835EC" w:rsidRDefault="00C74898" w:rsidP="009835EC">
      <w:pPr>
        <w:spacing w:line="240" w:lineRule="auto"/>
        <w:rPr>
          <w:sz w:val="2"/>
          <w:szCs w:val="2"/>
        </w:rPr>
      </w:pPr>
    </w:p>
    <w:tbl>
      <w:tblPr>
        <w:tblW w:w="9079" w:type="dxa"/>
        <w:tblInd w:w="540" w:type="dxa"/>
        <w:tblLook w:val="04A0"/>
      </w:tblPr>
      <w:tblGrid>
        <w:gridCol w:w="3762"/>
        <w:gridCol w:w="1140"/>
        <w:gridCol w:w="235"/>
        <w:gridCol w:w="1163"/>
        <w:gridCol w:w="235"/>
        <w:gridCol w:w="1183"/>
        <w:gridCol w:w="235"/>
        <w:gridCol w:w="1126"/>
      </w:tblGrid>
      <w:tr w:rsidR="00927C24" w:rsidRPr="006E4F8A" w:rsidTr="0089468F">
        <w:tc>
          <w:tcPr>
            <w:tcW w:w="3762" w:type="dxa"/>
          </w:tcPr>
          <w:p w:rsidR="00927C24" w:rsidRPr="006E4F8A" w:rsidRDefault="00927C24" w:rsidP="00B4180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7" w:type="dxa"/>
            <w:gridSpan w:val="7"/>
            <w:vAlign w:val="bottom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27C24" w:rsidRPr="006E4F8A" w:rsidTr="0089468F">
        <w:tc>
          <w:tcPr>
            <w:tcW w:w="3762" w:type="dxa"/>
          </w:tcPr>
          <w:p w:rsidR="00927C24" w:rsidRPr="006E4F8A" w:rsidRDefault="00927C24" w:rsidP="00B41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927C24" w:rsidRPr="003A3233" w:rsidRDefault="00927C24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มกราคม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255</w:t>
            </w:r>
            <w:r w:rsidR="009835E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5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1" w:type="dxa"/>
            <w:gridSpan w:val="3"/>
            <w:tcBorders>
              <w:bottom w:val="single" w:sz="4" w:space="0" w:color="auto"/>
            </w:tcBorders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52B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0D35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D35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0D352B">
              <w:rPr>
                <w:rFonts w:ascii="Angsana New" w:hAnsi="Angsana New"/>
                <w:sz w:val="30"/>
                <w:szCs w:val="30"/>
                <w:lang w:val="en-US"/>
              </w:rPr>
              <w:t>)/</w:t>
            </w:r>
            <w:r w:rsidRPr="000D35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</w:p>
        </w:tc>
        <w:tc>
          <w:tcPr>
            <w:tcW w:w="235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vMerge w:val="restart"/>
            <w:vAlign w:val="bottom"/>
          </w:tcPr>
          <w:p w:rsidR="00927C24" w:rsidRPr="003A3233" w:rsidRDefault="00927C24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255</w:t>
            </w:r>
            <w:r w:rsidR="009835E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927C24" w:rsidRPr="006E4F8A" w:rsidTr="0089468F">
        <w:tc>
          <w:tcPr>
            <w:tcW w:w="3762" w:type="dxa"/>
          </w:tcPr>
          <w:p w:rsidR="00927C24" w:rsidRPr="006E4F8A" w:rsidRDefault="00927C24" w:rsidP="00B41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/>
            <w:vAlign w:val="bottom"/>
          </w:tcPr>
          <w:p w:rsidR="00927C24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1" w:type="dxa"/>
            <w:gridSpan w:val="3"/>
            <w:tcBorders>
              <w:top w:val="single" w:sz="4" w:space="0" w:color="auto"/>
            </w:tcBorders>
            <w:vAlign w:val="bottom"/>
          </w:tcPr>
          <w:p w:rsidR="00927C24" w:rsidRPr="000D352B" w:rsidRDefault="00927C24" w:rsidP="00EE7E3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A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2E78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2E781E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EE7E3B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  <w:r w:rsidRPr="00EC3D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vMerge/>
            <w:vAlign w:val="bottom"/>
          </w:tcPr>
          <w:p w:rsidR="00927C24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7C24" w:rsidRPr="006E4F8A" w:rsidTr="0089468F">
        <w:tc>
          <w:tcPr>
            <w:tcW w:w="3762" w:type="dxa"/>
          </w:tcPr>
          <w:p w:rsidR="00927C24" w:rsidRPr="006E4F8A" w:rsidRDefault="00927C24" w:rsidP="00B418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  <w:vMerge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5" w:type="dxa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5" w:type="dxa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Merge/>
            <w:vAlign w:val="bottom"/>
          </w:tcPr>
          <w:p w:rsidR="00927C24" w:rsidRPr="00D70047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7C24" w:rsidRPr="006E4F8A" w:rsidTr="0089468F">
        <w:tc>
          <w:tcPr>
            <w:tcW w:w="3762" w:type="dxa"/>
          </w:tcPr>
          <w:p w:rsidR="00927C24" w:rsidRPr="006E4F8A" w:rsidRDefault="00927C24" w:rsidP="00B418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  <w:vMerge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5" w:type="dxa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5" w:type="dxa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Merge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7C24" w:rsidRPr="006E4F8A" w:rsidTr="0089468F">
        <w:tc>
          <w:tcPr>
            <w:tcW w:w="3762" w:type="dxa"/>
          </w:tcPr>
          <w:p w:rsidR="00927C24" w:rsidRPr="001703A0" w:rsidRDefault="00927C24" w:rsidP="00B41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7" w:type="dxa"/>
            <w:gridSpan w:val="7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27C24" w:rsidRPr="006E4F8A" w:rsidTr="0089468F">
        <w:tc>
          <w:tcPr>
            <w:tcW w:w="3762" w:type="dxa"/>
          </w:tcPr>
          <w:p w:rsidR="00927C24" w:rsidRPr="006E4F8A" w:rsidRDefault="00927C24" w:rsidP="00B418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0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927C24" w:rsidRPr="00D70047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35EC" w:rsidRPr="006E4F8A" w:rsidTr="0089468F">
        <w:tc>
          <w:tcPr>
            <w:tcW w:w="3762" w:type="dxa"/>
          </w:tcPr>
          <w:p w:rsidR="009835EC" w:rsidRPr="00C74898" w:rsidRDefault="009835EC" w:rsidP="009835E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0433">
              <w:rPr>
                <w:rFonts w:ascii="Angsana New" w:hAnsi="Angsana New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40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94,805</w:t>
            </w:r>
          </w:p>
        </w:tc>
        <w:tc>
          <w:tcPr>
            <w:tcW w:w="235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9835EC" w:rsidRPr="002E781E" w:rsidRDefault="002E781E" w:rsidP="009835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,076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835EC" w:rsidRPr="006E4F8A" w:rsidRDefault="002E781E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95,881</w:t>
            </w:r>
          </w:p>
        </w:tc>
      </w:tr>
      <w:tr w:rsidR="002E781E" w:rsidRPr="006E4F8A" w:rsidTr="0089468F">
        <w:tc>
          <w:tcPr>
            <w:tcW w:w="3762" w:type="dxa"/>
          </w:tcPr>
          <w:p w:rsidR="002E781E" w:rsidRPr="003E0433" w:rsidRDefault="002E781E" w:rsidP="009835E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40" w:type="dxa"/>
            <w:vAlign w:val="bottom"/>
          </w:tcPr>
          <w:p w:rsidR="002E781E" w:rsidRDefault="002E781E" w:rsidP="002E781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:rsidR="002E781E" w:rsidRPr="006E4F8A" w:rsidRDefault="002E781E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2E781E" w:rsidRPr="00F9646F" w:rsidRDefault="002E781E" w:rsidP="009835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3,753</w:t>
            </w:r>
          </w:p>
        </w:tc>
        <w:tc>
          <w:tcPr>
            <w:tcW w:w="235" w:type="dxa"/>
            <w:vAlign w:val="bottom"/>
          </w:tcPr>
          <w:p w:rsidR="002E781E" w:rsidRPr="004A6AE7" w:rsidRDefault="002E781E" w:rsidP="009835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2E781E" w:rsidRPr="006E4F8A" w:rsidRDefault="002E781E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2E781E" w:rsidRPr="006E4F8A" w:rsidRDefault="002E781E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2E781E" w:rsidRPr="004A6AE7" w:rsidRDefault="002E781E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3,753</w:t>
            </w:r>
          </w:p>
        </w:tc>
      </w:tr>
      <w:tr w:rsidR="009835EC" w:rsidRPr="006E4F8A" w:rsidTr="0089468F">
        <w:tc>
          <w:tcPr>
            <w:tcW w:w="3762" w:type="dxa"/>
          </w:tcPr>
          <w:p w:rsidR="009835EC" w:rsidRPr="009F4DF6" w:rsidRDefault="009835EC" w:rsidP="009835EC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9F4DF6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40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6,210</w:t>
            </w:r>
          </w:p>
        </w:tc>
        <w:tc>
          <w:tcPr>
            <w:tcW w:w="235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(824)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6,441</w:t>
            </w:r>
          </w:p>
        </w:tc>
      </w:tr>
      <w:tr w:rsidR="009835EC" w:rsidRPr="006E4F8A" w:rsidTr="0089468F">
        <w:tc>
          <w:tcPr>
            <w:tcW w:w="3762" w:type="dxa"/>
          </w:tcPr>
          <w:p w:rsidR="009835EC" w:rsidRPr="009F4DF6" w:rsidRDefault="009835EC" w:rsidP="009835EC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40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82,666</w:t>
            </w:r>
          </w:p>
        </w:tc>
        <w:tc>
          <w:tcPr>
            <w:tcW w:w="235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1,002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835EC" w:rsidRPr="006E4F8A" w:rsidRDefault="002E781E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83,668</w:t>
            </w:r>
          </w:p>
        </w:tc>
      </w:tr>
      <w:tr w:rsidR="009835EC" w:rsidRPr="006E4F8A" w:rsidTr="0089468F">
        <w:tc>
          <w:tcPr>
            <w:tcW w:w="3762" w:type="dxa"/>
            <w:vAlign w:val="bottom"/>
          </w:tcPr>
          <w:p w:rsidR="009835EC" w:rsidRPr="006E4F8A" w:rsidRDefault="009835EC" w:rsidP="009835E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183,681</w:t>
            </w:r>
          </w:p>
        </w:tc>
        <w:tc>
          <w:tcPr>
            <w:tcW w:w="235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6,886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(824)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189,743</w:t>
            </w:r>
          </w:p>
        </w:tc>
      </w:tr>
      <w:tr w:rsidR="009835EC" w:rsidRPr="006E4F8A" w:rsidTr="0089468F">
        <w:tc>
          <w:tcPr>
            <w:tcW w:w="3762" w:type="dxa"/>
          </w:tcPr>
          <w:p w:rsidR="009835EC" w:rsidRPr="00AE6359" w:rsidRDefault="009835EC" w:rsidP="009835EC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9835EC" w:rsidRPr="00AE6359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3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9835E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3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9835E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9835EC" w:rsidRPr="00AE6359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9835EC" w:rsidRPr="006E4F8A" w:rsidTr="0089468F">
        <w:tc>
          <w:tcPr>
            <w:tcW w:w="3762" w:type="dxa"/>
          </w:tcPr>
          <w:p w:rsidR="009835EC" w:rsidRPr="000D352B" w:rsidRDefault="009835EC" w:rsidP="009835E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0" w:type="dxa"/>
            <w:vAlign w:val="bottom"/>
          </w:tcPr>
          <w:p w:rsidR="009835EC" w:rsidRPr="00D70047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9835E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9835E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9835EC" w:rsidRPr="00D70047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35EC" w:rsidRPr="006E4F8A" w:rsidTr="0089468F">
        <w:tc>
          <w:tcPr>
            <w:tcW w:w="3762" w:type="dxa"/>
          </w:tcPr>
          <w:p w:rsidR="009835EC" w:rsidRPr="009F4DF6" w:rsidRDefault="009835EC" w:rsidP="009835EC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9F4DF6">
              <w:rPr>
                <w:rFonts w:ascii="Angsana New" w:hAnsi="Angsana New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140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35" w:type="dxa"/>
            <w:vAlign w:val="bottom"/>
          </w:tcPr>
          <w:p w:rsidR="009835EC" w:rsidRPr="00782E64" w:rsidRDefault="009835EC" w:rsidP="009835EC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835EC" w:rsidRPr="006E4F8A" w:rsidRDefault="002E781E" w:rsidP="009835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9835EC" w:rsidRPr="00E27870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9835EC" w:rsidRPr="004A6AE7" w:rsidRDefault="002E781E" w:rsidP="002E781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35EC" w:rsidRPr="006E4F8A" w:rsidTr="0089468F">
        <w:tc>
          <w:tcPr>
            <w:tcW w:w="3762" w:type="dxa"/>
            <w:vAlign w:val="bottom"/>
          </w:tcPr>
          <w:p w:rsidR="009835EC" w:rsidRPr="006E4F8A" w:rsidRDefault="009835EC" w:rsidP="009835E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(19)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9835EC" w:rsidRPr="00C11497" w:rsidRDefault="002E781E" w:rsidP="009835EC">
            <w:pPr>
              <w:tabs>
                <w:tab w:val="left" w:pos="551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9835EC" w:rsidRPr="00E27870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4A6AE7" w:rsidRDefault="002E781E" w:rsidP="002E781E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835EC" w:rsidRPr="006E4F8A" w:rsidTr="0089468F">
        <w:tc>
          <w:tcPr>
            <w:tcW w:w="3762" w:type="dxa"/>
          </w:tcPr>
          <w:p w:rsidR="009835EC" w:rsidRPr="006E4F8A" w:rsidRDefault="009835EC" w:rsidP="009835EC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0" w:type="dxa"/>
            <w:vAlign w:val="bottom"/>
          </w:tcPr>
          <w:p w:rsidR="009835EC" w:rsidRPr="00AE6359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3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9835E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3" w:type="dxa"/>
          </w:tcPr>
          <w:p w:rsidR="009835EC" w:rsidRPr="006E4F8A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9835E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9835EC" w:rsidRPr="00AE6359" w:rsidRDefault="009835EC" w:rsidP="009835E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9835EC" w:rsidRPr="006E4F8A" w:rsidTr="0089468F">
        <w:tc>
          <w:tcPr>
            <w:tcW w:w="3762" w:type="dxa"/>
            <w:vAlign w:val="bottom"/>
          </w:tcPr>
          <w:p w:rsidR="009835EC" w:rsidRPr="006E4F8A" w:rsidRDefault="009835EC" w:rsidP="009835E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0" w:type="dxa"/>
            <w:tcBorders>
              <w:bottom w:val="double" w:sz="4" w:space="0" w:color="auto"/>
            </w:tcBorders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183,662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6,905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(824)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9835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:rsidR="009835EC" w:rsidRPr="004A6AE7" w:rsidRDefault="002E781E" w:rsidP="009835E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189,743</w:t>
            </w:r>
          </w:p>
        </w:tc>
      </w:tr>
    </w:tbl>
    <w:p w:rsidR="00E34F07" w:rsidRPr="00DA6F99" w:rsidRDefault="00E34F07" w:rsidP="00804F2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9835EC" w:rsidRPr="009835EC" w:rsidRDefault="008800BC" w:rsidP="009835EC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093" w:type="dxa"/>
        <w:tblInd w:w="540" w:type="dxa"/>
        <w:tblLook w:val="04A0"/>
      </w:tblPr>
      <w:tblGrid>
        <w:gridCol w:w="3764"/>
        <w:gridCol w:w="1124"/>
        <w:gridCol w:w="235"/>
        <w:gridCol w:w="1177"/>
        <w:gridCol w:w="235"/>
        <w:gridCol w:w="1183"/>
        <w:gridCol w:w="235"/>
        <w:gridCol w:w="1140"/>
      </w:tblGrid>
      <w:tr w:rsidR="009835EC" w:rsidRPr="006E4F8A" w:rsidTr="0089468F">
        <w:tc>
          <w:tcPr>
            <w:tcW w:w="3764" w:type="dxa"/>
          </w:tcPr>
          <w:p w:rsidR="009835EC" w:rsidRPr="006E4F8A" w:rsidRDefault="009835EC" w:rsidP="00A36197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9" w:type="dxa"/>
            <w:gridSpan w:val="7"/>
            <w:vAlign w:val="bottom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835EC" w:rsidRPr="006E4F8A" w:rsidTr="0089468F">
        <w:tc>
          <w:tcPr>
            <w:tcW w:w="3764" w:type="dxa"/>
          </w:tcPr>
          <w:p w:rsidR="009835EC" w:rsidRPr="006E4F8A" w:rsidRDefault="009835EC" w:rsidP="00A3619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Merge w:val="restart"/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มกราคม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5" w:type="dxa"/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5" w:type="dxa"/>
            <w:gridSpan w:val="3"/>
            <w:tcBorders>
              <w:bottom w:val="single" w:sz="4" w:space="0" w:color="auto"/>
            </w:tcBorders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52B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0D35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D35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0D352B">
              <w:rPr>
                <w:rFonts w:ascii="Angsana New" w:hAnsi="Angsana New"/>
                <w:sz w:val="30"/>
                <w:szCs w:val="30"/>
                <w:lang w:val="en-US"/>
              </w:rPr>
              <w:t>)/</w:t>
            </w:r>
            <w:r w:rsidRPr="000D35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</w:p>
        </w:tc>
        <w:tc>
          <w:tcPr>
            <w:tcW w:w="235" w:type="dxa"/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9835EC" w:rsidRPr="006E4F8A" w:rsidTr="0089468F">
        <w:tc>
          <w:tcPr>
            <w:tcW w:w="3764" w:type="dxa"/>
          </w:tcPr>
          <w:p w:rsidR="009835EC" w:rsidRPr="006E4F8A" w:rsidRDefault="009835EC" w:rsidP="00A3619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vMerge/>
            <w:vAlign w:val="bottom"/>
          </w:tcPr>
          <w:p w:rsidR="009835EC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5" w:type="dxa"/>
            <w:gridSpan w:val="3"/>
            <w:tcBorders>
              <w:top w:val="single" w:sz="4" w:space="0" w:color="auto"/>
            </w:tcBorders>
            <w:vAlign w:val="bottom"/>
          </w:tcPr>
          <w:p w:rsidR="009835EC" w:rsidRPr="000D352B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A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EC3D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</w:t>
            </w:r>
            <w:r w:rsidRPr="00376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เหตุ </w:t>
            </w:r>
            <w:r w:rsidRPr="0037630A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EE7E3B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  <w:r w:rsidRPr="00EC3D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/>
            <w:vAlign w:val="bottom"/>
          </w:tcPr>
          <w:p w:rsidR="009835EC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835EC" w:rsidRPr="006E4F8A" w:rsidTr="0089468F">
        <w:tc>
          <w:tcPr>
            <w:tcW w:w="3764" w:type="dxa"/>
          </w:tcPr>
          <w:p w:rsidR="009835EC" w:rsidRPr="006E4F8A" w:rsidRDefault="009835EC" w:rsidP="00A3619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vMerge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5" w:type="dxa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5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Merge/>
            <w:vAlign w:val="bottom"/>
          </w:tcPr>
          <w:p w:rsidR="009835EC" w:rsidRPr="00D70047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35EC" w:rsidRPr="006E4F8A" w:rsidTr="0089468F">
        <w:tc>
          <w:tcPr>
            <w:tcW w:w="3764" w:type="dxa"/>
          </w:tcPr>
          <w:p w:rsidR="009835EC" w:rsidRPr="006E4F8A" w:rsidRDefault="009835EC" w:rsidP="00A3619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vMerge/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5" w:type="dxa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5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Merge/>
            <w:vAlign w:val="bottom"/>
          </w:tcPr>
          <w:p w:rsidR="009835EC" w:rsidRPr="003A3233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835EC" w:rsidRPr="006E4F8A" w:rsidTr="0089468F">
        <w:tc>
          <w:tcPr>
            <w:tcW w:w="3764" w:type="dxa"/>
          </w:tcPr>
          <w:p w:rsidR="009835EC" w:rsidRPr="001703A0" w:rsidRDefault="009835EC" w:rsidP="00A3619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9" w:type="dxa"/>
            <w:gridSpan w:val="7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35EC" w:rsidRPr="006E4F8A" w:rsidTr="0089468F">
        <w:tc>
          <w:tcPr>
            <w:tcW w:w="3764" w:type="dxa"/>
          </w:tcPr>
          <w:p w:rsidR="009835EC" w:rsidRPr="006E4F8A" w:rsidRDefault="009835EC" w:rsidP="00A3619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4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9835EC" w:rsidRPr="00D70047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35EC" w:rsidRPr="006E4F8A" w:rsidTr="0089468F">
        <w:tc>
          <w:tcPr>
            <w:tcW w:w="3764" w:type="dxa"/>
          </w:tcPr>
          <w:p w:rsidR="009835EC" w:rsidRPr="00C74898" w:rsidRDefault="009835EC" w:rsidP="00A3619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0433">
              <w:rPr>
                <w:rFonts w:ascii="Angsana New" w:hAnsi="Angsana New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24" w:type="dxa"/>
          </w:tcPr>
          <w:p w:rsidR="009835EC" w:rsidRPr="006E4F8A" w:rsidRDefault="009835EC" w:rsidP="00A36197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74,843</w:t>
            </w:r>
          </w:p>
        </w:tc>
        <w:tc>
          <w:tcPr>
            <w:tcW w:w="235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9835EC" w:rsidRPr="00F9646F" w:rsidRDefault="009835EC" w:rsidP="00A361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19,962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94,805</w:t>
            </w:r>
          </w:p>
        </w:tc>
      </w:tr>
      <w:tr w:rsidR="009835EC" w:rsidRPr="006E4F8A" w:rsidTr="0089468F">
        <w:tc>
          <w:tcPr>
            <w:tcW w:w="3764" w:type="dxa"/>
          </w:tcPr>
          <w:p w:rsidR="009835EC" w:rsidRPr="009F4DF6" w:rsidRDefault="009835EC" w:rsidP="00A36197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9F4DF6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24" w:type="dxa"/>
          </w:tcPr>
          <w:p w:rsidR="009835EC" w:rsidRPr="006E4F8A" w:rsidRDefault="009835EC" w:rsidP="00A36197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4,579</w:t>
            </w:r>
          </w:p>
        </w:tc>
        <w:tc>
          <w:tcPr>
            <w:tcW w:w="235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6,210</w:t>
            </w:r>
          </w:p>
        </w:tc>
      </w:tr>
      <w:tr w:rsidR="009835EC" w:rsidRPr="006E4F8A" w:rsidTr="0089468F">
        <w:tc>
          <w:tcPr>
            <w:tcW w:w="3764" w:type="dxa"/>
          </w:tcPr>
          <w:p w:rsidR="009835EC" w:rsidRPr="009F4DF6" w:rsidRDefault="009835EC" w:rsidP="00A36197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24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82,666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82,666</w:t>
            </w:r>
          </w:p>
        </w:tc>
      </w:tr>
      <w:tr w:rsidR="009835EC" w:rsidRPr="006E4F8A" w:rsidTr="0089468F">
        <w:tc>
          <w:tcPr>
            <w:tcW w:w="3764" w:type="dxa"/>
            <w:vAlign w:val="bottom"/>
          </w:tcPr>
          <w:p w:rsidR="009835EC" w:rsidRPr="006E4F8A" w:rsidRDefault="009835EC" w:rsidP="00A3619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E27870" w:rsidRDefault="009835EC" w:rsidP="00A36197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79,422</w:t>
            </w:r>
          </w:p>
        </w:tc>
        <w:tc>
          <w:tcPr>
            <w:tcW w:w="235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103,282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183,681</w:t>
            </w:r>
          </w:p>
        </w:tc>
      </w:tr>
      <w:tr w:rsidR="009835EC" w:rsidRPr="006E4F8A" w:rsidTr="0089468F">
        <w:tc>
          <w:tcPr>
            <w:tcW w:w="3764" w:type="dxa"/>
          </w:tcPr>
          <w:p w:rsidR="009835EC" w:rsidRPr="00AE6359" w:rsidRDefault="009835EC" w:rsidP="00A36197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4" w:type="dxa"/>
            <w:vAlign w:val="bottom"/>
          </w:tcPr>
          <w:p w:rsidR="009835EC" w:rsidRPr="00AE6359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7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3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9835EC" w:rsidRPr="00AE6359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9835EC" w:rsidRPr="006E4F8A" w:rsidTr="0089468F">
        <w:tc>
          <w:tcPr>
            <w:tcW w:w="3764" w:type="dxa"/>
          </w:tcPr>
          <w:p w:rsidR="009835EC" w:rsidRPr="000D352B" w:rsidRDefault="009835EC" w:rsidP="00A3619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4" w:type="dxa"/>
            <w:vAlign w:val="bottom"/>
          </w:tcPr>
          <w:p w:rsidR="009835EC" w:rsidRPr="00D70047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9835EC" w:rsidRPr="00D70047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35EC" w:rsidRPr="006E4F8A" w:rsidTr="0089468F">
        <w:tc>
          <w:tcPr>
            <w:tcW w:w="3764" w:type="dxa"/>
          </w:tcPr>
          <w:p w:rsidR="009835EC" w:rsidRPr="009F4DF6" w:rsidRDefault="009835EC" w:rsidP="00A36197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9F4DF6">
              <w:rPr>
                <w:rFonts w:ascii="Angsana New" w:hAnsi="Angsana New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124" w:type="dxa"/>
            <w:vAlign w:val="bottom"/>
          </w:tcPr>
          <w:p w:rsidR="009835EC" w:rsidRPr="00782E64" w:rsidRDefault="009835EC" w:rsidP="00A36197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  <w:tc>
          <w:tcPr>
            <w:tcW w:w="235" w:type="dxa"/>
            <w:vAlign w:val="bottom"/>
          </w:tcPr>
          <w:p w:rsidR="009835EC" w:rsidRPr="00782E64" w:rsidRDefault="009835EC" w:rsidP="00A36197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9835EC" w:rsidRPr="00E27870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9835EC" w:rsidRPr="006E4F8A" w:rsidTr="0089468F">
        <w:tc>
          <w:tcPr>
            <w:tcW w:w="3764" w:type="dxa"/>
          </w:tcPr>
          <w:p w:rsidR="009835EC" w:rsidRPr="004A6AE7" w:rsidRDefault="009835EC" w:rsidP="00A36197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การปรับมู</w:t>
            </w:r>
            <w:r w:rsidRPr="004A6AE7">
              <w:rPr>
                <w:rFonts w:ascii="Angsana New" w:hAnsi="Angsana New" w:hint="cs"/>
                <w:sz w:val="30"/>
                <w:szCs w:val="30"/>
                <w:cs/>
              </w:rPr>
              <w:t>ลค่ายุติธรรมของมูลค่าหุ้นของ</w:t>
            </w:r>
          </w:p>
        </w:tc>
        <w:tc>
          <w:tcPr>
            <w:tcW w:w="1124" w:type="dxa"/>
            <w:vAlign w:val="bottom"/>
          </w:tcPr>
          <w:p w:rsidR="009835EC" w:rsidRPr="00E27870" w:rsidRDefault="009835EC" w:rsidP="00A36197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9835EC" w:rsidRPr="00E27870" w:rsidRDefault="009835EC" w:rsidP="00A3619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9835EC" w:rsidRPr="00E27870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9835EC" w:rsidRPr="00E27870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vAlign w:val="bottom"/>
          </w:tcPr>
          <w:p w:rsidR="009835EC" w:rsidRPr="00E27870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9835EC" w:rsidRPr="00E27870" w:rsidRDefault="009835EC" w:rsidP="00A3619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35EC" w:rsidRPr="006E4F8A" w:rsidTr="0089468F">
        <w:tc>
          <w:tcPr>
            <w:tcW w:w="3764" w:type="dxa"/>
          </w:tcPr>
          <w:p w:rsidR="009835EC" w:rsidRPr="004A6AE7" w:rsidRDefault="009835EC" w:rsidP="00A36197">
            <w:pPr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A6AE7">
              <w:rPr>
                <w:rFonts w:ascii="Angsana New" w:hAnsi="Angsana New" w:hint="cs"/>
                <w:sz w:val="30"/>
                <w:szCs w:val="30"/>
                <w:cs/>
              </w:rPr>
              <w:t>บริษัทใหญ่ที่ถือไว้เพื่อการบริจาค</w:t>
            </w:r>
          </w:p>
        </w:tc>
        <w:tc>
          <w:tcPr>
            <w:tcW w:w="1124" w:type="dxa"/>
            <w:vAlign w:val="bottom"/>
          </w:tcPr>
          <w:p w:rsidR="009835EC" w:rsidRPr="00782E64" w:rsidRDefault="009835EC" w:rsidP="00A36197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(1,750)</w:t>
            </w:r>
          </w:p>
        </w:tc>
        <w:tc>
          <w:tcPr>
            <w:tcW w:w="235" w:type="dxa"/>
            <w:vAlign w:val="bottom"/>
          </w:tcPr>
          <w:p w:rsidR="009835EC" w:rsidRPr="00782E64" w:rsidRDefault="009835EC" w:rsidP="00A36197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9835EC" w:rsidRPr="00E27870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9835EC" w:rsidRPr="00E27870" w:rsidRDefault="009835EC" w:rsidP="00A36197">
            <w:pPr>
              <w:pStyle w:val="acctfourfigures"/>
              <w:tabs>
                <w:tab w:val="clear" w:pos="765"/>
              </w:tabs>
              <w:spacing w:line="240" w:lineRule="atLeast"/>
              <w:ind w:right="-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835EC" w:rsidRPr="006E4F8A" w:rsidTr="0089468F">
        <w:tc>
          <w:tcPr>
            <w:tcW w:w="3764" w:type="dxa"/>
            <w:vAlign w:val="bottom"/>
          </w:tcPr>
          <w:p w:rsidR="009835EC" w:rsidRPr="006E4F8A" w:rsidRDefault="009835EC" w:rsidP="00A3619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A5177B" w:rsidRDefault="009835EC" w:rsidP="00A36197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(1,756)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1,737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9835EC" w:rsidRPr="00C11497" w:rsidRDefault="009835EC" w:rsidP="00A36197">
            <w:pPr>
              <w:tabs>
                <w:tab w:val="left" w:pos="551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9835EC" w:rsidRPr="00E27870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(19)</w:t>
            </w:r>
          </w:p>
        </w:tc>
      </w:tr>
      <w:tr w:rsidR="009835EC" w:rsidRPr="006E4F8A" w:rsidTr="0089468F">
        <w:tc>
          <w:tcPr>
            <w:tcW w:w="3764" w:type="dxa"/>
          </w:tcPr>
          <w:p w:rsidR="009835EC" w:rsidRPr="006E4F8A" w:rsidRDefault="009835EC" w:rsidP="00A36197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4" w:type="dxa"/>
          </w:tcPr>
          <w:p w:rsidR="009835EC" w:rsidRPr="006E4F8A" w:rsidRDefault="009835EC" w:rsidP="00A36197">
            <w:pPr>
              <w:tabs>
                <w:tab w:val="decimal" w:pos="90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7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3" w:type="dxa"/>
          </w:tcPr>
          <w:p w:rsidR="009835EC" w:rsidRPr="006E4F8A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9835EC" w:rsidRPr="006E4F8A" w:rsidRDefault="009835EC" w:rsidP="00A36197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9835EC" w:rsidRPr="00AE6359" w:rsidRDefault="009835EC" w:rsidP="00A3619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9835EC" w:rsidRPr="006E4F8A" w:rsidTr="0089468F">
        <w:tc>
          <w:tcPr>
            <w:tcW w:w="3764" w:type="dxa"/>
            <w:vAlign w:val="bottom"/>
          </w:tcPr>
          <w:p w:rsidR="009835EC" w:rsidRPr="006E4F8A" w:rsidRDefault="009835EC" w:rsidP="00A3619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77,666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105,019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235" w:type="dxa"/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bottom"/>
          </w:tcPr>
          <w:p w:rsidR="009835EC" w:rsidRPr="004A6AE7" w:rsidRDefault="009835EC" w:rsidP="00A36197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183,662</w:t>
            </w:r>
          </w:p>
        </w:tc>
      </w:tr>
    </w:tbl>
    <w:p w:rsidR="00A04415" w:rsidRPr="00A30ECA" w:rsidRDefault="00A04415" w:rsidP="00466AA6">
      <w:pPr>
        <w:pStyle w:val="Bo-Blankline"/>
        <w:rPr>
          <w:lang w:val="en-US"/>
        </w:rPr>
      </w:pPr>
    </w:p>
    <w:p w:rsidR="007C76DF" w:rsidRDefault="00FA35F9" w:rsidP="00FA35F9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</w:rPr>
      </w:pPr>
      <w:r>
        <w:rPr>
          <w:b w:val="0"/>
          <w:bCs w:val="0"/>
          <w:cs/>
        </w:rPr>
        <w:t>บริษัทรับรู</w:t>
      </w:r>
      <w:r>
        <w:rPr>
          <w:rFonts w:hint="cs"/>
          <w:b w:val="0"/>
          <w:bCs w:val="0"/>
          <w:cs/>
        </w:rPr>
        <w:t>้</w:t>
      </w:r>
      <w:r w:rsidRPr="00FA35F9">
        <w:rPr>
          <w:b w:val="0"/>
          <w:bCs w:val="0"/>
          <w:cs/>
        </w:rPr>
        <w:t>สินทรัพย์ภาษีเงินได้รอการตัดบัญชีของขาดทุนสะสมทางภาษีในงบการเงิน ณ วันที่ 31 ธันวาคม 2559 เป็นจำนวน 84 ล้านบาทซึ่งจะสิ้นอายุใน</w:t>
      </w:r>
      <w:r w:rsidR="008D2415">
        <w:rPr>
          <w:rFonts w:hint="cs"/>
          <w:b w:val="0"/>
          <w:bCs w:val="0"/>
          <w:cs/>
        </w:rPr>
        <w:t>ระหว่าง</w:t>
      </w:r>
      <w:r w:rsidRPr="00FA35F9">
        <w:rPr>
          <w:b w:val="0"/>
          <w:bCs w:val="0"/>
          <w:cs/>
        </w:rPr>
        <w:t>ปี 2563</w:t>
      </w:r>
      <w:r w:rsidR="009148E6">
        <w:rPr>
          <w:rFonts w:hint="cs"/>
          <w:b w:val="0"/>
          <w:bCs w:val="0"/>
          <w:cs/>
        </w:rPr>
        <w:t xml:space="preserve"> ถึง 2564</w:t>
      </w:r>
      <w:r w:rsidRPr="00FA35F9">
        <w:rPr>
          <w:b w:val="0"/>
          <w:bCs w:val="0"/>
          <w:cs/>
        </w:rPr>
        <w:t xml:space="preserve"> เนื่องจากผู้บริหารพิจารณาว่ามีความเป็นไปได้ค่อนข้างแน่ว่าจะมีกำไรทางภาษี</w:t>
      </w:r>
      <w:r w:rsidR="00AB47A4">
        <w:rPr>
          <w:rFonts w:hint="cs"/>
          <w:b w:val="0"/>
          <w:bCs w:val="0"/>
          <w:cs/>
        </w:rPr>
        <w:t>เ</w:t>
      </w:r>
      <w:r w:rsidRPr="00FA35F9">
        <w:rPr>
          <w:b w:val="0"/>
          <w:bCs w:val="0"/>
          <w:cs/>
        </w:rPr>
        <w:t>พียงพอที่จะใช้ประโยชน์ทางภาษีดังกล่าว</w:t>
      </w:r>
    </w:p>
    <w:p w:rsidR="000642B6" w:rsidRPr="007C76DF" w:rsidRDefault="008800BC" w:rsidP="000642B6">
      <w:pPr>
        <w:pStyle w:val="Caption"/>
        <w:numPr>
          <w:ilvl w:val="0"/>
          <w:numId w:val="0"/>
        </w:numPr>
        <w:ind w:left="540"/>
        <w:rPr>
          <w:b w:val="0"/>
          <w:bCs w:val="0"/>
        </w:rPr>
      </w:pPr>
      <w:r w:rsidRPr="007C76DF">
        <w:rPr>
          <w:b w:val="0"/>
          <w:bCs w:val="0"/>
          <w:cs/>
        </w:rPr>
        <w:br w:type="page"/>
      </w:r>
    </w:p>
    <w:p w:rsidR="00655966" w:rsidRDefault="00655966" w:rsidP="007D10DB">
      <w:pPr>
        <w:pStyle w:val="Caption"/>
        <w:ind w:left="567" w:hanging="567"/>
      </w:pPr>
      <w:r w:rsidRPr="00DA6F99">
        <w:rPr>
          <w:cs/>
        </w:rPr>
        <w:lastRenderedPageBreak/>
        <w:t>หุ้นของบริษัทใหญ่ที่ถือไว้เพื่อการบริจาค</w:t>
      </w:r>
    </w:p>
    <w:p w:rsidR="00655966" w:rsidRDefault="00655966" w:rsidP="00655966">
      <w:pPr>
        <w:pStyle w:val="Bo-Blankline"/>
        <w:rPr>
          <w:lang w:val="en-US"/>
        </w:rPr>
      </w:pPr>
    </w:p>
    <w:p w:rsidR="00655966" w:rsidRPr="00655966" w:rsidRDefault="00655966" w:rsidP="00655966">
      <w:pPr>
        <w:ind w:left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ในปี</w:t>
      </w:r>
      <w:r w:rsidRPr="00655966">
        <w:rPr>
          <w:rFonts w:asciiTheme="majorBidi" w:hAnsiTheme="majorBidi" w:cstheme="majorBidi"/>
          <w:sz w:val="30"/>
          <w:szCs w:val="30"/>
          <w:lang w:val="en-US"/>
        </w:rPr>
        <w:t xml:space="preserve">2558 </w:t>
      </w:r>
      <w:r w:rsidRPr="00655966">
        <w:rPr>
          <w:rFonts w:asciiTheme="majorBidi" w:hAnsiTheme="majorBidi" w:cstheme="majorBidi"/>
          <w:sz w:val="30"/>
          <w:szCs w:val="30"/>
          <w:cs/>
          <w:lang w:val="en-US"/>
        </w:rPr>
        <w:t>ที่ประชุมคณะกรรมการของบริษัทมีมติ</w:t>
      </w:r>
      <w:r>
        <w:rPr>
          <w:rFonts w:asciiTheme="majorBidi" w:hAnsiTheme="majorBidi" w:cstheme="majorBidi"/>
          <w:sz w:val="30"/>
          <w:szCs w:val="30"/>
          <w:cs/>
          <w:lang w:val="en-US"/>
        </w:rPr>
        <w:t>อนุมัติให้บริษัทขายหุ้นสามัญของ</w:t>
      </w:r>
      <w:r w:rsidRPr="00655966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ทีพีไอ โพลีน จำกัด (มหาชน) ซึ่งเป็นบริษัทใหญ่ จำนวน </w:t>
      </w:r>
      <w:r w:rsidRPr="00655966">
        <w:rPr>
          <w:rFonts w:asciiTheme="majorBidi" w:hAnsiTheme="majorBidi" w:cstheme="majorBidi"/>
          <w:sz w:val="30"/>
          <w:szCs w:val="30"/>
          <w:lang w:val="en-US"/>
        </w:rPr>
        <w:t xml:space="preserve">200 </w:t>
      </w:r>
      <w:r w:rsidRPr="00655966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ล้านหุ้น ให้แก่บริษัท ทีพีไอ คอนกรีต จำกัด ซึ่งเป็นบริษัทย่อยของบริษัทใหญ่ ในราคาหุ้นละ </w:t>
      </w:r>
      <w:r w:rsidRPr="00655966">
        <w:rPr>
          <w:rFonts w:asciiTheme="majorBidi" w:hAnsiTheme="majorBidi" w:cstheme="majorBidi"/>
          <w:sz w:val="30"/>
          <w:szCs w:val="30"/>
          <w:lang w:val="en-US"/>
        </w:rPr>
        <w:t xml:space="preserve">2.08 </w:t>
      </w:r>
      <w:r w:rsidRPr="00655966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(ราคายุติธรรม ณ วันที่ </w:t>
      </w:r>
      <w:r w:rsidRPr="00655966">
        <w:rPr>
          <w:rFonts w:asciiTheme="majorBidi" w:hAnsiTheme="majorBidi" w:cstheme="majorBidi"/>
          <w:sz w:val="30"/>
          <w:szCs w:val="30"/>
          <w:lang w:val="en-US"/>
        </w:rPr>
        <w:t xml:space="preserve">14 </w:t>
      </w:r>
      <w:r w:rsidRPr="00655966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655966">
        <w:rPr>
          <w:rFonts w:asciiTheme="majorBidi" w:hAnsiTheme="majorBidi" w:cstheme="majorBidi"/>
          <w:sz w:val="30"/>
          <w:szCs w:val="30"/>
          <w:lang w:val="en-US"/>
        </w:rPr>
        <w:t xml:space="preserve">2558) </w:t>
      </w:r>
      <w:r w:rsidRPr="00655966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คิดเป็นจำนวนเงินรวม </w:t>
      </w:r>
      <w:r w:rsidRPr="00655966">
        <w:rPr>
          <w:rFonts w:asciiTheme="majorBidi" w:hAnsiTheme="majorBidi" w:cstheme="majorBidi"/>
          <w:sz w:val="30"/>
          <w:szCs w:val="30"/>
          <w:lang w:val="en-US"/>
        </w:rPr>
        <w:t xml:space="preserve">416 </w:t>
      </w:r>
      <w:r w:rsidRPr="00655966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โดยบริษัทรับรู้กำไรจากการจำหน่ายหุ้นของบริษัทใหญ่ที่ถือไว้เพื่อการบริจาคจำนวน </w:t>
      </w:r>
      <w:r w:rsidRPr="00655966">
        <w:rPr>
          <w:rFonts w:asciiTheme="majorBidi" w:hAnsiTheme="majorBidi" w:cstheme="majorBidi"/>
          <w:sz w:val="30"/>
          <w:szCs w:val="30"/>
          <w:lang w:val="en-US"/>
        </w:rPr>
        <w:t xml:space="preserve">82.75 </w:t>
      </w:r>
      <w:r w:rsidRPr="00655966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ล้านบาทในกำไรหรือขาดทุนสำหรับปีสิ้นสุดวันที่ </w:t>
      </w:r>
      <w:r w:rsidRPr="00655966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655966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655966">
        <w:rPr>
          <w:rFonts w:asciiTheme="majorBidi" w:hAnsiTheme="majorBidi" w:cstheme="majorBidi"/>
          <w:sz w:val="30"/>
          <w:szCs w:val="30"/>
          <w:lang w:val="en-US"/>
        </w:rPr>
        <w:t>2558</w:t>
      </w:r>
    </w:p>
    <w:p w:rsidR="00655966" w:rsidRPr="00655966" w:rsidRDefault="00655966" w:rsidP="00655966">
      <w:pPr>
        <w:pStyle w:val="Bo-Blankline"/>
        <w:rPr>
          <w:lang w:val="en-US"/>
        </w:rPr>
      </w:pPr>
    </w:p>
    <w:p w:rsidR="00CD283E" w:rsidRPr="00DA6F99" w:rsidRDefault="003E0819" w:rsidP="007D10DB">
      <w:pPr>
        <w:pStyle w:val="Caption"/>
        <w:ind w:left="567" w:hanging="567"/>
      </w:pPr>
      <w:r w:rsidRPr="00DA6F99">
        <w:rPr>
          <w:cs/>
        </w:rPr>
        <w:t>หนี้สินที่มีภาระดอกเบี้ย</w:t>
      </w:r>
    </w:p>
    <w:p w:rsidR="00CD283E" w:rsidRPr="00EC46A6" w:rsidRDefault="00CD283E" w:rsidP="00CD283E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58" w:type="dxa"/>
        <w:tblLayout w:type="fixed"/>
        <w:tblLook w:val="04A0"/>
      </w:tblPr>
      <w:tblGrid>
        <w:gridCol w:w="3762"/>
        <w:gridCol w:w="900"/>
        <w:gridCol w:w="1008"/>
        <w:gridCol w:w="270"/>
        <w:gridCol w:w="1422"/>
        <w:gridCol w:w="270"/>
        <w:gridCol w:w="1440"/>
      </w:tblGrid>
      <w:tr w:rsidR="00D71FD1" w:rsidRPr="00342292" w:rsidTr="0089468F">
        <w:trPr>
          <w:tblHeader/>
        </w:trPr>
        <w:tc>
          <w:tcPr>
            <w:tcW w:w="3762" w:type="dxa"/>
          </w:tcPr>
          <w:p w:rsidR="00D71FD1" w:rsidRPr="00B03C6A" w:rsidRDefault="00D71FD1" w:rsidP="00D71FD1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71FD1" w:rsidRPr="00B03C6A" w:rsidRDefault="00D71FD1" w:rsidP="00D71FD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FD1" w:rsidRPr="00342292" w:rsidTr="0089468F">
        <w:trPr>
          <w:tblHeader/>
        </w:trPr>
        <w:tc>
          <w:tcPr>
            <w:tcW w:w="3762" w:type="dxa"/>
          </w:tcPr>
          <w:p w:rsidR="00D71FD1" w:rsidRPr="00B03C6A" w:rsidRDefault="00D71FD1" w:rsidP="00D71FD1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71FD1" w:rsidRPr="00B03C6A" w:rsidRDefault="00D71FD1" w:rsidP="00D71FD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3C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D71FD1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D71FD1" w:rsidRPr="00B03C6A" w:rsidRDefault="00D71FD1" w:rsidP="00D71FD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71FD1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D71FD1" w:rsidRPr="00342292" w:rsidTr="0089468F">
        <w:trPr>
          <w:tblHeader/>
        </w:trPr>
        <w:tc>
          <w:tcPr>
            <w:tcW w:w="3762" w:type="dxa"/>
          </w:tcPr>
          <w:p w:rsidR="00D71FD1" w:rsidRPr="00B03C6A" w:rsidRDefault="00D71FD1" w:rsidP="00D71FD1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71FD1" w:rsidRPr="00B03C6A" w:rsidRDefault="00D71FD1" w:rsidP="00D71FD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</w:tcPr>
          <w:p w:rsidR="00D71FD1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FD1" w:rsidRPr="00342292" w:rsidTr="0089468F">
        <w:tc>
          <w:tcPr>
            <w:tcW w:w="3762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D1" w:rsidRPr="00342292" w:rsidTr="0089468F">
        <w:tc>
          <w:tcPr>
            <w:tcW w:w="3762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3C6A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เงินกู้ยืมระย</w:t>
            </w:r>
            <w:r w:rsidRPr="00B03C6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ะสั้นจากสถาบันการเงิน</w:t>
            </w:r>
          </w:p>
        </w:tc>
        <w:tc>
          <w:tcPr>
            <w:tcW w:w="90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71FD1" w:rsidRPr="00B03C6A" w:rsidRDefault="00D71FD1" w:rsidP="00D71FD1">
            <w:pPr>
              <w:tabs>
                <w:tab w:val="decimal" w:pos="48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D1" w:rsidRPr="00342292" w:rsidTr="0089468F">
        <w:tc>
          <w:tcPr>
            <w:tcW w:w="3762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-115" w:firstLine="169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71FD1" w:rsidRPr="00B03C6A" w:rsidRDefault="001758B4" w:rsidP="00BC734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28,726</w:t>
            </w: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1FD1" w:rsidRPr="00342292" w:rsidTr="0089468F">
        <w:tc>
          <w:tcPr>
            <w:tcW w:w="3762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left="270" w:right="-115" w:hanging="270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B03C6A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เงินกู้ยืมระยะยาว</w:t>
            </w:r>
            <w:r w:rsidRPr="00B03C6A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71FD1" w:rsidRPr="00B03C6A" w:rsidRDefault="00D71FD1" w:rsidP="00BC734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D1" w:rsidRPr="00342292" w:rsidTr="0089468F">
        <w:tc>
          <w:tcPr>
            <w:tcW w:w="3762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-115" w:firstLine="169"/>
              <w:rPr>
                <w:rFonts w:ascii="Angsana New" w:hAnsi="Angsana New"/>
                <w:sz w:val="30"/>
                <w:szCs w:val="30"/>
                <w:cs/>
              </w:rPr>
            </w:pPr>
            <w:r w:rsidRPr="00B03C6A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</w:t>
            </w:r>
            <w:r w:rsidRPr="00B03C6A">
              <w:rPr>
                <w:rFonts w:ascii="Angsana New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90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71FD1" w:rsidRPr="00B03C6A" w:rsidRDefault="00D71FD1" w:rsidP="00BC734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D1" w:rsidRPr="00342292" w:rsidTr="00875758">
        <w:tc>
          <w:tcPr>
            <w:tcW w:w="3762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-115" w:firstLine="169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71FD1" w:rsidRPr="00B03C6A" w:rsidRDefault="009B4A56" w:rsidP="00BC734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1FD1" w:rsidRPr="0056032F" w:rsidTr="00875758">
        <w:tc>
          <w:tcPr>
            <w:tcW w:w="3762" w:type="dxa"/>
            <w:vAlign w:val="bottom"/>
          </w:tcPr>
          <w:p w:rsidR="00D71FD1" w:rsidRPr="00EC46A6" w:rsidRDefault="00D71FD1" w:rsidP="00D71FD1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3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90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1FD1" w:rsidRPr="009B4A56" w:rsidRDefault="001758B4" w:rsidP="00BC734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193,726</w:t>
            </w:r>
          </w:p>
        </w:tc>
        <w:tc>
          <w:tcPr>
            <w:tcW w:w="270" w:type="dxa"/>
            <w:vAlign w:val="bottom"/>
          </w:tcPr>
          <w:p w:rsidR="00D71FD1" w:rsidRPr="009B4A56" w:rsidRDefault="00D71FD1" w:rsidP="00D71FD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1FD1" w:rsidRPr="009B4A56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4A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71FD1" w:rsidRPr="00342292" w:rsidTr="0089468F">
        <w:trPr>
          <w:trHeight w:val="175"/>
        </w:trPr>
        <w:tc>
          <w:tcPr>
            <w:tcW w:w="3762" w:type="dxa"/>
            <w:vAlign w:val="bottom"/>
          </w:tcPr>
          <w:p w:rsidR="00D71FD1" w:rsidRPr="0071126A" w:rsidRDefault="00D71FD1" w:rsidP="00D71FD1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D71FD1" w:rsidRPr="007112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D71FD1" w:rsidRPr="007112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D71FD1" w:rsidRPr="007112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2" w:type="dxa"/>
            <w:vAlign w:val="bottom"/>
          </w:tcPr>
          <w:p w:rsidR="00D71FD1" w:rsidRPr="007112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D71FD1" w:rsidRPr="007112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D71FD1" w:rsidRPr="007112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1FD1" w:rsidRPr="00342292" w:rsidTr="0089468F">
        <w:tc>
          <w:tcPr>
            <w:tcW w:w="3762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D1" w:rsidRPr="00342292" w:rsidTr="0089468F">
        <w:tc>
          <w:tcPr>
            <w:tcW w:w="3762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71FD1" w:rsidRPr="00B03C6A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FD1" w:rsidRPr="00342292" w:rsidTr="0089468F">
        <w:tc>
          <w:tcPr>
            <w:tcW w:w="3762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-115" w:firstLine="162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71FD1" w:rsidRPr="00B03C6A" w:rsidRDefault="009B4A56" w:rsidP="009B4A56">
            <w:pPr>
              <w:tabs>
                <w:tab w:val="decimal" w:pos="113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2,331,629</w:t>
            </w: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1FD1" w:rsidRPr="00342292" w:rsidTr="0089468F">
        <w:tc>
          <w:tcPr>
            <w:tcW w:w="3762" w:type="dxa"/>
            <w:vAlign w:val="bottom"/>
          </w:tcPr>
          <w:p w:rsidR="00D71FD1" w:rsidRPr="00F038A5" w:rsidRDefault="00D71FD1" w:rsidP="00D71FD1">
            <w:pPr>
              <w:spacing w:line="240" w:lineRule="atLeast"/>
              <w:ind w:left="162" w:right="-11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B03C6A">
              <w:rPr>
                <w:rFonts w:ascii="Angsana New" w:hAnsi="Angsana New"/>
                <w:sz w:val="30"/>
                <w:szCs w:val="30"/>
                <w:cs/>
              </w:rPr>
              <w:t>จากกิจการที่เกี่ยวข้องกันส่วนที่ไม่มีหลักประกัน</w:t>
            </w:r>
          </w:p>
        </w:tc>
        <w:tc>
          <w:tcPr>
            <w:tcW w:w="90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B03C6A" w:rsidRDefault="00D71FD1" w:rsidP="008D4E1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71FD1" w:rsidRPr="00B03C6A" w:rsidRDefault="009B4A56" w:rsidP="009B4A56">
            <w:pPr>
              <w:tabs>
                <w:tab w:val="decimal" w:pos="1134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4,528,846</w:t>
            </w: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FD1" w:rsidRPr="00B03C6A" w:rsidRDefault="00D71FD1" w:rsidP="008D4E17">
            <w:pPr>
              <w:tabs>
                <w:tab w:val="decimal" w:pos="115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B03C6A">
              <w:rPr>
                <w:rFonts w:ascii="Angsana New" w:hAnsi="Angsana New"/>
                <w:sz w:val="30"/>
                <w:szCs w:val="30"/>
              </w:rPr>
              <w:t>1,635,021</w:t>
            </w:r>
          </w:p>
        </w:tc>
      </w:tr>
      <w:tr w:rsidR="00D71FD1" w:rsidRPr="00342292" w:rsidTr="0089468F">
        <w:tc>
          <w:tcPr>
            <w:tcW w:w="3762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3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- </w:t>
            </w:r>
            <w:r w:rsidRPr="00B03C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90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EC46A6" w:rsidRDefault="00D71FD1" w:rsidP="00D71FD1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1FD1" w:rsidRPr="00EC46A6" w:rsidRDefault="009B4A56" w:rsidP="009B4A56">
            <w:pPr>
              <w:tabs>
                <w:tab w:val="decimal" w:pos="1134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6,860,475</w:t>
            </w:r>
          </w:p>
        </w:tc>
        <w:tc>
          <w:tcPr>
            <w:tcW w:w="270" w:type="dxa"/>
            <w:vAlign w:val="bottom"/>
          </w:tcPr>
          <w:p w:rsidR="00D71FD1" w:rsidRPr="00B03C6A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1FD1" w:rsidRPr="00EC46A6" w:rsidRDefault="00D71FD1" w:rsidP="008D4E17">
            <w:pPr>
              <w:tabs>
                <w:tab w:val="decimal" w:pos="1152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6A6">
              <w:rPr>
                <w:rFonts w:ascii="Angsana New" w:hAnsi="Angsana New"/>
                <w:b/>
                <w:bCs/>
                <w:sz w:val="30"/>
                <w:szCs w:val="30"/>
              </w:rPr>
              <w:t>1,635,021</w:t>
            </w:r>
          </w:p>
        </w:tc>
      </w:tr>
      <w:tr w:rsidR="00D71FD1" w:rsidRPr="00342292" w:rsidTr="00875758">
        <w:tc>
          <w:tcPr>
            <w:tcW w:w="3762" w:type="dxa"/>
            <w:vAlign w:val="bottom"/>
          </w:tcPr>
          <w:p w:rsidR="00D71FD1" w:rsidRPr="000642B6" w:rsidRDefault="00D71FD1" w:rsidP="00D71FD1">
            <w:pPr>
              <w:spacing w:line="240" w:lineRule="atLeast"/>
              <w:ind w:right="-11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D71FD1" w:rsidRPr="000642B6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008" w:type="dxa"/>
            <w:vAlign w:val="bottom"/>
          </w:tcPr>
          <w:p w:rsidR="00D71FD1" w:rsidRPr="000642B6" w:rsidRDefault="00D71FD1" w:rsidP="00D71FD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D71FD1" w:rsidRPr="000642B6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22" w:type="dxa"/>
            <w:vAlign w:val="bottom"/>
          </w:tcPr>
          <w:p w:rsidR="00D71FD1" w:rsidRPr="000642B6" w:rsidRDefault="00D71FD1" w:rsidP="009B4A56">
            <w:pPr>
              <w:tabs>
                <w:tab w:val="decimal" w:pos="1134"/>
              </w:tabs>
              <w:spacing w:line="240" w:lineRule="atLeast"/>
              <w:ind w:left="-119" w:right="-11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:rsidR="00D71FD1" w:rsidRPr="000642B6" w:rsidRDefault="00D71FD1" w:rsidP="00D71FD1">
            <w:pPr>
              <w:spacing w:line="240" w:lineRule="atLeast"/>
              <w:ind w:right="65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40" w:type="dxa"/>
            <w:vAlign w:val="bottom"/>
          </w:tcPr>
          <w:p w:rsidR="00D71FD1" w:rsidRPr="000642B6" w:rsidRDefault="00D71FD1" w:rsidP="008D4E17">
            <w:pPr>
              <w:tabs>
                <w:tab w:val="decimal" w:pos="918"/>
                <w:tab w:val="decimal" w:pos="1152"/>
              </w:tabs>
              <w:spacing w:line="240" w:lineRule="atLeast"/>
              <w:ind w:left="-119" w:right="-115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D71FD1" w:rsidRPr="00342292" w:rsidTr="0089468F">
        <w:tc>
          <w:tcPr>
            <w:tcW w:w="3762" w:type="dxa"/>
            <w:vAlign w:val="bottom"/>
          </w:tcPr>
          <w:p w:rsidR="00D71FD1" w:rsidRPr="00BE0BA5" w:rsidRDefault="00D71FD1" w:rsidP="00D71FD1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0B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D71FD1" w:rsidRPr="00BE0BA5" w:rsidRDefault="00D71FD1" w:rsidP="00D71FD1">
            <w:pPr>
              <w:tabs>
                <w:tab w:val="decimal" w:pos="880"/>
              </w:tabs>
              <w:spacing w:line="240" w:lineRule="atLeast"/>
              <w:ind w:left="-119"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:rsidR="00D71FD1" w:rsidRPr="00BE0BA5" w:rsidRDefault="00D71FD1" w:rsidP="00D71FD1">
            <w:pPr>
              <w:tabs>
                <w:tab w:val="decimal" w:pos="880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71FD1" w:rsidRPr="00BE0BA5" w:rsidRDefault="00D71FD1" w:rsidP="00D71FD1">
            <w:pPr>
              <w:tabs>
                <w:tab w:val="decimal" w:pos="880"/>
              </w:tabs>
              <w:spacing w:line="240" w:lineRule="atLeast"/>
              <w:ind w:left="-119"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D71FD1" w:rsidRPr="00BE0BA5" w:rsidRDefault="001758B4" w:rsidP="009B4A56">
            <w:pPr>
              <w:tabs>
                <w:tab w:val="decimal" w:pos="1134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7,054,201</w:t>
            </w:r>
          </w:p>
        </w:tc>
        <w:tc>
          <w:tcPr>
            <w:tcW w:w="270" w:type="dxa"/>
            <w:vAlign w:val="bottom"/>
          </w:tcPr>
          <w:p w:rsidR="00D71FD1" w:rsidRPr="00BE0BA5" w:rsidRDefault="00D71FD1" w:rsidP="00D71FD1">
            <w:pPr>
              <w:tabs>
                <w:tab w:val="decimal" w:pos="880"/>
              </w:tabs>
              <w:spacing w:line="240" w:lineRule="atLeast"/>
              <w:ind w:left="-119"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D71FD1" w:rsidRPr="00BE0BA5" w:rsidRDefault="00D71FD1" w:rsidP="008D4E17">
            <w:pPr>
              <w:tabs>
                <w:tab w:val="decimal" w:pos="1152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A5">
              <w:rPr>
                <w:rFonts w:ascii="Angsana New" w:hAnsi="Angsana New"/>
                <w:b/>
                <w:bCs/>
                <w:sz w:val="30"/>
                <w:szCs w:val="30"/>
              </w:rPr>
              <w:t>1,635,021</w:t>
            </w:r>
          </w:p>
        </w:tc>
      </w:tr>
    </w:tbl>
    <w:p w:rsidR="008800BC" w:rsidRPr="00EC46A6" w:rsidRDefault="008800BC" w:rsidP="00867D8A">
      <w:pPr>
        <w:pStyle w:val="block"/>
        <w:spacing w:after="0" w:line="240" w:lineRule="auto"/>
        <w:ind w:left="540" w:right="29"/>
        <w:jc w:val="thaiDistribute"/>
        <w:rPr>
          <w:rFonts w:ascii="Angsana New" w:hAnsi="Angsana New"/>
          <w:sz w:val="20"/>
          <w:szCs w:val="20"/>
          <w:cs/>
        </w:rPr>
      </w:pPr>
    </w:p>
    <w:p w:rsidR="00B979A0" w:rsidRDefault="00B979A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67D8A" w:rsidRDefault="00867D8A" w:rsidP="00867D8A">
      <w:pPr>
        <w:pStyle w:val="block"/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381A7C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 แสดงตามระยะเวลาครบกำหนดการจ่ายชำระณ วันที่ 31 ธันวาคม ได้ดังนี้</w:t>
      </w:r>
    </w:p>
    <w:p w:rsidR="00DA6F99" w:rsidRPr="00EC46A6" w:rsidRDefault="00DA6F99" w:rsidP="00867D8A">
      <w:pPr>
        <w:pStyle w:val="block"/>
        <w:spacing w:after="0" w:line="240" w:lineRule="auto"/>
        <w:ind w:left="540" w:right="29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40" w:type="dxa"/>
        <w:tblLook w:val="04A0"/>
      </w:tblPr>
      <w:tblGrid>
        <w:gridCol w:w="3978"/>
        <w:gridCol w:w="792"/>
        <w:gridCol w:w="270"/>
        <w:gridCol w:w="1161"/>
        <w:gridCol w:w="270"/>
        <w:gridCol w:w="1179"/>
        <w:gridCol w:w="270"/>
        <w:gridCol w:w="1152"/>
      </w:tblGrid>
      <w:tr w:rsidR="00415788" w:rsidRPr="003A3233" w:rsidTr="00266594">
        <w:tc>
          <w:tcPr>
            <w:tcW w:w="3978" w:type="dxa"/>
          </w:tcPr>
          <w:p w:rsidR="00415788" w:rsidRPr="003A3233" w:rsidRDefault="00415788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3" w:type="dxa"/>
            <w:gridSpan w:val="3"/>
          </w:tcPr>
          <w:p w:rsidR="00415788" w:rsidRPr="003A3233" w:rsidRDefault="00415788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5788" w:rsidRPr="003A3233" w:rsidRDefault="00415788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:rsidR="00415788" w:rsidRPr="003A3233" w:rsidRDefault="00415788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788" w:rsidRPr="003A3233" w:rsidTr="00266594">
        <w:tc>
          <w:tcPr>
            <w:tcW w:w="3978" w:type="dxa"/>
          </w:tcPr>
          <w:p w:rsidR="00415788" w:rsidRPr="003A3233" w:rsidRDefault="00415788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415788" w:rsidRPr="003A3233" w:rsidRDefault="00415788" w:rsidP="00DD086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5788" w:rsidRPr="003A3233" w:rsidRDefault="00415788" w:rsidP="00DD08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415788" w:rsidRPr="003A3233" w:rsidRDefault="00415788" w:rsidP="00DD086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5788" w:rsidRPr="003A3233" w:rsidRDefault="00415788" w:rsidP="00DD086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15788" w:rsidRPr="003A3233" w:rsidRDefault="009D66B9" w:rsidP="00DD086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415788" w:rsidRPr="003A3233" w:rsidRDefault="00415788" w:rsidP="00DD08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15788" w:rsidRPr="003A3233" w:rsidRDefault="009D66B9" w:rsidP="00DD086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8D4E17" w:rsidRPr="003A3233" w:rsidTr="00266594">
        <w:tc>
          <w:tcPr>
            <w:tcW w:w="3978" w:type="dxa"/>
          </w:tcPr>
          <w:p w:rsidR="008D4E17" w:rsidRPr="003A3233" w:rsidRDefault="008D4E17" w:rsidP="008D4E1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8D4E17" w:rsidRPr="003A3233" w:rsidRDefault="008D4E17" w:rsidP="008D4E1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D4E17" w:rsidRPr="003A3233" w:rsidRDefault="008D4E17" w:rsidP="008D4E1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8D4E17" w:rsidRPr="003A3233" w:rsidRDefault="008D4E17" w:rsidP="008D4E1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D4E17" w:rsidRPr="003A3233" w:rsidRDefault="008D4E17" w:rsidP="008D4E1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:rsidR="008D4E17" w:rsidRDefault="008D4E17" w:rsidP="008D4E1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4E17" w:rsidRPr="003A3233" w:rsidTr="00266594">
        <w:tc>
          <w:tcPr>
            <w:tcW w:w="3978" w:type="dxa"/>
          </w:tcPr>
          <w:p w:rsidR="008D4E17" w:rsidRPr="003A3233" w:rsidRDefault="008D4E17" w:rsidP="008D4E17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81A7C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792" w:type="dxa"/>
            <w:vAlign w:val="bottom"/>
          </w:tcPr>
          <w:p w:rsidR="008D4E17" w:rsidRPr="00342292" w:rsidRDefault="008D4E17" w:rsidP="008D4E17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8D4E17" w:rsidRPr="003A3233" w:rsidRDefault="008D4E17" w:rsidP="008D4E17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8D4E17" w:rsidRPr="00342292" w:rsidRDefault="008D4E17" w:rsidP="008D4E17">
            <w:pPr>
              <w:tabs>
                <w:tab w:val="decimal" w:pos="603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8D4E17" w:rsidRPr="003A3233" w:rsidRDefault="008D4E17" w:rsidP="008D4E17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8D4E17" w:rsidRPr="00A4686B" w:rsidRDefault="001758B4" w:rsidP="008D4E17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193,726</w:t>
            </w:r>
          </w:p>
        </w:tc>
        <w:tc>
          <w:tcPr>
            <w:tcW w:w="270" w:type="dxa"/>
            <w:vAlign w:val="bottom"/>
          </w:tcPr>
          <w:p w:rsidR="008D4E17" w:rsidRPr="003A3233" w:rsidRDefault="008D4E17" w:rsidP="008D4E17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8D4E17" w:rsidRPr="00A4686B" w:rsidRDefault="008D4E17" w:rsidP="000642B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8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4E17" w:rsidRPr="003A3233" w:rsidTr="00266594">
        <w:tc>
          <w:tcPr>
            <w:tcW w:w="3978" w:type="dxa"/>
          </w:tcPr>
          <w:p w:rsidR="008D4E17" w:rsidRPr="00381A7C" w:rsidRDefault="008D4E17" w:rsidP="008D4E1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792" w:type="dxa"/>
            <w:vAlign w:val="bottom"/>
          </w:tcPr>
          <w:p w:rsidR="008D4E17" w:rsidRPr="003A3233" w:rsidRDefault="008D4E17" w:rsidP="008D4E17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D4E17" w:rsidRPr="003A3233" w:rsidRDefault="008D4E17" w:rsidP="008D4E17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8D4E17" w:rsidRPr="003A3233" w:rsidRDefault="008D4E17" w:rsidP="008D4E17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D4E17" w:rsidRPr="003A3233" w:rsidRDefault="008D4E17" w:rsidP="008D4E17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8D4E17" w:rsidRPr="00A4686B" w:rsidRDefault="00D9556C" w:rsidP="008D4E17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A4686B">
              <w:rPr>
                <w:rFonts w:ascii="Angsana New" w:hAnsi="Angsana New"/>
                <w:sz w:val="30"/>
                <w:szCs w:val="30"/>
              </w:rPr>
              <w:t>6,507,246</w:t>
            </w:r>
          </w:p>
        </w:tc>
        <w:tc>
          <w:tcPr>
            <w:tcW w:w="270" w:type="dxa"/>
            <w:vAlign w:val="bottom"/>
          </w:tcPr>
          <w:p w:rsidR="008D4E17" w:rsidRPr="003A3233" w:rsidRDefault="008D4E17" w:rsidP="008D4E17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8D4E17" w:rsidRPr="00A4686B" w:rsidRDefault="008D4E17" w:rsidP="008D4E17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A4686B">
              <w:rPr>
                <w:rFonts w:ascii="Angsana New" w:hAnsi="Angsana New"/>
                <w:sz w:val="30"/>
                <w:szCs w:val="30"/>
                <w:lang w:val="en-US"/>
              </w:rPr>
              <w:t>1,635,021</w:t>
            </w:r>
          </w:p>
        </w:tc>
      </w:tr>
      <w:tr w:rsidR="000642B6" w:rsidRPr="003A3233" w:rsidTr="00266594">
        <w:tc>
          <w:tcPr>
            <w:tcW w:w="3978" w:type="dxa"/>
          </w:tcPr>
          <w:p w:rsidR="000642B6" w:rsidRPr="003A3233" w:rsidRDefault="000642B6" w:rsidP="000642B6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792" w:type="dxa"/>
            <w:vAlign w:val="bottom"/>
          </w:tcPr>
          <w:p w:rsidR="000642B6" w:rsidRPr="00342292" w:rsidRDefault="000642B6" w:rsidP="000642B6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0642B6" w:rsidRPr="00342292" w:rsidRDefault="000642B6" w:rsidP="000642B6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:rsidR="000642B6" w:rsidRPr="00342292" w:rsidRDefault="000642B6" w:rsidP="000642B6">
            <w:pPr>
              <w:tabs>
                <w:tab w:val="decimal" w:pos="603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0642B6" w:rsidRPr="003A3233" w:rsidRDefault="000642B6" w:rsidP="000642B6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0642B6" w:rsidRPr="00A4686B" w:rsidRDefault="00D9556C" w:rsidP="000642B6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 w:rsidRPr="00A4686B">
              <w:rPr>
                <w:rFonts w:ascii="Angsana New" w:hAnsi="Angsana New"/>
                <w:sz w:val="30"/>
                <w:szCs w:val="30"/>
              </w:rPr>
              <w:t>353,229</w:t>
            </w:r>
          </w:p>
        </w:tc>
        <w:tc>
          <w:tcPr>
            <w:tcW w:w="270" w:type="dxa"/>
            <w:vAlign w:val="bottom"/>
          </w:tcPr>
          <w:p w:rsidR="000642B6" w:rsidRPr="00342292" w:rsidRDefault="000642B6" w:rsidP="000642B6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0642B6" w:rsidRPr="00A4686B" w:rsidRDefault="000642B6" w:rsidP="000642B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686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42B6" w:rsidRPr="003A3233" w:rsidTr="00266594">
        <w:tc>
          <w:tcPr>
            <w:tcW w:w="3978" w:type="dxa"/>
            <w:vAlign w:val="bottom"/>
          </w:tcPr>
          <w:p w:rsidR="000642B6" w:rsidRPr="003A3233" w:rsidRDefault="000642B6" w:rsidP="000642B6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:rsidR="000642B6" w:rsidRPr="00E9102B" w:rsidRDefault="000642B6" w:rsidP="000642B6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642B6" w:rsidRPr="00E9102B" w:rsidRDefault="000642B6" w:rsidP="000642B6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0642B6" w:rsidRPr="00E9102B" w:rsidRDefault="000642B6" w:rsidP="000642B6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642B6" w:rsidRPr="003A3233" w:rsidRDefault="000642B6" w:rsidP="000642B6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2B6" w:rsidRPr="00A4686B" w:rsidRDefault="001758B4" w:rsidP="000642B6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7,054,201</w:t>
            </w:r>
          </w:p>
        </w:tc>
        <w:tc>
          <w:tcPr>
            <w:tcW w:w="270" w:type="dxa"/>
            <w:vAlign w:val="bottom"/>
          </w:tcPr>
          <w:p w:rsidR="000642B6" w:rsidRPr="00E9102B" w:rsidRDefault="000642B6" w:rsidP="000642B6">
            <w:pPr>
              <w:tabs>
                <w:tab w:val="decimal" w:pos="873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42B6" w:rsidRPr="00A4686B" w:rsidRDefault="000642B6" w:rsidP="000642B6">
            <w:pPr>
              <w:tabs>
                <w:tab w:val="decimal" w:pos="873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8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1,635,021</w:t>
            </w:r>
          </w:p>
        </w:tc>
      </w:tr>
    </w:tbl>
    <w:p w:rsidR="00B979A0" w:rsidRDefault="00B979A0" w:rsidP="00B979A0">
      <w:pPr>
        <w:pStyle w:val="Bo-Blankline"/>
        <w:rPr>
          <w:highlight w:val="yellow"/>
        </w:rPr>
      </w:pPr>
    </w:p>
    <w:p w:rsidR="00297601" w:rsidRPr="00D9556C" w:rsidRDefault="00CE7B79" w:rsidP="00A4686B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57810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เงินกู้ยืมระยะยาวจากสถาบันการเงินส่วนที่มีหลักประกัน ณ วันที่ 31 ธันวาคม </w:t>
      </w:r>
      <w:r w:rsidR="00D9556C" w:rsidRPr="00D57810">
        <w:rPr>
          <w:rFonts w:ascii="Angsana New" w:hAnsi="Angsana New"/>
          <w:sz w:val="30"/>
          <w:szCs w:val="30"/>
          <w:lang w:val="en-US"/>
        </w:rPr>
        <w:t>2559</w:t>
      </w:r>
      <w:r w:rsidR="009C37B4" w:rsidRPr="00D57810">
        <w:rPr>
          <w:rFonts w:ascii="Angsana New" w:hAnsi="Angsana New" w:hint="cs"/>
          <w:sz w:val="30"/>
          <w:szCs w:val="30"/>
          <w:cs/>
          <w:lang w:val="en-US"/>
        </w:rPr>
        <w:t>ค้ำประกันโดย</w:t>
      </w:r>
      <w:r w:rsidR="00D9556C" w:rsidRPr="00D57810">
        <w:rPr>
          <w:rFonts w:ascii="Angsana New" w:hAnsi="Angsana New" w:hint="cs"/>
          <w:sz w:val="30"/>
          <w:szCs w:val="30"/>
          <w:cs/>
          <w:lang w:val="en-US"/>
        </w:rPr>
        <w:t>บริษัทใหญ่</w:t>
      </w:r>
      <w:r w:rsidR="00D9556C" w:rsidRPr="00D57810">
        <w:rPr>
          <w:rFonts w:ascii="Angsana New" w:hAnsi="Angsana New" w:hint="cs"/>
          <w:i/>
          <w:iCs/>
          <w:sz w:val="30"/>
          <w:szCs w:val="30"/>
          <w:cs/>
          <w:lang w:val="en-US"/>
        </w:rPr>
        <w:t>(2558</w:t>
      </w:r>
      <w:r w:rsidR="00D9556C" w:rsidRPr="00D57810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D9556C" w:rsidRPr="00D57810">
        <w:rPr>
          <w:rFonts w:ascii="Angsana New" w:hAnsi="Angsana New" w:hint="cs"/>
          <w:i/>
          <w:iCs/>
          <w:sz w:val="30"/>
          <w:szCs w:val="30"/>
          <w:cs/>
          <w:lang w:val="en-US"/>
        </w:rPr>
        <w:t>ไม่มี)</w:t>
      </w:r>
    </w:p>
    <w:p w:rsidR="00C863C6" w:rsidRPr="00860902" w:rsidRDefault="00C863C6" w:rsidP="00C863C6">
      <w:pPr>
        <w:pStyle w:val="BodyText"/>
        <w:spacing w:after="0" w:line="240" w:lineRule="auto"/>
        <w:ind w:left="540"/>
        <w:rPr>
          <w:rFonts w:ascii="Angsana New" w:hAnsi="Angsana New"/>
          <w:sz w:val="20"/>
          <w:szCs w:val="20"/>
          <w:highlight w:val="yellow"/>
          <w:lang w:val="en-US"/>
        </w:rPr>
      </w:pPr>
    </w:p>
    <w:p w:rsidR="004937B4" w:rsidRPr="00DA6F99" w:rsidRDefault="00400D18" w:rsidP="00C863C6">
      <w:pPr>
        <w:pStyle w:val="Bo-C1Content"/>
        <w:rPr>
          <w:i/>
          <w:iCs/>
          <w:lang w:val="en-US"/>
        </w:rPr>
      </w:pPr>
      <w:r w:rsidRPr="00037F78">
        <w:rPr>
          <w:rFonts w:hint="cs"/>
          <w:cs/>
        </w:rPr>
        <w:t xml:space="preserve">ณ วันที่ </w:t>
      </w:r>
      <w:r w:rsidRPr="00037F78">
        <w:t>31</w:t>
      </w:r>
      <w:r w:rsidR="004937B4" w:rsidRPr="00037F78">
        <w:rPr>
          <w:rFonts w:hint="cs"/>
          <w:cs/>
        </w:rPr>
        <w:t xml:space="preserve"> ธันวาคม 255</w:t>
      </w:r>
      <w:r w:rsidR="009D66B9" w:rsidRPr="00037F78">
        <w:t xml:space="preserve">9 </w:t>
      </w:r>
      <w:r w:rsidR="0053066A" w:rsidRPr="00037F78">
        <w:rPr>
          <w:rFonts w:hint="cs"/>
          <w:cs/>
        </w:rPr>
        <w:t>บริษัท</w:t>
      </w:r>
      <w:r w:rsidR="004937B4" w:rsidRPr="00037F78">
        <w:rPr>
          <w:rFonts w:hint="cs"/>
          <w:cs/>
        </w:rPr>
        <w:t>มีวงเงินสินเชื่อซึ่งยังมิได้เบิกใช้</w:t>
      </w:r>
      <w:r w:rsidR="00974D16" w:rsidRPr="00037F78">
        <w:rPr>
          <w:rFonts w:hint="cs"/>
          <w:cs/>
        </w:rPr>
        <w:t xml:space="preserve">จำนวน </w:t>
      </w:r>
      <w:r w:rsidR="00974D16" w:rsidRPr="00037F78">
        <w:rPr>
          <w:lang w:val="en-US"/>
        </w:rPr>
        <w:t xml:space="preserve">803 </w:t>
      </w:r>
      <w:r w:rsidR="00974D16" w:rsidRPr="00037F78">
        <w:rPr>
          <w:rFonts w:hint="cs"/>
          <w:cs/>
        </w:rPr>
        <w:t>ล้านบาท</w:t>
      </w:r>
      <w:r w:rsidR="004937B4" w:rsidRPr="00037F78">
        <w:rPr>
          <w:rFonts w:hint="cs"/>
          <w:i/>
          <w:iCs/>
          <w:cs/>
        </w:rPr>
        <w:t>(255</w:t>
      </w:r>
      <w:r w:rsidR="009D66B9" w:rsidRPr="00037F78">
        <w:rPr>
          <w:i/>
          <w:iCs/>
        </w:rPr>
        <w:t>8</w:t>
      </w:r>
      <w:r w:rsidR="004937B4" w:rsidRPr="00037F78">
        <w:rPr>
          <w:i/>
          <w:iCs/>
          <w:lang w:val="en-US"/>
        </w:rPr>
        <w:t xml:space="preserve">: </w:t>
      </w:r>
      <w:r w:rsidR="00037F78">
        <w:rPr>
          <w:rFonts w:hint="cs"/>
          <w:i/>
          <w:iCs/>
          <w:cs/>
          <w:lang w:val="en-US"/>
        </w:rPr>
        <w:t>ไม่มี</w:t>
      </w:r>
      <w:r w:rsidR="004937B4" w:rsidRPr="00037F78">
        <w:rPr>
          <w:rFonts w:hint="cs"/>
          <w:i/>
          <w:iCs/>
          <w:cs/>
          <w:lang w:val="en-US"/>
        </w:rPr>
        <w:t>)</w:t>
      </w:r>
    </w:p>
    <w:p w:rsidR="00620B46" w:rsidRDefault="00620B46" w:rsidP="004035FC">
      <w:pPr>
        <w:pStyle w:val="Bo-Blankline"/>
        <w:rPr>
          <w:cs/>
        </w:rPr>
      </w:pPr>
    </w:p>
    <w:p w:rsidR="00DD3B50" w:rsidRDefault="0022466A" w:rsidP="00DD3B50">
      <w:pPr>
        <w:spacing w:line="240" w:lineRule="auto"/>
        <w:ind w:right="2"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ยอด</w:t>
      </w:r>
      <w:r w:rsidR="00DD3B50" w:rsidRPr="00DA6F99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DD3B50" w:rsidRPr="0022466A">
        <w:rPr>
          <w:rFonts w:ascii="Angsana New" w:hAnsi="Angsana New"/>
          <w:sz w:val="30"/>
          <w:szCs w:val="30"/>
        </w:rPr>
        <w:t xml:space="preserve">31 </w:t>
      </w:r>
      <w:r w:rsidR="00DD3B50" w:rsidRPr="0022466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35485">
        <w:rPr>
          <w:rFonts w:ascii="Angsana New" w:hAnsi="Angsana New"/>
          <w:sz w:val="30"/>
          <w:szCs w:val="30"/>
          <w:cs/>
        </w:rPr>
        <w:t>จัดตามประเภทสกุลเงินตราได้ดังนี้</w:t>
      </w:r>
    </w:p>
    <w:p w:rsidR="0022466A" w:rsidRPr="00860902" w:rsidRDefault="0022466A" w:rsidP="00DD3B50">
      <w:pPr>
        <w:spacing w:line="240" w:lineRule="auto"/>
        <w:ind w:right="2" w:firstLine="540"/>
        <w:rPr>
          <w:rFonts w:ascii="Angsana New" w:hAnsi="Angsana New"/>
          <w:sz w:val="20"/>
          <w:szCs w:val="20"/>
        </w:rPr>
      </w:pPr>
    </w:p>
    <w:tbl>
      <w:tblPr>
        <w:tblW w:w="9071" w:type="dxa"/>
        <w:tblInd w:w="540" w:type="dxa"/>
        <w:tblLook w:val="04A0"/>
      </w:tblPr>
      <w:tblGrid>
        <w:gridCol w:w="3504"/>
        <w:gridCol w:w="1086"/>
        <w:gridCol w:w="360"/>
        <w:gridCol w:w="1179"/>
        <w:gridCol w:w="270"/>
        <w:gridCol w:w="1169"/>
        <w:gridCol w:w="270"/>
        <w:gridCol w:w="1233"/>
      </w:tblGrid>
      <w:tr w:rsidR="003B1E68" w:rsidRPr="0022466A" w:rsidTr="00266594">
        <w:tc>
          <w:tcPr>
            <w:tcW w:w="3504" w:type="dxa"/>
          </w:tcPr>
          <w:p w:rsidR="003B1E68" w:rsidRPr="00E177D8" w:rsidRDefault="003B1E68" w:rsidP="009829EC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:rsidR="003B1E68" w:rsidRPr="00E177D8" w:rsidRDefault="003B1E68" w:rsidP="009829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1E68" w:rsidRPr="00E177D8" w:rsidRDefault="003B1E68" w:rsidP="009829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2" w:type="dxa"/>
            <w:gridSpan w:val="3"/>
          </w:tcPr>
          <w:p w:rsidR="003B1E68" w:rsidRPr="00E177D8" w:rsidRDefault="003B1E68" w:rsidP="009829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77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788" w:rsidRPr="0022466A" w:rsidTr="00266594">
        <w:tc>
          <w:tcPr>
            <w:tcW w:w="3504" w:type="dxa"/>
          </w:tcPr>
          <w:p w:rsidR="00415788" w:rsidRPr="00E177D8" w:rsidRDefault="00415788" w:rsidP="009829EC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415788" w:rsidRPr="00E177D8" w:rsidRDefault="00415788" w:rsidP="00DD086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415788" w:rsidRPr="00E177D8" w:rsidRDefault="00415788" w:rsidP="00DD08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15788" w:rsidRPr="00E177D8" w:rsidRDefault="00415788" w:rsidP="00DD086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15788" w:rsidRPr="00E177D8" w:rsidRDefault="00415788" w:rsidP="00DD086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415788" w:rsidRPr="00E177D8" w:rsidRDefault="009D66B9" w:rsidP="00DD086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415788" w:rsidRPr="00E177D8" w:rsidRDefault="00415788" w:rsidP="00DD086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415788" w:rsidRPr="00E177D8" w:rsidRDefault="009D66B9" w:rsidP="00DD086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0075DA" w:rsidRPr="0022466A" w:rsidTr="00266594">
        <w:tc>
          <w:tcPr>
            <w:tcW w:w="3504" w:type="dxa"/>
          </w:tcPr>
          <w:p w:rsidR="000075DA" w:rsidRPr="00E177D8" w:rsidRDefault="000075DA" w:rsidP="000075DA">
            <w:pPr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0075DA" w:rsidRPr="00E177D8" w:rsidRDefault="000075DA" w:rsidP="000075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0075DA" w:rsidRPr="00E177D8" w:rsidRDefault="000075DA" w:rsidP="000075D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0075DA" w:rsidRPr="00E177D8" w:rsidRDefault="000075DA" w:rsidP="000075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075DA" w:rsidRPr="00E177D8" w:rsidRDefault="000075DA" w:rsidP="000075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2" w:type="dxa"/>
            <w:gridSpan w:val="3"/>
          </w:tcPr>
          <w:p w:rsidR="000075DA" w:rsidRDefault="000075DA" w:rsidP="000075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7D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77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177D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75DA" w:rsidRPr="0022466A" w:rsidTr="00266594">
        <w:tc>
          <w:tcPr>
            <w:tcW w:w="3504" w:type="dxa"/>
          </w:tcPr>
          <w:p w:rsidR="000075DA" w:rsidRPr="00E177D8" w:rsidRDefault="000075DA" w:rsidP="000075DA">
            <w:pPr>
              <w:rPr>
                <w:rFonts w:ascii="Angsana New" w:hAnsi="Angsana New"/>
                <w:sz w:val="30"/>
                <w:szCs w:val="30"/>
              </w:rPr>
            </w:pPr>
            <w:r w:rsidRPr="00E177D8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E177D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86" w:type="dxa"/>
            <w:vAlign w:val="bottom"/>
          </w:tcPr>
          <w:p w:rsidR="000075DA" w:rsidRPr="00E177D8" w:rsidRDefault="000075DA" w:rsidP="000075DA">
            <w:pPr>
              <w:tabs>
                <w:tab w:val="decimal" w:pos="96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0075DA" w:rsidRPr="00E177D8" w:rsidRDefault="000075DA" w:rsidP="000075DA">
            <w:pPr>
              <w:tabs>
                <w:tab w:val="decimal" w:pos="96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0075DA" w:rsidRPr="00E177D8" w:rsidRDefault="000075DA" w:rsidP="000075DA">
            <w:pPr>
              <w:tabs>
                <w:tab w:val="decimal" w:pos="96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075DA" w:rsidRPr="00E177D8" w:rsidRDefault="000075DA" w:rsidP="000075DA">
            <w:pPr>
              <w:tabs>
                <w:tab w:val="decimal" w:pos="96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0075DA" w:rsidRPr="00E177D8" w:rsidRDefault="004035FC" w:rsidP="004035FC">
            <w:pPr>
              <w:tabs>
                <w:tab w:val="decimal" w:pos="881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,025,475</w:t>
            </w:r>
          </w:p>
        </w:tc>
        <w:tc>
          <w:tcPr>
            <w:tcW w:w="270" w:type="dxa"/>
            <w:vAlign w:val="bottom"/>
          </w:tcPr>
          <w:p w:rsidR="000075DA" w:rsidRPr="00E177D8" w:rsidRDefault="000075DA" w:rsidP="000075DA">
            <w:pPr>
              <w:tabs>
                <w:tab w:val="decimal" w:pos="96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0075DA" w:rsidRPr="00E177D8" w:rsidRDefault="000075DA" w:rsidP="000075DA">
            <w:pPr>
              <w:tabs>
                <w:tab w:val="decimal" w:pos="96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1,635,021</w:t>
            </w:r>
          </w:p>
        </w:tc>
      </w:tr>
      <w:tr w:rsidR="000075DA" w:rsidRPr="0022466A" w:rsidTr="00266594">
        <w:tc>
          <w:tcPr>
            <w:tcW w:w="3504" w:type="dxa"/>
          </w:tcPr>
          <w:p w:rsidR="000075DA" w:rsidRPr="00E177D8" w:rsidRDefault="000075DA" w:rsidP="000075DA">
            <w:pPr>
              <w:spacing w:line="380" w:lineRule="exact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177D8">
              <w:rPr>
                <w:rFonts w:ascii="Angsana New" w:hAnsi="Angsana New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086" w:type="dxa"/>
            <w:vAlign w:val="bottom"/>
          </w:tcPr>
          <w:p w:rsidR="000075DA" w:rsidRPr="00E177D8" w:rsidRDefault="000075DA" w:rsidP="000075DA">
            <w:pPr>
              <w:tabs>
                <w:tab w:val="decimal" w:pos="963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0075DA" w:rsidRPr="00E177D8" w:rsidRDefault="000075DA" w:rsidP="000075DA">
            <w:pPr>
              <w:tabs>
                <w:tab w:val="decimal" w:pos="96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0075DA" w:rsidRPr="00E177D8" w:rsidRDefault="000075DA" w:rsidP="000075DA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075DA" w:rsidRPr="00E177D8" w:rsidRDefault="000075DA" w:rsidP="000075DA">
            <w:pPr>
              <w:pStyle w:val="Signature"/>
              <w:tabs>
                <w:tab w:val="decimal" w:pos="963"/>
              </w:tabs>
              <w:ind w:left="-79" w:right="-85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:rsidR="000075DA" w:rsidRPr="00E177D8" w:rsidRDefault="001758B4" w:rsidP="004035FC">
            <w:pPr>
              <w:tabs>
                <w:tab w:val="decimal" w:pos="88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28,726</w:t>
            </w:r>
          </w:p>
        </w:tc>
        <w:tc>
          <w:tcPr>
            <w:tcW w:w="270" w:type="dxa"/>
            <w:vAlign w:val="bottom"/>
          </w:tcPr>
          <w:p w:rsidR="000075DA" w:rsidRPr="00E177D8" w:rsidRDefault="000075DA" w:rsidP="000075DA">
            <w:pPr>
              <w:tabs>
                <w:tab w:val="decimal" w:pos="963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:rsidR="000075DA" w:rsidRPr="00E177D8" w:rsidRDefault="000075DA" w:rsidP="004035F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75DA" w:rsidRPr="00415788" w:rsidTr="00266594">
        <w:trPr>
          <w:trHeight w:val="136"/>
        </w:trPr>
        <w:tc>
          <w:tcPr>
            <w:tcW w:w="3504" w:type="dxa"/>
            <w:vAlign w:val="bottom"/>
          </w:tcPr>
          <w:p w:rsidR="000075DA" w:rsidRPr="00E177D8" w:rsidRDefault="000075DA" w:rsidP="000075DA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77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vAlign w:val="bottom"/>
          </w:tcPr>
          <w:p w:rsidR="000075DA" w:rsidRPr="00415788" w:rsidRDefault="000075DA" w:rsidP="000075DA">
            <w:pPr>
              <w:tabs>
                <w:tab w:val="decimal" w:pos="963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075DA" w:rsidRPr="00E177D8" w:rsidRDefault="000075DA" w:rsidP="000075DA">
            <w:pPr>
              <w:tabs>
                <w:tab w:val="decimal" w:pos="963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0075DA" w:rsidRPr="00415788" w:rsidRDefault="000075DA" w:rsidP="000075DA">
            <w:pPr>
              <w:tabs>
                <w:tab w:val="decimal" w:pos="963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075DA" w:rsidRPr="00E177D8" w:rsidRDefault="000075DA" w:rsidP="000075DA">
            <w:pPr>
              <w:tabs>
                <w:tab w:val="decimal" w:pos="963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5DA" w:rsidRPr="00415788" w:rsidRDefault="001758B4" w:rsidP="004035FC">
            <w:pPr>
              <w:tabs>
                <w:tab w:val="decimal" w:pos="881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7,054,201</w:t>
            </w:r>
          </w:p>
        </w:tc>
        <w:tc>
          <w:tcPr>
            <w:tcW w:w="270" w:type="dxa"/>
            <w:vAlign w:val="bottom"/>
          </w:tcPr>
          <w:p w:rsidR="000075DA" w:rsidRPr="00E177D8" w:rsidRDefault="000075DA" w:rsidP="000075DA">
            <w:pPr>
              <w:tabs>
                <w:tab w:val="decimal" w:pos="963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75DA" w:rsidRPr="00415788" w:rsidRDefault="000075DA" w:rsidP="000075DA">
            <w:pPr>
              <w:tabs>
                <w:tab w:val="decimal" w:pos="963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7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1,635,021</w:t>
            </w:r>
          </w:p>
        </w:tc>
      </w:tr>
    </w:tbl>
    <w:p w:rsidR="00E177D8" w:rsidRPr="009D66B9" w:rsidRDefault="00E177D8" w:rsidP="00D528E6">
      <w:pPr>
        <w:pStyle w:val="Bo-Blankline"/>
        <w:rPr>
          <w:highlight w:val="yellow"/>
        </w:rPr>
      </w:pPr>
    </w:p>
    <w:p w:rsidR="00620B46" w:rsidRDefault="00620B46" w:rsidP="00620B46">
      <w:pPr>
        <w:pStyle w:val="Bo-C1Content"/>
        <w:rPr>
          <w:spacing w:val="4"/>
        </w:rPr>
      </w:pPr>
      <w:r w:rsidRPr="00E177D8">
        <w:rPr>
          <w:spacing w:val="4"/>
          <w:cs/>
        </w:rPr>
        <w:t>เมื่อวันที่ 7 สิงหาคม 2558 บริษัทได้จ่ายคืนเงินกู้ยืมทั้งหมดจากสถาบันการเงินในประเทศเป็นจำนวนเงิน 3</w:t>
      </w:r>
      <w:r w:rsidRPr="00E177D8">
        <w:rPr>
          <w:spacing w:val="4"/>
        </w:rPr>
        <w:t>,</w:t>
      </w:r>
      <w:r w:rsidRPr="00E177D8">
        <w:rPr>
          <w:spacing w:val="4"/>
          <w:cs/>
        </w:rPr>
        <w:t>529 ล้านบาทพร้อมกับค่าธรรมเนียมเป็นจำนวนเงิน 47 ล้านบาท ซึ่งทำให้สัญญากู้ยืมเงินจากสถาบันการเงินในประเทศ</w:t>
      </w:r>
      <w:r>
        <w:rPr>
          <w:rFonts w:hint="cs"/>
          <w:spacing w:val="4"/>
          <w:cs/>
        </w:rPr>
        <w:t>ส่วนที่มีหลักประกัน</w:t>
      </w:r>
      <w:r w:rsidRPr="00E177D8">
        <w:rPr>
          <w:spacing w:val="4"/>
          <w:cs/>
        </w:rPr>
        <w:t>สิ้นสุดลงพร้อมทั้งได้รับคืนหลักทรัพย์ค้ำประกัน และ</w:t>
      </w:r>
      <w:r>
        <w:rPr>
          <w:rFonts w:hint="cs"/>
          <w:spacing w:val="4"/>
          <w:cs/>
        </w:rPr>
        <w:t>สัญญาค้ำประกันโดยบริษัทใหญ่สิ้นสุดลง</w:t>
      </w:r>
    </w:p>
    <w:p w:rsidR="004A3F10" w:rsidRDefault="004A3F10">
      <w:pPr>
        <w:spacing w:line="240" w:lineRule="auto"/>
        <w:rPr>
          <w:rFonts w:ascii="Angsana New" w:hAnsi="Angsana New"/>
          <w:sz w:val="20"/>
          <w:szCs w:val="20"/>
          <w:cs/>
          <w:lang/>
        </w:rPr>
      </w:pPr>
      <w:r>
        <w:rPr>
          <w:cs/>
        </w:rPr>
        <w:br w:type="page"/>
      </w:r>
    </w:p>
    <w:p w:rsidR="00D528E6" w:rsidRPr="008E268C" w:rsidRDefault="00D528E6" w:rsidP="00D528E6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2C34F1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2C34F1">
        <w:rPr>
          <w:rFonts w:ascii="Angsana New" w:hAnsi="Angsana New"/>
          <w:sz w:val="30"/>
          <w:szCs w:val="30"/>
        </w:rPr>
        <w:t xml:space="preserve">9 </w:t>
      </w:r>
      <w:r w:rsidRPr="002C34F1">
        <w:rPr>
          <w:rFonts w:ascii="Angsana New" w:hAnsi="Angsana New" w:hint="cs"/>
          <w:sz w:val="30"/>
          <w:szCs w:val="30"/>
          <w:cs/>
        </w:rPr>
        <w:t>มีนา</w:t>
      </w:r>
      <w:r w:rsidRPr="002C34F1">
        <w:rPr>
          <w:rFonts w:ascii="Angsana New" w:hAnsi="Angsana New"/>
          <w:sz w:val="30"/>
          <w:szCs w:val="30"/>
          <w:cs/>
        </w:rPr>
        <w:t xml:space="preserve">คม </w:t>
      </w:r>
      <w:r w:rsidRPr="002C34F1">
        <w:rPr>
          <w:rFonts w:ascii="Angsana New" w:hAnsi="Angsana New"/>
          <w:sz w:val="30"/>
          <w:szCs w:val="30"/>
        </w:rPr>
        <w:t>2559</w:t>
      </w:r>
      <w:r w:rsidRPr="002C34F1">
        <w:rPr>
          <w:rFonts w:ascii="Angsana New" w:hAnsi="Angsana New"/>
          <w:sz w:val="30"/>
          <w:szCs w:val="30"/>
          <w:cs/>
        </w:rPr>
        <w:t xml:space="preserve"> บริษัทได้ลงนามในสัญญากู้เงินจากสถาบันการเงินในประเทศ ในวงเงินรวม </w:t>
      </w:r>
      <w:r w:rsidRPr="002C34F1">
        <w:rPr>
          <w:rFonts w:ascii="Angsana New" w:hAnsi="Angsana New"/>
          <w:sz w:val="30"/>
          <w:szCs w:val="30"/>
        </w:rPr>
        <w:t>3,300</w:t>
      </w:r>
      <w:r w:rsidRPr="002C34F1">
        <w:rPr>
          <w:rFonts w:ascii="Angsana New" w:hAnsi="Angsana New"/>
          <w:sz w:val="30"/>
          <w:szCs w:val="30"/>
          <w:cs/>
        </w:rPr>
        <w:t xml:space="preserve"> ล้านบาท ระยะเวลา </w:t>
      </w:r>
      <w:r w:rsidRPr="002C34F1">
        <w:rPr>
          <w:rFonts w:ascii="Angsana New" w:hAnsi="Angsana New"/>
          <w:sz w:val="30"/>
          <w:szCs w:val="30"/>
        </w:rPr>
        <w:t>7</w:t>
      </w:r>
      <w:r w:rsidRPr="002C34F1">
        <w:rPr>
          <w:rFonts w:ascii="Angsana New" w:hAnsi="Angsana New"/>
          <w:sz w:val="30"/>
          <w:szCs w:val="30"/>
          <w:cs/>
        </w:rPr>
        <w:t xml:space="preserve"> ปี </w:t>
      </w:r>
      <w:r w:rsidRPr="002C34F1">
        <w:rPr>
          <w:rFonts w:ascii="Angsana New" w:hAnsi="Angsana New" w:hint="cs"/>
          <w:sz w:val="30"/>
          <w:szCs w:val="30"/>
          <w:cs/>
        </w:rPr>
        <w:t xml:space="preserve">เริ่มชำระคืนงวดแรกเมื่อครบกำหนดระยะเวลา </w:t>
      </w:r>
      <w:r w:rsidRPr="002C34F1">
        <w:rPr>
          <w:rFonts w:ascii="Angsana New" w:hAnsi="Angsana New"/>
          <w:sz w:val="30"/>
          <w:szCs w:val="30"/>
        </w:rPr>
        <w:t xml:space="preserve">2 </w:t>
      </w:r>
      <w:r w:rsidRPr="002C34F1">
        <w:rPr>
          <w:rFonts w:ascii="Angsana New" w:hAnsi="Angsana New" w:hint="cs"/>
          <w:sz w:val="30"/>
          <w:szCs w:val="30"/>
          <w:cs/>
        </w:rPr>
        <w:t xml:space="preserve">ปี </w:t>
      </w:r>
      <w:r w:rsidRPr="002C34F1">
        <w:rPr>
          <w:rFonts w:ascii="Angsana New" w:hAnsi="Angsana New"/>
          <w:sz w:val="30"/>
          <w:szCs w:val="30"/>
          <w:cs/>
        </w:rPr>
        <w:t xml:space="preserve">อัตราดอกเบี้ยเป็นไปตามที่ระบุในสัญญา เพื่อลงทุนในโครงการโรงไฟฟ้าพลังงานทดแทนจากขยะขนาด </w:t>
      </w:r>
      <w:r w:rsidRPr="002C34F1">
        <w:rPr>
          <w:rFonts w:ascii="Angsana New" w:hAnsi="Angsana New"/>
          <w:sz w:val="30"/>
          <w:szCs w:val="30"/>
        </w:rPr>
        <w:t>70</w:t>
      </w:r>
      <w:r w:rsidR="001E12BC">
        <w:rPr>
          <w:rFonts w:ascii="Angsana New" w:hAnsi="Angsana New"/>
          <w:sz w:val="30"/>
          <w:szCs w:val="30"/>
          <w:cs/>
        </w:rPr>
        <w:t xml:space="preserve"> เม</w:t>
      </w:r>
      <w:r w:rsidRPr="002C34F1">
        <w:rPr>
          <w:rFonts w:ascii="Angsana New" w:hAnsi="Angsana New"/>
          <w:sz w:val="30"/>
          <w:szCs w:val="30"/>
          <w:cs/>
        </w:rPr>
        <w:t>กะวัตต์</w:t>
      </w:r>
      <w:r w:rsidR="00620B46" w:rsidRPr="002C34F1">
        <w:rPr>
          <w:rFonts w:ascii="Angsana New" w:hAnsi="Angsana New" w:hint="cs"/>
          <w:sz w:val="30"/>
          <w:szCs w:val="30"/>
          <w:cs/>
        </w:rPr>
        <w:t xml:space="preserve">ณ </w:t>
      </w:r>
      <w:r w:rsidR="00620B46" w:rsidRPr="002C34F1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620B46" w:rsidRPr="002C34F1">
        <w:rPr>
          <w:rFonts w:ascii="Angsana New" w:hAnsi="Angsana New"/>
          <w:spacing w:val="-4"/>
          <w:sz w:val="30"/>
          <w:szCs w:val="30"/>
        </w:rPr>
        <w:t>3</w:t>
      </w:r>
      <w:r w:rsidR="00620B46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="00620B46">
        <w:rPr>
          <w:rFonts w:ascii="Angsana New" w:hAnsi="Angsana New" w:hint="cs"/>
          <w:spacing w:val="-4"/>
          <w:sz w:val="30"/>
          <w:szCs w:val="30"/>
          <w:cs/>
          <w:lang w:val="en-US"/>
        </w:rPr>
        <w:t>ธันวาคม</w:t>
      </w:r>
      <w:r w:rsidR="00620B46" w:rsidRPr="002C34F1">
        <w:rPr>
          <w:rFonts w:ascii="Angsana New" w:hAnsi="Angsana New" w:hint="cs"/>
          <w:spacing w:val="-4"/>
          <w:sz w:val="30"/>
          <w:szCs w:val="30"/>
          <w:cs/>
        </w:rPr>
        <w:t xml:space="preserve"> 2559</w:t>
      </w:r>
      <w:r w:rsidR="00620B46" w:rsidRPr="002C34F1">
        <w:rPr>
          <w:rFonts w:ascii="Angsana New" w:hAnsi="Angsana New"/>
          <w:spacing w:val="-4"/>
          <w:sz w:val="30"/>
          <w:szCs w:val="30"/>
          <w:cs/>
        </w:rPr>
        <w:t xml:space="preserve"> บริษัทกู้ยืมจากสถาบันการเงิน</w:t>
      </w:r>
      <w:r w:rsidR="00620B46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 </w:t>
      </w:r>
      <w:r w:rsidR="004035FC">
        <w:rPr>
          <w:rFonts w:ascii="Angsana New" w:hAnsi="Angsana New"/>
          <w:spacing w:val="-4"/>
          <w:sz w:val="30"/>
          <w:szCs w:val="30"/>
          <w:lang w:val="en-US"/>
        </w:rPr>
        <w:t>2,497</w:t>
      </w:r>
      <w:r w:rsidR="00620B46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</w:p>
    <w:p w:rsidR="00D528E6" w:rsidRPr="00413154" w:rsidRDefault="00D528E6" w:rsidP="00D528E6">
      <w:pPr>
        <w:pStyle w:val="Bo-Blankline"/>
      </w:pPr>
    </w:p>
    <w:p w:rsidR="00D528E6" w:rsidRPr="002C34F1" w:rsidRDefault="00D528E6" w:rsidP="00D528E6">
      <w:pPr>
        <w:pStyle w:val="Bo-C1Content"/>
        <w:rPr>
          <w:cs/>
          <w:lang w:val="en-US"/>
        </w:rPr>
      </w:pPr>
      <w:r w:rsidRPr="002C34F1">
        <w:rPr>
          <w:rFonts w:hint="cs"/>
          <w:cs/>
        </w:rPr>
        <w:t>ทั้งนี้เงินกู้ยืมระยะยาวดังกล่าวมี</w:t>
      </w:r>
      <w:r w:rsidRPr="002C34F1">
        <w:rPr>
          <w:rFonts w:hint="cs"/>
          <w:cs/>
          <w:lang w:val="en-US"/>
        </w:rPr>
        <w:t>เงื่อนไขที่ระบุในสัญญากู้ยืมเงิน ซึ่งบริษัทจะต้องปฏิบัติตาม</w:t>
      </w:r>
      <w:r w:rsidR="003D0037">
        <w:rPr>
          <w:rFonts w:hint="cs"/>
          <w:cs/>
          <w:lang w:val="en-US"/>
        </w:rPr>
        <w:t>เงื่อนไข</w:t>
      </w:r>
    </w:p>
    <w:p w:rsidR="00D24CF4" w:rsidRPr="002623B6" w:rsidRDefault="00D24CF4" w:rsidP="002623B6">
      <w:pPr>
        <w:pStyle w:val="Bo-Blankline"/>
        <w:rPr>
          <w:cs/>
        </w:rPr>
      </w:pPr>
    </w:p>
    <w:p w:rsidR="00144F7F" w:rsidRPr="009D66B9" w:rsidRDefault="00965A20" w:rsidP="009D66B9">
      <w:pPr>
        <w:pStyle w:val="Caption"/>
        <w:ind w:left="567" w:hanging="567"/>
      </w:pPr>
      <w:r w:rsidRPr="009D66B9">
        <w:rPr>
          <w:rFonts w:hint="cs"/>
          <w:cs/>
        </w:rPr>
        <w:t>เจ้าหนี้การค้า</w:t>
      </w:r>
    </w:p>
    <w:p w:rsidR="00FA215F" w:rsidRPr="009D66B9" w:rsidRDefault="00FA215F" w:rsidP="002623B6">
      <w:pPr>
        <w:pStyle w:val="Bo-Blankline"/>
      </w:pPr>
    </w:p>
    <w:tbl>
      <w:tblPr>
        <w:tblW w:w="9081" w:type="dxa"/>
        <w:tblInd w:w="540" w:type="dxa"/>
        <w:tblLook w:val="04A0"/>
      </w:tblPr>
      <w:tblGrid>
        <w:gridCol w:w="3330"/>
        <w:gridCol w:w="766"/>
        <w:gridCol w:w="404"/>
        <w:gridCol w:w="267"/>
        <w:gridCol w:w="1292"/>
        <w:gridCol w:w="284"/>
        <w:gridCol w:w="1215"/>
        <w:gridCol w:w="267"/>
        <w:gridCol w:w="1256"/>
      </w:tblGrid>
      <w:tr w:rsidR="00D424B4" w:rsidRPr="003A3233" w:rsidTr="00266594">
        <w:tc>
          <w:tcPr>
            <w:tcW w:w="3330" w:type="dxa"/>
          </w:tcPr>
          <w:p w:rsidR="00D424B4" w:rsidRPr="003A3233" w:rsidRDefault="00D424B4" w:rsidP="00F964E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D424B4" w:rsidRPr="003A3233" w:rsidRDefault="00D424B4" w:rsidP="00F964E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3" w:type="dxa"/>
            <w:gridSpan w:val="3"/>
          </w:tcPr>
          <w:p w:rsidR="00D424B4" w:rsidRPr="003A3233" w:rsidRDefault="00D424B4" w:rsidP="00F964E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424B4" w:rsidRPr="003A3233" w:rsidRDefault="00D424B4" w:rsidP="00F964E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8" w:type="dxa"/>
            <w:gridSpan w:val="3"/>
          </w:tcPr>
          <w:p w:rsidR="00D424B4" w:rsidRPr="003A3233" w:rsidRDefault="00D424B4" w:rsidP="00F964E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B02" w:rsidRPr="003A3233" w:rsidTr="00266594">
        <w:tc>
          <w:tcPr>
            <w:tcW w:w="3330" w:type="dxa"/>
          </w:tcPr>
          <w:p w:rsidR="00D56B02" w:rsidRPr="003A3233" w:rsidRDefault="00D56B02" w:rsidP="00D56B02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D56B02" w:rsidRPr="003A3233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4" w:type="dxa"/>
          </w:tcPr>
          <w:p w:rsidR="00D56B02" w:rsidRPr="003A3233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D56B02" w:rsidRPr="003A3233" w:rsidRDefault="00D56B02" w:rsidP="00D56B0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D56B02" w:rsidRPr="003A3233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</w:tcPr>
          <w:p w:rsidR="00D56B02" w:rsidRPr="003A3233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D56B02" w:rsidRPr="003A3233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67" w:type="dxa"/>
          </w:tcPr>
          <w:p w:rsidR="00D56B02" w:rsidRPr="003A3233" w:rsidRDefault="00D56B02" w:rsidP="00D56B0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D56B02" w:rsidRPr="003A3233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D56B02" w:rsidRPr="003A3233" w:rsidTr="00266594">
        <w:tc>
          <w:tcPr>
            <w:tcW w:w="3330" w:type="dxa"/>
          </w:tcPr>
          <w:p w:rsidR="00D56B02" w:rsidRPr="003A3233" w:rsidRDefault="00D56B02" w:rsidP="00D56B02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6" w:type="dxa"/>
          </w:tcPr>
          <w:p w:rsidR="00D56B02" w:rsidRPr="003A3233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4" w:type="dxa"/>
          </w:tcPr>
          <w:p w:rsidR="00D56B02" w:rsidRPr="003A3233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D56B02" w:rsidRPr="003A3233" w:rsidRDefault="00D56B02" w:rsidP="00D56B0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D56B02" w:rsidRPr="003A3233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56B02" w:rsidRPr="003A3233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8" w:type="dxa"/>
            <w:gridSpan w:val="3"/>
          </w:tcPr>
          <w:p w:rsidR="00D56B02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7D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77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177D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56B02" w:rsidRPr="003A3233" w:rsidTr="00266594">
        <w:tc>
          <w:tcPr>
            <w:tcW w:w="3330" w:type="dxa"/>
          </w:tcPr>
          <w:p w:rsidR="00D56B02" w:rsidRPr="003A3233" w:rsidRDefault="00D56B02" w:rsidP="00D56B0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66" w:type="dxa"/>
            <w:vAlign w:val="center"/>
          </w:tcPr>
          <w:p w:rsidR="00D56B02" w:rsidRPr="003A3233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4" w:type="dxa"/>
          </w:tcPr>
          <w:p w:rsidR="00D56B02" w:rsidRPr="008B138D" w:rsidRDefault="00D56B02" w:rsidP="00D56B02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:rsidR="00D56B02" w:rsidRPr="003A3233" w:rsidRDefault="00D56B02" w:rsidP="00D56B0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center"/>
          </w:tcPr>
          <w:p w:rsidR="00D56B02" w:rsidRPr="008B138D" w:rsidRDefault="00D56B02" w:rsidP="00D56B02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center"/>
          </w:tcPr>
          <w:p w:rsidR="00D56B02" w:rsidRPr="003A3233" w:rsidRDefault="00D56B02" w:rsidP="00D56B0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D56B02" w:rsidRPr="008B138D" w:rsidRDefault="00B9028D" w:rsidP="00D56B02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27,052</w:t>
            </w:r>
          </w:p>
        </w:tc>
        <w:tc>
          <w:tcPr>
            <w:tcW w:w="267" w:type="dxa"/>
            <w:vAlign w:val="center"/>
          </w:tcPr>
          <w:p w:rsidR="00D56B02" w:rsidRPr="003A3233" w:rsidRDefault="00D56B02" w:rsidP="00D56B0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:rsidR="00D56B02" w:rsidRPr="008B138D" w:rsidRDefault="00D56B02" w:rsidP="00D56B02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13,101</w:t>
            </w:r>
          </w:p>
        </w:tc>
      </w:tr>
      <w:tr w:rsidR="00D56B02" w:rsidRPr="003A3233" w:rsidTr="00266594">
        <w:tc>
          <w:tcPr>
            <w:tcW w:w="3330" w:type="dxa"/>
          </w:tcPr>
          <w:p w:rsidR="00D56B02" w:rsidRPr="003A3233" w:rsidRDefault="00D56B02" w:rsidP="00D56B0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3A323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3A323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66" w:type="dxa"/>
            <w:vAlign w:val="center"/>
          </w:tcPr>
          <w:p w:rsidR="00D56B02" w:rsidRPr="003A3233" w:rsidRDefault="00D56B02" w:rsidP="00D56B02">
            <w:pPr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4" w:type="dxa"/>
          </w:tcPr>
          <w:p w:rsidR="00D56B02" w:rsidRPr="006F41E4" w:rsidRDefault="00D56B02" w:rsidP="00D56B02">
            <w:pPr>
              <w:tabs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:rsidR="00D56B02" w:rsidRPr="003A3233" w:rsidRDefault="00D56B02" w:rsidP="00D56B0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D56B02" w:rsidRPr="006F41E4" w:rsidRDefault="00D56B02" w:rsidP="00D56B02">
            <w:pPr>
              <w:tabs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56B02" w:rsidRPr="003A3233" w:rsidRDefault="00D56B02" w:rsidP="00D56B0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D56B02" w:rsidRPr="006F41E4" w:rsidRDefault="00B9028D" w:rsidP="00D56B02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69,834</w:t>
            </w:r>
          </w:p>
        </w:tc>
        <w:tc>
          <w:tcPr>
            <w:tcW w:w="267" w:type="dxa"/>
            <w:vAlign w:val="center"/>
          </w:tcPr>
          <w:p w:rsidR="00D56B02" w:rsidRPr="003A3233" w:rsidRDefault="00D56B02" w:rsidP="00D56B0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D56B02" w:rsidRPr="006F41E4" w:rsidRDefault="00D56B02" w:rsidP="00D56B02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72,441</w:t>
            </w:r>
          </w:p>
        </w:tc>
      </w:tr>
      <w:tr w:rsidR="00D56B02" w:rsidRPr="003A3233" w:rsidTr="00266594">
        <w:tc>
          <w:tcPr>
            <w:tcW w:w="3330" w:type="dxa"/>
          </w:tcPr>
          <w:p w:rsidR="00D56B02" w:rsidRPr="003A3233" w:rsidRDefault="00D56B02" w:rsidP="00D56B0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66" w:type="dxa"/>
          </w:tcPr>
          <w:p w:rsidR="00D56B02" w:rsidRPr="003A3233" w:rsidRDefault="00D56B02" w:rsidP="00D56B0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4" w:type="dxa"/>
          </w:tcPr>
          <w:p w:rsidR="00D56B02" w:rsidRPr="0024052F" w:rsidRDefault="00D56B02" w:rsidP="00D56B02">
            <w:pPr>
              <w:tabs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:rsidR="00D56B02" w:rsidRPr="003A3233" w:rsidRDefault="00D56B02" w:rsidP="00D56B0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</w:tcPr>
          <w:p w:rsidR="00D56B02" w:rsidRPr="0024052F" w:rsidRDefault="00D56B02" w:rsidP="00D56B02">
            <w:pPr>
              <w:tabs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D56B02" w:rsidRPr="003A3233" w:rsidRDefault="00D56B02" w:rsidP="00D56B0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D56B02" w:rsidRPr="0024052F" w:rsidRDefault="00B9028D" w:rsidP="00D56B02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96,886</w:t>
            </w:r>
          </w:p>
        </w:tc>
        <w:tc>
          <w:tcPr>
            <w:tcW w:w="267" w:type="dxa"/>
          </w:tcPr>
          <w:p w:rsidR="00D56B02" w:rsidRPr="003A3233" w:rsidRDefault="00D56B02" w:rsidP="00D56B0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D56B02" w:rsidRPr="0024052F" w:rsidRDefault="00D56B02" w:rsidP="00D56B02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85,542</w:t>
            </w:r>
          </w:p>
        </w:tc>
      </w:tr>
    </w:tbl>
    <w:p w:rsidR="00DA6F99" w:rsidRPr="00860902" w:rsidRDefault="00DA6F99" w:rsidP="00F964E7">
      <w:pPr>
        <w:spacing w:line="240" w:lineRule="auto"/>
        <w:ind w:left="540" w:right="2"/>
        <w:rPr>
          <w:rFonts w:ascii="Angsana New" w:hAnsi="Angsana New"/>
          <w:sz w:val="20"/>
          <w:szCs w:val="20"/>
        </w:rPr>
      </w:pPr>
    </w:p>
    <w:p w:rsidR="00B9028D" w:rsidRPr="00B210DE" w:rsidRDefault="00B9028D" w:rsidP="00B9028D">
      <w:pPr>
        <w:pStyle w:val="Bo-C1Content"/>
      </w:pPr>
      <w:r>
        <w:rPr>
          <w:cs/>
        </w:rPr>
        <w:t>ยอด</w:t>
      </w:r>
      <w:r>
        <w:rPr>
          <w:rFonts w:hint="cs"/>
          <w:cs/>
        </w:rPr>
        <w:t>เจ้า</w:t>
      </w:r>
      <w:r w:rsidRPr="00104B1A">
        <w:rPr>
          <w:cs/>
        </w:rPr>
        <w:t>หนี้การค้า</w:t>
      </w:r>
      <w:r w:rsidR="00CA36AE">
        <w:rPr>
          <w:rFonts w:hint="cs"/>
          <w:cs/>
        </w:rPr>
        <w:t>ทั้งหมด</w:t>
      </w:r>
      <w:r w:rsidRPr="00104B1A">
        <w:rPr>
          <w:cs/>
        </w:rPr>
        <w:t xml:space="preserve"> ณ วันที่ </w:t>
      </w:r>
      <w:r w:rsidRPr="00104B1A">
        <w:t>31</w:t>
      </w:r>
      <w:r w:rsidRPr="00104B1A">
        <w:rPr>
          <w:cs/>
        </w:rPr>
        <w:t xml:space="preserve"> ธันวาคม </w:t>
      </w:r>
      <w:r>
        <w:rPr>
          <w:cs/>
        </w:rPr>
        <w:t>2559 และ 2558 เป็นสกุลเงินบาท</w:t>
      </w:r>
    </w:p>
    <w:p w:rsidR="00D528E6" w:rsidRDefault="00D528E6">
      <w:pPr>
        <w:spacing w:line="240" w:lineRule="auto"/>
        <w:rPr>
          <w:rFonts w:ascii="Angsana New" w:hAnsi="Angsana New"/>
          <w:b/>
          <w:bCs/>
          <w:sz w:val="20"/>
          <w:szCs w:val="20"/>
          <w:cs/>
          <w:lang w:val="en-US"/>
        </w:rPr>
      </w:pPr>
    </w:p>
    <w:p w:rsidR="00144F7F" w:rsidRPr="00DA6F99" w:rsidRDefault="00B96B7A" w:rsidP="007D10DB">
      <w:pPr>
        <w:pStyle w:val="Caption"/>
        <w:ind w:left="567" w:hanging="567"/>
      </w:pPr>
      <w:r w:rsidRPr="00DA6F99">
        <w:rPr>
          <w:rFonts w:hint="cs"/>
          <w:cs/>
        </w:rPr>
        <w:t>เจ้าหนี้อื่น</w:t>
      </w:r>
    </w:p>
    <w:p w:rsidR="00A25865" w:rsidRPr="00860902" w:rsidRDefault="00A25865" w:rsidP="00D56B02">
      <w:pPr>
        <w:pStyle w:val="Bo-Blankline"/>
        <w:rPr>
          <w:lang w:val="en-US"/>
        </w:rPr>
      </w:pPr>
    </w:p>
    <w:tbl>
      <w:tblPr>
        <w:tblW w:w="9090" w:type="dxa"/>
        <w:tblInd w:w="540" w:type="dxa"/>
        <w:tblLook w:val="04A0"/>
      </w:tblPr>
      <w:tblGrid>
        <w:gridCol w:w="3438"/>
        <w:gridCol w:w="972"/>
        <w:gridCol w:w="270"/>
        <w:gridCol w:w="1350"/>
        <w:gridCol w:w="270"/>
        <w:gridCol w:w="1260"/>
        <w:gridCol w:w="270"/>
        <w:gridCol w:w="1260"/>
      </w:tblGrid>
      <w:tr w:rsidR="00675CB6" w:rsidRPr="003A3233" w:rsidTr="00266594">
        <w:tc>
          <w:tcPr>
            <w:tcW w:w="3438" w:type="dxa"/>
          </w:tcPr>
          <w:p w:rsidR="00675CB6" w:rsidRPr="003A3233" w:rsidRDefault="00675CB6" w:rsidP="00674F77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675CB6" w:rsidRPr="003A3233" w:rsidRDefault="00675CB6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75CB6" w:rsidRPr="003A3233" w:rsidRDefault="00675CB6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75CB6" w:rsidRPr="003A3233" w:rsidRDefault="00675CB6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66B9" w:rsidRPr="003A3233" w:rsidTr="00266594">
        <w:tc>
          <w:tcPr>
            <w:tcW w:w="3438" w:type="dxa"/>
          </w:tcPr>
          <w:p w:rsidR="009D66B9" w:rsidRPr="003A3233" w:rsidRDefault="009D66B9" w:rsidP="009D66B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1A1451" w:rsidRPr="003A3233" w:rsidTr="00266594">
        <w:tc>
          <w:tcPr>
            <w:tcW w:w="3438" w:type="dxa"/>
          </w:tcPr>
          <w:p w:rsidR="001A1451" w:rsidRPr="003A3233" w:rsidRDefault="001A1451" w:rsidP="001A145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1A1451" w:rsidRPr="00E177D8" w:rsidRDefault="001A1451" w:rsidP="001A14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A1451" w:rsidRPr="00E177D8" w:rsidRDefault="001A1451" w:rsidP="001A145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1451" w:rsidRPr="00E177D8" w:rsidRDefault="001A1451" w:rsidP="001A14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A1451" w:rsidRPr="00E177D8" w:rsidRDefault="001A1451" w:rsidP="001A14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A1451" w:rsidRDefault="001A1451" w:rsidP="001A145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57810" w:rsidRPr="003A3233" w:rsidTr="00347C6C">
        <w:tc>
          <w:tcPr>
            <w:tcW w:w="3438" w:type="dxa"/>
          </w:tcPr>
          <w:p w:rsidR="00D57810" w:rsidRPr="00660890" w:rsidRDefault="00D57810" w:rsidP="00347C6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60890">
              <w:rPr>
                <w:rFonts w:ascii="Angsana New" w:hAnsi="Angsana New"/>
                <w:sz w:val="30"/>
                <w:szCs w:val="30"/>
                <w:cs/>
              </w:rPr>
              <w:t>เงินประกัน</w:t>
            </w:r>
            <w:r w:rsidRPr="00660890"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972" w:type="dxa"/>
          </w:tcPr>
          <w:p w:rsidR="00D57810" w:rsidRDefault="00D57810" w:rsidP="00347C6C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D57810" w:rsidRPr="003A3233" w:rsidRDefault="00D57810" w:rsidP="00347C6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57810" w:rsidRDefault="00D57810" w:rsidP="00347C6C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D57810" w:rsidRPr="003A3233" w:rsidRDefault="00D57810" w:rsidP="00347C6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810" w:rsidRPr="0024052F" w:rsidRDefault="00D57810" w:rsidP="00347C6C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1,619,544</w:t>
            </w:r>
          </w:p>
        </w:tc>
        <w:tc>
          <w:tcPr>
            <w:tcW w:w="270" w:type="dxa"/>
            <w:vAlign w:val="center"/>
          </w:tcPr>
          <w:p w:rsidR="00D57810" w:rsidRPr="003A3233" w:rsidRDefault="00D57810" w:rsidP="00347C6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810" w:rsidRPr="0024052F" w:rsidRDefault="00D57810" w:rsidP="00347C6C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639,852</w:t>
            </w:r>
          </w:p>
        </w:tc>
      </w:tr>
      <w:tr w:rsidR="001A1451" w:rsidRPr="003A3233" w:rsidTr="00266594">
        <w:tc>
          <w:tcPr>
            <w:tcW w:w="3438" w:type="dxa"/>
          </w:tcPr>
          <w:p w:rsidR="001A1451" w:rsidRPr="00660890" w:rsidRDefault="001A1451" w:rsidP="001A145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0890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CA36AE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="00CA36AE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66089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72" w:type="dxa"/>
          </w:tcPr>
          <w:p w:rsidR="001A1451" w:rsidRPr="00532AD0" w:rsidRDefault="001A1451" w:rsidP="001A1451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1451" w:rsidRPr="00532AD0" w:rsidRDefault="001A1451" w:rsidP="001A1451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A1451" w:rsidRPr="00532AD0" w:rsidRDefault="001758B4" w:rsidP="001A1451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633,401</w:t>
            </w:r>
          </w:p>
        </w:tc>
        <w:tc>
          <w:tcPr>
            <w:tcW w:w="270" w:type="dxa"/>
            <w:vAlign w:val="center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A1451" w:rsidRPr="00532AD0" w:rsidRDefault="00D57810" w:rsidP="001A1451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622,126</w:t>
            </w:r>
          </w:p>
        </w:tc>
      </w:tr>
      <w:tr w:rsidR="001A1451" w:rsidRPr="003A3233" w:rsidTr="00266594">
        <w:tc>
          <w:tcPr>
            <w:tcW w:w="3438" w:type="dxa"/>
          </w:tcPr>
          <w:p w:rsidR="001A1451" w:rsidRPr="00660890" w:rsidRDefault="001A1451" w:rsidP="001A145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0890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72" w:type="dxa"/>
          </w:tcPr>
          <w:p w:rsidR="001A1451" w:rsidRPr="0024052F" w:rsidRDefault="001A1451" w:rsidP="001A1451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1451" w:rsidRPr="0024052F" w:rsidRDefault="001A1451" w:rsidP="001A1451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1A1451" w:rsidRPr="00675CB6" w:rsidRDefault="001A1451" w:rsidP="001A1451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1A1451" w:rsidRPr="003A3233" w:rsidRDefault="006C5CC2" w:rsidP="001A2486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A2486">
              <w:rPr>
                <w:rFonts w:ascii="Angsana New" w:hAnsi="Angsana New"/>
                <w:sz w:val="30"/>
                <w:szCs w:val="30"/>
              </w:rPr>
              <w:t>9,288</w:t>
            </w:r>
          </w:p>
        </w:tc>
        <w:tc>
          <w:tcPr>
            <w:tcW w:w="270" w:type="dxa"/>
            <w:vAlign w:val="center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A1451" w:rsidRPr="003A3233" w:rsidRDefault="001A1451" w:rsidP="001A1451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34,266</w:t>
            </w:r>
          </w:p>
        </w:tc>
      </w:tr>
      <w:tr w:rsidR="001A1451" w:rsidRPr="003A3233" w:rsidTr="00266594">
        <w:tc>
          <w:tcPr>
            <w:tcW w:w="3438" w:type="dxa"/>
          </w:tcPr>
          <w:p w:rsidR="001A1451" w:rsidRPr="00660890" w:rsidRDefault="001A1451" w:rsidP="001A145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972" w:type="dxa"/>
          </w:tcPr>
          <w:p w:rsidR="001A1451" w:rsidRPr="0024052F" w:rsidRDefault="001A1451" w:rsidP="001A1451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1451" w:rsidRPr="0024052F" w:rsidRDefault="001A1451" w:rsidP="001A1451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A1451" w:rsidRPr="003A3233" w:rsidRDefault="006C5CC2" w:rsidP="001A145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23,654</w:t>
            </w:r>
          </w:p>
        </w:tc>
        <w:tc>
          <w:tcPr>
            <w:tcW w:w="270" w:type="dxa"/>
            <w:vAlign w:val="center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A1451" w:rsidRPr="003A3233" w:rsidRDefault="001A1451" w:rsidP="001A1451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23,022</w:t>
            </w:r>
          </w:p>
        </w:tc>
      </w:tr>
      <w:tr w:rsidR="001A1451" w:rsidRPr="003A3233" w:rsidTr="00266594">
        <w:tc>
          <w:tcPr>
            <w:tcW w:w="3438" w:type="dxa"/>
          </w:tcPr>
          <w:p w:rsidR="001A1451" w:rsidRPr="00660890" w:rsidRDefault="001A1451" w:rsidP="001A145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0890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72" w:type="dxa"/>
          </w:tcPr>
          <w:p w:rsidR="001A1451" w:rsidRPr="00532AD0" w:rsidRDefault="001A1451" w:rsidP="001A1451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1451" w:rsidRPr="00532AD0" w:rsidRDefault="001A1451" w:rsidP="001A1451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A1451" w:rsidRPr="00532AD0" w:rsidRDefault="006C5CC2" w:rsidP="001A1451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76,27</w:t>
            </w:r>
            <w:r w:rsidR="001758B4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A1451" w:rsidRPr="00532AD0" w:rsidRDefault="001A1451" w:rsidP="001A1451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46,951</w:t>
            </w:r>
          </w:p>
        </w:tc>
      </w:tr>
      <w:tr w:rsidR="001A1451" w:rsidRPr="003A3233" w:rsidTr="00266594">
        <w:tc>
          <w:tcPr>
            <w:tcW w:w="3438" w:type="dxa"/>
          </w:tcPr>
          <w:p w:rsidR="001A1451" w:rsidRPr="00660890" w:rsidRDefault="001A1451" w:rsidP="001A145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:rsidR="001A1451" w:rsidRPr="0024052F" w:rsidRDefault="001A1451" w:rsidP="001A1451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1451" w:rsidRPr="0024052F" w:rsidRDefault="001A1451" w:rsidP="001A1451">
            <w:pPr>
              <w:tabs>
                <w:tab w:val="decimal" w:pos="106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A1451" w:rsidRPr="006C5CC2" w:rsidRDefault="001758B4" w:rsidP="001A1451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2,382,163</w:t>
            </w:r>
          </w:p>
        </w:tc>
        <w:tc>
          <w:tcPr>
            <w:tcW w:w="270" w:type="dxa"/>
          </w:tcPr>
          <w:p w:rsidR="001A1451" w:rsidRPr="003A3233" w:rsidRDefault="001A1451" w:rsidP="001A145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A1451" w:rsidRPr="0024052F" w:rsidRDefault="001A1451" w:rsidP="001A1451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1,366,217</w:t>
            </w:r>
          </w:p>
        </w:tc>
      </w:tr>
    </w:tbl>
    <w:p w:rsidR="00B9028D" w:rsidRDefault="00B9028D" w:rsidP="00147CA4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  <w:cs/>
        </w:rPr>
      </w:pPr>
    </w:p>
    <w:p w:rsidR="00B9028D" w:rsidRDefault="00B9028D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675CB6" w:rsidRDefault="00675CB6" w:rsidP="00675CB6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72C6C">
        <w:rPr>
          <w:rFonts w:ascii="Angsana New" w:hAnsi="Angsana New"/>
          <w:sz w:val="30"/>
          <w:szCs w:val="30"/>
          <w:cs/>
        </w:rPr>
        <w:lastRenderedPageBreak/>
        <w:t>ประเภทสกุลเงินตราของเจ้าหนี้อื่น ณ วันที่ 31 ธันวาคมมีดังนี้</w:t>
      </w:r>
    </w:p>
    <w:p w:rsidR="00860902" w:rsidRPr="00860902" w:rsidRDefault="00860902" w:rsidP="00675CB6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36" w:type="dxa"/>
        <w:tblInd w:w="540" w:type="dxa"/>
        <w:tblLook w:val="04A0"/>
      </w:tblPr>
      <w:tblGrid>
        <w:gridCol w:w="3414"/>
        <w:gridCol w:w="906"/>
        <w:gridCol w:w="270"/>
        <w:gridCol w:w="1353"/>
        <w:gridCol w:w="261"/>
        <w:gridCol w:w="1281"/>
        <w:gridCol w:w="270"/>
        <w:gridCol w:w="1281"/>
      </w:tblGrid>
      <w:tr w:rsidR="00474E5D" w:rsidRPr="003A3233" w:rsidTr="00266594">
        <w:tc>
          <w:tcPr>
            <w:tcW w:w="3414" w:type="dxa"/>
          </w:tcPr>
          <w:p w:rsidR="00474E5D" w:rsidRPr="003A3233" w:rsidRDefault="00474E5D" w:rsidP="002061B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:rsidR="00474E5D" w:rsidRPr="003A3233" w:rsidRDefault="00474E5D" w:rsidP="00206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474E5D" w:rsidRPr="003A3233" w:rsidRDefault="00474E5D" w:rsidP="00206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2" w:type="dxa"/>
            <w:gridSpan w:val="3"/>
          </w:tcPr>
          <w:p w:rsidR="00474E5D" w:rsidRPr="003A3233" w:rsidRDefault="00474E5D" w:rsidP="002061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66B9" w:rsidRPr="003A3233" w:rsidTr="00266594">
        <w:tc>
          <w:tcPr>
            <w:tcW w:w="3414" w:type="dxa"/>
          </w:tcPr>
          <w:p w:rsidR="009D66B9" w:rsidRPr="003A3233" w:rsidRDefault="009D66B9" w:rsidP="009D66B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833031" w:rsidRPr="003A3233" w:rsidTr="00266594">
        <w:tc>
          <w:tcPr>
            <w:tcW w:w="3414" w:type="dxa"/>
          </w:tcPr>
          <w:p w:rsidR="00833031" w:rsidRPr="003A3233" w:rsidRDefault="00833031" w:rsidP="0083303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</w:tcPr>
          <w:p w:rsidR="00833031" w:rsidRPr="00E177D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E177D8" w:rsidRDefault="00833031" w:rsidP="0083303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:rsidR="00833031" w:rsidRPr="00E177D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833031" w:rsidRPr="00E177D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2" w:type="dxa"/>
            <w:gridSpan w:val="3"/>
          </w:tcPr>
          <w:p w:rsidR="00833031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3031" w:rsidRPr="003A3233" w:rsidTr="00266594">
        <w:tc>
          <w:tcPr>
            <w:tcW w:w="3414" w:type="dxa"/>
          </w:tcPr>
          <w:p w:rsidR="00833031" w:rsidRPr="00C12557" w:rsidRDefault="00833031" w:rsidP="00833031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906" w:type="dxa"/>
          </w:tcPr>
          <w:p w:rsidR="00833031" w:rsidRPr="00F118F6" w:rsidRDefault="00833031" w:rsidP="00833031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33031" w:rsidRPr="003A3233" w:rsidRDefault="00833031" w:rsidP="00833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:rsidR="00833031" w:rsidRPr="00F118F6" w:rsidRDefault="00833031" w:rsidP="00833031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:rsidR="00833031" w:rsidRPr="00675CB6" w:rsidRDefault="00833031" w:rsidP="00833031">
            <w:pPr>
              <w:tabs>
                <w:tab w:val="decimal" w:pos="97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</w:tcPr>
          <w:p w:rsidR="00833031" w:rsidRPr="00F118F6" w:rsidRDefault="001A2486" w:rsidP="00833031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170,78</w:t>
            </w:r>
            <w:r w:rsidR="001758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33031" w:rsidRPr="00F118F6" w:rsidRDefault="00833031" w:rsidP="00833031">
            <w:pPr>
              <w:pStyle w:val="BodyText"/>
              <w:tabs>
                <w:tab w:val="decimal" w:pos="1282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833031" w:rsidRPr="00F118F6" w:rsidRDefault="00833031" w:rsidP="00833031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122,825</w:t>
            </w:r>
          </w:p>
        </w:tc>
      </w:tr>
      <w:tr w:rsidR="00833031" w:rsidRPr="003A3233" w:rsidTr="00266594">
        <w:tc>
          <w:tcPr>
            <w:tcW w:w="3414" w:type="dxa"/>
          </w:tcPr>
          <w:p w:rsidR="00833031" w:rsidRPr="00C12557" w:rsidRDefault="00833031" w:rsidP="00833031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906" w:type="dxa"/>
          </w:tcPr>
          <w:p w:rsidR="00833031" w:rsidRPr="00F118F6" w:rsidRDefault="00833031" w:rsidP="00833031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33031" w:rsidRPr="003A3233" w:rsidRDefault="00833031" w:rsidP="00833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:rsidR="00833031" w:rsidRPr="00F118F6" w:rsidRDefault="00833031" w:rsidP="00833031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:rsidR="00833031" w:rsidRPr="003A3233" w:rsidRDefault="00833031" w:rsidP="00833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833031" w:rsidRPr="00F118F6" w:rsidRDefault="006C5CC2" w:rsidP="00833031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2,189,417</w:t>
            </w:r>
          </w:p>
        </w:tc>
        <w:tc>
          <w:tcPr>
            <w:tcW w:w="270" w:type="dxa"/>
          </w:tcPr>
          <w:p w:rsidR="00833031" w:rsidRPr="00F118F6" w:rsidRDefault="00833031" w:rsidP="00833031">
            <w:pPr>
              <w:pStyle w:val="BodyText"/>
              <w:tabs>
                <w:tab w:val="decimal" w:pos="1282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833031" w:rsidRPr="00F118F6" w:rsidRDefault="00833031" w:rsidP="00833031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1,237,183</w:t>
            </w:r>
          </w:p>
        </w:tc>
      </w:tr>
      <w:tr w:rsidR="00833031" w:rsidRPr="003A3233" w:rsidTr="00266594">
        <w:tc>
          <w:tcPr>
            <w:tcW w:w="3414" w:type="dxa"/>
          </w:tcPr>
          <w:p w:rsidR="00833031" w:rsidRPr="00660890" w:rsidRDefault="00833031" w:rsidP="0083303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06" w:type="dxa"/>
          </w:tcPr>
          <w:p w:rsidR="00833031" w:rsidRPr="0024052F" w:rsidRDefault="00833031" w:rsidP="00833031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833031" w:rsidRPr="003A3233" w:rsidRDefault="00833031" w:rsidP="00833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:rsidR="00833031" w:rsidRPr="0024052F" w:rsidRDefault="00833031" w:rsidP="00833031">
            <w:pPr>
              <w:pStyle w:val="BodyText"/>
              <w:tabs>
                <w:tab w:val="decimal" w:pos="1080"/>
              </w:tabs>
              <w:spacing w:after="0" w:line="240" w:lineRule="auto"/>
              <w:ind w:left="-108" w:righ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" w:type="dxa"/>
            <w:vAlign w:val="center"/>
          </w:tcPr>
          <w:p w:rsidR="00833031" w:rsidRPr="003A3233" w:rsidRDefault="00833031" w:rsidP="00833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833031" w:rsidRPr="0024052F" w:rsidRDefault="001758B4" w:rsidP="00833031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21,960</w:t>
            </w:r>
          </w:p>
        </w:tc>
        <w:tc>
          <w:tcPr>
            <w:tcW w:w="270" w:type="dxa"/>
            <w:vAlign w:val="center"/>
          </w:tcPr>
          <w:p w:rsidR="00833031" w:rsidRPr="003A3233" w:rsidRDefault="00833031" w:rsidP="00833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833031" w:rsidRPr="0024052F" w:rsidRDefault="00833031" w:rsidP="00833031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6,209</w:t>
            </w:r>
          </w:p>
        </w:tc>
      </w:tr>
      <w:tr w:rsidR="00833031" w:rsidRPr="003A3233" w:rsidTr="00266594">
        <w:tc>
          <w:tcPr>
            <w:tcW w:w="3414" w:type="dxa"/>
          </w:tcPr>
          <w:p w:rsidR="00833031" w:rsidRPr="003A3233" w:rsidRDefault="00833031" w:rsidP="0083303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6" w:type="dxa"/>
          </w:tcPr>
          <w:p w:rsidR="00833031" w:rsidRPr="003A3233" w:rsidRDefault="00833031" w:rsidP="00833031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33031" w:rsidRPr="003A3233" w:rsidRDefault="00833031" w:rsidP="00833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:rsidR="00833031" w:rsidRPr="003A3233" w:rsidRDefault="00833031" w:rsidP="00833031">
            <w:pPr>
              <w:tabs>
                <w:tab w:val="decimal" w:pos="108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833031" w:rsidRPr="003A3233" w:rsidRDefault="00833031" w:rsidP="00833031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833031" w:rsidRPr="003A3233" w:rsidRDefault="001758B4" w:rsidP="00833031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2,382,163</w:t>
            </w:r>
          </w:p>
        </w:tc>
        <w:tc>
          <w:tcPr>
            <w:tcW w:w="270" w:type="dxa"/>
          </w:tcPr>
          <w:p w:rsidR="00833031" w:rsidRPr="003A3233" w:rsidRDefault="00833031" w:rsidP="0083303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:rsidR="00833031" w:rsidRPr="003A3233" w:rsidRDefault="00833031" w:rsidP="00833031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1,366,217</w:t>
            </w:r>
          </w:p>
        </w:tc>
      </w:tr>
    </w:tbl>
    <w:p w:rsidR="00474E5D" w:rsidRPr="00860902" w:rsidRDefault="00474E5D" w:rsidP="00675CB6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94B8F" w:rsidRPr="00DA6F99" w:rsidRDefault="009C3B63" w:rsidP="007D10DB">
      <w:pPr>
        <w:pStyle w:val="Caption"/>
        <w:ind w:left="567" w:hanging="567"/>
      </w:pPr>
      <w:r w:rsidRPr="00DA6F99">
        <w:rPr>
          <w:rFonts w:hint="cs"/>
          <w:cs/>
        </w:rPr>
        <w:t>ภาระผูกพันผลประโยชน์พนักงาน</w:t>
      </w:r>
    </w:p>
    <w:p w:rsidR="0061303D" w:rsidRPr="00860902" w:rsidRDefault="0061303D" w:rsidP="0061303D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011" w:type="dxa"/>
        <w:tblInd w:w="540" w:type="dxa"/>
        <w:tblLook w:val="04A0"/>
      </w:tblPr>
      <w:tblGrid>
        <w:gridCol w:w="3418"/>
        <w:gridCol w:w="992"/>
        <w:gridCol w:w="270"/>
        <w:gridCol w:w="1170"/>
        <w:gridCol w:w="270"/>
        <w:gridCol w:w="1342"/>
        <w:gridCol w:w="270"/>
        <w:gridCol w:w="1279"/>
      </w:tblGrid>
      <w:tr w:rsidR="00AB524D" w:rsidRPr="006E4F8A" w:rsidTr="007B5B8C">
        <w:tc>
          <w:tcPr>
            <w:tcW w:w="3418" w:type="dxa"/>
          </w:tcPr>
          <w:p w:rsidR="00AB524D" w:rsidRPr="006E4F8A" w:rsidRDefault="00AB524D" w:rsidP="00674F7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:rsidR="00AB524D" w:rsidRPr="003A3233" w:rsidRDefault="00AB524D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524D" w:rsidRPr="003A3233" w:rsidRDefault="00AB524D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</w:tcPr>
          <w:p w:rsidR="00AB524D" w:rsidRPr="003A3233" w:rsidRDefault="00AB524D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66B9" w:rsidRPr="006E4F8A" w:rsidTr="007B5B8C">
        <w:tc>
          <w:tcPr>
            <w:tcW w:w="3418" w:type="dxa"/>
          </w:tcPr>
          <w:p w:rsidR="009D66B9" w:rsidRPr="006E4F8A" w:rsidRDefault="009D66B9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833031" w:rsidRPr="006E4F8A" w:rsidTr="007B5B8C">
        <w:tc>
          <w:tcPr>
            <w:tcW w:w="3418" w:type="dxa"/>
          </w:tcPr>
          <w:p w:rsidR="00833031" w:rsidRPr="006E4F8A" w:rsidRDefault="00833031" w:rsidP="0083303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833031" w:rsidRPr="00E177D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E177D8" w:rsidRDefault="00833031" w:rsidP="0083303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3031" w:rsidRPr="00E177D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E177D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</w:tcPr>
          <w:p w:rsidR="00833031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3031" w:rsidRPr="006E4F8A" w:rsidTr="007B5B8C">
        <w:tc>
          <w:tcPr>
            <w:tcW w:w="3418" w:type="dxa"/>
          </w:tcPr>
          <w:p w:rsidR="00833031" w:rsidRPr="006E4F8A" w:rsidRDefault="00833031" w:rsidP="0083303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3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2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3031" w:rsidRPr="006E4F8A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</w:tcPr>
          <w:p w:rsidR="00833031" w:rsidRPr="006E4F8A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833031" w:rsidRPr="006E4F8A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3031" w:rsidRPr="006E4F8A" w:rsidTr="007B5B8C">
        <w:tc>
          <w:tcPr>
            <w:tcW w:w="4410" w:type="dxa"/>
            <w:gridSpan w:val="2"/>
          </w:tcPr>
          <w:p w:rsidR="00833031" w:rsidRPr="006E4F8A" w:rsidRDefault="00833031" w:rsidP="00833031">
            <w:pPr>
              <w:spacing w:line="240" w:lineRule="atLeast"/>
              <w:ind w:left="-115" w:right="-115" w:firstLine="115"/>
              <w:rPr>
                <w:rFonts w:ascii="Angsana New" w:hAnsi="Angsana New"/>
                <w:sz w:val="30"/>
                <w:szCs w:val="30"/>
              </w:rPr>
            </w:pPr>
            <w:r w:rsidRPr="007B017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031" w:rsidRPr="006E4F8A" w:rsidTr="007B5B8C">
        <w:tc>
          <w:tcPr>
            <w:tcW w:w="3418" w:type="dxa"/>
          </w:tcPr>
          <w:p w:rsidR="00833031" w:rsidRPr="00154FCB" w:rsidRDefault="00833031" w:rsidP="00833031">
            <w:pPr>
              <w:spacing w:line="240" w:lineRule="atLeast"/>
              <w:ind w:left="90" w:hanging="9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055E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2" w:type="dxa"/>
          </w:tcPr>
          <w:p w:rsidR="00833031" w:rsidRPr="003173E4" w:rsidRDefault="00833031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833031" w:rsidRPr="003173E4" w:rsidRDefault="00833031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833031" w:rsidRPr="003173E4" w:rsidRDefault="00490590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58,148</w:t>
            </w:r>
          </w:p>
        </w:tc>
        <w:tc>
          <w:tcPr>
            <w:tcW w:w="270" w:type="dxa"/>
          </w:tcPr>
          <w:p w:rsidR="00833031" w:rsidRPr="006E4F8A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833031" w:rsidRPr="003173E4" w:rsidRDefault="00833031" w:rsidP="007B5B8C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173E4">
              <w:rPr>
                <w:rFonts w:ascii="Angsana New" w:hAnsi="Angsana New"/>
                <w:sz w:val="30"/>
                <w:szCs w:val="30"/>
                <w:lang w:val="en-US"/>
              </w:rPr>
              <w:t>31,052</w:t>
            </w:r>
          </w:p>
        </w:tc>
      </w:tr>
      <w:tr w:rsidR="00833031" w:rsidRPr="003173E4" w:rsidTr="007B5B8C">
        <w:tc>
          <w:tcPr>
            <w:tcW w:w="3418" w:type="dxa"/>
            <w:vAlign w:val="bottom"/>
          </w:tcPr>
          <w:p w:rsidR="00833031" w:rsidRPr="006E4F8A" w:rsidRDefault="00833031" w:rsidP="0083303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833031" w:rsidRPr="003173E4" w:rsidRDefault="00833031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3031" w:rsidRPr="003173E4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833031" w:rsidRPr="003173E4" w:rsidRDefault="00833031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3031" w:rsidRPr="003173E4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833031" w:rsidRPr="003173E4" w:rsidRDefault="00490590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58,148</w:t>
            </w:r>
          </w:p>
        </w:tc>
        <w:tc>
          <w:tcPr>
            <w:tcW w:w="270" w:type="dxa"/>
          </w:tcPr>
          <w:p w:rsidR="00833031" w:rsidRPr="003173E4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:rsidR="00833031" w:rsidRPr="003173E4" w:rsidRDefault="00833031" w:rsidP="007B5B8C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173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31,052</w:t>
            </w:r>
          </w:p>
        </w:tc>
      </w:tr>
    </w:tbl>
    <w:p w:rsidR="00D528E6" w:rsidRDefault="00D528E6">
      <w:pPr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013" w:type="dxa"/>
        <w:tblInd w:w="540" w:type="dxa"/>
        <w:tblLayout w:type="fixed"/>
        <w:tblLook w:val="04A0"/>
      </w:tblPr>
      <w:tblGrid>
        <w:gridCol w:w="3417"/>
        <w:gridCol w:w="993"/>
        <w:gridCol w:w="270"/>
        <w:gridCol w:w="1170"/>
        <w:gridCol w:w="270"/>
        <w:gridCol w:w="1344"/>
        <w:gridCol w:w="270"/>
        <w:gridCol w:w="1279"/>
      </w:tblGrid>
      <w:tr w:rsidR="00AB524D" w:rsidRPr="006E4F8A" w:rsidTr="007B5B8C">
        <w:tc>
          <w:tcPr>
            <w:tcW w:w="3417" w:type="dxa"/>
          </w:tcPr>
          <w:p w:rsidR="00AB524D" w:rsidRPr="00BC5382" w:rsidRDefault="00AB524D" w:rsidP="00674F7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3" w:type="dxa"/>
            <w:gridSpan w:val="3"/>
          </w:tcPr>
          <w:p w:rsidR="00AB524D" w:rsidRPr="003A3233" w:rsidRDefault="00AB524D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B524D" w:rsidRPr="003A3233" w:rsidRDefault="00AB524D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dxa"/>
            <w:gridSpan w:val="3"/>
          </w:tcPr>
          <w:p w:rsidR="00AB524D" w:rsidRPr="003A3233" w:rsidRDefault="00AB524D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66B9" w:rsidRPr="006E4F8A" w:rsidTr="007B5B8C">
        <w:tc>
          <w:tcPr>
            <w:tcW w:w="3417" w:type="dxa"/>
          </w:tcPr>
          <w:p w:rsidR="009D66B9" w:rsidRPr="00BC5382" w:rsidRDefault="009D66B9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993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833031" w:rsidRPr="006E4F8A" w:rsidTr="007B5B8C">
        <w:tc>
          <w:tcPr>
            <w:tcW w:w="3417" w:type="dxa"/>
          </w:tcPr>
          <w:p w:rsidR="00833031" w:rsidRDefault="00833031" w:rsidP="0083303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833031" w:rsidRPr="00E177D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E177D8" w:rsidRDefault="00833031" w:rsidP="0083303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3031" w:rsidRPr="00E177D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E177D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dxa"/>
            <w:gridSpan w:val="3"/>
          </w:tcPr>
          <w:p w:rsidR="00833031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3031" w:rsidRPr="006E4F8A" w:rsidTr="007B5B8C">
        <w:tc>
          <w:tcPr>
            <w:tcW w:w="3417" w:type="dxa"/>
          </w:tcPr>
          <w:p w:rsidR="00833031" w:rsidRPr="006E4F8A" w:rsidRDefault="00833031" w:rsidP="0083303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3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993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3031" w:rsidRPr="006E4F8A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33031" w:rsidRPr="006E4F8A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833031" w:rsidRPr="006E4F8A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3031" w:rsidRPr="006E4F8A" w:rsidTr="007B5B8C">
        <w:tc>
          <w:tcPr>
            <w:tcW w:w="3417" w:type="dxa"/>
          </w:tcPr>
          <w:p w:rsidR="00833031" w:rsidRPr="006E4F8A" w:rsidRDefault="00833031" w:rsidP="0083303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3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833031" w:rsidRPr="00C85A65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3031" w:rsidRPr="006E4F8A" w:rsidTr="007B5B8C">
        <w:tc>
          <w:tcPr>
            <w:tcW w:w="3417" w:type="dxa"/>
          </w:tcPr>
          <w:p w:rsidR="00833031" w:rsidRDefault="00833031" w:rsidP="0083303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3" w:type="dxa"/>
          </w:tcPr>
          <w:p w:rsidR="00833031" w:rsidRPr="003173E4" w:rsidRDefault="00833031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3031" w:rsidRPr="003173E4" w:rsidRDefault="00833031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33031" w:rsidRPr="003173E4" w:rsidRDefault="00490590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5,269</w:t>
            </w: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833031" w:rsidRPr="003173E4" w:rsidRDefault="00833031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3,272</w:t>
            </w:r>
          </w:p>
        </w:tc>
      </w:tr>
      <w:tr w:rsidR="00833031" w:rsidRPr="006E4F8A" w:rsidTr="007B5B8C">
        <w:tc>
          <w:tcPr>
            <w:tcW w:w="3417" w:type="dxa"/>
            <w:vAlign w:val="bottom"/>
          </w:tcPr>
          <w:p w:rsidR="00833031" w:rsidRPr="006E4F8A" w:rsidRDefault="00833031" w:rsidP="0083303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:rsidR="00833031" w:rsidRPr="004A0020" w:rsidRDefault="00833031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833031" w:rsidRPr="004A0020" w:rsidRDefault="00833031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833031" w:rsidRPr="004A0020" w:rsidRDefault="00490590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5,269</w:t>
            </w:r>
          </w:p>
        </w:tc>
        <w:tc>
          <w:tcPr>
            <w:tcW w:w="270" w:type="dxa"/>
          </w:tcPr>
          <w:p w:rsidR="00833031" w:rsidRPr="006E4F8A" w:rsidRDefault="00833031" w:rsidP="0083303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:rsidR="00833031" w:rsidRPr="004A0020" w:rsidRDefault="00833031" w:rsidP="00833031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A00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3,272</w:t>
            </w:r>
          </w:p>
        </w:tc>
      </w:tr>
      <w:tr w:rsidR="00833031" w:rsidRPr="00800C48" w:rsidTr="007B5B8C">
        <w:tc>
          <w:tcPr>
            <w:tcW w:w="3417" w:type="dxa"/>
          </w:tcPr>
          <w:p w:rsidR="00833031" w:rsidRPr="00800C48" w:rsidRDefault="00833031" w:rsidP="00833031">
            <w:pPr>
              <w:spacing w:line="24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:rsidR="00833031" w:rsidRPr="00800C4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833031" w:rsidRPr="00800C48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33031" w:rsidRPr="00800C4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833031" w:rsidRPr="00800C48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4" w:type="dxa"/>
          </w:tcPr>
          <w:p w:rsidR="00833031" w:rsidRPr="00800C4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833031" w:rsidRPr="00800C48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9" w:type="dxa"/>
          </w:tcPr>
          <w:p w:rsidR="00833031" w:rsidRPr="00800C48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3031" w:rsidRPr="006E4F8A" w:rsidTr="007B5B8C">
        <w:tc>
          <w:tcPr>
            <w:tcW w:w="3417" w:type="dxa"/>
          </w:tcPr>
          <w:p w:rsidR="00833031" w:rsidRPr="00F07ADF" w:rsidRDefault="00833031" w:rsidP="0083303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7AD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3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833031" w:rsidRPr="006E4F8A" w:rsidRDefault="00833031" w:rsidP="0083303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28E6" w:rsidRPr="006E4F8A" w:rsidTr="007B5B8C">
        <w:tc>
          <w:tcPr>
            <w:tcW w:w="5850" w:type="dxa"/>
            <w:gridSpan w:val="4"/>
          </w:tcPr>
          <w:p w:rsidR="00691CE0" w:rsidRDefault="00D528E6" w:rsidP="00D528E6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7AD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07A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กำไร) </w:t>
            </w:r>
            <w:r w:rsidRPr="00F0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ขาดทุนจากการประมาณ</w:t>
            </w:r>
            <w:r w:rsidRPr="00F07A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ตามหลักคณิตศาสตร์ประกันภัย</w:t>
            </w:r>
          </w:p>
          <w:p w:rsidR="00D528E6" w:rsidRPr="00800C48" w:rsidRDefault="00D528E6" w:rsidP="00691CE0">
            <w:pPr>
              <w:tabs>
                <w:tab w:val="decimal" w:pos="1062"/>
              </w:tabs>
              <w:spacing w:line="240" w:lineRule="atLeast"/>
              <w:ind w:left="486" w:right="-115" w:hanging="4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7A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ที่รับรู้ในระหว่างปี</w:t>
            </w:r>
          </w:p>
        </w:tc>
        <w:tc>
          <w:tcPr>
            <w:tcW w:w="270" w:type="dxa"/>
            <w:vAlign w:val="bottom"/>
          </w:tcPr>
          <w:p w:rsidR="00D528E6" w:rsidRPr="00691CE0" w:rsidRDefault="00D528E6" w:rsidP="00833031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:rsidR="00D528E6" w:rsidRPr="00800C48" w:rsidRDefault="00490590" w:rsidP="00833031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(4,121)</w:t>
            </w:r>
          </w:p>
        </w:tc>
        <w:tc>
          <w:tcPr>
            <w:tcW w:w="270" w:type="dxa"/>
            <w:vAlign w:val="bottom"/>
          </w:tcPr>
          <w:p w:rsidR="00D528E6" w:rsidRPr="00800C48" w:rsidRDefault="00D528E6" w:rsidP="00833031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vAlign w:val="bottom"/>
          </w:tcPr>
          <w:p w:rsidR="00D528E6" w:rsidRPr="00800C48" w:rsidRDefault="00D528E6" w:rsidP="007B5B8C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4,884</w:t>
            </w:r>
          </w:p>
        </w:tc>
      </w:tr>
    </w:tbl>
    <w:p w:rsidR="00490590" w:rsidRDefault="00490590" w:rsidP="0061303D">
      <w:pPr>
        <w:rPr>
          <w:rFonts w:ascii="Angsana New" w:hAnsi="Angsana New"/>
          <w:sz w:val="20"/>
          <w:szCs w:val="20"/>
        </w:rPr>
      </w:pPr>
    </w:p>
    <w:p w:rsidR="00490590" w:rsidRDefault="00490590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F87B7A" w:rsidRPr="00711204" w:rsidRDefault="00540611" w:rsidP="00F87B7A">
      <w:pPr>
        <w:spacing w:line="240" w:lineRule="auto"/>
        <w:ind w:right="2" w:firstLine="540"/>
        <w:jc w:val="thaiDistribute"/>
        <w:rPr>
          <w:rFonts w:ascii="Angsana New" w:hAnsi="Angsana New"/>
          <w:sz w:val="30"/>
          <w:szCs w:val="30"/>
        </w:rPr>
      </w:pPr>
      <w:r w:rsidRPr="00DA6F99">
        <w:rPr>
          <w:b/>
          <w:bCs/>
          <w:i/>
          <w:iCs/>
          <w:sz w:val="30"/>
          <w:szCs w:val="30"/>
          <w:cs/>
        </w:rPr>
        <w:lastRenderedPageBreak/>
        <w:t>โครงการ</w:t>
      </w:r>
      <w:r w:rsidR="00A834B6" w:rsidRPr="00DA6F99">
        <w:rPr>
          <w:rFonts w:hint="cs"/>
          <w:b/>
          <w:bCs/>
          <w:i/>
          <w:iCs/>
          <w:sz w:val="30"/>
          <w:szCs w:val="30"/>
          <w:cs/>
        </w:rPr>
        <w:t>ผลประโยชน์หลังออกจากงาน</w:t>
      </w:r>
    </w:p>
    <w:p w:rsidR="00540611" w:rsidRPr="00860902" w:rsidRDefault="00540611" w:rsidP="00145440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540611" w:rsidRPr="00DA6F99" w:rsidRDefault="0061303D" w:rsidP="00145440">
      <w:pPr>
        <w:pStyle w:val="Bo-C1Content"/>
      </w:pPr>
      <w:r w:rsidRPr="00DA6F99">
        <w:rPr>
          <w:rFonts w:hint="cs"/>
          <w:cs/>
        </w:rPr>
        <w:t>บริษัท</w:t>
      </w:r>
      <w:r w:rsidR="00540611" w:rsidRPr="00DA6F99">
        <w:rPr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540611" w:rsidRPr="00DA6F99">
        <w:t>2541</w:t>
      </w:r>
      <w:r w:rsidR="00540611" w:rsidRPr="00DA6F99">
        <w:rPr>
          <w:cs/>
        </w:rPr>
        <w:t>ในการให้ผลประโยชน์เมื่อเกษียณแก่พนักงานตามสิทธิและอายุงาน</w:t>
      </w:r>
    </w:p>
    <w:p w:rsidR="009C4D19" w:rsidRPr="00860902" w:rsidRDefault="009C4D19" w:rsidP="003C3324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54FCB" w:rsidRDefault="00154FCB" w:rsidP="003C332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320A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Pr="0023320A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23320A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:rsidR="00490590" w:rsidRDefault="00490590" w:rsidP="00490590">
      <w:pPr>
        <w:pStyle w:val="Bo-Blankline"/>
      </w:pPr>
    </w:p>
    <w:p w:rsidR="009C4D19" w:rsidRDefault="009C4D19" w:rsidP="00145440">
      <w:pPr>
        <w:pStyle w:val="Bo-C1Content"/>
      </w:pPr>
      <w:r w:rsidRPr="00DA6F99">
        <w:rPr>
          <w:cs/>
        </w:rPr>
        <w:t>การเปลี่ยนแปลงในมูลค่าปัจจุบันของ</w:t>
      </w:r>
      <w:r w:rsidRPr="00DA6F99">
        <w:rPr>
          <w:rFonts w:hint="cs"/>
          <w:cs/>
        </w:rPr>
        <w:t>ภาระผูกพันของ</w:t>
      </w:r>
      <w:r w:rsidRPr="00DA6F99">
        <w:rPr>
          <w:cs/>
        </w:rPr>
        <w:t>โครงการผลประโยชน์</w:t>
      </w:r>
    </w:p>
    <w:p w:rsidR="007450F8" w:rsidRPr="007450F8" w:rsidRDefault="007450F8" w:rsidP="00145440">
      <w:pPr>
        <w:pStyle w:val="Bo-C1Content"/>
        <w:rPr>
          <w:sz w:val="20"/>
          <w:szCs w:val="20"/>
          <w:cs/>
          <w:lang w:val="en-US"/>
        </w:rPr>
      </w:pPr>
    </w:p>
    <w:tbl>
      <w:tblPr>
        <w:tblW w:w="9111" w:type="dxa"/>
        <w:tblInd w:w="540" w:type="dxa"/>
        <w:tblLook w:val="04A0"/>
      </w:tblPr>
      <w:tblGrid>
        <w:gridCol w:w="5310"/>
        <w:gridCol w:w="236"/>
        <w:gridCol w:w="506"/>
        <w:gridCol w:w="270"/>
        <w:gridCol w:w="1259"/>
        <w:gridCol w:w="270"/>
        <w:gridCol w:w="1260"/>
      </w:tblGrid>
      <w:tr w:rsidR="00F936AE" w:rsidRPr="006E4F8A" w:rsidTr="00F936AE">
        <w:trPr>
          <w:tblHeader/>
        </w:trPr>
        <w:tc>
          <w:tcPr>
            <w:tcW w:w="5310" w:type="dxa"/>
          </w:tcPr>
          <w:p w:rsidR="00F936AE" w:rsidRPr="006E4F8A" w:rsidRDefault="00F936AE" w:rsidP="00674F7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</w:tcPr>
          <w:p w:rsidR="00F936AE" w:rsidRPr="003A3233" w:rsidRDefault="00F936AE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</w:tcPr>
          <w:p w:rsidR="00F936AE" w:rsidRPr="003A3233" w:rsidRDefault="00F936AE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6AE" w:rsidRPr="006E4F8A" w:rsidTr="00F936AE">
        <w:trPr>
          <w:tblHeader/>
        </w:trPr>
        <w:tc>
          <w:tcPr>
            <w:tcW w:w="5310" w:type="dxa"/>
          </w:tcPr>
          <w:p w:rsidR="00F936AE" w:rsidRPr="006E4F8A" w:rsidRDefault="00F936AE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936AE" w:rsidRPr="00E177D8" w:rsidRDefault="00F936AE" w:rsidP="009D66B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dxa"/>
          </w:tcPr>
          <w:p w:rsidR="00F936AE" w:rsidRPr="00E177D8" w:rsidRDefault="00F936AE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936AE" w:rsidRPr="00E177D8" w:rsidRDefault="00F936AE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F936AE" w:rsidRPr="00E177D8" w:rsidRDefault="00F936AE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F936AE" w:rsidRPr="00E177D8" w:rsidRDefault="00F936AE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936AE" w:rsidRPr="00E177D8" w:rsidRDefault="00F936AE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F936AE" w:rsidRPr="006E4F8A" w:rsidTr="00F936AE">
        <w:trPr>
          <w:tblHeader/>
        </w:trPr>
        <w:tc>
          <w:tcPr>
            <w:tcW w:w="5310" w:type="dxa"/>
          </w:tcPr>
          <w:p w:rsidR="00F936AE" w:rsidRPr="006E4F8A" w:rsidRDefault="00F936AE" w:rsidP="0080483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936AE" w:rsidRPr="00E177D8" w:rsidRDefault="00F936AE" w:rsidP="0080483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dxa"/>
          </w:tcPr>
          <w:p w:rsidR="00F936AE" w:rsidRPr="00E177D8" w:rsidRDefault="00F936AE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936AE" w:rsidRPr="00E177D8" w:rsidRDefault="00F936AE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</w:tcPr>
          <w:p w:rsidR="00F936AE" w:rsidRDefault="00F936AE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936AE" w:rsidRPr="006E4F8A" w:rsidTr="00F936AE">
        <w:tc>
          <w:tcPr>
            <w:tcW w:w="5310" w:type="dxa"/>
          </w:tcPr>
          <w:p w:rsidR="00F936AE" w:rsidRPr="006E4F8A" w:rsidRDefault="00F936AE" w:rsidP="00804837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C73F41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236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6" w:type="dxa"/>
            <w:vAlign w:val="bottom"/>
          </w:tcPr>
          <w:p w:rsidR="00F936AE" w:rsidRPr="006E4F8A" w:rsidRDefault="00F936AE" w:rsidP="00804837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vAlign w:val="bottom"/>
          </w:tcPr>
          <w:p w:rsidR="00F936AE" w:rsidRPr="006E4F8A" w:rsidRDefault="00F936AE" w:rsidP="00804837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31,052</w:t>
            </w:r>
          </w:p>
        </w:tc>
        <w:tc>
          <w:tcPr>
            <w:tcW w:w="270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936AE" w:rsidRPr="006E4F8A" w:rsidRDefault="00F936AE" w:rsidP="00804837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22,896</w:t>
            </w:r>
          </w:p>
        </w:tc>
      </w:tr>
      <w:tr w:rsidR="00F936AE" w:rsidRPr="006E4F8A" w:rsidTr="00F936AE">
        <w:tc>
          <w:tcPr>
            <w:tcW w:w="5310" w:type="dxa"/>
          </w:tcPr>
          <w:p w:rsidR="00F936AE" w:rsidRPr="00C73F41" w:rsidRDefault="00F936AE" w:rsidP="00804837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144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36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6" w:type="dxa"/>
            <w:vAlign w:val="bottom"/>
          </w:tcPr>
          <w:p w:rsidR="00F936AE" w:rsidRPr="006E4F8A" w:rsidRDefault="00F936AE" w:rsidP="00804837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vAlign w:val="bottom"/>
          </w:tcPr>
          <w:p w:rsidR="00F936AE" w:rsidRPr="006E4F8A" w:rsidRDefault="00F936AE" w:rsidP="00804837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936AE" w:rsidRPr="006E4F8A" w:rsidRDefault="00F936AE" w:rsidP="00804837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36AE" w:rsidRPr="006E4F8A" w:rsidTr="00F936AE">
        <w:tc>
          <w:tcPr>
            <w:tcW w:w="5310" w:type="dxa"/>
          </w:tcPr>
          <w:p w:rsidR="00F936AE" w:rsidRPr="00A14476" w:rsidRDefault="00F936AE" w:rsidP="00804837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47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A14476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</w:t>
            </w:r>
          </w:p>
        </w:tc>
        <w:tc>
          <w:tcPr>
            <w:tcW w:w="236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6" w:type="dxa"/>
            <w:vAlign w:val="bottom"/>
          </w:tcPr>
          <w:p w:rsidR="00F936AE" w:rsidRPr="006E4F8A" w:rsidRDefault="00F936AE" w:rsidP="00804837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vAlign w:val="bottom"/>
          </w:tcPr>
          <w:p w:rsidR="00F936AE" w:rsidRPr="006E4F8A" w:rsidRDefault="00F936AE" w:rsidP="00804837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5,269</w:t>
            </w:r>
          </w:p>
        </w:tc>
        <w:tc>
          <w:tcPr>
            <w:tcW w:w="270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936AE" w:rsidRPr="006E4F8A" w:rsidRDefault="00F936AE" w:rsidP="00804837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3,272</w:t>
            </w:r>
          </w:p>
        </w:tc>
      </w:tr>
      <w:tr w:rsidR="00F936AE" w:rsidRPr="006E4F8A" w:rsidTr="00F936AE">
        <w:tc>
          <w:tcPr>
            <w:tcW w:w="5310" w:type="dxa"/>
          </w:tcPr>
          <w:p w:rsidR="00F936AE" w:rsidRPr="00A14476" w:rsidRDefault="00F936AE" w:rsidP="00804837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144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6" w:type="dxa"/>
            <w:vAlign w:val="bottom"/>
          </w:tcPr>
          <w:p w:rsidR="00F936AE" w:rsidRPr="006E4F8A" w:rsidRDefault="00F936AE" w:rsidP="00804837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vAlign w:val="bottom"/>
          </w:tcPr>
          <w:p w:rsidR="00F936AE" w:rsidRPr="006E4F8A" w:rsidRDefault="00F936AE" w:rsidP="00804837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936AE" w:rsidRPr="006E4F8A" w:rsidRDefault="00F936AE" w:rsidP="00804837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36AE" w:rsidRPr="006E4F8A" w:rsidTr="00F936AE">
        <w:tc>
          <w:tcPr>
            <w:tcW w:w="5310" w:type="dxa"/>
          </w:tcPr>
          <w:p w:rsidR="00F936AE" w:rsidRPr="00A14476" w:rsidRDefault="00F936AE" w:rsidP="00804837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14476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236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6" w:type="dxa"/>
            <w:vAlign w:val="bottom"/>
          </w:tcPr>
          <w:p w:rsidR="00F936AE" w:rsidRPr="006E4F8A" w:rsidRDefault="00F936AE" w:rsidP="00804837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vAlign w:val="bottom"/>
          </w:tcPr>
          <w:p w:rsidR="00F936AE" w:rsidRPr="006E4F8A" w:rsidRDefault="00F936AE" w:rsidP="007B5B8C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(4,121)</w:t>
            </w:r>
          </w:p>
        </w:tc>
        <w:tc>
          <w:tcPr>
            <w:tcW w:w="270" w:type="dxa"/>
            <w:vAlign w:val="bottom"/>
          </w:tcPr>
          <w:p w:rsidR="00F936AE" w:rsidRPr="00233CE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F936AE" w:rsidRPr="006E4F8A" w:rsidRDefault="00F936AE" w:rsidP="00804837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4,884</w:t>
            </w:r>
          </w:p>
        </w:tc>
      </w:tr>
      <w:tr w:rsidR="00F936AE" w:rsidRPr="006E4F8A" w:rsidTr="00F936AE">
        <w:tc>
          <w:tcPr>
            <w:tcW w:w="5310" w:type="dxa"/>
          </w:tcPr>
          <w:p w:rsidR="00F936AE" w:rsidRPr="00A14476" w:rsidRDefault="00F936AE" w:rsidP="00804837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4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236" w:type="dxa"/>
            <w:vAlign w:val="bottom"/>
          </w:tcPr>
          <w:p w:rsidR="00F936AE" w:rsidRPr="006E4F8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dxa"/>
            <w:vAlign w:val="bottom"/>
          </w:tcPr>
          <w:p w:rsidR="00F936AE" w:rsidRPr="006E4F8A" w:rsidRDefault="00F936AE" w:rsidP="00804837">
            <w:pPr>
              <w:tabs>
                <w:tab w:val="decimal" w:pos="813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936AE" w:rsidRPr="006E4F8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F936AE" w:rsidRPr="006E4F8A" w:rsidRDefault="00F936AE" w:rsidP="00804837">
            <w:pPr>
              <w:tabs>
                <w:tab w:val="decimal" w:pos="813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936AE" w:rsidRPr="006E4F8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936AE" w:rsidRPr="006E4F8A" w:rsidRDefault="00F936AE" w:rsidP="00804837">
            <w:pPr>
              <w:tabs>
                <w:tab w:val="decimal" w:pos="813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36AE" w:rsidRPr="006E4F8A" w:rsidTr="00F936AE">
        <w:tc>
          <w:tcPr>
            <w:tcW w:w="5310" w:type="dxa"/>
          </w:tcPr>
          <w:p w:rsidR="00F936AE" w:rsidRPr="00A14476" w:rsidRDefault="00F936AE" w:rsidP="00804837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รับโอนภาระผูกพันของโครงการผลประโยชน์</w:t>
            </w:r>
          </w:p>
        </w:tc>
        <w:tc>
          <w:tcPr>
            <w:tcW w:w="236" w:type="dxa"/>
            <w:vAlign w:val="bottom"/>
          </w:tcPr>
          <w:p w:rsidR="00F936AE" w:rsidRPr="006E4F8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dxa"/>
            <w:vAlign w:val="bottom"/>
          </w:tcPr>
          <w:p w:rsidR="00F936AE" w:rsidRPr="006E4F8A" w:rsidRDefault="00F936AE" w:rsidP="00804837">
            <w:pPr>
              <w:tabs>
                <w:tab w:val="decimal" w:pos="6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936AE" w:rsidRPr="006E4F8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:rsidR="00F936AE" w:rsidRPr="006E4F8A" w:rsidRDefault="00F936AE" w:rsidP="00490590">
            <w:pPr>
              <w:tabs>
                <w:tab w:val="decimal" w:pos="953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948</w:t>
            </w:r>
          </w:p>
        </w:tc>
        <w:tc>
          <w:tcPr>
            <w:tcW w:w="270" w:type="dxa"/>
            <w:vAlign w:val="bottom"/>
          </w:tcPr>
          <w:p w:rsidR="00F936AE" w:rsidRPr="006E4F8A" w:rsidRDefault="00F936AE" w:rsidP="00804837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F936AE" w:rsidRPr="006E4F8A" w:rsidRDefault="00F936AE" w:rsidP="00804837">
            <w:pPr>
              <w:tabs>
                <w:tab w:val="decimal" w:pos="6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36AE" w:rsidRPr="006E4F8A" w:rsidTr="00F936AE">
        <w:tc>
          <w:tcPr>
            <w:tcW w:w="5310" w:type="dxa"/>
            <w:vAlign w:val="bottom"/>
          </w:tcPr>
          <w:p w:rsidR="00F936AE" w:rsidRPr="00A14476" w:rsidRDefault="00F936AE" w:rsidP="00804837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3552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3552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F936AE" w:rsidRPr="007566CE" w:rsidRDefault="00F936AE" w:rsidP="00804837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dxa"/>
            <w:vAlign w:val="bottom"/>
          </w:tcPr>
          <w:p w:rsidR="00F936AE" w:rsidRPr="007566CE" w:rsidRDefault="00F936AE" w:rsidP="00804837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936AE" w:rsidRPr="007566CE" w:rsidRDefault="00F936AE" w:rsidP="00804837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:rsidR="00F936AE" w:rsidRPr="007566CE" w:rsidRDefault="00F936AE" w:rsidP="007B5B8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58,148</w:t>
            </w:r>
          </w:p>
        </w:tc>
        <w:tc>
          <w:tcPr>
            <w:tcW w:w="270" w:type="dxa"/>
            <w:vAlign w:val="bottom"/>
          </w:tcPr>
          <w:p w:rsidR="00F936AE" w:rsidRPr="007566CE" w:rsidRDefault="00F936AE" w:rsidP="00804837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F936AE" w:rsidRPr="007566CE" w:rsidRDefault="00F936AE" w:rsidP="007B5B8C">
            <w:pPr>
              <w:tabs>
                <w:tab w:val="decimal" w:pos="98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31,052</w:t>
            </w:r>
          </w:p>
        </w:tc>
      </w:tr>
    </w:tbl>
    <w:p w:rsidR="00DA6F99" w:rsidRPr="007450F8" w:rsidRDefault="00DA6F99" w:rsidP="003C3324">
      <w:pPr>
        <w:pStyle w:val="Bo-C1Content"/>
        <w:rPr>
          <w:sz w:val="20"/>
          <w:szCs w:val="20"/>
        </w:rPr>
      </w:pPr>
    </w:p>
    <w:p w:rsidR="0023320A" w:rsidRDefault="005E5925" w:rsidP="00E9734A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80D84">
        <w:rPr>
          <w:rFonts w:ascii="Angsana New" w:eastAsia="Calibri" w:hAnsi="Angsana New"/>
          <w:sz w:val="30"/>
          <w:szCs w:val="30"/>
          <w:cs/>
        </w:rPr>
        <w:t>กำไร</w:t>
      </w:r>
      <w:r w:rsidRPr="00580D84">
        <w:rPr>
          <w:rFonts w:ascii="Angsana New" w:eastAsia="Calibri" w:hAnsi="Angsana New" w:hint="cs"/>
          <w:sz w:val="30"/>
          <w:szCs w:val="30"/>
          <w:cs/>
        </w:rPr>
        <w:t>และ</w:t>
      </w:r>
      <w:r w:rsidRPr="00580D84">
        <w:rPr>
          <w:rFonts w:ascii="Angsana New" w:eastAsia="Calibri" w:hAnsi="Angsana New"/>
          <w:sz w:val="30"/>
          <w:szCs w:val="30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824EC4">
        <w:rPr>
          <w:rFonts w:ascii="Angsana New" w:eastAsia="Calibri" w:hAnsi="Angsana New" w:hint="cs"/>
          <w:sz w:val="30"/>
          <w:szCs w:val="30"/>
          <w:cs/>
        </w:rPr>
        <w:t>ส่วนใหญ่</w:t>
      </w:r>
      <w:r w:rsidRPr="00580D84">
        <w:rPr>
          <w:rFonts w:ascii="Angsana New" w:eastAsia="Calibri" w:hAnsi="Angsana New"/>
          <w:sz w:val="30"/>
          <w:szCs w:val="30"/>
          <w:cs/>
        </w:rPr>
        <w:t>เกิดขึ้นจาก</w:t>
      </w:r>
      <w:r w:rsidR="001A2486">
        <w:rPr>
          <w:rFonts w:ascii="Angsana New" w:eastAsia="Calibri" w:hAnsi="Angsana New" w:hint="cs"/>
          <w:sz w:val="30"/>
          <w:szCs w:val="30"/>
          <w:cs/>
        </w:rPr>
        <w:t>การเปลี่ยนแปลงอัตราหมุนเวียนพนั</w:t>
      </w:r>
      <w:r w:rsidR="001A2486" w:rsidRPr="001A2486">
        <w:rPr>
          <w:rFonts w:ascii="Angsana New" w:eastAsia="Calibri" w:hAnsi="Angsana New" w:hint="cs"/>
          <w:sz w:val="30"/>
          <w:szCs w:val="30"/>
          <w:cs/>
        </w:rPr>
        <w:t xml:space="preserve">กงาน </w:t>
      </w:r>
      <w:r w:rsidR="0023320A" w:rsidRPr="001A2486">
        <w:rPr>
          <w:rFonts w:ascii="Angsana New" w:eastAsia="Calibri" w:hAnsi="Angsana New" w:hint="cs"/>
          <w:sz w:val="30"/>
          <w:szCs w:val="30"/>
          <w:cs/>
        </w:rPr>
        <w:t>อัตราคิดลดและการเพิ่มขึ้น</w:t>
      </w:r>
      <w:r w:rsidR="00580D84" w:rsidRPr="001A2486">
        <w:rPr>
          <w:rFonts w:ascii="Angsana New" w:eastAsia="Calibri" w:hAnsi="Angsana New" w:hint="cs"/>
          <w:sz w:val="30"/>
          <w:szCs w:val="30"/>
          <w:cs/>
        </w:rPr>
        <w:t>ของเงินเดือนในอนาคต</w:t>
      </w:r>
    </w:p>
    <w:p w:rsidR="00580D84" w:rsidRPr="007450F8" w:rsidRDefault="00580D84" w:rsidP="005E5925">
      <w:pPr>
        <w:shd w:val="clear" w:color="auto" w:fill="FFFFFF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:rsidR="005E5925" w:rsidRPr="00580D84" w:rsidRDefault="00E9734A" w:rsidP="00580D84">
      <w:pPr>
        <w:ind w:firstLine="540"/>
        <w:jc w:val="both"/>
        <w:rPr>
          <w:b/>
          <w:bCs/>
          <w:i/>
          <w:iCs/>
          <w:color w:val="0000FF"/>
          <w:szCs w:val="30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  <w:r w:rsidR="005E5925" w:rsidRPr="00580D8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5E5925" w:rsidRPr="007450F8" w:rsidRDefault="005E5925" w:rsidP="005E5925">
      <w:pPr>
        <w:jc w:val="both"/>
        <w:rPr>
          <w:rFonts w:cs="Cordia New"/>
          <w:b/>
          <w:bCs/>
          <w:i/>
          <w:iCs/>
          <w:color w:val="0000FF"/>
          <w:sz w:val="20"/>
          <w:szCs w:val="20"/>
        </w:rPr>
      </w:pPr>
    </w:p>
    <w:p w:rsidR="005E5925" w:rsidRPr="00580D84" w:rsidRDefault="005E5925" w:rsidP="005E5925">
      <w:pPr>
        <w:ind w:left="540"/>
        <w:jc w:val="thaiDistribute"/>
        <w:rPr>
          <w:rFonts w:cs="Cordia New"/>
          <w:b/>
          <w:bCs/>
          <w:i/>
          <w:iCs/>
          <w:color w:val="0000FF"/>
          <w:szCs w:val="30"/>
        </w:rPr>
      </w:pPr>
      <w:r w:rsidRPr="00580D84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AE1AA6" w:rsidRPr="00E9734A" w:rsidRDefault="00AE1AA6">
      <w:pPr>
        <w:rPr>
          <w:sz w:val="20"/>
          <w:szCs w:val="20"/>
        </w:rPr>
      </w:pPr>
    </w:p>
    <w:tbl>
      <w:tblPr>
        <w:tblW w:w="9090" w:type="dxa"/>
        <w:tblInd w:w="540" w:type="dxa"/>
        <w:tblLook w:val="04A0"/>
      </w:tblPr>
      <w:tblGrid>
        <w:gridCol w:w="3258"/>
        <w:gridCol w:w="1350"/>
        <w:gridCol w:w="270"/>
        <w:gridCol w:w="1062"/>
        <w:gridCol w:w="270"/>
        <w:gridCol w:w="1350"/>
        <w:gridCol w:w="270"/>
        <w:gridCol w:w="1260"/>
      </w:tblGrid>
      <w:tr w:rsidR="00F6710B" w:rsidRPr="006E4F8A" w:rsidTr="00F936AE">
        <w:tc>
          <w:tcPr>
            <w:tcW w:w="3258" w:type="dxa"/>
          </w:tcPr>
          <w:p w:rsidR="00F6710B" w:rsidRPr="006E4F8A" w:rsidRDefault="005D467C" w:rsidP="00674F7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682" w:type="dxa"/>
            <w:gridSpan w:val="3"/>
          </w:tcPr>
          <w:p w:rsidR="00F6710B" w:rsidRPr="00674F77" w:rsidRDefault="00F6710B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6710B" w:rsidRPr="003A3233" w:rsidRDefault="00F6710B" w:rsidP="00674F7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F6710B" w:rsidRPr="003A3233" w:rsidRDefault="00F6710B" w:rsidP="00674F7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66B9" w:rsidRPr="006E4F8A" w:rsidTr="00F936AE">
        <w:tc>
          <w:tcPr>
            <w:tcW w:w="3258" w:type="dxa"/>
          </w:tcPr>
          <w:p w:rsidR="009D66B9" w:rsidRPr="006E4F8A" w:rsidRDefault="009D66B9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D66B9" w:rsidRPr="00E177D8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804837" w:rsidRPr="006E4F8A" w:rsidTr="00F936AE">
        <w:tc>
          <w:tcPr>
            <w:tcW w:w="3258" w:type="dxa"/>
          </w:tcPr>
          <w:p w:rsidR="00804837" w:rsidRPr="006E4F8A" w:rsidRDefault="00804837" w:rsidP="0080483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4837" w:rsidRPr="00E177D8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4837" w:rsidRPr="00E177D8" w:rsidRDefault="00804837" w:rsidP="0080483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804837" w:rsidRPr="00E177D8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4837" w:rsidRPr="00E177D8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804837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804837" w:rsidRPr="006E4F8A" w:rsidTr="00F936AE">
        <w:tc>
          <w:tcPr>
            <w:tcW w:w="3258" w:type="dxa"/>
          </w:tcPr>
          <w:p w:rsidR="00804837" w:rsidRPr="003C3324" w:rsidRDefault="00804837" w:rsidP="00804837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:rsidR="00804837" w:rsidRPr="00A14476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04837" w:rsidRPr="00A14476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804837" w:rsidRPr="00A14476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04837" w:rsidRPr="00A14476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04837" w:rsidRPr="00A14476" w:rsidRDefault="00490590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3.43</w:t>
            </w:r>
          </w:p>
        </w:tc>
        <w:tc>
          <w:tcPr>
            <w:tcW w:w="270" w:type="dxa"/>
            <w:vAlign w:val="bottom"/>
          </w:tcPr>
          <w:p w:rsidR="00804837" w:rsidRPr="00EB4FBB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804837" w:rsidRPr="00A14476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4476">
              <w:rPr>
                <w:rFonts w:ascii="Angsana New" w:hAnsi="Angsana New"/>
                <w:sz w:val="30"/>
                <w:szCs w:val="30"/>
                <w:lang w:val="en-US"/>
              </w:rPr>
              <w:t>3.72</w:t>
            </w:r>
          </w:p>
        </w:tc>
      </w:tr>
      <w:tr w:rsidR="00804837" w:rsidRPr="006E4F8A" w:rsidTr="00F936AE">
        <w:tc>
          <w:tcPr>
            <w:tcW w:w="3258" w:type="dxa"/>
          </w:tcPr>
          <w:p w:rsidR="00804837" w:rsidRPr="003C3324" w:rsidRDefault="00804837" w:rsidP="00804837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  <w:vAlign w:val="bottom"/>
          </w:tcPr>
          <w:p w:rsidR="00804837" w:rsidRPr="00A14476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04837" w:rsidRPr="00A14476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804837" w:rsidRPr="00A14476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804837" w:rsidRPr="00A14476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04837" w:rsidRPr="00A14476" w:rsidRDefault="00490590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6.72</w:t>
            </w:r>
          </w:p>
        </w:tc>
        <w:tc>
          <w:tcPr>
            <w:tcW w:w="270" w:type="dxa"/>
            <w:vAlign w:val="bottom"/>
          </w:tcPr>
          <w:p w:rsidR="00804837" w:rsidRPr="00EB4FBB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804837" w:rsidRPr="00A14476" w:rsidRDefault="00804837" w:rsidP="0080483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4476">
              <w:rPr>
                <w:rFonts w:ascii="Angsana New" w:hAnsi="Angsana New"/>
                <w:sz w:val="30"/>
                <w:szCs w:val="30"/>
                <w:lang w:val="en-US"/>
              </w:rPr>
              <w:t>6.92</w:t>
            </w:r>
          </w:p>
        </w:tc>
      </w:tr>
    </w:tbl>
    <w:p w:rsidR="00DA6F99" w:rsidRPr="00580D84" w:rsidRDefault="00DA6F99" w:rsidP="00B56688">
      <w:pPr>
        <w:pStyle w:val="Bo-C1Content"/>
        <w:rPr>
          <w:sz w:val="16"/>
          <w:szCs w:val="16"/>
        </w:rPr>
      </w:pPr>
    </w:p>
    <w:p w:rsidR="003C3324" w:rsidRPr="00DA6F99" w:rsidRDefault="00AA3940" w:rsidP="00B56688">
      <w:pPr>
        <w:pStyle w:val="Bo-C1Content"/>
      </w:pPr>
      <w:r w:rsidRPr="00DA6F99">
        <w:rPr>
          <w:cs/>
        </w:rPr>
        <w:t>ข้อสมม</w:t>
      </w:r>
      <w:r w:rsidR="00B56688" w:rsidRPr="00DA6F99">
        <w:rPr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:rsidR="00DA6F99" w:rsidRPr="007450F8" w:rsidRDefault="00DA6F99" w:rsidP="00DA6F99">
      <w:pPr>
        <w:pStyle w:val="Caption"/>
        <w:numPr>
          <w:ilvl w:val="0"/>
          <w:numId w:val="0"/>
        </w:numPr>
        <w:ind w:left="567"/>
        <w:rPr>
          <w:sz w:val="20"/>
          <w:szCs w:val="20"/>
        </w:rPr>
      </w:pPr>
    </w:p>
    <w:p w:rsidR="002412D2" w:rsidRDefault="002412D2" w:rsidP="0049626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450F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450F8">
        <w:rPr>
          <w:rFonts w:ascii="Angsana New" w:hAnsi="Angsana New"/>
          <w:sz w:val="30"/>
          <w:szCs w:val="30"/>
        </w:rPr>
        <w:t xml:space="preserve">31 </w:t>
      </w:r>
      <w:r w:rsidRPr="007450F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450F8">
        <w:rPr>
          <w:rFonts w:ascii="Angsana New" w:hAnsi="Angsana New"/>
          <w:sz w:val="30"/>
          <w:szCs w:val="30"/>
        </w:rPr>
        <w:t>255</w:t>
      </w:r>
      <w:r w:rsidR="009D66B9">
        <w:rPr>
          <w:rFonts w:ascii="Angsana New" w:hAnsi="Angsana New"/>
          <w:sz w:val="30"/>
          <w:szCs w:val="30"/>
        </w:rPr>
        <w:t>9</w:t>
      </w:r>
      <w:r w:rsidRPr="007450F8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490590">
        <w:rPr>
          <w:rFonts w:ascii="Angsana New" w:hAnsi="Angsana New"/>
          <w:sz w:val="30"/>
          <w:szCs w:val="30"/>
        </w:rPr>
        <w:t>27</w:t>
      </w:r>
      <w:r w:rsidRPr="00496262">
        <w:rPr>
          <w:rFonts w:ascii="Angsana New" w:hAnsi="Angsana New"/>
          <w:sz w:val="30"/>
          <w:szCs w:val="30"/>
          <w:cs/>
        </w:rPr>
        <w:t>ปี</w:t>
      </w:r>
      <w:r w:rsidR="00496262">
        <w:rPr>
          <w:rFonts w:ascii="Angsana New" w:hAnsi="Angsana New"/>
          <w:i/>
          <w:iCs/>
          <w:sz w:val="30"/>
          <w:szCs w:val="30"/>
          <w:cs/>
        </w:rPr>
        <w:br/>
      </w:r>
      <w:r w:rsidRPr="00DA7383">
        <w:rPr>
          <w:rFonts w:ascii="Angsana New" w:hAnsi="Angsana New"/>
          <w:i/>
          <w:iCs/>
          <w:sz w:val="30"/>
          <w:szCs w:val="30"/>
          <w:cs/>
        </w:rPr>
        <w:t>(</w:t>
      </w:r>
      <w:r w:rsidR="00DA7383" w:rsidRPr="00DA7383">
        <w:rPr>
          <w:rFonts w:ascii="Angsana New" w:hAnsi="Angsana New"/>
          <w:i/>
          <w:iCs/>
          <w:sz w:val="30"/>
          <w:szCs w:val="30"/>
        </w:rPr>
        <w:t>255</w:t>
      </w:r>
      <w:r w:rsidR="009D66B9">
        <w:rPr>
          <w:rFonts w:ascii="Angsana New" w:hAnsi="Angsana New"/>
          <w:i/>
          <w:iCs/>
          <w:sz w:val="30"/>
          <w:szCs w:val="30"/>
        </w:rPr>
        <w:t>8</w:t>
      </w:r>
      <w:r w:rsidR="00DA7383" w:rsidRPr="00DA7383">
        <w:rPr>
          <w:rFonts w:ascii="Angsana New" w:hAnsi="Angsana New"/>
          <w:i/>
          <w:iCs/>
          <w:sz w:val="30"/>
          <w:szCs w:val="30"/>
        </w:rPr>
        <w:t>: 2</w:t>
      </w:r>
      <w:r w:rsidR="009D66B9">
        <w:rPr>
          <w:rFonts w:ascii="Angsana New" w:hAnsi="Angsana New"/>
          <w:i/>
          <w:iCs/>
          <w:sz w:val="30"/>
          <w:szCs w:val="30"/>
        </w:rPr>
        <w:t>8</w:t>
      </w:r>
      <w:r w:rsidRPr="00DA7383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2412D2" w:rsidRPr="007450F8" w:rsidRDefault="002412D2" w:rsidP="00804837">
      <w:pPr>
        <w:pStyle w:val="Bo-Blankline"/>
      </w:pPr>
    </w:p>
    <w:p w:rsidR="003A74F8" w:rsidRDefault="003A74F8" w:rsidP="00804837">
      <w:pPr>
        <w:spacing w:line="276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580D8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804837" w:rsidRPr="00580D84" w:rsidRDefault="00804837" w:rsidP="00804837">
      <w:pPr>
        <w:pStyle w:val="Bo-Blankline"/>
      </w:pPr>
    </w:p>
    <w:p w:rsidR="00233CEA" w:rsidRDefault="00D922BC" w:rsidP="00580D8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3A74F8" w:rsidRPr="00580D84">
        <w:rPr>
          <w:rFonts w:ascii="Angsana New" w:hAnsi="Angsana New"/>
          <w:sz w:val="30"/>
          <w:szCs w:val="30"/>
          <w:cs/>
        </w:rPr>
        <w:t>ที่เกี่ยวข้อง</w:t>
      </w:r>
      <w:r w:rsidR="003A74F8" w:rsidRPr="00580D84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3A74F8" w:rsidRPr="00580D84">
        <w:rPr>
          <w:rFonts w:ascii="Angsana New" w:hAnsi="Angsana New"/>
          <w:sz w:val="30"/>
          <w:szCs w:val="30"/>
          <w:cs/>
        </w:rPr>
        <w:t>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:rsidR="00233CEA" w:rsidRDefault="00233CEA" w:rsidP="00804837">
      <w:pPr>
        <w:pStyle w:val="Bo-Blankline"/>
      </w:pPr>
    </w:p>
    <w:tbl>
      <w:tblPr>
        <w:tblW w:w="9119" w:type="dxa"/>
        <w:tblInd w:w="558" w:type="dxa"/>
        <w:tblLook w:val="01E0"/>
      </w:tblPr>
      <w:tblGrid>
        <w:gridCol w:w="4930"/>
        <w:gridCol w:w="236"/>
        <w:gridCol w:w="236"/>
        <w:gridCol w:w="1006"/>
        <w:gridCol w:w="270"/>
        <w:gridCol w:w="1080"/>
        <w:gridCol w:w="270"/>
        <w:gridCol w:w="1091"/>
      </w:tblGrid>
      <w:tr w:rsidR="003A74F8" w:rsidRPr="001D2E3D" w:rsidTr="00CF2819">
        <w:tc>
          <w:tcPr>
            <w:tcW w:w="4930" w:type="dxa"/>
          </w:tcPr>
          <w:p w:rsidR="003A74F8" w:rsidRPr="009A4C37" w:rsidRDefault="00233CEA" w:rsidP="004E77A4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478" w:type="dxa"/>
            <w:gridSpan w:val="3"/>
          </w:tcPr>
          <w:p w:rsidR="003A74F8" w:rsidRPr="007F4405" w:rsidRDefault="003A74F8" w:rsidP="004E77A4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A74F8" w:rsidRPr="007F4405" w:rsidRDefault="003A74F8" w:rsidP="004E77A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3A74F8" w:rsidRPr="007F4405" w:rsidRDefault="003A74F8" w:rsidP="004E77A4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440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4837" w:rsidRPr="001D2E3D" w:rsidTr="00CF2819">
        <w:tc>
          <w:tcPr>
            <w:tcW w:w="4930" w:type="dxa"/>
          </w:tcPr>
          <w:p w:rsidR="00804837" w:rsidRDefault="00804837" w:rsidP="00804837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3"/>
          </w:tcPr>
          <w:p w:rsidR="00804837" w:rsidRPr="007F4405" w:rsidRDefault="00804837" w:rsidP="00804837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4837" w:rsidRPr="007F4405" w:rsidRDefault="00804837" w:rsidP="0080483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804837" w:rsidRPr="007F4405" w:rsidRDefault="00804837" w:rsidP="00804837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F440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F440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4837" w:rsidRPr="001D2E3D" w:rsidTr="00CF2819">
        <w:tc>
          <w:tcPr>
            <w:tcW w:w="6408" w:type="dxa"/>
            <w:gridSpan w:val="4"/>
          </w:tcPr>
          <w:p w:rsidR="00804837" w:rsidRPr="00804837" w:rsidRDefault="00804837" w:rsidP="00804837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44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7F44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F44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4405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04837" w:rsidRPr="007F4405" w:rsidRDefault="00804837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04837" w:rsidRPr="007F4405" w:rsidRDefault="00804837" w:rsidP="00CF2819">
            <w:pPr>
              <w:pStyle w:val="acctfourfigures"/>
              <w:tabs>
                <w:tab w:val="clear" w:pos="765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40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70" w:type="dxa"/>
          </w:tcPr>
          <w:p w:rsidR="00804837" w:rsidRPr="007F4405" w:rsidRDefault="00804837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04837" w:rsidRPr="007F4405" w:rsidRDefault="00804837" w:rsidP="00CF2819">
            <w:pPr>
              <w:pStyle w:val="acctfourfigures"/>
              <w:tabs>
                <w:tab w:val="clear" w:pos="765"/>
              </w:tabs>
              <w:spacing w:line="240" w:lineRule="atLeast"/>
              <w:ind w:left="-79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40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804837" w:rsidRPr="005C3E00" w:rsidTr="00CF2819">
        <w:tc>
          <w:tcPr>
            <w:tcW w:w="4930" w:type="dxa"/>
          </w:tcPr>
          <w:p w:rsidR="00804837" w:rsidRPr="007F4405" w:rsidRDefault="00804837" w:rsidP="00804837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804837" w:rsidRPr="007F4405" w:rsidRDefault="00804837" w:rsidP="008048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36" w:type="dxa"/>
          </w:tcPr>
          <w:p w:rsidR="00804837" w:rsidRPr="007F4405" w:rsidRDefault="00804837" w:rsidP="00804837">
            <w:pPr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06" w:type="dxa"/>
          </w:tcPr>
          <w:p w:rsidR="00804837" w:rsidRPr="007F4405" w:rsidRDefault="00804837" w:rsidP="008048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:rsidR="00804837" w:rsidRPr="007F4405" w:rsidRDefault="00804837" w:rsidP="00804837">
            <w:pPr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804837" w:rsidRPr="007F4405" w:rsidRDefault="00804837" w:rsidP="008048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:rsidR="00804837" w:rsidRPr="007F4405" w:rsidRDefault="00804837" w:rsidP="00804837">
            <w:pPr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:rsidR="00804837" w:rsidRPr="007F4405" w:rsidRDefault="00804837" w:rsidP="0080483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804837" w:rsidRPr="001D2E3D" w:rsidTr="00CF2819">
        <w:tc>
          <w:tcPr>
            <w:tcW w:w="4930" w:type="dxa"/>
          </w:tcPr>
          <w:p w:rsidR="00804837" w:rsidRPr="007F4405" w:rsidRDefault="00804837" w:rsidP="0080483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F440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อัตราคิดลด(เปลี่ยนแปลงร้อยละ </w:t>
            </w:r>
            <w:r w:rsidRPr="007F4405">
              <w:rPr>
                <w:rFonts w:ascii="Angsana New" w:hAnsi="Angsana New"/>
                <w:sz w:val="30"/>
                <w:szCs w:val="30"/>
              </w:rPr>
              <w:t>1</w:t>
            </w:r>
            <w:r w:rsidRPr="007F440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:rsidR="00804837" w:rsidRPr="007F4405" w:rsidRDefault="00804837" w:rsidP="0080483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:rsidR="00804837" w:rsidRPr="007F4405" w:rsidRDefault="00804837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804837" w:rsidRPr="00C66389" w:rsidRDefault="00804837" w:rsidP="0080483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804837" w:rsidRPr="007F4405" w:rsidRDefault="00804837" w:rsidP="0080483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804837" w:rsidRPr="007F4405" w:rsidRDefault="00490590" w:rsidP="00D922BC">
            <w:pPr>
              <w:tabs>
                <w:tab w:val="decimal" w:pos="66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(7,745)</w:t>
            </w:r>
          </w:p>
        </w:tc>
        <w:tc>
          <w:tcPr>
            <w:tcW w:w="270" w:type="dxa"/>
            <w:vAlign w:val="center"/>
          </w:tcPr>
          <w:p w:rsidR="00804837" w:rsidRPr="007F4405" w:rsidRDefault="00804837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804837" w:rsidRPr="00C66389" w:rsidRDefault="00490590" w:rsidP="00D922BC">
            <w:pPr>
              <w:tabs>
                <w:tab w:val="decimal" w:pos="66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9,338</w:t>
            </w:r>
          </w:p>
        </w:tc>
      </w:tr>
      <w:tr w:rsidR="00804837" w:rsidRPr="001D2E3D" w:rsidTr="00CF2819">
        <w:tc>
          <w:tcPr>
            <w:tcW w:w="4930" w:type="dxa"/>
          </w:tcPr>
          <w:p w:rsidR="00804837" w:rsidRPr="007F4405" w:rsidRDefault="00804837" w:rsidP="0080483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F440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การเพิ่มขึ้นของเงินเดือนในอนาคต(เปลี่ยนแปลงร้อยละ </w:t>
            </w:r>
            <w:r w:rsidRPr="007F4405">
              <w:rPr>
                <w:rFonts w:ascii="Angsana New" w:hAnsi="Angsana New"/>
                <w:sz w:val="30"/>
                <w:szCs w:val="30"/>
              </w:rPr>
              <w:t>1</w:t>
            </w:r>
            <w:r w:rsidRPr="007F440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804837" w:rsidRPr="00C66389" w:rsidRDefault="00804837" w:rsidP="0080483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04837" w:rsidRPr="007F4405" w:rsidRDefault="00804837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804837" w:rsidRPr="00C66389" w:rsidRDefault="00804837" w:rsidP="00804837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04837" w:rsidRPr="007F4405" w:rsidRDefault="00804837" w:rsidP="00804837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04837" w:rsidRPr="00C66389" w:rsidRDefault="00490590" w:rsidP="00D922BC">
            <w:pPr>
              <w:tabs>
                <w:tab w:val="decimal" w:pos="66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8,308</w:t>
            </w:r>
          </w:p>
        </w:tc>
        <w:tc>
          <w:tcPr>
            <w:tcW w:w="270" w:type="dxa"/>
          </w:tcPr>
          <w:p w:rsidR="00804837" w:rsidRPr="007F4405" w:rsidRDefault="00804837" w:rsidP="0080483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04837" w:rsidRPr="00C66389" w:rsidRDefault="00490590" w:rsidP="00D922BC">
            <w:pPr>
              <w:tabs>
                <w:tab w:val="decimal" w:pos="66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(7,114)</w:t>
            </w:r>
          </w:p>
        </w:tc>
      </w:tr>
    </w:tbl>
    <w:p w:rsidR="00580D84" w:rsidRPr="003F02B6" w:rsidRDefault="00580D84" w:rsidP="00580D84">
      <w:pPr>
        <w:tabs>
          <w:tab w:val="left" w:pos="540"/>
        </w:tabs>
        <w:rPr>
          <w:rFonts w:ascii="Angsana New" w:hAnsi="Angsana New"/>
          <w:sz w:val="20"/>
          <w:szCs w:val="20"/>
        </w:rPr>
      </w:pPr>
    </w:p>
    <w:p w:rsidR="003A74F8" w:rsidRDefault="003A74F8" w:rsidP="00580D84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580D84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580D84">
        <w:rPr>
          <w:rFonts w:ascii="Angsana New" w:hAnsi="Angsana New" w:hint="cs"/>
          <w:sz w:val="30"/>
          <w:szCs w:val="30"/>
          <w:cs/>
        </w:rPr>
        <w:t>แสดง</w:t>
      </w:r>
      <w:r w:rsidR="00580D84">
        <w:rPr>
          <w:rFonts w:ascii="Angsana New" w:hAnsi="Angsana New"/>
          <w:sz w:val="30"/>
          <w:szCs w:val="30"/>
          <w:cs/>
        </w:rPr>
        <w:t>ประมาณการความอ่อนไหวของ</w:t>
      </w:r>
      <w:r w:rsidR="000D7F44">
        <w:rPr>
          <w:rFonts w:ascii="Angsana New" w:hAnsi="Angsana New" w:hint="cs"/>
          <w:sz w:val="30"/>
          <w:szCs w:val="30"/>
          <w:cs/>
        </w:rPr>
        <w:t>ข้อสมมติ</w:t>
      </w:r>
      <w:r w:rsidR="00580D84">
        <w:rPr>
          <w:rFonts w:ascii="Angsana New" w:hAnsi="Angsana New" w:hint="cs"/>
          <w:sz w:val="30"/>
          <w:szCs w:val="30"/>
          <w:cs/>
        </w:rPr>
        <w:t>ต่างๆ</w:t>
      </w:r>
    </w:p>
    <w:p w:rsidR="00580D84" w:rsidRPr="003F02B6" w:rsidRDefault="00580D84" w:rsidP="00580D84">
      <w:pPr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:rsidR="00BB7A6E" w:rsidRDefault="005D467C" w:rsidP="007D10DB">
      <w:pPr>
        <w:pStyle w:val="Caption"/>
        <w:ind w:left="567" w:hanging="567"/>
      </w:pPr>
      <w:r>
        <w:rPr>
          <w:cs/>
        </w:rPr>
        <w:br w:type="page"/>
      </w:r>
      <w:r w:rsidR="00FE1189" w:rsidRPr="008D497E">
        <w:rPr>
          <w:cs/>
        </w:rPr>
        <w:t>ประมาณการหนี้สิน</w:t>
      </w:r>
      <w:r w:rsidR="006158DF">
        <w:rPr>
          <w:rFonts w:hint="cs"/>
          <w:cs/>
        </w:rPr>
        <w:t>สำหรับต้นทุนในการรื้อถอน</w:t>
      </w:r>
    </w:p>
    <w:p w:rsidR="00FE1189" w:rsidRDefault="00FE1189" w:rsidP="00FE1189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1E0"/>
      </w:tblPr>
      <w:tblGrid>
        <w:gridCol w:w="4680"/>
        <w:gridCol w:w="288"/>
        <w:gridCol w:w="252"/>
        <w:gridCol w:w="2430"/>
        <w:gridCol w:w="1530"/>
      </w:tblGrid>
      <w:tr w:rsidR="00241C67" w:rsidRPr="00251BEC" w:rsidTr="004A3F10">
        <w:tc>
          <w:tcPr>
            <w:tcW w:w="4680" w:type="dxa"/>
            <w:shd w:val="clear" w:color="auto" w:fill="auto"/>
          </w:tcPr>
          <w:p w:rsidR="00241C67" w:rsidRPr="00251BEC" w:rsidRDefault="00241C67" w:rsidP="00241C67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241C67" w:rsidRPr="00251BEC" w:rsidRDefault="00241C67" w:rsidP="00241C67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:rsidR="00241C67" w:rsidRPr="00251BEC" w:rsidRDefault="00241C67" w:rsidP="00241C6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:rsidR="00241C67" w:rsidRPr="00251BEC" w:rsidRDefault="00241C67" w:rsidP="00241C6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41C67" w:rsidRPr="00251BEC" w:rsidRDefault="00241C67" w:rsidP="00CA36A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C67" w:rsidRPr="00251BEC" w:rsidTr="004A3F10">
        <w:tc>
          <w:tcPr>
            <w:tcW w:w="4680" w:type="dxa"/>
            <w:shd w:val="clear" w:color="auto" w:fill="auto"/>
          </w:tcPr>
          <w:p w:rsidR="00241C67" w:rsidRPr="00251BEC" w:rsidRDefault="00241C67" w:rsidP="00241C67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241C67" w:rsidRPr="00251BEC" w:rsidRDefault="00241C67" w:rsidP="00241C67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:rsidR="00241C67" w:rsidRPr="00251BEC" w:rsidRDefault="00241C67" w:rsidP="00241C6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:rsidR="00241C67" w:rsidRPr="00251BEC" w:rsidRDefault="00241C67" w:rsidP="00241C6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241C67" w:rsidRDefault="00241C67" w:rsidP="00241C67">
            <w:pPr>
              <w:jc w:val="center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</w:t>
            </w:r>
            <w:r w:rsidRPr="00046B9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41C67" w:rsidRPr="00251BEC" w:rsidTr="004A3F10">
        <w:tc>
          <w:tcPr>
            <w:tcW w:w="4680" w:type="dxa"/>
            <w:shd w:val="clear" w:color="auto" w:fill="auto"/>
            <w:vAlign w:val="bottom"/>
          </w:tcPr>
          <w:p w:rsidR="00241C67" w:rsidRDefault="00241C67" w:rsidP="00241C67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51B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88" w:type="dxa"/>
            <w:vAlign w:val="bottom"/>
          </w:tcPr>
          <w:p w:rsidR="00241C67" w:rsidRDefault="00241C67" w:rsidP="00241C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:rsidR="00241C67" w:rsidRDefault="00241C67" w:rsidP="00241C6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:rsidR="00241C67" w:rsidRDefault="00241C67" w:rsidP="00241C6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241C67" w:rsidRDefault="00E450B6" w:rsidP="00CA36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41C67" w:rsidRPr="00251BEC" w:rsidTr="004A3F10">
        <w:tc>
          <w:tcPr>
            <w:tcW w:w="4680" w:type="dxa"/>
          </w:tcPr>
          <w:p w:rsidR="00241C67" w:rsidRPr="00251BEC" w:rsidRDefault="00241C67" w:rsidP="00241C67">
            <w:pPr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288" w:type="dxa"/>
          </w:tcPr>
          <w:p w:rsidR="00241C67" w:rsidRPr="00251BEC" w:rsidRDefault="00241C67" w:rsidP="00241C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241C67" w:rsidRPr="00251BEC" w:rsidRDefault="00241C67" w:rsidP="00241C6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</w:tcPr>
          <w:p w:rsidR="00241C67" w:rsidRPr="00251BEC" w:rsidRDefault="00241C67" w:rsidP="00241C6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241C67" w:rsidRPr="00417499" w:rsidRDefault="00E450B6" w:rsidP="005B5ED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2470AB">
              <w:rPr>
                <w:rFonts w:ascii="Angsana New" w:hAnsi="Angsana New"/>
                <w:sz w:val="30"/>
                <w:szCs w:val="30"/>
              </w:rPr>
              <w:t>4,861</w:t>
            </w:r>
          </w:p>
        </w:tc>
      </w:tr>
      <w:tr w:rsidR="00241C67" w:rsidRPr="00251BEC" w:rsidTr="004A3F10">
        <w:tc>
          <w:tcPr>
            <w:tcW w:w="4680" w:type="dxa"/>
            <w:shd w:val="clear" w:color="auto" w:fill="auto"/>
          </w:tcPr>
          <w:p w:rsidR="00241C67" w:rsidRPr="00251BEC" w:rsidRDefault="00241C67" w:rsidP="00241C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1B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88" w:type="dxa"/>
          </w:tcPr>
          <w:p w:rsidR="00241C67" w:rsidRPr="00251BEC" w:rsidRDefault="00241C67" w:rsidP="00241C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241C67" w:rsidRPr="00251BEC" w:rsidRDefault="00241C67" w:rsidP="00241C6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</w:tcPr>
          <w:p w:rsidR="00241C67" w:rsidRPr="00251BEC" w:rsidRDefault="00241C67" w:rsidP="00241C6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1C67" w:rsidRPr="00251BEC" w:rsidRDefault="00E450B6" w:rsidP="005B5ED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104,86</w:t>
            </w:r>
            <w:r w:rsidR="006B568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241C67" w:rsidRPr="00251BEC" w:rsidTr="004A3F10">
        <w:tc>
          <w:tcPr>
            <w:tcW w:w="4680" w:type="dxa"/>
            <w:shd w:val="clear" w:color="auto" w:fill="auto"/>
          </w:tcPr>
          <w:p w:rsidR="00241C67" w:rsidRPr="00251BEC" w:rsidRDefault="00241C67" w:rsidP="00241C6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241C67" w:rsidRPr="00251BEC" w:rsidRDefault="00241C67" w:rsidP="00241C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241C67" w:rsidRPr="00251BEC" w:rsidRDefault="00241C67" w:rsidP="00241C6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</w:tcPr>
          <w:p w:rsidR="00241C67" w:rsidRPr="00251BEC" w:rsidRDefault="00241C67" w:rsidP="00241C6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241C67" w:rsidRPr="00251BEC" w:rsidRDefault="00241C67" w:rsidP="005B5ED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1C67" w:rsidRPr="00251BEC" w:rsidTr="004A3F10">
        <w:tc>
          <w:tcPr>
            <w:tcW w:w="4680" w:type="dxa"/>
            <w:shd w:val="clear" w:color="auto" w:fill="auto"/>
          </w:tcPr>
          <w:p w:rsidR="00241C67" w:rsidRPr="00251BEC" w:rsidRDefault="00241C67" w:rsidP="00241C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51B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88" w:type="dxa"/>
          </w:tcPr>
          <w:p w:rsidR="00241C67" w:rsidRPr="00251BEC" w:rsidRDefault="00241C67" w:rsidP="00241C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241C67" w:rsidRPr="00251BEC" w:rsidRDefault="00241C67" w:rsidP="00241C6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</w:tcPr>
          <w:p w:rsidR="00241C67" w:rsidRPr="00251BEC" w:rsidRDefault="00241C67" w:rsidP="00241C6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241C67" w:rsidRPr="00417499" w:rsidRDefault="00241C67" w:rsidP="005B5ED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C67" w:rsidRPr="00251BEC" w:rsidTr="004A3F10">
        <w:tc>
          <w:tcPr>
            <w:tcW w:w="4680" w:type="dxa"/>
            <w:shd w:val="clear" w:color="auto" w:fill="auto"/>
          </w:tcPr>
          <w:p w:rsidR="00241C67" w:rsidRDefault="000D7F44" w:rsidP="00241C6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:rsidR="00241C67" w:rsidRPr="00251BEC" w:rsidRDefault="00241C67" w:rsidP="00241C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241C67" w:rsidRPr="00251BEC" w:rsidRDefault="00241C67" w:rsidP="00241C6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</w:tcPr>
          <w:p w:rsidR="00241C67" w:rsidRPr="00251BEC" w:rsidRDefault="00241C67" w:rsidP="00241C6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:rsidR="00241C67" w:rsidRPr="00251BEC" w:rsidRDefault="00E450B6" w:rsidP="005B5ED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104,86</w:t>
            </w:r>
            <w:r w:rsidR="006B568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6F68A9" w:rsidRDefault="006F68A9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:rsidR="006158DF" w:rsidRPr="006158DF" w:rsidRDefault="006158DF" w:rsidP="006158DF">
      <w:pPr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6158DF">
        <w:rPr>
          <w:rFonts w:ascii="Angsana New" w:hAnsi="Angsana New" w:hint="cs"/>
          <w:sz w:val="30"/>
          <w:szCs w:val="30"/>
          <w:cs/>
          <w:lang w:val="en-US"/>
        </w:rPr>
        <w:t>ในปี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2558 บริษัทไม่มีประมาณการหนี้สินสำหรับต้นทุนในการรื้อถอน</w:t>
      </w:r>
    </w:p>
    <w:p w:rsidR="006158DF" w:rsidRDefault="006158DF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</w:p>
    <w:p w:rsidR="00FE1189" w:rsidRDefault="00FE1189" w:rsidP="00FE1189">
      <w:pPr>
        <w:pStyle w:val="Caption"/>
      </w:pPr>
      <w:r w:rsidRPr="00DA6F99">
        <w:rPr>
          <w:rFonts w:hint="cs"/>
          <w:cs/>
        </w:rPr>
        <w:t>ทุนเรือนหุ้น</w:t>
      </w:r>
    </w:p>
    <w:p w:rsidR="00804837" w:rsidRDefault="00804837" w:rsidP="00804837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2790"/>
        <w:gridCol w:w="810"/>
        <w:gridCol w:w="1172"/>
        <w:gridCol w:w="236"/>
        <w:gridCol w:w="9"/>
        <w:gridCol w:w="1193"/>
        <w:gridCol w:w="270"/>
        <w:gridCol w:w="1152"/>
        <w:gridCol w:w="270"/>
        <w:gridCol w:w="1278"/>
      </w:tblGrid>
      <w:tr w:rsidR="00804837" w:rsidRPr="00C12557" w:rsidTr="004A3F10">
        <w:tc>
          <w:tcPr>
            <w:tcW w:w="2790" w:type="dxa"/>
          </w:tcPr>
          <w:p w:rsidR="00804837" w:rsidRPr="00C12557" w:rsidRDefault="00804837" w:rsidP="00B17401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04837" w:rsidRPr="00C12557" w:rsidRDefault="00804837" w:rsidP="00B174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5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</w:tcPr>
          <w:p w:rsidR="00804837" w:rsidRPr="000968F4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68F4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804837" w:rsidRPr="000968F4" w:rsidRDefault="00804837" w:rsidP="00B17401">
            <w:pPr>
              <w:spacing w:line="240" w:lineRule="auto"/>
              <w:ind w:left="-11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804837" w:rsidRPr="000968F4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68F4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04837" w:rsidRPr="00C12557" w:rsidTr="004A3F10">
        <w:tc>
          <w:tcPr>
            <w:tcW w:w="2790" w:type="dxa"/>
          </w:tcPr>
          <w:p w:rsidR="00804837" w:rsidRPr="00C12557" w:rsidRDefault="00804837" w:rsidP="00B17401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04837" w:rsidRPr="00C12557" w:rsidRDefault="00804837" w:rsidP="00B174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5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04837" w:rsidRPr="00C12557" w:rsidTr="004A3F10">
        <w:tc>
          <w:tcPr>
            <w:tcW w:w="2790" w:type="dxa"/>
          </w:tcPr>
          <w:p w:rsidR="00804837" w:rsidRPr="00C12557" w:rsidRDefault="00804837" w:rsidP="00B17401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1255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C1255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1255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580" w:type="dxa"/>
            <w:gridSpan w:val="8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1255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C1255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C1255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C1255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C1255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04837" w:rsidRPr="00C12557" w:rsidTr="004A3F10">
        <w:tc>
          <w:tcPr>
            <w:tcW w:w="2790" w:type="dxa"/>
          </w:tcPr>
          <w:p w:rsidR="00804837" w:rsidRPr="00C12557" w:rsidRDefault="00804837" w:rsidP="00B17401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804837" w:rsidRPr="00C12557" w:rsidRDefault="00804837" w:rsidP="00B17401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172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93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278" w:type="dxa"/>
          </w:tcPr>
          <w:p w:rsidR="00804837" w:rsidRPr="00C12557" w:rsidRDefault="00804837" w:rsidP="00B17401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</w:tr>
      <w:tr w:rsidR="00804837" w:rsidRPr="00C12557" w:rsidTr="004A3F10">
        <w:tc>
          <w:tcPr>
            <w:tcW w:w="2790" w:type="dxa"/>
          </w:tcPr>
          <w:p w:rsidR="00804837" w:rsidRPr="00C12557" w:rsidRDefault="00804837" w:rsidP="00B17401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125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804837" w:rsidRPr="00C12557" w:rsidRDefault="00804837" w:rsidP="00B17401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172" w:type="dxa"/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93" w:type="dxa"/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278" w:type="dxa"/>
          </w:tcPr>
          <w:p w:rsidR="00804837" w:rsidRPr="00C12557" w:rsidRDefault="00804837" w:rsidP="00B17401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</w:tr>
      <w:tr w:rsidR="00804837" w:rsidRPr="00C12557" w:rsidTr="004A3F10">
        <w:tc>
          <w:tcPr>
            <w:tcW w:w="2790" w:type="dxa"/>
          </w:tcPr>
          <w:p w:rsidR="00804837" w:rsidRPr="00C12557" w:rsidRDefault="00804837" w:rsidP="00B17401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</w:rPr>
              <w:t>-</w:t>
            </w:r>
            <w:r w:rsidRPr="00C12557">
              <w:rPr>
                <w:rFonts w:ascii="Angsana New" w:hAnsi="Angsana New"/>
                <w:sz w:val="30"/>
                <w:szCs w:val="30"/>
              </w:rPr>
              <w:tab/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04837" w:rsidRPr="004529C5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  <w:r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00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59,</w:t>
            </w:r>
            <w:r w:rsidRPr="006C032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</w:t>
            </w:r>
          </w:p>
        </w:tc>
        <w:tc>
          <w:tcPr>
            <w:tcW w:w="245" w:type="dxa"/>
            <w:gridSpan w:val="2"/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</w:t>
            </w:r>
            <w:r w:rsidRPr="006C032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,900,000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6C032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9,00</w:t>
            </w:r>
            <w:r w:rsidRPr="006C032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</w:t>
            </w:r>
          </w:p>
        </w:tc>
        <w:tc>
          <w:tcPr>
            <w:tcW w:w="270" w:type="dxa"/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804837" w:rsidRPr="006C032B" w:rsidRDefault="00804837" w:rsidP="00B17401">
            <w:pPr>
              <w:pStyle w:val="ASSETS"/>
              <w:tabs>
                <w:tab w:val="decimal" w:pos="1004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6C032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4,900,000</w:t>
            </w:r>
          </w:p>
        </w:tc>
      </w:tr>
      <w:tr w:rsidR="00804837" w:rsidRPr="00C12557" w:rsidTr="004A3F10">
        <w:tc>
          <w:tcPr>
            <w:tcW w:w="2790" w:type="dxa"/>
          </w:tcPr>
          <w:p w:rsidR="00804837" w:rsidRPr="00C12557" w:rsidRDefault="00804837" w:rsidP="00B17401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10" w:type="dxa"/>
          </w:tcPr>
          <w:p w:rsidR="00804837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80483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</w:tcPr>
          <w:p w:rsidR="0080483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804837" w:rsidRPr="00C12557" w:rsidTr="004A3F10">
        <w:tc>
          <w:tcPr>
            <w:tcW w:w="2790" w:type="dxa"/>
          </w:tcPr>
          <w:p w:rsidR="00804837" w:rsidRPr="00C12557" w:rsidRDefault="00804837" w:rsidP="00B17401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</w:rPr>
              <w:t>-</w:t>
            </w:r>
            <w:r w:rsidRPr="00C12557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 100 บาท เป็น 1 บาท</w:t>
            </w:r>
          </w:p>
        </w:tc>
        <w:tc>
          <w:tcPr>
            <w:tcW w:w="810" w:type="dxa"/>
          </w:tcPr>
          <w:p w:rsidR="00804837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</w:t>
            </w:r>
          </w:p>
        </w:tc>
        <w:tc>
          <w:tcPr>
            <w:tcW w:w="1172" w:type="dxa"/>
          </w:tcPr>
          <w:p w:rsidR="00804837" w:rsidRPr="000A6495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A6495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A6495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45" w:type="dxa"/>
            <w:gridSpan w:val="2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93" w:type="dxa"/>
          </w:tcPr>
          <w:p w:rsidR="00804837" w:rsidRPr="000A6495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A6495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A6495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</w:tcPr>
          <w:p w:rsidR="00804837" w:rsidRPr="006C032B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804837" w:rsidRPr="006C032B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:rsidR="00804837" w:rsidRPr="006C032B" w:rsidRDefault="00804837" w:rsidP="00B17401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-</w:t>
            </w:r>
          </w:p>
        </w:tc>
      </w:tr>
      <w:tr w:rsidR="00804837" w:rsidRPr="00C12557" w:rsidTr="004A3F10">
        <w:tc>
          <w:tcPr>
            <w:tcW w:w="2790" w:type="dxa"/>
          </w:tcPr>
          <w:p w:rsidR="00804837" w:rsidRPr="00C12557" w:rsidRDefault="00804837" w:rsidP="00B17401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804837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  <w:r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00</w:t>
            </w:r>
          </w:p>
        </w:tc>
        <w:tc>
          <w:tcPr>
            <w:tcW w:w="1172" w:type="dxa"/>
          </w:tcPr>
          <w:p w:rsidR="00804837" w:rsidRPr="006C032B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804837" w:rsidRPr="006C032B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93" w:type="dxa"/>
          </w:tcPr>
          <w:p w:rsidR="00804837" w:rsidRPr="006C032B" w:rsidRDefault="00804837" w:rsidP="00B17401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</w:tcPr>
          <w:p w:rsidR="00804837" w:rsidRPr="006C032B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03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6C032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:rsidR="00804837" w:rsidRPr="006C032B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:rsidR="00804837" w:rsidRPr="006C032B" w:rsidRDefault="00804837" w:rsidP="00B17401">
            <w:pPr>
              <w:pStyle w:val="ASSETS"/>
              <w:tabs>
                <w:tab w:val="decimal" w:pos="1004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1,000</w:t>
            </w:r>
            <w:r w:rsidRPr="006C032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,000</w:t>
            </w:r>
          </w:p>
        </w:tc>
      </w:tr>
      <w:tr w:rsidR="00804837" w:rsidRPr="00C12557" w:rsidTr="004A3F10">
        <w:tc>
          <w:tcPr>
            <w:tcW w:w="2790" w:type="dxa"/>
          </w:tcPr>
          <w:p w:rsidR="00804837" w:rsidRPr="00C12557" w:rsidRDefault="00804837" w:rsidP="00B17401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804837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</w:t>
            </w:r>
          </w:p>
        </w:tc>
        <w:tc>
          <w:tcPr>
            <w:tcW w:w="1172" w:type="dxa"/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2,5</w:t>
            </w:r>
            <w:r w:rsidRPr="006C032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0,0</w:t>
            </w:r>
            <w:r w:rsidRPr="006C032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</w:t>
            </w:r>
          </w:p>
        </w:tc>
        <w:tc>
          <w:tcPr>
            <w:tcW w:w="245" w:type="dxa"/>
            <w:gridSpan w:val="2"/>
          </w:tcPr>
          <w:p w:rsidR="00804837" w:rsidRPr="006C032B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93" w:type="dxa"/>
          </w:tcPr>
          <w:p w:rsidR="0080483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,500,000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</w:tcPr>
          <w:p w:rsidR="00804837" w:rsidRPr="006C032B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804837" w:rsidRPr="006C032B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:rsidR="00804837" w:rsidRPr="006C032B" w:rsidRDefault="00804837" w:rsidP="00B17401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-</w:t>
            </w:r>
          </w:p>
        </w:tc>
      </w:tr>
      <w:tr w:rsidR="00804837" w:rsidRPr="00C12557" w:rsidTr="004A3F10">
        <w:tc>
          <w:tcPr>
            <w:tcW w:w="2790" w:type="dxa"/>
          </w:tcPr>
          <w:p w:rsidR="00804837" w:rsidRPr="00C12557" w:rsidRDefault="00804837" w:rsidP="00011555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255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115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0115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804837" w:rsidRPr="00C12557" w:rsidRDefault="00804837" w:rsidP="00B17401">
            <w:pPr>
              <w:spacing w:line="240" w:lineRule="auto"/>
              <w:ind w:left="-46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804837" w:rsidRPr="00C12557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837" w:rsidRPr="00C12557" w:rsidTr="004A3F10">
        <w:tc>
          <w:tcPr>
            <w:tcW w:w="2790" w:type="dxa"/>
          </w:tcPr>
          <w:p w:rsidR="00804837" w:rsidRPr="00C12557" w:rsidRDefault="00804837" w:rsidP="00B17401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C12557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04837" w:rsidRPr="00C93314" w:rsidRDefault="00804837" w:rsidP="00B174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00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804837" w:rsidRPr="000A6495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64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804837" w:rsidRPr="000A6495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:rsidR="00804837" w:rsidRPr="000A6495" w:rsidRDefault="00804837" w:rsidP="00B17401">
            <w:pPr>
              <w:pStyle w:val="ASSETS"/>
              <w:ind w:left="-108" w:right="-106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0A6495"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804837" w:rsidRPr="00C93314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804837" w:rsidRPr="006C032B" w:rsidRDefault="00804837" w:rsidP="00B17401">
            <w:pPr>
              <w:pStyle w:val="ASSETS"/>
              <w:tabs>
                <w:tab w:val="decimal" w:pos="1004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6C032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5,900,000</w:t>
            </w:r>
          </w:p>
        </w:tc>
      </w:tr>
      <w:tr w:rsidR="00804837" w:rsidRPr="00C12557" w:rsidTr="004A3F10">
        <w:tc>
          <w:tcPr>
            <w:tcW w:w="2790" w:type="dxa"/>
          </w:tcPr>
          <w:p w:rsidR="00804837" w:rsidRPr="00C12557" w:rsidRDefault="00804837" w:rsidP="00B17401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C12557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04837" w:rsidRPr="00C93314" w:rsidRDefault="00804837" w:rsidP="00B174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804837" w:rsidRPr="00C93314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45" w:type="dxa"/>
            <w:gridSpan w:val="2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8,4</w:t>
            </w:r>
            <w:r w:rsidRPr="006C032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804837" w:rsidRPr="000A6495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64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804837" w:rsidRPr="000A6495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804837" w:rsidRPr="000A6495" w:rsidRDefault="00804837" w:rsidP="00B17401">
            <w:pPr>
              <w:pStyle w:val="ASSETS"/>
              <w:ind w:left="-108" w:right="-106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0A6495"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-</w:t>
            </w:r>
          </w:p>
        </w:tc>
      </w:tr>
      <w:tr w:rsidR="00804837" w:rsidRPr="00C12557" w:rsidTr="004A3F10">
        <w:tc>
          <w:tcPr>
            <w:tcW w:w="2790" w:type="dxa"/>
          </w:tcPr>
          <w:p w:rsidR="00804837" w:rsidRPr="00496DC9" w:rsidRDefault="00804837" w:rsidP="00B17401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810" w:type="dxa"/>
          </w:tcPr>
          <w:p w:rsidR="00804837" w:rsidRPr="00496DC9" w:rsidRDefault="00804837" w:rsidP="00B17401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172" w:type="dxa"/>
          </w:tcPr>
          <w:p w:rsidR="00804837" w:rsidRPr="00496DC9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:rsidR="00804837" w:rsidRPr="00496DC9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02" w:type="dxa"/>
            <w:gridSpan w:val="2"/>
          </w:tcPr>
          <w:p w:rsidR="00804837" w:rsidRPr="00496DC9" w:rsidRDefault="00804837" w:rsidP="00B17401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:rsidR="00804837" w:rsidRPr="008527AE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52" w:type="dxa"/>
          </w:tcPr>
          <w:p w:rsidR="00804837" w:rsidRPr="008527AE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804837" w:rsidRPr="008527AE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78" w:type="dxa"/>
          </w:tcPr>
          <w:p w:rsidR="00804837" w:rsidRPr="008527AE" w:rsidRDefault="00804837" w:rsidP="00B17401">
            <w:pPr>
              <w:tabs>
                <w:tab w:val="decimal" w:pos="986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</w:tr>
    </w:tbl>
    <w:p w:rsidR="00EE7E3B" w:rsidRDefault="00EE7E3B" w:rsidP="00804837"/>
    <w:p w:rsidR="00EE7E3B" w:rsidRDefault="00EE7E3B">
      <w:pPr>
        <w:spacing w:line="240" w:lineRule="auto"/>
      </w:pPr>
      <w:r>
        <w:br w:type="page"/>
      </w:r>
    </w:p>
    <w:tbl>
      <w:tblPr>
        <w:tblW w:w="9072" w:type="dxa"/>
        <w:tblInd w:w="450" w:type="dxa"/>
        <w:tblLayout w:type="fixed"/>
        <w:tblLook w:val="0000"/>
      </w:tblPr>
      <w:tblGrid>
        <w:gridCol w:w="2682"/>
        <w:gridCol w:w="810"/>
        <w:gridCol w:w="1172"/>
        <w:gridCol w:w="236"/>
        <w:gridCol w:w="1202"/>
        <w:gridCol w:w="270"/>
        <w:gridCol w:w="1152"/>
        <w:gridCol w:w="270"/>
        <w:gridCol w:w="1278"/>
      </w:tblGrid>
      <w:tr w:rsidR="00804837" w:rsidRPr="00C12557" w:rsidTr="00B17401">
        <w:tc>
          <w:tcPr>
            <w:tcW w:w="6102" w:type="dxa"/>
            <w:gridSpan w:val="5"/>
            <w:vAlign w:val="center"/>
          </w:tcPr>
          <w:p w:rsidR="00804837" w:rsidRPr="00C12557" w:rsidRDefault="00804837" w:rsidP="00B17401">
            <w:pPr>
              <w:tabs>
                <w:tab w:val="left" w:pos="1944"/>
                <w:tab w:val="left" w:pos="4464"/>
              </w:tabs>
              <w:spacing w:line="240" w:lineRule="auto"/>
              <w:ind w:left="2394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เรียกชำระแล้ว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Pr="006B5304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804837" w:rsidRPr="00C12557" w:rsidRDefault="00804837" w:rsidP="00B17401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804837" w:rsidRPr="00C12557" w:rsidTr="00B17401">
        <w:tc>
          <w:tcPr>
            <w:tcW w:w="2682" w:type="dxa"/>
          </w:tcPr>
          <w:p w:rsidR="00804837" w:rsidRPr="00C12557" w:rsidRDefault="00804837" w:rsidP="00B17401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04837" w:rsidRPr="00C12557" w:rsidRDefault="00804837" w:rsidP="00B17401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04837" w:rsidRPr="00C12557" w:rsidTr="00B17401">
        <w:tc>
          <w:tcPr>
            <w:tcW w:w="2682" w:type="dxa"/>
          </w:tcPr>
          <w:p w:rsidR="00804837" w:rsidRPr="00C12557" w:rsidRDefault="00804837" w:rsidP="00B17401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1255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C1255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1255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580" w:type="dxa"/>
            <w:gridSpan w:val="7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1255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C1255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C1255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C1255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C1255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04837" w:rsidRPr="00C12557" w:rsidTr="00B17401">
        <w:tc>
          <w:tcPr>
            <w:tcW w:w="2682" w:type="dxa"/>
          </w:tcPr>
          <w:p w:rsidR="00804837" w:rsidRPr="00C12557" w:rsidRDefault="00804837" w:rsidP="00B17401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125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804837" w:rsidRPr="00C12557" w:rsidRDefault="00804837" w:rsidP="00B17401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02" w:type="dxa"/>
          </w:tcPr>
          <w:p w:rsidR="00804837" w:rsidRPr="00C12557" w:rsidRDefault="00804837" w:rsidP="00B17401">
            <w:pPr>
              <w:pStyle w:val="ASSETS"/>
              <w:tabs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78" w:type="dxa"/>
          </w:tcPr>
          <w:p w:rsidR="00804837" w:rsidRPr="00C12557" w:rsidRDefault="00804837" w:rsidP="00B17401">
            <w:pPr>
              <w:pStyle w:val="ASSETS"/>
              <w:tabs>
                <w:tab w:val="decimal" w:pos="986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804837" w:rsidRPr="00C12557" w:rsidTr="00B17401">
        <w:tc>
          <w:tcPr>
            <w:tcW w:w="2682" w:type="dxa"/>
          </w:tcPr>
          <w:p w:rsidR="00804837" w:rsidRPr="00C12557" w:rsidRDefault="00804837" w:rsidP="00B17401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</w:rPr>
              <w:t>-</w:t>
            </w:r>
            <w:r w:rsidRPr="00C12557">
              <w:rPr>
                <w:rFonts w:ascii="Angsana New" w:hAnsi="Angsana New"/>
                <w:sz w:val="30"/>
                <w:szCs w:val="30"/>
              </w:rPr>
              <w:tab/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04837" w:rsidRPr="00C12557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100</w:t>
            </w:r>
          </w:p>
        </w:tc>
        <w:tc>
          <w:tcPr>
            <w:tcW w:w="1172" w:type="dxa"/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59,00</w:t>
            </w:r>
            <w:r w:rsidRPr="006C032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</w:t>
            </w:r>
          </w:p>
        </w:tc>
        <w:tc>
          <w:tcPr>
            <w:tcW w:w="236" w:type="dxa"/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02" w:type="dxa"/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</w:t>
            </w:r>
            <w:r w:rsidRPr="006C032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,900,000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</w:tcPr>
          <w:p w:rsidR="00804837" w:rsidRPr="006F49FC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6F49FC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17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6F49FC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470</w:t>
            </w:r>
          </w:p>
        </w:tc>
        <w:tc>
          <w:tcPr>
            <w:tcW w:w="270" w:type="dxa"/>
          </w:tcPr>
          <w:p w:rsidR="00804837" w:rsidRPr="006C032B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278" w:type="dxa"/>
          </w:tcPr>
          <w:p w:rsidR="00804837" w:rsidRPr="006C032B" w:rsidRDefault="00804837" w:rsidP="00B17401">
            <w:pPr>
              <w:pStyle w:val="ASSETS"/>
              <w:tabs>
                <w:tab w:val="decimal" w:pos="1004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1,747,000</w:t>
            </w:r>
          </w:p>
        </w:tc>
      </w:tr>
      <w:tr w:rsidR="00804837" w:rsidRPr="00C12557" w:rsidTr="00B17401">
        <w:tc>
          <w:tcPr>
            <w:tcW w:w="2682" w:type="dxa"/>
          </w:tcPr>
          <w:p w:rsidR="00804837" w:rsidRPr="00C12557" w:rsidRDefault="00804837" w:rsidP="00B17401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</w:rPr>
              <w:t>-</w:t>
            </w:r>
            <w:r w:rsidRPr="00C12557">
              <w:rPr>
                <w:rFonts w:ascii="Angsana New" w:hAnsi="Angsana New"/>
                <w:sz w:val="30"/>
                <w:szCs w:val="30"/>
              </w:rPr>
              <w:tab/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04837" w:rsidRPr="00D01BE0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76.25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04837" w:rsidRPr="006F49FC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9FC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F49FC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04837" w:rsidRPr="00381A7C" w:rsidRDefault="00804837" w:rsidP="00B17401">
            <w:pPr>
              <w:pStyle w:val="3"/>
              <w:tabs>
                <w:tab w:val="clear" w:pos="360"/>
                <w:tab w:val="clear" w:pos="720"/>
                <w:tab w:val="decimal" w:pos="1004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2,404,163</w:t>
            </w:r>
          </w:p>
        </w:tc>
      </w:tr>
      <w:tr w:rsidR="00804837" w:rsidRPr="00C12557" w:rsidTr="00B17401">
        <w:tc>
          <w:tcPr>
            <w:tcW w:w="2682" w:type="dxa"/>
          </w:tcPr>
          <w:p w:rsidR="00804837" w:rsidRPr="00C12557" w:rsidRDefault="00804837" w:rsidP="00B17401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04837" w:rsidRPr="00D01BE0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804837" w:rsidRPr="009F36EC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9F36EC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9,00</w:t>
            </w:r>
            <w:r w:rsidRPr="009F36EC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</w:t>
            </w:r>
          </w:p>
        </w:tc>
        <w:tc>
          <w:tcPr>
            <w:tcW w:w="236" w:type="dxa"/>
          </w:tcPr>
          <w:p w:rsidR="00804837" w:rsidRPr="009F36EC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:rsidR="00804837" w:rsidRPr="009F36EC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36EC">
              <w:rPr>
                <w:rFonts w:ascii="Angsana New" w:hAnsi="Angsana New"/>
                <w:sz w:val="30"/>
                <w:szCs w:val="30"/>
                <w:lang w:val="en-US"/>
              </w:rPr>
              <w:t>5,900,000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80483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804837" w:rsidRPr="00381A7C" w:rsidRDefault="00804837" w:rsidP="00B17401">
            <w:pPr>
              <w:pStyle w:val="3"/>
              <w:tabs>
                <w:tab w:val="clear" w:pos="360"/>
                <w:tab w:val="clear" w:pos="720"/>
                <w:tab w:val="decimal" w:pos="1004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4,151,163</w:t>
            </w:r>
          </w:p>
        </w:tc>
      </w:tr>
      <w:tr w:rsidR="00804837" w:rsidRPr="00C12557" w:rsidTr="00B17401">
        <w:tc>
          <w:tcPr>
            <w:tcW w:w="2682" w:type="dxa"/>
          </w:tcPr>
          <w:p w:rsidR="00804837" w:rsidRPr="00C12557" w:rsidRDefault="00804837" w:rsidP="00B17401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10" w:type="dxa"/>
          </w:tcPr>
          <w:p w:rsidR="00804837" w:rsidRPr="00D01BE0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804837" w:rsidRPr="009F36EC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804837" w:rsidRPr="009F36EC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:rsidR="00804837" w:rsidRPr="009F36EC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80483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804837" w:rsidRDefault="00804837" w:rsidP="00B17401">
            <w:pPr>
              <w:pStyle w:val="3"/>
              <w:tabs>
                <w:tab w:val="clear" w:pos="360"/>
                <w:tab w:val="clear" w:pos="720"/>
                <w:tab w:val="decimal" w:pos="896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4837" w:rsidRPr="00C12557" w:rsidTr="00B17401">
        <w:tc>
          <w:tcPr>
            <w:tcW w:w="2682" w:type="dxa"/>
          </w:tcPr>
          <w:p w:rsidR="00804837" w:rsidRPr="00C12557" w:rsidRDefault="00804837" w:rsidP="00B17401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</w:rPr>
              <w:t>-</w:t>
            </w:r>
            <w:r w:rsidRPr="00C12557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 100 บาท เป็น 1 บาท</w:t>
            </w:r>
          </w:p>
        </w:tc>
        <w:tc>
          <w:tcPr>
            <w:tcW w:w="810" w:type="dxa"/>
          </w:tcPr>
          <w:p w:rsidR="00804837" w:rsidRPr="00D01BE0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172" w:type="dxa"/>
          </w:tcPr>
          <w:p w:rsidR="00804837" w:rsidRPr="000A6495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A6495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A6495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36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202" w:type="dxa"/>
          </w:tcPr>
          <w:p w:rsidR="00804837" w:rsidRPr="000A6495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A6495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A6495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04837" w:rsidRPr="00C12557" w:rsidTr="00B17401">
        <w:tc>
          <w:tcPr>
            <w:tcW w:w="2682" w:type="dxa"/>
          </w:tcPr>
          <w:p w:rsidR="00804837" w:rsidRPr="00BD6424" w:rsidRDefault="00804837" w:rsidP="00B17401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6424">
              <w:rPr>
                <w:rFonts w:ascii="Angsana New" w:hAnsi="Angsana New" w:hint="cs"/>
                <w:sz w:val="30"/>
                <w:szCs w:val="30"/>
                <w:cs/>
              </w:rPr>
              <w:t>หุ้นสามัญเรียกชำระค่าหุ้นเพิ่ม</w:t>
            </w:r>
          </w:p>
        </w:tc>
        <w:tc>
          <w:tcPr>
            <w:tcW w:w="810" w:type="dxa"/>
          </w:tcPr>
          <w:p w:rsidR="00804837" w:rsidRPr="00D01BE0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172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4837" w:rsidRPr="00C12557" w:rsidTr="00B17401">
        <w:tc>
          <w:tcPr>
            <w:tcW w:w="2682" w:type="dxa"/>
          </w:tcPr>
          <w:p w:rsidR="00804837" w:rsidRPr="009D0004" w:rsidRDefault="00804837" w:rsidP="00B17401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23.75</w:t>
            </w:r>
          </w:p>
        </w:tc>
        <w:tc>
          <w:tcPr>
            <w:tcW w:w="810" w:type="dxa"/>
          </w:tcPr>
          <w:p w:rsidR="00804837" w:rsidRPr="00D01BE0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D01BE0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23</w:t>
            </w: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.</w:t>
            </w:r>
            <w:r w:rsidRPr="00D01BE0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75</w:t>
            </w:r>
          </w:p>
        </w:tc>
        <w:tc>
          <w:tcPr>
            <w:tcW w:w="1172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2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</w:tcPr>
          <w:p w:rsidR="00804837" w:rsidRPr="006F49FC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31,53</w:t>
            </w:r>
            <w:r w:rsidRPr="006F49F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1004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748,837</w:t>
            </w:r>
          </w:p>
        </w:tc>
      </w:tr>
      <w:tr w:rsidR="00804837" w:rsidRPr="00C12557" w:rsidTr="00B17401">
        <w:tc>
          <w:tcPr>
            <w:tcW w:w="2682" w:type="dxa"/>
          </w:tcPr>
          <w:p w:rsidR="00804837" w:rsidRPr="00C12557" w:rsidRDefault="00804837" w:rsidP="00B17401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804837" w:rsidRPr="00D01BE0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D01BE0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00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1004"/>
              </w:tabs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</w:tr>
      <w:tr w:rsidR="00804837" w:rsidRPr="00C12557" w:rsidTr="00B17401">
        <w:tc>
          <w:tcPr>
            <w:tcW w:w="2682" w:type="dxa"/>
          </w:tcPr>
          <w:p w:rsidR="00804837" w:rsidRDefault="00804837" w:rsidP="00B17401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04837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804837" w:rsidRPr="000A6495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A6495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A6495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36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804837" w:rsidRPr="000A6495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A6495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A6495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04837" w:rsidRPr="00D01BE0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1BE0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01BE0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1004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1,748,837</w:t>
            </w:r>
          </w:p>
        </w:tc>
      </w:tr>
      <w:tr w:rsidR="00804837" w:rsidRPr="00C12557" w:rsidTr="00B17401">
        <w:tc>
          <w:tcPr>
            <w:tcW w:w="2682" w:type="dxa"/>
          </w:tcPr>
          <w:p w:rsidR="00804837" w:rsidRPr="008527AE" w:rsidRDefault="00804837" w:rsidP="00B17401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10" w:type="dxa"/>
          </w:tcPr>
          <w:p w:rsidR="00804837" w:rsidRPr="008527AE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8"/>
                <w:szCs w:val="8"/>
                <w:u w:val="none"/>
                <w:lang w:val="en-US"/>
              </w:rPr>
            </w:pPr>
          </w:p>
        </w:tc>
        <w:tc>
          <w:tcPr>
            <w:tcW w:w="1172" w:type="dxa"/>
          </w:tcPr>
          <w:p w:rsidR="00804837" w:rsidRPr="008527AE" w:rsidRDefault="00804837" w:rsidP="00B17401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left="-108" w:right="-106"/>
              <w:rPr>
                <w:rFonts w:ascii="Angsana New" w:hAnsi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236" w:type="dxa"/>
          </w:tcPr>
          <w:p w:rsidR="00804837" w:rsidRPr="008527AE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202" w:type="dxa"/>
          </w:tcPr>
          <w:p w:rsidR="00804837" w:rsidRPr="008527AE" w:rsidRDefault="00804837" w:rsidP="00B17401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</w:tcPr>
          <w:p w:rsidR="00804837" w:rsidRPr="008527AE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8"/>
                <w:szCs w:val="8"/>
                <w:u w:val="none"/>
                <w:cs/>
              </w:rPr>
            </w:pPr>
          </w:p>
        </w:tc>
        <w:tc>
          <w:tcPr>
            <w:tcW w:w="1152" w:type="dxa"/>
          </w:tcPr>
          <w:p w:rsidR="00804837" w:rsidRPr="008527AE" w:rsidRDefault="00804837" w:rsidP="00B17401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left="-108" w:right="-106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</w:tcPr>
          <w:p w:rsidR="00804837" w:rsidRPr="008527AE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278" w:type="dxa"/>
          </w:tcPr>
          <w:p w:rsidR="00804837" w:rsidRPr="008527AE" w:rsidRDefault="00804837" w:rsidP="00B17401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-106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804837" w:rsidRPr="00C12557" w:rsidTr="00B17401">
        <w:tc>
          <w:tcPr>
            <w:tcW w:w="2682" w:type="dxa"/>
          </w:tcPr>
          <w:p w:rsidR="00804837" w:rsidRPr="00C12557" w:rsidRDefault="00804837" w:rsidP="00B17401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11555" w:rsidRPr="00C1255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1155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0115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804837" w:rsidRPr="00C12557" w:rsidRDefault="00804837" w:rsidP="00B17401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172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2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52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1004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4837" w:rsidRPr="00C12557" w:rsidTr="00B17401">
        <w:tc>
          <w:tcPr>
            <w:tcW w:w="2682" w:type="dxa"/>
          </w:tcPr>
          <w:p w:rsidR="00804837" w:rsidRPr="00C12557" w:rsidRDefault="00804837" w:rsidP="00B17401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C12557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04837" w:rsidRPr="00C12557" w:rsidRDefault="00804837" w:rsidP="00B17401">
            <w:pPr>
              <w:pStyle w:val="ASSETS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u w:val="none"/>
                <w:lang w:val="en-US"/>
              </w:rPr>
              <w:t>100</w:t>
            </w: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804837" w:rsidRPr="008527AE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27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:rsidR="00804837" w:rsidRPr="008527AE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27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59,000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804837" w:rsidRPr="00DB2649" w:rsidRDefault="00804837" w:rsidP="00B17401">
            <w:pPr>
              <w:pStyle w:val="3"/>
              <w:tabs>
                <w:tab w:val="clear" w:pos="360"/>
                <w:tab w:val="clear" w:pos="720"/>
                <w:tab w:val="decimal" w:pos="100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26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5,900,000</w:t>
            </w:r>
          </w:p>
        </w:tc>
      </w:tr>
      <w:tr w:rsidR="00804837" w:rsidRPr="00C12557" w:rsidTr="00B17401">
        <w:tc>
          <w:tcPr>
            <w:tcW w:w="2682" w:type="dxa"/>
          </w:tcPr>
          <w:p w:rsidR="00804837" w:rsidRPr="00C12557" w:rsidRDefault="00804837" w:rsidP="00B17401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C12557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04837" w:rsidRPr="00C12557" w:rsidRDefault="00804837" w:rsidP="00B17401">
            <w:pPr>
              <w:pStyle w:val="ASSETS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5,900,000</w:t>
            </w:r>
          </w:p>
        </w:tc>
        <w:tc>
          <w:tcPr>
            <w:tcW w:w="236" w:type="dxa"/>
          </w:tcPr>
          <w:p w:rsidR="00804837" w:rsidRPr="00C12557" w:rsidRDefault="00804837" w:rsidP="00B17401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</w:tcPr>
          <w:p w:rsidR="00804837" w:rsidRPr="00DB2649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26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5,900,000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:rsidR="00804837" w:rsidRPr="008527AE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27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04837" w:rsidRPr="00C12557" w:rsidRDefault="00804837" w:rsidP="00B1740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:rsidR="00804837" w:rsidRPr="008527AE" w:rsidRDefault="00804837" w:rsidP="00B17401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27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804837" w:rsidRDefault="00804837" w:rsidP="00804837">
      <w:pPr>
        <w:pStyle w:val="Bo-Blankline"/>
      </w:pPr>
    </w:p>
    <w:p w:rsidR="00804837" w:rsidRPr="00620CA3" w:rsidRDefault="00804837" w:rsidP="0080483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620CA3">
        <w:rPr>
          <w:sz w:val="30"/>
          <w:szCs w:val="30"/>
        </w:rPr>
        <w:tab/>
      </w:r>
      <w:r w:rsidRPr="00620CA3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620CA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เรียกชำระค่าหุ้นเพิ่มเติม </w:t>
      </w:r>
      <w:r w:rsidRPr="00620CA3">
        <w:rPr>
          <w:rFonts w:ascii="Angsana New" w:hAnsi="Angsana New"/>
          <w:b/>
          <w:bCs/>
          <w:i/>
          <w:iCs/>
          <w:sz w:val="30"/>
          <w:szCs w:val="30"/>
          <w:cs/>
        </w:rPr>
        <w:t>ปรับลดมูลค่าหุ้นและการเพิ่มทุนจดทะเบียน</w:t>
      </w:r>
    </w:p>
    <w:p w:rsidR="00804837" w:rsidRPr="00620CA3" w:rsidRDefault="00804837" w:rsidP="00804837">
      <w:pPr>
        <w:pStyle w:val="Bo-Blankline"/>
      </w:pPr>
    </w:p>
    <w:p w:rsidR="00804837" w:rsidRPr="00620CA3" w:rsidRDefault="00804837" w:rsidP="00804837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620CA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20CA3">
        <w:rPr>
          <w:rFonts w:ascii="Angsana New" w:hAnsi="Angsana New"/>
          <w:sz w:val="30"/>
          <w:szCs w:val="30"/>
        </w:rPr>
        <w:t xml:space="preserve">22 </w:t>
      </w:r>
      <w:r w:rsidRPr="00620CA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620CA3">
        <w:rPr>
          <w:rFonts w:ascii="Angsana New" w:hAnsi="Angsana New"/>
          <w:sz w:val="30"/>
          <w:szCs w:val="30"/>
        </w:rPr>
        <w:t xml:space="preserve">2558 </w:t>
      </w:r>
      <w:r w:rsidRPr="00620CA3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ได้มีมติให้เรียกชำระค่าหุ้นเพิ่มเติมในส่วนที่ยังเรียกชำระไม่เต็มมูลค่าจากบริษัท ทีพีไอ โพลีน จำกัด (มหาชน) จำนวน </w:t>
      </w:r>
      <w:r w:rsidRPr="00620CA3">
        <w:rPr>
          <w:rFonts w:ascii="Angsana New" w:hAnsi="Angsana New"/>
          <w:sz w:val="30"/>
          <w:szCs w:val="30"/>
        </w:rPr>
        <w:t xml:space="preserve">31.53 </w:t>
      </w:r>
      <w:r w:rsidRPr="00620CA3">
        <w:rPr>
          <w:rFonts w:ascii="Angsana New" w:hAnsi="Angsana New" w:hint="cs"/>
          <w:sz w:val="30"/>
          <w:szCs w:val="30"/>
          <w:cs/>
        </w:rPr>
        <w:t xml:space="preserve">ล้านหุ้น ในอัตราหุ้นละ </w:t>
      </w:r>
      <w:r w:rsidRPr="00620CA3">
        <w:rPr>
          <w:rFonts w:ascii="Angsana New" w:hAnsi="Angsana New"/>
          <w:sz w:val="30"/>
          <w:szCs w:val="30"/>
        </w:rPr>
        <w:t xml:space="preserve">23.75 </w:t>
      </w:r>
      <w:r w:rsidRPr="00620CA3">
        <w:rPr>
          <w:rFonts w:ascii="Angsana New" w:hAnsi="Angsana New" w:hint="cs"/>
          <w:sz w:val="30"/>
          <w:szCs w:val="30"/>
          <w:cs/>
        </w:rPr>
        <w:t xml:space="preserve">บาท รวมเป็นจำนวนเงิน </w:t>
      </w:r>
      <w:r w:rsidRPr="00620CA3">
        <w:rPr>
          <w:rFonts w:ascii="Angsana New" w:hAnsi="Angsana New"/>
          <w:sz w:val="30"/>
          <w:szCs w:val="30"/>
        </w:rPr>
        <w:t xml:space="preserve">748.84 </w:t>
      </w:r>
      <w:r w:rsidRPr="00620CA3">
        <w:rPr>
          <w:rFonts w:ascii="Angsana New" w:hAnsi="Angsana New" w:hint="cs"/>
          <w:sz w:val="30"/>
          <w:szCs w:val="30"/>
          <w:cs/>
        </w:rPr>
        <w:t xml:space="preserve">ล้านบาท และมีมติอนุมัติให้บริษัทเพิ่มทุนจดทะเบียนของบริษัทอีกจำนวน </w:t>
      </w:r>
      <w:r w:rsidRPr="00620CA3">
        <w:rPr>
          <w:rFonts w:ascii="Angsana New" w:hAnsi="Angsana New"/>
          <w:sz w:val="30"/>
          <w:szCs w:val="30"/>
        </w:rPr>
        <w:t>1,000</w:t>
      </w:r>
      <w:r w:rsidRPr="00620CA3">
        <w:rPr>
          <w:rFonts w:ascii="Angsana New" w:hAnsi="Angsana New" w:hint="cs"/>
          <w:sz w:val="30"/>
          <w:szCs w:val="30"/>
          <w:cs/>
        </w:rPr>
        <w:t xml:space="preserve"> ล้านบาท โดยการออกหุ้นสามัญใหม่จำนวน </w:t>
      </w:r>
      <w:r w:rsidRPr="00620CA3">
        <w:rPr>
          <w:rFonts w:ascii="Angsana New" w:hAnsi="Angsana New"/>
          <w:sz w:val="30"/>
          <w:szCs w:val="30"/>
        </w:rPr>
        <w:t xml:space="preserve">10 </w:t>
      </w:r>
      <w:r w:rsidRPr="00620CA3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มูลค่าหุ้นที่ตราไว้หุ้นละ </w:t>
      </w:r>
      <w:r w:rsidRPr="00620CA3">
        <w:rPr>
          <w:rFonts w:ascii="Angsana New" w:hAnsi="Angsana New"/>
          <w:sz w:val="30"/>
          <w:szCs w:val="30"/>
        </w:rPr>
        <w:t xml:space="preserve">100 </w:t>
      </w:r>
      <w:r w:rsidRPr="00620CA3">
        <w:rPr>
          <w:rFonts w:ascii="Angsana New" w:hAnsi="Angsana New" w:hint="cs"/>
          <w:sz w:val="30"/>
          <w:szCs w:val="30"/>
          <w:cs/>
        </w:rPr>
        <w:t xml:space="preserve">บาท โดยจัดสรรและเสนอขายให้แก่ผู้ถือหุ้นเดิม และให้ชำระค่าหุ้นสามัญเพิ่มทุนดังกล่าวภายในวันที่ </w:t>
      </w:r>
      <w:r w:rsidRPr="00620CA3">
        <w:rPr>
          <w:rFonts w:ascii="Angsana New" w:hAnsi="Angsana New"/>
          <w:sz w:val="30"/>
          <w:szCs w:val="30"/>
        </w:rPr>
        <w:t xml:space="preserve">24 </w:t>
      </w:r>
      <w:r w:rsidRPr="00620CA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620CA3">
        <w:rPr>
          <w:rFonts w:ascii="Angsana New" w:hAnsi="Angsana New"/>
          <w:sz w:val="30"/>
          <w:szCs w:val="30"/>
        </w:rPr>
        <w:t>2558</w:t>
      </w:r>
    </w:p>
    <w:p w:rsidR="00804837" w:rsidRPr="00620CA3" w:rsidRDefault="00804837" w:rsidP="00804837">
      <w:pPr>
        <w:pStyle w:val="Bo-Blankline"/>
      </w:pPr>
    </w:p>
    <w:p w:rsidR="00804837" w:rsidRPr="00620CA3" w:rsidRDefault="00804837" w:rsidP="00804837">
      <w:pPr>
        <w:pStyle w:val="BodyText"/>
        <w:tabs>
          <w:tab w:val="left" w:pos="7560"/>
          <w:tab w:val="left" w:pos="9810"/>
        </w:tabs>
        <w:spacing w:after="0" w:line="240" w:lineRule="auto"/>
        <w:ind w:left="547" w:right="-43"/>
        <w:jc w:val="both"/>
        <w:rPr>
          <w:rFonts w:ascii="Angsana New" w:hAnsi="Angsana New"/>
          <w:sz w:val="30"/>
          <w:szCs w:val="30"/>
          <w:cs/>
        </w:rPr>
      </w:pPr>
      <w:r w:rsidRPr="00620CA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20CA3">
        <w:rPr>
          <w:rFonts w:ascii="Angsana New" w:hAnsi="Angsana New"/>
          <w:sz w:val="30"/>
          <w:szCs w:val="30"/>
        </w:rPr>
        <w:t xml:space="preserve">17 </w:t>
      </w:r>
      <w:r w:rsidRPr="00620CA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620CA3">
        <w:rPr>
          <w:rFonts w:ascii="Angsana New" w:hAnsi="Angsana New"/>
          <w:sz w:val="30"/>
          <w:szCs w:val="30"/>
        </w:rPr>
        <w:t xml:space="preserve">2558 </w:t>
      </w:r>
      <w:r w:rsidRPr="00620CA3">
        <w:rPr>
          <w:rFonts w:ascii="Angsana New" w:hAnsi="Angsana New" w:hint="cs"/>
          <w:sz w:val="30"/>
          <w:szCs w:val="30"/>
          <w:cs/>
        </w:rPr>
        <w:t xml:space="preserve">ที่ประชุมวิสามัญผู้ถือหุ้น มีมติพิเศษให้แก้ไขเพิ่มเติมหนังสือบริคณห์สนธิของบริษัทจากเดิมทุนจดทะเบียนของบริษัทจำนวน </w:t>
      </w:r>
      <w:r w:rsidRPr="00620CA3">
        <w:rPr>
          <w:rFonts w:ascii="Angsana New" w:hAnsi="Angsana New"/>
          <w:sz w:val="30"/>
          <w:szCs w:val="30"/>
        </w:rPr>
        <w:t xml:space="preserve">4,900 </w:t>
      </w:r>
      <w:r w:rsidRPr="00620CA3">
        <w:rPr>
          <w:rFonts w:ascii="Angsana New" w:hAnsi="Angsana New" w:hint="cs"/>
          <w:sz w:val="30"/>
          <w:szCs w:val="30"/>
          <w:cs/>
        </w:rPr>
        <w:t xml:space="preserve">ล้านบาท จำนวน </w:t>
      </w:r>
      <w:r w:rsidRPr="00620CA3">
        <w:rPr>
          <w:rFonts w:ascii="Angsana New" w:hAnsi="Angsana New"/>
          <w:sz w:val="30"/>
          <w:szCs w:val="30"/>
        </w:rPr>
        <w:t xml:space="preserve">49 </w:t>
      </w:r>
      <w:r w:rsidRPr="00620CA3">
        <w:rPr>
          <w:rFonts w:ascii="Angsana New" w:hAnsi="Angsana New" w:hint="cs"/>
          <w:sz w:val="30"/>
          <w:szCs w:val="30"/>
          <w:cs/>
        </w:rPr>
        <w:t xml:space="preserve">ล้านหุ้น มูลค่าที่ตราไว้หุ้นละ </w:t>
      </w:r>
      <w:r w:rsidRPr="00620CA3">
        <w:rPr>
          <w:rFonts w:ascii="Angsana New" w:hAnsi="Angsana New"/>
          <w:sz w:val="30"/>
          <w:szCs w:val="30"/>
        </w:rPr>
        <w:t xml:space="preserve">100 </w:t>
      </w:r>
      <w:r w:rsidRPr="00620CA3">
        <w:rPr>
          <w:rFonts w:ascii="Angsana New" w:hAnsi="Angsana New" w:hint="cs"/>
          <w:sz w:val="30"/>
          <w:szCs w:val="30"/>
          <w:cs/>
        </w:rPr>
        <w:t xml:space="preserve">บาทเป็นทุนจดทะเบียนจำนวน </w:t>
      </w:r>
      <w:r w:rsidRPr="00620CA3">
        <w:rPr>
          <w:rFonts w:ascii="Angsana New" w:hAnsi="Angsana New"/>
          <w:sz w:val="30"/>
          <w:szCs w:val="30"/>
        </w:rPr>
        <w:t xml:space="preserve">5,900 </w:t>
      </w:r>
      <w:r w:rsidRPr="00620CA3">
        <w:rPr>
          <w:rFonts w:ascii="Angsana New" w:hAnsi="Angsana New" w:hint="cs"/>
          <w:sz w:val="30"/>
          <w:szCs w:val="30"/>
          <w:cs/>
        </w:rPr>
        <w:t xml:space="preserve">ล้านบาท จำนวน </w:t>
      </w:r>
      <w:r w:rsidRPr="00620CA3">
        <w:rPr>
          <w:rFonts w:ascii="Angsana New" w:hAnsi="Angsana New"/>
          <w:sz w:val="30"/>
          <w:szCs w:val="30"/>
        </w:rPr>
        <w:t xml:space="preserve">59 </w:t>
      </w:r>
      <w:r w:rsidRPr="00620CA3">
        <w:rPr>
          <w:rFonts w:ascii="Angsana New" w:hAnsi="Angsana New" w:hint="cs"/>
          <w:sz w:val="30"/>
          <w:szCs w:val="30"/>
          <w:cs/>
        </w:rPr>
        <w:t xml:space="preserve">ล้านหุ้น มูลค่าที่ตราไว้หุ้นละ </w:t>
      </w:r>
      <w:r w:rsidRPr="00620CA3">
        <w:rPr>
          <w:rFonts w:ascii="Angsana New" w:hAnsi="Angsana New"/>
          <w:sz w:val="30"/>
          <w:szCs w:val="30"/>
        </w:rPr>
        <w:t xml:space="preserve">100 </w:t>
      </w:r>
      <w:r w:rsidRPr="00620CA3">
        <w:rPr>
          <w:rFonts w:ascii="Angsana New" w:hAnsi="Angsana New" w:hint="cs"/>
          <w:sz w:val="30"/>
          <w:szCs w:val="30"/>
          <w:cs/>
        </w:rPr>
        <w:t>บาท</w:t>
      </w:r>
    </w:p>
    <w:p w:rsidR="00804837" w:rsidRPr="00620CA3" w:rsidRDefault="00804837" w:rsidP="00804837">
      <w:pPr>
        <w:spacing w:line="240" w:lineRule="auto"/>
        <w:rPr>
          <w:rFonts w:ascii="Angsana New" w:hAnsi="Angsana New"/>
          <w:sz w:val="20"/>
          <w:szCs w:val="20"/>
          <w:lang/>
        </w:rPr>
      </w:pPr>
    </w:p>
    <w:p w:rsidR="00804837" w:rsidRDefault="00804837" w:rsidP="00804837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04837" w:rsidRPr="00071E74" w:rsidRDefault="00804837" w:rsidP="00804837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071E74">
        <w:rPr>
          <w:rFonts w:ascii="Angsana New" w:hAnsi="Angsana New"/>
          <w:sz w:val="30"/>
          <w:szCs w:val="30"/>
          <w:cs/>
        </w:rPr>
        <w:t>เมื่อวันที่ 19 เมษายน 2559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071E74">
        <w:rPr>
          <w:rFonts w:ascii="Angsana New" w:hAnsi="Angsana New"/>
          <w:sz w:val="30"/>
          <w:szCs w:val="30"/>
          <w:cs/>
        </w:rPr>
        <w:t>ประชุมสามัญผู้ถือหุ้นมีมติอนุมัติการลดมูลค่าหุ้นจากหุ้นละ</w:t>
      </w:r>
      <w:r w:rsidRPr="00071E74">
        <w:rPr>
          <w:rFonts w:ascii="Angsana New" w:hAnsi="Angsana New"/>
          <w:sz w:val="30"/>
          <w:szCs w:val="30"/>
        </w:rPr>
        <w:t xml:space="preserve"> 100 </w:t>
      </w:r>
      <w:r w:rsidRPr="00237774">
        <w:rPr>
          <w:rFonts w:ascii="Angsana New" w:hAnsi="Angsana New"/>
          <w:sz w:val="30"/>
          <w:szCs w:val="30"/>
          <w:cs/>
        </w:rPr>
        <w:t xml:space="preserve">บาทเป็นหุ้นละ </w:t>
      </w:r>
      <w:r w:rsidRPr="00237774">
        <w:rPr>
          <w:rFonts w:ascii="Angsana New" w:hAnsi="Angsana New"/>
          <w:sz w:val="30"/>
          <w:szCs w:val="30"/>
        </w:rPr>
        <w:t xml:space="preserve">1 </w:t>
      </w:r>
      <w:r w:rsidRPr="00237774">
        <w:rPr>
          <w:rFonts w:ascii="Angsana New" w:hAnsi="Angsana New"/>
          <w:sz w:val="30"/>
          <w:szCs w:val="30"/>
          <w:cs/>
        </w:rPr>
        <w:t xml:space="preserve">บาท และเพิ่มทุนจดทะเบียนของบริษัทจำนวน </w:t>
      </w:r>
      <w:r w:rsidRPr="00237774">
        <w:rPr>
          <w:rFonts w:ascii="Angsana New" w:hAnsi="Angsana New"/>
          <w:sz w:val="30"/>
          <w:szCs w:val="30"/>
        </w:rPr>
        <w:t xml:space="preserve">2,500 </w:t>
      </w:r>
      <w:r w:rsidRPr="00237774">
        <w:rPr>
          <w:rFonts w:ascii="Angsana New" w:hAnsi="Angsana New"/>
          <w:sz w:val="30"/>
          <w:szCs w:val="30"/>
          <w:cs/>
        </w:rPr>
        <w:t xml:space="preserve">ล้านบาท (เพิ่มทุนจดทะเบียนจาก </w:t>
      </w:r>
      <w:r w:rsidRPr="00237774">
        <w:rPr>
          <w:rFonts w:ascii="Angsana New" w:hAnsi="Angsana New"/>
          <w:sz w:val="30"/>
          <w:szCs w:val="30"/>
        </w:rPr>
        <w:t xml:space="preserve">5,900 </w:t>
      </w:r>
      <w:r>
        <w:rPr>
          <w:rFonts w:ascii="Angsana New" w:hAnsi="Angsana New"/>
          <w:sz w:val="30"/>
          <w:szCs w:val="30"/>
          <w:cs/>
        </w:rPr>
        <w:t>ล้านบาทเป็นทุนจดทะเบียนจำ</w:t>
      </w:r>
      <w:r w:rsidRPr="00237774">
        <w:rPr>
          <w:rFonts w:ascii="Angsana New" w:hAnsi="Angsana New"/>
          <w:sz w:val="30"/>
          <w:szCs w:val="30"/>
          <w:cs/>
        </w:rPr>
        <w:t xml:space="preserve">นวน </w:t>
      </w:r>
      <w:r w:rsidRPr="00237774">
        <w:rPr>
          <w:rFonts w:ascii="Angsana New" w:hAnsi="Angsana New"/>
          <w:sz w:val="30"/>
          <w:szCs w:val="30"/>
        </w:rPr>
        <w:t xml:space="preserve">8,400 </w:t>
      </w:r>
      <w:r w:rsidRPr="00237774">
        <w:rPr>
          <w:rFonts w:ascii="Angsana New" w:hAnsi="Angsana New"/>
          <w:sz w:val="30"/>
          <w:szCs w:val="30"/>
          <w:cs/>
        </w:rPr>
        <w:t>ล้านบา</w:t>
      </w:r>
      <w:r>
        <w:rPr>
          <w:rFonts w:ascii="Angsana New" w:hAnsi="Angsana New"/>
          <w:sz w:val="30"/>
          <w:szCs w:val="30"/>
          <w:cs/>
        </w:rPr>
        <w:t>ท) โดยออกหุ้นสามัญเพิ่มทุนเป็นจ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237774">
        <w:rPr>
          <w:rFonts w:ascii="Angsana New" w:hAnsi="Angsana New"/>
          <w:sz w:val="30"/>
          <w:szCs w:val="30"/>
          <w:cs/>
        </w:rPr>
        <w:t xml:space="preserve">นวน </w:t>
      </w:r>
      <w:r w:rsidRPr="00237774">
        <w:rPr>
          <w:rFonts w:ascii="Angsana New" w:hAnsi="Angsana New"/>
          <w:sz w:val="30"/>
          <w:szCs w:val="30"/>
        </w:rPr>
        <w:t xml:space="preserve">2,500 </w:t>
      </w:r>
      <w:r w:rsidRPr="00237774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237774">
        <w:rPr>
          <w:rFonts w:ascii="Angsana New" w:hAnsi="Angsana New"/>
          <w:sz w:val="30"/>
          <w:szCs w:val="30"/>
        </w:rPr>
        <w:t xml:space="preserve">1 </w:t>
      </w:r>
      <w:r w:rsidRPr="00237774">
        <w:rPr>
          <w:rFonts w:ascii="Angsana New" w:hAnsi="Angsana New"/>
          <w:sz w:val="30"/>
          <w:szCs w:val="30"/>
          <w:cs/>
        </w:rPr>
        <w:t>บาท เพื่อการเสนอขายให้แก่ประชาชนเป็นการทั่วไปครั้งแรก (</w:t>
      </w:r>
      <w:r w:rsidRPr="00237774">
        <w:rPr>
          <w:rFonts w:ascii="Angsana New" w:hAnsi="Angsana New"/>
          <w:sz w:val="30"/>
          <w:szCs w:val="30"/>
        </w:rPr>
        <w:t>Initial Public Offering</w:t>
      </w:r>
      <w:r w:rsidRPr="00744C3A">
        <w:rPr>
          <w:rFonts w:ascii="Angsana New" w:hAnsi="Angsana New"/>
          <w:sz w:val="30"/>
          <w:szCs w:val="30"/>
        </w:rPr>
        <w:t xml:space="preserve">) </w:t>
      </w:r>
      <w:r w:rsidRPr="00744C3A">
        <w:rPr>
          <w:rFonts w:ascii="Angsana New" w:hAnsi="Angsana New"/>
          <w:sz w:val="30"/>
          <w:szCs w:val="30"/>
          <w:cs/>
        </w:rPr>
        <w:t>และอนุมัติให้นำหุ้นสามัญของบริษัทเข้าจดทะเบียนเป็นหลักทรัพย์จดทะเบียนในตลาดหลักทรัพย์ซึ่งบริษัทอยู่ระหว่างขั้นตอนการขออนุญาตในการเสนอขายหุ้นที่ออกใหม่กับสำนักงานคณะกรรมการกำกับหลักทรัพย์และตลาดหลักทรัพย์ซึ่ง</w:t>
      </w:r>
      <w:r w:rsidRPr="00237774">
        <w:rPr>
          <w:rFonts w:ascii="Angsana New" w:hAnsi="Angsana New"/>
          <w:sz w:val="30"/>
          <w:szCs w:val="30"/>
          <w:cs/>
        </w:rPr>
        <w:t>บริษัทได้จดทะเบียนลดมูลค่าหุ้นและเพิ่มทุนก</w:t>
      </w:r>
      <w:r w:rsidRPr="00237774">
        <w:rPr>
          <w:rFonts w:ascii="Angsana New" w:hAnsi="Angsana New" w:hint="cs"/>
          <w:sz w:val="30"/>
          <w:szCs w:val="30"/>
          <w:cs/>
        </w:rPr>
        <w:t>ั</w:t>
      </w:r>
      <w:r w:rsidRPr="00237774">
        <w:rPr>
          <w:rFonts w:ascii="Angsana New" w:hAnsi="Angsana New"/>
          <w:sz w:val="30"/>
          <w:szCs w:val="30"/>
          <w:cs/>
        </w:rPr>
        <w:t xml:space="preserve">บกระทรวงพาณิชย์แล้วเมื่อวันที่ </w:t>
      </w:r>
      <w:r w:rsidRPr="00237774">
        <w:rPr>
          <w:rFonts w:ascii="Angsana New" w:hAnsi="Angsana New" w:hint="cs"/>
          <w:sz w:val="30"/>
          <w:szCs w:val="30"/>
          <w:cs/>
        </w:rPr>
        <w:t>2 พฤษภาคม 2559</w:t>
      </w:r>
    </w:p>
    <w:p w:rsidR="00B81463" w:rsidRPr="00963865" w:rsidRDefault="00B81463" w:rsidP="00A62C7B">
      <w:pPr>
        <w:pStyle w:val="Bo-C1Content"/>
        <w:rPr>
          <w:sz w:val="20"/>
          <w:szCs w:val="20"/>
          <w:lang w:val="en-US"/>
        </w:rPr>
      </w:pPr>
    </w:p>
    <w:p w:rsidR="0046250C" w:rsidRPr="00DA6F99" w:rsidRDefault="0046250C" w:rsidP="00625BD4">
      <w:pPr>
        <w:pStyle w:val="Caption"/>
        <w:spacing w:line="240" w:lineRule="atLeast"/>
        <w:ind w:left="547"/>
      </w:pPr>
      <w:r w:rsidRPr="00DA6F99">
        <w:rPr>
          <w:rFonts w:hint="cs"/>
          <w:cs/>
        </w:rPr>
        <w:t>สำรอง</w:t>
      </w:r>
    </w:p>
    <w:p w:rsidR="0046250C" w:rsidRDefault="0046250C" w:rsidP="00EE34D8">
      <w:pPr>
        <w:pStyle w:val="Bo-Blankline"/>
        <w:rPr>
          <w:lang w:val="en-US"/>
        </w:rPr>
      </w:pPr>
    </w:p>
    <w:p w:rsidR="00B71D21" w:rsidRPr="00B71D21" w:rsidRDefault="00B71D21" w:rsidP="00B71D21">
      <w:pPr>
        <w:pStyle w:val="BodyText"/>
        <w:tabs>
          <w:tab w:val="left" w:pos="720"/>
        </w:tabs>
        <w:spacing w:after="0" w:line="240" w:lineRule="auto"/>
        <w:ind w:left="567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1D2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:rsidR="00B71D21" w:rsidRPr="00963865" w:rsidRDefault="00B71D21" w:rsidP="00EE34D8">
      <w:pPr>
        <w:pStyle w:val="Bo-Blankline"/>
        <w:rPr>
          <w:cs/>
          <w:lang w:val="en-US"/>
        </w:rPr>
      </w:pPr>
    </w:p>
    <w:p w:rsidR="00EE34D8" w:rsidRDefault="006F68A9" w:rsidP="006F68A9">
      <w:pPr>
        <w:pStyle w:val="Bo-Blankline"/>
        <w:jc w:val="thaiDistribute"/>
        <w:rPr>
          <w:sz w:val="30"/>
          <w:szCs w:val="30"/>
          <w:lang w:eastAsia="en-US"/>
        </w:rPr>
      </w:pPr>
      <w:r w:rsidRPr="006F68A9">
        <w:rPr>
          <w:sz w:val="30"/>
          <w:szCs w:val="30"/>
          <w:cs/>
          <w:lang w:eastAsia="en-US"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</w:t>
      </w:r>
      <w:r w:rsidRPr="006F68A9">
        <w:rPr>
          <w:sz w:val="30"/>
          <w:szCs w:val="30"/>
          <w:lang w:eastAsia="en-US"/>
        </w:rPr>
        <w:t>“</w:t>
      </w:r>
      <w:r w:rsidRPr="006F68A9">
        <w:rPr>
          <w:sz w:val="30"/>
          <w:szCs w:val="30"/>
          <w:cs/>
          <w:lang w:eastAsia="en-US"/>
        </w:rPr>
        <w:t>สำรองตามกฎหมาย</w:t>
      </w:r>
      <w:r w:rsidRPr="006F68A9">
        <w:rPr>
          <w:sz w:val="30"/>
          <w:szCs w:val="30"/>
          <w:lang w:eastAsia="en-US"/>
        </w:rPr>
        <w:t xml:space="preserve">”) </w:t>
      </w:r>
      <w:r w:rsidRPr="006F68A9">
        <w:rPr>
          <w:sz w:val="30"/>
          <w:szCs w:val="30"/>
          <w:cs/>
          <w:lang w:eastAsia="en-US"/>
        </w:rPr>
        <w:t>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</w:t>
      </w:r>
      <w:r w:rsidR="008660CD">
        <w:rPr>
          <w:sz w:val="30"/>
          <w:szCs w:val="30"/>
          <w:cs/>
          <w:lang w:eastAsia="en-US"/>
        </w:rPr>
        <w:t>อยกว่าร้อยละ 10 ของทุนจดทะเบียน</w:t>
      </w:r>
      <w:r w:rsidRPr="006F68A9">
        <w:rPr>
          <w:sz w:val="30"/>
          <w:szCs w:val="30"/>
          <w:cs/>
          <w:lang w:eastAsia="en-US"/>
        </w:rPr>
        <w:t xml:space="preserve"> เงินสำรองนี้จะนำไปจ่ายเป็นเงินปันผลไม่ได้</w:t>
      </w:r>
    </w:p>
    <w:p w:rsidR="006F68A9" w:rsidRDefault="006F68A9" w:rsidP="00EE34D8">
      <w:pPr>
        <w:pStyle w:val="Bo-Blankline"/>
      </w:pPr>
    </w:p>
    <w:p w:rsidR="00E54D3B" w:rsidRPr="006F68A9" w:rsidRDefault="00E54D3B" w:rsidP="00E54D3B">
      <w:pPr>
        <w:pStyle w:val="BodyText"/>
        <w:tabs>
          <w:tab w:val="left" w:pos="720"/>
        </w:tabs>
        <w:spacing w:after="0" w:line="240" w:lineRule="auto"/>
        <w:ind w:left="567" w:right="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F68A9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ส่วนเกินทุนจากการจัดโครงสร้างธุรกิจภายใต้การควบคุมเดียวกัน</w:t>
      </w:r>
    </w:p>
    <w:p w:rsidR="00E54D3B" w:rsidRPr="006F68A9" w:rsidRDefault="00E54D3B" w:rsidP="007730D5">
      <w:pPr>
        <w:pStyle w:val="Bo-Blankline"/>
      </w:pPr>
    </w:p>
    <w:p w:rsidR="00E54D3B" w:rsidRDefault="00E54D3B" w:rsidP="00E54D3B">
      <w:pPr>
        <w:tabs>
          <w:tab w:val="left" w:pos="720"/>
        </w:tabs>
        <w:ind w:left="567"/>
        <w:jc w:val="thaiDistribute"/>
        <w:rPr>
          <w:rFonts w:ascii="Calibri" w:hAnsi="Calibri"/>
          <w:color w:val="1F497D"/>
          <w:sz w:val="24"/>
        </w:rPr>
      </w:pPr>
      <w:r w:rsidRPr="006F68A9">
        <w:rPr>
          <w:rFonts w:ascii="Angsana New" w:hAnsi="Angsana New"/>
          <w:sz w:val="30"/>
          <w:szCs w:val="30"/>
          <w:cs/>
        </w:rPr>
        <w:t>ส่วนเกินทุนที่เกิดจากการจัดโครงสร้างการดำเนินธุรกิจภายใต้การควบคุมเดียวกันเป็นการแสดงถึงส่วนต่างระหว่างมูลค่าตามบัญชีของสินทรัพย์สุทธิภายใต้การควบคุมเดียวกัน ณ วันที่จัดโครงสร้างกับต้นทุน และถูกบันทึกในส่วนของผู้ถือหุ้น</w:t>
      </w:r>
    </w:p>
    <w:p w:rsidR="009A6E01" w:rsidRPr="002F41F5" w:rsidRDefault="009A6E01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C21040" w:rsidRPr="008E1464" w:rsidRDefault="00E9734A" w:rsidP="00E43453">
      <w:pPr>
        <w:pStyle w:val="Caption"/>
        <w:spacing w:line="240" w:lineRule="atLeast"/>
        <w:ind w:left="547"/>
      </w:pPr>
      <w:r>
        <w:rPr>
          <w:cs/>
        </w:rPr>
        <w:br w:type="page"/>
      </w:r>
      <w:r w:rsidR="00C21040" w:rsidRPr="008E1464">
        <w:rPr>
          <w:rFonts w:hint="cs"/>
          <w:cs/>
        </w:rPr>
        <w:t>ส่วนงานดำเนินงาน</w:t>
      </w:r>
    </w:p>
    <w:p w:rsidR="00C21040" w:rsidRPr="008E1464" w:rsidRDefault="00C21040" w:rsidP="00C21040">
      <w:pPr>
        <w:pStyle w:val="Bo-Blankline"/>
        <w:rPr>
          <w:lang w:val="en-US"/>
        </w:rPr>
      </w:pPr>
    </w:p>
    <w:p w:rsidR="00921BD1" w:rsidRPr="007C466E" w:rsidRDefault="00921BD1" w:rsidP="00921BD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:rsidR="00921BD1" w:rsidRPr="007C466E" w:rsidRDefault="00921BD1" w:rsidP="00921BD1">
      <w:pPr>
        <w:pStyle w:val="Bo-Blankline"/>
        <w:rPr>
          <w:lang w:val="en-US"/>
        </w:rPr>
      </w:pPr>
    </w:p>
    <w:p w:rsidR="00921BD1" w:rsidRPr="007C466E" w:rsidRDefault="00921BD1" w:rsidP="00921BD1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bidi="ar-SA"/>
        </w:rPr>
      </w:pPr>
      <w:r w:rsidRPr="007C466E">
        <w:rPr>
          <w:rFonts w:ascii="Angsana New" w:hAnsi="Angsana New"/>
          <w:sz w:val="30"/>
          <w:szCs w:val="30"/>
          <w:cs/>
          <w:lang/>
        </w:rPr>
        <w:t>พลังงานและสาธารณูปโภค</w:t>
      </w:r>
    </w:p>
    <w:p w:rsidR="00921BD1" w:rsidRPr="007C466E" w:rsidRDefault="00921BD1" w:rsidP="00921BD1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/>
        </w:rPr>
      </w:pPr>
      <w:r w:rsidRPr="007C466E">
        <w:rPr>
          <w:rFonts w:ascii="Angsana New" w:hAnsi="Angsana New"/>
          <w:sz w:val="30"/>
          <w:szCs w:val="30"/>
          <w:cs/>
          <w:lang/>
        </w:rPr>
        <w:t>สถานีบริการน้ำมันและแก๊ส</w:t>
      </w:r>
    </w:p>
    <w:p w:rsidR="00921BD1" w:rsidRPr="007C466E" w:rsidRDefault="00921BD1" w:rsidP="00921BD1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/>
        </w:rPr>
      </w:pPr>
      <w:r w:rsidRPr="007C466E">
        <w:rPr>
          <w:rFonts w:ascii="Angsana New" w:hAnsi="Angsana New"/>
          <w:sz w:val="30"/>
          <w:szCs w:val="30"/>
          <w:cs/>
          <w:lang/>
        </w:rPr>
        <w:t>การเกษตร</w:t>
      </w:r>
    </w:p>
    <w:p w:rsidR="00921BD1" w:rsidRPr="007C466E" w:rsidRDefault="00921BD1" w:rsidP="00921BD1">
      <w:pPr>
        <w:pStyle w:val="Bo-Blankline"/>
        <w:rPr>
          <w:lang w:val="en-US"/>
        </w:rPr>
      </w:pPr>
    </w:p>
    <w:p w:rsidR="003D354D" w:rsidRPr="00921BD1" w:rsidRDefault="00921BD1" w:rsidP="00921BD1">
      <w:pPr>
        <w:pStyle w:val="Bo-Blankline"/>
        <w:jc w:val="thaiDistribute"/>
        <w:rPr>
          <w:sz w:val="30"/>
          <w:szCs w:val="30"/>
        </w:rPr>
      </w:pPr>
      <w:r w:rsidRPr="00921BD1">
        <w:rPr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ช้กำไรก่อนภาษีเงินได้ของส่วนงานซึ่งนำเสนอในรายงานการจัดการภายในและสอบทานโดยผู้มีอำนาจตัดสินใจสูงสุดด้านการดำเนินงานของบริษัท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C21040" w:rsidRDefault="00C21040" w:rsidP="00C2104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D354D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Sect="00CC077F"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C21040" w:rsidRDefault="00C21040" w:rsidP="00C21040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590" w:type="dxa"/>
        <w:tblInd w:w="450" w:type="dxa"/>
        <w:tblLayout w:type="fixed"/>
        <w:tblLook w:val="04A0"/>
      </w:tblPr>
      <w:tblGrid>
        <w:gridCol w:w="252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21BD1" w:rsidRPr="00844EC7" w:rsidTr="00B17401">
        <w:tc>
          <w:tcPr>
            <w:tcW w:w="2520" w:type="dxa"/>
            <w:shd w:val="clear" w:color="auto" w:fill="auto"/>
            <w:vAlign w:val="bottom"/>
          </w:tcPr>
          <w:p w:rsidR="00921BD1" w:rsidRPr="00844EC7" w:rsidRDefault="00921BD1" w:rsidP="009C1A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21BD1" w:rsidRPr="00844EC7" w:rsidRDefault="00921BD1" w:rsidP="00B1740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21BD1" w:rsidRPr="00844EC7" w:rsidRDefault="00921BD1" w:rsidP="00B1740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21BD1" w:rsidRPr="00844EC7" w:rsidRDefault="00921BD1" w:rsidP="00B1740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กำไร(ขาดทุน)ตามส่วนงาน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921BD1" w:rsidRPr="00844EC7" w:rsidTr="00B17401">
        <w:tc>
          <w:tcPr>
            <w:tcW w:w="2520" w:type="dxa"/>
            <w:shd w:val="clear" w:color="auto" w:fill="auto"/>
            <w:vAlign w:val="bottom"/>
          </w:tcPr>
          <w:p w:rsidR="00921BD1" w:rsidRPr="00844EC7" w:rsidRDefault="00921BD1" w:rsidP="009C1ABA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21BD1" w:rsidRPr="00844EC7" w:rsidRDefault="00921BD1" w:rsidP="00B1740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**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21BD1" w:rsidRPr="00844EC7" w:rsidRDefault="00921BD1" w:rsidP="00B1740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21BD1" w:rsidRPr="00844EC7" w:rsidRDefault="00921BD1" w:rsidP="00B1740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**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21BD1" w:rsidRPr="00844EC7" w:rsidRDefault="00921BD1" w:rsidP="00B1740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21BD1" w:rsidRPr="00844EC7" w:rsidRDefault="00921BD1" w:rsidP="00B1740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**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21BD1" w:rsidRPr="00844EC7" w:rsidRDefault="00921BD1" w:rsidP="00B1740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21BD1" w:rsidRPr="00844EC7" w:rsidRDefault="00921BD1" w:rsidP="00B1740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270" w:type="dxa"/>
          </w:tcPr>
          <w:p w:rsidR="00921BD1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921BD1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2558***</w:t>
            </w:r>
          </w:p>
        </w:tc>
      </w:tr>
      <w:tr w:rsidR="00921BD1" w:rsidRPr="00844EC7" w:rsidTr="00B17401">
        <w:tc>
          <w:tcPr>
            <w:tcW w:w="2520" w:type="dxa"/>
            <w:shd w:val="clear" w:color="auto" w:fill="auto"/>
          </w:tcPr>
          <w:p w:rsidR="00921BD1" w:rsidRPr="00844EC7" w:rsidRDefault="00921BD1" w:rsidP="00B1740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0" w:type="dxa"/>
            <w:gridSpan w:val="15"/>
            <w:shd w:val="clear" w:color="auto" w:fill="auto"/>
            <w:vAlign w:val="bottom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844E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921BD1" w:rsidRPr="00844EC7" w:rsidRDefault="00921BD1" w:rsidP="00B1740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E450B6" w:rsidRPr="003818AE" w:rsidTr="00B17401">
        <w:tc>
          <w:tcPr>
            <w:tcW w:w="252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3,509,561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1,692,110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3,509,561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1,692,110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E450B6" w:rsidRPr="004A7B04" w:rsidRDefault="001C4133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1,844,894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D30733" w:rsidRDefault="00E450B6" w:rsidP="00E450B6">
            <w:pPr>
              <w:tabs>
                <w:tab w:val="decimal" w:pos="79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766,437</w:t>
            </w:r>
          </w:p>
        </w:tc>
        <w:tc>
          <w:tcPr>
            <w:tcW w:w="270" w:type="dxa"/>
          </w:tcPr>
          <w:p w:rsidR="00E450B6" w:rsidRDefault="00E450B6" w:rsidP="00E450B6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E450B6" w:rsidRPr="00D30733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766,437</w:t>
            </w:r>
          </w:p>
        </w:tc>
      </w:tr>
      <w:tr w:rsidR="00E450B6" w:rsidRPr="003818AE" w:rsidTr="00B17401">
        <w:tc>
          <w:tcPr>
            <w:tcW w:w="252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781,258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858,316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781,258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858,316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E450B6" w:rsidRPr="004A7B04" w:rsidRDefault="001C4133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(13,526)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D30733" w:rsidRDefault="00E450B6" w:rsidP="00E450B6">
            <w:pPr>
              <w:tabs>
                <w:tab w:val="decimal" w:pos="79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136,115</w:t>
            </w:r>
          </w:p>
        </w:tc>
        <w:tc>
          <w:tcPr>
            <w:tcW w:w="270" w:type="dxa"/>
          </w:tcPr>
          <w:p w:rsidR="00E450B6" w:rsidRDefault="00E450B6" w:rsidP="00E450B6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E450B6" w:rsidRPr="00D30733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136,115</w:t>
            </w:r>
          </w:p>
        </w:tc>
      </w:tr>
      <w:tr w:rsidR="00E450B6" w:rsidRPr="003818AE" w:rsidTr="00B17401">
        <w:tc>
          <w:tcPr>
            <w:tcW w:w="252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78,945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77,341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78,945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E450B6" w:rsidRPr="004A7B04" w:rsidRDefault="001C4133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(14,025)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D30733" w:rsidRDefault="00E450B6" w:rsidP="00E450B6">
            <w:pPr>
              <w:tabs>
                <w:tab w:val="decimal" w:pos="79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21,988</w:t>
            </w:r>
          </w:p>
        </w:tc>
        <w:tc>
          <w:tcPr>
            <w:tcW w:w="270" w:type="dxa"/>
          </w:tcPr>
          <w:p w:rsidR="00E450B6" w:rsidRDefault="00E450B6" w:rsidP="00E450B6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E450B6" w:rsidRPr="00D30733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21,988</w:t>
            </w:r>
          </w:p>
        </w:tc>
      </w:tr>
      <w:tr w:rsidR="00E450B6" w:rsidRPr="003818AE" w:rsidTr="00B17401">
        <w:tc>
          <w:tcPr>
            <w:tcW w:w="252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4,368,160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2,629,371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50B6" w:rsidRPr="00C85501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50B6" w:rsidRPr="00D30733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4,368,160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2,629,371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50B6" w:rsidRPr="00844EC7" w:rsidRDefault="001C4133" w:rsidP="00E450B6">
            <w:pPr>
              <w:tabs>
                <w:tab w:val="decimal" w:pos="77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1,817,343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9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924,540</w:t>
            </w:r>
          </w:p>
        </w:tc>
        <w:tc>
          <w:tcPr>
            <w:tcW w:w="270" w:type="dxa"/>
          </w:tcPr>
          <w:p w:rsidR="00E450B6" w:rsidRDefault="00E450B6" w:rsidP="00E450B6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924,540</w:t>
            </w:r>
          </w:p>
        </w:tc>
      </w:tr>
      <w:tr w:rsidR="00E450B6" w:rsidRPr="003818AE" w:rsidTr="00B17401">
        <w:trPr>
          <w:trHeight w:val="58"/>
        </w:trPr>
        <w:tc>
          <w:tcPr>
            <w:tcW w:w="252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0B6" w:rsidRPr="003818AE" w:rsidRDefault="00E450B6" w:rsidP="00E450B6">
            <w:pPr>
              <w:tabs>
                <w:tab w:val="decimal" w:pos="88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E450B6" w:rsidRPr="003818AE" w:rsidRDefault="00E450B6" w:rsidP="00E450B6">
            <w:pPr>
              <w:tabs>
                <w:tab w:val="decimal" w:pos="88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450B6" w:rsidRPr="003818AE" w:rsidRDefault="00E450B6" w:rsidP="00E450B6">
            <w:pPr>
              <w:tabs>
                <w:tab w:val="decimal" w:pos="774"/>
                <w:tab w:val="decimal" w:pos="886"/>
              </w:tabs>
              <w:spacing w:line="240" w:lineRule="atLeast"/>
              <w:ind w:left="-112" w:right="-134"/>
              <w:jc w:val="both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E450B6" w:rsidRPr="003818AE" w:rsidTr="00B17401">
        <w:tc>
          <w:tcPr>
            <w:tcW w:w="252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040">
              <w:rPr>
                <w:rFonts w:ascii="Angsana New" w:hAnsi="Angsana New"/>
                <w:sz w:val="30"/>
                <w:szCs w:val="30"/>
                <w:cs/>
              </w:rPr>
              <w:t>ขาดทุนอื่น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DE7">
              <w:rPr>
                <w:rFonts w:ascii="Angsana New" w:hAnsi="Angsana New"/>
                <w:sz w:val="30"/>
                <w:szCs w:val="30"/>
                <w:lang w:val="en-US"/>
              </w:rPr>
              <w:t>(537,073)</w:t>
            </w:r>
          </w:p>
        </w:tc>
        <w:tc>
          <w:tcPr>
            <w:tcW w:w="270" w:type="dxa"/>
          </w:tcPr>
          <w:p w:rsidR="00E450B6" w:rsidRPr="00D30733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E450B6" w:rsidRPr="00844EC7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50B6" w:rsidRPr="003818AE" w:rsidTr="00B17401">
        <w:tc>
          <w:tcPr>
            <w:tcW w:w="2520" w:type="dxa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0B6" w:rsidRPr="00844EC7" w:rsidRDefault="001C4133" w:rsidP="00E450B6">
            <w:pPr>
              <w:tabs>
                <w:tab w:val="decimal" w:pos="792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1,817,343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450B6" w:rsidRPr="00844EC7" w:rsidRDefault="00347C6C" w:rsidP="00E450B6">
            <w:pPr>
              <w:tabs>
                <w:tab w:val="decimal" w:pos="79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387,46</w:t>
            </w:r>
            <w:r w:rsidR="00E450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E450B6" w:rsidRPr="00844EC7" w:rsidRDefault="00E450B6" w:rsidP="00E450B6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924,540</w:t>
            </w:r>
          </w:p>
        </w:tc>
      </w:tr>
      <w:tr w:rsidR="00E450B6" w:rsidRPr="003818AE" w:rsidTr="00B17401">
        <w:tc>
          <w:tcPr>
            <w:tcW w:w="4770" w:type="dxa"/>
            <w:gridSpan w:val="4"/>
            <w:shd w:val="clear" w:color="auto" w:fill="auto"/>
            <w:vAlign w:val="center"/>
          </w:tcPr>
          <w:p w:rsidR="00E450B6" w:rsidRPr="00844EC7" w:rsidRDefault="00E450B6" w:rsidP="00E450B6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ร) ขาดทุน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0B6" w:rsidRPr="00B646CC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B646CC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50B6" w:rsidRPr="00B646CC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450B6" w:rsidRPr="00B646CC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450B6" w:rsidRPr="00B646CC" w:rsidRDefault="00E450B6" w:rsidP="00E450B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450B6" w:rsidRPr="003818AE" w:rsidTr="00B17401">
        <w:tc>
          <w:tcPr>
            <w:tcW w:w="4770" w:type="dxa"/>
            <w:gridSpan w:val="4"/>
            <w:shd w:val="clear" w:color="auto" w:fill="auto"/>
            <w:vAlign w:val="center"/>
          </w:tcPr>
          <w:p w:rsidR="00E450B6" w:rsidRPr="00090330" w:rsidRDefault="00E450B6" w:rsidP="00801F1F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090330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090330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090330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090330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090330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090330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090330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E450B6" w:rsidRPr="00090330" w:rsidRDefault="00E450B6" w:rsidP="00E450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090330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450B6" w:rsidRPr="00844EC7" w:rsidRDefault="001C4133" w:rsidP="00E450B6">
            <w:pPr>
              <w:tabs>
                <w:tab w:val="decimal" w:pos="77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1,817,343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50B6" w:rsidRPr="00844EC7" w:rsidRDefault="00E450B6" w:rsidP="00E450B6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0B6" w:rsidRPr="00844EC7" w:rsidRDefault="00347C6C" w:rsidP="00E450B6">
            <w:pPr>
              <w:tabs>
                <w:tab w:val="decimal" w:pos="792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387,46</w:t>
            </w:r>
            <w:r w:rsidR="00E450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E450B6" w:rsidRPr="00844EC7" w:rsidRDefault="00E450B6" w:rsidP="00E450B6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50B6" w:rsidRPr="00844EC7" w:rsidRDefault="00E450B6" w:rsidP="00E450B6">
            <w:pPr>
              <w:tabs>
                <w:tab w:val="decimal" w:pos="7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924,540</w:t>
            </w:r>
          </w:p>
        </w:tc>
      </w:tr>
    </w:tbl>
    <w:p w:rsidR="00B36DB8" w:rsidRDefault="00B36DB8" w:rsidP="00B36DB8">
      <w:pPr>
        <w:pStyle w:val="Bo-Blankline"/>
        <w:rPr>
          <w:lang w:val="en-US"/>
        </w:rPr>
      </w:pPr>
    </w:p>
    <w:p w:rsidR="00921BD1" w:rsidRPr="008326AF" w:rsidRDefault="00921BD1" w:rsidP="00921BD1">
      <w:pPr>
        <w:tabs>
          <w:tab w:val="left" w:pos="880"/>
        </w:tabs>
        <w:ind w:left="550"/>
        <w:rPr>
          <w:rFonts w:ascii="Angsana New" w:hAnsi="Angsana New"/>
          <w:sz w:val="30"/>
          <w:szCs w:val="30"/>
          <w:cs/>
          <w:lang w:val="en-US"/>
        </w:rPr>
      </w:pPr>
      <w:r w:rsidRPr="008326AF">
        <w:rPr>
          <w:rFonts w:ascii="Angsana New" w:hAnsi="Angsana New"/>
          <w:sz w:val="30"/>
          <w:szCs w:val="30"/>
          <w:lang w:val="en-US"/>
        </w:rPr>
        <w:t>*</w:t>
      </w:r>
      <w:r w:rsidRPr="008326AF"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Pr="008326AF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</w:p>
    <w:p w:rsidR="00921BD1" w:rsidRDefault="00921BD1" w:rsidP="00921BD1">
      <w:pPr>
        <w:tabs>
          <w:tab w:val="left" w:pos="880"/>
        </w:tabs>
        <w:ind w:left="550"/>
        <w:rPr>
          <w:rFonts w:ascii="Angsana New" w:hAnsi="Angsana New"/>
          <w:sz w:val="30"/>
          <w:szCs w:val="30"/>
          <w:lang w:val="en-US"/>
        </w:rPr>
      </w:pPr>
      <w:r w:rsidRPr="008326AF">
        <w:rPr>
          <w:rFonts w:ascii="Angsana New" w:hAnsi="Angsana New"/>
          <w:sz w:val="30"/>
          <w:szCs w:val="30"/>
          <w:lang w:val="en-US"/>
        </w:rPr>
        <w:t>**</w:t>
      </w:r>
      <w:r w:rsidRPr="008326AF"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Pr="00ED131C">
        <w:rPr>
          <w:rFonts w:ascii="Angsana New" w:hAnsi="Angsana New" w:hint="cs"/>
          <w:sz w:val="30"/>
          <w:szCs w:val="30"/>
          <w:cs/>
          <w:lang w:val="en-US"/>
        </w:rPr>
        <w:t>งบการเงิน</w:t>
      </w:r>
      <w:r>
        <w:rPr>
          <w:rFonts w:ascii="Angsana New" w:hAnsi="Angsana New" w:hint="cs"/>
          <w:sz w:val="30"/>
          <w:szCs w:val="30"/>
          <w:cs/>
          <w:lang w:val="en-US"/>
        </w:rPr>
        <w:t>รวมและ</w:t>
      </w:r>
      <w:r w:rsidRPr="00ED131C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</w:p>
    <w:p w:rsidR="00C21040" w:rsidRDefault="00921BD1" w:rsidP="00B36DB8">
      <w:pPr>
        <w:tabs>
          <w:tab w:val="left" w:pos="880"/>
        </w:tabs>
        <w:ind w:left="550"/>
        <w:rPr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***</w:t>
      </w:r>
      <w:r>
        <w:rPr>
          <w:rFonts w:ascii="Angsana New" w:hAnsi="Angsana New"/>
          <w:sz w:val="30"/>
          <w:szCs w:val="30"/>
          <w:lang w:val="en-US"/>
        </w:rPr>
        <w:tab/>
      </w:r>
      <w:r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Pr="00ED131C">
        <w:rPr>
          <w:rFonts w:ascii="Angsana New" w:hAnsi="Angsana New" w:hint="cs"/>
          <w:sz w:val="30"/>
          <w:szCs w:val="30"/>
          <w:cs/>
          <w:lang w:val="en-US"/>
        </w:rPr>
        <w:t>งบการเงิน</w:t>
      </w:r>
      <w:r>
        <w:rPr>
          <w:rFonts w:ascii="Angsana New" w:hAnsi="Angsana New" w:hint="cs"/>
          <w:sz w:val="30"/>
          <w:szCs w:val="30"/>
          <w:cs/>
          <w:lang w:val="en-US"/>
        </w:rPr>
        <w:t>รวม</w:t>
      </w:r>
    </w:p>
    <w:p w:rsidR="00C21040" w:rsidRDefault="00C21040" w:rsidP="00C21040">
      <w:pPr>
        <w:rPr>
          <w:lang w:val="en-US"/>
        </w:rPr>
      </w:pPr>
    </w:p>
    <w:p w:rsidR="00C21040" w:rsidRDefault="00C21040" w:rsidP="00C21040">
      <w:pPr>
        <w:rPr>
          <w:lang w:val="en-US"/>
        </w:rPr>
        <w:sectPr w:rsidR="00C21040" w:rsidSect="00994E11">
          <w:footerReference w:type="default" r:id="rId11"/>
          <w:pgSz w:w="16834" w:h="11909" w:orient="landscape" w:code="9"/>
          <w:pgMar w:top="1166" w:right="691" w:bottom="1152" w:left="1170" w:header="706" w:footer="706" w:gutter="0"/>
          <w:cols w:space="737"/>
          <w:docGrid w:linePitch="360"/>
        </w:sectPr>
      </w:pPr>
    </w:p>
    <w:p w:rsidR="005A69E3" w:rsidRPr="001F5A2E" w:rsidRDefault="005A69E3" w:rsidP="005A69E3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1F5A2E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:rsidR="005A69E3" w:rsidRDefault="005A69E3" w:rsidP="005A69E3">
      <w:pPr>
        <w:spacing w:line="240" w:lineRule="auto"/>
        <w:ind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8983" w:type="dxa"/>
        <w:tblInd w:w="540" w:type="dxa"/>
        <w:tblLook w:val="04A0"/>
      </w:tblPr>
      <w:tblGrid>
        <w:gridCol w:w="4824"/>
        <w:gridCol w:w="846"/>
        <w:gridCol w:w="234"/>
        <w:gridCol w:w="1440"/>
        <w:gridCol w:w="234"/>
        <w:gridCol w:w="1405"/>
      </w:tblGrid>
      <w:tr w:rsidR="005A69E3" w:rsidRPr="001F5A2E" w:rsidTr="00F936AE">
        <w:tc>
          <w:tcPr>
            <w:tcW w:w="482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5A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9E47B2" w:rsidRPr="001F5A2E" w:rsidTr="00F936AE">
        <w:tc>
          <w:tcPr>
            <w:tcW w:w="4824" w:type="dxa"/>
            <w:shd w:val="clear" w:color="auto" w:fill="auto"/>
          </w:tcPr>
          <w:p w:rsidR="009E47B2" w:rsidRPr="001F5A2E" w:rsidRDefault="009E47B2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9E47B2" w:rsidRPr="001F5A2E" w:rsidRDefault="009E47B2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9E47B2" w:rsidRPr="001F5A2E" w:rsidRDefault="009E47B2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auto"/>
          </w:tcPr>
          <w:p w:rsidR="009E47B2" w:rsidRPr="001F5A2E" w:rsidRDefault="009E47B2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69E3" w:rsidRPr="001F5A2E" w:rsidTr="00F936AE">
        <w:tc>
          <w:tcPr>
            <w:tcW w:w="482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69E3" w:rsidRPr="001F5A2E" w:rsidRDefault="009D66B9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5A69E3" w:rsidRPr="001F5A2E" w:rsidRDefault="009D66B9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5A69E3" w:rsidRPr="001F5A2E" w:rsidTr="00F936AE">
        <w:tc>
          <w:tcPr>
            <w:tcW w:w="482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5A69E3" w:rsidRPr="001F5A2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auto"/>
          </w:tcPr>
          <w:p w:rsidR="005A69E3" w:rsidRPr="001F5A2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F5A2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9D66B9" w:rsidRPr="001F5A2E" w:rsidTr="00F936AE">
        <w:tc>
          <w:tcPr>
            <w:tcW w:w="4824" w:type="dxa"/>
            <w:shd w:val="clear" w:color="auto" w:fill="auto"/>
            <w:vAlign w:val="center"/>
          </w:tcPr>
          <w:p w:rsidR="009D66B9" w:rsidRPr="001F5A2E" w:rsidRDefault="009D66B9" w:rsidP="009D66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F5A2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:rsidR="009D66B9" w:rsidRPr="001F5A2E" w:rsidRDefault="009D66B9" w:rsidP="009D66B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9D66B9" w:rsidRPr="001F5A2E" w:rsidRDefault="009D66B9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D66B9" w:rsidRPr="001F5A2E" w:rsidRDefault="00CA057E" w:rsidP="009D66B9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16,529,833</w:t>
            </w:r>
          </w:p>
        </w:tc>
        <w:tc>
          <w:tcPr>
            <w:tcW w:w="234" w:type="dxa"/>
            <w:shd w:val="clear" w:color="auto" w:fill="auto"/>
          </w:tcPr>
          <w:p w:rsidR="009D66B9" w:rsidRPr="001F5A2E" w:rsidRDefault="009D66B9" w:rsidP="009D66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9D66B9" w:rsidRPr="001F5A2E" w:rsidRDefault="009D66B9" w:rsidP="009D66B9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9,844,478</w:t>
            </w:r>
          </w:p>
        </w:tc>
      </w:tr>
      <w:tr w:rsidR="009D66B9" w:rsidRPr="001F5A2E" w:rsidTr="00F936AE">
        <w:tc>
          <w:tcPr>
            <w:tcW w:w="4824" w:type="dxa"/>
            <w:shd w:val="clear" w:color="auto" w:fill="auto"/>
            <w:vAlign w:val="center"/>
          </w:tcPr>
          <w:p w:rsidR="009D66B9" w:rsidRPr="001F5A2E" w:rsidRDefault="009D66B9" w:rsidP="009D66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:rsidR="009D66B9" w:rsidRPr="001F5A2E" w:rsidRDefault="009D66B9" w:rsidP="009D66B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9D66B9" w:rsidRPr="001F5A2E" w:rsidRDefault="009D66B9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D66B9" w:rsidRPr="001F5A2E" w:rsidRDefault="004118E0" w:rsidP="009D66B9">
            <w:pPr>
              <w:tabs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236,119</w:t>
            </w:r>
          </w:p>
        </w:tc>
        <w:tc>
          <w:tcPr>
            <w:tcW w:w="234" w:type="dxa"/>
            <w:shd w:val="clear" w:color="auto" w:fill="auto"/>
          </w:tcPr>
          <w:p w:rsidR="009D66B9" w:rsidRPr="001F5A2E" w:rsidRDefault="009D66B9" w:rsidP="009D66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9D66B9" w:rsidRPr="001F5A2E" w:rsidRDefault="009D66B9" w:rsidP="009D66B9">
            <w:pPr>
              <w:tabs>
                <w:tab w:val="decimal" w:pos="11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261,516</w:t>
            </w:r>
          </w:p>
        </w:tc>
      </w:tr>
      <w:tr w:rsidR="009D66B9" w:rsidRPr="001F5A2E" w:rsidTr="00F936AE">
        <w:tc>
          <w:tcPr>
            <w:tcW w:w="4824" w:type="dxa"/>
            <w:shd w:val="clear" w:color="auto" w:fill="auto"/>
            <w:vAlign w:val="center"/>
          </w:tcPr>
          <w:p w:rsidR="009D66B9" w:rsidRPr="001F5A2E" w:rsidRDefault="009D66B9" w:rsidP="009D66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0330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846" w:type="dxa"/>
            <w:shd w:val="clear" w:color="auto" w:fill="auto"/>
          </w:tcPr>
          <w:p w:rsidR="009D66B9" w:rsidRPr="001F5A2E" w:rsidRDefault="009D66B9" w:rsidP="009D66B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9D66B9" w:rsidRPr="001F5A2E" w:rsidRDefault="009D66B9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D66B9" w:rsidRPr="001F5A2E" w:rsidRDefault="004118E0" w:rsidP="009D66B9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92,658</w:t>
            </w:r>
          </w:p>
        </w:tc>
        <w:tc>
          <w:tcPr>
            <w:tcW w:w="234" w:type="dxa"/>
            <w:shd w:val="clear" w:color="auto" w:fill="auto"/>
          </w:tcPr>
          <w:p w:rsidR="009D66B9" w:rsidRPr="001F5A2E" w:rsidRDefault="009D66B9" w:rsidP="009D66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9D66B9" w:rsidRPr="001F5A2E" w:rsidRDefault="009D66B9" w:rsidP="009D66B9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1,476,409</w:t>
            </w:r>
          </w:p>
        </w:tc>
      </w:tr>
      <w:tr w:rsidR="009D66B9" w:rsidRPr="00944713" w:rsidTr="00F936AE">
        <w:tc>
          <w:tcPr>
            <w:tcW w:w="4824" w:type="dxa"/>
            <w:shd w:val="clear" w:color="auto" w:fill="auto"/>
          </w:tcPr>
          <w:p w:rsidR="009D66B9" w:rsidRPr="00944713" w:rsidRDefault="009D66B9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9D66B9" w:rsidRPr="00944713" w:rsidRDefault="009D66B9" w:rsidP="009D66B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9D66B9" w:rsidRPr="00944713" w:rsidRDefault="009D66B9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66B9" w:rsidRPr="00F8136D" w:rsidRDefault="00CA057E" w:rsidP="009D66B9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36D">
              <w:rPr>
                <w:rFonts w:ascii="Angsana New" w:hAnsi="Angsana New"/>
                <w:b/>
                <w:bCs/>
                <w:sz w:val="30"/>
                <w:szCs w:val="30"/>
              </w:rPr>
              <w:t>16,858,610</w:t>
            </w:r>
          </w:p>
        </w:tc>
        <w:tc>
          <w:tcPr>
            <w:tcW w:w="234" w:type="dxa"/>
            <w:shd w:val="clear" w:color="auto" w:fill="auto"/>
          </w:tcPr>
          <w:p w:rsidR="009D66B9" w:rsidRPr="00F8136D" w:rsidRDefault="009D66B9" w:rsidP="009D66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66B9" w:rsidRPr="00F8136D" w:rsidRDefault="009D66B9" w:rsidP="009D66B9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36D">
              <w:rPr>
                <w:rFonts w:ascii="Angsana New" w:hAnsi="Angsana New"/>
                <w:b/>
                <w:bCs/>
                <w:sz w:val="30"/>
                <w:szCs w:val="30"/>
              </w:rPr>
              <w:t>11,582,403</w:t>
            </w:r>
          </w:p>
        </w:tc>
      </w:tr>
      <w:tr w:rsidR="009D66B9" w:rsidRPr="001F5A2E" w:rsidTr="00F936AE">
        <w:tc>
          <w:tcPr>
            <w:tcW w:w="4824" w:type="dxa"/>
            <w:shd w:val="clear" w:color="auto" w:fill="auto"/>
          </w:tcPr>
          <w:p w:rsidR="009D66B9" w:rsidRPr="001F5A2E" w:rsidRDefault="009D66B9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:rsidR="009D66B9" w:rsidRPr="001F5A2E" w:rsidRDefault="009D66B9" w:rsidP="009D66B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9D66B9" w:rsidRPr="001F5A2E" w:rsidRDefault="009D66B9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6B9" w:rsidRPr="001F5A2E" w:rsidRDefault="004118E0" w:rsidP="009D66B9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1,310,</w:t>
            </w:r>
            <w:r w:rsidR="00F8136D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34" w:type="dxa"/>
            <w:shd w:val="clear" w:color="auto" w:fill="auto"/>
          </w:tcPr>
          <w:p w:rsidR="009D66B9" w:rsidRPr="001F5A2E" w:rsidRDefault="009D66B9" w:rsidP="009D66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66B9" w:rsidRPr="001F5A2E" w:rsidRDefault="009D66B9" w:rsidP="009D66B9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1,091,175</w:t>
            </w:r>
          </w:p>
        </w:tc>
      </w:tr>
      <w:tr w:rsidR="009D66B9" w:rsidRPr="00CC0312" w:rsidTr="00F936AE">
        <w:tc>
          <w:tcPr>
            <w:tcW w:w="4824" w:type="dxa"/>
            <w:shd w:val="clear" w:color="auto" w:fill="auto"/>
          </w:tcPr>
          <w:p w:rsidR="009D66B9" w:rsidRPr="001F5A2E" w:rsidRDefault="009D66B9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5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:rsidR="009D66B9" w:rsidRPr="001F5A2E" w:rsidRDefault="009D66B9" w:rsidP="009D66B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9D66B9" w:rsidRPr="001F5A2E" w:rsidRDefault="009D66B9" w:rsidP="009D66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D66B9" w:rsidRPr="001F5A2E" w:rsidRDefault="00CA057E" w:rsidP="009D66B9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18,169,346</w:t>
            </w:r>
          </w:p>
        </w:tc>
        <w:tc>
          <w:tcPr>
            <w:tcW w:w="234" w:type="dxa"/>
            <w:shd w:val="clear" w:color="auto" w:fill="auto"/>
          </w:tcPr>
          <w:p w:rsidR="009D66B9" w:rsidRPr="001F5A2E" w:rsidRDefault="009D66B9" w:rsidP="009D66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D66B9" w:rsidRPr="001F5A2E" w:rsidRDefault="009D66B9" w:rsidP="009D66B9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12,673,578</w:t>
            </w:r>
          </w:p>
        </w:tc>
      </w:tr>
    </w:tbl>
    <w:p w:rsidR="005A69E3" w:rsidRPr="00EA247B" w:rsidRDefault="005A69E3" w:rsidP="001F5A2E">
      <w:pPr>
        <w:pStyle w:val="Bo-Blankline"/>
        <w:ind w:left="0"/>
        <w:rPr>
          <w:cs/>
          <w:lang w:val="en-US"/>
        </w:rPr>
      </w:pPr>
    </w:p>
    <w:p w:rsidR="005A69E3" w:rsidRPr="003919D9" w:rsidRDefault="005A69E3" w:rsidP="005A69E3">
      <w:pPr>
        <w:pStyle w:val="Bo-C1Content"/>
        <w:rPr>
          <w:b/>
          <w:bCs/>
        </w:rPr>
      </w:pPr>
      <w:r w:rsidRPr="003919D9">
        <w:rPr>
          <w:b/>
          <w:bCs/>
          <w:i/>
          <w:iCs/>
          <w:cs/>
        </w:rPr>
        <w:t>ส่วนงานภูมิศาสตร์</w:t>
      </w:r>
    </w:p>
    <w:p w:rsidR="005A69E3" w:rsidRPr="003919D9" w:rsidRDefault="005A69E3" w:rsidP="005A69E3">
      <w:pPr>
        <w:pStyle w:val="Bo-Blankline"/>
      </w:pPr>
    </w:p>
    <w:p w:rsidR="005A69E3" w:rsidRDefault="005A69E3" w:rsidP="00AA5767">
      <w:pPr>
        <w:pStyle w:val="Bo-C1Content"/>
        <w:rPr>
          <w:rFonts w:eastAsia="Calibri"/>
        </w:rPr>
      </w:pPr>
      <w:r w:rsidRPr="003919D9">
        <w:rPr>
          <w:rFonts w:eastAsia="Calibri"/>
          <w:cs/>
        </w:rPr>
        <w:t>บ</w:t>
      </w:r>
      <w:r w:rsidR="008E1464" w:rsidRPr="003919D9">
        <w:rPr>
          <w:rFonts w:eastAsia="Calibri"/>
          <w:cs/>
        </w:rPr>
        <w:t>ริษัทดำเนินธุรกิจเฉพาะในประเทศ</w:t>
      </w:r>
      <w:r w:rsidR="00944713">
        <w:rPr>
          <w:rFonts w:eastAsia="Calibri" w:hint="cs"/>
          <w:cs/>
        </w:rPr>
        <w:t>เท่านั้น ไม่มีรายได้จากต่างประเทศหรือ</w:t>
      </w:r>
      <w:r w:rsidRPr="003919D9">
        <w:rPr>
          <w:rFonts w:eastAsia="Calibri"/>
          <w:cs/>
        </w:rPr>
        <w:t>สินทรัพย์ในต่างประเทศที่มีสาระสำคัญ</w:t>
      </w:r>
    </w:p>
    <w:p w:rsidR="00860B68" w:rsidRDefault="00860B68" w:rsidP="00860B68">
      <w:pPr>
        <w:pStyle w:val="Bo-Blankline"/>
        <w:rPr>
          <w:rFonts w:eastAsia="Calibri"/>
        </w:rPr>
      </w:pPr>
    </w:p>
    <w:p w:rsidR="00860B68" w:rsidRDefault="00860B68" w:rsidP="00860B68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กค้ารายใหญ่</w:t>
      </w:r>
    </w:p>
    <w:p w:rsidR="00860B68" w:rsidRDefault="00860B68" w:rsidP="00860B68">
      <w:pPr>
        <w:pStyle w:val="Bo-Blankline"/>
        <w:rPr>
          <w:lang w:val="en-US"/>
        </w:rPr>
      </w:pPr>
    </w:p>
    <w:p w:rsidR="00860B68" w:rsidRDefault="00860B68" w:rsidP="00860B68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รายได้จากลูกค้า</w:t>
      </w:r>
      <w:r>
        <w:rPr>
          <w:rFonts w:ascii="Angsana New" w:hAnsi="Angsana New"/>
          <w:sz w:val="30"/>
          <w:szCs w:val="30"/>
          <w:lang w:val="en-US"/>
        </w:rPr>
        <w:t xml:space="preserve"> 2 </w:t>
      </w:r>
      <w:r>
        <w:rPr>
          <w:rFonts w:ascii="Angsana New" w:hAnsi="Angsana New"/>
          <w:sz w:val="30"/>
          <w:szCs w:val="30"/>
          <w:cs/>
        </w:rPr>
        <w:t>ราย</w:t>
      </w:r>
      <w:r>
        <w:rPr>
          <w:rFonts w:ascii="Angsana New" w:hAnsi="Angsana New" w:hint="cs"/>
          <w:sz w:val="30"/>
          <w:szCs w:val="30"/>
          <w:cs/>
        </w:rPr>
        <w:t>ข</w:t>
      </w:r>
      <w:r w:rsidRPr="00860B68">
        <w:rPr>
          <w:rFonts w:ascii="Angsana New" w:hAnsi="Angsana New" w:hint="cs"/>
          <w:sz w:val="30"/>
          <w:szCs w:val="30"/>
          <w:cs/>
        </w:rPr>
        <w:t>องบริษัทเป็นเ</w:t>
      </w:r>
      <w:r>
        <w:rPr>
          <w:rFonts w:ascii="Angsana New" w:hAnsi="Angsana New" w:hint="cs"/>
          <w:sz w:val="30"/>
          <w:szCs w:val="30"/>
          <w:cs/>
        </w:rPr>
        <w:t>งิน</w:t>
      </w:r>
      <w:r w:rsidRPr="009A486C">
        <w:rPr>
          <w:rFonts w:ascii="Angsana New" w:hAnsi="Angsana New" w:hint="cs"/>
          <w:sz w:val="30"/>
          <w:szCs w:val="30"/>
          <w:cs/>
        </w:rPr>
        <w:t>ประมาณ</w:t>
      </w:r>
      <w:r w:rsidR="009A486C" w:rsidRPr="009A486C">
        <w:rPr>
          <w:rFonts w:ascii="Angsana New" w:hAnsi="Angsana New"/>
          <w:sz w:val="30"/>
          <w:szCs w:val="30"/>
        </w:rPr>
        <w:t>3,547</w:t>
      </w:r>
      <w:r w:rsidRPr="009A486C">
        <w:rPr>
          <w:rFonts w:ascii="Angsana New" w:hAnsi="Angsana New" w:hint="cs"/>
          <w:sz w:val="30"/>
          <w:szCs w:val="30"/>
          <w:cs/>
        </w:rPr>
        <w:t>ล้านบาท</w:t>
      </w:r>
      <w:r w:rsidRPr="004D6D4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4D6D42">
        <w:rPr>
          <w:rFonts w:ascii="Angsana New" w:hAnsi="Angsana New"/>
          <w:i/>
          <w:iCs/>
          <w:sz w:val="30"/>
          <w:szCs w:val="30"/>
        </w:rPr>
        <w:t>255</w:t>
      </w:r>
      <w:r w:rsidR="009D66B9">
        <w:rPr>
          <w:rFonts w:ascii="Angsana New" w:hAnsi="Angsana New"/>
          <w:i/>
          <w:iCs/>
          <w:sz w:val="30"/>
          <w:szCs w:val="30"/>
        </w:rPr>
        <w:t>8</w:t>
      </w:r>
      <w:r w:rsidRPr="004D6D42">
        <w:rPr>
          <w:rFonts w:ascii="Angsana New" w:hAnsi="Angsana New"/>
          <w:i/>
          <w:iCs/>
          <w:sz w:val="30"/>
          <w:szCs w:val="30"/>
        </w:rPr>
        <w:t xml:space="preserve">: </w:t>
      </w:r>
      <w:r w:rsidR="009D66B9">
        <w:rPr>
          <w:rFonts w:ascii="Angsana New" w:hAnsi="Angsana New"/>
          <w:i/>
          <w:iCs/>
          <w:sz w:val="30"/>
          <w:szCs w:val="30"/>
        </w:rPr>
        <w:t>1,731</w:t>
      </w:r>
      <w:r w:rsidRPr="004D6D42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4D6D42">
        <w:rPr>
          <w:rFonts w:ascii="Angsana New" w:hAnsi="Angsana New" w:hint="cs"/>
          <w:sz w:val="30"/>
          <w:szCs w:val="30"/>
          <w:cs/>
        </w:rPr>
        <w:t>จากรา</w:t>
      </w:r>
      <w:r>
        <w:rPr>
          <w:rFonts w:ascii="Angsana New" w:hAnsi="Angsana New" w:hint="cs"/>
          <w:sz w:val="30"/>
          <w:szCs w:val="30"/>
          <w:cs/>
        </w:rPr>
        <w:t>ยได้รวมของบริษัท</w:t>
      </w:r>
    </w:p>
    <w:p w:rsidR="00860B68" w:rsidRDefault="00860B68" w:rsidP="00AA5767">
      <w:pPr>
        <w:pStyle w:val="Bo-C1Content"/>
        <w:rPr>
          <w:rFonts w:eastAsia="Calibri"/>
        </w:rPr>
      </w:pPr>
    </w:p>
    <w:p w:rsidR="00C21040" w:rsidRDefault="00C21040" w:rsidP="00E26845">
      <w:pPr>
        <w:pStyle w:val="Bo-Blankline"/>
        <w:rPr>
          <w:cs/>
        </w:rPr>
      </w:pPr>
    </w:p>
    <w:p w:rsidR="00E26D00" w:rsidRPr="00DA6F99" w:rsidRDefault="00C21040" w:rsidP="007D10DB">
      <w:pPr>
        <w:pStyle w:val="Caption"/>
        <w:ind w:left="567" w:hanging="567"/>
      </w:pPr>
      <w:r>
        <w:rPr>
          <w:cs/>
        </w:rPr>
        <w:br w:type="page"/>
      </w:r>
      <w:r w:rsidR="00E26D00" w:rsidRPr="00DA6F99">
        <w:rPr>
          <w:rFonts w:hint="cs"/>
          <w:cs/>
        </w:rPr>
        <w:t>รายได้จากการลงทุน</w:t>
      </w:r>
    </w:p>
    <w:p w:rsidR="00E26D00" w:rsidRPr="007B5AED" w:rsidRDefault="00E26D00" w:rsidP="00E26D00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90" w:type="dxa"/>
        <w:tblInd w:w="558" w:type="dxa"/>
        <w:tblLook w:val="04A0"/>
      </w:tblPr>
      <w:tblGrid>
        <w:gridCol w:w="2733"/>
        <w:gridCol w:w="880"/>
        <w:gridCol w:w="599"/>
        <w:gridCol w:w="360"/>
        <w:gridCol w:w="990"/>
        <w:gridCol w:w="360"/>
        <w:gridCol w:w="1440"/>
        <w:gridCol w:w="270"/>
        <w:gridCol w:w="1458"/>
      </w:tblGrid>
      <w:tr w:rsidR="00C84D49" w:rsidRPr="003A3233" w:rsidTr="00F936AE">
        <w:tc>
          <w:tcPr>
            <w:tcW w:w="2733" w:type="dxa"/>
          </w:tcPr>
          <w:p w:rsidR="00C84D49" w:rsidRPr="003A3233" w:rsidRDefault="00C84D49" w:rsidP="00C84D4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dxa"/>
          </w:tcPr>
          <w:p w:rsidR="00C84D49" w:rsidRPr="00674F77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84D49" w:rsidRPr="003A3233" w:rsidRDefault="00C84D49" w:rsidP="00C84D4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84D49" w:rsidRPr="00C84D49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96176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  <w:tc>
          <w:tcPr>
            <w:tcW w:w="270" w:type="dxa"/>
          </w:tcPr>
          <w:p w:rsidR="00C84D49" w:rsidRPr="003A3233" w:rsidRDefault="00C84D49" w:rsidP="00C84D4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4D49" w:rsidRPr="003A3233" w:rsidTr="00F936AE">
        <w:tc>
          <w:tcPr>
            <w:tcW w:w="2733" w:type="dxa"/>
          </w:tcPr>
          <w:p w:rsidR="00C84D49" w:rsidRPr="003A3233" w:rsidRDefault="00C84D49" w:rsidP="00C84D4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dxa"/>
          </w:tcPr>
          <w:p w:rsidR="00C84D49" w:rsidRPr="00674F77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84D49" w:rsidRPr="003A3233" w:rsidRDefault="00C84D49" w:rsidP="00C84D4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4D49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4D49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C84D49" w:rsidRPr="003A3233" w:rsidRDefault="00C84D49" w:rsidP="00C84D4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C84D49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C84D49" w:rsidRPr="003A3233" w:rsidTr="00F936AE">
        <w:tc>
          <w:tcPr>
            <w:tcW w:w="2733" w:type="dxa"/>
          </w:tcPr>
          <w:p w:rsidR="00C84D49" w:rsidRPr="003A3233" w:rsidRDefault="00C84D49" w:rsidP="00C84D49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:rsidR="00C84D49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C84D49" w:rsidRPr="003A3233" w:rsidRDefault="00C84D49" w:rsidP="00C84D4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4D49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84D49" w:rsidRPr="003A3233" w:rsidTr="00F936AE">
        <w:tc>
          <w:tcPr>
            <w:tcW w:w="2733" w:type="dxa"/>
          </w:tcPr>
          <w:p w:rsidR="00C84D49" w:rsidRPr="00E85D43" w:rsidRDefault="00C84D49" w:rsidP="00C84D4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5D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8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dxa"/>
          </w:tcPr>
          <w:p w:rsidR="00C84D49" w:rsidRPr="003A3233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4D49" w:rsidRPr="003A3233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:rsidR="00C84D49" w:rsidRPr="003A3233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D49" w:rsidRPr="003A3233" w:rsidTr="00F936AE">
        <w:tc>
          <w:tcPr>
            <w:tcW w:w="2733" w:type="dxa"/>
          </w:tcPr>
          <w:p w:rsidR="00C84D49" w:rsidRPr="003A3233" w:rsidRDefault="00C84D49" w:rsidP="00C84D4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052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8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dxa"/>
            <w:vAlign w:val="center"/>
          </w:tcPr>
          <w:p w:rsidR="00C84D49" w:rsidRPr="007667F9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36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84D49" w:rsidRPr="007667F9" w:rsidRDefault="00A21AE3" w:rsidP="00A21AE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:rsidR="00C84D49" w:rsidRPr="007667F9" w:rsidRDefault="00C84D49" w:rsidP="00616F2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4,003</w:t>
            </w:r>
          </w:p>
        </w:tc>
      </w:tr>
      <w:tr w:rsidR="00C84D49" w:rsidRPr="003A3233" w:rsidTr="00F936AE">
        <w:tc>
          <w:tcPr>
            <w:tcW w:w="2733" w:type="dxa"/>
          </w:tcPr>
          <w:p w:rsidR="00C84D49" w:rsidRPr="003A3233" w:rsidRDefault="00C84D49" w:rsidP="00C84D4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dxa"/>
          </w:tcPr>
          <w:p w:rsidR="00C84D49" w:rsidRPr="005C06AA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84D49" w:rsidRPr="005C06AA" w:rsidRDefault="00A21AE3" w:rsidP="00A21AE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C84D49" w:rsidRPr="005C06AA" w:rsidRDefault="00C84D49" w:rsidP="00616F2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06AA">
              <w:rPr>
                <w:rFonts w:ascii="Angsana New" w:hAnsi="Angsana New"/>
                <w:b/>
                <w:bCs/>
                <w:sz w:val="30"/>
                <w:szCs w:val="30"/>
              </w:rPr>
              <w:t>4,003</w:t>
            </w:r>
          </w:p>
        </w:tc>
      </w:tr>
      <w:tr w:rsidR="00C84D49" w:rsidRPr="003A3233" w:rsidTr="00F936AE">
        <w:tc>
          <w:tcPr>
            <w:tcW w:w="2733" w:type="dxa"/>
          </w:tcPr>
          <w:p w:rsidR="00C84D49" w:rsidRPr="00E85D43" w:rsidRDefault="00C84D49" w:rsidP="00C84D4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</w:t>
            </w:r>
            <w:r w:rsidRPr="00E85D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</w:t>
            </w:r>
          </w:p>
        </w:tc>
        <w:tc>
          <w:tcPr>
            <w:tcW w:w="88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dxa"/>
          </w:tcPr>
          <w:p w:rsidR="00C84D49" w:rsidRPr="003A3233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C84D49" w:rsidRPr="003A3233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84D49" w:rsidRPr="003A3233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:rsidR="00C84D49" w:rsidRPr="003A3233" w:rsidRDefault="00C84D49" w:rsidP="00616F2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D49" w:rsidRPr="003A3233" w:rsidTr="00F936AE">
        <w:tc>
          <w:tcPr>
            <w:tcW w:w="2733" w:type="dxa"/>
            <w:shd w:val="clear" w:color="auto" w:fill="auto"/>
          </w:tcPr>
          <w:p w:rsidR="00C84D49" w:rsidRPr="00EB14F2" w:rsidRDefault="00C84D49" w:rsidP="00C84D4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14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C84D49" w:rsidRPr="00EB14F2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dxa"/>
            <w:shd w:val="clear" w:color="auto" w:fill="auto"/>
          </w:tcPr>
          <w:p w:rsidR="00C84D49" w:rsidRPr="00EB14F2" w:rsidRDefault="00C84D49" w:rsidP="00C84D49">
            <w:pPr>
              <w:tabs>
                <w:tab w:val="decimal" w:pos="527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C84D49" w:rsidRPr="00EB14F2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84D49" w:rsidRPr="00EB14F2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C84D49" w:rsidRPr="00EB14F2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84D49" w:rsidRPr="00EB14F2" w:rsidRDefault="00A21AE3" w:rsidP="00A21AE3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84D49" w:rsidRPr="00EB14F2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:rsidR="00C84D49" w:rsidRPr="00EB14F2" w:rsidRDefault="00C84D49" w:rsidP="00616F2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14F2">
              <w:rPr>
                <w:rFonts w:ascii="Angsana New" w:hAnsi="Angsana New"/>
                <w:sz w:val="30"/>
                <w:szCs w:val="30"/>
              </w:rPr>
              <w:t>15,714</w:t>
            </w:r>
          </w:p>
        </w:tc>
      </w:tr>
      <w:tr w:rsidR="00C84D49" w:rsidRPr="003A3233" w:rsidTr="00F936AE">
        <w:tc>
          <w:tcPr>
            <w:tcW w:w="2733" w:type="dxa"/>
          </w:tcPr>
          <w:p w:rsidR="00C84D49" w:rsidRDefault="00C84D49" w:rsidP="00C84D4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233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3A323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80" w:type="dxa"/>
            <w:vAlign w:val="center"/>
          </w:tcPr>
          <w:p w:rsidR="00C84D49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" w:type="dxa"/>
          </w:tcPr>
          <w:p w:rsidR="00C84D49" w:rsidRPr="003A3233" w:rsidRDefault="00C84D49" w:rsidP="00C84D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4D49" w:rsidRPr="0024052F" w:rsidRDefault="00C84D49" w:rsidP="00C84D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84D49" w:rsidRPr="00A21AE3" w:rsidRDefault="00A21AE3" w:rsidP="00616F2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27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C84D49" w:rsidRPr="00953717" w:rsidRDefault="00C84D49" w:rsidP="00616F2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color w:val="FFFFFF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  <w:r w:rsidRPr="00953717">
              <w:rPr>
                <w:rFonts w:ascii="Angsana New" w:hAnsi="Angsana New"/>
                <w:color w:val="FFFFFF"/>
                <w:sz w:val="30"/>
                <w:szCs w:val="30"/>
                <w:lang w:val="en-US"/>
              </w:rPr>
              <w:t>...</w:t>
            </w:r>
          </w:p>
        </w:tc>
      </w:tr>
      <w:tr w:rsidR="00C84D49" w:rsidRPr="003A3233" w:rsidTr="00F936AE">
        <w:tc>
          <w:tcPr>
            <w:tcW w:w="2733" w:type="dxa"/>
          </w:tcPr>
          <w:p w:rsidR="00C84D49" w:rsidRPr="005C06AA" w:rsidRDefault="00C84D49" w:rsidP="00C84D4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0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dxa"/>
          </w:tcPr>
          <w:p w:rsidR="00C84D49" w:rsidRPr="0010272F" w:rsidRDefault="00C84D49" w:rsidP="00C84D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C84D49" w:rsidRPr="003A3233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4D49" w:rsidRPr="0024052F" w:rsidRDefault="00C84D49" w:rsidP="00C84D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84D49" w:rsidRPr="00A21AE3" w:rsidRDefault="00A21AE3" w:rsidP="00616F2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1A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</w:t>
            </w:r>
          </w:p>
        </w:tc>
        <w:tc>
          <w:tcPr>
            <w:tcW w:w="270" w:type="dxa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C84D49" w:rsidRPr="0095232C" w:rsidRDefault="00C84D49" w:rsidP="00616F2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16,390</w:t>
            </w:r>
          </w:p>
        </w:tc>
      </w:tr>
      <w:tr w:rsidR="00C84D49" w:rsidRPr="003A3233" w:rsidTr="00F936AE">
        <w:tc>
          <w:tcPr>
            <w:tcW w:w="2733" w:type="dxa"/>
          </w:tcPr>
          <w:p w:rsidR="00C84D49" w:rsidRPr="003A3233" w:rsidRDefault="00C84D49" w:rsidP="00C84D4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dxa"/>
          </w:tcPr>
          <w:p w:rsidR="00C84D49" w:rsidRPr="00935DC6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C84D49" w:rsidRPr="00935DC6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C84D49" w:rsidRPr="003A3233" w:rsidRDefault="00C84D49" w:rsidP="00C84D49">
            <w:pPr>
              <w:tabs>
                <w:tab w:val="decimal" w:pos="88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84D49" w:rsidRPr="003A3233" w:rsidRDefault="00C84D49" w:rsidP="00616F2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:rsidR="00C84D49" w:rsidRPr="0024052F" w:rsidRDefault="00C84D49" w:rsidP="00616F2E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4D49" w:rsidRPr="003A3233" w:rsidTr="00F936AE">
        <w:tc>
          <w:tcPr>
            <w:tcW w:w="3613" w:type="dxa"/>
            <w:gridSpan w:val="2"/>
          </w:tcPr>
          <w:p w:rsidR="00C84D49" w:rsidRPr="00047E9C" w:rsidRDefault="00C84D49" w:rsidP="00C84D4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รายได้ค่าเช่าอื่น ๆ</w:t>
            </w:r>
          </w:p>
        </w:tc>
        <w:tc>
          <w:tcPr>
            <w:tcW w:w="599" w:type="dxa"/>
          </w:tcPr>
          <w:p w:rsidR="00C84D49" w:rsidRPr="003A3233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C84D49" w:rsidRPr="003A3233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84D49" w:rsidRPr="003A3233" w:rsidRDefault="00A21AE3" w:rsidP="00616F2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5,227</w:t>
            </w:r>
          </w:p>
        </w:tc>
        <w:tc>
          <w:tcPr>
            <w:tcW w:w="270" w:type="dxa"/>
            <w:vAlign w:val="center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C84D49" w:rsidRPr="003A3233" w:rsidRDefault="00C84D49" w:rsidP="00616F2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3,659</w:t>
            </w:r>
          </w:p>
        </w:tc>
      </w:tr>
      <w:tr w:rsidR="00C84D49" w:rsidRPr="003A3233" w:rsidTr="00F936AE">
        <w:tc>
          <w:tcPr>
            <w:tcW w:w="2733" w:type="dxa"/>
          </w:tcPr>
          <w:p w:rsidR="00C84D49" w:rsidRPr="003A3233" w:rsidRDefault="00C84D49" w:rsidP="00C84D49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dxa"/>
          </w:tcPr>
          <w:p w:rsidR="00C84D49" w:rsidRPr="000B552D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84D49" w:rsidRPr="007667F9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84D49" w:rsidRPr="00A21AE3" w:rsidRDefault="00A21AE3" w:rsidP="00616F2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AE3">
              <w:rPr>
                <w:rFonts w:ascii="Angsana New" w:hAnsi="Angsana New"/>
                <w:b/>
                <w:bCs/>
                <w:sz w:val="30"/>
                <w:szCs w:val="30"/>
              </w:rPr>
              <w:t>5,227</w:t>
            </w:r>
          </w:p>
        </w:tc>
        <w:tc>
          <w:tcPr>
            <w:tcW w:w="270" w:type="dxa"/>
          </w:tcPr>
          <w:p w:rsidR="00C84D49" w:rsidRPr="003A3233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C84D49" w:rsidRPr="003A3233" w:rsidRDefault="00C84D49" w:rsidP="00616F2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24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3,659</w:t>
            </w:r>
          </w:p>
        </w:tc>
      </w:tr>
      <w:tr w:rsidR="00C84D49" w:rsidRPr="00EA247B" w:rsidTr="00F936AE">
        <w:tc>
          <w:tcPr>
            <w:tcW w:w="2733" w:type="dxa"/>
          </w:tcPr>
          <w:p w:rsidR="00C84D49" w:rsidRPr="003A3233" w:rsidRDefault="00C84D49" w:rsidP="00C84D4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0" w:type="dxa"/>
          </w:tcPr>
          <w:p w:rsidR="00C84D49" w:rsidRPr="003A3233" w:rsidRDefault="00C84D49" w:rsidP="00C84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dxa"/>
          </w:tcPr>
          <w:p w:rsidR="00C84D49" w:rsidRPr="00ED16EF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C84D49" w:rsidRPr="00ED16EF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C84D49" w:rsidRPr="00EA247B" w:rsidRDefault="00C84D49" w:rsidP="00C84D49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C84D49" w:rsidRPr="00EA247B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84D49" w:rsidRPr="00EA247B" w:rsidRDefault="00A21AE3" w:rsidP="00616F2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6,036</w:t>
            </w:r>
          </w:p>
        </w:tc>
        <w:tc>
          <w:tcPr>
            <w:tcW w:w="270" w:type="dxa"/>
          </w:tcPr>
          <w:p w:rsidR="00C84D49" w:rsidRPr="00EA247B" w:rsidRDefault="00C84D49" w:rsidP="00C84D4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:rsidR="00C84D49" w:rsidRPr="00EA247B" w:rsidRDefault="00C84D49" w:rsidP="00616F2E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4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24,052</w:t>
            </w:r>
          </w:p>
        </w:tc>
      </w:tr>
    </w:tbl>
    <w:p w:rsidR="0096176A" w:rsidRDefault="0096176A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:rsidR="007727C5" w:rsidRPr="00F91F19" w:rsidRDefault="007727C5" w:rsidP="007D10DB">
      <w:pPr>
        <w:pStyle w:val="Caption"/>
        <w:ind w:left="567" w:hanging="567"/>
      </w:pPr>
      <w:r>
        <w:rPr>
          <w:rFonts w:hint="cs"/>
          <w:cs/>
        </w:rPr>
        <w:t>รายได้</w:t>
      </w:r>
      <w:r w:rsidR="00D403FC">
        <w:rPr>
          <w:rFonts w:hint="cs"/>
          <w:cs/>
        </w:rPr>
        <w:t>อื่น</w:t>
      </w:r>
    </w:p>
    <w:p w:rsidR="007727C5" w:rsidRDefault="007727C5" w:rsidP="00B213EB">
      <w:pPr>
        <w:pStyle w:val="Bo-Blankline"/>
        <w:rPr>
          <w:lang w:val="en-US"/>
        </w:rPr>
      </w:pPr>
    </w:p>
    <w:tbl>
      <w:tblPr>
        <w:tblW w:w="9090" w:type="dxa"/>
        <w:tblInd w:w="558" w:type="dxa"/>
        <w:tblLook w:val="04A0"/>
      </w:tblPr>
      <w:tblGrid>
        <w:gridCol w:w="4752"/>
        <w:gridCol w:w="810"/>
        <w:gridCol w:w="360"/>
        <w:gridCol w:w="1440"/>
        <w:gridCol w:w="270"/>
        <w:gridCol w:w="1458"/>
      </w:tblGrid>
      <w:tr w:rsidR="0096176A" w:rsidRPr="003A3233" w:rsidTr="00F936AE">
        <w:tc>
          <w:tcPr>
            <w:tcW w:w="475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6176A" w:rsidRPr="00C84D49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31770" w:rsidRPr="003A3233" w:rsidTr="00434223">
        <w:tc>
          <w:tcPr>
            <w:tcW w:w="4752" w:type="dxa"/>
          </w:tcPr>
          <w:p w:rsidR="00331770" w:rsidRPr="003A3233" w:rsidRDefault="00331770" w:rsidP="004342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รายได้ค่าไอน้ำ</w:t>
            </w:r>
          </w:p>
        </w:tc>
        <w:tc>
          <w:tcPr>
            <w:tcW w:w="810" w:type="dxa"/>
          </w:tcPr>
          <w:p w:rsidR="00331770" w:rsidRPr="003A3233" w:rsidRDefault="00331770" w:rsidP="004342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331770" w:rsidRPr="003A3233" w:rsidRDefault="00331770" w:rsidP="0043422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31770" w:rsidRPr="005C06AA" w:rsidRDefault="00331770" w:rsidP="00434223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10,694</w:t>
            </w:r>
          </w:p>
        </w:tc>
        <w:tc>
          <w:tcPr>
            <w:tcW w:w="270" w:type="dxa"/>
          </w:tcPr>
          <w:p w:rsidR="00331770" w:rsidRPr="003A3233" w:rsidRDefault="00331770" w:rsidP="0043422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:rsidR="00331770" w:rsidRPr="005C06AA" w:rsidRDefault="00331770" w:rsidP="00434223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765">
              <w:rPr>
                <w:rFonts w:ascii="Angsana New" w:hAnsi="Angsana New"/>
                <w:sz w:val="30"/>
                <w:szCs w:val="30"/>
                <w:lang w:val="en-US"/>
              </w:rPr>
              <w:t>12,702</w:t>
            </w:r>
          </w:p>
        </w:tc>
      </w:tr>
      <w:tr w:rsidR="00331770" w:rsidRPr="003A3233" w:rsidTr="00434223">
        <w:tc>
          <w:tcPr>
            <w:tcW w:w="4752" w:type="dxa"/>
          </w:tcPr>
          <w:p w:rsidR="00331770" w:rsidRDefault="00A01500" w:rsidP="0033177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331770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810" w:type="dxa"/>
          </w:tcPr>
          <w:p w:rsidR="00331770" w:rsidRPr="003A3233" w:rsidRDefault="00331770" w:rsidP="003317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331770" w:rsidRPr="003A3233" w:rsidRDefault="00331770" w:rsidP="0033177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31770" w:rsidRDefault="00331770" w:rsidP="00331770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10,551</w:t>
            </w:r>
          </w:p>
        </w:tc>
        <w:tc>
          <w:tcPr>
            <w:tcW w:w="270" w:type="dxa"/>
          </w:tcPr>
          <w:p w:rsidR="00331770" w:rsidRPr="003A3233" w:rsidRDefault="00331770" w:rsidP="0033177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:rsidR="00331770" w:rsidRPr="000D1765" w:rsidRDefault="00331770" w:rsidP="00331770">
            <w:pPr>
              <w:tabs>
                <w:tab w:val="decimal" w:pos="63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1770" w:rsidRPr="003A3233" w:rsidTr="00F936AE">
        <w:tc>
          <w:tcPr>
            <w:tcW w:w="4752" w:type="dxa"/>
          </w:tcPr>
          <w:p w:rsidR="00331770" w:rsidRPr="003A3233" w:rsidRDefault="00331770" w:rsidP="0033177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กำไรจากการขายหุ้นของบริษัทใหญ่ที่ถือไว้เพื่อบริจาค</w:t>
            </w:r>
          </w:p>
        </w:tc>
        <w:tc>
          <w:tcPr>
            <w:tcW w:w="810" w:type="dxa"/>
            <w:vAlign w:val="center"/>
          </w:tcPr>
          <w:p w:rsidR="00331770" w:rsidRPr="003A3233" w:rsidRDefault="00331770" w:rsidP="003317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331770" w:rsidRPr="003A3233" w:rsidRDefault="00331770" w:rsidP="003317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31770" w:rsidRPr="009A486C" w:rsidRDefault="00331770" w:rsidP="0033177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331770" w:rsidRPr="003A3233" w:rsidRDefault="00331770" w:rsidP="003317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331770" w:rsidRPr="007667F9" w:rsidRDefault="00331770" w:rsidP="0033177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82,752</w:t>
            </w:r>
          </w:p>
        </w:tc>
      </w:tr>
      <w:tr w:rsidR="00331770" w:rsidRPr="003A3233" w:rsidTr="00F936AE">
        <w:tc>
          <w:tcPr>
            <w:tcW w:w="4752" w:type="dxa"/>
          </w:tcPr>
          <w:p w:rsidR="00331770" w:rsidRPr="00E85D43" w:rsidRDefault="00331770" w:rsidP="0033177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1765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  <w:vAlign w:val="center"/>
          </w:tcPr>
          <w:p w:rsidR="00331770" w:rsidRPr="003A3233" w:rsidRDefault="00331770" w:rsidP="0033177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331770" w:rsidRPr="003A3233" w:rsidRDefault="00331770" w:rsidP="003317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31770" w:rsidRPr="00331770" w:rsidRDefault="00331770" w:rsidP="00331770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12,717</w:t>
            </w:r>
          </w:p>
        </w:tc>
        <w:tc>
          <w:tcPr>
            <w:tcW w:w="270" w:type="dxa"/>
            <w:vAlign w:val="center"/>
          </w:tcPr>
          <w:p w:rsidR="00331770" w:rsidRPr="003A3233" w:rsidRDefault="00331770" w:rsidP="003317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331770" w:rsidRPr="003A3233" w:rsidRDefault="00331770" w:rsidP="0033177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45,954</w:t>
            </w:r>
          </w:p>
        </w:tc>
      </w:tr>
      <w:tr w:rsidR="00331770" w:rsidRPr="00EB14F2" w:rsidTr="00F936AE">
        <w:tc>
          <w:tcPr>
            <w:tcW w:w="4752" w:type="dxa"/>
            <w:shd w:val="clear" w:color="auto" w:fill="auto"/>
          </w:tcPr>
          <w:p w:rsidR="00331770" w:rsidRPr="00EB14F2" w:rsidRDefault="00331770" w:rsidP="0033177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17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331770" w:rsidRPr="00EB14F2" w:rsidRDefault="00331770" w:rsidP="003317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331770" w:rsidRPr="00EB14F2" w:rsidRDefault="00331770" w:rsidP="003317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1770" w:rsidRPr="009A486C" w:rsidRDefault="00331770" w:rsidP="00331770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331770" w:rsidRPr="00EB14F2" w:rsidRDefault="00331770" w:rsidP="003317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1770" w:rsidRPr="00EB14F2" w:rsidRDefault="00331770" w:rsidP="0033177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</w:tr>
    </w:tbl>
    <w:p w:rsidR="00583ACF" w:rsidRPr="00DA6F99" w:rsidRDefault="00EA3B2E" w:rsidP="007D10DB">
      <w:pPr>
        <w:pStyle w:val="Caption"/>
        <w:ind w:left="567" w:hanging="567"/>
      </w:pPr>
      <w:r w:rsidRPr="00DA6F99">
        <w:rPr>
          <w:rFonts w:hint="cs"/>
          <w:cs/>
        </w:rPr>
        <w:t>ค่าใช้จ่ายในการขาย</w:t>
      </w:r>
    </w:p>
    <w:p w:rsidR="00583ACF" w:rsidRDefault="00583ACF" w:rsidP="00B213EB">
      <w:pPr>
        <w:pStyle w:val="Bo-Blankline"/>
        <w:rPr>
          <w:lang w:val="en-US"/>
        </w:rPr>
      </w:pPr>
    </w:p>
    <w:tbl>
      <w:tblPr>
        <w:tblW w:w="9000" w:type="dxa"/>
        <w:tblInd w:w="558" w:type="dxa"/>
        <w:tblLook w:val="04A0"/>
      </w:tblPr>
      <w:tblGrid>
        <w:gridCol w:w="4482"/>
        <w:gridCol w:w="990"/>
        <w:gridCol w:w="360"/>
        <w:gridCol w:w="1440"/>
        <w:gridCol w:w="270"/>
        <w:gridCol w:w="1458"/>
      </w:tblGrid>
      <w:tr w:rsidR="0096176A" w:rsidRPr="003A3233" w:rsidTr="00F936AE">
        <w:tc>
          <w:tcPr>
            <w:tcW w:w="448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6176A" w:rsidRPr="00C84D49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Pr="00E85D43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99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054B71" w:rsidP="00054B71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3A3233" w:rsidRDefault="0096176A" w:rsidP="004B66A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26,125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Pr="003A3233" w:rsidRDefault="0096176A" w:rsidP="0096176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96176A" w:rsidRPr="007667F9" w:rsidRDefault="00054B71" w:rsidP="00666B3E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66B3E">
              <w:rPr>
                <w:rFonts w:ascii="Angsana New" w:hAnsi="Angsana New"/>
                <w:sz w:val="30"/>
                <w:szCs w:val="30"/>
                <w:lang w:val="en-US"/>
              </w:rPr>
              <w:t>2,415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7667F9" w:rsidRDefault="0096176A" w:rsidP="0096176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14,176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Pr="003A3233" w:rsidRDefault="0096176A" w:rsidP="0096176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90" w:type="dxa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054B71" w:rsidRDefault="00054B71" w:rsidP="00054B71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4B71">
              <w:rPr>
                <w:rFonts w:ascii="Angsana New" w:hAnsi="Angsana New"/>
                <w:sz w:val="30"/>
                <w:szCs w:val="30"/>
              </w:rPr>
              <w:t>9,899</w:t>
            </w:r>
          </w:p>
        </w:tc>
        <w:tc>
          <w:tcPr>
            <w:tcW w:w="270" w:type="dxa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5C06AA" w:rsidRDefault="0096176A" w:rsidP="0096176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9,805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Default="0096176A" w:rsidP="0096176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3B2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054B71" w:rsidRDefault="00054B71" w:rsidP="00054B71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4B71">
              <w:rPr>
                <w:rFonts w:ascii="Angsana New" w:hAnsi="Angsana New"/>
                <w:sz w:val="30"/>
                <w:szCs w:val="30"/>
              </w:rPr>
              <w:t>5,942</w:t>
            </w:r>
          </w:p>
        </w:tc>
        <w:tc>
          <w:tcPr>
            <w:tcW w:w="270" w:type="dxa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0D1765" w:rsidRDefault="0096176A" w:rsidP="0096176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6,302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Default="0096176A" w:rsidP="0096176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A3B2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666B3E" w:rsidRDefault="00666B3E" w:rsidP="00054B71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10,937</w:t>
            </w:r>
          </w:p>
        </w:tc>
        <w:tc>
          <w:tcPr>
            <w:tcW w:w="270" w:type="dxa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0D1765" w:rsidRDefault="0096176A" w:rsidP="0096176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12,526</w:t>
            </w:r>
          </w:p>
        </w:tc>
      </w:tr>
      <w:tr w:rsidR="0096176A" w:rsidRPr="00EB14F2" w:rsidTr="00F936AE">
        <w:tc>
          <w:tcPr>
            <w:tcW w:w="4482" w:type="dxa"/>
            <w:shd w:val="clear" w:color="auto" w:fill="auto"/>
          </w:tcPr>
          <w:p w:rsidR="0096176A" w:rsidRPr="00EB14F2" w:rsidRDefault="0096176A" w:rsidP="0096176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17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6176A" w:rsidRPr="00EB14F2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96176A" w:rsidRPr="00EB14F2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176A" w:rsidRPr="00054B71" w:rsidRDefault="00054B71" w:rsidP="00054B71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4B71">
              <w:rPr>
                <w:rFonts w:ascii="Angsana New" w:hAnsi="Angsana New"/>
                <w:b/>
                <w:bCs/>
                <w:sz w:val="30"/>
                <w:szCs w:val="30"/>
              </w:rPr>
              <w:t>65,025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6176A" w:rsidRPr="00EB14F2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176A" w:rsidRPr="00EB14F2" w:rsidRDefault="0096176A" w:rsidP="0096176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68,934</w:t>
            </w:r>
          </w:p>
        </w:tc>
      </w:tr>
    </w:tbl>
    <w:p w:rsidR="0096176A" w:rsidRDefault="0096176A">
      <w:pPr>
        <w:spacing w:line="240" w:lineRule="auto"/>
        <w:rPr>
          <w:rFonts w:ascii="Angsana New" w:hAnsi="Angsana New"/>
          <w:sz w:val="20"/>
          <w:szCs w:val="20"/>
          <w:cs/>
          <w:lang/>
        </w:rPr>
      </w:pPr>
    </w:p>
    <w:p w:rsidR="00757C00" w:rsidRDefault="00757C00" w:rsidP="007D10DB">
      <w:pPr>
        <w:pStyle w:val="Caption"/>
        <w:ind w:left="567" w:hanging="567"/>
      </w:pPr>
      <w:r w:rsidRPr="00DA6F99">
        <w:rPr>
          <w:rFonts w:hint="cs"/>
          <w:cs/>
        </w:rPr>
        <w:t>ค่าใช้จ่ายในการบริหาร</w:t>
      </w:r>
    </w:p>
    <w:p w:rsidR="00CA0314" w:rsidRDefault="00CA0314" w:rsidP="00637944">
      <w:pPr>
        <w:pStyle w:val="Bo-Blankline"/>
        <w:rPr>
          <w:lang w:val="en-US"/>
        </w:rPr>
      </w:pPr>
    </w:p>
    <w:tbl>
      <w:tblPr>
        <w:tblW w:w="9000" w:type="dxa"/>
        <w:tblInd w:w="558" w:type="dxa"/>
        <w:tblLook w:val="04A0"/>
      </w:tblPr>
      <w:tblGrid>
        <w:gridCol w:w="4482"/>
        <w:gridCol w:w="990"/>
        <w:gridCol w:w="360"/>
        <w:gridCol w:w="1440"/>
        <w:gridCol w:w="270"/>
        <w:gridCol w:w="1458"/>
      </w:tblGrid>
      <w:tr w:rsidR="0096176A" w:rsidRPr="003A3233" w:rsidTr="00F936AE">
        <w:tc>
          <w:tcPr>
            <w:tcW w:w="448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6176A" w:rsidRPr="003A3233" w:rsidRDefault="0096176A" w:rsidP="00F936AE">
            <w:pPr>
              <w:spacing w:line="240" w:lineRule="atLeast"/>
              <w:ind w:left="-108" w:right="-115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6176A" w:rsidRPr="00C84D49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Pr="00E85D43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99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5177B2" w:rsidP="00036C98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50,019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3A3233" w:rsidRDefault="0096176A" w:rsidP="00E849B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15,704</w:t>
            </w:r>
          </w:p>
        </w:tc>
      </w:tr>
      <w:tr w:rsidR="00666B3E" w:rsidRPr="003A3233" w:rsidTr="00F936AE">
        <w:tc>
          <w:tcPr>
            <w:tcW w:w="4482" w:type="dxa"/>
          </w:tcPr>
          <w:p w:rsidR="00666B3E" w:rsidRDefault="00666B3E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990" w:type="dxa"/>
            <w:vAlign w:val="center"/>
          </w:tcPr>
          <w:p w:rsidR="00666B3E" w:rsidRPr="003A3233" w:rsidRDefault="00666B3E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666B3E" w:rsidRPr="003A3233" w:rsidRDefault="00666B3E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666B3E" w:rsidRDefault="00666B3E" w:rsidP="00036C98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35,412</w:t>
            </w:r>
          </w:p>
        </w:tc>
        <w:tc>
          <w:tcPr>
            <w:tcW w:w="270" w:type="dxa"/>
            <w:vAlign w:val="center"/>
          </w:tcPr>
          <w:p w:rsidR="00666B3E" w:rsidRPr="003A3233" w:rsidRDefault="00666B3E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666B3E" w:rsidRDefault="00666B3E" w:rsidP="00666B3E">
            <w:pPr>
              <w:tabs>
                <w:tab w:val="decimal" w:pos="72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Pr="003A3233" w:rsidRDefault="0096176A" w:rsidP="0096176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ค่าเบี้ยประกันภัย</w:t>
            </w:r>
          </w:p>
        </w:tc>
        <w:tc>
          <w:tcPr>
            <w:tcW w:w="99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96176A" w:rsidRPr="007667F9" w:rsidRDefault="005177B2" w:rsidP="00036C98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</w:t>
            </w:r>
            <w:r w:rsidR="00666B3E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7667F9" w:rsidRDefault="0096176A" w:rsidP="0096176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,113</w:t>
            </w:r>
          </w:p>
        </w:tc>
      </w:tr>
      <w:tr w:rsidR="00DF5910" w:rsidRPr="003A3233" w:rsidTr="00434223">
        <w:tc>
          <w:tcPr>
            <w:tcW w:w="4482" w:type="dxa"/>
          </w:tcPr>
          <w:p w:rsidR="00DF5910" w:rsidRDefault="00DF5910" w:rsidP="0043422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</w:t>
            </w:r>
          </w:p>
        </w:tc>
        <w:tc>
          <w:tcPr>
            <w:tcW w:w="990" w:type="dxa"/>
            <w:vAlign w:val="center"/>
          </w:tcPr>
          <w:p w:rsidR="00DF5910" w:rsidRPr="003A3233" w:rsidRDefault="00DF5910" w:rsidP="0043422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DF5910" w:rsidRPr="003A3233" w:rsidRDefault="00DF5910" w:rsidP="004342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DF5910" w:rsidRDefault="00DF5910" w:rsidP="00036C98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5,133</w:t>
            </w:r>
          </w:p>
        </w:tc>
        <w:tc>
          <w:tcPr>
            <w:tcW w:w="270" w:type="dxa"/>
            <w:vAlign w:val="center"/>
          </w:tcPr>
          <w:p w:rsidR="00DF5910" w:rsidRPr="003A3233" w:rsidRDefault="00DF5910" w:rsidP="004342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DF5910" w:rsidRDefault="00DF5910" w:rsidP="00434223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579</w:t>
            </w:r>
          </w:p>
        </w:tc>
      </w:tr>
      <w:tr w:rsidR="00DF5910" w:rsidRPr="003A3233" w:rsidTr="00F936AE">
        <w:tc>
          <w:tcPr>
            <w:tcW w:w="4482" w:type="dxa"/>
          </w:tcPr>
          <w:p w:rsidR="00DF5910" w:rsidRDefault="00DF5910" w:rsidP="0096176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990" w:type="dxa"/>
            <w:vAlign w:val="center"/>
          </w:tcPr>
          <w:p w:rsidR="00DF5910" w:rsidRPr="003A3233" w:rsidRDefault="00DF5910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DF5910" w:rsidRPr="003A3233" w:rsidRDefault="00DF5910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DF5910" w:rsidRDefault="00DF5910" w:rsidP="00036C98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4,435</w:t>
            </w:r>
          </w:p>
        </w:tc>
        <w:tc>
          <w:tcPr>
            <w:tcW w:w="270" w:type="dxa"/>
            <w:vAlign w:val="center"/>
          </w:tcPr>
          <w:p w:rsidR="00DF5910" w:rsidRPr="003A3233" w:rsidRDefault="00DF5910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DF5910" w:rsidRDefault="00DF5910" w:rsidP="0096176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954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Pr="003A3233" w:rsidRDefault="0096176A" w:rsidP="0096176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C0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5177B2" w:rsidRDefault="005177B2" w:rsidP="00036C98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77B2">
              <w:rPr>
                <w:rFonts w:ascii="Angsana New" w:hAnsi="Angsana New"/>
                <w:sz w:val="30"/>
                <w:szCs w:val="30"/>
              </w:rPr>
              <w:t>3,975</w:t>
            </w:r>
          </w:p>
        </w:tc>
        <w:tc>
          <w:tcPr>
            <w:tcW w:w="270" w:type="dxa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5C06AA" w:rsidRDefault="0096176A" w:rsidP="0096176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96176A" w:rsidRPr="003A3233" w:rsidTr="00F936AE">
        <w:tc>
          <w:tcPr>
            <w:tcW w:w="4482" w:type="dxa"/>
          </w:tcPr>
          <w:p w:rsidR="0096176A" w:rsidRDefault="0096176A" w:rsidP="0096176A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7C0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5177B2" w:rsidRDefault="00DF5910" w:rsidP="00036C98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16,150</w:t>
            </w:r>
          </w:p>
        </w:tc>
        <w:tc>
          <w:tcPr>
            <w:tcW w:w="270" w:type="dxa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0D1765" w:rsidRDefault="00DF5910" w:rsidP="0096176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9,777</w:t>
            </w:r>
          </w:p>
        </w:tc>
      </w:tr>
      <w:tr w:rsidR="005177B2" w:rsidRPr="00EB14F2" w:rsidTr="00F936AE">
        <w:tc>
          <w:tcPr>
            <w:tcW w:w="4482" w:type="dxa"/>
            <w:shd w:val="clear" w:color="auto" w:fill="auto"/>
          </w:tcPr>
          <w:p w:rsidR="005177B2" w:rsidRPr="00EB14F2" w:rsidRDefault="005177B2" w:rsidP="005177B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17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177B2" w:rsidRPr="00EB14F2" w:rsidRDefault="005177B2" w:rsidP="005177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177B2" w:rsidRPr="00EB14F2" w:rsidRDefault="005177B2" w:rsidP="005177B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77B2" w:rsidRPr="005177B2" w:rsidRDefault="005177B2" w:rsidP="00036C98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77B2">
              <w:rPr>
                <w:rFonts w:ascii="Angsana New" w:hAnsi="Angsana New"/>
                <w:b/>
                <w:bCs/>
                <w:sz w:val="30"/>
                <w:szCs w:val="30"/>
              </w:rPr>
              <w:t>125,5</w:t>
            </w:r>
            <w:r w:rsidR="00666B3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177B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5177B2" w:rsidRPr="00EB14F2" w:rsidRDefault="005177B2" w:rsidP="005177B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77B2" w:rsidRPr="00EB14F2" w:rsidRDefault="005177B2" w:rsidP="005177B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33,284</w:t>
            </w:r>
          </w:p>
        </w:tc>
      </w:tr>
    </w:tbl>
    <w:p w:rsidR="0021685F" w:rsidRDefault="0021685F" w:rsidP="002453D3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21685F" w:rsidRDefault="0021685F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2453D3" w:rsidRPr="00DA6F99" w:rsidRDefault="002453D3" w:rsidP="007D10DB">
      <w:pPr>
        <w:pStyle w:val="Caption"/>
        <w:ind w:left="567" w:hanging="567"/>
      </w:pPr>
      <w:r w:rsidRPr="00DA6F99">
        <w:rPr>
          <w:cs/>
        </w:rPr>
        <w:t>ค่าใช้จ่ายผลประโยชน์ของพนักงา</w:t>
      </w:r>
      <w:r w:rsidRPr="00DA6F99">
        <w:rPr>
          <w:rFonts w:hint="cs"/>
          <w:cs/>
        </w:rPr>
        <w:t>น</w:t>
      </w:r>
    </w:p>
    <w:p w:rsidR="008C27FA" w:rsidRDefault="008C27FA" w:rsidP="002453D3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00" w:type="dxa"/>
        <w:tblInd w:w="558" w:type="dxa"/>
        <w:tblLayout w:type="fixed"/>
        <w:tblLook w:val="04A0"/>
      </w:tblPr>
      <w:tblGrid>
        <w:gridCol w:w="4752"/>
        <w:gridCol w:w="720"/>
        <w:gridCol w:w="360"/>
        <w:gridCol w:w="1440"/>
        <w:gridCol w:w="270"/>
        <w:gridCol w:w="1458"/>
      </w:tblGrid>
      <w:tr w:rsidR="0096176A" w:rsidRPr="003A3233" w:rsidTr="00F936AE">
        <w:tc>
          <w:tcPr>
            <w:tcW w:w="475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6176A" w:rsidRPr="00C84D49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Pr="00E85D43" w:rsidRDefault="00BD0A98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72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96176A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6176A" w:rsidRPr="003A3233" w:rsidRDefault="0096176A" w:rsidP="00E849BA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A98" w:rsidRPr="003A3233" w:rsidTr="00F936AE">
        <w:tc>
          <w:tcPr>
            <w:tcW w:w="4752" w:type="dxa"/>
          </w:tcPr>
          <w:p w:rsidR="00BD0A98" w:rsidRPr="003A3233" w:rsidRDefault="00BD0A98" w:rsidP="00BD0A9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720" w:type="dxa"/>
            <w:vAlign w:val="center"/>
          </w:tcPr>
          <w:p w:rsidR="00BD0A98" w:rsidRPr="003A3233" w:rsidRDefault="00BD0A98" w:rsidP="00BD0A9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BD0A98" w:rsidRPr="003A3233" w:rsidRDefault="00BD0A98" w:rsidP="00BD0A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BD0A98" w:rsidRPr="007667F9" w:rsidRDefault="00BD0A98" w:rsidP="00BD0A98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,641</w:t>
            </w:r>
          </w:p>
        </w:tc>
        <w:tc>
          <w:tcPr>
            <w:tcW w:w="270" w:type="dxa"/>
            <w:vAlign w:val="center"/>
          </w:tcPr>
          <w:p w:rsidR="00BD0A98" w:rsidRPr="003A3233" w:rsidRDefault="00BD0A98" w:rsidP="00BD0A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BD0A98" w:rsidRPr="007667F9" w:rsidRDefault="00BD0A98" w:rsidP="00BD0A9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D0A98" w:rsidRPr="003A3233" w:rsidTr="00F936AE">
        <w:tc>
          <w:tcPr>
            <w:tcW w:w="5472" w:type="dxa"/>
            <w:gridSpan w:val="2"/>
          </w:tcPr>
          <w:p w:rsidR="00BD0A98" w:rsidRPr="003A3233" w:rsidRDefault="00BD0A98" w:rsidP="00BD0A98">
            <w:pPr>
              <w:spacing w:line="240" w:lineRule="atLeas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ต้นทุนบำเหน็จบำนาญ - โครงการผลประโยชน์ที่กำหนดไว้</w:t>
            </w:r>
          </w:p>
        </w:tc>
        <w:tc>
          <w:tcPr>
            <w:tcW w:w="360" w:type="dxa"/>
            <w:vAlign w:val="center"/>
          </w:tcPr>
          <w:p w:rsidR="00BD0A98" w:rsidRPr="003A3233" w:rsidRDefault="00BD0A98" w:rsidP="00BD0A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BD0A98" w:rsidRPr="007667F9" w:rsidRDefault="00BD0A98" w:rsidP="00BD0A98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  <w:vAlign w:val="center"/>
          </w:tcPr>
          <w:p w:rsidR="00BD0A98" w:rsidRPr="003A3233" w:rsidRDefault="00BD0A98" w:rsidP="00BD0A9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BD0A98" w:rsidRDefault="00BD0A98" w:rsidP="00BD0A9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6BB0" w:rsidRPr="003A3233" w:rsidTr="00F936AE">
        <w:tc>
          <w:tcPr>
            <w:tcW w:w="5472" w:type="dxa"/>
            <w:gridSpan w:val="2"/>
          </w:tcPr>
          <w:p w:rsidR="00926BB0" w:rsidRDefault="00926BB0" w:rsidP="00926BB0">
            <w:pPr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36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26BB0" w:rsidRDefault="00926BB0" w:rsidP="00926BB0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14,240</w:t>
            </w:r>
          </w:p>
        </w:tc>
        <w:tc>
          <w:tcPr>
            <w:tcW w:w="27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926BB0" w:rsidRDefault="00926BB0" w:rsidP="00926BB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6BB0" w:rsidRPr="003A3233" w:rsidTr="00F936AE">
        <w:tc>
          <w:tcPr>
            <w:tcW w:w="4752" w:type="dxa"/>
          </w:tcPr>
          <w:p w:rsidR="00926BB0" w:rsidRDefault="00926BB0" w:rsidP="00926BB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BB0" w:rsidRPr="007667F9" w:rsidRDefault="00926BB0" w:rsidP="00926BB0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32,577</w:t>
            </w:r>
          </w:p>
        </w:tc>
        <w:tc>
          <w:tcPr>
            <w:tcW w:w="27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6BB0" w:rsidRDefault="00926BB0" w:rsidP="00926BB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26BB0" w:rsidRPr="003A3233" w:rsidTr="00F936AE">
        <w:tc>
          <w:tcPr>
            <w:tcW w:w="4752" w:type="dxa"/>
          </w:tcPr>
          <w:p w:rsidR="00926BB0" w:rsidRDefault="00926BB0" w:rsidP="00926BB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26BB0" w:rsidRPr="007667F9" w:rsidRDefault="00926BB0" w:rsidP="00926BB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926BB0" w:rsidRDefault="00926BB0" w:rsidP="00926BB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6BB0" w:rsidRPr="003A3233" w:rsidTr="00F936AE">
        <w:tc>
          <w:tcPr>
            <w:tcW w:w="4752" w:type="dxa"/>
          </w:tcPr>
          <w:p w:rsidR="00926BB0" w:rsidRDefault="00926BB0" w:rsidP="00926BB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72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926BB0" w:rsidRPr="007667F9" w:rsidRDefault="00926BB0" w:rsidP="00926BB0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26BB0" w:rsidRDefault="00926BB0" w:rsidP="00926BB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6BB0" w:rsidRPr="003A3233" w:rsidTr="00F936AE">
        <w:tc>
          <w:tcPr>
            <w:tcW w:w="4752" w:type="dxa"/>
          </w:tcPr>
          <w:p w:rsidR="00926BB0" w:rsidRDefault="00926BB0" w:rsidP="00926BB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72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926BB0" w:rsidRPr="007667F9" w:rsidRDefault="00926BB0" w:rsidP="00926BB0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303,993</w:t>
            </w:r>
          </w:p>
        </w:tc>
        <w:tc>
          <w:tcPr>
            <w:tcW w:w="27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26BB0" w:rsidRDefault="00926BB0" w:rsidP="00926BB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212,477</w:t>
            </w:r>
          </w:p>
        </w:tc>
      </w:tr>
      <w:tr w:rsidR="00926BB0" w:rsidRPr="003A3233" w:rsidTr="00F936AE">
        <w:tc>
          <w:tcPr>
            <w:tcW w:w="5472" w:type="dxa"/>
            <w:gridSpan w:val="2"/>
          </w:tcPr>
          <w:p w:rsidR="00926BB0" w:rsidRPr="003A3233" w:rsidRDefault="00926BB0" w:rsidP="00926BB0">
            <w:pPr>
              <w:spacing w:line="240" w:lineRule="atLeas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ต้นทุนบำเหน็จบำนาญ - โครงการผลประโยชน์ที่กำหนดไว้</w:t>
            </w:r>
          </w:p>
        </w:tc>
        <w:tc>
          <w:tcPr>
            <w:tcW w:w="36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926BB0" w:rsidRPr="007667F9" w:rsidRDefault="00926BB0" w:rsidP="00B31B50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B31B50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27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26BB0" w:rsidRDefault="00926BB0" w:rsidP="00926BB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3,272</w:t>
            </w:r>
          </w:p>
        </w:tc>
      </w:tr>
      <w:tr w:rsidR="00926BB0" w:rsidRPr="003A3233" w:rsidTr="00F936AE">
        <w:tc>
          <w:tcPr>
            <w:tcW w:w="4752" w:type="dxa"/>
          </w:tcPr>
          <w:p w:rsidR="00926BB0" w:rsidRDefault="00926BB0" w:rsidP="00926BB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72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26BB0" w:rsidRPr="007667F9" w:rsidRDefault="00926BB0" w:rsidP="00B31B50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</w:t>
            </w:r>
            <w:r w:rsidR="00B31B50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7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926BB0" w:rsidRDefault="00926BB0" w:rsidP="00926BB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14,014</w:t>
            </w:r>
          </w:p>
        </w:tc>
      </w:tr>
      <w:tr w:rsidR="00926BB0" w:rsidRPr="003A3233" w:rsidTr="00F936AE">
        <w:tc>
          <w:tcPr>
            <w:tcW w:w="4752" w:type="dxa"/>
          </w:tcPr>
          <w:p w:rsidR="00926BB0" w:rsidRPr="00BD0A98" w:rsidRDefault="00926BB0" w:rsidP="00926BB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6BB0" w:rsidRPr="007667F9" w:rsidRDefault="00926BB0" w:rsidP="00926BB0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333,872</w:t>
            </w:r>
          </w:p>
        </w:tc>
        <w:tc>
          <w:tcPr>
            <w:tcW w:w="270" w:type="dxa"/>
            <w:vAlign w:val="center"/>
          </w:tcPr>
          <w:p w:rsidR="00926BB0" w:rsidRPr="003A3233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6BB0" w:rsidRPr="00BD0A98" w:rsidRDefault="00926BB0" w:rsidP="00926BB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BB0">
              <w:rPr>
                <w:rFonts w:ascii="Angsana New" w:hAnsi="Angsana New"/>
                <w:sz w:val="30"/>
                <w:szCs w:val="30"/>
                <w:lang w:val="en-US"/>
              </w:rPr>
              <w:t>229,763</w:t>
            </w:r>
          </w:p>
        </w:tc>
      </w:tr>
      <w:tr w:rsidR="00926BB0" w:rsidRPr="00EB14F2" w:rsidTr="00F936AE">
        <w:tc>
          <w:tcPr>
            <w:tcW w:w="4752" w:type="dxa"/>
            <w:shd w:val="clear" w:color="auto" w:fill="auto"/>
          </w:tcPr>
          <w:p w:rsidR="00926BB0" w:rsidRPr="00EB14F2" w:rsidRDefault="00926BB0" w:rsidP="00926BB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17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26BB0" w:rsidRPr="00EB14F2" w:rsidRDefault="00926BB0" w:rsidP="00926BB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926BB0" w:rsidRPr="00EB14F2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6BB0" w:rsidRPr="00A21AE3" w:rsidRDefault="00926BB0" w:rsidP="00926BB0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AE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A21A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26BB0" w:rsidRPr="00EB14F2" w:rsidRDefault="00926BB0" w:rsidP="00926BB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6BB0" w:rsidRPr="00EB14F2" w:rsidRDefault="00926BB0" w:rsidP="00926BB0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074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229,76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:rsidR="0096176A" w:rsidRDefault="0096176A" w:rsidP="0096176A">
      <w:pPr>
        <w:pStyle w:val="Bo-Blankline"/>
        <w:ind w:left="0"/>
        <w:rPr>
          <w:lang w:val="en-US" w:eastAsia="en-US"/>
        </w:rPr>
      </w:pPr>
    </w:p>
    <w:p w:rsidR="0096176A" w:rsidRDefault="0096176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p w:rsidR="005A2CDC" w:rsidRPr="00DA6F99" w:rsidRDefault="005A2CDC" w:rsidP="007D10DB">
      <w:pPr>
        <w:pStyle w:val="Caption"/>
        <w:ind w:left="567" w:hanging="567"/>
      </w:pPr>
      <w:r w:rsidRPr="00DA6F99">
        <w:rPr>
          <w:rFonts w:hint="cs"/>
          <w:cs/>
        </w:rPr>
        <w:t>ค่าใช้จ่ายตามลักษณะ</w:t>
      </w:r>
    </w:p>
    <w:p w:rsidR="005A2CDC" w:rsidRPr="00AE0FF5" w:rsidRDefault="005A2CDC" w:rsidP="005A2CDC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A2CDC" w:rsidRPr="00DA6F99" w:rsidRDefault="005A2CDC" w:rsidP="005A2CDC">
      <w:pPr>
        <w:pStyle w:val="Bo-C1Content"/>
        <w:rPr>
          <w:lang w:val="en-US"/>
        </w:rPr>
      </w:pPr>
      <w:r w:rsidRPr="00DA6F99">
        <w:rPr>
          <w:rFonts w:hint="cs"/>
          <w:spacing w:val="2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DA6F99">
        <w:rPr>
          <w:rFonts w:hint="cs"/>
          <w:cs/>
        </w:rPr>
        <w:t>การรายงานทางการเงินฉบับต่าง ๆ ดังนี้</w:t>
      </w:r>
    </w:p>
    <w:p w:rsidR="008C27FA" w:rsidRDefault="008C27FA" w:rsidP="005A2CDC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00" w:type="dxa"/>
        <w:tblInd w:w="558" w:type="dxa"/>
        <w:tblLook w:val="04A0"/>
      </w:tblPr>
      <w:tblGrid>
        <w:gridCol w:w="4752"/>
        <w:gridCol w:w="720"/>
        <w:gridCol w:w="360"/>
        <w:gridCol w:w="1440"/>
        <w:gridCol w:w="270"/>
        <w:gridCol w:w="1458"/>
      </w:tblGrid>
      <w:tr w:rsidR="0096176A" w:rsidRPr="003A3233" w:rsidTr="00F936AE">
        <w:tc>
          <w:tcPr>
            <w:tcW w:w="475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6176A" w:rsidRPr="00C84D49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Pr="00E85D43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72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96176A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6176A" w:rsidRPr="003A3233" w:rsidRDefault="0096176A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76A" w:rsidRPr="003A3233" w:rsidTr="00F936AE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0A7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2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ED51AD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79,55</w:t>
            </w:r>
            <w:r w:rsidR="00D151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6176A" w:rsidRDefault="0096176A" w:rsidP="00E849BA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7,576</w:t>
            </w:r>
          </w:p>
        </w:tc>
      </w:tr>
      <w:tr w:rsidR="0096176A" w:rsidRPr="003A3233" w:rsidTr="00D15188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0A7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2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6176A" w:rsidRPr="003A3233" w:rsidRDefault="00D15188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1,377,240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6176A" w:rsidRDefault="0096176A" w:rsidP="00E849BA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,025,059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72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ED51AD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290,598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6176A" w:rsidRDefault="0096176A" w:rsidP="00E849BA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187,937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</w:t>
            </w:r>
            <w:r w:rsidRPr="00910A77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2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ED51AD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361,186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6176A" w:rsidRDefault="0096176A" w:rsidP="00E849BA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316,570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72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96176A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6176A" w:rsidRDefault="0096176A" w:rsidP="00E849BA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76A" w:rsidRPr="003A3233" w:rsidTr="00F936AE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72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ED51AD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Default="0096176A" w:rsidP="00E849BA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26,125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</w:t>
            </w:r>
            <w:r w:rsidRPr="00910A77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2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ED51AD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5,942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Default="0096176A" w:rsidP="00E849BA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6,302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72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96176A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Default="0096176A" w:rsidP="00E849BA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76A" w:rsidRPr="003A3233" w:rsidTr="00F936AE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72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ED51AD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50,019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Default="0096176A" w:rsidP="00E849BA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15,704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</w:t>
            </w:r>
            <w:r w:rsidRPr="00910A77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2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ED51AD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3,975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Default="0096176A" w:rsidP="00E849BA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</w:tr>
    </w:tbl>
    <w:p w:rsidR="0096176A" w:rsidRPr="00AE0FF5" w:rsidRDefault="0096176A" w:rsidP="005A2CDC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504CCD" w:rsidRPr="00DA6F99" w:rsidRDefault="00F25AC2" w:rsidP="007D10DB">
      <w:pPr>
        <w:pStyle w:val="Caption"/>
        <w:ind w:left="567" w:hanging="567"/>
      </w:pPr>
      <w:r>
        <w:rPr>
          <w:cs/>
        </w:rPr>
        <w:br w:type="page"/>
      </w:r>
      <w:r w:rsidR="00261E63" w:rsidRPr="00DA6F99">
        <w:rPr>
          <w:rFonts w:hint="cs"/>
          <w:cs/>
        </w:rPr>
        <w:t>ต้นทุนทางการเงิน</w:t>
      </w:r>
    </w:p>
    <w:p w:rsidR="00504CCD" w:rsidRDefault="00504CCD" w:rsidP="00504CCD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90" w:type="dxa"/>
        <w:tblInd w:w="558" w:type="dxa"/>
        <w:tblLook w:val="04A0"/>
      </w:tblPr>
      <w:tblGrid>
        <w:gridCol w:w="4752"/>
        <w:gridCol w:w="900"/>
        <w:gridCol w:w="270"/>
        <w:gridCol w:w="1440"/>
        <w:gridCol w:w="270"/>
        <w:gridCol w:w="1458"/>
      </w:tblGrid>
      <w:tr w:rsidR="0096176A" w:rsidRPr="003A3233" w:rsidTr="00F936AE">
        <w:tc>
          <w:tcPr>
            <w:tcW w:w="475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6176A" w:rsidRPr="00C84D49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Pr="003A3233" w:rsidRDefault="0096176A" w:rsidP="007307F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6176A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:rsidR="0096176A" w:rsidRPr="003A3233" w:rsidRDefault="0096176A" w:rsidP="007307F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Pr="00E85D43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0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96176A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6176A" w:rsidRPr="003A3233" w:rsidRDefault="0096176A" w:rsidP="0096176A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176A" w:rsidRPr="003A3233" w:rsidTr="00F936AE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center"/>
          </w:tcPr>
          <w:p w:rsidR="0096176A" w:rsidRPr="003A3233" w:rsidRDefault="002E1A7B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D29D2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96176A" w:rsidRPr="003A3233" w:rsidRDefault="00CA057E" w:rsidP="00D15188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168,500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6176A" w:rsidRDefault="0096176A" w:rsidP="00FE042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13E5">
              <w:rPr>
                <w:rFonts w:ascii="Angsana New" w:hAnsi="Angsana New"/>
                <w:sz w:val="30"/>
                <w:szCs w:val="30"/>
              </w:rPr>
              <w:t>63,052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เงินกู้และเงินเบิกเกินบัญชีจากธนาคาร</w:t>
            </w:r>
          </w:p>
        </w:tc>
        <w:tc>
          <w:tcPr>
            <w:tcW w:w="90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6176A" w:rsidRPr="003A3233" w:rsidRDefault="00CA057E" w:rsidP="00AD29D2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31,024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96176A" w:rsidRDefault="0096176A" w:rsidP="00FE042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109,371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Default="0096176A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3D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0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6176A" w:rsidRPr="00AD29D2" w:rsidRDefault="00AD29D2" w:rsidP="00AD29D2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29D2">
              <w:rPr>
                <w:rFonts w:ascii="Angsana New" w:hAnsi="Angsana New"/>
                <w:b/>
                <w:bCs/>
                <w:sz w:val="30"/>
                <w:szCs w:val="30"/>
              </w:rPr>
              <w:t>199,524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96176A" w:rsidRDefault="0096176A" w:rsidP="00FE042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3DF7">
              <w:rPr>
                <w:rFonts w:ascii="Angsana New" w:hAnsi="Angsana New"/>
                <w:b/>
                <w:bCs/>
                <w:sz w:val="30"/>
                <w:szCs w:val="30"/>
              </w:rPr>
              <w:t>172,423</w:t>
            </w:r>
          </w:p>
        </w:tc>
      </w:tr>
      <w:tr w:rsidR="0096176A" w:rsidRPr="003A3233" w:rsidTr="00F936AE">
        <w:tc>
          <w:tcPr>
            <w:tcW w:w="4752" w:type="dxa"/>
          </w:tcPr>
          <w:p w:rsidR="0096176A" w:rsidRPr="00036C98" w:rsidRDefault="00036C98" w:rsidP="0096176A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6C98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00" w:type="dxa"/>
            <w:vAlign w:val="center"/>
          </w:tcPr>
          <w:p w:rsidR="0096176A" w:rsidRPr="00036C98" w:rsidRDefault="0096176A" w:rsidP="0096176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96176A" w:rsidRPr="00036C98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96176A" w:rsidRPr="00036C98" w:rsidRDefault="00AD29D2" w:rsidP="00AD29D2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6C9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36C98">
              <w:rPr>
                <w:rFonts w:ascii="Angsana New" w:hAnsi="Angsana New"/>
                <w:sz w:val="30"/>
                <w:szCs w:val="30"/>
              </w:rPr>
              <w:t>,</w:t>
            </w:r>
            <w:r w:rsidRPr="00036C98">
              <w:rPr>
                <w:rFonts w:ascii="Angsana New" w:hAnsi="Angsana New" w:hint="cs"/>
                <w:sz w:val="30"/>
                <w:szCs w:val="30"/>
                <w:cs/>
              </w:rPr>
              <w:t>211</w:t>
            </w:r>
          </w:p>
        </w:tc>
        <w:tc>
          <w:tcPr>
            <w:tcW w:w="270" w:type="dxa"/>
            <w:vAlign w:val="center"/>
          </w:tcPr>
          <w:p w:rsidR="0096176A" w:rsidRPr="003A3233" w:rsidRDefault="0096176A" w:rsidP="0096176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96176A" w:rsidRDefault="00AD29D2" w:rsidP="00AD29D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D29D2" w:rsidRPr="003A3233" w:rsidTr="00ED51AD">
        <w:tc>
          <w:tcPr>
            <w:tcW w:w="4752" w:type="dxa"/>
          </w:tcPr>
          <w:p w:rsidR="00AD29D2" w:rsidRDefault="00AD29D2" w:rsidP="00AD29D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ค่าธรรมเนียมจากการจ่ายคืนเงินกู้ยืมจากสถาบันการเงินก่อนกำหนด</w:t>
            </w:r>
          </w:p>
        </w:tc>
        <w:tc>
          <w:tcPr>
            <w:tcW w:w="900" w:type="dxa"/>
            <w:vAlign w:val="bottom"/>
          </w:tcPr>
          <w:p w:rsidR="00AD29D2" w:rsidRPr="003A3233" w:rsidRDefault="00ED51AD" w:rsidP="00AD29D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D29D2" w:rsidRPr="003A3233" w:rsidRDefault="00AD29D2" w:rsidP="00AD29D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AD29D2" w:rsidRDefault="00AD29D2" w:rsidP="00AD29D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AD29D2" w:rsidRPr="003A3233" w:rsidTr="00F936AE">
        <w:tc>
          <w:tcPr>
            <w:tcW w:w="4752" w:type="dxa"/>
          </w:tcPr>
          <w:p w:rsidR="00AD29D2" w:rsidRDefault="00AD29D2" w:rsidP="00AD29D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D29D2" w:rsidRPr="00AD29D2" w:rsidRDefault="00AD29D2" w:rsidP="00AD29D2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29D2">
              <w:rPr>
                <w:rFonts w:ascii="Angsana New" w:hAnsi="Angsana New"/>
                <w:b/>
                <w:bCs/>
                <w:sz w:val="30"/>
                <w:szCs w:val="30"/>
              </w:rPr>
              <w:t>201,735</w:t>
            </w:r>
          </w:p>
        </w:tc>
        <w:tc>
          <w:tcPr>
            <w:tcW w:w="27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AD29D2" w:rsidRDefault="00AD29D2" w:rsidP="00AD29D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219,423</w:t>
            </w:r>
          </w:p>
        </w:tc>
      </w:tr>
      <w:tr w:rsidR="00AD29D2" w:rsidRPr="003A3233" w:rsidTr="00F936AE">
        <w:tc>
          <w:tcPr>
            <w:tcW w:w="4752" w:type="dxa"/>
          </w:tcPr>
          <w:p w:rsidR="00AD29D2" w:rsidRDefault="00AD29D2" w:rsidP="00AD29D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7D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90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D29D2" w:rsidRPr="003A3233" w:rsidRDefault="00AD29D2" w:rsidP="00AD29D2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:rsidR="00AD29D2" w:rsidRDefault="00AD29D2" w:rsidP="00AD29D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D29D2" w:rsidRPr="003A3233" w:rsidTr="00F936AE">
        <w:tc>
          <w:tcPr>
            <w:tcW w:w="4752" w:type="dxa"/>
          </w:tcPr>
          <w:p w:rsidR="00AD29D2" w:rsidRDefault="00AD29D2" w:rsidP="00AD29D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AC659D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900" w:type="dxa"/>
            <w:vAlign w:val="bottom"/>
          </w:tcPr>
          <w:p w:rsidR="00AD29D2" w:rsidRPr="003A3233" w:rsidRDefault="00AD29D2" w:rsidP="00AD29D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D29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D29D2" w:rsidRPr="003A3233" w:rsidRDefault="00ED51AD" w:rsidP="00AD29D2">
            <w:pPr>
              <w:tabs>
                <w:tab w:val="decimal" w:pos="106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(41,351</w:t>
            </w:r>
            <w:r w:rsidR="00AD29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AD29D2" w:rsidRDefault="00AD29D2" w:rsidP="00AD29D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(124,824)</w:t>
            </w:r>
          </w:p>
        </w:tc>
      </w:tr>
      <w:tr w:rsidR="00AD29D2" w:rsidRPr="003A3233" w:rsidTr="00F936AE">
        <w:tc>
          <w:tcPr>
            <w:tcW w:w="4752" w:type="dxa"/>
          </w:tcPr>
          <w:p w:rsidR="00AD29D2" w:rsidRDefault="00AD29D2" w:rsidP="00AD29D2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D29D2" w:rsidRPr="00AD29D2" w:rsidRDefault="00AD29D2" w:rsidP="00AD29D2">
            <w:pPr>
              <w:tabs>
                <w:tab w:val="decimal" w:pos="106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29D2">
              <w:rPr>
                <w:rFonts w:ascii="Angsana New" w:hAnsi="Angsana New"/>
                <w:b/>
                <w:bCs/>
                <w:sz w:val="30"/>
                <w:szCs w:val="30"/>
              </w:rPr>
              <w:t>160,384</w:t>
            </w:r>
          </w:p>
        </w:tc>
        <w:tc>
          <w:tcPr>
            <w:tcW w:w="270" w:type="dxa"/>
            <w:vAlign w:val="center"/>
          </w:tcPr>
          <w:p w:rsidR="00AD29D2" w:rsidRPr="003A3233" w:rsidRDefault="00AD29D2" w:rsidP="00AD29D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29D2" w:rsidRDefault="00AD29D2" w:rsidP="00AD29D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94,599</w:t>
            </w:r>
          </w:p>
        </w:tc>
      </w:tr>
    </w:tbl>
    <w:p w:rsidR="006C34A8" w:rsidRDefault="006C34A8" w:rsidP="00504CCD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6C34A8" w:rsidRDefault="006C34A8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C8429A" w:rsidRPr="00DA6F99" w:rsidRDefault="00C8429A" w:rsidP="007D10DB">
      <w:pPr>
        <w:pStyle w:val="Caption"/>
        <w:ind w:left="567" w:hanging="567"/>
      </w:pPr>
      <w:r w:rsidRPr="00DA6F99">
        <w:rPr>
          <w:rFonts w:hint="cs"/>
          <w:cs/>
        </w:rPr>
        <w:t>ภาษีเงินได้</w:t>
      </w:r>
    </w:p>
    <w:p w:rsidR="00C8429A" w:rsidRPr="00AE0FF5" w:rsidRDefault="00C8429A" w:rsidP="00C91FA7">
      <w:pPr>
        <w:pStyle w:val="Bo-Blankline"/>
        <w:rPr>
          <w:lang w:val="en-US"/>
        </w:rPr>
      </w:pPr>
    </w:p>
    <w:p w:rsidR="00B022C2" w:rsidRDefault="00C91FA7" w:rsidP="00C8429A">
      <w:pPr>
        <w:spacing w:line="240" w:lineRule="atLeast"/>
        <w:ind w:left="547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DA6F99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DA6F99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DA6F99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p w:rsidR="00C91FA7" w:rsidRDefault="00C91FA7" w:rsidP="00C8429A">
      <w:pPr>
        <w:spacing w:line="240" w:lineRule="atLeast"/>
        <w:ind w:left="547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024" w:type="dxa"/>
        <w:tblInd w:w="558" w:type="dxa"/>
        <w:tblLook w:val="04A0"/>
      </w:tblPr>
      <w:tblGrid>
        <w:gridCol w:w="3362"/>
        <w:gridCol w:w="892"/>
        <w:gridCol w:w="357"/>
        <w:gridCol w:w="1255"/>
        <w:gridCol w:w="269"/>
        <w:gridCol w:w="1255"/>
        <w:gridCol w:w="269"/>
        <w:gridCol w:w="1365"/>
      </w:tblGrid>
      <w:tr w:rsidR="005D4DF6" w:rsidRPr="003A3233" w:rsidTr="00F936AE">
        <w:tc>
          <w:tcPr>
            <w:tcW w:w="3402" w:type="dxa"/>
          </w:tcPr>
          <w:p w:rsidR="005D4DF6" w:rsidRPr="003A3233" w:rsidRDefault="005D4DF6" w:rsidP="005D4DF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D4DF6" w:rsidRPr="00C84D49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  <w:tc>
          <w:tcPr>
            <w:tcW w:w="270" w:type="dxa"/>
          </w:tcPr>
          <w:p w:rsidR="005D4DF6" w:rsidRPr="00C84D49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D4DF6" w:rsidRPr="00C84D49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C84D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  <w:tc>
          <w:tcPr>
            <w:tcW w:w="270" w:type="dxa"/>
          </w:tcPr>
          <w:p w:rsidR="005D4DF6" w:rsidRPr="003A3233" w:rsidRDefault="005D4DF6" w:rsidP="005D4DF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4DF6" w:rsidRPr="003A3233" w:rsidTr="00F936AE">
        <w:tc>
          <w:tcPr>
            <w:tcW w:w="3402" w:type="dxa"/>
          </w:tcPr>
          <w:p w:rsidR="005D4DF6" w:rsidRPr="003A3233" w:rsidRDefault="005D4DF6" w:rsidP="005D4DF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D4DF6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60" w:type="dxa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DF6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5D4DF6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DF6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270" w:type="dxa"/>
          </w:tcPr>
          <w:p w:rsidR="005D4DF6" w:rsidRPr="003A3233" w:rsidRDefault="005D4DF6" w:rsidP="005D4DF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5D4DF6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F719BC" w:rsidRPr="003A3233" w:rsidTr="00434223">
        <w:tc>
          <w:tcPr>
            <w:tcW w:w="3402" w:type="dxa"/>
          </w:tcPr>
          <w:p w:rsidR="00F719BC" w:rsidRPr="003A3233" w:rsidRDefault="00F719BC" w:rsidP="005D4DF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719BC" w:rsidRDefault="00F719BC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F719BC" w:rsidRPr="003A3233" w:rsidRDefault="00F719BC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2" w:type="dxa"/>
            <w:gridSpan w:val="5"/>
          </w:tcPr>
          <w:p w:rsidR="00F719BC" w:rsidRPr="003A3233" w:rsidRDefault="00F719BC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D4DF6" w:rsidRPr="003A3233" w:rsidTr="00F936AE">
        <w:tc>
          <w:tcPr>
            <w:tcW w:w="3402" w:type="dxa"/>
            <w:vAlign w:val="bottom"/>
          </w:tcPr>
          <w:p w:rsidR="005D4DF6" w:rsidRPr="00E85D43" w:rsidRDefault="005D4DF6" w:rsidP="005D4DF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7D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:rsidR="005D4DF6" w:rsidRPr="0096176A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DF6" w:rsidRPr="003A3233" w:rsidTr="00F936AE">
        <w:tc>
          <w:tcPr>
            <w:tcW w:w="3402" w:type="dxa"/>
            <w:vAlign w:val="bottom"/>
          </w:tcPr>
          <w:p w:rsidR="005D4DF6" w:rsidRDefault="005D4DF6" w:rsidP="005D4DF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7D9D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0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DF6" w:rsidRDefault="005D4DF6" w:rsidP="005D4DF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D4DF6" w:rsidRDefault="005D4DF6" w:rsidP="005D4DF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DF6" w:rsidRPr="003A3233" w:rsidRDefault="005D4DF6" w:rsidP="005D4DF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5D4DF6" w:rsidRDefault="005D4DF6" w:rsidP="005D4DF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4DF6" w:rsidRPr="003A3233" w:rsidTr="00F936AE">
        <w:tc>
          <w:tcPr>
            <w:tcW w:w="3402" w:type="dxa"/>
            <w:vAlign w:val="bottom"/>
          </w:tcPr>
          <w:p w:rsidR="005D4DF6" w:rsidRDefault="00D15188" w:rsidP="00D15188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ภาษีปีก่อน ๆ ที่บันทึก</w:t>
            </w:r>
            <w:r w:rsidR="005D4DF6" w:rsidRPr="000A10E6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90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DF6" w:rsidRDefault="005D4DF6" w:rsidP="005D4DF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D4DF6" w:rsidRDefault="005D4DF6" w:rsidP="005D4DF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D4DF6" w:rsidRPr="003A3233" w:rsidRDefault="005D4DF6" w:rsidP="005D4DF6">
            <w:pPr>
              <w:tabs>
                <w:tab w:val="decimal" w:pos="792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(878)</w:t>
            </w:r>
          </w:p>
        </w:tc>
        <w:tc>
          <w:tcPr>
            <w:tcW w:w="27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:rsidR="005D4DF6" w:rsidRDefault="005D4DF6" w:rsidP="003430BE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(878)</w:t>
            </w:r>
          </w:p>
        </w:tc>
      </w:tr>
      <w:tr w:rsidR="005D4DF6" w:rsidRPr="003A3233" w:rsidTr="00F936AE">
        <w:tc>
          <w:tcPr>
            <w:tcW w:w="3402" w:type="dxa"/>
          </w:tcPr>
          <w:p w:rsidR="005D4DF6" w:rsidRDefault="005D4DF6" w:rsidP="005D4DF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D4DF6" w:rsidRPr="005D4DF6" w:rsidRDefault="005D4DF6" w:rsidP="005D4DF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D4DF6" w:rsidRPr="005D4DF6" w:rsidRDefault="005D4DF6" w:rsidP="005D4DF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4DF6" w:rsidRPr="005D4DF6" w:rsidRDefault="005D4DF6" w:rsidP="005D4DF6">
            <w:pPr>
              <w:tabs>
                <w:tab w:val="decimal" w:pos="792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0022">
              <w:rPr>
                <w:rFonts w:ascii="Angsana New" w:hAnsi="Angsana New"/>
                <w:b/>
                <w:bCs/>
                <w:sz w:val="30"/>
                <w:szCs w:val="30"/>
              </w:rPr>
              <w:t>(878)</w:t>
            </w:r>
          </w:p>
        </w:tc>
        <w:tc>
          <w:tcPr>
            <w:tcW w:w="27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4DF6" w:rsidRDefault="005D4DF6" w:rsidP="003430BE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022">
              <w:rPr>
                <w:rFonts w:ascii="Angsana New" w:hAnsi="Angsana New"/>
                <w:b/>
                <w:bCs/>
                <w:sz w:val="30"/>
                <w:szCs w:val="30"/>
              </w:rPr>
              <w:t>(878)</w:t>
            </w:r>
          </w:p>
        </w:tc>
      </w:tr>
      <w:tr w:rsidR="005D4DF6" w:rsidRPr="003A3233" w:rsidTr="00F936AE">
        <w:tc>
          <w:tcPr>
            <w:tcW w:w="3402" w:type="dxa"/>
          </w:tcPr>
          <w:p w:rsidR="005D4DF6" w:rsidRDefault="005D4DF6" w:rsidP="005D4DF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5D4DF6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4DF6" w:rsidRPr="003A3233" w:rsidTr="00F936AE">
        <w:tc>
          <w:tcPr>
            <w:tcW w:w="3402" w:type="dxa"/>
            <w:vAlign w:val="bottom"/>
          </w:tcPr>
          <w:p w:rsidR="005D4DF6" w:rsidRDefault="005D4DF6" w:rsidP="005D4DF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7D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:rsidR="005D4DF6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4DF6" w:rsidRPr="003A3233" w:rsidTr="00F936AE">
        <w:tc>
          <w:tcPr>
            <w:tcW w:w="3402" w:type="dxa"/>
            <w:vAlign w:val="bottom"/>
          </w:tcPr>
          <w:p w:rsidR="005D4DF6" w:rsidRDefault="005D4DF6" w:rsidP="005D4DF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10E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10</w:t>
            </w:r>
          </w:p>
        </w:tc>
        <w:tc>
          <w:tcPr>
            <w:tcW w:w="36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(6,905)</w:t>
            </w:r>
          </w:p>
        </w:tc>
        <w:tc>
          <w:tcPr>
            <w:tcW w:w="270" w:type="dxa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(105,019)</w:t>
            </w:r>
          </w:p>
        </w:tc>
        <w:tc>
          <w:tcPr>
            <w:tcW w:w="27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:rsidR="005D4DF6" w:rsidRDefault="005D4DF6" w:rsidP="005D4DF6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D4DF6" w:rsidRPr="003A3233" w:rsidTr="00F936AE">
        <w:tc>
          <w:tcPr>
            <w:tcW w:w="3402" w:type="dxa"/>
            <w:vAlign w:val="bottom"/>
          </w:tcPr>
          <w:p w:rsidR="005D4DF6" w:rsidRPr="000A10E6" w:rsidRDefault="005D4DF6" w:rsidP="005D4DF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ผลกระทบจากการดำเนินงานที่ยกเลิก</w:t>
            </w:r>
          </w:p>
        </w:tc>
        <w:tc>
          <w:tcPr>
            <w:tcW w:w="90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DF6" w:rsidRPr="003A3233" w:rsidRDefault="005D4DF6" w:rsidP="005D4DF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DF6" w:rsidRPr="003A3233" w:rsidRDefault="005D4DF6" w:rsidP="005D4DF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5D4DF6" w:rsidRDefault="005D4DF6" w:rsidP="005D4DF6">
            <w:pPr>
              <w:tabs>
                <w:tab w:val="decimal" w:pos="101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(41,840)</w:t>
            </w:r>
          </w:p>
        </w:tc>
      </w:tr>
      <w:tr w:rsidR="005D4DF6" w:rsidRPr="003A3233" w:rsidTr="00F936AE">
        <w:tc>
          <w:tcPr>
            <w:tcW w:w="3402" w:type="dxa"/>
            <w:vAlign w:val="bottom"/>
          </w:tcPr>
          <w:p w:rsidR="005D4DF6" w:rsidRPr="000A10E6" w:rsidRDefault="005D4DF6" w:rsidP="005D4DF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D4DF6" w:rsidRPr="005D4DF6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DF6">
              <w:rPr>
                <w:rFonts w:ascii="Angsana New" w:hAnsi="Angsana New"/>
                <w:b/>
                <w:bCs/>
                <w:sz w:val="30"/>
                <w:szCs w:val="30"/>
              </w:rPr>
              <w:t>(6,905)</w:t>
            </w:r>
          </w:p>
        </w:tc>
        <w:tc>
          <w:tcPr>
            <w:tcW w:w="270" w:type="dxa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002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105,019</w:t>
            </w:r>
            <w:r w:rsidRPr="007D002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4DF6" w:rsidRDefault="005D4DF6" w:rsidP="005D4DF6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02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105,019</w:t>
            </w:r>
            <w:r w:rsidRPr="007D002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D4DF6" w:rsidRPr="003A3233" w:rsidTr="009D08B6">
        <w:tc>
          <w:tcPr>
            <w:tcW w:w="3402" w:type="dxa"/>
            <w:vAlign w:val="bottom"/>
          </w:tcPr>
          <w:p w:rsidR="005D4DF6" w:rsidRPr="000A10E6" w:rsidRDefault="005D4DF6" w:rsidP="005D4DF6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D4DF6" w:rsidRPr="003A3233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5D4DF6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4DF6" w:rsidRPr="003A3233" w:rsidTr="009D08B6">
        <w:tc>
          <w:tcPr>
            <w:tcW w:w="3402" w:type="dxa"/>
            <w:vAlign w:val="bottom"/>
          </w:tcPr>
          <w:p w:rsidR="005D4DF6" w:rsidRDefault="005D4DF6" w:rsidP="00D15188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10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D15188" w:rsidRPr="000A10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0A10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D4DF6" w:rsidRPr="005D4DF6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DF6">
              <w:rPr>
                <w:rFonts w:ascii="Angsana New" w:hAnsi="Angsana New"/>
                <w:b/>
                <w:bCs/>
                <w:sz w:val="30"/>
                <w:szCs w:val="30"/>
              </w:rPr>
              <w:t>(6,905)</w:t>
            </w:r>
          </w:p>
        </w:tc>
        <w:tc>
          <w:tcPr>
            <w:tcW w:w="270" w:type="dxa"/>
          </w:tcPr>
          <w:p w:rsidR="005D4DF6" w:rsidRPr="0096176A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5D4DF6" w:rsidRPr="0096176A" w:rsidRDefault="005D4DF6" w:rsidP="005D4DF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2E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(105,897)</w:t>
            </w:r>
          </w:p>
        </w:tc>
        <w:tc>
          <w:tcPr>
            <w:tcW w:w="270" w:type="dxa"/>
            <w:vAlign w:val="center"/>
          </w:tcPr>
          <w:p w:rsidR="005D4DF6" w:rsidRPr="003A3233" w:rsidRDefault="005D4DF6" w:rsidP="005D4DF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5D4DF6" w:rsidRPr="00C62EBC" w:rsidRDefault="005D4DF6" w:rsidP="005D4DF6">
            <w:pPr>
              <w:tabs>
                <w:tab w:val="decimal" w:pos="1020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2E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(105,897)</w:t>
            </w:r>
          </w:p>
        </w:tc>
      </w:tr>
    </w:tbl>
    <w:p w:rsidR="0017422F" w:rsidRDefault="0017422F" w:rsidP="0017422F">
      <w:pPr>
        <w:pStyle w:val="Bo-Blankline"/>
        <w:rPr>
          <w:cs/>
        </w:rPr>
      </w:pPr>
    </w:p>
    <w:p w:rsidR="0017422F" w:rsidRDefault="0017422F">
      <w:pPr>
        <w:spacing w:line="240" w:lineRule="auto"/>
        <w:rPr>
          <w:rFonts w:ascii="Angsana New" w:hAnsi="Angsana New"/>
          <w:sz w:val="20"/>
          <w:szCs w:val="20"/>
          <w:cs/>
          <w:lang/>
        </w:rPr>
      </w:pPr>
    </w:p>
    <w:p w:rsidR="006C34A8" w:rsidRDefault="006C34A8">
      <w:pPr>
        <w:spacing w:line="240" w:lineRule="auto"/>
        <w:rPr>
          <w:rFonts w:ascii="Angsana New" w:hAnsi="Angsana New"/>
          <w:sz w:val="20"/>
          <w:szCs w:val="20"/>
          <w:cs/>
          <w:lang/>
        </w:rPr>
      </w:pPr>
      <w:r>
        <w:rPr>
          <w:cs/>
        </w:rPr>
        <w:br w:type="page"/>
      </w:r>
    </w:p>
    <w:p w:rsidR="00327186" w:rsidRPr="00DA6F99" w:rsidRDefault="00327186" w:rsidP="00327186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A6F9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6C34A8" w:rsidRDefault="006C34A8" w:rsidP="00B17401">
      <w:pPr>
        <w:pStyle w:val="Bo-Blankline"/>
      </w:pPr>
    </w:p>
    <w:tbl>
      <w:tblPr>
        <w:tblW w:w="9049" w:type="dxa"/>
        <w:tblInd w:w="540" w:type="dxa"/>
        <w:tblLook w:val="04A0"/>
      </w:tblPr>
      <w:tblGrid>
        <w:gridCol w:w="3795"/>
        <w:gridCol w:w="973"/>
        <w:gridCol w:w="236"/>
        <w:gridCol w:w="1202"/>
        <w:gridCol w:w="236"/>
        <w:gridCol w:w="1105"/>
        <w:gridCol w:w="236"/>
        <w:gridCol w:w="1266"/>
      </w:tblGrid>
      <w:tr w:rsidR="00594D6B" w:rsidRPr="006E4F8A" w:rsidTr="00C827F7">
        <w:tc>
          <w:tcPr>
            <w:tcW w:w="3797" w:type="dxa"/>
          </w:tcPr>
          <w:p w:rsidR="00594D6B" w:rsidRPr="006E4F8A" w:rsidRDefault="00594D6B" w:rsidP="001E1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2" w:type="dxa"/>
            <w:gridSpan w:val="7"/>
          </w:tcPr>
          <w:p w:rsidR="00594D6B" w:rsidRPr="00327186" w:rsidRDefault="00594D6B" w:rsidP="00594D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4D6B" w:rsidRPr="006E4F8A" w:rsidTr="00C827F7">
        <w:tc>
          <w:tcPr>
            <w:tcW w:w="3797" w:type="dxa"/>
          </w:tcPr>
          <w:p w:rsidR="00594D6B" w:rsidRPr="006E4F8A" w:rsidRDefault="00594D6B" w:rsidP="001E17DF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9" w:type="dxa"/>
            <w:gridSpan w:val="3"/>
          </w:tcPr>
          <w:p w:rsidR="00594D6B" w:rsidRPr="00327186" w:rsidRDefault="009D66B9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594D6B" w:rsidRPr="00327186" w:rsidRDefault="00594D6B" w:rsidP="001E17D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7" w:type="dxa"/>
            <w:gridSpan w:val="3"/>
          </w:tcPr>
          <w:p w:rsidR="00594D6B" w:rsidRPr="00327186" w:rsidRDefault="009D66B9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594D6B" w:rsidRPr="006E4F8A" w:rsidTr="00C827F7">
        <w:tc>
          <w:tcPr>
            <w:tcW w:w="3797" w:type="dxa"/>
          </w:tcPr>
          <w:p w:rsidR="00594D6B" w:rsidRPr="006E4F8A" w:rsidRDefault="00594D6B" w:rsidP="001E1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:rsidR="00594D6B" w:rsidRPr="003A3233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594D6B" w:rsidRPr="003A3233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594D6B" w:rsidRPr="003A3233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94D6B" w:rsidRPr="003A3233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594D6B" w:rsidRPr="003A3233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594D6B" w:rsidRPr="003A3233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94D6B" w:rsidRPr="003A3233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D6B" w:rsidRPr="006E4F8A" w:rsidTr="00C827F7">
        <w:tc>
          <w:tcPr>
            <w:tcW w:w="3797" w:type="dxa"/>
          </w:tcPr>
          <w:p w:rsidR="00594D6B" w:rsidRPr="006E4F8A" w:rsidRDefault="00594D6B" w:rsidP="001E17D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</w:tcPr>
          <w:p w:rsidR="00594D6B" w:rsidRPr="00327186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594D6B" w:rsidRPr="00327186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594D6B" w:rsidRPr="00327186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:rsidR="00594D6B" w:rsidRPr="00327186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</w:tcPr>
          <w:p w:rsidR="00594D6B" w:rsidRPr="00327186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594D6B" w:rsidRPr="00327186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</w:tcPr>
          <w:p w:rsidR="00594D6B" w:rsidRPr="00327186" w:rsidRDefault="00594D6B" w:rsidP="001E17D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66B9" w:rsidRPr="006E4F8A" w:rsidTr="00C827F7">
        <w:tc>
          <w:tcPr>
            <w:tcW w:w="3797" w:type="dxa"/>
          </w:tcPr>
          <w:p w:rsidR="009D66B9" w:rsidRPr="00251BEC" w:rsidRDefault="009D66B9" w:rsidP="009D66B9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73" w:type="dxa"/>
          </w:tcPr>
          <w:p w:rsidR="009D66B9" w:rsidRPr="006E4F8A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66B9" w:rsidRPr="006E4F8A" w:rsidRDefault="009D66B9" w:rsidP="009D66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9D66B9" w:rsidRPr="0091773A" w:rsidRDefault="003A7E6D" w:rsidP="009D66B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343</w:t>
            </w:r>
          </w:p>
        </w:tc>
        <w:tc>
          <w:tcPr>
            <w:tcW w:w="236" w:type="dxa"/>
          </w:tcPr>
          <w:p w:rsidR="009D66B9" w:rsidRPr="006E4F8A" w:rsidRDefault="009D66B9" w:rsidP="009D66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9D66B9" w:rsidRPr="006E4F8A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66B9" w:rsidRPr="006E4F8A" w:rsidRDefault="009D66B9" w:rsidP="009D66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:rsidR="009D66B9" w:rsidRPr="0091773A" w:rsidRDefault="009D66B9" w:rsidP="009D66B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387,467</w:t>
            </w:r>
          </w:p>
        </w:tc>
      </w:tr>
      <w:tr w:rsidR="009D66B9" w:rsidRPr="006E4F8A" w:rsidTr="00C827F7">
        <w:tc>
          <w:tcPr>
            <w:tcW w:w="3797" w:type="dxa"/>
          </w:tcPr>
          <w:p w:rsidR="009D66B9" w:rsidRPr="00251BEC" w:rsidRDefault="009D66B9" w:rsidP="009D66B9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3" w:type="dxa"/>
          </w:tcPr>
          <w:p w:rsidR="009D66B9" w:rsidRPr="006E4F8A" w:rsidRDefault="003A7E6D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9D66B9" w:rsidRPr="006E4F8A" w:rsidRDefault="009D66B9" w:rsidP="009D66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9D66B9" w:rsidRPr="0091773A" w:rsidRDefault="003A7E6D" w:rsidP="009D66B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363,469</w:t>
            </w:r>
          </w:p>
        </w:tc>
        <w:tc>
          <w:tcPr>
            <w:tcW w:w="236" w:type="dxa"/>
          </w:tcPr>
          <w:p w:rsidR="009D66B9" w:rsidRPr="006E4F8A" w:rsidRDefault="009D66B9" w:rsidP="009D66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9D66B9" w:rsidRPr="006E4F8A" w:rsidRDefault="009D66B9" w:rsidP="009D66B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9D66B9" w:rsidRPr="006E4F8A" w:rsidRDefault="009D66B9" w:rsidP="009D66B9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:rsidR="009D66B9" w:rsidRPr="0091773A" w:rsidRDefault="009D66B9" w:rsidP="009D66B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77,493</w:t>
            </w:r>
          </w:p>
        </w:tc>
      </w:tr>
      <w:tr w:rsidR="00FE0425" w:rsidRPr="006E4F8A" w:rsidTr="00C827F7">
        <w:tc>
          <w:tcPr>
            <w:tcW w:w="3797" w:type="dxa"/>
          </w:tcPr>
          <w:p w:rsidR="00FE0425" w:rsidRPr="00251BEC" w:rsidRDefault="00FE0425" w:rsidP="00FE0425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3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FE0425" w:rsidRPr="00717FCC" w:rsidRDefault="00FE0425" w:rsidP="00FE0425">
            <w:pPr>
              <w:tabs>
                <w:tab w:val="decimal" w:pos="58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E0425" w:rsidRPr="00717FCC" w:rsidRDefault="00FE0425" w:rsidP="00FE04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FE0425" w:rsidRPr="00717FCC" w:rsidRDefault="00FE0425" w:rsidP="00FE04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7FCC">
              <w:rPr>
                <w:rFonts w:ascii="Angsana New" w:hAnsi="Angsana New"/>
                <w:sz w:val="30"/>
                <w:szCs w:val="30"/>
                <w:lang w:val="en-US"/>
              </w:rPr>
              <w:t>(442)</w:t>
            </w:r>
          </w:p>
        </w:tc>
      </w:tr>
      <w:tr w:rsidR="00FE0425" w:rsidRPr="006E4F8A" w:rsidTr="00C827F7">
        <w:tc>
          <w:tcPr>
            <w:tcW w:w="3797" w:type="dxa"/>
          </w:tcPr>
          <w:p w:rsidR="00FE0425" w:rsidRPr="006D32E8" w:rsidRDefault="00FE0425" w:rsidP="00FE0425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973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FE0425" w:rsidRPr="00717FCC" w:rsidRDefault="00FE0425" w:rsidP="00FE04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(371,512)</w:t>
            </w:r>
          </w:p>
        </w:tc>
        <w:tc>
          <w:tcPr>
            <w:tcW w:w="236" w:type="dxa"/>
          </w:tcPr>
          <w:p w:rsidR="00FE0425" w:rsidRPr="00717FCC" w:rsidRDefault="00FE0425" w:rsidP="00FE04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FE0425" w:rsidRPr="00717FCC" w:rsidRDefault="00FE0425" w:rsidP="00FE04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7FCC">
              <w:rPr>
                <w:rFonts w:ascii="Angsana New" w:hAnsi="Angsana New"/>
                <w:sz w:val="30"/>
                <w:szCs w:val="30"/>
                <w:lang w:val="en-US"/>
              </w:rPr>
              <w:t>(182,342)</w:t>
            </w:r>
          </w:p>
        </w:tc>
      </w:tr>
      <w:tr w:rsidR="00FE0425" w:rsidRPr="006E4F8A" w:rsidTr="00C827F7">
        <w:tc>
          <w:tcPr>
            <w:tcW w:w="3797" w:type="dxa"/>
          </w:tcPr>
          <w:p w:rsidR="00FE0425" w:rsidRPr="006D32E8" w:rsidRDefault="00FE0425" w:rsidP="00FE0425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3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FE0425" w:rsidRPr="00717FCC" w:rsidRDefault="00FE0425" w:rsidP="00FE04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1,138</w:t>
            </w:r>
          </w:p>
        </w:tc>
        <w:tc>
          <w:tcPr>
            <w:tcW w:w="236" w:type="dxa"/>
          </w:tcPr>
          <w:p w:rsidR="00FE0425" w:rsidRPr="00717FCC" w:rsidRDefault="00FE0425" w:rsidP="00FE04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FE0425" w:rsidRPr="00717FCC" w:rsidRDefault="00FE0425" w:rsidP="00FE04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7FCC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</w:tr>
      <w:tr w:rsidR="00FE0425" w:rsidRPr="006E4F8A" w:rsidTr="00C827F7">
        <w:tc>
          <w:tcPr>
            <w:tcW w:w="3797" w:type="dxa"/>
          </w:tcPr>
          <w:p w:rsidR="00FE0425" w:rsidRPr="00F74C5A" w:rsidRDefault="00FE0425" w:rsidP="00FE0425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6D32E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973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FE0425" w:rsidRPr="00717FCC" w:rsidRDefault="00FE0425" w:rsidP="00FE04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E0425" w:rsidRPr="00717FCC" w:rsidRDefault="00FE0425" w:rsidP="00FE04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0425" w:rsidRPr="006E4F8A" w:rsidRDefault="00FE0425" w:rsidP="00FE0425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FE0425" w:rsidRPr="00717FCC" w:rsidRDefault="00FE0425" w:rsidP="00FE04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7FCC">
              <w:rPr>
                <w:rFonts w:ascii="Angsana New" w:hAnsi="Angsana New"/>
                <w:sz w:val="30"/>
                <w:szCs w:val="30"/>
                <w:lang w:val="en-US"/>
              </w:rPr>
              <w:t>(878)</w:t>
            </w:r>
          </w:p>
        </w:tc>
      </w:tr>
      <w:tr w:rsidR="00FE0425" w:rsidRPr="006E4F8A" w:rsidTr="00C827F7">
        <w:tc>
          <w:tcPr>
            <w:tcW w:w="3797" w:type="dxa"/>
            <w:vAlign w:val="bottom"/>
          </w:tcPr>
          <w:p w:rsidR="00FE0425" w:rsidRPr="006E4F8A" w:rsidRDefault="00FE0425" w:rsidP="00FE042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:rsidR="00FE0425" w:rsidRPr="008F526B" w:rsidRDefault="00FE0425" w:rsidP="00FE04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407FD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4)</w:t>
            </w:r>
          </w:p>
        </w:tc>
        <w:tc>
          <w:tcPr>
            <w:tcW w:w="236" w:type="dxa"/>
          </w:tcPr>
          <w:p w:rsidR="00FE0425" w:rsidRPr="008F526B" w:rsidRDefault="00FE0425" w:rsidP="00FE04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0425" w:rsidRPr="008F526B" w:rsidRDefault="00FE0425" w:rsidP="00FE04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(6,905)</w:t>
            </w:r>
          </w:p>
        </w:tc>
        <w:tc>
          <w:tcPr>
            <w:tcW w:w="236" w:type="dxa"/>
          </w:tcPr>
          <w:p w:rsidR="00FE0425" w:rsidRPr="008F526B" w:rsidRDefault="00FE0425" w:rsidP="00FE04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FE0425" w:rsidRPr="008F526B" w:rsidRDefault="00FE0425" w:rsidP="00FE042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(27)</w:t>
            </w:r>
          </w:p>
        </w:tc>
        <w:tc>
          <w:tcPr>
            <w:tcW w:w="236" w:type="dxa"/>
          </w:tcPr>
          <w:p w:rsidR="00FE0425" w:rsidRPr="008F526B" w:rsidRDefault="00FE0425" w:rsidP="00FE04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FE0425" w:rsidRPr="008F526B" w:rsidRDefault="00FE0425" w:rsidP="00FE042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2E5F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6C34A8" w:rsidRDefault="006C34A8" w:rsidP="00CD79C7">
      <w:pPr>
        <w:pStyle w:val="Bo-Blankline"/>
        <w:rPr>
          <w:cs/>
        </w:rPr>
      </w:pPr>
    </w:p>
    <w:tbl>
      <w:tblPr>
        <w:tblW w:w="9069" w:type="dxa"/>
        <w:tblInd w:w="540" w:type="dxa"/>
        <w:tblLook w:val="04A0"/>
      </w:tblPr>
      <w:tblGrid>
        <w:gridCol w:w="3854"/>
        <w:gridCol w:w="1006"/>
        <w:gridCol w:w="236"/>
        <w:gridCol w:w="1117"/>
        <w:gridCol w:w="236"/>
        <w:gridCol w:w="1117"/>
        <w:gridCol w:w="236"/>
        <w:gridCol w:w="1267"/>
      </w:tblGrid>
      <w:tr w:rsidR="002E1A7B" w:rsidRPr="006E4F8A" w:rsidTr="00C827F7">
        <w:tc>
          <w:tcPr>
            <w:tcW w:w="3854" w:type="dxa"/>
          </w:tcPr>
          <w:p w:rsidR="002E1A7B" w:rsidRPr="006E4F8A" w:rsidRDefault="002E1A7B" w:rsidP="00382DE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59" w:type="dxa"/>
            <w:gridSpan w:val="3"/>
          </w:tcPr>
          <w:p w:rsidR="002E1A7B" w:rsidRPr="00327186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327186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0" w:type="dxa"/>
            <w:gridSpan w:val="3"/>
          </w:tcPr>
          <w:p w:rsidR="002E1A7B" w:rsidRPr="00327186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E1A7B" w:rsidRPr="006E4F8A" w:rsidTr="00C827F7">
        <w:tc>
          <w:tcPr>
            <w:tcW w:w="3854" w:type="dxa"/>
          </w:tcPr>
          <w:p w:rsidR="002E1A7B" w:rsidRPr="006E4F8A" w:rsidRDefault="002E1A7B" w:rsidP="00382DE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59" w:type="dxa"/>
            <w:gridSpan w:val="3"/>
          </w:tcPr>
          <w:p w:rsidR="002E1A7B" w:rsidRPr="00327186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327186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0" w:type="dxa"/>
            <w:gridSpan w:val="3"/>
          </w:tcPr>
          <w:p w:rsidR="002E1A7B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2E1A7B" w:rsidRPr="006E4F8A" w:rsidTr="00C827F7">
        <w:tc>
          <w:tcPr>
            <w:tcW w:w="3854" w:type="dxa"/>
          </w:tcPr>
          <w:p w:rsidR="002E1A7B" w:rsidRPr="006E4F8A" w:rsidRDefault="002E1A7B" w:rsidP="00382DE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2E1A7B" w:rsidRPr="003A3233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3A3233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E1A7B" w:rsidRPr="003A3233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3A3233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E1A7B" w:rsidRPr="003A3233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2E1A7B" w:rsidRPr="003A3233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E1A7B" w:rsidRPr="003A3233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A7B" w:rsidRPr="006E4F8A" w:rsidTr="00C827F7">
        <w:tc>
          <w:tcPr>
            <w:tcW w:w="3854" w:type="dxa"/>
          </w:tcPr>
          <w:p w:rsidR="002E1A7B" w:rsidRPr="006E4F8A" w:rsidRDefault="002E1A7B" w:rsidP="00382DE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2E1A7B" w:rsidRPr="00327186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327186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7" w:type="dxa"/>
          </w:tcPr>
          <w:p w:rsidR="002E1A7B" w:rsidRPr="00327186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327186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7" w:type="dxa"/>
          </w:tcPr>
          <w:p w:rsidR="002E1A7B" w:rsidRPr="00327186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2E1A7B" w:rsidRPr="00327186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2E1A7B" w:rsidRPr="00327186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A7B" w:rsidRPr="006E4F8A" w:rsidTr="00C827F7">
        <w:tc>
          <w:tcPr>
            <w:tcW w:w="3854" w:type="dxa"/>
          </w:tcPr>
          <w:p w:rsidR="002E1A7B" w:rsidRPr="00664ACD" w:rsidRDefault="002E1A7B" w:rsidP="00382DE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64ACD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06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7" w:type="dxa"/>
            <w:shd w:val="clear" w:color="auto" w:fill="auto"/>
          </w:tcPr>
          <w:p w:rsidR="002E1A7B" w:rsidRPr="00664ACD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7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2E1A7B" w:rsidRPr="00664ACD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924,540</w:t>
            </w:r>
          </w:p>
        </w:tc>
      </w:tr>
      <w:tr w:rsidR="002E1A7B" w:rsidRPr="006E4F8A" w:rsidTr="00C827F7">
        <w:tc>
          <w:tcPr>
            <w:tcW w:w="3854" w:type="dxa"/>
          </w:tcPr>
          <w:p w:rsidR="002E1A7B" w:rsidRPr="00664ACD" w:rsidRDefault="002E1A7B" w:rsidP="00382DE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664ACD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06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7" w:type="dxa"/>
            <w:shd w:val="clear" w:color="auto" w:fill="auto"/>
          </w:tcPr>
          <w:p w:rsidR="002E1A7B" w:rsidRPr="00664ACD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7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64AC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:rsidR="002E1A7B" w:rsidRPr="00664ACD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184,908</w:t>
            </w:r>
          </w:p>
        </w:tc>
      </w:tr>
      <w:tr w:rsidR="002E1A7B" w:rsidRPr="006E4F8A" w:rsidTr="00C827F7">
        <w:tc>
          <w:tcPr>
            <w:tcW w:w="3854" w:type="dxa"/>
          </w:tcPr>
          <w:p w:rsidR="002E1A7B" w:rsidRPr="007B1C74" w:rsidRDefault="002E1A7B" w:rsidP="00382DE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7B1C74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06" w:type="dxa"/>
          </w:tcPr>
          <w:p w:rsidR="002E1A7B" w:rsidRPr="007B1C74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7B1C74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:rsidR="002E1A7B" w:rsidRPr="007B1C74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7" w:type="dxa"/>
          </w:tcPr>
          <w:p w:rsidR="002E1A7B" w:rsidRPr="007B1C74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7B1C74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E1A7B" w:rsidRPr="007B1C74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1C74">
              <w:rPr>
                <w:rFonts w:ascii="Angsana New" w:hAnsi="Angsana New"/>
                <w:sz w:val="30"/>
                <w:szCs w:val="30"/>
                <w:lang w:val="en-US"/>
              </w:rPr>
              <w:t>(486)</w:t>
            </w:r>
          </w:p>
        </w:tc>
      </w:tr>
      <w:tr w:rsidR="002E1A7B" w:rsidRPr="006E4F8A" w:rsidTr="00C827F7">
        <w:tc>
          <w:tcPr>
            <w:tcW w:w="3854" w:type="dxa"/>
          </w:tcPr>
          <w:p w:rsidR="002E1A7B" w:rsidRPr="00944713" w:rsidRDefault="002E1A7B" w:rsidP="00382DE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944713"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006" w:type="dxa"/>
          </w:tcPr>
          <w:p w:rsidR="002E1A7B" w:rsidRPr="00944713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944713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:rsidR="002E1A7B" w:rsidRPr="00944713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7" w:type="dxa"/>
          </w:tcPr>
          <w:p w:rsidR="002E1A7B" w:rsidRPr="00944713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944713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E1A7B" w:rsidRPr="00944713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4713">
              <w:rPr>
                <w:rFonts w:ascii="Angsana New" w:hAnsi="Angsana New"/>
                <w:sz w:val="30"/>
                <w:szCs w:val="30"/>
                <w:lang w:val="en-US"/>
              </w:rPr>
              <w:t>(290,150)</w:t>
            </w:r>
          </w:p>
        </w:tc>
      </w:tr>
      <w:tr w:rsidR="002E1A7B" w:rsidRPr="006E4F8A" w:rsidTr="00C827F7">
        <w:tc>
          <w:tcPr>
            <w:tcW w:w="3854" w:type="dxa"/>
          </w:tcPr>
          <w:p w:rsidR="002E1A7B" w:rsidRPr="00944713" w:rsidRDefault="002E1A7B" w:rsidP="00382DE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9447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06" w:type="dxa"/>
          </w:tcPr>
          <w:p w:rsidR="002E1A7B" w:rsidRPr="00944713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944713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:rsidR="002E1A7B" w:rsidRPr="00944713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7" w:type="dxa"/>
          </w:tcPr>
          <w:p w:rsidR="002E1A7B" w:rsidRPr="00944713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944713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E1A7B" w:rsidRPr="00944713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4713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</w:tr>
      <w:tr w:rsidR="002E1A7B" w:rsidRPr="006E4F8A" w:rsidTr="00C827F7">
        <w:tc>
          <w:tcPr>
            <w:tcW w:w="3854" w:type="dxa"/>
          </w:tcPr>
          <w:p w:rsidR="002E1A7B" w:rsidRPr="00664ACD" w:rsidRDefault="002E1A7B" w:rsidP="00382DE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64ACD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664AC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664ACD">
              <w:rPr>
                <w:rFonts w:ascii="Angsana New" w:hAnsi="Angsana New"/>
                <w:sz w:val="30"/>
                <w:szCs w:val="30"/>
                <w:cs/>
              </w:rPr>
              <w:t>ก่อนๆ ที่บันทึก</w:t>
            </w:r>
            <w:r w:rsidRPr="00664ACD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06" w:type="dxa"/>
          </w:tcPr>
          <w:p w:rsidR="002E1A7B" w:rsidRPr="00664ACD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664ACD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:rsidR="002E1A7B" w:rsidRPr="00664ACD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E1A7B" w:rsidRPr="00CD79C7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7" w:type="dxa"/>
          </w:tcPr>
          <w:p w:rsidR="002E1A7B" w:rsidRPr="00664ACD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664ACD" w:rsidRDefault="002E1A7B" w:rsidP="00382DE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2E1A7B" w:rsidRPr="00664ACD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ACD">
              <w:rPr>
                <w:rFonts w:ascii="Angsana New" w:hAnsi="Angsana New"/>
                <w:sz w:val="30"/>
                <w:szCs w:val="30"/>
                <w:lang w:val="en-US"/>
              </w:rPr>
              <w:t>(878)</w:t>
            </w:r>
          </w:p>
        </w:tc>
      </w:tr>
      <w:tr w:rsidR="002E1A7B" w:rsidRPr="006E4F8A" w:rsidTr="00C827F7">
        <w:tc>
          <w:tcPr>
            <w:tcW w:w="3854" w:type="dxa"/>
            <w:vAlign w:val="bottom"/>
          </w:tcPr>
          <w:p w:rsidR="002E1A7B" w:rsidRPr="00664ACD" w:rsidRDefault="002E1A7B" w:rsidP="00382D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64A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6" w:type="dxa"/>
          </w:tcPr>
          <w:p w:rsidR="002E1A7B" w:rsidRPr="008F526B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E1A7B" w:rsidRPr="008F526B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:rsidR="002E1A7B" w:rsidRPr="008F526B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E1A7B" w:rsidRPr="00CD79C7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:rsidR="002E1A7B" w:rsidRPr="008F526B" w:rsidRDefault="002E1A7B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236" w:type="dxa"/>
          </w:tcPr>
          <w:p w:rsidR="002E1A7B" w:rsidRPr="008F526B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2E1A7B" w:rsidRPr="008F526B" w:rsidRDefault="002E1A7B" w:rsidP="00382DE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2E5F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6C34A8" w:rsidRDefault="006C34A8">
      <w:pPr>
        <w:spacing w:line="240" w:lineRule="auto"/>
        <w:rPr>
          <w:rFonts w:ascii="Angsana New" w:hAnsi="Angsana New"/>
          <w:sz w:val="20"/>
          <w:szCs w:val="20"/>
          <w:cs/>
          <w:lang/>
        </w:rPr>
      </w:pPr>
    </w:p>
    <w:p w:rsidR="006C34A8" w:rsidRPr="00D43D8C" w:rsidRDefault="006C34A8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  <w:r w:rsidRPr="00D43D8C">
        <w:rPr>
          <w:rFonts w:ascii="Angsana New" w:hAnsi="Angsana New"/>
          <w:i/>
          <w:iCs/>
          <w:sz w:val="30"/>
          <w:szCs w:val="30"/>
          <w:cs/>
        </w:rPr>
        <w:t>การลด</w:t>
      </w:r>
      <w:r w:rsidRPr="00D43D8C">
        <w:rPr>
          <w:rFonts w:ascii="Angsana New" w:hAnsi="Angsana New" w:hint="cs"/>
          <w:i/>
          <w:iCs/>
          <w:sz w:val="30"/>
          <w:szCs w:val="30"/>
          <w:cs/>
        </w:rPr>
        <w:t>อัตรา</w:t>
      </w:r>
      <w:r w:rsidRPr="00D43D8C">
        <w:rPr>
          <w:rFonts w:ascii="Angsana New" w:hAnsi="Angsana New"/>
          <w:i/>
          <w:iCs/>
          <w:sz w:val="30"/>
          <w:szCs w:val="30"/>
          <w:cs/>
        </w:rPr>
        <w:t>ภาษีเงินได้นิติบุคคล</w:t>
      </w:r>
    </w:p>
    <w:p w:rsidR="006C34A8" w:rsidRDefault="006C34A8" w:rsidP="006C34A8">
      <w:pPr>
        <w:pStyle w:val="Bo-Blankline"/>
        <w:rPr>
          <w:highlight w:val="lightGray"/>
        </w:rPr>
      </w:pPr>
    </w:p>
    <w:p w:rsidR="006C34A8" w:rsidRDefault="006C34A8" w:rsidP="006C34A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34A8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6C34A8">
        <w:rPr>
          <w:rFonts w:ascii="Angsana New" w:hAnsi="Angsana New"/>
          <w:sz w:val="30"/>
          <w:szCs w:val="30"/>
        </w:rPr>
        <w:t>42</w:t>
      </w:r>
      <w:r w:rsidRPr="006C34A8">
        <w:rPr>
          <w:rFonts w:ascii="Angsana New" w:hAnsi="Angsana New"/>
          <w:sz w:val="30"/>
          <w:szCs w:val="30"/>
          <w:cs/>
        </w:rPr>
        <w:t xml:space="preserve"> พ.ศ. </w:t>
      </w:r>
      <w:r w:rsidRPr="006C34A8">
        <w:rPr>
          <w:rFonts w:ascii="Angsana New" w:hAnsi="Angsana New"/>
          <w:sz w:val="30"/>
          <w:szCs w:val="30"/>
        </w:rPr>
        <w:t xml:space="preserve">2559 </w:t>
      </w:r>
      <w:r w:rsidRPr="006C34A8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6C34A8">
        <w:rPr>
          <w:rFonts w:ascii="Angsana New" w:hAnsi="Angsana New"/>
          <w:sz w:val="30"/>
          <w:szCs w:val="30"/>
        </w:rPr>
        <w:t>3</w:t>
      </w:r>
      <w:r w:rsidRPr="006C34A8">
        <w:rPr>
          <w:rFonts w:ascii="Angsana New" w:hAnsi="Angsana New"/>
          <w:sz w:val="30"/>
          <w:szCs w:val="30"/>
          <w:cs/>
        </w:rPr>
        <w:t xml:space="preserve"> มีนาคม </w:t>
      </w:r>
      <w:r w:rsidRPr="006C34A8">
        <w:rPr>
          <w:rFonts w:ascii="Angsana New" w:hAnsi="Angsana New"/>
          <w:sz w:val="30"/>
          <w:szCs w:val="30"/>
        </w:rPr>
        <w:t>2559</w:t>
      </w:r>
      <w:r w:rsidRPr="006C34A8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6C34A8">
        <w:rPr>
          <w:rFonts w:ascii="Angsana New" w:hAnsi="Angsana New"/>
          <w:sz w:val="30"/>
          <w:szCs w:val="30"/>
        </w:rPr>
        <w:t>20</w:t>
      </w:r>
      <w:r w:rsidRPr="006C34A8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6C34A8">
        <w:rPr>
          <w:rFonts w:ascii="Angsana New" w:hAnsi="Angsana New"/>
          <w:sz w:val="30"/>
          <w:szCs w:val="30"/>
        </w:rPr>
        <w:t>1</w:t>
      </w:r>
      <w:r w:rsidRPr="006C34A8">
        <w:rPr>
          <w:rFonts w:ascii="Angsana New" w:hAnsi="Angsana New"/>
          <w:sz w:val="30"/>
          <w:szCs w:val="30"/>
          <w:cs/>
        </w:rPr>
        <w:t xml:space="preserve"> มกราคม </w:t>
      </w:r>
      <w:r w:rsidRPr="006C34A8">
        <w:rPr>
          <w:rFonts w:ascii="Angsana New" w:hAnsi="Angsana New"/>
          <w:sz w:val="30"/>
          <w:szCs w:val="30"/>
        </w:rPr>
        <w:t>2559</w:t>
      </w:r>
      <w:r w:rsidRPr="006C34A8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:rsidR="00644802" w:rsidRPr="001029D1" w:rsidRDefault="00644802" w:rsidP="00D06C61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C4678D" w:rsidRPr="00DA6F99" w:rsidRDefault="00C4678D" w:rsidP="007D10DB">
      <w:pPr>
        <w:pStyle w:val="Caption"/>
        <w:ind w:left="567" w:hanging="567"/>
      </w:pPr>
      <w:r w:rsidRPr="00DA6F99">
        <w:rPr>
          <w:rFonts w:hint="cs"/>
          <w:cs/>
        </w:rPr>
        <w:t>สิทธิประโยชน์จากการส่งเสริมการลงทุน</w:t>
      </w:r>
    </w:p>
    <w:p w:rsidR="00C4678D" w:rsidRPr="001029D1" w:rsidRDefault="00C4678D" w:rsidP="00C4678D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86714" w:rsidRDefault="00C4678D" w:rsidP="00C4678D">
      <w:pPr>
        <w:pStyle w:val="Bo-C1Content"/>
      </w:pPr>
      <w:r w:rsidRPr="00DA6F99">
        <w:rPr>
          <w:rFonts w:hint="cs"/>
          <w:cs/>
          <w:lang w:val="en-US"/>
        </w:rPr>
        <w:t>คณะกรรมการ</w:t>
      </w:r>
      <w:r w:rsidRPr="00DA6F99">
        <w:rPr>
          <w:rFonts w:hint="cs"/>
          <w:cs/>
        </w:rPr>
        <w:t>ส่งเสริมการลงทุนอนุมัติให้</w:t>
      </w:r>
      <w:r w:rsidRPr="00DA6F99">
        <w:rPr>
          <w:cs/>
        </w:rPr>
        <w:t>บริษัทได้รับบัตร</w:t>
      </w:r>
      <w:r w:rsidRPr="00DA6F99">
        <w:rPr>
          <w:rFonts w:hint="cs"/>
          <w:cs/>
        </w:rPr>
        <w:t>สิทธิประโยชน์หลายประการในฐานะผู้ได้รับการส่งเสริมการลงทุนตามพระราชบัญญัติส่งเสริมการลงทุน พ.ศ. 2520 เกี่ยวกับ</w:t>
      </w:r>
      <w:r w:rsidRPr="00DA6F99">
        <w:rPr>
          <w:rFonts w:hint="cs"/>
          <w:cs/>
          <w:lang w:val="en-US"/>
        </w:rPr>
        <w:t>สถานีบริการก๊าซธรรมชาติ</w:t>
      </w:r>
      <w:r w:rsidR="00A135D3" w:rsidRPr="00AE5621">
        <w:rPr>
          <w:cs/>
        </w:rPr>
        <w:t>โรงไฟฟ้าและ</w:t>
      </w:r>
      <w:r w:rsidR="00A135D3" w:rsidRPr="00AE5621">
        <w:rPr>
          <w:rFonts w:hint="cs"/>
          <w:cs/>
        </w:rPr>
        <w:t>ผลิตเชื้อเพลิงจากขยะรวมทั้งเศษหรือขยะหรือของเสีย</w:t>
      </w:r>
      <w:r w:rsidRPr="00DA6F99">
        <w:rPr>
          <w:rFonts w:hint="cs"/>
          <w:cs/>
        </w:rPr>
        <w:t>ซึ่งพอสรุปสาระสำคัญได้ดังนี้</w:t>
      </w:r>
    </w:p>
    <w:p w:rsidR="003F3F73" w:rsidRPr="00DA6F99" w:rsidRDefault="003F3F73" w:rsidP="00B17401">
      <w:pPr>
        <w:pStyle w:val="Bo-Blankline"/>
      </w:pPr>
    </w:p>
    <w:p w:rsidR="00C4678D" w:rsidRPr="00DA6F99" w:rsidRDefault="00C4678D" w:rsidP="003F3F73">
      <w:pPr>
        <w:pStyle w:val="BodyTextIndent3"/>
        <w:numPr>
          <w:ilvl w:val="0"/>
          <w:numId w:val="7"/>
        </w:numPr>
        <w:tabs>
          <w:tab w:val="clear" w:pos="36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A6F99">
        <w:rPr>
          <w:rFonts w:ascii="Angsana New" w:hAnsi="Angsana New" w:hint="cs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ให้ได้รับยกเว้นอากรขาเข้าและภาษีสำหรับเครื่องจักรและอุปกรณ์ต่างๆ ที่ได้รับอนุมัติโดยคณะกรรมการส่งเสริมการลงทุน</w:t>
      </w:r>
    </w:p>
    <w:p w:rsidR="00C4678D" w:rsidRPr="00853D2D" w:rsidRDefault="00C4678D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53D2D">
        <w:rPr>
          <w:rFonts w:ascii="Angsana New" w:hAnsi="Angsana New" w:hint="cs"/>
          <w:sz w:val="30"/>
          <w:szCs w:val="30"/>
          <w:cs/>
          <w:lang w:val="en-US"/>
        </w:rPr>
        <w:t>ให้ได้รับ</w:t>
      </w:r>
      <w:r w:rsidRPr="00853D2D">
        <w:rPr>
          <w:rFonts w:ascii="Angsana New" w:hAnsi="Angsana New"/>
          <w:sz w:val="30"/>
          <w:szCs w:val="30"/>
          <w:cs/>
          <w:lang w:val="en-US"/>
        </w:rPr>
        <w:t>ยกเว้นภาษีเงินได้นิติบุคคลสำหรับกำไรสุทธิ</w:t>
      </w:r>
      <w:r w:rsidRPr="00853D2D">
        <w:rPr>
          <w:rFonts w:ascii="Angsana New" w:hAnsi="Angsana New" w:hint="cs"/>
          <w:sz w:val="30"/>
          <w:szCs w:val="30"/>
          <w:cs/>
          <w:lang w:val="en-US"/>
        </w:rPr>
        <w:t>ที่ได้จากการประกอบกิจการที่ได้รับการส่งเสริมมีกำหนด</w:t>
      </w:r>
      <w:r w:rsidRPr="00853D2D">
        <w:rPr>
          <w:rFonts w:ascii="Angsana New" w:hAnsi="Angsana New"/>
          <w:sz w:val="30"/>
          <w:szCs w:val="30"/>
          <w:cs/>
          <w:lang w:val="en-US"/>
        </w:rPr>
        <w:t xml:space="preserve">เวลา </w:t>
      </w:r>
      <w:r w:rsidRPr="00853D2D">
        <w:rPr>
          <w:rFonts w:ascii="Angsana New" w:hAnsi="Angsana New"/>
          <w:sz w:val="30"/>
          <w:szCs w:val="30"/>
          <w:lang w:val="en-US"/>
        </w:rPr>
        <w:t xml:space="preserve">8 </w:t>
      </w:r>
      <w:r w:rsidRPr="00853D2D">
        <w:rPr>
          <w:rFonts w:ascii="Angsana New" w:hAnsi="Angsana New"/>
          <w:sz w:val="30"/>
          <w:szCs w:val="30"/>
          <w:cs/>
          <w:lang w:val="en-US"/>
        </w:rPr>
        <w:t>ปี นับแต่วันที่เริ่มมีรายได้</w:t>
      </w:r>
      <w:r w:rsidRPr="00853D2D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จากการประกอบกิจการนั้น</w:t>
      </w:r>
    </w:p>
    <w:p w:rsidR="00C4678D" w:rsidRPr="00853D2D" w:rsidRDefault="00C4678D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853D2D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853D2D">
        <w:rPr>
          <w:rFonts w:ascii="Angsana New" w:hAnsi="Angsana New"/>
          <w:sz w:val="30"/>
          <w:szCs w:val="30"/>
          <w:cs/>
          <w:lang w:val="en-US"/>
        </w:rPr>
        <w:t xml:space="preserve">ได้รับลดหย่อนภาษีเงินได้นิติบุคคลร้อยละ </w:t>
      </w:r>
      <w:r w:rsidRPr="00853D2D">
        <w:rPr>
          <w:rFonts w:ascii="Angsana New" w:hAnsi="Angsana New"/>
          <w:sz w:val="30"/>
          <w:szCs w:val="30"/>
          <w:lang w:val="en-US"/>
        </w:rPr>
        <w:t>50</w:t>
      </w:r>
      <w:r w:rsidRPr="00853D2D">
        <w:rPr>
          <w:rFonts w:ascii="Angsana New" w:hAnsi="Angsana New"/>
          <w:sz w:val="30"/>
          <w:szCs w:val="30"/>
          <w:cs/>
          <w:lang w:val="en-US"/>
        </w:rPr>
        <w:t>สำหรับกำไรสุทธิที่ได้</w:t>
      </w:r>
      <w:r w:rsidRPr="00853D2D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จากการประกอบกิจการที่ได้รับการส่งเสริมมีกำหนดเวลา</w:t>
      </w:r>
      <w:r w:rsidRPr="00853D2D">
        <w:rPr>
          <w:rFonts w:ascii="Angsana New" w:hAnsi="Angsana New"/>
          <w:sz w:val="30"/>
          <w:szCs w:val="30"/>
          <w:cs/>
        </w:rPr>
        <w:t xml:space="preserve"> 5 ปี</w:t>
      </w:r>
      <w:r w:rsidRPr="00853D2D">
        <w:rPr>
          <w:rFonts w:ascii="Angsana New" w:hAnsi="Angsana New" w:hint="cs"/>
          <w:sz w:val="30"/>
          <w:szCs w:val="30"/>
          <w:cs/>
        </w:rPr>
        <w:t xml:space="preserve"> นับแต่วันที่สิ้นสุดสิทธิประโยชน์ตามข้อ </w:t>
      </w:r>
      <w:r w:rsidRPr="00853D2D">
        <w:rPr>
          <w:rFonts w:ascii="Angsana New" w:hAnsi="Angsana New" w:hint="cs"/>
          <w:sz w:val="30"/>
          <w:szCs w:val="30"/>
          <w:lang w:val="en-US"/>
        </w:rPr>
        <w:t>(</w:t>
      </w:r>
      <w:r w:rsidRPr="00853D2D">
        <w:rPr>
          <w:rFonts w:ascii="Angsana New" w:hAnsi="Angsana New" w:hint="cs"/>
          <w:sz w:val="30"/>
          <w:szCs w:val="30"/>
          <w:cs/>
          <w:lang w:val="en-US"/>
        </w:rPr>
        <w:t>ข</w:t>
      </w:r>
      <w:r w:rsidR="003733C7">
        <w:rPr>
          <w:rFonts w:ascii="Angsana New" w:hAnsi="Angsana New" w:hint="cs"/>
          <w:sz w:val="30"/>
          <w:szCs w:val="30"/>
          <w:lang w:val="en-US"/>
        </w:rPr>
        <w:t>)</w:t>
      </w:r>
    </w:p>
    <w:p w:rsidR="00C4678D" w:rsidRPr="003418B3" w:rsidRDefault="00C4678D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A6F99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DA6F99">
        <w:rPr>
          <w:rFonts w:ascii="Angsana New" w:hAnsi="Angsana New"/>
          <w:sz w:val="30"/>
          <w:szCs w:val="30"/>
          <w:cs/>
        </w:rPr>
        <w:t>ได้รับอนุญาตให้หักค่าขนส่ง ค่าไฟฟ้าและค่าประปา 2 เท่าของค่าใช้จ่ายดังกล่าวเป็นระยะเวลา 10 ปี นับแต่วันที่เริ่มมีรายได้และหักเงินลงทุนในการติดตั้งหรือก่อสร้างสิ่งอำนวยความสะดวกร้อยละ 25 ของเงินลงทุน นอกเหนือไปจากหักค่าเสื่อมราคาตามปกติ</w:t>
      </w:r>
      <w:r w:rsidR="00A01500"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3418B3" w:rsidRPr="00DA6F99" w:rsidRDefault="003418B3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660CA">
        <w:rPr>
          <w:rFonts w:ascii="Angsana New" w:hAnsi="Angsana New"/>
          <w:sz w:val="30"/>
          <w:szCs w:val="30"/>
          <w:cs/>
        </w:rPr>
        <w:t>ให้นำผลขาดทุนที่เกิดขึ้นในระหว่างได้รับการส่งเสริม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5 ปี นับแต่วันพ้นกำหนดได้รับการส่งเสริม</w:t>
      </w:r>
    </w:p>
    <w:p w:rsidR="00C4678D" w:rsidRPr="001029D1" w:rsidRDefault="00C4678D" w:rsidP="00C4678D">
      <w:pPr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C4678D" w:rsidRDefault="00C4678D" w:rsidP="00C4678D">
      <w:pPr>
        <w:pStyle w:val="Bo-C1Content"/>
      </w:pPr>
      <w:r w:rsidRPr="00DA6F99">
        <w:rPr>
          <w:rFonts w:hint="cs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p w:rsidR="003D0037" w:rsidRPr="00DA6F99" w:rsidRDefault="003D0037" w:rsidP="003D0037">
      <w:pPr>
        <w:pStyle w:val="Bo-Blankline"/>
      </w:pPr>
    </w:p>
    <w:p w:rsidR="00E26D00" w:rsidRDefault="0090605F" w:rsidP="00E26D00">
      <w:pPr>
        <w:pStyle w:val="Bo-C1Content"/>
      </w:pPr>
      <w:r w:rsidRPr="0090605F">
        <w:rPr>
          <w:rFonts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:rsidR="002D4424" w:rsidRDefault="002D4424" w:rsidP="000C71B1">
      <w:pPr>
        <w:spacing w:line="240" w:lineRule="auto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981" w:type="dxa"/>
        <w:tblInd w:w="540" w:type="dxa"/>
        <w:tblLayout w:type="fixed"/>
        <w:tblLook w:val="04A0"/>
      </w:tblPr>
      <w:tblGrid>
        <w:gridCol w:w="2160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6616F4" w:rsidRPr="001405A2" w:rsidTr="000709B4">
        <w:tc>
          <w:tcPr>
            <w:tcW w:w="2160" w:type="dxa"/>
            <w:vAlign w:val="bottom"/>
          </w:tcPr>
          <w:p w:rsidR="006616F4" w:rsidRPr="001405A2" w:rsidRDefault="006616F4" w:rsidP="006616F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05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1405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616F4" w:rsidRPr="001405A2" w:rsidTr="000709B4">
        <w:tc>
          <w:tcPr>
            <w:tcW w:w="2160" w:type="dxa"/>
            <w:vAlign w:val="bottom"/>
          </w:tcPr>
          <w:p w:rsidR="006616F4" w:rsidRPr="001405A2" w:rsidRDefault="006616F4" w:rsidP="006616F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6616F4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6616F4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6616F4" w:rsidRPr="001405A2" w:rsidTr="000709B4">
        <w:tc>
          <w:tcPr>
            <w:tcW w:w="2160" w:type="dxa"/>
            <w:vAlign w:val="bottom"/>
          </w:tcPr>
          <w:p w:rsidR="006616F4" w:rsidRPr="001405A2" w:rsidRDefault="006616F4" w:rsidP="006616F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6616F4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  <w:p w:rsidR="006616F4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</w:p>
          <w:p w:rsidR="006616F4" w:rsidRPr="001405A2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6616F4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  <w:p w:rsidR="006616F4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ไม่ได้รับ</w:t>
            </w:r>
          </w:p>
          <w:p w:rsidR="006616F4" w:rsidRPr="001405A2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616F4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  <w:p w:rsidR="006616F4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ได้รับ</w:t>
            </w:r>
          </w:p>
          <w:p w:rsidR="006616F4" w:rsidRPr="001405A2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616F4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</w:t>
            </w:r>
          </w:p>
          <w:p w:rsidR="006616F4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ไม่ได้รับ</w:t>
            </w:r>
          </w:p>
          <w:p w:rsidR="006616F4" w:rsidRPr="001405A2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616F4" w:rsidRPr="001405A2" w:rsidTr="000709B4">
        <w:tc>
          <w:tcPr>
            <w:tcW w:w="2160" w:type="dxa"/>
            <w:vAlign w:val="bottom"/>
          </w:tcPr>
          <w:p w:rsidR="006616F4" w:rsidRPr="001405A2" w:rsidRDefault="006616F4" w:rsidP="006616F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405A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616F4" w:rsidRPr="001405A2" w:rsidTr="000709B4">
        <w:tc>
          <w:tcPr>
            <w:tcW w:w="2160" w:type="dxa"/>
            <w:vAlign w:val="bottom"/>
          </w:tcPr>
          <w:p w:rsidR="006616F4" w:rsidRPr="001405A2" w:rsidRDefault="006616F4" w:rsidP="006616F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vAlign w:val="bottom"/>
          </w:tcPr>
          <w:p w:rsidR="006616F4" w:rsidRPr="001405A2" w:rsidRDefault="00BB79DD" w:rsidP="006616F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3,689,83</w:t>
            </w:r>
            <w:r w:rsidR="00F407F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616F4" w:rsidRPr="001405A2" w:rsidRDefault="00BB79DD" w:rsidP="006616F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678,3</w:t>
            </w:r>
            <w:r w:rsidR="00F407FD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616F4" w:rsidRPr="001405A2" w:rsidRDefault="00BB79DD" w:rsidP="006616F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4,368,160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616F4" w:rsidRPr="001405A2" w:rsidRDefault="006616F4" w:rsidP="006616F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1,905,733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616F4" w:rsidRPr="001405A2" w:rsidRDefault="006616F4" w:rsidP="006616F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723,638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:rsidR="006616F4" w:rsidRPr="001405A2" w:rsidRDefault="006616F4" w:rsidP="006616F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2,629,371</w:t>
            </w:r>
          </w:p>
        </w:tc>
      </w:tr>
      <w:tr w:rsidR="006616F4" w:rsidRPr="00846BA8" w:rsidTr="000709B4">
        <w:tc>
          <w:tcPr>
            <w:tcW w:w="2160" w:type="dxa"/>
            <w:vAlign w:val="bottom"/>
          </w:tcPr>
          <w:p w:rsidR="006616F4" w:rsidRPr="001405A2" w:rsidRDefault="006616F4" w:rsidP="006616F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405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16F4" w:rsidRPr="001405A2" w:rsidRDefault="00BB79DD" w:rsidP="006616F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3,689,83</w:t>
            </w:r>
            <w:r w:rsidR="00F407F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16F4" w:rsidRPr="001405A2" w:rsidRDefault="00BB79DD" w:rsidP="006616F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678,3</w:t>
            </w:r>
            <w:r w:rsidR="00F407FD">
              <w:rPr>
                <w:rFonts w:ascii="Angsana New" w:hAnsi="Angsana New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16F4" w:rsidRPr="001405A2" w:rsidRDefault="00BB79DD" w:rsidP="006616F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4,368,160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16F4" w:rsidRPr="001405A2" w:rsidRDefault="006616F4" w:rsidP="006616F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1,905,733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16F4" w:rsidRPr="001405A2" w:rsidRDefault="006616F4" w:rsidP="006616F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723,638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6616F4" w:rsidRPr="001405A2" w:rsidRDefault="006616F4" w:rsidP="006616F4">
            <w:pPr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16F4" w:rsidRPr="001405A2" w:rsidRDefault="006616F4" w:rsidP="006616F4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2,629,371</w:t>
            </w:r>
          </w:p>
        </w:tc>
      </w:tr>
    </w:tbl>
    <w:p w:rsidR="0090605F" w:rsidRPr="001029D1" w:rsidRDefault="0090605F" w:rsidP="00F46F21">
      <w:pPr>
        <w:pStyle w:val="Bo-Blankline"/>
        <w:rPr>
          <w:lang w:val="en-US"/>
        </w:rPr>
      </w:pPr>
    </w:p>
    <w:p w:rsidR="003D0037" w:rsidRDefault="003D0037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F90B1F" w:rsidRPr="00DA6F99" w:rsidRDefault="007B2482" w:rsidP="007D10DB">
      <w:pPr>
        <w:pStyle w:val="Caption"/>
        <w:ind w:left="567" w:hanging="567"/>
      </w:pPr>
      <w:r w:rsidRPr="00DA6F99">
        <w:rPr>
          <w:cs/>
        </w:rPr>
        <w:t>กำไร</w:t>
      </w:r>
      <w:r w:rsidR="00A01500">
        <w:rPr>
          <w:rFonts w:hint="cs"/>
          <w:cs/>
        </w:rPr>
        <w:t xml:space="preserve"> (ขาดทุน) </w:t>
      </w:r>
      <w:r w:rsidRPr="00DA6F99">
        <w:rPr>
          <w:cs/>
        </w:rPr>
        <w:t>ต่อหุ้น</w:t>
      </w:r>
      <w:r w:rsidR="00C9729C" w:rsidRPr="00DA6F99">
        <w:rPr>
          <w:rFonts w:hint="cs"/>
          <w:cs/>
        </w:rPr>
        <w:t>ขั้นพื้นฐาน</w:t>
      </w:r>
    </w:p>
    <w:p w:rsidR="00F90B1F" w:rsidRPr="001029D1" w:rsidRDefault="00F90B1F" w:rsidP="00F46F21">
      <w:pPr>
        <w:pStyle w:val="Bo-Blankline"/>
        <w:rPr>
          <w:lang w:val="en-US"/>
        </w:rPr>
      </w:pPr>
    </w:p>
    <w:p w:rsidR="00B17401" w:rsidRDefault="00B17401" w:rsidP="00B17401">
      <w:pPr>
        <w:pStyle w:val="Bo-C1Content"/>
        <w:rPr>
          <w:spacing w:val="4"/>
        </w:rPr>
      </w:pPr>
      <w:r w:rsidRPr="00620CA3">
        <w:rPr>
          <w:spacing w:val="4"/>
          <w:cs/>
        </w:rPr>
        <w:t>กำไร</w:t>
      </w:r>
      <w:r w:rsidR="00A01500">
        <w:rPr>
          <w:rFonts w:hint="cs"/>
          <w:spacing w:val="4"/>
          <w:cs/>
        </w:rPr>
        <w:t xml:space="preserve"> (ขาดทุน) </w:t>
      </w:r>
      <w:r w:rsidRPr="00620CA3">
        <w:rPr>
          <w:spacing w:val="4"/>
          <w:cs/>
        </w:rPr>
        <w:t>ต่อหุ้นขั้นพื้นฐานสำหรับ</w:t>
      </w:r>
      <w:r>
        <w:rPr>
          <w:rFonts w:hint="cs"/>
          <w:spacing w:val="4"/>
          <w:cs/>
        </w:rPr>
        <w:t>ปี</w:t>
      </w:r>
      <w:r w:rsidRPr="00620CA3">
        <w:rPr>
          <w:spacing w:val="4"/>
          <w:cs/>
        </w:rPr>
        <w:t>สิ้นสุด</w:t>
      </w:r>
      <w:r w:rsidRPr="00620CA3">
        <w:rPr>
          <w:rFonts w:hint="cs"/>
          <w:spacing w:val="4"/>
          <w:cs/>
        </w:rPr>
        <w:t>วั</w:t>
      </w:r>
      <w:r w:rsidRPr="00620CA3">
        <w:rPr>
          <w:spacing w:val="4"/>
          <w:cs/>
        </w:rPr>
        <w:t>นที่ 3</w:t>
      </w:r>
      <w:r>
        <w:rPr>
          <w:rFonts w:hint="cs"/>
          <w:spacing w:val="4"/>
          <w:cs/>
        </w:rPr>
        <w:t>1ธันวาคม</w:t>
      </w:r>
      <w:r w:rsidRPr="00620CA3">
        <w:t xml:space="preserve">2559 </w:t>
      </w:r>
      <w:r w:rsidRPr="00620CA3">
        <w:rPr>
          <w:cs/>
        </w:rPr>
        <w:t xml:space="preserve">และ </w:t>
      </w:r>
      <w:r w:rsidRPr="00620CA3">
        <w:t>2558</w:t>
      </w:r>
      <w:r w:rsidRPr="00620CA3">
        <w:rPr>
          <w:spacing w:val="4"/>
          <w:cs/>
        </w:rPr>
        <w:t>คำนวณจากกำไร</w:t>
      </w:r>
      <w:r w:rsidR="00A01500">
        <w:rPr>
          <w:rFonts w:hint="cs"/>
          <w:spacing w:val="4"/>
          <w:cs/>
        </w:rPr>
        <w:t xml:space="preserve"> (ขาดทุน) </w:t>
      </w:r>
      <w:r w:rsidRPr="00620CA3">
        <w:rPr>
          <w:spacing w:val="4"/>
          <w:cs/>
        </w:rPr>
        <w:t>สำหรับ</w:t>
      </w:r>
      <w:r>
        <w:rPr>
          <w:rFonts w:hint="cs"/>
          <w:spacing w:val="4"/>
          <w:cs/>
        </w:rPr>
        <w:t>ปี</w:t>
      </w:r>
      <w:r w:rsidRPr="00620CA3">
        <w:rPr>
          <w:spacing w:val="4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>
        <w:rPr>
          <w:rFonts w:hint="cs"/>
          <w:spacing w:val="4"/>
          <w:cs/>
        </w:rPr>
        <w:t>ปี</w:t>
      </w:r>
      <w:r w:rsidRPr="00620CA3">
        <w:rPr>
          <w:rFonts w:hint="cs"/>
          <w:spacing w:val="4"/>
          <w:cs/>
        </w:rPr>
        <w:t xml:space="preserve">โดยได้ปรับกระทบจำนวนหุ้นสามัญที่เกิดจากการเปลี่ยนแปลงมูลค่าหุ้นสามัญของบริษัทที่ตราไว้จากเดิมหุ้นละ </w:t>
      </w:r>
      <w:r w:rsidRPr="00620CA3">
        <w:rPr>
          <w:spacing w:val="4"/>
          <w:lang w:val="en-US"/>
        </w:rPr>
        <w:t>10</w:t>
      </w:r>
      <w:r w:rsidRPr="00620CA3">
        <w:rPr>
          <w:rFonts w:hint="cs"/>
          <w:spacing w:val="4"/>
          <w:cs/>
          <w:lang w:val="en-US"/>
        </w:rPr>
        <w:t xml:space="preserve">0บาท เป็นหุ้นละ </w:t>
      </w:r>
      <w:r w:rsidRPr="00620CA3">
        <w:rPr>
          <w:spacing w:val="4"/>
          <w:lang w:val="en-US"/>
        </w:rPr>
        <w:t xml:space="preserve">1 </w:t>
      </w:r>
      <w:r w:rsidRPr="00620CA3">
        <w:rPr>
          <w:rFonts w:hint="cs"/>
          <w:spacing w:val="4"/>
          <w:cs/>
          <w:lang w:val="en-US"/>
        </w:rPr>
        <w:t>โดย</w:t>
      </w:r>
      <w:r w:rsidRPr="00620CA3">
        <w:rPr>
          <w:rFonts w:hint="cs"/>
          <w:spacing w:val="4"/>
          <w:cs/>
        </w:rPr>
        <w:t>กำไร (ขาดทุน) ต่อหุ้น</w:t>
      </w:r>
      <w:r w:rsidRPr="00620CA3">
        <w:rPr>
          <w:rFonts w:hint="cs"/>
          <w:spacing w:val="2"/>
          <w:cs/>
        </w:rPr>
        <w:t>ขั้นพื้นฐานของงวดก่อนได้ถูกคำนวณใหม่โดยถือเสมือนว่าการเปลี่ยนแปลงมูลค่าหุ้นได้เกิดขึ้นตั้งแต่วันเริ่มต้นของงวดแรก</w:t>
      </w:r>
      <w:r w:rsidRPr="00620CA3">
        <w:rPr>
          <w:rFonts w:hint="cs"/>
          <w:spacing w:val="4"/>
          <w:cs/>
        </w:rPr>
        <w:t>ที่เสนอรายงาน</w:t>
      </w:r>
      <w:r w:rsidRPr="00620CA3">
        <w:rPr>
          <w:spacing w:val="4"/>
          <w:cs/>
        </w:rPr>
        <w:t xml:space="preserve"> โดยแสดงการคำนวณดังนี้</w:t>
      </w:r>
    </w:p>
    <w:p w:rsidR="00B17401" w:rsidRDefault="00B17401" w:rsidP="00B17401">
      <w:pPr>
        <w:pStyle w:val="Bo-Blankline"/>
      </w:pPr>
    </w:p>
    <w:tbl>
      <w:tblPr>
        <w:tblW w:w="9072" w:type="dxa"/>
        <w:tblInd w:w="558" w:type="dxa"/>
        <w:tblLayout w:type="fixed"/>
        <w:tblLook w:val="01E0"/>
      </w:tblPr>
      <w:tblGrid>
        <w:gridCol w:w="6282"/>
        <w:gridCol w:w="1260"/>
        <w:gridCol w:w="270"/>
        <w:gridCol w:w="1260"/>
      </w:tblGrid>
      <w:tr w:rsidR="006616F4" w:rsidRPr="00D91B3F" w:rsidTr="00C827F7">
        <w:trPr>
          <w:trHeight w:val="200"/>
        </w:trPr>
        <w:tc>
          <w:tcPr>
            <w:tcW w:w="6282" w:type="dxa"/>
          </w:tcPr>
          <w:p w:rsidR="006616F4" w:rsidRPr="003C652D" w:rsidRDefault="006616F4" w:rsidP="006616F4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6616F4" w:rsidRPr="003C652D" w:rsidRDefault="006616F4" w:rsidP="006616F4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8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16F4" w:rsidRPr="00D91B3F" w:rsidTr="00C827F7">
        <w:tc>
          <w:tcPr>
            <w:tcW w:w="6282" w:type="dxa"/>
          </w:tcPr>
          <w:p w:rsidR="006616F4" w:rsidRPr="003C652D" w:rsidRDefault="006616F4" w:rsidP="006616F4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616F4" w:rsidRDefault="006616F4" w:rsidP="006616F4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  <w:tc>
          <w:tcPr>
            <w:tcW w:w="270" w:type="dxa"/>
          </w:tcPr>
          <w:p w:rsidR="006616F4" w:rsidRPr="003C652D" w:rsidRDefault="006616F4" w:rsidP="006616F4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16F4" w:rsidRDefault="006616F4" w:rsidP="006616F4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2558</w:t>
            </w:r>
          </w:p>
        </w:tc>
      </w:tr>
      <w:tr w:rsidR="006616F4" w:rsidRPr="00D91B3F" w:rsidTr="00C827F7">
        <w:tc>
          <w:tcPr>
            <w:tcW w:w="6282" w:type="dxa"/>
          </w:tcPr>
          <w:p w:rsidR="006616F4" w:rsidRPr="003C652D" w:rsidRDefault="006616F4" w:rsidP="006616F4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6616F4" w:rsidRPr="003C652D" w:rsidRDefault="006616F4" w:rsidP="006616F4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16F4" w:rsidRPr="00D91B3F" w:rsidTr="00C827F7">
        <w:tc>
          <w:tcPr>
            <w:tcW w:w="6282" w:type="dxa"/>
          </w:tcPr>
          <w:p w:rsidR="006616F4" w:rsidRPr="003C652D" w:rsidRDefault="006616F4" w:rsidP="006616F4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616F4" w:rsidRPr="003C652D" w:rsidRDefault="000709B4" w:rsidP="006616F4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1,824,248</w:t>
            </w:r>
          </w:p>
        </w:tc>
        <w:tc>
          <w:tcPr>
            <w:tcW w:w="270" w:type="dxa"/>
          </w:tcPr>
          <w:p w:rsidR="006616F4" w:rsidRPr="003C652D" w:rsidRDefault="006616F4" w:rsidP="006616F4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616F4" w:rsidRPr="003C652D" w:rsidRDefault="004F4DA9" w:rsidP="006616F4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493,364</w:t>
            </w:r>
          </w:p>
        </w:tc>
      </w:tr>
      <w:tr w:rsidR="006616F4" w:rsidRPr="00D91B3F" w:rsidTr="00C827F7">
        <w:tc>
          <w:tcPr>
            <w:tcW w:w="6282" w:type="dxa"/>
          </w:tcPr>
          <w:p w:rsidR="006616F4" w:rsidRPr="003C652D" w:rsidRDefault="006616F4" w:rsidP="006616F4">
            <w:pPr>
              <w:spacing w:line="240" w:lineRule="auto"/>
              <w:ind w:right="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6616F4" w:rsidRPr="003C652D" w:rsidRDefault="006616F4" w:rsidP="006616F4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6616F4" w:rsidRPr="003C652D" w:rsidRDefault="006616F4" w:rsidP="006616F4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6616F4" w:rsidRPr="003C652D" w:rsidRDefault="006616F4" w:rsidP="006616F4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616F4" w:rsidRPr="00D91B3F" w:rsidTr="00C827F7">
        <w:tc>
          <w:tcPr>
            <w:tcW w:w="6282" w:type="dxa"/>
          </w:tcPr>
          <w:p w:rsidR="006616F4" w:rsidRPr="003C652D" w:rsidRDefault="006616F4" w:rsidP="006616F4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C652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</w:tcPr>
          <w:p w:rsidR="006616F4" w:rsidRPr="00FF5B8F" w:rsidRDefault="004F4DA9" w:rsidP="006616F4">
            <w:pPr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59,000</w:t>
            </w:r>
          </w:p>
        </w:tc>
        <w:tc>
          <w:tcPr>
            <w:tcW w:w="270" w:type="dxa"/>
          </w:tcPr>
          <w:p w:rsidR="006616F4" w:rsidRPr="003C652D" w:rsidRDefault="006616F4" w:rsidP="006616F4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616F4" w:rsidRPr="00ED131C" w:rsidRDefault="004F4DA9" w:rsidP="006616F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41,512</w:t>
            </w:r>
          </w:p>
        </w:tc>
      </w:tr>
      <w:tr w:rsidR="006616F4" w:rsidRPr="00D91B3F" w:rsidTr="00C827F7">
        <w:tc>
          <w:tcPr>
            <w:tcW w:w="6282" w:type="dxa"/>
          </w:tcPr>
          <w:p w:rsidR="006616F4" w:rsidRPr="003C652D" w:rsidRDefault="006616F4" w:rsidP="006616F4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C652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ผลกระทบจากหุ้นที่เรียกชำระค่าหุ้นเพิ่มและออกจำหน่าย</w:t>
            </w:r>
          </w:p>
        </w:tc>
        <w:tc>
          <w:tcPr>
            <w:tcW w:w="1260" w:type="dxa"/>
          </w:tcPr>
          <w:p w:rsidR="006616F4" w:rsidRPr="00C12557" w:rsidRDefault="004F4DA9" w:rsidP="006616F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616F4" w:rsidRPr="003C652D" w:rsidRDefault="006616F4" w:rsidP="006616F4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616F4" w:rsidRPr="00D01BE0" w:rsidRDefault="004F4DA9" w:rsidP="006616F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9,541</w:t>
            </w:r>
          </w:p>
        </w:tc>
      </w:tr>
      <w:tr w:rsidR="006616F4" w:rsidRPr="00D91B3F" w:rsidTr="00C827F7">
        <w:tc>
          <w:tcPr>
            <w:tcW w:w="6282" w:type="dxa"/>
          </w:tcPr>
          <w:p w:rsidR="006616F4" w:rsidRPr="003C652D" w:rsidRDefault="006616F4" w:rsidP="006616F4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616F4" w:rsidRPr="00350E4F" w:rsidRDefault="004F4DA9" w:rsidP="006616F4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5,841,000</w:t>
            </w:r>
          </w:p>
        </w:tc>
        <w:tc>
          <w:tcPr>
            <w:tcW w:w="270" w:type="dxa"/>
          </w:tcPr>
          <w:p w:rsidR="006616F4" w:rsidRPr="003C652D" w:rsidRDefault="006616F4" w:rsidP="006616F4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616F4" w:rsidRPr="00D01BE0" w:rsidRDefault="004F4DA9" w:rsidP="006616F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5,054,235</w:t>
            </w:r>
          </w:p>
        </w:tc>
      </w:tr>
      <w:tr w:rsidR="006616F4" w:rsidRPr="00D91B3F" w:rsidTr="00C827F7">
        <w:tc>
          <w:tcPr>
            <w:tcW w:w="6282" w:type="dxa"/>
          </w:tcPr>
          <w:p w:rsidR="006616F4" w:rsidRPr="003C652D" w:rsidRDefault="006616F4" w:rsidP="006616F4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616F4" w:rsidRPr="003C652D" w:rsidRDefault="004F4DA9" w:rsidP="006616F4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5,900,000</w:t>
            </w:r>
          </w:p>
        </w:tc>
        <w:tc>
          <w:tcPr>
            <w:tcW w:w="270" w:type="dxa"/>
          </w:tcPr>
          <w:p w:rsidR="006616F4" w:rsidRPr="003C652D" w:rsidRDefault="006616F4" w:rsidP="006616F4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616F4" w:rsidRPr="00D01BE0" w:rsidRDefault="004F4DA9" w:rsidP="006616F4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5,105,288</w:t>
            </w:r>
          </w:p>
        </w:tc>
      </w:tr>
      <w:tr w:rsidR="006616F4" w:rsidRPr="00D91B3F" w:rsidTr="00C827F7">
        <w:tc>
          <w:tcPr>
            <w:tcW w:w="6282" w:type="dxa"/>
          </w:tcPr>
          <w:p w:rsidR="006616F4" w:rsidRPr="003C652D" w:rsidRDefault="006616F4" w:rsidP="006616F4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616F4" w:rsidRPr="003C652D" w:rsidRDefault="000709B4" w:rsidP="006616F4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0.309</w:t>
            </w:r>
          </w:p>
        </w:tc>
        <w:tc>
          <w:tcPr>
            <w:tcW w:w="270" w:type="dxa"/>
          </w:tcPr>
          <w:p w:rsidR="006616F4" w:rsidRPr="003C652D" w:rsidRDefault="006616F4" w:rsidP="006616F4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616F4" w:rsidRPr="003C652D" w:rsidRDefault="004F4DA9" w:rsidP="006616F4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0.097</w:t>
            </w:r>
          </w:p>
        </w:tc>
      </w:tr>
    </w:tbl>
    <w:p w:rsidR="00B17401" w:rsidRDefault="00B17401">
      <w:pPr>
        <w:spacing w:line="240" w:lineRule="auto"/>
        <w:rPr>
          <w:rFonts w:ascii="Angsana New" w:hAnsi="Angsana New"/>
          <w:sz w:val="20"/>
          <w:szCs w:val="20"/>
          <w:lang/>
        </w:rPr>
      </w:pPr>
    </w:p>
    <w:tbl>
      <w:tblPr>
        <w:tblW w:w="9096" w:type="dxa"/>
        <w:tblInd w:w="534" w:type="dxa"/>
        <w:tblLayout w:type="fixed"/>
        <w:tblLook w:val="04A0"/>
      </w:tblPr>
      <w:tblGrid>
        <w:gridCol w:w="4866"/>
        <w:gridCol w:w="1170"/>
        <w:gridCol w:w="270"/>
        <w:gridCol w:w="1260"/>
        <w:gridCol w:w="270"/>
        <w:gridCol w:w="1260"/>
      </w:tblGrid>
      <w:tr w:rsidR="00054857" w:rsidRPr="005908B9" w:rsidTr="00C827F7">
        <w:tc>
          <w:tcPr>
            <w:tcW w:w="4866" w:type="dxa"/>
          </w:tcPr>
          <w:p w:rsidR="00054857" w:rsidRPr="005908B9" w:rsidRDefault="00054857" w:rsidP="00382DE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</w:tcPr>
          <w:p w:rsidR="00054857" w:rsidRPr="005908B9" w:rsidRDefault="00054857" w:rsidP="00382DE8">
            <w:pPr>
              <w:spacing w:line="240" w:lineRule="atLeast"/>
              <w:ind w:right="-115" w:hanging="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8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4857" w:rsidRPr="005908B9" w:rsidTr="00C827F7">
        <w:tc>
          <w:tcPr>
            <w:tcW w:w="4866" w:type="dxa"/>
          </w:tcPr>
          <w:p w:rsidR="00054857" w:rsidRPr="00EF3A6F" w:rsidRDefault="00054857" w:rsidP="00382DE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5"/>
          </w:tcPr>
          <w:p w:rsidR="00054857" w:rsidRPr="005908B9" w:rsidRDefault="00054857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2558</w:t>
            </w:r>
          </w:p>
        </w:tc>
      </w:tr>
      <w:tr w:rsidR="00054857" w:rsidRPr="005908B9" w:rsidTr="00C827F7">
        <w:tc>
          <w:tcPr>
            <w:tcW w:w="4866" w:type="dxa"/>
            <w:shd w:val="clear" w:color="auto" w:fill="auto"/>
          </w:tcPr>
          <w:p w:rsidR="00054857" w:rsidRPr="005908B9" w:rsidRDefault="00054857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54857" w:rsidRPr="005908B9" w:rsidRDefault="00054857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8B9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  <w:vAlign w:val="center"/>
          </w:tcPr>
          <w:p w:rsidR="00054857" w:rsidRPr="005908B9" w:rsidRDefault="00054857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054857" w:rsidRPr="005908B9" w:rsidRDefault="00054857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8B9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270" w:type="dxa"/>
            <w:vAlign w:val="center"/>
          </w:tcPr>
          <w:p w:rsidR="00054857" w:rsidRPr="005908B9" w:rsidRDefault="00054857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54857" w:rsidRPr="005908B9" w:rsidRDefault="00054857" w:rsidP="00382DE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8B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54857" w:rsidRPr="005908B9" w:rsidTr="00C827F7">
        <w:tc>
          <w:tcPr>
            <w:tcW w:w="4866" w:type="dxa"/>
            <w:shd w:val="clear" w:color="auto" w:fill="auto"/>
          </w:tcPr>
          <w:p w:rsidR="00054857" w:rsidRPr="00EF3A6F" w:rsidRDefault="00054857" w:rsidP="00382DE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5"/>
          </w:tcPr>
          <w:p w:rsidR="00054857" w:rsidRPr="005908B9" w:rsidRDefault="00054857" w:rsidP="00382DE8">
            <w:pPr>
              <w:tabs>
                <w:tab w:val="center" w:pos="337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08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5908B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5908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54857" w:rsidRPr="00ED131C" w:rsidTr="00C827F7">
        <w:tc>
          <w:tcPr>
            <w:tcW w:w="4866" w:type="dxa"/>
            <w:shd w:val="clear" w:color="auto" w:fill="auto"/>
          </w:tcPr>
          <w:p w:rsidR="00054857" w:rsidRPr="00CF3E0A" w:rsidRDefault="00054857" w:rsidP="00382DE8">
            <w:pPr>
              <w:tabs>
                <w:tab w:val="decimal" w:pos="817"/>
              </w:tabs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3E0A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 w:rsidR="00A0150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CF3E0A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  <w:r w:rsidR="00A0150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br/>
            </w:r>
            <w:r w:rsidRPr="00CF3E0A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54857" w:rsidRPr="007A67A3" w:rsidRDefault="00054857" w:rsidP="00382DE8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1,030,437</w:t>
            </w:r>
          </w:p>
        </w:tc>
        <w:tc>
          <w:tcPr>
            <w:tcW w:w="270" w:type="dxa"/>
          </w:tcPr>
          <w:p w:rsidR="00054857" w:rsidRPr="007A67A3" w:rsidRDefault="00054857" w:rsidP="00382DE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4857" w:rsidRPr="007A67A3" w:rsidRDefault="00054857" w:rsidP="00382DE8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(9,462)</w:t>
            </w:r>
          </w:p>
        </w:tc>
        <w:tc>
          <w:tcPr>
            <w:tcW w:w="270" w:type="dxa"/>
            <w:vAlign w:val="bottom"/>
          </w:tcPr>
          <w:p w:rsidR="00054857" w:rsidRPr="007A67A3" w:rsidRDefault="00054857" w:rsidP="00382DE8">
            <w:pPr>
              <w:tabs>
                <w:tab w:val="decimal" w:pos="81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54857" w:rsidRPr="007A67A3" w:rsidRDefault="00054857" w:rsidP="00382DE8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1,020,975</w:t>
            </w:r>
          </w:p>
        </w:tc>
      </w:tr>
      <w:tr w:rsidR="00054857" w:rsidRPr="00ED131C" w:rsidTr="00C827F7">
        <w:tc>
          <w:tcPr>
            <w:tcW w:w="4866" w:type="dxa"/>
            <w:shd w:val="clear" w:color="auto" w:fill="auto"/>
          </w:tcPr>
          <w:p w:rsidR="00054857" w:rsidRPr="00ED131C" w:rsidRDefault="00054857" w:rsidP="00382DE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131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1 มกราคม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54857" w:rsidRPr="00ED131C" w:rsidRDefault="00054857" w:rsidP="00382DE8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41,512</w:t>
            </w:r>
          </w:p>
        </w:tc>
        <w:tc>
          <w:tcPr>
            <w:tcW w:w="270" w:type="dxa"/>
          </w:tcPr>
          <w:p w:rsidR="00054857" w:rsidRPr="00ED131C" w:rsidRDefault="00054857" w:rsidP="00382DE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054857" w:rsidRPr="00ED131C" w:rsidRDefault="00054857" w:rsidP="00382DE8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41,512</w:t>
            </w:r>
          </w:p>
        </w:tc>
        <w:tc>
          <w:tcPr>
            <w:tcW w:w="270" w:type="dxa"/>
            <w:vAlign w:val="bottom"/>
          </w:tcPr>
          <w:p w:rsidR="00054857" w:rsidRPr="00ED131C" w:rsidRDefault="00054857" w:rsidP="00382DE8">
            <w:pPr>
              <w:tabs>
                <w:tab w:val="decimal" w:pos="81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054857" w:rsidRPr="00ED131C" w:rsidRDefault="00054857" w:rsidP="00382DE8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41,512</w:t>
            </w:r>
          </w:p>
        </w:tc>
      </w:tr>
      <w:tr w:rsidR="00054857" w:rsidRPr="00ED131C" w:rsidTr="00C827F7">
        <w:tc>
          <w:tcPr>
            <w:tcW w:w="4866" w:type="dxa"/>
            <w:shd w:val="clear" w:color="auto" w:fill="auto"/>
          </w:tcPr>
          <w:p w:rsidR="00054857" w:rsidRPr="00CF3E0A" w:rsidRDefault="00054857" w:rsidP="00382DE8">
            <w:pPr>
              <w:spacing w:line="240" w:lineRule="atLeast"/>
              <w:ind w:left="-24" w:firstLine="2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CFB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ผลกระทบจากหุ้นที่เรียกชำระค่าหุ้นเพิ่มและออกจำหน่าย</w:t>
            </w:r>
          </w:p>
        </w:tc>
        <w:tc>
          <w:tcPr>
            <w:tcW w:w="1170" w:type="dxa"/>
          </w:tcPr>
          <w:p w:rsidR="00054857" w:rsidRPr="00350E4F" w:rsidRDefault="00054857" w:rsidP="00382DE8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9,541</w:t>
            </w:r>
          </w:p>
        </w:tc>
        <w:tc>
          <w:tcPr>
            <w:tcW w:w="270" w:type="dxa"/>
          </w:tcPr>
          <w:p w:rsidR="00054857" w:rsidRPr="007A67A3" w:rsidRDefault="00054857" w:rsidP="00382DE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054857" w:rsidRPr="00350E4F" w:rsidRDefault="00054857" w:rsidP="00382DE8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9,541</w:t>
            </w:r>
          </w:p>
        </w:tc>
        <w:tc>
          <w:tcPr>
            <w:tcW w:w="270" w:type="dxa"/>
            <w:vAlign w:val="bottom"/>
          </w:tcPr>
          <w:p w:rsidR="00054857" w:rsidRPr="0046498B" w:rsidRDefault="00054857" w:rsidP="00382DE8">
            <w:pPr>
              <w:tabs>
                <w:tab w:val="decimal" w:pos="81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1260" w:type="dxa"/>
          </w:tcPr>
          <w:p w:rsidR="00054857" w:rsidRPr="00350E4F" w:rsidRDefault="00054857" w:rsidP="00382DE8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9,541</w:t>
            </w:r>
          </w:p>
        </w:tc>
      </w:tr>
      <w:tr w:rsidR="00054857" w:rsidRPr="00ED131C" w:rsidTr="00CA19C1">
        <w:tc>
          <w:tcPr>
            <w:tcW w:w="4866" w:type="dxa"/>
            <w:shd w:val="clear" w:color="auto" w:fill="auto"/>
          </w:tcPr>
          <w:p w:rsidR="00054857" w:rsidRDefault="00054857" w:rsidP="00382DE8">
            <w:pPr>
              <w:spacing w:line="240" w:lineRule="atLeast"/>
              <w:ind w:left="-24" w:firstLine="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6CFB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4857" w:rsidRPr="00350E4F" w:rsidRDefault="00054857" w:rsidP="00382DE8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5,054,235</w:t>
            </w:r>
          </w:p>
        </w:tc>
        <w:tc>
          <w:tcPr>
            <w:tcW w:w="270" w:type="dxa"/>
          </w:tcPr>
          <w:p w:rsidR="00054857" w:rsidRPr="007A67A3" w:rsidRDefault="00054857" w:rsidP="00382DE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54857" w:rsidRPr="00350E4F" w:rsidRDefault="00054857" w:rsidP="00382DE8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5,054,235</w:t>
            </w:r>
          </w:p>
        </w:tc>
        <w:tc>
          <w:tcPr>
            <w:tcW w:w="270" w:type="dxa"/>
            <w:vAlign w:val="bottom"/>
          </w:tcPr>
          <w:p w:rsidR="00054857" w:rsidRPr="0046498B" w:rsidRDefault="00054857" w:rsidP="00382DE8">
            <w:pPr>
              <w:tabs>
                <w:tab w:val="decimal" w:pos="81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4857" w:rsidRPr="00350E4F" w:rsidRDefault="00054857" w:rsidP="00382DE8">
            <w:pPr>
              <w:tabs>
                <w:tab w:val="decimal" w:pos="94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5,054,235</w:t>
            </w:r>
          </w:p>
        </w:tc>
      </w:tr>
      <w:tr w:rsidR="00054857" w:rsidRPr="00ED131C" w:rsidTr="00CA19C1">
        <w:tc>
          <w:tcPr>
            <w:tcW w:w="4866" w:type="dxa"/>
            <w:shd w:val="clear" w:color="auto" w:fill="auto"/>
          </w:tcPr>
          <w:p w:rsidR="00054857" w:rsidRPr="00CF3E0A" w:rsidRDefault="00054857" w:rsidP="00382DE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3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54857" w:rsidRPr="00D01BE0" w:rsidRDefault="00054857" w:rsidP="00382DE8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5,105,288</w:t>
            </w:r>
          </w:p>
        </w:tc>
        <w:tc>
          <w:tcPr>
            <w:tcW w:w="270" w:type="dxa"/>
          </w:tcPr>
          <w:p w:rsidR="00054857" w:rsidRPr="007A67A3" w:rsidRDefault="00054857" w:rsidP="00382DE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4857" w:rsidRPr="00D01BE0" w:rsidRDefault="00054857" w:rsidP="00382DE8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5,105,288</w:t>
            </w:r>
          </w:p>
        </w:tc>
        <w:tc>
          <w:tcPr>
            <w:tcW w:w="270" w:type="dxa"/>
            <w:vAlign w:val="bottom"/>
          </w:tcPr>
          <w:p w:rsidR="00054857" w:rsidRPr="0046498B" w:rsidRDefault="00054857" w:rsidP="00382DE8">
            <w:pPr>
              <w:tabs>
                <w:tab w:val="decimal" w:pos="817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54857" w:rsidRPr="00D01BE0" w:rsidRDefault="00054857" w:rsidP="00382DE8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5,105,288</w:t>
            </w:r>
          </w:p>
        </w:tc>
      </w:tr>
      <w:tr w:rsidR="00054857" w:rsidRPr="005908B9" w:rsidTr="00CA19C1">
        <w:tc>
          <w:tcPr>
            <w:tcW w:w="4866" w:type="dxa"/>
            <w:shd w:val="clear" w:color="auto" w:fill="auto"/>
            <w:vAlign w:val="bottom"/>
          </w:tcPr>
          <w:p w:rsidR="00054857" w:rsidRPr="005908B9" w:rsidRDefault="00054857" w:rsidP="00382DE8">
            <w:pPr>
              <w:tabs>
                <w:tab w:val="decimal" w:pos="66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08B9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 w:rsidR="00A0150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5908B9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ต่อหุ้น (ขั้นพื้นฐาน) </w:t>
            </w:r>
            <w:r w:rsidRPr="005908B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54857" w:rsidRPr="00D01BE0" w:rsidRDefault="00054857" w:rsidP="00382DE8">
            <w:pPr>
              <w:tabs>
                <w:tab w:val="decimal" w:pos="6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0.202</w:t>
            </w:r>
          </w:p>
        </w:tc>
        <w:tc>
          <w:tcPr>
            <w:tcW w:w="270" w:type="dxa"/>
          </w:tcPr>
          <w:p w:rsidR="00054857" w:rsidRPr="005908B9" w:rsidRDefault="00054857" w:rsidP="00382DE8">
            <w:pPr>
              <w:tabs>
                <w:tab w:val="decimal" w:pos="66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4857" w:rsidRPr="0046498B" w:rsidRDefault="00054857" w:rsidP="00382DE8">
            <w:pPr>
              <w:tabs>
                <w:tab w:val="decimal" w:pos="6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highlight w:val="red"/>
                <w:lang w:val="en-US"/>
              </w:rPr>
            </w:pPr>
            <w:r w:rsidRPr="007307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(0.002)</w:t>
            </w:r>
          </w:p>
        </w:tc>
        <w:tc>
          <w:tcPr>
            <w:tcW w:w="270" w:type="dxa"/>
            <w:vAlign w:val="bottom"/>
          </w:tcPr>
          <w:p w:rsidR="00054857" w:rsidRPr="0046498B" w:rsidRDefault="00054857" w:rsidP="00382DE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54857" w:rsidRPr="00D01BE0" w:rsidRDefault="00054857" w:rsidP="00382DE8">
            <w:pPr>
              <w:tabs>
                <w:tab w:val="decimal" w:pos="6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0.200</w:t>
            </w:r>
          </w:p>
        </w:tc>
      </w:tr>
    </w:tbl>
    <w:p w:rsidR="003D0037" w:rsidRDefault="003D0037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2528F4" w:rsidRDefault="00674E07" w:rsidP="007D10DB">
      <w:pPr>
        <w:pStyle w:val="Caption"/>
        <w:ind w:left="567" w:hanging="567"/>
      </w:pPr>
      <w:r>
        <w:rPr>
          <w:rFonts w:hint="cs"/>
          <w:cs/>
        </w:rPr>
        <w:t>การจัดสรรกำไรสะสม</w:t>
      </w:r>
    </w:p>
    <w:p w:rsidR="002528F4" w:rsidRPr="002528F4" w:rsidRDefault="002528F4" w:rsidP="002528F4">
      <w:pPr>
        <w:pStyle w:val="Bo-Blankline"/>
      </w:pPr>
    </w:p>
    <w:p w:rsidR="00674E07" w:rsidRDefault="00674E07" w:rsidP="00674E07">
      <w:pPr>
        <w:pStyle w:val="Bo-C1Content"/>
      </w:pPr>
      <w:r>
        <w:rPr>
          <w:rFonts w:hint="cs"/>
          <w:cs/>
        </w:rPr>
        <w:t>ในการประชุมสามัญประจำปี</w:t>
      </w:r>
      <w:r w:rsidRPr="00A23BB7">
        <w:rPr>
          <w:rFonts w:hint="cs"/>
          <w:cs/>
        </w:rPr>
        <w:t>ผู้ถือหุ้นของบริษัทเมื่อ</w:t>
      </w:r>
      <w:r w:rsidRPr="003C6764">
        <w:rPr>
          <w:rFonts w:hint="cs"/>
          <w:cs/>
        </w:rPr>
        <w:t>วันที่ 19 เมษายน 2559</w:t>
      </w:r>
      <w:r w:rsidRPr="00A23BB7">
        <w:rPr>
          <w:rFonts w:hint="cs"/>
          <w:cs/>
        </w:rPr>
        <w:t xml:space="preserve"> ผู้ถือหุ้นมีมติอนุมัติการ</w:t>
      </w:r>
      <w:r>
        <w:rPr>
          <w:rFonts w:hint="cs"/>
          <w:cs/>
        </w:rPr>
        <w:t>จ่าย</w:t>
      </w:r>
      <w:r>
        <w:rPr>
          <w:cs/>
        </w:rPr>
        <w:br/>
      </w:r>
      <w:r>
        <w:rPr>
          <w:rFonts w:hint="cs"/>
          <w:cs/>
        </w:rPr>
        <w:t>เงินปันผล</w:t>
      </w:r>
      <w:r w:rsidRPr="00636D98">
        <w:rPr>
          <w:rFonts w:hint="cs"/>
          <w:cs/>
        </w:rPr>
        <w:t xml:space="preserve"> ในอัตราหุ้น</w:t>
      </w:r>
      <w:r w:rsidRPr="00A23BB7">
        <w:rPr>
          <w:rFonts w:hint="cs"/>
          <w:cs/>
        </w:rPr>
        <w:t xml:space="preserve">ละ </w:t>
      </w:r>
      <w:r>
        <w:rPr>
          <w:rFonts w:hint="cs"/>
          <w:cs/>
        </w:rPr>
        <w:t>43.25</w:t>
      </w:r>
      <w:r w:rsidRPr="00A23BB7">
        <w:rPr>
          <w:rFonts w:hint="cs"/>
          <w:cs/>
        </w:rPr>
        <w:t xml:space="preserve"> บาท</w:t>
      </w:r>
      <w:r>
        <w:rPr>
          <w:rFonts w:hint="cs"/>
          <w:cs/>
        </w:rPr>
        <w:t>สำหรับหุ้นสามัญจำนวน 59 ล้านหุ้น (จำนวนหุ้นสามัญก่อนการลดมูลค่าหุ้นตามที่ได้เปิดเผยในหมายเหตุประกอบงบการเงิ</w:t>
      </w:r>
      <w:r w:rsidRPr="002961CD">
        <w:rPr>
          <w:rFonts w:hint="cs"/>
          <w:cs/>
        </w:rPr>
        <w:t>น</w:t>
      </w:r>
      <w:r w:rsidR="002961CD" w:rsidRPr="002961CD">
        <w:rPr>
          <w:rFonts w:hint="cs"/>
          <w:cs/>
        </w:rPr>
        <w:t xml:space="preserve">ข้อ </w:t>
      </w:r>
      <w:r w:rsidR="002961CD" w:rsidRPr="002961CD">
        <w:t>1</w:t>
      </w:r>
      <w:r w:rsidR="00EE7E3B">
        <w:t>7</w:t>
      </w:r>
      <w:r>
        <w:rPr>
          <w:rFonts w:hint="cs"/>
          <w:cs/>
        </w:rPr>
        <w:t>)</w:t>
      </w:r>
      <w:r w:rsidRPr="00A23BB7">
        <w:rPr>
          <w:rFonts w:hint="cs"/>
          <w:cs/>
        </w:rPr>
        <w:t xml:space="preserve">เป็นจำนวนเงินทั้งสิ้น </w:t>
      </w:r>
      <w:r>
        <w:rPr>
          <w:rFonts w:hint="cs"/>
          <w:cs/>
        </w:rPr>
        <w:t>2</w:t>
      </w:r>
      <w:r>
        <w:rPr>
          <w:lang w:val="en-US"/>
        </w:rPr>
        <w:t>,552</w:t>
      </w:r>
      <w:r>
        <w:rPr>
          <w:rFonts w:hint="cs"/>
          <w:cs/>
        </w:rPr>
        <w:t xml:space="preserve"> ล้านบาทโดยบริษัทได้จัดสรรกำไรจากผลการดำเนินงานของบริษัทเป็นทุนสำรองตามกฎหมายเป็นจำนวน 128 ล้านบาท </w:t>
      </w:r>
      <w:r w:rsidRPr="00A23BB7">
        <w:rPr>
          <w:rFonts w:hint="cs"/>
          <w:cs/>
        </w:rPr>
        <w:t>เงินปันผลดังกล่าวได้จ่ายให้แก่ผู้ถือหุ้นใน</w:t>
      </w:r>
      <w:r>
        <w:rPr>
          <w:rFonts w:hint="cs"/>
          <w:cs/>
        </w:rPr>
        <w:t xml:space="preserve">วันที่ 4 </w:t>
      </w:r>
      <w:r w:rsidRPr="003C6764">
        <w:rPr>
          <w:rFonts w:hint="cs"/>
          <w:cs/>
        </w:rPr>
        <w:t>พฤษภาคม 2</w:t>
      </w:r>
      <w:r w:rsidRPr="00A23BB7">
        <w:rPr>
          <w:rFonts w:hint="cs"/>
          <w:cs/>
        </w:rPr>
        <w:t>55</w:t>
      </w:r>
      <w:r>
        <w:rPr>
          <w:rFonts w:hint="cs"/>
          <w:cs/>
        </w:rPr>
        <w:t>9</w:t>
      </w:r>
    </w:p>
    <w:p w:rsidR="002528F4" w:rsidRDefault="002528F4" w:rsidP="00697C63">
      <w:pPr>
        <w:pStyle w:val="Bo-Blankline"/>
      </w:pPr>
    </w:p>
    <w:p w:rsidR="0094733F" w:rsidRDefault="0023552A" w:rsidP="00697C63">
      <w:pPr>
        <w:pStyle w:val="Bo-Blanklin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  <w:lang w:val="en-US"/>
        </w:rPr>
        <w:t xml:space="preserve">31 </w:t>
      </w:r>
      <w:r>
        <w:rPr>
          <w:rFonts w:hint="cs"/>
          <w:sz w:val="30"/>
          <w:szCs w:val="30"/>
          <w:cs/>
          <w:lang w:val="en-US"/>
        </w:rPr>
        <w:t xml:space="preserve">ธันวาคม </w:t>
      </w:r>
      <w:r>
        <w:rPr>
          <w:sz w:val="30"/>
          <w:szCs w:val="30"/>
          <w:lang w:val="en-US"/>
        </w:rPr>
        <w:t xml:space="preserve">2559 </w:t>
      </w:r>
      <w:r w:rsidRPr="0023552A">
        <w:rPr>
          <w:sz w:val="30"/>
          <w:szCs w:val="30"/>
          <w:cs/>
        </w:rPr>
        <w:t>บริษัทจัดสรรกำไรจากผลการดำเนินงานของบริษัทเป็นทุนสำรองตามกฎหมาย</w:t>
      </w:r>
      <w:r w:rsidR="007003E7">
        <w:rPr>
          <w:rFonts w:hint="cs"/>
          <w:sz w:val="30"/>
          <w:szCs w:val="30"/>
          <w:cs/>
        </w:rPr>
        <w:t>เพิ่มเติม</w:t>
      </w:r>
      <w:r w:rsidRPr="0023552A">
        <w:rPr>
          <w:sz w:val="30"/>
          <w:szCs w:val="30"/>
          <w:cs/>
        </w:rPr>
        <w:t xml:space="preserve">จำนวน </w:t>
      </w:r>
      <w:r>
        <w:rPr>
          <w:sz w:val="30"/>
          <w:szCs w:val="30"/>
        </w:rPr>
        <w:t>91</w:t>
      </w:r>
      <w:r w:rsidRPr="0023552A">
        <w:rPr>
          <w:sz w:val="30"/>
          <w:szCs w:val="30"/>
          <w:cs/>
        </w:rPr>
        <w:t xml:space="preserve"> ล้านบาท</w:t>
      </w:r>
      <w:r>
        <w:rPr>
          <w:rFonts w:hint="cs"/>
          <w:sz w:val="30"/>
          <w:szCs w:val="30"/>
          <w:cs/>
        </w:rPr>
        <w:t xml:space="preserve">รวมเป็นเงินสำรองตามกฎหมายทั้งสิ้น </w:t>
      </w:r>
      <w:r>
        <w:rPr>
          <w:sz w:val="30"/>
          <w:szCs w:val="30"/>
          <w:lang w:val="en-US"/>
        </w:rPr>
        <w:t xml:space="preserve">219 </w:t>
      </w:r>
      <w:r>
        <w:rPr>
          <w:rFonts w:hint="cs"/>
          <w:sz w:val="30"/>
          <w:szCs w:val="30"/>
          <w:cs/>
          <w:lang w:val="en-US"/>
        </w:rPr>
        <w:t>ล้านบาท</w:t>
      </w:r>
    </w:p>
    <w:p w:rsidR="003D0037" w:rsidRPr="0023552A" w:rsidRDefault="003D0037" w:rsidP="00697C63">
      <w:pPr>
        <w:pStyle w:val="Bo-Blankline"/>
        <w:rPr>
          <w:cs/>
          <w:lang w:val="en-US"/>
        </w:rPr>
      </w:pPr>
    </w:p>
    <w:p w:rsidR="00B0756A" w:rsidRPr="00DA6F99" w:rsidRDefault="00D03891" w:rsidP="007D10DB">
      <w:pPr>
        <w:pStyle w:val="Caption"/>
        <w:ind w:left="567" w:hanging="567"/>
      </w:pPr>
      <w:r w:rsidRPr="00DA6F99">
        <w:rPr>
          <w:rFonts w:hint="cs"/>
          <w:cs/>
        </w:rPr>
        <w:t>เครื่องมือทางการเงิน</w:t>
      </w:r>
    </w:p>
    <w:p w:rsidR="00B0756A" w:rsidRPr="001029D1" w:rsidRDefault="00B0756A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D03891" w:rsidRPr="00DA6F99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A6F9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D03891" w:rsidRPr="001029D1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03891" w:rsidRPr="00DA6F99" w:rsidRDefault="00D03891" w:rsidP="00D03891">
      <w:pPr>
        <w:pStyle w:val="Bo-C1Content"/>
      </w:pPr>
      <w:r w:rsidRPr="00DA6F99">
        <w:rPr>
          <w:cs/>
        </w:rPr>
        <w:t>บริษัทมีความเสี่ยงจากการดำเนินธุรกิจตามปกติจากการเปลี่ยนแปลง</w:t>
      </w:r>
      <w:r w:rsidRPr="00DA6F99">
        <w:rPr>
          <w:rFonts w:hint="cs"/>
          <w:cs/>
        </w:rPr>
        <w:t>ของ</w:t>
      </w:r>
      <w:r w:rsidRPr="00DA6F99">
        <w:rPr>
          <w:cs/>
        </w:rPr>
        <w:t>อัตราดอกเบี้ยและอัตราแลกเปลี่ยนเงินตราต่างประเทศ และจากการไม่ปฏิบัติตามข</w:t>
      </w:r>
      <w:r w:rsidR="00002E34">
        <w:rPr>
          <w:cs/>
        </w:rPr>
        <w:t xml:space="preserve">้อกำหนดตามสัญญาของคู่สัญญา </w:t>
      </w:r>
      <w:r w:rsidRPr="00DA6F99">
        <w:rPr>
          <w:cs/>
        </w:rPr>
        <w:t>บริษัทไม่มี</w:t>
      </w:r>
      <w:r w:rsidRPr="00DA6F99">
        <w:rPr>
          <w:rFonts w:hint="cs"/>
          <w:cs/>
        </w:rPr>
        <w:t>การถือหรือ</w:t>
      </w:r>
      <w:r w:rsidRPr="00DA6F99">
        <w:rPr>
          <w:cs/>
        </w:rPr>
        <w:t>การออกเครื่องมือทางการ</w:t>
      </w:r>
      <w:r w:rsidRPr="00DA6F99">
        <w:rPr>
          <w:rFonts w:hint="cs"/>
          <w:cs/>
        </w:rPr>
        <w:t>เงิน</w:t>
      </w:r>
      <w:r w:rsidRPr="00DA6F99">
        <w:rPr>
          <w:cs/>
        </w:rPr>
        <w:t xml:space="preserve">ที่เป็นตราสารอนุพันธ์ เพื่อการเก็งกำไรหรือการค้า </w:t>
      </w:r>
    </w:p>
    <w:p w:rsidR="00D03891" w:rsidRPr="001029D1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D03891" w:rsidRPr="00DA6F99" w:rsidRDefault="00D03891" w:rsidP="00D03891">
      <w:pPr>
        <w:pStyle w:val="Bo-C1Content"/>
      </w:pPr>
      <w:r w:rsidRPr="00DA6F99">
        <w:rPr>
          <w:cs/>
        </w:rPr>
        <w:t>การ</w:t>
      </w:r>
      <w:r w:rsidRPr="00DA6F99">
        <w:rPr>
          <w:rFonts w:hint="cs"/>
          <w:cs/>
        </w:rPr>
        <w:t>จัดการ</w:t>
      </w:r>
      <w:r w:rsidRPr="00DA6F99">
        <w:rPr>
          <w:cs/>
        </w:rPr>
        <w:t>ความเสี่ยงเป็นส่วน</w:t>
      </w:r>
      <w:r w:rsidRPr="00DA6F99">
        <w:rPr>
          <w:rFonts w:hint="cs"/>
          <w:cs/>
        </w:rPr>
        <w:t>ที่สำคัญ</w:t>
      </w:r>
      <w:r w:rsidR="00002E34">
        <w:rPr>
          <w:cs/>
        </w:rPr>
        <w:t>ของธุรกิจของ</w:t>
      </w:r>
      <w:r w:rsidRPr="00DA6F99">
        <w:rPr>
          <w:cs/>
        </w:rPr>
        <w:t>บริษัท</w:t>
      </w:r>
      <w:r w:rsidRPr="00DA6F99">
        <w:rPr>
          <w:rFonts w:hint="cs"/>
          <w:cs/>
        </w:rPr>
        <w:t>บริษัท</w:t>
      </w:r>
      <w:r w:rsidRPr="00DA6F99">
        <w:rPr>
          <w:cs/>
        </w:rPr>
        <w:t>มีระบบในการควบคุมให้</w:t>
      </w:r>
      <w:r w:rsidRPr="00DA6F99">
        <w:rPr>
          <w:rFonts w:hint="cs"/>
          <w:cs/>
        </w:rPr>
        <w:t>มี</w:t>
      </w:r>
      <w:r w:rsidRPr="00DA6F99">
        <w:rPr>
          <w:cs/>
        </w:rPr>
        <w:t>ความสมดุลของ</w:t>
      </w:r>
      <w:r w:rsidRPr="00DA6F99">
        <w:rPr>
          <w:rFonts w:hint="cs"/>
          <w:cs/>
        </w:rPr>
        <w:t>ระดับ</w:t>
      </w:r>
      <w:r w:rsidRPr="00DA6F99">
        <w:rPr>
          <w:cs/>
        </w:rPr>
        <w:t>ความเสี่ยง</w:t>
      </w:r>
      <w:r w:rsidRPr="00DA6F99">
        <w:rPr>
          <w:rFonts w:hint="cs"/>
          <w:cs/>
        </w:rPr>
        <w:t>ให้เป็นที่</w:t>
      </w:r>
      <w:r w:rsidRPr="00DA6F99">
        <w:rPr>
          <w:cs/>
        </w:rPr>
        <w:t>ยอมรับได้โดยพิจารณาระหว่างต้นทุนที่เกิดจากความเสี่ยงและต้นทุนของการจัดการความเสี่ยงฝ่ายบริหารได้มี</w:t>
      </w:r>
      <w:r w:rsidRPr="00DA6F99">
        <w:rPr>
          <w:rFonts w:hint="cs"/>
          <w:cs/>
        </w:rPr>
        <w:t>การ</w:t>
      </w:r>
      <w:r w:rsidRPr="00DA6F99">
        <w:rPr>
          <w:cs/>
        </w:rPr>
        <w:t>ควบคุมกระบวนการการจัดการความเสี่ยง</w:t>
      </w:r>
      <w:r w:rsidR="005B48B4">
        <w:rPr>
          <w:cs/>
        </w:rPr>
        <w:t>ของ</w:t>
      </w:r>
      <w:r w:rsidRPr="00DA6F99">
        <w:rPr>
          <w:cs/>
        </w:rPr>
        <w:t>บริษัทอย่างต่อเนื่องเพื่อให้มั่นใจว่า</w:t>
      </w:r>
      <w:r w:rsidRPr="00DA6F99">
        <w:rPr>
          <w:rFonts w:hint="cs"/>
          <w:cs/>
        </w:rPr>
        <w:t>มีความสมดุล</w:t>
      </w:r>
      <w:r w:rsidRPr="00DA6F99">
        <w:rPr>
          <w:cs/>
        </w:rPr>
        <w:t>ระหว่างความเสี่ยงและ</w:t>
      </w:r>
      <w:r w:rsidRPr="00DA6F99">
        <w:rPr>
          <w:rFonts w:hint="cs"/>
          <w:cs/>
        </w:rPr>
        <w:t>การควบคุมความเสี่ยง</w:t>
      </w:r>
    </w:p>
    <w:p w:rsidR="009440E6" w:rsidRDefault="009440E6" w:rsidP="009440E6">
      <w:pPr>
        <w:pStyle w:val="Bo-Blankline"/>
      </w:pPr>
    </w:p>
    <w:p w:rsidR="00D03891" w:rsidRPr="00DA6F99" w:rsidRDefault="00D03891" w:rsidP="00D03891">
      <w:pPr>
        <w:tabs>
          <w:tab w:val="left" w:pos="540"/>
        </w:tabs>
        <w:spacing w:line="240" w:lineRule="atLeast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DA6F9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D03891" w:rsidRPr="001029D1" w:rsidRDefault="00D03891" w:rsidP="00D03891">
      <w:pPr>
        <w:tabs>
          <w:tab w:val="left" w:pos="540"/>
        </w:tabs>
        <w:spacing w:line="240" w:lineRule="atLeast"/>
        <w:ind w:left="547"/>
        <w:rPr>
          <w:rFonts w:ascii="Angsana New" w:hAnsi="Angsana New"/>
          <w:sz w:val="20"/>
          <w:szCs w:val="20"/>
        </w:rPr>
      </w:pPr>
    </w:p>
    <w:p w:rsidR="001A1493" w:rsidRPr="00126EA8" w:rsidRDefault="001A1493" w:rsidP="0017393A">
      <w:pPr>
        <w:pStyle w:val="a0"/>
        <w:tabs>
          <w:tab w:val="clear" w:pos="1080"/>
        </w:tabs>
        <w:ind w:left="540"/>
        <w:jc w:val="thaiDistribute"/>
        <w:rPr>
          <w:rFonts w:ascii="Angsana New" w:hAnsi="Angsana New"/>
          <w:lang w:val="en-US"/>
        </w:rPr>
      </w:pPr>
      <w:r w:rsidRPr="0024052F">
        <w:rPr>
          <w:rFonts w:ascii="Angsana New" w:hAnsi="Angsana New" w:cs="Angsana New"/>
          <w:cs/>
          <w:lang w:val="en-US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เพื่อสร้างผลตอบแทนต่อผู้ถือหุ้นและเป็นประ</w:t>
      </w:r>
      <w:r w:rsidR="001E475E">
        <w:rPr>
          <w:rFonts w:ascii="Angsana New" w:hAnsi="Angsana New" w:cs="Angsana New"/>
          <w:cs/>
          <w:lang w:val="en-US"/>
        </w:rPr>
        <w:t>โยชน์ต่อผู้ที่มีส่วนได้เสียอื่น</w:t>
      </w:r>
      <w:r w:rsidR="001E475E" w:rsidRPr="00953717">
        <w:rPr>
          <w:rFonts w:ascii="Angsana New" w:hAnsi="Angsana New"/>
          <w:color w:val="FFFFFF"/>
          <w:sz w:val="16"/>
          <w:szCs w:val="16"/>
          <w:lang w:val="en-US"/>
        </w:rPr>
        <w:t>..</w:t>
      </w:r>
      <w:r w:rsidRPr="0024052F">
        <w:rPr>
          <w:rFonts w:ascii="Angsana New" w:hAnsi="Angsana New" w:cs="Angsana New"/>
          <w:cs/>
          <w:lang w:val="en-US"/>
        </w:rPr>
        <w:t>และเพื่อดำรงไว้ซึ่งโครงสร้างของทุนที่มีต้นทุนทางการเงินที่เหมาะสม</w:t>
      </w:r>
    </w:p>
    <w:p w:rsidR="00D03891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9440E6" w:rsidRDefault="009440E6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D03891" w:rsidRPr="00DA6F99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6F9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03891" w:rsidRPr="00F25AC2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D03891" w:rsidRDefault="00D03891" w:rsidP="00D03891">
      <w:pPr>
        <w:pStyle w:val="Bo-C1Content"/>
      </w:pPr>
      <w:r w:rsidRPr="00DA6F99">
        <w:rPr>
          <w:cs/>
        </w:rPr>
        <w:t>ความ</w:t>
      </w:r>
      <w:r w:rsidRPr="00FB4CC7">
        <w:rPr>
          <w:cs/>
        </w:rPr>
        <w:t>เสี่ยงด้านอัตราดอกเบี้ย หมายถึงความเสี่ยงที่เกิดจากการเปลี่ยนแปลง</w:t>
      </w:r>
      <w:r w:rsidRPr="00FB4CC7">
        <w:rPr>
          <w:rFonts w:hint="cs"/>
          <w:cs/>
        </w:rPr>
        <w:t>ที่จะเกิดในอนาคต</w:t>
      </w:r>
      <w:r w:rsidRPr="00FB4CC7">
        <w:rPr>
          <w:cs/>
        </w:rPr>
        <w:t>ของอัตราดอกเบี้ย</w:t>
      </w:r>
      <w:r w:rsidR="008B766C" w:rsidRPr="00FB4CC7">
        <w:rPr>
          <w:rFonts w:hint="cs"/>
          <w:cs/>
        </w:rPr>
        <w:br/>
      </w:r>
      <w:r w:rsidRPr="00FB4CC7">
        <w:rPr>
          <w:cs/>
        </w:rPr>
        <w:t>ในตลาดซึ่งส่งผลกระทบต่อกา</w:t>
      </w:r>
      <w:r w:rsidR="005B48B4" w:rsidRPr="00FB4CC7">
        <w:rPr>
          <w:cs/>
        </w:rPr>
        <w:t>รดำเนินงานและกระแสเงินสดของ</w:t>
      </w:r>
      <w:r w:rsidRPr="00FB4CC7">
        <w:rPr>
          <w:cs/>
        </w:rPr>
        <w:t>บริษัทเนื่องจาก</w:t>
      </w:r>
      <w:r w:rsidRPr="00FB4CC7">
        <w:rPr>
          <w:rFonts w:hint="cs"/>
          <w:cs/>
        </w:rPr>
        <w:t>ดอกเบี้ยของ</w:t>
      </w:r>
      <w:r w:rsidRPr="00FB4CC7">
        <w:rPr>
          <w:cs/>
        </w:rPr>
        <w:t>เงินกู้ยืม</w:t>
      </w:r>
      <w:r w:rsidR="008B766C" w:rsidRPr="00FB4CC7">
        <w:rPr>
          <w:rFonts w:hint="cs"/>
          <w:cs/>
        </w:rPr>
        <w:br/>
      </w:r>
      <w:r w:rsidRPr="00FB4CC7">
        <w:rPr>
          <w:cs/>
        </w:rPr>
        <w:t>ส่วนใหญ่มีอัตรา</w:t>
      </w:r>
      <w:r w:rsidRPr="00FB4CC7">
        <w:rPr>
          <w:rFonts w:hint="cs"/>
          <w:cs/>
        </w:rPr>
        <w:t>ลอยตัว</w:t>
      </w:r>
      <w:r w:rsidRPr="00FB4CC7">
        <w:rPr>
          <w:cs/>
        </w:rPr>
        <w:t>บริษัทมีความเสี่ยงด้านอัตราดอกเบี้ยที่เกิดจาก</w:t>
      </w:r>
      <w:r w:rsidRPr="00FB4CC7">
        <w:rPr>
          <w:rFonts w:hint="cs"/>
          <w:cs/>
        </w:rPr>
        <w:t>เงินกู้ยืม</w:t>
      </w:r>
    </w:p>
    <w:p w:rsidR="00FB4CC7" w:rsidRDefault="00FB4CC7" w:rsidP="00FB4CC7">
      <w:pPr>
        <w:pStyle w:val="Bo-Blankline"/>
      </w:pPr>
    </w:p>
    <w:p w:rsidR="00FB4CC7" w:rsidRDefault="00FB4CC7" w:rsidP="00FB4CC7">
      <w:pPr>
        <w:pStyle w:val="Bo-C1Content"/>
        <w:rPr>
          <w:lang w:val="en-US"/>
        </w:rPr>
      </w:pPr>
      <w:r w:rsidRPr="00BE5C37">
        <w:rPr>
          <w:rFonts w:hint="cs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BE5C37">
        <w:t xml:space="preserve">31 </w:t>
      </w:r>
      <w:r w:rsidRPr="00BE5C37">
        <w:rPr>
          <w:rFonts w:hint="cs"/>
          <w:cs/>
        </w:rPr>
        <w:t>ธันวาคม และระยะที่ครบกำหนดชำระหรือกำหนดอัตราใหม่มีดังนี้</w:t>
      </w:r>
    </w:p>
    <w:p w:rsidR="00AF0368" w:rsidRDefault="00AF0368" w:rsidP="00AF0368">
      <w:pPr>
        <w:pStyle w:val="Bo-Blankline"/>
        <w:rPr>
          <w:lang w:val="en-US"/>
        </w:rPr>
      </w:pPr>
    </w:p>
    <w:tbl>
      <w:tblPr>
        <w:tblW w:w="9040" w:type="dxa"/>
        <w:tblInd w:w="540" w:type="dxa"/>
        <w:tblLook w:val="04A0"/>
      </w:tblPr>
      <w:tblGrid>
        <w:gridCol w:w="3330"/>
        <w:gridCol w:w="1080"/>
        <w:gridCol w:w="1046"/>
        <w:gridCol w:w="164"/>
        <w:gridCol w:w="1023"/>
        <w:gridCol w:w="164"/>
        <w:gridCol w:w="1023"/>
        <w:gridCol w:w="164"/>
        <w:gridCol w:w="1046"/>
      </w:tblGrid>
      <w:tr w:rsidR="00AF0368" w:rsidRPr="003938DB" w:rsidTr="00C827F7">
        <w:tc>
          <w:tcPr>
            <w:tcW w:w="3330" w:type="dxa"/>
            <w:vAlign w:val="bottom"/>
          </w:tcPr>
          <w:p w:rsidR="00AF0368" w:rsidRPr="00311F54" w:rsidRDefault="00AF0368" w:rsidP="009429E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0" w:type="dxa"/>
            <w:gridSpan w:val="7"/>
            <w:vAlign w:val="bottom"/>
          </w:tcPr>
          <w:p w:rsidR="00AF0368" w:rsidRPr="003938DB" w:rsidRDefault="00AF0368" w:rsidP="009429E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F0368" w:rsidRPr="003938DB" w:rsidTr="00C827F7">
        <w:tc>
          <w:tcPr>
            <w:tcW w:w="3330" w:type="dxa"/>
            <w:vAlign w:val="bottom"/>
          </w:tcPr>
          <w:p w:rsidR="00AF0368" w:rsidRPr="003938DB" w:rsidRDefault="00AF0368" w:rsidP="009429EA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46" w:type="dxa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หลังจาก 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แต่ภายใน 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5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หลังจาก </w:t>
            </w:r>
            <w:r w:rsidRPr="003938DB">
              <w:rPr>
                <w:rFonts w:ascii="Angsana New" w:hAnsi="Angsana New"/>
                <w:sz w:val="26"/>
                <w:szCs w:val="26"/>
                <w:lang w:val="en-US"/>
              </w:rPr>
              <w:t xml:space="preserve">5 </w:t>
            </w:r>
            <w:r w:rsidRPr="003938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F0368" w:rsidRPr="003938DB" w:rsidTr="00C827F7">
        <w:tc>
          <w:tcPr>
            <w:tcW w:w="3330" w:type="dxa"/>
            <w:vAlign w:val="bottom"/>
          </w:tcPr>
          <w:p w:rsidR="00AF0368" w:rsidRPr="003938DB" w:rsidRDefault="00AF0368" w:rsidP="009429EA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AF0368" w:rsidRPr="003938DB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630" w:type="dxa"/>
            <w:gridSpan w:val="7"/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F0368" w:rsidRPr="003938DB" w:rsidTr="00C827F7">
        <w:tc>
          <w:tcPr>
            <w:tcW w:w="3330" w:type="dxa"/>
            <w:vAlign w:val="bottom"/>
          </w:tcPr>
          <w:p w:rsidR="00AF0368" w:rsidRPr="003938DB" w:rsidRDefault="00AF0368" w:rsidP="009429EA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ปี 255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080" w:type="dxa"/>
            <w:vAlign w:val="bottom"/>
          </w:tcPr>
          <w:p w:rsidR="00AF0368" w:rsidRPr="00E3284A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AF0368" w:rsidRPr="003938DB" w:rsidRDefault="00AF0368" w:rsidP="009429EA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AF0368" w:rsidP="009429EA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AF0368" w:rsidP="009429EA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0368" w:rsidRPr="003938DB" w:rsidTr="00C827F7">
        <w:tc>
          <w:tcPr>
            <w:tcW w:w="3330" w:type="dxa"/>
          </w:tcPr>
          <w:p w:rsidR="00AF0368" w:rsidRPr="003938DB" w:rsidRDefault="00AF0368" w:rsidP="009429E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:rsidR="00AF0368" w:rsidRPr="00E3284A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AF0368" w:rsidRPr="003938DB" w:rsidRDefault="00AF0368" w:rsidP="009429E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AF0368" w:rsidP="009429E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AF0368" w:rsidP="009429EA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0368" w:rsidRPr="00C51488" w:rsidTr="00C827F7">
        <w:tc>
          <w:tcPr>
            <w:tcW w:w="3330" w:type="dxa"/>
          </w:tcPr>
          <w:p w:rsidR="00AF0368" w:rsidRPr="003938DB" w:rsidRDefault="00AF0368" w:rsidP="009429EA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:rsidR="00AF0368" w:rsidRPr="00B45F38" w:rsidRDefault="00236600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046" w:type="dxa"/>
            <w:vAlign w:val="bottom"/>
          </w:tcPr>
          <w:p w:rsidR="00AF0368" w:rsidRPr="003938DB" w:rsidRDefault="00CA057E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28,726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AF0368" w:rsidP="009429E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AF0368" w:rsidP="009429E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AF0368" w:rsidRPr="003938DB" w:rsidRDefault="00CA057E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28,726</w:t>
            </w:r>
          </w:p>
        </w:tc>
      </w:tr>
      <w:tr w:rsidR="00AF0368" w:rsidRPr="003938DB" w:rsidTr="00C827F7">
        <w:tc>
          <w:tcPr>
            <w:tcW w:w="3330" w:type="dxa"/>
          </w:tcPr>
          <w:p w:rsidR="00AF0368" w:rsidRPr="003938DB" w:rsidRDefault="00AF0368" w:rsidP="009429EA">
            <w:pPr>
              <w:spacing w:line="240" w:lineRule="atLeast"/>
              <w:ind w:left="45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:rsidR="00AF0368" w:rsidRPr="00A67DE1" w:rsidRDefault="00236600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A67DE1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MLR - 1.</w:t>
            </w:r>
            <w:r w:rsidR="00A67DE1" w:rsidRPr="00A67DE1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7</w:t>
            </w:r>
            <w:r w:rsidRPr="00A67DE1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5</w:t>
            </w:r>
          </w:p>
        </w:tc>
        <w:tc>
          <w:tcPr>
            <w:tcW w:w="1046" w:type="dxa"/>
            <w:vAlign w:val="bottom"/>
          </w:tcPr>
          <w:p w:rsidR="00AF0368" w:rsidRPr="008F6721" w:rsidRDefault="00236600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165,000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AF0368" w:rsidP="009429E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AF0368" w:rsidP="009429E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AF0368" w:rsidRPr="004E4983" w:rsidRDefault="00236600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165,000</w:t>
            </w:r>
          </w:p>
        </w:tc>
      </w:tr>
      <w:tr w:rsidR="00AF0368" w:rsidRPr="003938DB" w:rsidTr="00C827F7">
        <w:tc>
          <w:tcPr>
            <w:tcW w:w="3330" w:type="dxa"/>
          </w:tcPr>
          <w:p w:rsidR="00AF0368" w:rsidRPr="003938DB" w:rsidRDefault="00AF0368" w:rsidP="009429E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vAlign w:val="bottom"/>
          </w:tcPr>
          <w:p w:rsidR="00AF0368" w:rsidRPr="00A67DE1" w:rsidRDefault="00AF0368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0368" w:rsidRPr="003938DB" w:rsidTr="00C827F7">
        <w:tc>
          <w:tcPr>
            <w:tcW w:w="3330" w:type="dxa"/>
          </w:tcPr>
          <w:p w:rsidR="00AF0368" w:rsidRPr="003938DB" w:rsidRDefault="00AF0368" w:rsidP="009429EA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:rsidR="00AF0368" w:rsidRPr="00A67DE1" w:rsidRDefault="00236600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A67DE1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MLR - 1.</w:t>
            </w:r>
            <w:r w:rsidR="00A67DE1" w:rsidRPr="00A67DE1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7</w:t>
            </w:r>
            <w:r w:rsidRPr="00A67DE1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5</w:t>
            </w:r>
          </w:p>
        </w:tc>
        <w:tc>
          <w:tcPr>
            <w:tcW w:w="1046" w:type="dxa"/>
            <w:vAlign w:val="bottom"/>
          </w:tcPr>
          <w:p w:rsidR="00AF0368" w:rsidRPr="003938DB" w:rsidRDefault="00AF0368" w:rsidP="009429E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236600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1,978,400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AF0368" w:rsidRPr="003938DB" w:rsidRDefault="00236600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353,229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AF0368" w:rsidRPr="003938DB" w:rsidRDefault="00AF0368" w:rsidP="009429EA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AF0368" w:rsidRPr="003938DB" w:rsidRDefault="00236600" w:rsidP="009429EA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2,331,629</w:t>
            </w:r>
          </w:p>
        </w:tc>
      </w:tr>
      <w:tr w:rsidR="009440E6" w:rsidRPr="003938DB" w:rsidTr="00C827F7">
        <w:tc>
          <w:tcPr>
            <w:tcW w:w="3330" w:type="dxa"/>
          </w:tcPr>
          <w:p w:rsidR="009440E6" w:rsidRPr="003938DB" w:rsidRDefault="009440E6" w:rsidP="009440E6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:rsidR="009440E6" w:rsidRDefault="009440E6" w:rsidP="009440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>MLR - 1.5</w:t>
            </w:r>
          </w:p>
        </w:tc>
        <w:tc>
          <w:tcPr>
            <w:tcW w:w="1046" w:type="dxa"/>
            <w:vAlign w:val="bottom"/>
          </w:tcPr>
          <w:p w:rsidR="009440E6" w:rsidRDefault="009440E6" w:rsidP="009440E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9440E6" w:rsidRDefault="009440E6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4,528,846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9440E6" w:rsidRDefault="009440E6" w:rsidP="009440E6">
            <w:pPr>
              <w:tabs>
                <w:tab w:val="decimal" w:pos="483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9440E6" w:rsidRDefault="009440E6" w:rsidP="009440E6">
            <w:pPr>
              <w:tabs>
                <w:tab w:val="decimal" w:pos="830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4,528,846</w:t>
            </w:r>
          </w:p>
        </w:tc>
      </w:tr>
      <w:tr w:rsidR="009440E6" w:rsidRPr="003938DB" w:rsidTr="00C827F7">
        <w:tc>
          <w:tcPr>
            <w:tcW w:w="3330" w:type="dxa"/>
          </w:tcPr>
          <w:p w:rsidR="009440E6" w:rsidRPr="003938DB" w:rsidRDefault="009440E6" w:rsidP="009440E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9440E6" w:rsidRPr="00B45F38" w:rsidRDefault="009440E6" w:rsidP="009440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0E6" w:rsidRPr="00A304F5" w:rsidRDefault="00CA057E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193,726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A304F5" w:rsidRDefault="009440E6" w:rsidP="009440E6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0E6" w:rsidRPr="00A304F5" w:rsidRDefault="009440E6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6,507,246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A304F5" w:rsidRDefault="009440E6" w:rsidP="009440E6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0E6" w:rsidRPr="00A304F5" w:rsidRDefault="009440E6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353,229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A304F5" w:rsidRDefault="009440E6" w:rsidP="009440E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0E6" w:rsidRPr="009440E6" w:rsidRDefault="00CA057E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7,054,201</w:t>
            </w:r>
          </w:p>
        </w:tc>
      </w:tr>
      <w:tr w:rsidR="009440E6" w:rsidRPr="00E3284A" w:rsidTr="00C827F7">
        <w:tc>
          <w:tcPr>
            <w:tcW w:w="3330" w:type="dxa"/>
          </w:tcPr>
          <w:p w:rsidR="009440E6" w:rsidRPr="00E3284A" w:rsidRDefault="009440E6" w:rsidP="009440E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440E6" w:rsidRPr="00E3284A" w:rsidRDefault="009440E6" w:rsidP="009440E6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:rsidR="009440E6" w:rsidRPr="00E3284A" w:rsidRDefault="009440E6" w:rsidP="009440E6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E3284A" w:rsidRDefault="009440E6" w:rsidP="009440E6">
            <w:pPr>
              <w:spacing w:line="240" w:lineRule="auto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:rsidR="009440E6" w:rsidRPr="00E3284A" w:rsidRDefault="009440E6" w:rsidP="009440E6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E3284A" w:rsidRDefault="009440E6" w:rsidP="009440E6">
            <w:pPr>
              <w:spacing w:line="240" w:lineRule="auto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vAlign w:val="bottom"/>
          </w:tcPr>
          <w:p w:rsidR="009440E6" w:rsidRPr="00E3284A" w:rsidRDefault="009440E6" w:rsidP="009440E6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E3284A" w:rsidRDefault="009440E6" w:rsidP="009440E6">
            <w:pPr>
              <w:tabs>
                <w:tab w:val="decimal" w:pos="806"/>
              </w:tabs>
              <w:spacing w:line="240" w:lineRule="auto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</w:tcPr>
          <w:p w:rsidR="009440E6" w:rsidRPr="00E3284A" w:rsidRDefault="009440E6" w:rsidP="009440E6">
            <w:pPr>
              <w:tabs>
                <w:tab w:val="decimal" w:pos="806"/>
              </w:tabs>
              <w:spacing w:line="240" w:lineRule="auto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440E6" w:rsidRPr="003938DB" w:rsidTr="00C827F7">
        <w:tc>
          <w:tcPr>
            <w:tcW w:w="3330" w:type="dxa"/>
            <w:vAlign w:val="bottom"/>
          </w:tcPr>
          <w:p w:rsidR="009440E6" w:rsidRPr="003938DB" w:rsidRDefault="009440E6" w:rsidP="009440E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ปี 255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:rsidR="009440E6" w:rsidRPr="00E3284A" w:rsidRDefault="009440E6" w:rsidP="009440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vAlign w:val="bottom"/>
          </w:tcPr>
          <w:p w:rsidR="009440E6" w:rsidRPr="003938DB" w:rsidRDefault="009440E6" w:rsidP="009440E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3938DB" w:rsidRDefault="009440E6" w:rsidP="009440E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9440E6" w:rsidRPr="003938DB" w:rsidRDefault="009440E6" w:rsidP="009440E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3938DB" w:rsidRDefault="009440E6" w:rsidP="009440E6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9440E6" w:rsidRPr="003938DB" w:rsidRDefault="009440E6" w:rsidP="009440E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40E6" w:rsidRPr="003938DB" w:rsidTr="00C827F7">
        <w:tc>
          <w:tcPr>
            <w:tcW w:w="3330" w:type="dxa"/>
          </w:tcPr>
          <w:p w:rsidR="009440E6" w:rsidRPr="003938DB" w:rsidRDefault="009440E6" w:rsidP="009440E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vAlign w:val="bottom"/>
          </w:tcPr>
          <w:p w:rsidR="009440E6" w:rsidRPr="00E3284A" w:rsidRDefault="009440E6" w:rsidP="009440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6" w:type="dxa"/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40E6" w:rsidRPr="003938DB" w:rsidTr="00C827F7">
        <w:tc>
          <w:tcPr>
            <w:tcW w:w="3330" w:type="dxa"/>
          </w:tcPr>
          <w:p w:rsidR="009440E6" w:rsidRPr="003938DB" w:rsidRDefault="009440E6" w:rsidP="009440E6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938DB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:rsidR="009440E6" w:rsidRPr="00E3284A" w:rsidRDefault="009440E6" w:rsidP="009440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MLR-1.5</w:t>
            </w:r>
          </w:p>
        </w:tc>
        <w:tc>
          <w:tcPr>
            <w:tcW w:w="1046" w:type="dxa"/>
            <w:vAlign w:val="bottom"/>
          </w:tcPr>
          <w:p w:rsidR="009440E6" w:rsidRPr="003938DB" w:rsidRDefault="009440E6" w:rsidP="009440E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9440E6" w:rsidRPr="00AF0368" w:rsidRDefault="009440E6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,635,021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:rsidR="009440E6" w:rsidRPr="003938DB" w:rsidRDefault="009440E6" w:rsidP="009440E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38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:rsidR="009440E6" w:rsidRPr="003938DB" w:rsidRDefault="009440E6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1,635,021</w:t>
            </w:r>
          </w:p>
        </w:tc>
      </w:tr>
      <w:tr w:rsidR="009440E6" w:rsidRPr="003938DB" w:rsidTr="00C827F7">
        <w:tc>
          <w:tcPr>
            <w:tcW w:w="3330" w:type="dxa"/>
          </w:tcPr>
          <w:p w:rsidR="009440E6" w:rsidRPr="003938DB" w:rsidRDefault="009440E6" w:rsidP="009440E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938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9440E6" w:rsidRPr="00E3284A" w:rsidRDefault="009440E6" w:rsidP="009440E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0E6" w:rsidRPr="00A304F5" w:rsidRDefault="009440E6" w:rsidP="009440E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A304F5" w:rsidRDefault="009440E6" w:rsidP="009440E6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0E6" w:rsidRPr="00A304F5" w:rsidRDefault="009440E6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1,635,021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A304F5" w:rsidRDefault="009440E6" w:rsidP="009440E6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0E6" w:rsidRPr="00A304F5" w:rsidRDefault="009440E6" w:rsidP="009440E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64" w:type="dxa"/>
            <w:tcMar>
              <w:left w:w="0" w:type="dxa"/>
              <w:right w:w="0" w:type="dxa"/>
            </w:tcMar>
            <w:vAlign w:val="bottom"/>
          </w:tcPr>
          <w:p w:rsidR="009440E6" w:rsidRPr="00A304F5" w:rsidRDefault="009440E6" w:rsidP="009440E6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0E6" w:rsidRPr="00A304F5" w:rsidRDefault="009440E6" w:rsidP="009440E6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1,635,021</w:t>
            </w:r>
          </w:p>
        </w:tc>
      </w:tr>
    </w:tbl>
    <w:p w:rsidR="00AF0368" w:rsidRPr="00AB2FE0" w:rsidRDefault="00AF0368" w:rsidP="00D03891">
      <w:pPr>
        <w:pStyle w:val="Bo-C1Content"/>
        <w:rPr>
          <w:cs/>
          <w:lang w:val="en-US"/>
        </w:rPr>
      </w:pPr>
    </w:p>
    <w:p w:rsidR="009C1ABA" w:rsidRDefault="009C1ABA">
      <w:pPr>
        <w:spacing w:line="240" w:lineRule="auto"/>
        <w:rPr>
          <w:rFonts w:ascii="Angsana New" w:hAnsi="Angsana New"/>
          <w:sz w:val="20"/>
          <w:szCs w:val="20"/>
          <w:cs/>
          <w:lang/>
        </w:rPr>
      </w:pPr>
      <w:r>
        <w:rPr>
          <w:cs/>
        </w:rPr>
        <w:br w:type="page"/>
      </w:r>
    </w:p>
    <w:p w:rsidR="0031701C" w:rsidRPr="00DA6F99" w:rsidRDefault="0031701C" w:rsidP="0031701C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A6F9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ความเสี่ยงจากเงินตราต่างประเทศ </w:t>
      </w:r>
    </w:p>
    <w:p w:rsidR="0031701C" w:rsidRPr="00632652" w:rsidRDefault="0031701C" w:rsidP="0031701C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E3725" w:rsidRDefault="0031701C" w:rsidP="00F75CD7">
      <w:pPr>
        <w:pStyle w:val="Bo-C1Content"/>
      </w:pPr>
      <w:r w:rsidRPr="00DA6F99">
        <w:rPr>
          <w:cs/>
        </w:rPr>
        <w:t>บริษัทมีความเสี่ยงจากอัตราแลกเปลี่ยนเงินตราต่างประเทศ ซึ่งเกิดจาก</w:t>
      </w:r>
      <w:r w:rsidR="008B530A">
        <w:rPr>
          <w:rFonts w:hint="cs"/>
          <w:cs/>
        </w:rPr>
        <w:t>รายการซื้อ</w:t>
      </w:r>
      <w:r w:rsidR="00A01500">
        <w:rPr>
          <w:rFonts w:hint="cs"/>
          <w:cs/>
        </w:rPr>
        <w:t xml:space="preserve">อะไหล่ วัสดุสิ้นเปลือง </w:t>
      </w:r>
      <w:r w:rsidR="008B530A">
        <w:rPr>
          <w:rFonts w:hint="cs"/>
          <w:cs/>
        </w:rPr>
        <w:t>เครื่องจักรและอุปกรณ์</w:t>
      </w:r>
    </w:p>
    <w:p w:rsidR="00F75CD7" w:rsidRPr="00632652" w:rsidRDefault="00F75CD7" w:rsidP="00F75CD7">
      <w:pPr>
        <w:pStyle w:val="Bo-C1Content"/>
        <w:rPr>
          <w:sz w:val="20"/>
          <w:szCs w:val="20"/>
          <w:lang w:val="en-US"/>
        </w:rPr>
      </w:pPr>
    </w:p>
    <w:p w:rsidR="007E3725" w:rsidRPr="00DA6F99" w:rsidRDefault="007E3725" w:rsidP="00645FB5">
      <w:pPr>
        <w:pStyle w:val="Bo-C1Content"/>
      </w:pPr>
      <w:r w:rsidRPr="00DA6F99">
        <w:rPr>
          <w:rFonts w:hint="cs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4754DE" w:rsidRPr="00632652" w:rsidRDefault="004754DE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B0194A" w:rsidRPr="009D66B9" w:rsidRDefault="00B0194A" w:rsidP="009D66B9">
      <w:pPr>
        <w:spacing w:line="240" w:lineRule="auto"/>
        <w:rPr>
          <w:sz w:val="2"/>
          <w:szCs w:val="2"/>
        </w:rPr>
      </w:pPr>
    </w:p>
    <w:tbl>
      <w:tblPr>
        <w:tblW w:w="8982" w:type="dxa"/>
        <w:tblInd w:w="558" w:type="dxa"/>
        <w:tblLook w:val="04A0"/>
      </w:tblPr>
      <w:tblGrid>
        <w:gridCol w:w="4273"/>
        <w:gridCol w:w="271"/>
        <w:gridCol w:w="270"/>
        <w:gridCol w:w="1077"/>
        <w:gridCol w:w="270"/>
        <w:gridCol w:w="1291"/>
        <w:gridCol w:w="270"/>
        <w:gridCol w:w="1260"/>
      </w:tblGrid>
      <w:tr w:rsidR="004E56B6" w:rsidRPr="003A3233" w:rsidTr="004E56B6">
        <w:tc>
          <w:tcPr>
            <w:tcW w:w="4273" w:type="dxa"/>
          </w:tcPr>
          <w:p w:rsidR="004E56B6" w:rsidRPr="003A3233" w:rsidRDefault="004E56B6" w:rsidP="00A52FCB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8" w:type="dxa"/>
            <w:gridSpan w:val="3"/>
          </w:tcPr>
          <w:p w:rsidR="004E56B6" w:rsidRPr="003A3233" w:rsidRDefault="004E56B6" w:rsidP="00C10F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E56B6" w:rsidRPr="003A3233" w:rsidRDefault="004E56B6" w:rsidP="00C10F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</w:tcPr>
          <w:p w:rsidR="004E56B6" w:rsidRPr="003A3233" w:rsidRDefault="004E56B6" w:rsidP="00C10F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6B6" w:rsidRPr="003A3233" w:rsidTr="004E56B6">
        <w:tc>
          <w:tcPr>
            <w:tcW w:w="4273" w:type="dxa"/>
          </w:tcPr>
          <w:p w:rsidR="004E56B6" w:rsidRPr="003A3233" w:rsidRDefault="004E56B6" w:rsidP="00B17401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4E56B6" w:rsidRPr="00674F77" w:rsidRDefault="004E56B6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E56B6" w:rsidRPr="003A3233" w:rsidRDefault="004E56B6" w:rsidP="00B174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4E56B6" w:rsidRPr="003A3233" w:rsidRDefault="004E56B6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2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4E56B6" w:rsidRPr="003A3233" w:rsidRDefault="004E56B6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4E56B6" w:rsidRPr="00674F77" w:rsidRDefault="004E56B6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4E56B6" w:rsidRPr="003A3233" w:rsidRDefault="004E56B6" w:rsidP="00B174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E56B6" w:rsidRPr="003A3233" w:rsidRDefault="004E56B6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4E56B6" w:rsidRPr="003A3233" w:rsidTr="004E56B6">
        <w:tc>
          <w:tcPr>
            <w:tcW w:w="4273" w:type="dxa"/>
          </w:tcPr>
          <w:p w:rsidR="004E56B6" w:rsidRPr="003A3233" w:rsidRDefault="004E56B6" w:rsidP="00B17401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4E56B6" w:rsidRPr="00674F77" w:rsidRDefault="004E56B6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E56B6" w:rsidRPr="003A3233" w:rsidRDefault="004E56B6" w:rsidP="00B174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4E56B6" w:rsidRPr="00FB4CC7" w:rsidRDefault="004E56B6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56B6" w:rsidRPr="003A3233" w:rsidRDefault="004E56B6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</w:tcPr>
          <w:p w:rsidR="004E56B6" w:rsidRDefault="004E56B6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6B6" w:rsidRPr="003A3233" w:rsidTr="004E56B6">
        <w:tc>
          <w:tcPr>
            <w:tcW w:w="4273" w:type="dxa"/>
          </w:tcPr>
          <w:p w:rsidR="004E56B6" w:rsidRPr="004B4CA0" w:rsidRDefault="004E56B6" w:rsidP="00B17401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1" w:type="dxa"/>
          </w:tcPr>
          <w:p w:rsidR="004E56B6" w:rsidRPr="003A3233" w:rsidRDefault="004E56B6" w:rsidP="00B1740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4E56B6" w:rsidRPr="003A3233" w:rsidRDefault="004E56B6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:rsidR="004E56B6" w:rsidRPr="00FB4CC7" w:rsidRDefault="004E56B6" w:rsidP="00FB4C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4E56B6" w:rsidRPr="003A3233" w:rsidRDefault="004E56B6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4E56B6" w:rsidRPr="003A3233" w:rsidRDefault="004E56B6" w:rsidP="00B1740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4E56B6" w:rsidRPr="003A3233" w:rsidRDefault="004E56B6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4E56B6" w:rsidRPr="003A3233" w:rsidRDefault="004E56B6" w:rsidP="00B1740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6B6" w:rsidRPr="003A3233" w:rsidTr="004E56B6">
        <w:tc>
          <w:tcPr>
            <w:tcW w:w="4273" w:type="dxa"/>
          </w:tcPr>
          <w:p w:rsidR="004E56B6" w:rsidRPr="003A3233" w:rsidRDefault="004E56B6" w:rsidP="00B1740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1" w:type="dxa"/>
          </w:tcPr>
          <w:p w:rsidR="004E56B6" w:rsidRPr="003A3233" w:rsidRDefault="004E56B6" w:rsidP="00B17401">
            <w:pPr>
              <w:tabs>
                <w:tab w:val="decimal" w:pos="866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4E56B6" w:rsidRPr="003A3233" w:rsidRDefault="004E56B6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:rsidR="004E56B6" w:rsidRPr="00FB4CC7" w:rsidRDefault="004E56B6" w:rsidP="00FB4C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CC7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:rsidR="004E56B6" w:rsidRPr="003A3233" w:rsidRDefault="004E56B6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:rsidR="004E56B6" w:rsidRPr="003A3233" w:rsidRDefault="004E56B6" w:rsidP="004E56B6">
            <w:pPr>
              <w:tabs>
                <w:tab w:val="decimal" w:pos="100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70" w:type="dxa"/>
            <w:vAlign w:val="center"/>
          </w:tcPr>
          <w:p w:rsidR="004E56B6" w:rsidRPr="003A3233" w:rsidRDefault="004E56B6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E56B6" w:rsidRPr="003A3233" w:rsidRDefault="004E56B6" w:rsidP="00B1740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4E56B6" w:rsidRPr="003A3233" w:rsidTr="004E56B6">
        <w:tc>
          <w:tcPr>
            <w:tcW w:w="4273" w:type="dxa"/>
          </w:tcPr>
          <w:p w:rsidR="004E56B6" w:rsidRDefault="001F535B" w:rsidP="00B1740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1" w:type="dxa"/>
          </w:tcPr>
          <w:p w:rsidR="004E56B6" w:rsidRPr="003A3233" w:rsidRDefault="004E56B6" w:rsidP="00B17401">
            <w:pPr>
              <w:tabs>
                <w:tab w:val="decimal" w:pos="866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4E56B6" w:rsidRPr="003A3233" w:rsidRDefault="004E56B6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:rsidR="004E56B6" w:rsidRPr="00FB4CC7" w:rsidRDefault="004E56B6" w:rsidP="00FB4C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EE7E3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:rsidR="004E56B6" w:rsidRPr="003A3233" w:rsidRDefault="004E56B6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E56B6" w:rsidRPr="003A3233" w:rsidRDefault="004E56B6" w:rsidP="004E56B6">
            <w:pPr>
              <w:tabs>
                <w:tab w:val="decimal" w:pos="100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(2,189,417)</w:t>
            </w:r>
          </w:p>
        </w:tc>
        <w:tc>
          <w:tcPr>
            <w:tcW w:w="270" w:type="dxa"/>
            <w:vAlign w:val="center"/>
          </w:tcPr>
          <w:p w:rsidR="004E56B6" w:rsidRPr="003A3233" w:rsidRDefault="004E56B6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E56B6" w:rsidRPr="003A3233" w:rsidRDefault="004E56B6" w:rsidP="00B1740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(1,237,183)</w:t>
            </w:r>
          </w:p>
        </w:tc>
      </w:tr>
      <w:tr w:rsidR="004E56B6" w:rsidRPr="003A3233" w:rsidTr="004E56B6">
        <w:tc>
          <w:tcPr>
            <w:tcW w:w="4273" w:type="dxa"/>
          </w:tcPr>
          <w:p w:rsidR="004E56B6" w:rsidRPr="003A3233" w:rsidRDefault="004E56B6" w:rsidP="00B17401">
            <w:pPr>
              <w:spacing w:line="240" w:lineRule="atLeast"/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4E56B6" w:rsidRPr="003A3233" w:rsidRDefault="004E56B6" w:rsidP="00B17401">
            <w:pPr>
              <w:tabs>
                <w:tab w:val="decimal" w:pos="866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56B6" w:rsidRPr="003A3233" w:rsidRDefault="004E56B6" w:rsidP="00B17401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:rsidR="004E56B6" w:rsidRPr="00FB4CC7" w:rsidRDefault="004E56B6" w:rsidP="00FB4C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56B6" w:rsidRPr="003A3233" w:rsidRDefault="004E56B6" w:rsidP="00B17401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E56B6" w:rsidRPr="003A3233" w:rsidRDefault="004E56B6" w:rsidP="004E56B6">
            <w:pPr>
              <w:tabs>
                <w:tab w:val="decimal" w:pos="1003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(2,189,304)</w:t>
            </w:r>
          </w:p>
        </w:tc>
        <w:tc>
          <w:tcPr>
            <w:tcW w:w="270" w:type="dxa"/>
            <w:vAlign w:val="bottom"/>
          </w:tcPr>
          <w:p w:rsidR="004E56B6" w:rsidRPr="003A3233" w:rsidRDefault="004E56B6" w:rsidP="00B17401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E56B6" w:rsidRPr="003A3233" w:rsidRDefault="004E56B6" w:rsidP="00B1740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(1,237,160)</w:t>
            </w:r>
          </w:p>
        </w:tc>
      </w:tr>
      <w:tr w:rsidR="004E56B6" w:rsidRPr="00EF177B" w:rsidTr="004E56B6">
        <w:tc>
          <w:tcPr>
            <w:tcW w:w="4273" w:type="dxa"/>
          </w:tcPr>
          <w:p w:rsidR="004E56B6" w:rsidRPr="00EF177B" w:rsidRDefault="004E56B6" w:rsidP="00B17401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:rsidR="004E56B6" w:rsidRPr="00EF177B" w:rsidRDefault="004E56B6" w:rsidP="00B1740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4E56B6" w:rsidRPr="00EF177B" w:rsidRDefault="004E56B6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4E56B6" w:rsidRPr="00FB4CC7" w:rsidRDefault="004E56B6" w:rsidP="00FB4C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4E56B6" w:rsidRPr="00EF177B" w:rsidRDefault="004E56B6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4E56B6" w:rsidRPr="00EF177B" w:rsidRDefault="004E56B6" w:rsidP="004E56B6">
            <w:pPr>
              <w:tabs>
                <w:tab w:val="decimal" w:pos="100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4E56B6" w:rsidRPr="00EF177B" w:rsidRDefault="004E56B6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4E56B6" w:rsidRPr="00EF177B" w:rsidRDefault="004E56B6" w:rsidP="00B17401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56B6" w:rsidRPr="003A3233" w:rsidTr="004E56B6">
        <w:tc>
          <w:tcPr>
            <w:tcW w:w="4273" w:type="dxa"/>
          </w:tcPr>
          <w:p w:rsidR="004E56B6" w:rsidRPr="004B4CA0" w:rsidRDefault="004E56B6" w:rsidP="00B17401">
            <w:pPr>
              <w:spacing w:line="240" w:lineRule="atLeas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1" w:type="dxa"/>
            <w:vAlign w:val="bottom"/>
          </w:tcPr>
          <w:p w:rsidR="004E56B6" w:rsidRPr="003A3233" w:rsidRDefault="004E56B6" w:rsidP="00B1740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56B6" w:rsidRPr="003A3233" w:rsidRDefault="004E56B6" w:rsidP="00B1740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:rsidR="004E56B6" w:rsidRPr="00FB4CC7" w:rsidRDefault="004E56B6" w:rsidP="00FB4CC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56B6" w:rsidRPr="003A3233" w:rsidRDefault="004E56B6" w:rsidP="00B1740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:rsidR="004E56B6" w:rsidRPr="003A3233" w:rsidRDefault="004E56B6" w:rsidP="004E56B6">
            <w:pPr>
              <w:tabs>
                <w:tab w:val="decimal" w:pos="100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56B6" w:rsidRPr="003A3233" w:rsidRDefault="004E56B6" w:rsidP="00B17401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E56B6" w:rsidRPr="003A3233" w:rsidRDefault="004E56B6" w:rsidP="00B17401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BE2" w:rsidRPr="003A3233" w:rsidTr="004E56B6">
        <w:tc>
          <w:tcPr>
            <w:tcW w:w="4273" w:type="dxa"/>
          </w:tcPr>
          <w:p w:rsidR="00CE0BE2" w:rsidRPr="003A3233" w:rsidRDefault="00CE0BE2" w:rsidP="00CE0BE2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1" w:type="dxa"/>
            <w:vAlign w:val="bottom"/>
          </w:tcPr>
          <w:p w:rsidR="00CE0BE2" w:rsidRPr="00F2604B" w:rsidRDefault="00CE0BE2" w:rsidP="00CE0BE2">
            <w:pPr>
              <w:tabs>
                <w:tab w:val="decimal" w:pos="866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:rsidR="00CE0BE2" w:rsidRPr="00FB4CC7" w:rsidRDefault="00CE0BE2" w:rsidP="00CE0BE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B4CC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:rsidR="00CE0BE2" w:rsidRPr="00FB4CC7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:rsidR="00CE0BE2" w:rsidRPr="003A3233" w:rsidRDefault="00CE0BE2" w:rsidP="00CE0BE2">
            <w:pPr>
              <w:tabs>
                <w:tab w:val="decimal" w:pos="686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0BE2" w:rsidRPr="003A3233" w:rsidRDefault="00CE0BE2" w:rsidP="00CE0BE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E0BE2" w:rsidRPr="003A3233" w:rsidTr="004E56B6">
        <w:tc>
          <w:tcPr>
            <w:tcW w:w="4273" w:type="dxa"/>
          </w:tcPr>
          <w:p w:rsidR="00CE0BE2" w:rsidRPr="003A3233" w:rsidRDefault="00CE0BE2" w:rsidP="00CE0BE2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71" w:type="dxa"/>
            <w:vAlign w:val="bottom"/>
          </w:tcPr>
          <w:p w:rsidR="00CE0BE2" w:rsidRPr="001A1936" w:rsidRDefault="00CE0BE2" w:rsidP="00CE0BE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:rsidR="00CE0BE2" w:rsidRPr="00FB4CC7" w:rsidRDefault="00CE0BE2" w:rsidP="00CE0BE2">
            <w:pPr>
              <w:pStyle w:val="acctfourfigures"/>
              <w:tabs>
                <w:tab w:val="clear" w:pos="765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B4CC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tabs>
                <w:tab w:val="decimal" w:pos="885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:rsidR="00CE0BE2" w:rsidRPr="009E36D0" w:rsidRDefault="002869EC" w:rsidP="00CA057E">
            <w:pPr>
              <w:tabs>
                <w:tab w:val="decimal" w:pos="100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A057E">
              <w:rPr>
                <w:rFonts w:ascii="Angsana New" w:hAnsi="Angsana New"/>
                <w:sz w:val="30"/>
                <w:szCs w:val="30"/>
              </w:rPr>
              <w:t>28,726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:rsidR="00CE0BE2" w:rsidRPr="003A3233" w:rsidRDefault="00CE0BE2" w:rsidP="00CE0B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0BE2" w:rsidRPr="009E36D0" w:rsidRDefault="00CE0BE2" w:rsidP="00CE0BE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0BE2" w:rsidRPr="003A3233" w:rsidTr="004E56B6">
        <w:tc>
          <w:tcPr>
            <w:tcW w:w="4273" w:type="dxa"/>
          </w:tcPr>
          <w:p w:rsidR="00CE0BE2" w:rsidRDefault="001F535B" w:rsidP="00CE0BE2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1" w:type="dxa"/>
            <w:vAlign w:val="bottom"/>
          </w:tcPr>
          <w:p w:rsidR="00CE0BE2" w:rsidRPr="005B48B4" w:rsidRDefault="00CE0BE2" w:rsidP="00CE0BE2">
            <w:pPr>
              <w:tabs>
                <w:tab w:val="decimal" w:pos="866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E0BE2" w:rsidRPr="005B48B4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:rsidR="00CE0BE2" w:rsidRPr="00FB4CC7" w:rsidRDefault="00CE0BE2" w:rsidP="00CE0BE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B4CC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:rsidR="00CE0BE2" w:rsidRPr="005B48B4" w:rsidRDefault="00CE0BE2" w:rsidP="00CE0BE2">
            <w:pPr>
              <w:tabs>
                <w:tab w:val="decimal" w:pos="885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:rsidR="00CE0BE2" w:rsidRPr="005B48B4" w:rsidRDefault="00CE0BE2" w:rsidP="006F286C">
            <w:pPr>
              <w:tabs>
                <w:tab w:val="decimal" w:pos="100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F286C">
              <w:rPr>
                <w:rFonts w:ascii="Angsana New" w:hAnsi="Angsana New"/>
                <w:sz w:val="30"/>
                <w:szCs w:val="30"/>
              </w:rPr>
              <w:t>21,960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CE0BE2" w:rsidRPr="003A3233" w:rsidRDefault="00CE0BE2" w:rsidP="00CE0B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E0BE2" w:rsidRPr="005B48B4" w:rsidRDefault="00CE0BE2" w:rsidP="00CE0BE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48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B48B4">
              <w:rPr>
                <w:rFonts w:ascii="Angsana New" w:hAnsi="Angsana New"/>
                <w:sz w:val="30"/>
                <w:szCs w:val="30"/>
                <w:lang w:val="en-US"/>
              </w:rPr>
              <w:t>6,209</w:t>
            </w:r>
            <w:r w:rsidRPr="005B48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E0BE2" w:rsidRPr="003A3233" w:rsidTr="004E56B6">
        <w:tc>
          <w:tcPr>
            <w:tcW w:w="4273" w:type="dxa"/>
          </w:tcPr>
          <w:p w:rsidR="00CE0BE2" w:rsidRPr="003A3233" w:rsidRDefault="00CE0BE2" w:rsidP="00CE0BE2">
            <w:pPr>
              <w:spacing w:line="240" w:lineRule="atLeast"/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CE0BE2" w:rsidRPr="00F2111B" w:rsidRDefault="00CE0BE2" w:rsidP="00CE0BE2">
            <w:pPr>
              <w:tabs>
                <w:tab w:val="decimal" w:pos="866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CE0BE2" w:rsidRPr="00FB4CC7" w:rsidRDefault="00CE0BE2" w:rsidP="00CE0BE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0BE2" w:rsidRPr="004E56B6" w:rsidRDefault="006F286C" w:rsidP="00CE0BE2">
            <w:pPr>
              <w:tabs>
                <w:tab w:val="decimal" w:pos="100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(50,686</w:t>
            </w:r>
            <w:r w:rsidR="00CE0BE2" w:rsidRPr="004E56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0BE2" w:rsidRPr="00F2111B" w:rsidRDefault="00CE0BE2" w:rsidP="00CE0BE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lightGray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6,208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E0BE2" w:rsidRPr="00EF177B" w:rsidTr="004E56B6">
        <w:tc>
          <w:tcPr>
            <w:tcW w:w="4273" w:type="dxa"/>
          </w:tcPr>
          <w:p w:rsidR="00CE0BE2" w:rsidRPr="00EF177B" w:rsidRDefault="00CE0BE2" w:rsidP="00CE0BE2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:rsidR="00CE0BE2" w:rsidRPr="00EF177B" w:rsidRDefault="00CE0BE2" w:rsidP="00CE0BE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CE0BE2" w:rsidRPr="00EF177B" w:rsidRDefault="00CE0BE2" w:rsidP="00CE0B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CE0BE2" w:rsidRPr="00FB4CC7" w:rsidRDefault="00CE0BE2" w:rsidP="00CE0BE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CE0BE2" w:rsidRPr="00EF177B" w:rsidRDefault="00CE0BE2" w:rsidP="00CE0B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CE0BE2" w:rsidRPr="00EF177B" w:rsidRDefault="00CE0BE2" w:rsidP="00CE0BE2">
            <w:pPr>
              <w:tabs>
                <w:tab w:val="decimal" w:pos="100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CE0BE2" w:rsidRPr="00EF177B" w:rsidRDefault="00CE0BE2" w:rsidP="00CE0B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E0BE2" w:rsidRPr="00EF177B" w:rsidRDefault="00CE0BE2" w:rsidP="00CE0BE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0BE2" w:rsidRPr="003A3233" w:rsidTr="004E56B6">
        <w:tc>
          <w:tcPr>
            <w:tcW w:w="4273" w:type="dxa"/>
          </w:tcPr>
          <w:p w:rsidR="00CE0BE2" w:rsidRPr="004B4CA0" w:rsidRDefault="00CE0BE2" w:rsidP="00CE0BE2">
            <w:pPr>
              <w:spacing w:line="240" w:lineRule="atLeas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271" w:type="dxa"/>
            <w:vAlign w:val="bottom"/>
          </w:tcPr>
          <w:p w:rsidR="00CE0BE2" w:rsidRPr="003A3233" w:rsidRDefault="00CE0BE2" w:rsidP="00CE0BE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CE0BE2" w:rsidRPr="00FB4CC7" w:rsidRDefault="00CE0BE2" w:rsidP="00CE0BE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:rsidR="00CE0BE2" w:rsidRPr="003A3233" w:rsidRDefault="00CE0BE2" w:rsidP="00CE0BE2">
            <w:pPr>
              <w:tabs>
                <w:tab w:val="decimal" w:pos="100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0BE2" w:rsidRPr="003A3233" w:rsidRDefault="00CE0BE2" w:rsidP="00CE0BE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0BE2" w:rsidRPr="003A3233" w:rsidTr="004E56B6">
        <w:tc>
          <w:tcPr>
            <w:tcW w:w="4273" w:type="dxa"/>
          </w:tcPr>
          <w:p w:rsidR="00CE0BE2" w:rsidRPr="003A3233" w:rsidRDefault="00CE0BE2" w:rsidP="00CE0BE2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1" w:type="dxa"/>
            <w:vAlign w:val="bottom"/>
          </w:tcPr>
          <w:p w:rsidR="00CE0BE2" w:rsidRPr="00F2604B" w:rsidRDefault="00CE0BE2" w:rsidP="00CE0BE2">
            <w:pPr>
              <w:tabs>
                <w:tab w:val="decimal" w:pos="88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:rsidR="00CE0BE2" w:rsidRPr="00FB4CC7" w:rsidRDefault="00CE0BE2" w:rsidP="00CE0BE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lightGray"/>
                <w:lang w:val="en-US"/>
              </w:rPr>
            </w:pPr>
            <w:r w:rsidRPr="00FB4CC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:rsidR="00CE0BE2" w:rsidRPr="003A3233" w:rsidRDefault="00CE0BE2" w:rsidP="00CE0BE2">
            <w:pPr>
              <w:tabs>
                <w:tab w:val="decimal" w:pos="1003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E0BE2" w:rsidRPr="003A3233" w:rsidRDefault="00CE0BE2" w:rsidP="00CE0BE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CE0BE2" w:rsidRPr="003A3233" w:rsidTr="004E56B6">
        <w:tc>
          <w:tcPr>
            <w:tcW w:w="4273" w:type="dxa"/>
          </w:tcPr>
          <w:p w:rsidR="00CE0BE2" w:rsidRPr="003A3233" w:rsidRDefault="00CE0BE2" w:rsidP="00CE0BE2">
            <w:pPr>
              <w:spacing w:line="240" w:lineRule="atLeast"/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CE0BE2" w:rsidRPr="00FB3D66" w:rsidRDefault="00CE0BE2" w:rsidP="00CE0BE2">
            <w:pPr>
              <w:tabs>
                <w:tab w:val="decimal" w:pos="88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:rsidR="00CE0BE2" w:rsidRPr="00FB4CC7" w:rsidRDefault="00CE0BE2" w:rsidP="00CE0BE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CE0BE2" w:rsidRPr="007F04FA" w:rsidRDefault="00CE0BE2" w:rsidP="00CE0BE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0BE2" w:rsidRPr="007F04FA" w:rsidRDefault="00CE0BE2" w:rsidP="00CE0BE2">
            <w:pPr>
              <w:tabs>
                <w:tab w:val="decimal" w:pos="1003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0BE2" w:rsidRPr="007F04FA" w:rsidRDefault="00CE0BE2" w:rsidP="00CE0BE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4FA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  <w:tr w:rsidR="00CE0BE2" w:rsidRPr="00EF177B" w:rsidTr="004E56B6">
        <w:tc>
          <w:tcPr>
            <w:tcW w:w="4273" w:type="dxa"/>
          </w:tcPr>
          <w:p w:rsidR="00CE0BE2" w:rsidRPr="00EF177B" w:rsidRDefault="00CE0BE2" w:rsidP="00CE0BE2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:rsidR="00CE0BE2" w:rsidRPr="00EF177B" w:rsidRDefault="00CE0BE2" w:rsidP="00CE0BE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CE0BE2" w:rsidRPr="00EF177B" w:rsidRDefault="00CE0BE2" w:rsidP="00CE0B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vAlign w:val="center"/>
          </w:tcPr>
          <w:p w:rsidR="00CE0BE2" w:rsidRPr="00FB4CC7" w:rsidRDefault="00CE0BE2" w:rsidP="00CE0BE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CE0BE2" w:rsidRPr="00EF177B" w:rsidRDefault="00CE0BE2" w:rsidP="00CE0B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CE0BE2" w:rsidRPr="00EF177B" w:rsidRDefault="00CE0BE2" w:rsidP="00CE0BE2">
            <w:pPr>
              <w:tabs>
                <w:tab w:val="decimal" w:pos="1003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:rsidR="00CE0BE2" w:rsidRPr="00EF177B" w:rsidRDefault="00CE0BE2" w:rsidP="00CE0B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E0BE2" w:rsidRPr="00EF177B" w:rsidRDefault="00CE0BE2" w:rsidP="00CE0BE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E0BE2" w:rsidRPr="003A3233" w:rsidTr="004E56B6">
        <w:tc>
          <w:tcPr>
            <w:tcW w:w="4273" w:type="dxa"/>
          </w:tcPr>
          <w:p w:rsidR="00CE0BE2" w:rsidRPr="003A3233" w:rsidRDefault="00CE0BE2" w:rsidP="00CE0BE2">
            <w:pPr>
              <w:spacing w:line="240" w:lineRule="atLeast"/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1" w:type="dxa"/>
            <w:vAlign w:val="bottom"/>
          </w:tcPr>
          <w:p w:rsidR="00CE0BE2" w:rsidRPr="003A3233" w:rsidRDefault="00CE0BE2" w:rsidP="00CE0BE2">
            <w:pPr>
              <w:tabs>
                <w:tab w:val="decimal" w:pos="884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:rsidR="00CE0BE2" w:rsidRPr="00FB4CC7" w:rsidRDefault="00CE0BE2" w:rsidP="00CE0BE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bottom"/>
          </w:tcPr>
          <w:p w:rsidR="00CE0BE2" w:rsidRPr="003A3233" w:rsidRDefault="00CE0BE2" w:rsidP="006F286C">
            <w:pPr>
              <w:tabs>
                <w:tab w:val="decimal" w:pos="1003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</w:t>
            </w:r>
            <w:r w:rsidR="006F286C">
              <w:rPr>
                <w:rFonts w:ascii="Angsana New" w:hAnsi="Angsana New"/>
                <w:b/>
                <w:bCs/>
                <w:sz w:val="30"/>
                <w:szCs w:val="30"/>
              </w:rPr>
              <w:t>239,983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CE0BE2" w:rsidRPr="003A3233" w:rsidRDefault="00CE0BE2" w:rsidP="00CE0BE2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E0BE2" w:rsidRPr="003A3233" w:rsidRDefault="00CE0BE2" w:rsidP="00CE0BE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(1,243,356)</w:t>
            </w:r>
          </w:p>
        </w:tc>
      </w:tr>
    </w:tbl>
    <w:p w:rsidR="009C1ABA" w:rsidRDefault="009C1ABA">
      <w:pPr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  <w:r>
        <w:rPr>
          <w:rFonts w:ascii="Angsana New" w:hAnsi="Angsana New"/>
          <w:b/>
          <w:bCs/>
          <w:i/>
          <w:iCs/>
          <w:sz w:val="20"/>
          <w:szCs w:val="20"/>
          <w:cs/>
        </w:rPr>
        <w:br w:type="page"/>
      </w:r>
    </w:p>
    <w:p w:rsidR="00435C38" w:rsidRPr="00EF68F1" w:rsidRDefault="00435C38" w:rsidP="00D81E2F">
      <w:pPr>
        <w:spacing w:line="240" w:lineRule="atLeast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68F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ความเสี่ยงด้านสินเชื่อ</w:t>
      </w:r>
    </w:p>
    <w:p w:rsidR="00435C38" w:rsidRPr="00CE586D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002E34" w:rsidRDefault="00002E34" w:rsidP="00002E34">
      <w:pPr>
        <w:tabs>
          <w:tab w:val="left" w:pos="720"/>
        </w:tabs>
        <w:ind w:left="547" w:right="-2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 ซึ่งจะก่อให้เกิดความเสียหายทางการเงินแก่บริษัท บริษัทมีความเสี่ยงด้านเครดิตเนื่องจากรายได้ส่วนใหญ่ของบริษัทอยู่ภายใต้สัญญาระยะยาวกับคู่สัญญาน้อยราย โดยทั่วไปจะเป็นหน่วยงานภาครัฐ เอกชนที่มีขนาดใหญ่หรือกิจการที่เกี่ยวข้องกันและมีความเสี่ยงที่รับรู้อยู่ในระดับต่ำ</w:t>
      </w:r>
    </w:p>
    <w:p w:rsidR="00CB3852" w:rsidRPr="00CE586D" w:rsidRDefault="00CB3852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435C38" w:rsidRPr="00EF68F1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F68F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435C38" w:rsidRPr="00CE586D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435C38" w:rsidRPr="00EF68F1" w:rsidRDefault="00435C38" w:rsidP="00435C38">
      <w:pPr>
        <w:pStyle w:val="Bo-C1Content"/>
      </w:pPr>
      <w:r w:rsidRPr="00EF68F1">
        <w:rPr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131AE7">
        <w:rPr>
          <w:cs/>
        </w:rPr>
        <w:br/>
      </w:r>
      <w:r w:rsidRPr="00EF68F1">
        <w:rPr>
          <w:cs/>
        </w:rPr>
        <w:t>เงินสดใ</w:t>
      </w:r>
      <w:r w:rsidR="0037027D">
        <w:rPr>
          <w:cs/>
        </w:rPr>
        <w:t>ห้เพียงพอต่อการดำเนินงานของ</w:t>
      </w:r>
      <w:r w:rsidRPr="00EF68F1">
        <w:rPr>
          <w:cs/>
        </w:rPr>
        <w:t>บริษัทและเพื่อทำให้ผลกระทบจากความผันผวนของกระแสเงินสดลดลง</w:t>
      </w:r>
    </w:p>
    <w:p w:rsidR="00435C38" w:rsidRPr="00CE586D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35C38" w:rsidRDefault="00D70332" w:rsidP="00435C38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16B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D70332" w:rsidRPr="00CE586D" w:rsidRDefault="00D70332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CE586D" w:rsidRDefault="00CE586D" w:rsidP="00CE586D">
      <w:pPr>
        <w:pStyle w:val="Bo-C1Content"/>
      </w:pPr>
      <w:r w:rsidRPr="00DB768E">
        <w:rPr>
          <w:cs/>
        </w:rPr>
        <w:t>มูลค่ายุติธรรมของ</w:t>
      </w:r>
      <w:r w:rsidRPr="008A4572">
        <w:rPr>
          <w:cs/>
        </w:rPr>
        <w:t>เงินสดและรายการ</w:t>
      </w:r>
      <w:r>
        <w:rPr>
          <w:cs/>
        </w:rPr>
        <w:t xml:space="preserve">เทียบเท่าเงินสด ลูกหนี้การค้า </w:t>
      </w:r>
      <w:r w:rsidRPr="008A4572">
        <w:rPr>
          <w:cs/>
        </w:rPr>
        <w:t>ลูกหนี้ระยะสั้นอื่นๆ และเจ้าหนี้การค้าและ</w:t>
      </w:r>
      <w:r>
        <w:rPr>
          <w:rFonts w:hint="cs"/>
          <w:cs/>
        </w:rPr>
        <w:t>เจ้าหนี้ระยะสั้น</w:t>
      </w:r>
      <w:r w:rsidRPr="008A4572">
        <w:rPr>
          <w:cs/>
        </w:rPr>
        <w:t>อื่นๆ</w:t>
      </w:r>
      <w:r w:rsidRPr="00DB768E">
        <w:rPr>
          <w:cs/>
        </w:rPr>
        <w:t>เป็นมูลค่าที่ใกล้เคียงกับราคาที่บันทึกในบัญชี เนื่องจากเครื่องมือทางการเงินเหล่านี้จะครบกำหนดในระยะเวลาอันสั้น</w:t>
      </w:r>
    </w:p>
    <w:p w:rsidR="00CE586D" w:rsidRPr="00CE586D" w:rsidRDefault="00CE586D" w:rsidP="00CE586D">
      <w:pPr>
        <w:pStyle w:val="Bo-C1Content"/>
        <w:rPr>
          <w:sz w:val="20"/>
          <w:szCs w:val="20"/>
        </w:rPr>
      </w:pPr>
    </w:p>
    <w:p w:rsidR="00B22E3B" w:rsidRDefault="00CE586D" w:rsidP="00B22E3B">
      <w:pPr>
        <w:pStyle w:val="Bo-C1Content"/>
      </w:pPr>
      <w:r w:rsidRPr="00DB768E">
        <w:rPr>
          <w:cs/>
        </w:rPr>
        <w:t>มูลค่ายุติธรรม</w:t>
      </w:r>
      <w:r w:rsidRPr="001473F2">
        <w:rPr>
          <w:cs/>
        </w:rPr>
        <w:t>ของ</w:t>
      </w:r>
      <w:r w:rsidRPr="00DB768E">
        <w:rPr>
          <w:cs/>
        </w:rPr>
        <w:t>เงินกู้ยืมระยะยาวที่มีอัตราดอกเบี้ยลอยตัว ซึ่งเป็นอัตราท้องตลาดมีราคาตามบัญชีใกล้เคียงมูลค่ายุติธรรม</w:t>
      </w:r>
    </w:p>
    <w:p w:rsidR="000F3043" w:rsidRDefault="000F3043">
      <w:pPr>
        <w:spacing w:line="240" w:lineRule="auto"/>
        <w:rPr>
          <w:rFonts w:ascii="Angsana New" w:hAnsi="Angsana New"/>
          <w:sz w:val="20"/>
          <w:szCs w:val="20"/>
          <w:cs/>
          <w:lang/>
        </w:rPr>
      </w:pPr>
      <w:r>
        <w:rPr>
          <w:rFonts w:ascii="Angsana New" w:hAnsi="Angsana New"/>
          <w:sz w:val="20"/>
          <w:szCs w:val="20"/>
          <w:cs/>
          <w:lang/>
        </w:rPr>
        <w:br w:type="page"/>
      </w:r>
    </w:p>
    <w:p w:rsidR="007E3725" w:rsidRPr="00EF68F1" w:rsidRDefault="00734223" w:rsidP="00F770F8">
      <w:pPr>
        <w:pStyle w:val="Caption"/>
        <w:ind w:left="567" w:hanging="567"/>
      </w:pPr>
      <w:r w:rsidRPr="00EF68F1">
        <w:rPr>
          <w:cs/>
        </w:rPr>
        <w:t>ภาระผูกพัน</w:t>
      </w:r>
      <w:r w:rsidRPr="00EF68F1">
        <w:rPr>
          <w:rFonts w:hint="cs"/>
          <w:cs/>
        </w:rPr>
        <w:t>กิจการที่ไม่เกี่ยวข้องกัน</w:t>
      </w:r>
    </w:p>
    <w:p w:rsidR="005F5C6F" w:rsidRPr="000E447A" w:rsidRDefault="005F5C6F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00" w:type="dxa"/>
        <w:tblInd w:w="540" w:type="dxa"/>
        <w:tblLook w:val="04A0"/>
      </w:tblPr>
      <w:tblGrid>
        <w:gridCol w:w="4950"/>
        <w:gridCol w:w="270"/>
        <w:gridCol w:w="270"/>
        <w:gridCol w:w="540"/>
        <w:gridCol w:w="270"/>
        <w:gridCol w:w="1260"/>
        <w:gridCol w:w="270"/>
        <w:gridCol w:w="1170"/>
      </w:tblGrid>
      <w:tr w:rsidR="00120985" w:rsidRPr="006E4F8A" w:rsidTr="00C827F7">
        <w:trPr>
          <w:tblHeader/>
        </w:trPr>
        <w:tc>
          <w:tcPr>
            <w:tcW w:w="4950" w:type="dxa"/>
          </w:tcPr>
          <w:p w:rsidR="00120985" w:rsidRPr="006E4F8A" w:rsidRDefault="00120985" w:rsidP="00C10F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:rsidR="00120985" w:rsidRPr="003A3233" w:rsidRDefault="00120985" w:rsidP="00C10F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0985" w:rsidRPr="003A3233" w:rsidRDefault="00120985" w:rsidP="00C10F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20985" w:rsidRPr="003A3233" w:rsidRDefault="00120985" w:rsidP="00C10F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985" w:rsidRPr="006E4F8A" w:rsidTr="00C827F7">
        <w:trPr>
          <w:tblHeader/>
        </w:trPr>
        <w:tc>
          <w:tcPr>
            <w:tcW w:w="4950" w:type="dxa"/>
          </w:tcPr>
          <w:p w:rsidR="00120985" w:rsidRPr="006E4F8A" w:rsidRDefault="00120985" w:rsidP="00C10FC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0985" w:rsidRPr="00674F77" w:rsidRDefault="00120985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20985" w:rsidRPr="003A3233" w:rsidRDefault="00120985" w:rsidP="00DA1B8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120985" w:rsidRPr="003A3233" w:rsidRDefault="00120985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0985" w:rsidRPr="003A3233" w:rsidRDefault="00120985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985" w:rsidRPr="00674F77" w:rsidRDefault="009D66B9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120985" w:rsidRPr="003A3233" w:rsidRDefault="00120985" w:rsidP="00DA1B8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0985" w:rsidRPr="003A3233" w:rsidRDefault="009D66B9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B17401" w:rsidRPr="006E4F8A" w:rsidTr="00C827F7">
        <w:trPr>
          <w:tblHeader/>
        </w:trPr>
        <w:tc>
          <w:tcPr>
            <w:tcW w:w="4950" w:type="dxa"/>
          </w:tcPr>
          <w:p w:rsidR="00B17401" w:rsidRPr="006E4F8A" w:rsidRDefault="00B17401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7401" w:rsidRPr="00674F77" w:rsidRDefault="00B17401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17401" w:rsidRPr="003A3233" w:rsidRDefault="00B17401" w:rsidP="00B174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B17401" w:rsidRPr="003A3233" w:rsidRDefault="00B17401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7401" w:rsidRPr="003A3233" w:rsidRDefault="00B17401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B17401" w:rsidRDefault="00B17401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7401" w:rsidRPr="006E4F8A" w:rsidTr="00C827F7">
        <w:tc>
          <w:tcPr>
            <w:tcW w:w="4950" w:type="dxa"/>
          </w:tcPr>
          <w:p w:rsidR="00B17401" w:rsidRPr="00734223" w:rsidRDefault="00B17401" w:rsidP="00B17401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70" w:type="dxa"/>
          </w:tcPr>
          <w:p w:rsidR="00B17401" w:rsidRPr="006E4F8A" w:rsidRDefault="00B17401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17401" w:rsidRPr="006E4F8A" w:rsidRDefault="00B17401" w:rsidP="00B1740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B17401" w:rsidRPr="006E4F8A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17401" w:rsidRPr="006E4F8A" w:rsidRDefault="00B17401" w:rsidP="00B1740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17401" w:rsidRPr="006E4F8A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7401" w:rsidRPr="006E4F8A" w:rsidRDefault="00B17401" w:rsidP="00B1740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17401" w:rsidRPr="006E4F8A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7401" w:rsidRPr="006E4F8A" w:rsidTr="00C827F7">
        <w:tc>
          <w:tcPr>
            <w:tcW w:w="4950" w:type="dxa"/>
          </w:tcPr>
          <w:p w:rsidR="00B17401" w:rsidRPr="00734223" w:rsidRDefault="00B17401" w:rsidP="00B17401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270" w:type="dxa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7401" w:rsidRPr="00120985" w:rsidTr="00C827F7">
        <w:tc>
          <w:tcPr>
            <w:tcW w:w="4950" w:type="dxa"/>
          </w:tcPr>
          <w:p w:rsidR="00B17401" w:rsidRPr="006E4F8A" w:rsidRDefault="00B17401" w:rsidP="00134739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 เครื่องจักร</w:t>
            </w:r>
            <w:r w:rsidR="00134739">
              <w:rPr>
                <w:rFonts w:ascii="Angsana New" w:hAnsi="Angsana New" w:hint="cs"/>
                <w:sz w:val="30"/>
                <w:szCs w:val="30"/>
                <w:cs/>
              </w:rPr>
              <w:t>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E31DDD" w:rsidRDefault="00B17401" w:rsidP="00B17401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E31DDD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17401" w:rsidRPr="00E31DDD" w:rsidRDefault="00B17401" w:rsidP="00B17401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E31DDD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7401" w:rsidRPr="00134739" w:rsidRDefault="00134739" w:rsidP="00B17401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5,447,873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E31DDD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7401" w:rsidRPr="00E31DDD" w:rsidRDefault="00B17401" w:rsidP="00B17401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1D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8,188,418</w:t>
            </w:r>
          </w:p>
        </w:tc>
      </w:tr>
      <w:tr w:rsidR="00B17401" w:rsidRPr="00734223" w:rsidTr="00C827F7">
        <w:tc>
          <w:tcPr>
            <w:tcW w:w="4950" w:type="dxa"/>
          </w:tcPr>
          <w:p w:rsidR="00B17401" w:rsidRPr="00734223" w:rsidRDefault="00B17401" w:rsidP="00B1740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17401" w:rsidRPr="006E4F8A" w:rsidTr="00C827F7">
        <w:tc>
          <w:tcPr>
            <w:tcW w:w="4950" w:type="dxa"/>
          </w:tcPr>
          <w:p w:rsidR="00B17401" w:rsidRPr="00734223" w:rsidRDefault="00153735" w:rsidP="00B17401">
            <w:pPr>
              <w:spacing w:line="240" w:lineRule="atLeast"/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37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7401" w:rsidRPr="006E4F8A" w:rsidTr="00C827F7">
        <w:tc>
          <w:tcPr>
            <w:tcW w:w="4950" w:type="dxa"/>
          </w:tcPr>
          <w:p w:rsidR="00B17401" w:rsidRPr="00E46B8B" w:rsidRDefault="00B17401" w:rsidP="00B17401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17401" w:rsidRPr="00734223" w:rsidRDefault="00134739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1,572</w:t>
            </w:r>
          </w:p>
        </w:tc>
      </w:tr>
      <w:tr w:rsidR="00B17401" w:rsidRPr="006E4F8A" w:rsidTr="00C827F7">
        <w:tc>
          <w:tcPr>
            <w:tcW w:w="4950" w:type="dxa"/>
          </w:tcPr>
          <w:p w:rsidR="00B17401" w:rsidRPr="00556632" w:rsidRDefault="00B17401" w:rsidP="00B17401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6B8B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556632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6E4F8A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734223" w:rsidRDefault="00B17401" w:rsidP="00B1740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17401" w:rsidRPr="006E4F8A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734223" w:rsidRDefault="00B17401" w:rsidP="00B1740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17401" w:rsidRPr="006E4F8A" w:rsidRDefault="00134739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4,216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734223" w:rsidRDefault="00B17401" w:rsidP="00B1740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17401" w:rsidRPr="006E4F8A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</w:tr>
      <w:tr w:rsidR="00B17401" w:rsidRPr="006E4F8A" w:rsidTr="00C827F7">
        <w:tc>
          <w:tcPr>
            <w:tcW w:w="4950" w:type="dxa"/>
            <w:vAlign w:val="bottom"/>
          </w:tcPr>
          <w:p w:rsidR="00B17401" w:rsidRPr="006E4F8A" w:rsidRDefault="00B17401" w:rsidP="00B1740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7401" w:rsidRPr="00734223" w:rsidRDefault="00134739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6,515</w:t>
            </w: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2,493</w:t>
            </w:r>
          </w:p>
        </w:tc>
      </w:tr>
    </w:tbl>
    <w:p w:rsidR="002E0FF0" w:rsidRDefault="002E0FF0" w:rsidP="00FF0B23">
      <w:pPr>
        <w:pStyle w:val="Bo-Blankline"/>
      </w:pPr>
    </w:p>
    <w:p w:rsidR="002E0FF0" w:rsidRPr="00605EEE" w:rsidRDefault="002E0FF0" w:rsidP="002E0FF0">
      <w:pPr>
        <w:tabs>
          <w:tab w:val="left" w:pos="8364"/>
        </w:tabs>
        <w:ind w:left="540" w:right="2"/>
        <w:rPr>
          <w:rFonts w:ascii="Angsana New" w:hAnsi="Angsana New"/>
          <w:i/>
          <w:iCs/>
          <w:sz w:val="30"/>
          <w:szCs w:val="30"/>
        </w:rPr>
      </w:pPr>
      <w:r w:rsidRPr="00605EEE">
        <w:rPr>
          <w:rFonts w:ascii="Angsana New" w:hAnsi="Angsana New"/>
          <w:i/>
          <w:iCs/>
          <w:sz w:val="30"/>
          <w:szCs w:val="30"/>
          <w:cs/>
        </w:rPr>
        <w:t>สัญญาเช่าดำเนินงาน</w:t>
      </w:r>
    </w:p>
    <w:p w:rsidR="002E0FF0" w:rsidRPr="00F55D45" w:rsidRDefault="002E0FF0" w:rsidP="002E0FF0">
      <w:pPr>
        <w:tabs>
          <w:tab w:val="left" w:pos="8364"/>
        </w:tabs>
        <w:ind w:left="540" w:right="2"/>
        <w:rPr>
          <w:rFonts w:ascii="Angsana New" w:hAnsi="Angsana New"/>
          <w:sz w:val="20"/>
          <w:szCs w:val="20"/>
        </w:rPr>
      </w:pPr>
    </w:p>
    <w:p w:rsidR="002E0FF0" w:rsidRDefault="002E0FF0" w:rsidP="00131AE7">
      <w:pPr>
        <w:tabs>
          <w:tab w:val="left" w:pos="8364"/>
        </w:tabs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605EEE">
        <w:rPr>
          <w:rFonts w:ascii="Angsana New" w:hAnsi="Angsana New"/>
          <w:sz w:val="30"/>
          <w:szCs w:val="30"/>
          <w:cs/>
        </w:rPr>
        <w:t>บ</w:t>
      </w:r>
      <w:r w:rsidR="00752B44">
        <w:rPr>
          <w:rFonts w:ascii="Angsana New" w:hAnsi="Angsana New"/>
          <w:sz w:val="30"/>
          <w:szCs w:val="30"/>
          <w:cs/>
        </w:rPr>
        <w:t>ริษัทได้ทำสัญญา</w:t>
      </w:r>
      <w:r w:rsidR="00752B44" w:rsidRPr="008B7F95">
        <w:rPr>
          <w:rFonts w:ascii="Angsana New" w:hAnsi="Angsana New"/>
          <w:sz w:val="30"/>
          <w:szCs w:val="30"/>
          <w:cs/>
        </w:rPr>
        <w:t>เช่าที่ดิน</w:t>
      </w:r>
      <w:r w:rsidR="00131AE7">
        <w:rPr>
          <w:rFonts w:ascii="Angsana New" w:hAnsi="Angsana New" w:hint="cs"/>
          <w:sz w:val="30"/>
          <w:szCs w:val="30"/>
          <w:cs/>
        </w:rPr>
        <w:t>และยานพาหนะ</w:t>
      </w:r>
      <w:r w:rsidRPr="00605EEE">
        <w:rPr>
          <w:rFonts w:ascii="Angsana New" w:hAnsi="Angsana New"/>
          <w:sz w:val="30"/>
          <w:szCs w:val="30"/>
          <w:cs/>
        </w:rPr>
        <w:t xml:space="preserve">หลายฉบับเป็นระยะเวลา </w:t>
      </w:r>
      <w:r w:rsidR="003B1DDE">
        <w:rPr>
          <w:rFonts w:ascii="Angsana New" w:hAnsi="Angsana New"/>
          <w:sz w:val="30"/>
          <w:szCs w:val="30"/>
        </w:rPr>
        <w:t>1</w:t>
      </w:r>
      <w:r w:rsidRPr="00605EEE">
        <w:rPr>
          <w:rFonts w:ascii="Angsana New" w:hAnsi="Angsana New"/>
          <w:sz w:val="30"/>
          <w:szCs w:val="30"/>
          <w:cs/>
        </w:rPr>
        <w:t xml:space="preserve">ปีถึง </w:t>
      </w:r>
      <w:r w:rsidR="00CE4C87">
        <w:rPr>
          <w:rFonts w:ascii="Angsana New" w:hAnsi="Angsana New"/>
          <w:sz w:val="30"/>
          <w:szCs w:val="30"/>
          <w:lang w:val="en-US"/>
        </w:rPr>
        <w:t>20</w:t>
      </w:r>
      <w:r w:rsidRPr="00605EEE">
        <w:rPr>
          <w:rFonts w:ascii="Angsana New" w:hAnsi="Angsana New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:rsidR="009C1ABA" w:rsidRPr="00605EEE" w:rsidRDefault="009C1ABA" w:rsidP="009C1ABA">
      <w:pPr>
        <w:pStyle w:val="Bo-Blankline"/>
      </w:pPr>
    </w:p>
    <w:p w:rsidR="00CB3852" w:rsidRPr="00A36197" w:rsidRDefault="00CB3852" w:rsidP="00A36197">
      <w:pPr>
        <w:spacing w:line="240" w:lineRule="auto"/>
        <w:rPr>
          <w:sz w:val="2"/>
          <w:szCs w:val="2"/>
        </w:rPr>
      </w:pPr>
    </w:p>
    <w:tbl>
      <w:tblPr>
        <w:tblW w:w="9000" w:type="dxa"/>
        <w:tblInd w:w="540" w:type="dxa"/>
        <w:tblLook w:val="04A0"/>
      </w:tblPr>
      <w:tblGrid>
        <w:gridCol w:w="3438"/>
        <w:gridCol w:w="1260"/>
        <w:gridCol w:w="270"/>
        <w:gridCol w:w="1062"/>
        <w:gridCol w:w="270"/>
        <w:gridCol w:w="1260"/>
        <w:gridCol w:w="270"/>
        <w:gridCol w:w="1170"/>
      </w:tblGrid>
      <w:tr w:rsidR="00A56378" w:rsidRPr="006E4F8A" w:rsidTr="00C827F7">
        <w:tc>
          <w:tcPr>
            <w:tcW w:w="3438" w:type="dxa"/>
          </w:tcPr>
          <w:p w:rsidR="00A56378" w:rsidRPr="006E4F8A" w:rsidRDefault="00A56378" w:rsidP="000C19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A56378" w:rsidRPr="003A3233" w:rsidRDefault="00A56378" w:rsidP="000C19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6378" w:rsidRPr="003A3233" w:rsidRDefault="00A56378" w:rsidP="000C19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A56378" w:rsidRPr="003A3233" w:rsidRDefault="00A56378" w:rsidP="000C19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378" w:rsidRPr="006E4F8A" w:rsidTr="00C827F7">
        <w:tc>
          <w:tcPr>
            <w:tcW w:w="3438" w:type="dxa"/>
          </w:tcPr>
          <w:p w:rsidR="00A56378" w:rsidRPr="006E4F8A" w:rsidRDefault="00A56378" w:rsidP="000C19A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6378" w:rsidRPr="00674F77" w:rsidRDefault="00A56378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56378" w:rsidRPr="003A3233" w:rsidRDefault="00A56378" w:rsidP="00DA1B8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A56378" w:rsidRPr="003A3233" w:rsidRDefault="00A56378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6378" w:rsidRPr="003A3233" w:rsidRDefault="00A56378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56378" w:rsidRPr="00674F77" w:rsidRDefault="00A36197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A56378" w:rsidRPr="003A3233" w:rsidRDefault="00A56378" w:rsidP="00DA1B8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56378" w:rsidRPr="003A3233" w:rsidRDefault="00A36197" w:rsidP="00DA1B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B17401" w:rsidRPr="006E4F8A" w:rsidTr="00C827F7">
        <w:tc>
          <w:tcPr>
            <w:tcW w:w="3438" w:type="dxa"/>
          </w:tcPr>
          <w:p w:rsidR="00B17401" w:rsidRPr="006E4F8A" w:rsidRDefault="00B17401" w:rsidP="00B1740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17401" w:rsidRPr="00674F77" w:rsidRDefault="00B17401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17401" w:rsidRPr="003A3233" w:rsidRDefault="00B17401" w:rsidP="00B1740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B17401" w:rsidRPr="003A3233" w:rsidRDefault="00B17401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7401" w:rsidRPr="003A3233" w:rsidRDefault="00B17401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B17401" w:rsidRDefault="00B17401" w:rsidP="00B174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7401" w:rsidRPr="006E4F8A" w:rsidTr="00C827F7">
        <w:tc>
          <w:tcPr>
            <w:tcW w:w="3438" w:type="dxa"/>
          </w:tcPr>
          <w:p w:rsidR="00B17401" w:rsidRPr="00734223" w:rsidRDefault="00B17401" w:rsidP="00B17401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6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vAlign w:val="bottom"/>
          </w:tcPr>
          <w:p w:rsidR="00B17401" w:rsidRPr="006E4F8A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17401" w:rsidRPr="006E4F8A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7401" w:rsidRPr="006E4F8A" w:rsidTr="000B6285">
        <w:tc>
          <w:tcPr>
            <w:tcW w:w="3438" w:type="dxa"/>
          </w:tcPr>
          <w:p w:rsidR="00B17401" w:rsidRPr="009677C5" w:rsidRDefault="00B17401" w:rsidP="00B17401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260" w:type="dxa"/>
            <w:vAlign w:val="bottom"/>
          </w:tcPr>
          <w:p w:rsidR="00B17401" w:rsidRPr="009677C5" w:rsidRDefault="00B17401" w:rsidP="00B17401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17401" w:rsidRPr="009677C5" w:rsidRDefault="00B17401" w:rsidP="00B17401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17401" w:rsidRPr="009677C5" w:rsidRDefault="000B6285" w:rsidP="000B6285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17401" w:rsidRPr="009677C5" w:rsidRDefault="00B17401" w:rsidP="00B17401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34,267</w:t>
            </w:r>
          </w:p>
        </w:tc>
      </w:tr>
      <w:tr w:rsidR="00B17401" w:rsidRPr="006E4F8A" w:rsidTr="00C827F7">
        <w:tc>
          <w:tcPr>
            <w:tcW w:w="3438" w:type="dxa"/>
          </w:tcPr>
          <w:p w:rsidR="00B17401" w:rsidRPr="008379A0" w:rsidRDefault="00B17401" w:rsidP="00B17401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260" w:type="dxa"/>
            <w:vAlign w:val="bottom"/>
          </w:tcPr>
          <w:p w:rsidR="00B17401" w:rsidRPr="006E4F8A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17401" w:rsidRPr="006E4F8A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B17401" w:rsidRPr="006E4F8A" w:rsidRDefault="00134739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31,297</w:t>
            </w:r>
          </w:p>
        </w:tc>
        <w:tc>
          <w:tcPr>
            <w:tcW w:w="270" w:type="dxa"/>
            <w:vAlign w:val="bottom"/>
          </w:tcPr>
          <w:p w:rsidR="00B17401" w:rsidRPr="00734223" w:rsidRDefault="00B17401" w:rsidP="00B17401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17401" w:rsidRPr="006E4F8A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48,897</w:t>
            </w:r>
          </w:p>
        </w:tc>
      </w:tr>
      <w:tr w:rsidR="00B17401" w:rsidRPr="006E4F8A" w:rsidTr="000B6285">
        <w:tc>
          <w:tcPr>
            <w:tcW w:w="3438" w:type="dxa"/>
            <w:vAlign w:val="bottom"/>
          </w:tcPr>
          <w:p w:rsidR="00B17401" w:rsidRPr="006E4F8A" w:rsidRDefault="00B17401" w:rsidP="00B1740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B17401" w:rsidRPr="008379A0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8379A0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vAlign w:val="bottom"/>
          </w:tcPr>
          <w:p w:rsidR="00B17401" w:rsidRPr="008379A0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17401" w:rsidRPr="008379A0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7401" w:rsidRPr="000B6285" w:rsidRDefault="000B6285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62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31,297</w:t>
            </w:r>
          </w:p>
        </w:tc>
        <w:tc>
          <w:tcPr>
            <w:tcW w:w="270" w:type="dxa"/>
            <w:vAlign w:val="bottom"/>
          </w:tcPr>
          <w:p w:rsidR="00B17401" w:rsidRPr="008379A0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7401" w:rsidRPr="008379A0" w:rsidRDefault="00B17401" w:rsidP="00B1740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83,164</w:t>
            </w:r>
          </w:p>
        </w:tc>
      </w:tr>
    </w:tbl>
    <w:p w:rsidR="009C1ABA" w:rsidRDefault="009C1ABA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:rsidR="009C1ABA" w:rsidRDefault="009C1ABA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rFonts w:ascii="Angsana New" w:hAnsi="Angsana New"/>
          <w:sz w:val="20"/>
          <w:szCs w:val="20"/>
          <w:cs/>
          <w:lang w:val="en-US"/>
        </w:rPr>
        <w:br w:type="page"/>
      </w:r>
    </w:p>
    <w:p w:rsidR="001A4E00" w:rsidRPr="00BE684B" w:rsidRDefault="001A4E00" w:rsidP="001A4E00">
      <w:pPr>
        <w:spacing w:line="240" w:lineRule="auto"/>
        <w:ind w:firstLine="540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BE684B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สัญญาซื้อขาย</w:t>
      </w:r>
      <w:r w:rsidRPr="00BE684B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ไฟฟ้า</w:t>
      </w:r>
    </w:p>
    <w:p w:rsidR="001A4E00" w:rsidRPr="00BE684B" w:rsidRDefault="001A4E00" w:rsidP="001A4E00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A4E00" w:rsidRPr="00295DAA" w:rsidRDefault="001A4E00" w:rsidP="001A4E00">
      <w:pPr>
        <w:spacing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  <w:r w:rsidRPr="009D328F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2556</w:t>
      </w:r>
      <w:r>
        <w:rPr>
          <w:rFonts w:ascii="Angsana New" w:hAnsi="Angsana New"/>
          <w:sz w:val="30"/>
          <w:szCs w:val="30"/>
          <w:cs/>
        </w:rPr>
        <w:t xml:space="preserve"> บริษัท</w:t>
      </w:r>
      <w:r w:rsidRPr="009D328F">
        <w:rPr>
          <w:rFonts w:ascii="Angsana New" w:hAnsi="Angsana New"/>
          <w:sz w:val="30"/>
          <w:szCs w:val="30"/>
          <w:cs/>
        </w:rPr>
        <w:t>ได้ทำสัญญาซื้อขายไฟฟ้า</w:t>
      </w:r>
      <w:r>
        <w:rPr>
          <w:rFonts w:ascii="Angsana New" w:hAnsi="Angsana New" w:hint="cs"/>
          <w:sz w:val="30"/>
          <w:szCs w:val="30"/>
          <w:cs/>
        </w:rPr>
        <w:t xml:space="preserve">(โครงการที่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) ประเภท </w:t>
      </w:r>
      <w:r>
        <w:rPr>
          <w:rFonts w:ascii="Angsana New" w:hAnsi="Angsana New"/>
          <w:sz w:val="30"/>
          <w:szCs w:val="30"/>
        </w:rPr>
        <w:t xml:space="preserve">Non-Firm </w:t>
      </w:r>
      <w:r w:rsidRPr="009D328F">
        <w:rPr>
          <w:rFonts w:ascii="Angsana New" w:hAnsi="Angsana New"/>
          <w:sz w:val="30"/>
          <w:szCs w:val="30"/>
          <w:cs/>
        </w:rPr>
        <w:t>ขนาด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 xml:space="preserve">55 </w:t>
      </w:r>
      <w:r w:rsidRPr="009D328F">
        <w:rPr>
          <w:rFonts w:ascii="Angsana New" w:hAnsi="Angsana New"/>
          <w:sz w:val="30"/>
          <w:szCs w:val="30"/>
          <w:cs/>
        </w:rPr>
        <w:t>เมกะวัตต์</w:t>
      </w:r>
      <w:r>
        <w:rPr>
          <w:rFonts w:ascii="Angsana New" w:hAnsi="Angsana New" w:hint="cs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</w:t>
      </w:r>
      <w:r w:rsidRPr="009D328F">
        <w:rPr>
          <w:rFonts w:ascii="Angsana New" w:hAnsi="Angsana New"/>
          <w:sz w:val="30"/>
          <w:szCs w:val="30"/>
          <w:cs/>
        </w:rPr>
        <w:t>กับการไฟฟ้า</w:t>
      </w:r>
      <w:r>
        <w:rPr>
          <w:rFonts w:ascii="Angsana New" w:hAnsi="Angsana New" w:hint="cs"/>
          <w:sz w:val="30"/>
          <w:szCs w:val="30"/>
          <w:cs/>
        </w:rPr>
        <w:t>ฝ่ายผลิตแห่งประเทศไทย</w:t>
      </w:r>
      <w:r w:rsidRPr="009D328F">
        <w:rPr>
          <w:rFonts w:ascii="Angsana New" w:hAnsi="Angsana New"/>
          <w:spacing w:val="-4"/>
          <w:sz w:val="30"/>
          <w:szCs w:val="30"/>
          <w:cs/>
        </w:rPr>
        <w:t>(</w:t>
      </w:r>
      <w:r w:rsidRPr="009D328F">
        <w:rPr>
          <w:rFonts w:ascii="Angsana New" w:hAnsi="Angsana New"/>
          <w:spacing w:val="-4"/>
          <w:sz w:val="30"/>
          <w:szCs w:val="30"/>
        </w:rPr>
        <w:t>“</w:t>
      </w:r>
      <w:r>
        <w:rPr>
          <w:rFonts w:ascii="Angsana New" w:hAnsi="Angsana New"/>
          <w:spacing w:val="-4"/>
          <w:sz w:val="30"/>
          <w:szCs w:val="30"/>
          <w:cs/>
        </w:rPr>
        <w:t>กฟ</w:t>
      </w:r>
      <w:r>
        <w:rPr>
          <w:rFonts w:ascii="Angsana New" w:hAnsi="Angsana New" w:hint="cs"/>
          <w:spacing w:val="-4"/>
          <w:sz w:val="30"/>
          <w:szCs w:val="30"/>
          <w:cs/>
        </w:rPr>
        <w:t>ผ</w:t>
      </w:r>
      <w:r w:rsidRPr="009D328F">
        <w:rPr>
          <w:rFonts w:ascii="Angsana New" w:hAnsi="Angsana New"/>
          <w:spacing w:val="-4"/>
          <w:sz w:val="30"/>
          <w:szCs w:val="30"/>
          <w:cs/>
        </w:rPr>
        <w:t>.</w:t>
      </w:r>
      <w:r w:rsidRPr="009D328F">
        <w:rPr>
          <w:rFonts w:ascii="Angsana New" w:hAnsi="Angsana New"/>
          <w:spacing w:val="-4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>อายุสัญญานับตั้งแต่เดือนที่บริษัทขายไฟฟ้า</w:t>
      </w:r>
      <w:r w:rsidRPr="009D328F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Pr="009D328F">
        <w:rPr>
          <w:rFonts w:ascii="Angsana New" w:hAnsi="Angsana New"/>
          <w:spacing w:val="-4"/>
          <w:sz w:val="30"/>
          <w:szCs w:val="30"/>
        </w:rPr>
        <w:t>5</w:t>
      </w:r>
      <w:r w:rsidRPr="009D328F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9D328F">
        <w:rPr>
          <w:rFonts w:ascii="Angsana New" w:hAnsi="Angsana New"/>
          <w:b/>
          <w:sz w:val="30"/>
          <w:szCs w:val="30"/>
          <w:cs/>
        </w:rPr>
        <w:t>และ</w:t>
      </w:r>
      <w:r>
        <w:rPr>
          <w:rFonts w:ascii="Angsana New" w:hAnsi="Angsana New" w:hint="cs"/>
          <w:b/>
          <w:sz w:val="30"/>
          <w:szCs w:val="30"/>
          <w:cs/>
        </w:rPr>
        <w:t>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AD7CEB">
        <w:rPr>
          <w:rFonts w:ascii="Angsana New" w:hAnsi="Angsana New"/>
          <w:bCs/>
          <w:sz w:val="30"/>
          <w:szCs w:val="30"/>
        </w:rPr>
        <w:t>30</w:t>
      </w:r>
      <w:r>
        <w:rPr>
          <w:rFonts w:ascii="Angsana New" w:hAnsi="Angsana New" w:hint="cs"/>
          <w:b/>
          <w:sz w:val="30"/>
          <w:szCs w:val="30"/>
          <w:cs/>
        </w:rPr>
        <w:t>วัน และให้สัญญามีอายุต่อไปอีกคราวล</w:t>
      </w:r>
      <w:r>
        <w:rPr>
          <w:rFonts w:ascii="Angsana New" w:hAnsi="Angsana New"/>
          <w:b/>
          <w:sz w:val="30"/>
          <w:szCs w:val="30"/>
          <w:cs/>
        </w:rPr>
        <w:t xml:space="preserve">ะ </w:t>
      </w:r>
      <w:r>
        <w:rPr>
          <w:rFonts w:ascii="Angsana New" w:hAnsi="Angsana New"/>
          <w:bCs/>
          <w:sz w:val="30"/>
          <w:szCs w:val="30"/>
        </w:rPr>
        <w:t>5</w:t>
      </w:r>
      <w:r w:rsidRPr="009D328F">
        <w:rPr>
          <w:rFonts w:ascii="Angsana New" w:hAnsi="Angsana New"/>
          <w:b/>
          <w:sz w:val="30"/>
          <w:szCs w:val="30"/>
          <w:cs/>
        </w:rPr>
        <w:t xml:space="preserve"> ปี</w:t>
      </w:r>
      <w:r>
        <w:rPr>
          <w:rFonts w:ascii="Angsana New" w:hAnsi="Angsana New" w:hint="cs"/>
          <w:b/>
          <w:sz w:val="30"/>
          <w:szCs w:val="30"/>
          <w:cs/>
        </w:rPr>
        <w:t xml:space="preserve"> โดยได้รับค่าส่วนเพิ่มราคารับซื้อไฟฟ้า</w:t>
      </w:r>
      <w:r w:rsidRPr="00AD7CEB">
        <w:rPr>
          <w:rFonts w:ascii="Angsana New" w:hAnsi="Angsana New"/>
          <w:bCs/>
          <w:sz w:val="30"/>
          <w:szCs w:val="30"/>
        </w:rPr>
        <w:t>(Adder)</w:t>
      </w:r>
      <w:r>
        <w:rPr>
          <w:rFonts w:ascii="Angsana New" w:hAnsi="Angsana New" w:hint="cs"/>
          <w:b/>
          <w:sz w:val="30"/>
          <w:szCs w:val="30"/>
          <w:cs/>
        </w:rPr>
        <w:t xml:space="preserve">เป็นระยะเวลา </w:t>
      </w:r>
      <w:r w:rsidRPr="00AD7CEB">
        <w:rPr>
          <w:rFonts w:ascii="Angsana New" w:hAnsi="Angsana New"/>
          <w:bCs/>
          <w:sz w:val="30"/>
          <w:szCs w:val="30"/>
        </w:rPr>
        <w:t>7</w:t>
      </w:r>
      <w:r>
        <w:rPr>
          <w:rFonts w:ascii="Angsana New" w:hAnsi="Angsana New" w:hint="cs"/>
          <w:b/>
          <w:sz w:val="30"/>
          <w:szCs w:val="30"/>
          <w:cs/>
        </w:rPr>
        <w:t xml:space="preserve">ปี </w:t>
      </w:r>
      <w:r>
        <w:rPr>
          <w:rFonts w:ascii="Angsana New" w:hAnsi="Angsana New"/>
          <w:b/>
          <w:sz w:val="30"/>
          <w:szCs w:val="30"/>
          <w:cs/>
        </w:rPr>
        <w:br/>
      </w:r>
      <w:r>
        <w:rPr>
          <w:rFonts w:ascii="Angsana New" w:hAnsi="Angsana New" w:hint="cs"/>
          <w:b/>
          <w:sz w:val="30"/>
          <w:szCs w:val="30"/>
          <w:cs/>
        </w:rPr>
        <w:t xml:space="preserve">นับจากวันเริ่มต้นซื้อขายไฟฟ้า บริษัทเริ่มมีรายได้จากการขายไฟฟ้าเมื่อวันที่ </w:t>
      </w:r>
      <w:r w:rsidRPr="00925D80">
        <w:rPr>
          <w:rFonts w:ascii="Angsana New" w:hAnsi="Angsana New"/>
          <w:bCs/>
          <w:sz w:val="30"/>
          <w:szCs w:val="30"/>
        </w:rPr>
        <w:t xml:space="preserve">6 </w:t>
      </w:r>
      <w:r>
        <w:rPr>
          <w:rFonts w:ascii="Angsana New" w:hAnsi="Angsana New" w:hint="cs"/>
          <w:b/>
          <w:sz w:val="30"/>
          <w:szCs w:val="30"/>
          <w:cs/>
        </w:rPr>
        <w:t>สิงหาคม</w:t>
      </w:r>
      <w:r w:rsidRPr="00295DAA">
        <w:rPr>
          <w:rFonts w:ascii="Angsana New" w:hAnsi="Angsana New"/>
          <w:bCs/>
          <w:sz w:val="30"/>
          <w:szCs w:val="30"/>
        </w:rPr>
        <w:t>2558</w:t>
      </w:r>
    </w:p>
    <w:p w:rsidR="001A4E00" w:rsidRDefault="001A4E00" w:rsidP="001A4E00">
      <w:pPr>
        <w:spacing w:line="240" w:lineRule="auto"/>
        <w:ind w:left="540" w:right="27"/>
        <w:jc w:val="thaiDistribute"/>
        <w:rPr>
          <w:rFonts w:ascii="Angsana New" w:hAnsi="Angsana New"/>
          <w:spacing w:val="4"/>
          <w:sz w:val="20"/>
          <w:szCs w:val="20"/>
        </w:rPr>
      </w:pPr>
    </w:p>
    <w:p w:rsidR="001A4E00" w:rsidRDefault="001A4E00" w:rsidP="001A4E00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  <w:r w:rsidRPr="00F74C5A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F74C5A">
        <w:rPr>
          <w:rFonts w:ascii="Angsana New" w:hAnsi="Angsana New"/>
          <w:spacing w:val="-4"/>
          <w:sz w:val="30"/>
          <w:szCs w:val="30"/>
        </w:rPr>
        <w:t xml:space="preserve">7 </w:t>
      </w:r>
      <w:r w:rsidRPr="00F74C5A">
        <w:rPr>
          <w:rFonts w:ascii="Angsana New" w:hAnsi="Angsana New" w:hint="cs"/>
          <w:spacing w:val="-4"/>
          <w:sz w:val="30"/>
          <w:szCs w:val="30"/>
          <w:cs/>
        </w:rPr>
        <w:t xml:space="preserve">พฤศจิกายน </w:t>
      </w:r>
      <w:r w:rsidRPr="00F74C5A">
        <w:rPr>
          <w:rFonts w:ascii="Angsana New" w:hAnsi="Angsana New"/>
          <w:spacing w:val="-4"/>
          <w:sz w:val="30"/>
          <w:szCs w:val="30"/>
        </w:rPr>
        <w:t>2557</w:t>
      </w:r>
      <w:r w:rsidRPr="00F74C5A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บริษัทได้ทำสัญญาซื้อขายไฟฟ้า</w:t>
      </w:r>
      <w:r w:rsidRPr="00F74C5A">
        <w:rPr>
          <w:rFonts w:ascii="Angsana New" w:hAnsi="Angsana New" w:hint="cs"/>
          <w:spacing w:val="-4"/>
          <w:sz w:val="30"/>
          <w:szCs w:val="30"/>
          <w:cs/>
        </w:rPr>
        <w:t xml:space="preserve">(โครงการที่ </w:t>
      </w:r>
      <w:r w:rsidRPr="00F74C5A">
        <w:rPr>
          <w:rFonts w:ascii="Angsana New" w:hAnsi="Angsana New"/>
          <w:spacing w:val="-4"/>
          <w:sz w:val="30"/>
          <w:szCs w:val="30"/>
        </w:rPr>
        <w:t>3</w:t>
      </w:r>
      <w:r w:rsidRPr="00F74C5A">
        <w:rPr>
          <w:rFonts w:ascii="Angsana New" w:hAnsi="Angsana New" w:hint="cs"/>
          <w:spacing w:val="-4"/>
          <w:sz w:val="30"/>
          <w:szCs w:val="30"/>
          <w:cs/>
        </w:rPr>
        <w:t xml:space="preserve">) ประเภท </w:t>
      </w:r>
      <w:r w:rsidRPr="00F74C5A">
        <w:rPr>
          <w:rFonts w:ascii="Angsana New" w:hAnsi="Angsana New"/>
          <w:spacing w:val="-4"/>
          <w:sz w:val="30"/>
          <w:szCs w:val="30"/>
        </w:rPr>
        <w:t xml:space="preserve">Non-Firm </w:t>
      </w:r>
      <w:r w:rsidRPr="00F74C5A">
        <w:rPr>
          <w:rFonts w:ascii="Angsana New" w:hAnsi="Angsana New"/>
          <w:spacing w:val="-4"/>
          <w:sz w:val="30"/>
          <w:szCs w:val="30"/>
          <w:cs/>
        </w:rPr>
        <w:t>ขนาด</w:t>
      </w:r>
      <w:r w:rsidRPr="00F74C5A">
        <w:rPr>
          <w:rFonts w:ascii="Angsana New" w:hAnsi="Angsana New"/>
          <w:spacing w:val="-4"/>
          <w:sz w:val="30"/>
          <w:szCs w:val="30"/>
        </w:rPr>
        <w:t xml:space="preserve">18 </w:t>
      </w:r>
      <w:r w:rsidRPr="00F74C5A">
        <w:rPr>
          <w:rFonts w:ascii="Angsana New" w:hAnsi="Angsana New"/>
          <w:spacing w:val="-4"/>
          <w:sz w:val="30"/>
          <w:szCs w:val="30"/>
          <w:cs/>
        </w:rPr>
        <w:t>เมกะวัตต์</w:t>
      </w:r>
      <w:r>
        <w:rPr>
          <w:rFonts w:ascii="Angsana New" w:hAnsi="Angsana New" w:hint="cs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</w:t>
      </w:r>
      <w:r w:rsidRPr="009D328F">
        <w:rPr>
          <w:rFonts w:ascii="Angsana New" w:hAnsi="Angsana New"/>
          <w:sz w:val="30"/>
          <w:szCs w:val="30"/>
          <w:cs/>
        </w:rPr>
        <w:t>กับการไฟฟ้า</w:t>
      </w:r>
      <w:r>
        <w:rPr>
          <w:rFonts w:ascii="Angsana New" w:hAnsi="Angsana New" w:hint="cs"/>
          <w:sz w:val="30"/>
          <w:szCs w:val="30"/>
          <w:cs/>
        </w:rPr>
        <w:t>ฝ่ายผลิตแห่งประเทศไทย</w:t>
      </w:r>
      <w:r w:rsidRPr="009D328F">
        <w:rPr>
          <w:rFonts w:ascii="Angsana New" w:hAnsi="Angsana New"/>
          <w:spacing w:val="-4"/>
          <w:sz w:val="30"/>
          <w:szCs w:val="30"/>
          <w:cs/>
        </w:rPr>
        <w:t>(</w:t>
      </w:r>
      <w:r w:rsidRPr="009D328F">
        <w:rPr>
          <w:rFonts w:ascii="Angsana New" w:hAnsi="Angsana New"/>
          <w:spacing w:val="-4"/>
          <w:sz w:val="30"/>
          <w:szCs w:val="30"/>
        </w:rPr>
        <w:t>“</w:t>
      </w:r>
      <w:r>
        <w:rPr>
          <w:rFonts w:ascii="Angsana New" w:hAnsi="Angsana New"/>
          <w:spacing w:val="-4"/>
          <w:sz w:val="30"/>
          <w:szCs w:val="30"/>
          <w:cs/>
        </w:rPr>
        <w:t>กฟ</w:t>
      </w:r>
      <w:r>
        <w:rPr>
          <w:rFonts w:ascii="Angsana New" w:hAnsi="Angsana New" w:hint="cs"/>
          <w:spacing w:val="-4"/>
          <w:sz w:val="30"/>
          <w:szCs w:val="30"/>
          <w:cs/>
        </w:rPr>
        <w:t>ผ</w:t>
      </w:r>
      <w:r w:rsidRPr="009D328F">
        <w:rPr>
          <w:rFonts w:ascii="Angsana New" w:hAnsi="Angsana New"/>
          <w:spacing w:val="-4"/>
          <w:sz w:val="30"/>
          <w:szCs w:val="30"/>
          <w:cs/>
        </w:rPr>
        <w:t>.</w:t>
      </w:r>
      <w:r w:rsidRPr="009D328F">
        <w:rPr>
          <w:rFonts w:ascii="Angsana New" w:hAnsi="Angsana New"/>
          <w:spacing w:val="-4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>อายุสัญญานับตั้งแต่เดือนที่บริษัทขายไฟฟ้า</w:t>
      </w:r>
      <w:r w:rsidRPr="009D328F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9D328F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9D328F">
        <w:rPr>
          <w:rFonts w:ascii="Angsana New" w:hAnsi="Angsana New"/>
          <w:b/>
          <w:sz w:val="30"/>
          <w:szCs w:val="30"/>
          <w:cs/>
        </w:rPr>
        <w:t>และ</w:t>
      </w:r>
      <w:r>
        <w:rPr>
          <w:rFonts w:ascii="Angsana New" w:hAnsi="Angsana New" w:hint="cs"/>
          <w:b/>
          <w:sz w:val="30"/>
          <w:szCs w:val="30"/>
          <w:cs/>
        </w:rPr>
        <w:t>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AD7CEB">
        <w:rPr>
          <w:rFonts w:ascii="Angsana New" w:hAnsi="Angsana New"/>
          <w:bCs/>
          <w:sz w:val="30"/>
          <w:szCs w:val="30"/>
        </w:rPr>
        <w:t>30</w:t>
      </w:r>
      <w:r>
        <w:rPr>
          <w:rFonts w:ascii="Angsana New" w:hAnsi="Angsana New" w:hint="cs"/>
          <w:b/>
          <w:sz w:val="30"/>
          <w:szCs w:val="30"/>
          <w:cs/>
        </w:rPr>
        <w:t>วัน และให้สัญญามีอายุต่อไปอีกคราวล</w:t>
      </w:r>
      <w:r>
        <w:rPr>
          <w:rFonts w:ascii="Angsana New" w:hAnsi="Angsana New"/>
          <w:b/>
          <w:sz w:val="30"/>
          <w:szCs w:val="30"/>
          <w:cs/>
        </w:rPr>
        <w:t xml:space="preserve">ะ </w:t>
      </w:r>
      <w:r>
        <w:rPr>
          <w:rFonts w:ascii="Angsana New" w:hAnsi="Angsana New"/>
          <w:bCs/>
          <w:sz w:val="30"/>
          <w:szCs w:val="30"/>
        </w:rPr>
        <w:t>5</w:t>
      </w:r>
      <w:r w:rsidRPr="009D328F">
        <w:rPr>
          <w:rFonts w:ascii="Angsana New" w:hAnsi="Angsana New"/>
          <w:b/>
          <w:sz w:val="30"/>
          <w:szCs w:val="30"/>
          <w:cs/>
        </w:rPr>
        <w:t xml:space="preserve"> ปี</w:t>
      </w:r>
      <w:r>
        <w:rPr>
          <w:rFonts w:ascii="Angsana New" w:hAnsi="Angsana New" w:hint="cs"/>
          <w:b/>
          <w:sz w:val="30"/>
          <w:szCs w:val="30"/>
          <w:cs/>
        </w:rPr>
        <w:t xml:space="preserve"> โดยได้รับค่าส่วนเพิ่มราคารับซื้อไฟฟ้า</w:t>
      </w:r>
      <w:r w:rsidRPr="00AD7CEB">
        <w:rPr>
          <w:rFonts w:ascii="Angsana New" w:hAnsi="Angsana New"/>
          <w:bCs/>
          <w:sz w:val="30"/>
          <w:szCs w:val="30"/>
        </w:rPr>
        <w:t xml:space="preserve"> (Adder) </w:t>
      </w:r>
      <w:r>
        <w:rPr>
          <w:rFonts w:ascii="Angsana New" w:hAnsi="Angsana New" w:hint="cs"/>
          <w:b/>
          <w:sz w:val="30"/>
          <w:szCs w:val="30"/>
          <w:cs/>
        </w:rPr>
        <w:t xml:space="preserve">เป็นระยะเวลา </w:t>
      </w:r>
      <w:r w:rsidRPr="00AD7CEB">
        <w:rPr>
          <w:rFonts w:ascii="Angsana New" w:hAnsi="Angsana New"/>
          <w:bCs/>
          <w:sz w:val="30"/>
          <w:szCs w:val="30"/>
        </w:rPr>
        <w:t xml:space="preserve">7 </w:t>
      </w:r>
      <w:r>
        <w:rPr>
          <w:rFonts w:ascii="Angsana New" w:hAnsi="Angsana New" w:hint="cs"/>
          <w:b/>
          <w:sz w:val="30"/>
          <w:szCs w:val="30"/>
          <w:cs/>
        </w:rPr>
        <w:t xml:space="preserve">ปี นับจากวันเริ่มต้นซื้อขายไฟฟ้าบริษัทเริ่มมีรายได้จากการขายไฟฟ้าเมื่อวันที่ </w:t>
      </w:r>
      <w:r w:rsidRPr="00295DAA">
        <w:rPr>
          <w:rFonts w:ascii="Angsana New" w:hAnsi="Angsana New"/>
          <w:bCs/>
          <w:sz w:val="30"/>
          <w:szCs w:val="30"/>
        </w:rPr>
        <w:t xml:space="preserve">16 </w:t>
      </w:r>
      <w:r w:rsidRPr="00296FD5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295DAA">
        <w:rPr>
          <w:rFonts w:ascii="Angsana New" w:hAnsi="Angsana New"/>
          <w:bCs/>
          <w:sz w:val="30"/>
          <w:szCs w:val="30"/>
        </w:rPr>
        <w:t>2558</w:t>
      </w:r>
    </w:p>
    <w:p w:rsidR="00153735" w:rsidRDefault="00153735" w:rsidP="00153735">
      <w:pPr>
        <w:pStyle w:val="Bo-Blankline"/>
      </w:pPr>
    </w:p>
    <w:p w:rsidR="00153735" w:rsidRDefault="00153735" w:rsidP="00153735">
      <w:pPr>
        <w:spacing w:line="240" w:lineRule="auto"/>
        <w:ind w:left="567" w:right="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ทั้งนี้ </w:t>
      </w:r>
      <w:r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บริษัทต้องปฏิบัติตามเงื่อนไขที่ระบุในสัญญาซื้อขายไฟฟ้า</w:t>
      </w:r>
    </w:p>
    <w:p w:rsidR="00153735" w:rsidRDefault="00153735" w:rsidP="00153735">
      <w:pPr>
        <w:pStyle w:val="Bo-Blankline"/>
      </w:pPr>
    </w:p>
    <w:p w:rsidR="001A4E00" w:rsidRDefault="001A4E00" w:rsidP="007D10DB">
      <w:pPr>
        <w:pStyle w:val="Caption"/>
        <w:ind w:left="567" w:hanging="567"/>
      </w:pPr>
      <w:r w:rsidRPr="003C652D">
        <w:rPr>
          <w:cs/>
        </w:rPr>
        <w:t>หนี้สินที่อาจเกิดขึ้</w:t>
      </w:r>
      <w:r>
        <w:rPr>
          <w:rFonts w:hint="cs"/>
          <w:cs/>
        </w:rPr>
        <w:t>น</w:t>
      </w:r>
    </w:p>
    <w:p w:rsidR="001A4E00" w:rsidRPr="003C652D" w:rsidRDefault="001A4E00" w:rsidP="00CF791B">
      <w:pPr>
        <w:pStyle w:val="Bo-Blankline"/>
      </w:pPr>
    </w:p>
    <w:p w:rsidR="00EB67EA" w:rsidRPr="009411C6" w:rsidRDefault="00EB67EA" w:rsidP="00EB67EA">
      <w:pPr>
        <w:tabs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9411C6">
        <w:rPr>
          <w:rFonts w:ascii="Angsana New" w:hAnsi="Angsana New"/>
          <w:spacing w:val="-10"/>
          <w:sz w:val="30"/>
          <w:szCs w:val="30"/>
          <w:cs/>
        </w:rPr>
        <w:t>บริษัทมีภาระหนี้สินจากการออกหนังสือค้ำประกันหนี้สินจากการซื้อสินค้าของลูกค้าบริษัทใหญ่</w:t>
      </w:r>
      <w:r w:rsidRPr="009411C6">
        <w:rPr>
          <w:rFonts w:ascii="Angsana New" w:hAnsi="Angsana New"/>
          <w:sz w:val="30"/>
          <w:szCs w:val="30"/>
          <w:cs/>
        </w:rPr>
        <w:t>จำนวน</w:t>
      </w:r>
      <w:r w:rsidRPr="009411C6">
        <w:rPr>
          <w:rFonts w:ascii="Angsana New" w:hAnsi="Angsana New" w:hint="cs"/>
          <w:sz w:val="30"/>
          <w:szCs w:val="30"/>
          <w:cs/>
        </w:rPr>
        <w:t>5.53</w:t>
      </w:r>
      <w:r w:rsidRPr="009411C6">
        <w:rPr>
          <w:rFonts w:ascii="Angsana New" w:hAnsi="Angsana New"/>
          <w:sz w:val="30"/>
          <w:szCs w:val="30"/>
          <w:cs/>
        </w:rPr>
        <w:t>ล้านบาท โดยลูกค้าของบริษัทเหล่านี้ได้ทำสัญญาจำนำหุ้น</w:t>
      </w:r>
      <w:r w:rsidRPr="009411C6"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9411C6">
        <w:rPr>
          <w:rFonts w:ascii="Angsana New" w:hAnsi="Angsana New"/>
          <w:sz w:val="30"/>
          <w:szCs w:val="30"/>
          <w:cs/>
        </w:rPr>
        <w:t xml:space="preserve">กับบริษัทด้วยจำนวน </w:t>
      </w:r>
      <w:r w:rsidRPr="009411C6">
        <w:rPr>
          <w:rFonts w:ascii="Angsana New" w:hAnsi="Angsana New" w:hint="cs"/>
          <w:sz w:val="30"/>
          <w:szCs w:val="30"/>
          <w:cs/>
        </w:rPr>
        <w:t>5.53</w:t>
      </w:r>
      <w:r w:rsidRPr="009411C6">
        <w:rPr>
          <w:rFonts w:ascii="Angsana New" w:hAnsi="Angsana New"/>
          <w:sz w:val="30"/>
          <w:szCs w:val="30"/>
          <w:cs/>
        </w:rPr>
        <w:t xml:space="preserve"> ล้านบาทเป็นจำนวน</w:t>
      </w:r>
      <w:r w:rsidRPr="009411C6">
        <w:rPr>
          <w:rFonts w:ascii="Angsana New" w:hAnsi="Angsana New" w:hint="cs"/>
          <w:sz w:val="30"/>
          <w:szCs w:val="30"/>
          <w:cs/>
        </w:rPr>
        <w:t>3.69</w:t>
      </w:r>
      <w:r w:rsidRPr="009411C6">
        <w:rPr>
          <w:rFonts w:ascii="Angsana New" w:hAnsi="Angsana New"/>
          <w:sz w:val="30"/>
          <w:szCs w:val="30"/>
          <w:cs/>
        </w:rPr>
        <w:t xml:space="preserve">ล้านหุ้น ซึ่ง ณ วันที่ </w:t>
      </w:r>
      <w:r w:rsidRPr="009411C6">
        <w:rPr>
          <w:rFonts w:ascii="Angsana New" w:hAnsi="Angsana New"/>
          <w:spacing w:val="-2"/>
          <w:sz w:val="30"/>
          <w:szCs w:val="30"/>
        </w:rPr>
        <w:t xml:space="preserve">31 </w:t>
      </w:r>
      <w:r w:rsidRPr="009411C6">
        <w:rPr>
          <w:rFonts w:ascii="Angsana New" w:hAnsi="Angsana New" w:hint="cs"/>
          <w:spacing w:val="-2"/>
          <w:sz w:val="30"/>
          <w:szCs w:val="30"/>
          <w:cs/>
        </w:rPr>
        <w:t>ธันวาคม 2558</w:t>
      </w:r>
      <w:r w:rsidRPr="009411C6">
        <w:rPr>
          <w:rFonts w:ascii="Angsana New" w:hAnsi="Angsana New"/>
          <w:sz w:val="30"/>
          <w:szCs w:val="30"/>
          <w:cs/>
        </w:rPr>
        <w:t xml:space="preserve"> หุ้นดังกล่าวมีราคายุติธรรม </w:t>
      </w:r>
      <w:r w:rsidRPr="009411C6">
        <w:rPr>
          <w:rFonts w:ascii="Angsana New" w:hAnsi="Angsana New" w:hint="cs"/>
          <w:sz w:val="30"/>
          <w:szCs w:val="30"/>
          <w:cs/>
        </w:rPr>
        <w:t>7.74</w:t>
      </w:r>
      <w:r w:rsidRPr="009411C6">
        <w:rPr>
          <w:rFonts w:ascii="Angsana New" w:hAnsi="Angsana New"/>
          <w:sz w:val="30"/>
          <w:szCs w:val="30"/>
          <w:cs/>
        </w:rPr>
        <w:t>ล้านบาท</w:t>
      </w:r>
    </w:p>
    <w:p w:rsidR="00EB67EA" w:rsidRPr="009411C6" w:rsidRDefault="00EB67EA" w:rsidP="00EB67EA">
      <w:pPr>
        <w:pStyle w:val="Bo-Blankline"/>
      </w:pPr>
    </w:p>
    <w:p w:rsidR="00EB67EA" w:rsidRPr="009411C6" w:rsidRDefault="00EB67EA" w:rsidP="00EB67EA">
      <w:pPr>
        <w:pStyle w:val="Bo-Blankline"/>
        <w:jc w:val="thaiDistribute"/>
        <w:rPr>
          <w:sz w:val="30"/>
          <w:szCs w:val="30"/>
        </w:rPr>
      </w:pPr>
      <w:r w:rsidRPr="009411C6">
        <w:rPr>
          <w:sz w:val="30"/>
          <w:szCs w:val="30"/>
          <w:cs/>
        </w:rPr>
        <w:t>บริษัทมีภาระหนี้สินจากการออกหนังสือค้ำประกันหนี้ตามสัญญาเช่ารถยนต์บรรทุกพร้อมอุปกรณ์ของบริษัทหนึ่</w:t>
      </w:r>
      <w:r w:rsidRPr="009411C6">
        <w:rPr>
          <w:rFonts w:hint="cs"/>
          <w:sz w:val="30"/>
          <w:szCs w:val="30"/>
          <w:cs/>
        </w:rPr>
        <w:t>ง</w:t>
      </w:r>
      <w:r w:rsidRPr="009411C6">
        <w:rPr>
          <w:sz w:val="30"/>
          <w:szCs w:val="30"/>
          <w:cs/>
        </w:rPr>
        <w:t xml:space="preserve">กับบริษัทใหญ่จำนวน </w:t>
      </w:r>
      <w:r w:rsidRPr="009411C6">
        <w:rPr>
          <w:sz w:val="30"/>
          <w:szCs w:val="30"/>
        </w:rPr>
        <w:t xml:space="preserve">40 </w:t>
      </w:r>
      <w:r w:rsidRPr="009411C6">
        <w:rPr>
          <w:sz w:val="30"/>
          <w:szCs w:val="30"/>
          <w:cs/>
        </w:rPr>
        <w:t xml:space="preserve">ล้านบาท โดยบริษัทนี้ได้ทำสัญญาจำนำหุ้นกับบริษัทด้วยหุ้นของบริษัทใหญ่จำนวน </w:t>
      </w:r>
      <w:r w:rsidRPr="009411C6">
        <w:rPr>
          <w:sz w:val="30"/>
          <w:szCs w:val="30"/>
        </w:rPr>
        <w:t xml:space="preserve">13.05 </w:t>
      </w:r>
      <w:r w:rsidRPr="009411C6">
        <w:rPr>
          <w:sz w:val="30"/>
          <w:szCs w:val="30"/>
          <w:cs/>
        </w:rPr>
        <w:t xml:space="preserve">ล้านหุ้นหุ้นดังกล่าวมีราคายุติธรรม ณ วันทำสัญญาจำนวน </w:t>
      </w:r>
      <w:r w:rsidRPr="009411C6">
        <w:rPr>
          <w:sz w:val="30"/>
          <w:szCs w:val="30"/>
        </w:rPr>
        <w:t xml:space="preserve">40 </w:t>
      </w:r>
      <w:r w:rsidRPr="009411C6">
        <w:rPr>
          <w:sz w:val="30"/>
          <w:szCs w:val="30"/>
          <w:cs/>
        </w:rPr>
        <w:t xml:space="preserve">ล้านบาท ซึ่ง ณ วันที่ </w:t>
      </w:r>
      <w:r w:rsidRPr="009411C6">
        <w:rPr>
          <w:rFonts w:hint="cs"/>
          <w:sz w:val="30"/>
          <w:szCs w:val="30"/>
          <w:cs/>
        </w:rPr>
        <w:t xml:space="preserve">31 </w:t>
      </w:r>
      <w:r w:rsidRPr="009411C6">
        <w:rPr>
          <w:rFonts w:hint="cs"/>
          <w:spacing w:val="-2"/>
          <w:sz w:val="30"/>
          <w:szCs w:val="30"/>
          <w:cs/>
        </w:rPr>
        <w:t>ธันวาคม 2558</w:t>
      </w:r>
      <w:r w:rsidRPr="009411C6">
        <w:rPr>
          <w:sz w:val="30"/>
          <w:szCs w:val="30"/>
          <w:cs/>
        </w:rPr>
        <w:t xml:space="preserve">หุ้นดังกล่าวมีราคายุติธรรม </w:t>
      </w:r>
      <w:r w:rsidRPr="009411C6">
        <w:rPr>
          <w:rFonts w:hint="cs"/>
          <w:sz w:val="30"/>
          <w:szCs w:val="30"/>
          <w:cs/>
        </w:rPr>
        <w:t>27.39</w:t>
      </w:r>
      <w:r w:rsidRPr="009411C6">
        <w:rPr>
          <w:sz w:val="30"/>
          <w:szCs w:val="30"/>
          <w:cs/>
        </w:rPr>
        <w:t>ล้านบาท</w:t>
      </w:r>
    </w:p>
    <w:p w:rsidR="00EB67EA" w:rsidRPr="009411C6" w:rsidRDefault="00EB67EA" w:rsidP="00EB67EA">
      <w:pPr>
        <w:pStyle w:val="Bo-Blankline"/>
      </w:pPr>
    </w:p>
    <w:p w:rsidR="00EB67EA" w:rsidRDefault="00EB67EA" w:rsidP="00EB67EA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411C6">
        <w:rPr>
          <w:rFonts w:ascii="Angsana New" w:hAnsi="Angsana New" w:hint="cs"/>
          <w:sz w:val="30"/>
          <w:szCs w:val="30"/>
          <w:cs/>
        </w:rPr>
        <w:t xml:space="preserve">ในระหว่างไตรมาสที่ </w:t>
      </w:r>
      <w:r w:rsidRPr="009411C6">
        <w:rPr>
          <w:rFonts w:ascii="Angsana New" w:hAnsi="Angsana New"/>
          <w:sz w:val="30"/>
          <w:szCs w:val="30"/>
          <w:lang w:val="en-US"/>
        </w:rPr>
        <w:t xml:space="preserve">1 </w:t>
      </w:r>
      <w:r w:rsidRPr="009411C6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9411C6">
        <w:rPr>
          <w:rFonts w:ascii="Angsana New" w:hAnsi="Angsana New" w:hint="cs"/>
          <w:sz w:val="30"/>
          <w:szCs w:val="30"/>
          <w:cs/>
        </w:rPr>
        <w:t>2559 บริษัทได้ยกเลิกหนังสือค้ำประกันดังกล่าวทั้งหมดจึงทำให้ภาระหนี้สินจากการค้ำประกันสิ้นสุดลง</w:t>
      </w:r>
    </w:p>
    <w:p w:rsidR="00E74B15" w:rsidRPr="000E447A" w:rsidRDefault="00E74B15" w:rsidP="00E74B15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D25D6F" w:rsidRDefault="00D25D6F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401D79" w:rsidRPr="00560F25" w:rsidRDefault="00B36A4D" w:rsidP="007D10DB">
      <w:pPr>
        <w:pStyle w:val="Caption"/>
        <w:ind w:left="567" w:hanging="567"/>
      </w:pPr>
      <w:r w:rsidRPr="00560F25">
        <w:rPr>
          <w:cs/>
        </w:rPr>
        <w:t>มาตรฐานการรายงานทางการเงินที่ยังไม่ได้ใช้</w:t>
      </w:r>
    </w:p>
    <w:p w:rsidR="00401D79" w:rsidRPr="00BC1CDE" w:rsidRDefault="00401D79" w:rsidP="00401D79">
      <w:pPr>
        <w:spacing w:line="240" w:lineRule="auto"/>
        <w:ind w:left="540" w:right="-36"/>
        <w:jc w:val="both"/>
        <w:rPr>
          <w:rFonts w:ascii="Angsana New" w:hAnsi="Angsana New"/>
          <w:sz w:val="20"/>
          <w:szCs w:val="20"/>
          <w:highlight w:val="yellow"/>
        </w:rPr>
      </w:pPr>
    </w:p>
    <w:p w:rsidR="00560F25" w:rsidRPr="00846F87" w:rsidRDefault="00560F25" w:rsidP="00560F2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46F87">
        <w:rPr>
          <w:rFonts w:ascii="Angsana New" w:hAnsi="Angsana New"/>
          <w:sz w:val="30"/>
          <w:szCs w:val="30"/>
          <w:cs/>
          <w:lang w:val="en-US"/>
        </w:rPr>
        <w:t>มาตรฐานการรายงานทางการเงิน</w:t>
      </w:r>
      <w:r w:rsidRPr="00846F87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846F87">
        <w:rPr>
          <w:rFonts w:ascii="Angsana New" w:hAnsi="Angsana New"/>
          <w:sz w:val="30"/>
          <w:szCs w:val="30"/>
          <w:cs/>
          <w:lang w:val="en-US"/>
        </w:rPr>
        <w:t>ปรับปรุงใหม่</w:t>
      </w:r>
      <w:r w:rsidRPr="00846F87">
        <w:rPr>
          <w:rFonts w:ascii="Angsana New" w:hAnsi="Angsana New" w:hint="cs"/>
          <w:sz w:val="30"/>
          <w:szCs w:val="30"/>
          <w:cs/>
          <w:lang w:val="en-US"/>
        </w:rPr>
        <w:t>หลายฉบับได้มีการประกาศและ</w:t>
      </w:r>
      <w:r w:rsidRPr="00846F87">
        <w:rPr>
          <w:rFonts w:ascii="Angsana New" w:hAnsi="Angsana New"/>
          <w:sz w:val="30"/>
          <w:szCs w:val="30"/>
          <w:cs/>
          <w:lang w:val="en-US"/>
        </w:rPr>
        <w:t>ยังไม่มีผลบังคับใช้และไม่ได้นำมาใช้ในการจัดทำงบการเงินนี้ มาตรฐานการรายงานทางการเงินที่ปรับปรุงใหม่เหล่านี้อาจเกี่ยวข้องกับ</w:t>
      </w:r>
      <w:r w:rsidRPr="00560F25">
        <w:rPr>
          <w:rFonts w:ascii="Angsana New" w:hAnsi="Angsana New"/>
          <w:sz w:val="30"/>
          <w:szCs w:val="30"/>
          <w:cs/>
          <w:lang w:val="en-US"/>
        </w:rPr>
        <w:t>การดำเนินงานของบริษัท</w:t>
      </w:r>
      <w:r w:rsidRPr="00560F25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560F25">
        <w:rPr>
          <w:rFonts w:ascii="Angsana New" w:hAnsi="Angsana New"/>
          <w:sz w:val="30"/>
          <w:szCs w:val="30"/>
          <w:cs/>
          <w:lang w:val="en-US"/>
        </w:rPr>
        <w:t>ถือปฏิบัติกับงบการเงินสำหรับรอบระยะเวลาบัญชี</w:t>
      </w:r>
      <w:r w:rsidRPr="00560F25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Pr="00560F25">
        <w:rPr>
          <w:rFonts w:ascii="Angsana New" w:hAnsi="Angsana New"/>
          <w:sz w:val="30"/>
          <w:szCs w:val="30"/>
          <w:cs/>
          <w:lang w:val="en-US"/>
        </w:rPr>
        <w:t>เริ่มในหรือหลังวันที่</w:t>
      </w:r>
      <w:r w:rsidRPr="00560F25">
        <w:rPr>
          <w:rFonts w:ascii="Angsana New" w:hAnsi="Angsana New"/>
          <w:sz w:val="30"/>
          <w:szCs w:val="30"/>
          <w:lang w:val="en-US"/>
        </w:rPr>
        <w:t xml:space="preserve"> 1</w:t>
      </w:r>
      <w:r w:rsidRPr="00560F25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Pr="00560F25">
        <w:rPr>
          <w:rFonts w:ascii="Angsana New" w:hAnsi="Angsana New"/>
          <w:sz w:val="30"/>
          <w:szCs w:val="30"/>
          <w:lang w:val="en-US"/>
        </w:rPr>
        <w:t>2560</w:t>
      </w:r>
      <w:r w:rsidRPr="00560F25">
        <w:rPr>
          <w:rFonts w:ascii="Angsana New" w:hAnsi="Angsana New"/>
          <w:sz w:val="30"/>
          <w:szCs w:val="30"/>
          <w:cs/>
          <w:lang w:val="en-US"/>
        </w:rPr>
        <w:t xml:space="preserve"> บริษัทไม่มีแผนที่จะนำมาตรฐานการรายงานทางการเงินเหล่านี้มาใช้ก่อนวันถือปฏิบัติ</w:t>
      </w:r>
    </w:p>
    <w:p w:rsidR="00560F25" w:rsidRPr="003A0882" w:rsidRDefault="00560F25" w:rsidP="00D360F2">
      <w:pPr>
        <w:pStyle w:val="Bo-Blankline"/>
        <w:rPr>
          <w:shd w:val="clear" w:color="auto" w:fill="C0C0C0"/>
          <w:cs/>
          <w:lang w:val="en-US"/>
        </w:rPr>
      </w:pPr>
    </w:p>
    <w:tbl>
      <w:tblPr>
        <w:tblW w:w="8910" w:type="dxa"/>
        <w:tblInd w:w="558" w:type="dxa"/>
        <w:tblLook w:val="01E0"/>
      </w:tblPr>
      <w:tblGrid>
        <w:gridCol w:w="4050"/>
        <w:gridCol w:w="4860"/>
      </w:tblGrid>
      <w:tr w:rsidR="00560F25" w:rsidRPr="00EA6008" w:rsidTr="009429EA">
        <w:trPr>
          <w:tblHeader/>
        </w:trPr>
        <w:tc>
          <w:tcPr>
            <w:tcW w:w="4050" w:type="dxa"/>
            <w:vAlign w:val="bottom"/>
          </w:tcPr>
          <w:p w:rsidR="00560F25" w:rsidRPr="00EA6008" w:rsidRDefault="00560F25" w:rsidP="009429E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:rsidR="00560F25" w:rsidRPr="00EA6008" w:rsidRDefault="00560F25" w:rsidP="009429E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เรื่อง</w:t>
            </w:r>
          </w:p>
        </w:tc>
      </w:tr>
      <w:tr w:rsidR="00560F25" w:rsidRPr="00EA6008" w:rsidTr="009429EA">
        <w:trPr>
          <w:trHeight w:val="155"/>
          <w:tblHeader/>
        </w:trPr>
        <w:tc>
          <w:tcPr>
            <w:tcW w:w="4050" w:type="dxa"/>
          </w:tcPr>
          <w:p w:rsidR="00560F25" w:rsidRPr="00EA6008" w:rsidRDefault="00560F25" w:rsidP="009429E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4860" w:type="dxa"/>
          </w:tcPr>
          <w:p w:rsidR="00560F25" w:rsidRPr="00EA6008" w:rsidRDefault="00560F25" w:rsidP="009429EA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มาตรฐานการบัญชี ฉบับที่ 1 (ปรับปรุง 2559)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การนำเสนองบการเงิน</w:t>
            </w: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งบกระแสเงินสด</w:t>
            </w: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นโยบายการบัญชีการเปลี่ยนแปลงประมาณการทางบัญชีและข้อผิดพลาด</w:t>
            </w: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มาตรฐานการบัญชี ฉบับที่ 1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มาตรฐานการบัญชี ฉบับที่ 1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</w:t>
            </w: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19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(ปรับปรุง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</w:tr>
      <w:tr w:rsidR="00D25D6F" w:rsidRPr="00EA6008" w:rsidTr="009429EA">
        <w:tc>
          <w:tcPr>
            <w:tcW w:w="4050" w:type="dxa"/>
          </w:tcPr>
          <w:p w:rsidR="00D25D6F" w:rsidRPr="00D25D6F" w:rsidRDefault="00D25D6F" w:rsidP="00D25D6F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D25D6F" w:rsidRPr="00D25D6F" w:rsidRDefault="00D25D6F" w:rsidP="00D25D6F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ต้นทุนการกู้ยืม</w:t>
            </w: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560F25" w:rsidRPr="00EA6008" w:rsidTr="009429EA">
        <w:tc>
          <w:tcPr>
            <w:tcW w:w="405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560F25" w:rsidRPr="0093113F" w:rsidRDefault="00560F25" w:rsidP="009429EA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9B2BD2" w:rsidRPr="00EA6008" w:rsidTr="009429EA">
        <w:tc>
          <w:tcPr>
            <w:tcW w:w="4050" w:type="dxa"/>
          </w:tcPr>
          <w:p w:rsidR="009B2BD2" w:rsidRPr="009B2BD2" w:rsidRDefault="009B2BD2" w:rsidP="009B2BD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2B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B2BD2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9B2B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</w:t>
            </w:r>
            <w:r w:rsidRPr="009B2B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9B2BD2" w:rsidRPr="009B2BD2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2BD2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B2BD2" w:rsidRPr="00EA6008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กำไรต่อหุ้น</w:t>
            </w:r>
          </w:p>
        </w:tc>
      </w:tr>
      <w:tr w:rsidR="009B2BD2" w:rsidRPr="00EA6008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งบการเงินระหว่างกาล</w:t>
            </w:r>
          </w:p>
        </w:tc>
      </w:tr>
      <w:tr w:rsidR="009B2BD2" w:rsidRPr="00EA6008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การด้อยค่าของสินทรัพย์</w:t>
            </w:r>
          </w:p>
        </w:tc>
      </w:tr>
      <w:tr w:rsidR="009B2BD2" w:rsidRPr="00EA6008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ประมาณการหนี้สินหนี้สินที่อาจเกิดขึ้นและสินทรัพย์ที่อาจเกิดขึ้น</w:t>
            </w:r>
          </w:p>
        </w:tc>
      </w:tr>
      <w:tr w:rsidR="009B2BD2" w:rsidRPr="00EA6008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</w:tr>
      <w:tr w:rsidR="009B2BD2" w:rsidRPr="00EA6008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2559)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9B2BD2" w:rsidRPr="00EA6008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right="-90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9B2BD2" w:rsidRPr="00EA6008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right="-90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9B2BD2" w:rsidRPr="00EA6008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มาตรฐานการรายงานทางการเงินฉบับที่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5 (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9B2BD2" w:rsidRPr="00EA6008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8 (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2559) 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ส่วนงานดำเนินงาน</w:t>
            </w:r>
          </w:p>
        </w:tc>
      </w:tr>
      <w:tr w:rsidR="009B2BD2" w:rsidRPr="0093113F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มาตรฐานการรายงานทางการเงิน ฉบับที่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 13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การวัดมูลค่ายุติธรรม</w:t>
            </w:r>
          </w:p>
        </w:tc>
      </w:tr>
      <w:tr w:rsidR="009B2BD2" w:rsidRPr="0093113F" w:rsidTr="009429EA">
        <w:tc>
          <w:tcPr>
            <w:tcW w:w="4050" w:type="dxa"/>
          </w:tcPr>
          <w:p w:rsidR="009B2BD2" w:rsidRPr="00D25D6F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การตีความมาตรฐานการบัญชี ฉบับที่ 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 xml:space="preserve">15 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 2559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9B2BD2" w:rsidRPr="00D25D6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สัญญาเช่าดำเนินงาน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สิ่งจูงใจที่ให้แก่ผู้เช่า</w:t>
            </w:r>
          </w:p>
        </w:tc>
      </w:tr>
      <w:tr w:rsidR="009B2BD2" w:rsidRPr="0093113F" w:rsidTr="009429EA">
        <w:tc>
          <w:tcPr>
            <w:tcW w:w="4050" w:type="dxa"/>
          </w:tcPr>
          <w:p w:rsidR="009B2BD2" w:rsidRPr="00D25D6F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การตีความมาตรฐานการบัญชี ฉบับที่ 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 xml:space="preserve">25 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 2559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9B2BD2" w:rsidRPr="00D25D6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9B2BD2" w:rsidRPr="0093113F" w:rsidTr="009429EA">
        <w:tc>
          <w:tcPr>
            <w:tcW w:w="4050" w:type="dxa"/>
          </w:tcPr>
          <w:p w:rsidR="009B2BD2" w:rsidRPr="00D25D6F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การตีความมาตรฐานการบัญชี ฉบับที่ 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 xml:space="preserve">27 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 2559</w:t>
            </w:r>
            <w:r w:rsidRPr="00D25D6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9B2BD2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การประเมินเนื้อหาสัญญาเช่าที่ทำขึ้นตามรูปแบบกฎหมาย</w:t>
            </w:r>
          </w:p>
          <w:p w:rsidR="009B2BD2" w:rsidRPr="00D25D6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B2BD2" w:rsidRPr="0093113F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(ปรับปรุง2559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การเปลี่ยนแปลงในหนี้สินที่เกิดขึ้นจากการรื้อถอนการบูรณะและหนี้สินที่มีลักษณะคล้ายคลึงกัน</w:t>
            </w:r>
          </w:p>
        </w:tc>
      </w:tr>
      <w:tr w:rsidR="009B2BD2" w:rsidRPr="0093113F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4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(ปรับปรุง2559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9B2BD2" w:rsidRPr="0093113F" w:rsidTr="009429EA">
        <w:tc>
          <w:tcPr>
            <w:tcW w:w="4050" w:type="dxa"/>
          </w:tcPr>
          <w:p w:rsidR="009B2BD2" w:rsidRPr="009B2BD2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2B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9B2BD2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9B2B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(ปรับปรุง2559</w:t>
            </w:r>
            <w:r w:rsidRPr="009B2B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9B2BD2" w:rsidRPr="009B2BD2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2BD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สิทธิในส่วนได้เสียจากกองทุนรื้อถอน การบูรณะ และการปรับปรุงสภาพแวดล้อม</w:t>
            </w:r>
          </w:p>
        </w:tc>
      </w:tr>
      <w:tr w:rsidR="009B2BD2" w:rsidRPr="0093113F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(ปรับปรุง2559</w:t>
            </w:r>
            <w:r w:rsidRPr="0093113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งบการเงินระหว่างกาลและการด้อยค่า</w:t>
            </w:r>
          </w:p>
        </w:tc>
      </w:tr>
      <w:tr w:rsidR="009B2BD2" w:rsidRPr="0093113F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2559)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จำกัดสินทรัพย์ตามโครงการผลประโยชน์ข้อกำหนดเงินทุนขั้นต่ำและปฏิสัมพันธ์ของรายการเหล่านี้สำหรับมาตรฐานการบัญชีฉบับที่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19 (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ปรับปรุง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 xml:space="preserve">2559) </w:t>
            </w: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เรื่อง</w:t>
            </w:r>
            <w:r w:rsidRPr="0093113F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ผลประโยชน์ของพนักงาน</w:t>
            </w:r>
          </w:p>
        </w:tc>
      </w:tr>
      <w:tr w:rsidR="009B2BD2" w:rsidRPr="0093113F" w:rsidTr="009429EA">
        <w:tc>
          <w:tcPr>
            <w:tcW w:w="4050" w:type="dxa"/>
          </w:tcPr>
          <w:p w:rsidR="009B2BD2" w:rsidRPr="009B2BD2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2B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9B2BD2">
              <w:rPr>
                <w:rFonts w:ascii="Angsana New" w:hAnsi="Angsana New"/>
                <w:sz w:val="30"/>
                <w:szCs w:val="30"/>
                <w:lang w:val="en-US"/>
              </w:rPr>
              <w:t xml:space="preserve">15 </w:t>
            </w:r>
            <w:r w:rsidRPr="009B2B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</w:t>
            </w:r>
            <w:r w:rsidRPr="009B2BD2">
              <w:rPr>
                <w:rFonts w:ascii="Angsana New" w:hAnsi="Angsana New"/>
                <w:sz w:val="30"/>
                <w:szCs w:val="30"/>
                <w:lang w:val="en-US"/>
              </w:rPr>
              <w:t xml:space="preserve"> 2559</w:t>
            </w:r>
            <w:r w:rsidRPr="009B2B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860" w:type="dxa"/>
          </w:tcPr>
          <w:p w:rsidR="009B2BD2" w:rsidRPr="009B2BD2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2B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สัญญาสำหรับการก่อสร้างอสังหาริมทรัพย์</w:t>
            </w:r>
          </w:p>
        </w:tc>
      </w:tr>
      <w:tr w:rsidR="009B2BD2" w:rsidRPr="0093113F" w:rsidTr="009429EA">
        <w:tc>
          <w:tcPr>
            <w:tcW w:w="4050" w:type="dxa"/>
          </w:tcPr>
          <w:p w:rsidR="009B2BD2" w:rsidRPr="00D25D6F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D25D6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(ปรับปรุง2559)</w:t>
            </w:r>
          </w:p>
        </w:tc>
        <w:tc>
          <w:tcPr>
            <w:tcW w:w="4860" w:type="dxa"/>
          </w:tcPr>
          <w:p w:rsidR="009B2BD2" w:rsidRPr="00D25D6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25D6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เงินที่นำส่งรัฐ</w:t>
            </w:r>
          </w:p>
        </w:tc>
      </w:tr>
      <w:tr w:rsidR="009B2BD2" w:rsidRPr="0093113F" w:rsidTr="009429EA">
        <w:tc>
          <w:tcPr>
            <w:tcW w:w="405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ประกาศสภาวิชาชีพบัญชี ฉบับที่ </w:t>
            </w:r>
            <w:r w:rsidRPr="0093113F">
              <w:rPr>
                <w:rFonts w:ascii="Angsana New" w:hAnsi="Angsana New"/>
                <w:sz w:val="30"/>
                <w:szCs w:val="30"/>
                <w:lang w:val="en-US"/>
              </w:rPr>
              <w:t>5/2559</w:t>
            </w:r>
          </w:p>
        </w:tc>
        <w:tc>
          <w:tcPr>
            <w:tcW w:w="4860" w:type="dxa"/>
          </w:tcPr>
          <w:p w:rsidR="009B2BD2" w:rsidRPr="0093113F" w:rsidRDefault="009B2BD2" w:rsidP="009B2B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311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แนวปฏิบัติทางการบัญชีสำหรับการตัดรายการสินทรัพย์ทางการเงินและหนี้สินทางการเงิน</w:t>
            </w:r>
          </w:p>
        </w:tc>
      </w:tr>
    </w:tbl>
    <w:p w:rsidR="00560F25" w:rsidRPr="0093113F" w:rsidRDefault="00560F25" w:rsidP="00560F25">
      <w:pPr>
        <w:pStyle w:val="Bo-Blankline"/>
      </w:pPr>
    </w:p>
    <w:p w:rsidR="00E93366" w:rsidRPr="00EF68F1" w:rsidRDefault="00661B9D" w:rsidP="00535322">
      <w:pPr>
        <w:pStyle w:val="Bo-C1Content"/>
        <w:rPr>
          <w:lang w:val="en-US"/>
        </w:rPr>
      </w:pPr>
      <w:r w:rsidRPr="0093113F">
        <w:rPr>
          <w:cs/>
          <w:lang w:val="en-US"/>
        </w:rPr>
        <w:t>บริษัทได้ประเมินในเบื้องต้นถึงผลกระทบที่อาจเกิดขึ้นต่องบการเงินของบริษัทจากการถือปฏิบัติตามมาตรฐานการรายงานทางการเงินที่ออกและปรับปรุงใหม่เหล่านี้ซึ่งคาดว่าไม่มีผลกระทบที่มีสาระสำคัญต่องบการเงินในงวดที่</w:t>
      </w:r>
      <w:r w:rsidRPr="00661B9D">
        <w:rPr>
          <w:cs/>
          <w:lang w:val="en-US"/>
        </w:rPr>
        <w:t>ถือปฏิบัติ</w:t>
      </w:r>
    </w:p>
    <w:p w:rsidR="00E93366" w:rsidRPr="0069718E" w:rsidRDefault="00E93366" w:rsidP="0069718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B51EF" w:rsidRPr="00E0150B" w:rsidRDefault="000B51EF" w:rsidP="00926808">
      <w:pPr>
        <w:ind w:left="547"/>
        <w:jc w:val="both"/>
        <w:rPr>
          <w:rFonts w:ascii="Angsana New" w:hAnsi="Angsana New"/>
          <w:sz w:val="20"/>
          <w:szCs w:val="20"/>
          <w:lang w:val="en-US"/>
        </w:rPr>
      </w:pPr>
    </w:p>
    <w:sectPr w:rsidR="000B51EF" w:rsidRPr="00E0150B" w:rsidSect="00C21040"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C98" w:rsidRDefault="00196C98">
      <w:r>
        <w:separator/>
      </w:r>
    </w:p>
  </w:endnote>
  <w:endnote w:type="continuationSeparator" w:id="1">
    <w:p w:rsidR="00196C98" w:rsidRDefault="00196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72674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3030" w:rsidRDefault="00216D0A">
        <w:pPr>
          <w:pStyle w:val="Footer"/>
          <w:jc w:val="center"/>
        </w:pPr>
        <w:r>
          <w:fldChar w:fldCharType="begin"/>
        </w:r>
        <w:r w:rsidR="00813030">
          <w:instrText xml:space="preserve"> PAGE   \* MERGEFORMAT </w:instrText>
        </w:r>
        <w:r>
          <w:fldChar w:fldCharType="separate"/>
        </w:r>
        <w:r w:rsidR="00415252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813030" w:rsidRDefault="0081303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030" w:rsidRDefault="00216D0A">
    <w:pPr>
      <w:pStyle w:val="Footer"/>
      <w:jc w:val="center"/>
    </w:pPr>
    <w:r>
      <w:fldChar w:fldCharType="begin"/>
    </w:r>
    <w:r w:rsidR="00813030">
      <w:instrText xml:space="preserve"> PAGE   \* MERGEFORMAT </w:instrText>
    </w:r>
    <w:r>
      <w:fldChar w:fldCharType="separate"/>
    </w:r>
    <w:r w:rsidR="00415252">
      <w:rPr>
        <w:noProof/>
      </w:rPr>
      <w:t>55</w:t>
    </w:r>
    <w:r>
      <w:rPr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1473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3030" w:rsidRDefault="00216D0A">
        <w:pPr>
          <w:pStyle w:val="Footer"/>
          <w:jc w:val="center"/>
        </w:pPr>
        <w:r>
          <w:fldChar w:fldCharType="begin"/>
        </w:r>
        <w:r w:rsidR="00813030">
          <w:instrText xml:space="preserve"> PAGE   \* MERGEFORMAT </w:instrText>
        </w:r>
        <w:r>
          <w:fldChar w:fldCharType="separate"/>
        </w:r>
        <w:r w:rsidR="009B2BD2">
          <w:rPr>
            <w:noProof/>
          </w:rPr>
          <w:t>79</w:t>
        </w:r>
        <w:r>
          <w:rPr>
            <w:noProof/>
          </w:rPr>
          <w:fldChar w:fldCharType="end"/>
        </w:r>
      </w:p>
    </w:sdtContent>
  </w:sdt>
  <w:p w:rsidR="00813030" w:rsidRDefault="00813030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C98" w:rsidRDefault="00196C98">
      <w:r>
        <w:separator/>
      </w:r>
    </w:p>
  </w:footnote>
  <w:footnote w:type="continuationSeparator" w:id="1">
    <w:p w:rsidR="00196C98" w:rsidRDefault="00196C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030" w:rsidRDefault="00813030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813030" w:rsidRDefault="00813030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(เดิมชื่อบริษัท ทีพีไอ โพลีน เพาเวอร์ จำกัด)</w:t>
    </w:r>
  </w:p>
  <w:p w:rsidR="00813030" w:rsidRDefault="00813030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813030" w:rsidRPr="00E22BD2" w:rsidRDefault="00813030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2559</w:t>
    </w:r>
  </w:p>
  <w:p w:rsidR="00813030" w:rsidRPr="00F15154" w:rsidRDefault="00813030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4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6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0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4">
    <w:nsid w:val="5029077A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0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1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2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3"/>
  </w:num>
  <w:num w:numId="2">
    <w:abstractNumId w:val="13"/>
  </w:num>
  <w:num w:numId="3">
    <w:abstractNumId w:val="17"/>
  </w:num>
  <w:num w:numId="4">
    <w:abstractNumId w:val="18"/>
  </w:num>
  <w:num w:numId="5">
    <w:abstractNumId w:val="8"/>
  </w:num>
  <w:num w:numId="6">
    <w:abstractNumId w:val="1"/>
  </w:num>
  <w:num w:numId="7">
    <w:abstractNumId w:val="19"/>
  </w:num>
  <w:num w:numId="8">
    <w:abstractNumId w:val="9"/>
  </w:num>
  <w:num w:numId="9">
    <w:abstractNumId w:val="5"/>
  </w:num>
  <w:num w:numId="10">
    <w:abstractNumId w:val="12"/>
  </w:num>
  <w:num w:numId="11">
    <w:abstractNumId w:val="20"/>
  </w:num>
  <w:num w:numId="12">
    <w:abstractNumId w:val="7"/>
  </w:num>
  <w:num w:numId="13">
    <w:abstractNumId w:val="16"/>
  </w:num>
  <w:num w:numId="14">
    <w:abstractNumId w:val="6"/>
  </w:num>
  <w:num w:numId="15">
    <w:abstractNumId w:val="11"/>
  </w:num>
  <w:num w:numId="16">
    <w:abstractNumId w:val="2"/>
  </w:num>
  <w:num w:numId="17">
    <w:abstractNumId w:val="22"/>
  </w:num>
  <w:num w:numId="18">
    <w:abstractNumId w:val="10"/>
  </w:num>
  <w:num w:numId="19">
    <w:abstractNumId w:val="4"/>
  </w:num>
  <w:num w:numId="20">
    <w:abstractNumId w:val="15"/>
  </w:num>
  <w:num w:numId="21">
    <w:abstractNumId w:val="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4"/>
  </w:num>
  <w:num w:numId="28">
    <w:abstractNumId w:val="2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B2482"/>
    <w:rsid w:val="000007C3"/>
    <w:rsid w:val="00000B5F"/>
    <w:rsid w:val="00000EE9"/>
    <w:rsid w:val="00001069"/>
    <w:rsid w:val="00001D81"/>
    <w:rsid w:val="00001EB9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E64"/>
    <w:rsid w:val="00004F7E"/>
    <w:rsid w:val="00005133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10439"/>
    <w:rsid w:val="00010620"/>
    <w:rsid w:val="00011555"/>
    <w:rsid w:val="000116AA"/>
    <w:rsid w:val="00011710"/>
    <w:rsid w:val="00011797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3E0"/>
    <w:rsid w:val="00020824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EF1"/>
    <w:rsid w:val="00023877"/>
    <w:rsid w:val="00023D1F"/>
    <w:rsid w:val="00024310"/>
    <w:rsid w:val="000243FB"/>
    <w:rsid w:val="0002470F"/>
    <w:rsid w:val="00024824"/>
    <w:rsid w:val="00024C15"/>
    <w:rsid w:val="00025619"/>
    <w:rsid w:val="00025F5D"/>
    <w:rsid w:val="00026326"/>
    <w:rsid w:val="00026507"/>
    <w:rsid w:val="000265B8"/>
    <w:rsid w:val="00026C1F"/>
    <w:rsid w:val="00026CE5"/>
    <w:rsid w:val="00026EA3"/>
    <w:rsid w:val="00027169"/>
    <w:rsid w:val="000279F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739"/>
    <w:rsid w:val="000318DC"/>
    <w:rsid w:val="00031C5A"/>
    <w:rsid w:val="00031E80"/>
    <w:rsid w:val="00031F3A"/>
    <w:rsid w:val="00032081"/>
    <w:rsid w:val="00032439"/>
    <w:rsid w:val="0003299A"/>
    <w:rsid w:val="000333B0"/>
    <w:rsid w:val="00033902"/>
    <w:rsid w:val="00034935"/>
    <w:rsid w:val="00034A53"/>
    <w:rsid w:val="00034E29"/>
    <w:rsid w:val="00034F54"/>
    <w:rsid w:val="0003573E"/>
    <w:rsid w:val="000361D4"/>
    <w:rsid w:val="000363DC"/>
    <w:rsid w:val="000367E2"/>
    <w:rsid w:val="00036C98"/>
    <w:rsid w:val="00036FBE"/>
    <w:rsid w:val="00037204"/>
    <w:rsid w:val="00037F78"/>
    <w:rsid w:val="000401D1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D24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857"/>
    <w:rsid w:val="00054B71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380F"/>
    <w:rsid w:val="00063824"/>
    <w:rsid w:val="000639B2"/>
    <w:rsid w:val="00063A04"/>
    <w:rsid w:val="000640AD"/>
    <w:rsid w:val="000642B6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9B4"/>
    <w:rsid w:val="00070EE1"/>
    <w:rsid w:val="000712EB"/>
    <w:rsid w:val="000718D6"/>
    <w:rsid w:val="00071902"/>
    <w:rsid w:val="00072143"/>
    <w:rsid w:val="00072781"/>
    <w:rsid w:val="000728A0"/>
    <w:rsid w:val="00072C34"/>
    <w:rsid w:val="000734A8"/>
    <w:rsid w:val="00073A37"/>
    <w:rsid w:val="00073A92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7BA"/>
    <w:rsid w:val="00085D23"/>
    <w:rsid w:val="00085DE0"/>
    <w:rsid w:val="000860EB"/>
    <w:rsid w:val="00086B7B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6D0"/>
    <w:rsid w:val="0009291E"/>
    <w:rsid w:val="00093A5B"/>
    <w:rsid w:val="00093F2F"/>
    <w:rsid w:val="000944C1"/>
    <w:rsid w:val="00095AB5"/>
    <w:rsid w:val="00095BA4"/>
    <w:rsid w:val="00095C0B"/>
    <w:rsid w:val="000962FA"/>
    <w:rsid w:val="0009663B"/>
    <w:rsid w:val="00096A28"/>
    <w:rsid w:val="00096B87"/>
    <w:rsid w:val="00096FB9"/>
    <w:rsid w:val="00097656"/>
    <w:rsid w:val="0009773F"/>
    <w:rsid w:val="0009775B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A02"/>
    <w:rsid w:val="000A2A32"/>
    <w:rsid w:val="000A2E90"/>
    <w:rsid w:val="000A2F58"/>
    <w:rsid w:val="000A31B0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BCE"/>
    <w:rsid w:val="000B0CBB"/>
    <w:rsid w:val="000B0DF3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410B"/>
    <w:rsid w:val="000C487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64D"/>
    <w:rsid w:val="000D1765"/>
    <w:rsid w:val="000D18DF"/>
    <w:rsid w:val="000D202D"/>
    <w:rsid w:val="000D2709"/>
    <w:rsid w:val="000D27C6"/>
    <w:rsid w:val="000D2D60"/>
    <w:rsid w:val="000D3476"/>
    <w:rsid w:val="000D384B"/>
    <w:rsid w:val="000D3CF9"/>
    <w:rsid w:val="000D4170"/>
    <w:rsid w:val="000D42AD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D7F44"/>
    <w:rsid w:val="000E0773"/>
    <w:rsid w:val="000E0907"/>
    <w:rsid w:val="000E0951"/>
    <w:rsid w:val="000E0C08"/>
    <w:rsid w:val="000E0D62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E8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EFE"/>
    <w:rsid w:val="000F4377"/>
    <w:rsid w:val="000F4859"/>
    <w:rsid w:val="000F62BB"/>
    <w:rsid w:val="000F6DF2"/>
    <w:rsid w:val="000F7D57"/>
    <w:rsid w:val="00100327"/>
    <w:rsid w:val="001005B5"/>
    <w:rsid w:val="001016DC"/>
    <w:rsid w:val="00101BD2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4F"/>
    <w:rsid w:val="00105FFD"/>
    <w:rsid w:val="00106E62"/>
    <w:rsid w:val="001072C1"/>
    <w:rsid w:val="001074D8"/>
    <w:rsid w:val="001076DD"/>
    <w:rsid w:val="001076E3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423D"/>
    <w:rsid w:val="00124B54"/>
    <w:rsid w:val="00124EB8"/>
    <w:rsid w:val="0012553F"/>
    <w:rsid w:val="001255A8"/>
    <w:rsid w:val="001258EC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9A0"/>
    <w:rsid w:val="00131AE7"/>
    <w:rsid w:val="00131CC1"/>
    <w:rsid w:val="00131F55"/>
    <w:rsid w:val="00132E27"/>
    <w:rsid w:val="00132EEC"/>
    <w:rsid w:val="00132F9A"/>
    <w:rsid w:val="001332CB"/>
    <w:rsid w:val="00133352"/>
    <w:rsid w:val="00133A34"/>
    <w:rsid w:val="00133F92"/>
    <w:rsid w:val="0013438A"/>
    <w:rsid w:val="00134739"/>
    <w:rsid w:val="00134E9F"/>
    <w:rsid w:val="00135B88"/>
    <w:rsid w:val="001362FD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FAD"/>
    <w:rsid w:val="00151365"/>
    <w:rsid w:val="00151777"/>
    <w:rsid w:val="00151785"/>
    <w:rsid w:val="001527D6"/>
    <w:rsid w:val="00152E02"/>
    <w:rsid w:val="001530E7"/>
    <w:rsid w:val="00153735"/>
    <w:rsid w:val="0015416B"/>
    <w:rsid w:val="00154216"/>
    <w:rsid w:val="001543A0"/>
    <w:rsid w:val="00154FCB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95B"/>
    <w:rsid w:val="00160A54"/>
    <w:rsid w:val="00160EF7"/>
    <w:rsid w:val="00161CEE"/>
    <w:rsid w:val="00161D09"/>
    <w:rsid w:val="00162BFE"/>
    <w:rsid w:val="00162E09"/>
    <w:rsid w:val="001631E6"/>
    <w:rsid w:val="00163A43"/>
    <w:rsid w:val="00163C43"/>
    <w:rsid w:val="0016465E"/>
    <w:rsid w:val="001648C2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7007D"/>
    <w:rsid w:val="0017008A"/>
    <w:rsid w:val="00170216"/>
    <w:rsid w:val="001703A0"/>
    <w:rsid w:val="001706FD"/>
    <w:rsid w:val="00171049"/>
    <w:rsid w:val="00171264"/>
    <w:rsid w:val="001713EE"/>
    <w:rsid w:val="00172290"/>
    <w:rsid w:val="001730DE"/>
    <w:rsid w:val="001733EF"/>
    <w:rsid w:val="0017393A"/>
    <w:rsid w:val="00173C2E"/>
    <w:rsid w:val="00173D5A"/>
    <w:rsid w:val="0017422F"/>
    <w:rsid w:val="001748AB"/>
    <w:rsid w:val="00174A83"/>
    <w:rsid w:val="00175397"/>
    <w:rsid w:val="001758B4"/>
    <w:rsid w:val="00175993"/>
    <w:rsid w:val="001764AE"/>
    <w:rsid w:val="0017688F"/>
    <w:rsid w:val="001770B4"/>
    <w:rsid w:val="0017754D"/>
    <w:rsid w:val="00177F67"/>
    <w:rsid w:val="00180A11"/>
    <w:rsid w:val="00180DF9"/>
    <w:rsid w:val="00181614"/>
    <w:rsid w:val="00181642"/>
    <w:rsid w:val="00181AE2"/>
    <w:rsid w:val="00182188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0A0D"/>
    <w:rsid w:val="00190BCA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59F"/>
    <w:rsid w:val="00194629"/>
    <w:rsid w:val="00194670"/>
    <w:rsid w:val="00194677"/>
    <w:rsid w:val="00194810"/>
    <w:rsid w:val="0019541F"/>
    <w:rsid w:val="0019545D"/>
    <w:rsid w:val="00196176"/>
    <w:rsid w:val="001962FE"/>
    <w:rsid w:val="0019638B"/>
    <w:rsid w:val="00196492"/>
    <w:rsid w:val="00196C98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A017E"/>
    <w:rsid w:val="001A0350"/>
    <w:rsid w:val="001A0907"/>
    <w:rsid w:val="001A0A18"/>
    <w:rsid w:val="001A0A3D"/>
    <w:rsid w:val="001A0C56"/>
    <w:rsid w:val="001A13DD"/>
    <w:rsid w:val="001A1451"/>
    <w:rsid w:val="001A1493"/>
    <w:rsid w:val="001A1592"/>
    <w:rsid w:val="001A2025"/>
    <w:rsid w:val="001A2486"/>
    <w:rsid w:val="001A26D8"/>
    <w:rsid w:val="001A2B0D"/>
    <w:rsid w:val="001A2BCC"/>
    <w:rsid w:val="001A2C33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558"/>
    <w:rsid w:val="001A7714"/>
    <w:rsid w:val="001A7994"/>
    <w:rsid w:val="001A7F31"/>
    <w:rsid w:val="001B0684"/>
    <w:rsid w:val="001B0A9E"/>
    <w:rsid w:val="001B1454"/>
    <w:rsid w:val="001B1A02"/>
    <w:rsid w:val="001B1B16"/>
    <w:rsid w:val="001B208F"/>
    <w:rsid w:val="001B2210"/>
    <w:rsid w:val="001B27F3"/>
    <w:rsid w:val="001B2B07"/>
    <w:rsid w:val="001B2D00"/>
    <w:rsid w:val="001B2D57"/>
    <w:rsid w:val="001B48C7"/>
    <w:rsid w:val="001B4927"/>
    <w:rsid w:val="001B4CC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2DE"/>
    <w:rsid w:val="001C07C6"/>
    <w:rsid w:val="001C0B84"/>
    <w:rsid w:val="001C17BF"/>
    <w:rsid w:val="001C1D9D"/>
    <w:rsid w:val="001C1DAA"/>
    <w:rsid w:val="001C2DE0"/>
    <w:rsid w:val="001C3014"/>
    <w:rsid w:val="001C37CA"/>
    <w:rsid w:val="001C3998"/>
    <w:rsid w:val="001C3AFE"/>
    <w:rsid w:val="001C3EAF"/>
    <w:rsid w:val="001C40EA"/>
    <w:rsid w:val="001C4133"/>
    <w:rsid w:val="001C48AC"/>
    <w:rsid w:val="001C52E8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2FF"/>
    <w:rsid w:val="001D397C"/>
    <w:rsid w:val="001D39D6"/>
    <w:rsid w:val="001D3B84"/>
    <w:rsid w:val="001D482F"/>
    <w:rsid w:val="001D4D40"/>
    <w:rsid w:val="001D606A"/>
    <w:rsid w:val="001D66B8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F53"/>
    <w:rsid w:val="001E1069"/>
    <w:rsid w:val="001E12BC"/>
    <w:rsid w:val="001E17DF"/>
    <w:rsid w:val="001E1D30"/>
    <w:rsid w:val="001E1E96"/>
    <w:rsid w:val="001E2638"/>
    <w:rsid w:val="001E2B1E"/>
    <w:rsid w:val="001E2CEB"/>
    <w:rsid w:val="001E32C6"/>
    <w:rsid w:val="001E346C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448"/>
    <w:rsid w:val="001F0C8F"/>
    <w:rsid w:val="001F10CC"/>
    <w:rsid w:val="001F1215"/>
    <w:rsid w:val="001F17B3"/>
    <w:rsid w:val="001F2188"/>
    <w:rsid w:val="001F2BD0"/>
    <w:rsid w:val="001F2E65"/>
    <w:rsid w:val="001F318E"/>
    <w:rsid w:val="001F44C6"/>
    <w:rsid w:val="001F4BC7"/>
    <w:rsid w:val="001F4D42"/>
    <w:rsid w:val="001F5243"/>
    <w:rsid w:val="001F5254"/>
    <w:rsid w:val="001F535B"/>
    <w:rsid w:val="001F5895"/>
    <w:rsid w:val="001F5A2E"/>
    <w:rsid w:val="001F6146"/>
    <w:rsid w:val="001F625F"/>
    <w:rsid w:val="001F6806"/>
    <w:rsid w:val="001F68AC"/>
    <w:rsid w:val="001F6AC7"/>
    <w:rsid w:val="001F6E71"/>
    <w:rsid w:val="001F70E4"/>
    <w:rsid w:val="001F7559"/>
    <w:rsid w:val="001F7909"/>
    <w:rsid w:val="001F7F0C"/>
    <w:rsid w:val="002001F3"/>
    <w:rsid w:val="002011D1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77B5"/>
    <w:rsid w:val="002077F9"/>
    <w:rsid w:val="00207840"/>
    <w:rsid w:val="00207ABD"/>
    <w:rsid w:val="00207BAC"/>
    <w:rsid w:val="0021006F"/>
    <w:rsid w:val="002101E7"/>
    <w:rsid w:val="00211234"/>
    <w:rsid w:val="002118E1"/>
    <w:rsid w:val="00211A6B"/>
    <w:rsid w:val="00211B9A"/>
    <w:rsid w:val="00211BF2"/>
    <w:rsid w:val="002123D7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60B1"/>
    <w:rsid w:val="002162A6"/>
    <w:rsid w:val="002164C4"/>
    <w:rsid w:val="002166C4"/>
    <w:rsid w:val="0021685F"/>
    <w:rsid w:val="00216B27"/>
    <w:rsid w:val="00216D0A"/>
    <w:rsid w:val="002177AB"/>
    <w:rsid w:val="00217FD2"/>
    <w:rsid w:val="00220131"/>
    <w:rsid w:val="002204A7"/>
    <w:rsid w:val="002205BA"/>
    <w:rsid w:val="002206AB"/>
    <w:rsid w:val="00220732"/>
    <w:rsid w:val="00221016"/>
    <w:rsid w:val="00221FBC"/>
    <w:rsid w:val="002224AF"/>
    <w:rsid w:val="002224EB"/>
    <w:rsid w:val="00222B85"/>
    <w:rsid w:val="00222C32"/>
    <w:rsid w:val="00222C6F"/>
    <w:rsid w:val="00222D35"/>
    <w:rsid w:val="002233FB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C67"/>
    <w:rsid w:val="00241D38"/>
    <w:rsid w:val="00242094"/>
    <w:rsid w:val="0024288A"/>
    <w:rsid w:val="00242972"/>
    <w:rsid w:val="00242BD5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70AB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28F4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93B"/>
    <w:rsid w:val="00256C0E"/>
    <w:rsid w:val="00256F5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594"/>
    <w:rsid w:val="00266755"/>
    <w:rsid w:val="00266825"/>
    <w:rsid w:val="00266A03"/>
    <w:rsid w:val="00266A6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520"/>
    <w:rsid w:val="00280C33"/>
    <w:rsid w:val="002812C4"/>
    <w:rsid w:val="0028139F"/>
    <w:rsid w:val="00281577"/>
    <w:rsid w:val="00281600"/>
    <w:rsid w:val="002821ED"/>
    <w:rsid w:val="00282405"/>
    <w:rsid w:val="002826F2"/>
    <w:rsid w:val="00282D31"/>
    <w:rsid w:val="00283176"/>
    <w:rsid w:val="002845AF"/>
    <w:rsid w:val="00284626"/>
    <w:rsid w:val="00285191"/>
    <w:rsid w:val="002853F7"/>
    <w:rsid w:val="002855E5"/>
    <w:rsid w:val="00285AA2"/>
    <w:rsid w:val="00285E22"/>
    <w:rsid w:val="00286480"/>
    <w:rsid w:val="002869EC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BDC"/>
    <w:rsid w:val="00292E08"/>
    <w:rsid w:val="002933B7"/>
    <w:rsid w:val="0029358E"/>
    <w:rsid w:val="00293A4D"/>
    <w:rsid w:val="0029433B"/>
    <w:rsid w:val="002952F9"/>
    <w:rsid w:val="00295617"/>
    <w:rsid w:val="00295B2B"/>
    <w:rsid w:val="002961CD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3209"/>
    <w:rsid w:val="002A3918"/>
    <w:rsid w:val="002A3933"/>
    <w:rsid w:val="002A48BA"/>
    <w:rsid w:val="002A5535"/>
    <w:rsid w:val="002A560C"/>
    <w:rsid w:val="002A5903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3E3"/>
    <w:rsid w:val="002B25E1"/>
    <w:rsid w:val="002B272E"/>
    <w:rsid w:val="002B2F28"/>
    <w:rsid w:val="002B32D5"/>
    <w:rsid w:val="002B3512"/>
    <w:rsid w:val="002B3BA2"/>
    <w:rsid w:val="002B42DB"/>
    <w:rsid w:val="002B4DCC"/>
    <w:rsid w:val="002B5428"/>
    <w:rsid w:val="002B57F9"/>
    <w:rsid w:val="002B5EBB"/>
    <w:rsid w:val="002B5EC1"/>
    <w:rsid w:val="002B6FCF"/>
    <w:rsid w:val="002B7B99"/>
    <w:rsid w:val="002B7BBC"/>
    <w:rsid w:val="002C07C2"/>
    <w:rsid w:val="002C0CD8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DCE"/>
    <w:rsid w:val="002C632A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B7D"/>
    <w:rsid w:val="002D03BE"/>
    <w:rsid w:val="002D0EB3"/>
    <w:rsid w:val="002D115C"/>
    <w:rsid w:val="002D1629"/>
    <w:rsid w:val="002D1B7D"/>
    <w:rsid w:val="002D1D2C"/>
    <w:rsid w:val="002D1DAE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9DA"/>
    <w:rsid w:val="002D7A1B"/>
    <w:rsid w:val="002D7A5D"/>
    <w:rsid w:val="002D7E1A"/>
    <w:rsid w:val="002E0286"/>
    <w:rsid w:val="002E0337"/>
    <w:rsid w:val="002E03C1"/>
    <w:rsid w:val="002E04DD"/>
    <w:rsid w:val="002E0F5B"/>
    <w:rsid w:val="002E0FA2"/>
    <w:rsid w:val="002E0FF0"/>
    <w:rsid w:val="002E15F3"/>
    <w:rsid w:val="002E1A7B"/>
    <w:rsid w:val="002E1B47"/>
    <w:rsid w:val="002E1E09"/>
    <w:rsid w:val="002E1E81"/>
    <w:rsid w:val="002E1FD1"/>
    <w:rsid w:val="002E25F6"/>
    <w:rsid w:val="002E28DC"/>
    <w:rsid w:val="002E2D0C"/>
    <w:rsid w:val="002E3191"/>
    <w:rsid w:val="002E3ED0"/>
    <w:rsid w:val="002E411D"/>
    <w:rsid w:val="002E4339"/>
    <w:rsid w:val="002E43F5"/>
    <w:rsid w:val="002E48BC"/>
    <w:rsid w:val="002E48BE"/>
    <w:rsid w:val="002E4C25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D82"/>
    <w:rsid w:val="002F1017"/>
    <w:rsid w:val="002F1AEA"/>
    <w:rsid w:val="002F291B"/>
    <w:rsid w:val="002F3294"/>
    <w:rsid w:val="002F41F5"/>
    <w:rsid w:val="002F4550"/>
    <w:rsid w:val="002F4903"/>
    <w:rsid w:val="002F505F"/>
    <w:rsid w:val="002F531B"/>
    <w:rsid w:val="002F5A62"/>
    <w:rsid w:val="002F64F2"/>
    <w:rsid w:val="002F66C7"/>
    <w:rsid w:val="002F6D39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D79"/>
    <w:rsid w:val="00304554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C7"/>
    <w:rsid w:val="00313CB7"/>
    <w:rsid w:val="00314228"/>
    <w:rsid w:val="00314396"/>
    <w:rsid w:val="0031477C"/>
    <w:rsid w:val="003155F1"/>
    <w:rsid w:val="00315E02"/>
    <w:rsid w:val="00315F34"/>
    <w:rsid w:val="00316041"/>
    <w:rsid w:val="00316108"/>
    <w:rsid w:val="00316193"/>
    <w:rsid w:val="003164B4"/>
    <w:rsid w:val="00316C50"/>
    <w:rsid w:val="0031701C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9E"/>
    <w:rsid w:val="00330C42"/>
    <w:rsid w:val="00330C86"/>
    <w:rsid w:val="0033130C"/>
    <w:rsid w:val="00331770"/>
    <w:rsid w:val="00331CE4"/>
    <w:rsid w:val="00332437"/>
    <w:rsid w:val="003326B7"/>
    <w:rsid w:val="0033283B"/>
    <w:rsid w:val="0033399B"/>
    <w:rsid w:val="00333F88"/>
    <w:rsid w:val="00333FA0"/>
    <w:rsid w:val="00334077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D5F"/>
    <w:rsid w:val="00337D6D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162E"/>
    <w:rsid w:val="003418B3"/>
    <w:rsid w:val="00341DAC"/>
    <w:rsid w:val="00342079"/>
    <w:rsid w:val="00342292"/>
    <w:rsid w:val="003424A1"/>
    <w:rsid w:val="003426F8"/>
    <w:rsid w:val="00342B69"/>
    <w:rsid w:val="003430BE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647"/>
    <w:rsid w:val="00346829"/>
    <w:rsid w:val="00346E3C"/>
    <w:rsid w:val="00347639"/>
    <w:rsid w:val="003476AE"/>
    <w:rsid w:val="003479B0"/>
    <w:rsid w:val="00347BD4"/>
    <w:rsid w:val="00347C6C"/>
    <w:rsid w:val="003500C9"/>
    <w:rsid w:val="00350323"/>
    <w:rsid w:val="00350AC9"/>
    <w:rsid w:val="00350BB2"/>
    <w:rsid w:val="00350C11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8CA"/>
    <w:rsid w:val="00353A6B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FA4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F0D"/>
    <w:rsid w:val="0036275B"/>
    <w:rsid w:val="003627A8"/>
    <w:rsid w:val="003629E6"/>
    <w:rsid w:val="00362A9F"/>
    <w:rsid w:val="00363CDE"/>
    <w:rsid w:val="003647C4"/>
    <w:rsid w:val="00364A47"/>
    <w:rsid w:val="00365004"/>
    <w:rsid w:val="0036563C"/>
    <w:rsid w:val="003656D0"/>
    <w:rsid w:val="003659AC"/>
    <w:rsid w:val="00365B4D"/>
    <w:rsid w:val="00365D6F"/>
    <w:rsid w:val="00365D84"/>
    <w:rsid w:val="003661E3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5DA"/>
    <w:rsid w:val="00371A73"/>
    <w:rsid w:val="00371E53"/>
    <w:rsid w:val="00371FAB"/>
    <w:rsid w:val="00371FF4"/>
    <w:rsid w:val="00372038"/>
    <w:rsid w:val="00372B99"/>
    <w:rsid w:val="00373155"/>
    <w:rsid w:val="003733C7"/>
    <w:rsid w:val="0037360E"/>
    <w:rsid w:val="00373CB0"/>
    <w:rsid w:val="00373F4D"/>
    <w:rsid w:val="003740A4"/>
    <w:rsid w:val="003740D2"/>
    <w:rsid w:val="00374382"/>
    <w:rsid w:val="003744F0"/>
    <w:rsid w:val="0037452C"/>
    <w:rsid w:val="00374ABD"/>
    <w:rsid w:val="003750C0"/>
    <w:rsid w:val="003751E9"/>
    <w:rsid w:val="0037559A"/>
    <w:rsid w:val="00375D79"/>
    <w:rsid w:val="0037630A"/>
    <w:rsid w:val="003763A2"/>
    <w:rsid w:val="003767FB"/>
    <w:rsid w:val="00376E0C"/>
    <w:rsid w:val="00377286"/>
    <w:rsid w:val="003772D0"/>
    <w:rsid w:val="003776E4"/>
    <w:rsid w:val="00380A70"/>
    <w:rsid w:val="00380D5A"/>
    <w:rsid w:val="003816EB"/>
    <w:rsid w:val="0038177F"/>
    <w:rsid w:val="00382427"/>
    <w:rsid w:val="0038250C"/>
    <w:rsid w:val="0038276A"/>
    <w:rsid w:val="00382DE8"/>
    <w:rsid w:val="003831E6"/>
    <w:rsid w:val="003833E3"/>
    <w:rsid w:val="003833EE"/>
    <w:rsid w:val="003837AF"/>
    <w:rsid w:val="00383A00"/>
    <w:rsid w:val="00384096"/>
    <w:rsid w:val="003848C9"/>
    <w:rsid w:val="00385448"/>
    <w:rsid w:val="003861D5"/>
    <w:rsid w:val="00386514"/>
    <w:rsid w:val="00386F1F"/>
    <w:rsid w:val="00387312"/>
    <w:rsid w:val="003873B6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4055"/>
    <w:rsid w:val="003A471C"/>
    <w:rsid w:val="003A4A74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A7E6D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F35"/>
    <w:rsid w:val="003B3600"/>
    <w:rsid w:val="003B3A05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0FD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D58"/>
    <w:rsid w:val="003D23D2"/>
    <w:rsid w:val="003D2772"/>
    <w:rsid w:val="003D2951"/>
    <w:rsid w:val="003D299F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5B1A"/>
    <w:rsid w:val="003D5DBA"/>
    <w:rsid w:val="003D5F15"/>
    <w:rsid w:val="003D65CC"/>
    <w:rsid w:val="003D6B91"/>
    <w:rsid w:val="003D6E1C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2B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2B6"/>
    <w:rsid w:val="003F0724"/>
    <w:rsid w:val="003F1005"/>
    <w:rsid w:val="003F163D"/>
    <w:rsid w:val="003F1945"/>
    <w:rsid w:val="003F1ADA"/>
    <w:rsid w:val="003F1D96"/>
    <w:rsid w:val="003F2896"/>
    <w:rsid w:val="003F2DE8"/>
    <w:rsid w:val="003F2F81"/>
    <w:rsid w:val="003F38BF"/>
    <w:rsid w:val="003F3C7E"/>
    <w:rsid w:val="003F3F73"/>
    <w:rsid w:val="003F43E3"/>
    <w:rsid w:val="003F4470"/>
    <w:rsid w:val="003F4A40"/>
    <w:rsid w:val="003F505A"/>
    <w:rsid w:val="003F56E7"/>
    <w:rsid w:val="003F591C"/>
    <w:rsid w:val="003F6155"/>
    <w:rsid w:val="003F65F0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72E"/>
    <w:rsid w:val="00410E0B"/>
    <w:rsid w:val="004118E0"/>
    <w:rsid w:val="00411D5F"/>
    <w:rsid w:val="00411D90"/>
    <w:rsid w:val="0041218C"/>
    <w:rsid w:val="004129E2"/>
    <w:rsid w:val="00412BED"/>
    <w:rsid w:val="0041305F"/>
    <w:rsid w:val="004136D1"/>
    <w:rsid w:val="00413C56"/>
    <w:rsid w:val="004144F3"/>
    <w:rsid w:val="00414544"/>
    <w:rsid w:val="00414606"/>
    <w:rsid w:val="00414995"/>
    <w:rsid w:val="00414E87"/>
    <w:rsid w:val="00415252"/>
    <w:rsid w:val="00415788"/>
    <w:rsid w:val="00415928"/>
    <w:rsid w:val="00415B89"/>
    <w:rsid w:val="0041617A"/>
    <w:rsid w:val="004161C7"/>
    <w:rsid w:val="0041645D"/>
    <w:rsid w:val="00416508"/>
    <w:rsid w:val="00416EBE"/>
    <w:rsid w:val="00417499"/>
    <w:rsid w:val="00417550"/>
    <w:rsid w:val="004178F5"/>
    <w:rsid w:val="00417A74"/>
    <w:rsid w:val="00417F81"/>
    <w:rsid w:val="004202D0"/>
    <w:rsid w:val="00420519"/>
    <w:rsid w:val="00420D9E"/>
    <w:rsid w:val="004215E9"/>
    <w:rsid w:val="00421B8F"/>
    <w:rsid w:val="0042237F"/>
    <w:rsid w:val="004225AB"/>
    <w:rsid w:val="00422DB0"/>
    <w:rsid w:val="00423178"/>
    <w:rsid w:val="00423B61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0E2C"/>
    <w:rsid w:val="004313E8"/>
    <w:rsid w:val="00431D63"/>
    <w:rsid w:val="0043230D"/>
    <w:rsid w:val="004323CD"/>
    <w:rsid w:val="00432EAA"/>
    <w:rsid w:val="004330AA"/>
    <w:rsid w:val="004338A5"/>
    <w:rsid w:val="004339E9"/>
    <w:rsid w:val="00433A40"/>
    <w:rsid w:val="00433B83"/>
    <w:rsid w:val="00433D73"/>
    <w:rsid w:val="00434223"/>
    <w:rsid w:val="0043426C"/>
    <w:rsid w:val="00434485"/>
    <w:rsid w:val="00434767"/>
    <w:rsid w:val="004347B0"/>
    <w:rsid w:val="00434EA8"/>
    <w:rsid w:val="00435278"/>
    <w:rsid w:val="004353C4"/>
    <w:rsid w:val="0043574F"/>
    <w:rsid w:val="00435C38"/>
    <w:rsid w:val="00435FA5"/>
    <w:rsid w:val="0043637C"/>
    <w:rsid w:val="00436693"/>
    <w:rsid w:val="00437B94"/>
    <w:rsid w:val="004401F2"/>
    <w:rsid w:val="004410AF"/>
    <w:rsid w:val="00441224"/>
    <w:rsid w:val="004418A8"/>
    <w:rsid w:val="00441AF7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50A57"/>
    <w:rsid w:val="00450B5D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C8E"/>
    <w:rsid w:val="0045433E"/>
    <w:rsid w:val="004544D5"/>
    <w:rsid w:val="00454EC6"/>
    <w:rsid w:val="0045522B"/>
    <w:rsid w:val="00455231"/>
    <w:rsid w:val="00455291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5E8"/>
    <w:rsid w:val="004618F3"/>
    <w:rsid w:val="00461B8C"/>
    <w:rsid w:val="00461D74"/>
    <w:rsid w:val="0046250C"/>
    <w:rsid w:val="00462593"/>
    <w:rsid w:val="00462782"/>
    <w:rsid w:val="0046313F"/>
    <w:rsid w:val="00463A2C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32A"/>
    <w:rsid w:val="004754DE"/>
    <w:rsid w:val="00475A30"/>
    <w:rsid w:val="00475CE7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590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999"/>
    <w:rsid w:val="004969ED"/>
    <w:rsid w:val="00496E1E"/>
    <w:rsid w:val="00496E4E"/>
    <w:rsid w:val="00496E8A"/>
    <w:rsid w:val="00497537"/>
    <w:rsid w:val="004975F2"/>
    <w:rsid w:val="004A0020"/>
    <w:rsid w:val="004A0338"/>
    <w:rsid w:val="004A043A"/>
    <w:rsid w:val="004A07AF"/>
    <w:rsid w:val="004A089C"/>
    <w:rsid w:val="004A09D3"/>
    <w:rsid w:val="004A0EA6"/>
    <w:rsid w:val="004A1239"/>
    <w:rsid w:val="004A1600"/>
    <w:rsid w:val="004A1F6D"/>
    <w:rsid w:val="004A2264"/>
    <w:rsid w:val="004A2E64"/>
    <w:rsid w:val="004A2F5E"/>
    <w:rsid w:val="004A34FF"/>
    <w:rsid w:val="004A3C48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576"/>
    <w:rsid w:val="004B070C"/>
    <w:rsid w:val="004B137B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877"/>
    <w:rsid w:val="004B493F"/>
    <w:rsid w:val="004B4CA0"/>
    <w:rsid w:val="004B65D1"/>
    <w:rsid w:val="004B66A2"/>
    <w:rsid w:val="004B6930"/>
    <w:rsid w:val="004B6A02"/>
    <w:rsid w:val="004B6AC4"/>
    <w:rsid w:val="004B6CE7"/>
    <w:rsid w:val="004B6D78"/>
    <w:rsid w:val="004B7310"/>
    <w:rsid w:val="004B7A76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140"/>
    <w:rsid w:val="004C7810"/>
    <w:rsid w:val="004C7823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464"/>
    <w:rsid w:val="004D275D"/>
    <w:rsid w:val="004D2C14"/>
    <w:rsid w:val="004D2CC9"/>
    <w:rsid w:val="004D2EF0"/>
    <w:rsid w:val="004D2FD8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1F3"/>
    <w:rsid w:val="004D624B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14C3"/>
    <w:rsid w:val="004E15DA"/>
    <w:rsid w:val="004E1617"/>
    <w:rsid w:val="004E1634"/>
    <w:rsid w:val="004E1B53"/>
    <w:rsid w:val="004E1BA9"/>
    <w:rsid w:val="004E2175"/>
    <w:rsid w:val="004E22FF"/>
    <w:rsid w:val="004E24E7"/>
    <w:rsid w:val="004E293D"/>
    <w:rsid w:val="004E2E28"/>
    <w:rsid w:val="004E38C0"/>
    <w:rsid w:val="004E3D83"/>
    <w:rsid w:val="004E4983"/>
    <w:rsid w:val="004E56B6"/>
    <w:rsid w:val="004E5DA6"/>
    <w:rsid w:val="004E5DD3"/>
    <w:rsid w:val="004E5F85"/>
    <w:rsid w:val="004E63FC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DA9"/>
    <w:rsid w:val="004F4E5F"/>
    <w:rsid w:val="004F505E"/>
    <w:rsid w:val="004F5069"/>
    <w:rsid w:val="004F52E6"/>
    <w:rsid w:val="004F5708"/>
    <w:rsid w:val="004F5B00"/>
    <w:rsid w:val="004F5E3A"/>
    <w:rsid w:val="004F6532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17C"/>
    <w:rsid w:val="005016D0"/>
    <w:rsid w:val="005018DE"/>
    <w:rsid w:val="00501A3C"/>
    <w:rsid w:val="00501E47"/>
    <w:rsid w:val="00502187"/>
    <w:rsid w:val="00502F4A"/>
    <w:rsid w:val="00503D08"/>
    <w:rsid w:val="0050409B"/>
    <w:rsid w:val="00504C31"/>
    <w:rsid w:val="00504CCD"/>
    <w:rsid w:val="00504CD7"/>
    <w:rsid w:val="00505476"/>
    <w:rsid w:val="0050550A"/>
    <w:rsid w:val="005057EC"/>
    <w:rsid w:val="00505821"/>
    <w:rsid w:val="00505CA2"/>
    <w:rsid w:val="0050635B"/>
    <w:rsid w:val="005064FB"/>
    <w:rsid w:val="00506622"/>
    <w:rsid w:val="00506C3F"/>
    <w:rsid w:val="00507B2E"/>
    <w:rsid w:val="00507E55"/>
    <w:rsid w:val="0051082D"/>
    <w:rsid w:val="005110DB"/>
    <w:rsid w:val="005114A0"/>
    <w:rsid w:val="005114A3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D84"/>
    <w:rsid w:val="0051614E"/>
    <w:rsid w:val="00516250"/>
    <w:rsid w:val="00517305"/>
    <w:rsid w:val="00517418"/>
    <w:rsid w:val="0051745E"/>
    <w:rsid w:val="005175D8"/>
    <w:rsid w:val="0051776A"/>
    <w:rsid w:val="005177B2"/>
    <w:rsid w:val="00517951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74B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EF"/>
    <w:rsid w:val="00533DFA"/>
    <w:rsid w:val="00534779"/>
    <w:rsid w:val="00535322"/>
    <w:rsid w:val="00535E33"/>
    <w:rsid w:val="00536371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708C"/>
    <w:rsid w:val="00557ADA"/>
    <w:rsid w:val="0056032F"/>
    <w:rsid w:val="0056067F"/>
    <w:rsid w:val="00560A36"/>
    <w:rsid w:val="00560F25"/>
    <w:rsid w:val="00560FEF"/>
    <w:rsid w:val="0056198A"/>
    <w:rsid w:val="00561E55"/>
    <w:rsid w:val="00562054"/>
    <w:rsid w:val="00562869"/>
    <w:rsid w:val="0056287A"/>
    <w:rsid w:val="00562B97"/>
    <w:rsid w:val="00563003"/>
    <w:rsid w:val="005631AC"/>
    <w:rsid w:val="00563569"/>
    <w:rsid w:val="0056392B"/>
    <w:rsid w:val="0056459F"/>
    <w:rsid w:val="00564A24"/>
    <w:rsid w:val="00564EE9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6BEB"/>
    <w:rsid w:val="005776DE"/>
    <w:rsid w:val="005779E0"/>
    <w:rsid w:val="00577F9F"/>
    <w:rsid w:val="00580520"/>
    <w:rsid w:val="00580727"/>
    <w:rsid w:val="005808BF"/>
    <w:rsid w:val="00580D4C"/>
    <w:rsid w:val="00580D84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41DF"/>
    <w:rsid w:val="005842E6"/>
    <w:rsid w:val="0058492B"/>
    <w:rsid w:val="00584C45"/>
    <w:rsid w:val="00584E57"/>
    <w:rsid w:val="00584F04"/>
    <w:rsid w:val="00585448"/>
    <w:rsid w:val="00585D08"/>
    <w:rsid w:val="00585DEC"/>
    <w:rsid w:val="00586918"/>
    <w:rsid w:val="00586C5B"/>
    <w:rsid w:val="00586CCE"/>
    <w:rsid w:val="00586F89"/>
    <w:rsid w:val="0058705C"/>
    <w:rsid w:val="0058722E"/>
    <w:rsid w:val="00587B03"/>
    <w:rsid w:val="00587C51"/>
    <w:rsid w:val="0059048A"/>
    <w:rsid w:val="00590B92"/>
    <w:rsid w:val="005910C0"/>
    <w:rsid w:val="00591299"/>
    <w:rsid w:val="0059158F"/>
    <w:rsid w:val="00591ACB"/>
    <w:rsid w:val="00591C70"/>
    <w:rsid w:val="00591CCD"/>
    <w:rsid w:val="00592554"/>
    <w:rsid w:val="00592694"/>
    <w:rsid w:val="0059289F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AAC"/>
    <w:rsid w:val="00595B9A"/>
    <w:rsid w:val="00595BF1"/>
    <w:rsid w:val="00596078"/>
    <w:rsid w:val="00596411"/>
    <w:rsid w:val="00596FEF"/>
    <w:rsid w:val="00597348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AB1"/>
    <w:rsid w:val="005A5E91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707"/>
    <w:rsid w:val="005B48B4"/>
    <w:rsid w:val="005B4DCE"/>
    <w:rsid w:val="005B56E2"/>
    <w:rsid w:val="005B587F"/>
    <w:rsid w:val="005B5EDE"/>
    <w:rsid w:val="005B5F60"/>
    <w:rsid w:val="005B6905"/>
    <w:rsid w:val="005B6C16"/>
    <w:rsid w:val="005B6D78"/>
    <w:rsid w:val="005C0427"/>
    <w:rsid w:val="005C06AA"/>
    <w:rsid w:val="005C06FF"/>
    <w:rsid w:val="005C0BA3"/>
    <w:rsid w:val="005C114F"/>
    <w:rsid w:val="005C12AE"/>
    <w:rsid w:val="005C18A6"/>
    <w:rsid w:val="005C194F"/>
    <w:rsid w:val="005C2082"/>
    <w:rsid w:val="005C2C10"/>
    <w:rsid w:val="005C32F2"/>
    <w:rsid w:val="005C335B"/>
    <w:rsid w:val="005C40EE"/>
    <w:rsid w:val="005C4557"/>
    <w:rsid w:val="005C469C"/>
    <w:rsid w:val="005C47F3"/>
    <w:rsid w:val="005C4C5C"/>
    <w:rsid w:val="005C4CD1"/>
    <w:rsid w:val="005C529E"/>
    <w:rsid w:val="005C5482"/>
    <w:rsid w:val="005C563F"/>
    <w:rsid w:val="005C5E17"/>
    <w:rsid w:val="005C5E63"/>
    <w:rsid w:val="005C5FED"/>
    <w:rsid w:val="005C603A"/>
    <w:rsid w:val="005C6813"/>
    <w:rsid w:val="005C68D2"/>
    <w:rsid w:val="005C7363"/>
    <w:rsid w:val="005C758C"/>
    <w:rsid w:val="005C786F"/>
    <w:rsid w:val="005C7E6D"/>
    <w:rsid w:val="005C7F7A"/>
    <w:rsid w:val="005D0080"/>
    <w:rsid w:val="005D125C"/>
    <w:rsid w:val="005D187B"/>
    <w:rsid w:val="005D1CFE"/>
    <w:rsid w:val="005D1EC3"/>
    <w:rsid w:val="005D24AE"/>
    <w:rsid w:val="005D2773"/>
    <w:rsid w:val="005D3032"/>
    <w:rsid w:val="005D3255"/>
    <w:rsid w:val="005D3912"/>
    <w:rsid w:val="005D3D00"/>
    <w:rsid w:val="005D4310"/>
    <w:rsid w:val="005D467C"/>
    <w:rsid w:val="005D4903"/>
    <w:rsid w:val="005D498A"/>
    <w:rsid w:val="005D4AE5"/>
    <w:rsid w:val="005D4DF6"/>
    <w:rsid w:val="005D4E97"/>
    <w:rsid w:val="005D7E96"/>
    <w:rsid w:val="005E02D7"/>
    <w:rsid w:val="005E02F6"/>
    <w:rsid w:val="005E0774"/>
    <w:rsid w:val="005E0D6D"/>
    <w:rsid w:val="005E0FC0"/>
    <w:rsid w:val="005E10E6"/>
    <w:rsid w:val="005E1382"/>
    <w:rsid w:val="005E14CC"/>
    <w:rsid w:val="005E19DB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3524"/>
    <w:rsid w:val="005E3D55"/>
    <w:rsid w:val="005E3E65"/>
    <w:rsid w:val="005E4131"/>
    <w:rsid w:val="005E434A"/>
    <w:rsid w:val="005E44AA"/>
    <w:rsid w:val="005E5039"/>
    <w:rsid w:val="005E585C"/>
    <w:rsid w:val="005E5925"/>
    <w:rsid w:val="005E596F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EA6"/>
    <w:rsid w:val="005F21E5"/>
    <w:rsid w:val="005F2345"/>
    <w:rsid w:val="005F2766"/>
    <w:rsid w:val="005F32D5"/>
    <w:rsid w:val="005F38B6"/>
    <w:rsid w:val="005F3A6D"/>
    <w:rsid w:val="005F3B29"/>
    <w:rsid w:val="005F3D09"/>
    <w:rsid w:val="005F3D22"/>
    <w:rsid w:val="005F4718"/>
    <w:rsid w:val="005F4C57"/>
    <w:rsid w:val="005F5A48"/>
    <w:rsid w:val="005F5C6F"/>
    <w:rsid w:val="005F647D"/>
    <w:rsid w:val="005F64E2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D21"/>
    <w:rsid w:val="00614619"/>
    <w:rsid w:val="00614DBB"/>
    <w:rsid w:val="0061505C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B1"/>
    <w:rsid w:val="00617623"/>
    <w:rsid w:val="00617695"/>
    <w:rsid w:val="006208E7"/>
    <w:rsid w:val="00620973"/>
    <w:rsid w:val="00620B46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57E"/>
    <w:rsid w:val="00627698"/>
    <w:rsid w:val="006276F4"/>
    <w:rsid w:val="00627F51"/>
    <w:rsid w:val="0063026A"/>
    <w:rsid w:val="00630838"/>
    <w:rsid w:val="0063131E"/>
    <w:rsid w:val="00632652"/>
    <w:rsid w:val="006328F2"/>
    <w:rsid w:val="00632C66"/>
    <w:rsid w:val="00632DF3"/>
    <w:rsid w:val="00632F99"/>
    <w:rsid w:val="0063375A"/>
    <w:rsid w:val="00633E08"/>
    <w:rsid w:val="00634AAE"/>
    <w:rsid w:val="00634BDB"/>
    <w:rsid w:val="00634CA2"/>
    <w:rsid w:val="00634F88"/>
    <w:rsid w:val="00636658"/>
    <w:rsid w:val="00636680"/>
    <w:rsid w:val="006367F7"/>
    <w:rsid w:val="00636950"/>
    <w:rsid w:val="00636EAE"/>
    <w:rsid w:val="00636F56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B14"/>
    <w:rsid w:val="00644802"/>
    <w:rsid w:val="0064480A"/>
    <w:rsid w:val="00644A35"/>
    <w:rsid w:val="00644ADD"/>
    <w:rsid w:val="00644B40"/>
    <w:rsid w:val="00644C77"/>
    <w:rsid w:val="006455C3"/>
    <w:rsid w:val="00645E06"/>
    <w:rsid w:val="00645FB5"/>
    <w:rsid w:val="00646728"/>
    <w:rsid w:val="00646783"/>
    <w:rsid w:val="00646B28"/>
    <w:rsid w:val="00646C17"/>
    <w:rsid w:val="00646E08"/>
    <w:rsid w:val="006470CE"/>
    <w:rsid w:val="0064710D"/>
    <w:rsid w:val="006479D0"/>
    <w:rsid w:val="00650117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966"/>
    <w:rsid w:val="00655A88"/>
    <w:rsid w:val="006563C8"/>
    <w:rsid w:val="0065689A"/>
    <w:rsid w:val="00656E1C"/>
    <w:rsid w:val="006570C2"/>
    <w:rsid w:val="0065733F"/>
    <w:rsid w:val="0065747F"/>
    <w:rsid w:val="006600CE"/>
    <w:rsid w:val="006607F5"/>
    <w:rsid w:val="00660811"/>
    <w:rsid w:val="00660890"/>
    <w:rsid w:val="0066098C"/>
    <w:rsid w:val="0066127F"/>
    <w:rsid w:val="006616F4"/>
    <w:rsid w:val="00661B9D"/>
    <w:rsid w:val="00661E28"/>
    <w:rsid w:val="00661F49"/>
    <w:rsid w:val="0066233C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1CE"/>
    <w:rsid w:val="00665FFA"/>
    <w:rsid w:val="006665FE"/>
    <w:rsid w:val="0066692B"/>
    <w:rsid w:val="00666B3E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E07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2E2"/>
    <w:rsid w:val="00680481"/>
    <w:rsid w:val="00680714"/>
    <w:rsid w:val="00680814"/>
    <w:rsid w:val="00680BB5"/>
    <w:rsid w:val="006818A7"/>
    <w:rsid w:val="00681BE3"/>
    <w:rsid w:val="00681C1E"/>
    <w:rsid w:val="00682994"/>
    <w:rsid w:val="00682C5A"/>
    <w:rsid w:val="006833B6"/>
    <w:rsid w:val="006833D7"/>
    <w:rsid w:val="006834A0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98"/>
    <w:rsid w:val="006870BE"/>
    <w:rsid w:val="00687243"/>
    <w:rsid w:val="006877E0"/>
    <w:rsid w:val="00687805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E0"/>
    <w:rsid w:val="0069258F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D38"/>
    <w:rsid w:val="0069650C"/>
    <w:rsid w:val="006966E3"/>
    <w:rsid w:val="006970CF"/>
    <w:rsid w:val="00697147"/>
    <w:rsid w:val="0069718E"/>
    <w:rsid w:val="00697C63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428E"/>
    <w:rsid w:val="006A4718"/>
    <w:rsid w:val="006A4DED"/>
    <w:rsid w:val="006A4F03"/>
    <w:rsid w:val="006A4FCC"/>
    <w:rsid w:val="006A5058"/>
    <w:rsid w:val="006A524C"/>
    <w:rsid w:val="006A5491"/>
    <w:rsid w:val="006A588E"/>
    <w:rsid w:val="006A5D9B"/>
    <w:rsid w:val="006A5E7F"/>
    <w:rsid w:val="006A601E"/>
    <w:rsid w:val="006A70DC"/>
    <w:rsid w:val="006A7379"/>
    <w:rsid w:val="006A74FF"/>
    <w:rsid w:val="006A7B69"/>
    <w:rsid w:val="006A7CF5"/>
    <w:rsid w:val="006A7EFD"/>
    <w:rsid w:val="006B00FE"/>
    <w:rsid w:val="006B0707"/>
    <w:rsid w:val="006B0724"/>
    <w:rsid w:val="006B0B4E"/>
    <w:rsid w:val="006B0FEE"/>
    <w:rsid w:val="006B127A"/>
    <w:rsid w:val="006B142B"/>
    <w:rsid w:val="006B166E"/>
    <w:rsid w:val="006B1A69"/>
    <w:rsid w:val="006B2196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81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3201"/>
    <w:rsid w:val="006C34A8"/>
    <w:rsid w:val="006C35B8"/>
    <w:rsid w:val="006C3801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5CC2"/>
    <w:rsid w:val="006C6086"/>
    <w:rsid w:val="006C6142"/>
    <w:rsid w:val="006C64EB"/>
    <w:rsid w:val="006C6E30"/>
    <w:rsid w:val="006C6EE0"/>
    <w:rsid w:val="006C71FD"/>
    <w:rsid w:val="006C74E6"/>
    <w:rsid w:val="006C79B0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916"/>
    <w:rsid w:val="006D29F5"/>
    <w:rsid w:val="006D2DC9"/>
    <w:rsid w:val="006D2E48"/>
    <w:rsid w:val="006D4D25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82A"/>
    <w:rsid w:val="006F1AEB"/>
    <w:rsid w:val="006F1F89"/>
    <w:rsid w:val="006F2336"/>
    <w:rsid w:val="006F25AC"/>
    <w:rsid w:val="006F25F4"/>
    <w:rsid w:val="006F286C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D32"/>
    <w:rsid w:val="006F6564"/>
    <w:rsid w:val="006F6799"/>
    <w:rsid w:val="006F68A9"/>
    <w:rsid w:val="006F68E8"/>
    <w:rsid w:val="006F6C49"/>
    <w:rsid w:val="006F7210"/>
    <w:rsid w:val="006F7791"/>
    <w:rsid w:val="006F7991"/>
    <w:rsid w:val="006F7BD1"/>
    <w:rsid w:val="0070039B"/>
    <w:rsid w:val="007003E7"/>
    <w:rsid w:val="0070068E"/>
    <w:rsid w:val="00700AB8"/>
    <w:rsid w:val="00700C2F"/>
    <w:rsid w:val="00700D41"/>
    <w:rsid w:val="007014E7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220F"/>
    <w:rsid w:val="00712460"/>
    <w:rsid w:val="0071283D"/>
    <w:rsid w:val="007128C3"/>
    <w:rsid w:val="00712C6E"/>
    <w:rsid w:val="00712E1D"/>
    <w:rsid w:val="0071310D"/>
    <w:rsid w:val="007138A4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850"/>
    <w:rsid w:val="00715B77"/>
    <w:rsid w:val="00715BDD"/>
    <w:rsid w:val="00716458"/>
    <w:rsid w:val="00716467"/>
    <w:rsid w:val="00716475"/>
    <w:rsid w:val="00716B2C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49A"/>
    <w:rsid w:val="007248E6"/>
    <w:rsid w:val="00725CB3"/>
    <w:rsid w:val="00725CFC"/>
    <w:rsid w:val="0072630E"/>
    <w:rsid w:val="007263BC"/>
    <w:rsid w:val="00726604"/>
    <w:rsid w:val="007267E0"/>
    <w:rsid w:val="00726916"/>
    <w:rsid w:val="007276AA"/>
    <w:rsid w:val="00727892"/>
    <w:rsid w:val="00727C0B"/>
    <w:rsid w:val="007307F3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4223"/>
    <w:rsid w:val="00734499"/>
    <w:rsid w:val="00734506"/>
    <w:rsid w:val="0073463D"/>
    <w:rsid w:val="007346EF"/>
    <w:rsid w:val="00734BD1"/>
    <w:rsid w:val="00734C47"/>
    <w:rsid w:val="0073581C"/>
    <w:rsid w:val="00735C26"/>
    <w:rsid w:val="00735FE8"/>
    <w:rsid w:val="00736463"/>
    <w:rsid w:val="007364A1"/>
    <w:rsid w:val="00736600"/>
    <w:rsid w:val="00736A09"/>
    <w:rsid w:val="00736BAE"/>
    <w:rsid w:val="00736D73"/>
    <w:rsid w:val="00736EF4"/>
    <w:rsid w:val="00737858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F1B"/>
    <w:rsid w:val="007450F8"/>
    <w:rsid w:val="007451FE"/>
    <w:rsid w:val="00745643"/>
    <w:rsid w:val="007456E9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A5B"/>
    <w:rsid w:val="00747A7D"/>
    <w:rsid w:val="00750408"/>
    <w:rsid w:val="00750CB6"/>
    <w:rsid w:val="00750D1A"/>
    <w:rsid w:val="00750D55"/>
    <w:rsid w:val="00751458"/>
    <w:rsid w:val="007515AF"/>
    <w:rsid w:val="0075237B"/>
    <w:rsid w:val="007524A3"/>
    <w:rsid w:val="00752B44"/>
    <w:rsid w:val="00752EC4"/>
    <w:rsid w:val="00753787"/>
    <w:rsid w:val="00753F0F"/>
    <w:rsid w:val="0075408F"/>
    <w:rsid w:val="0075429D"/>
    <w:rsid w:val="007543F3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6A7"/>
    <w:rsid w:val="007727C5"/>
    <w:rsid w:val="00772A78"/>
    <w:rsid w:val="00772B48"/>
    <w:rsid w:val="00772D0D"/>
    <w:rsid w:val="0077301B"/>
    <w:rsid w:val="007730D5"/>
    <w:rsid w:val="00774E45"/>
    <w:rsid w:val="0077510C"/>
    <w:rsid w:val="00775AFB"/>
    <w:rsid w:val="00776A60"/>
    <w:rsid w:val="0077778D"/>
    <w:rsid w:val="00777F2B"/>
    <w:rsid w:val="00780594"/>
    <w:rsid w:val="007807F2"/>
    <w:rsid w:val="007811E1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9D5"/>
    <w:rsid w:val="00784F64"/>
    <w:rsid w:val="00785F2C"/>
    <w:rsid w:val="007864AC"/>
    <w:rsid w:val="00786770"/>
    <w:rsid w:val="00786939"/>
    <w:rsid w:val="00786E65"/>
    <w:rsid w:val="00787023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4000"/>
    <w:rsid w:val="0079412B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EF2"/>
    <w:rsid w:val="007A04F2"/>
    <w:rsid w:val="007A0503"/>
    <w:rsid w:val="007A056B"/>
    <w:rsid w:val="007A06F0"/>
    <w:rsid w:val="007A0895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6EC"/>
    <w:rsid w:val="007A7F50"/>
    <w:rsid w:val="007B006C"/>
    <w:rsid w:val="007B0410"/>
    <w:rsid w:val="007B0479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8C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B0"/>
    <w:rsid w:val="007C5449"/>
    <w:rsid w:val="007C5808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2B8"/>
    <w:rsid w:val="007D05A7"/>
    <w:rsid w:val="007D0A8B"/>
    <w:rsid w:val="007D10DB"/>
    <w:rsid w:val="007D1595"/>
    <w:rsid w:val="007D1B4B"/>
    <w:rsid w:val="007D1FB9"/>
    <w:rsid w:val="007D242F"/>
    <w:rsid w:val="007D257F"/>
    <w:rsid w:val="007D299E"/>
    <w:rsid w:val="007D347C"/>
    <w:rsid w:val="007D3A08"/>
    <w:rsid w:val="007D3AE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A95"/>
    <w:rsid w:val="007F1919"/>
    <w:rsid w:val="007F1B4F"/>
    <w:rsid w:val="007F2174"/>
    <w:rsid w:val="007F2350"/>
    <w:rsid w:val="007F24DC"/>
    <w:rsid w:val="007F2613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4A4"/>
    <w:rsid w:val="0080164C"/>
    <w:rsid w:val="00801724"/>
    <w:rsid w:val="00801869"/>
    <w:rsid w:val="00801CC2"/>
    <w:rsid w:val="00801E2A"/>
    <w:rsid w:val="00801F1F"/>
    <w:rsid w:val="00802009"/>
    <w:rsid w:val="008021B5"/>
    <w:rsid w:val="00802774"/>
    <w:rsid w:val="008029EC"/>
    <w:rsid w:val="00803289"/>
    <w:rsid w:val="0080336F"/>
    <w:rsid w:val="00804282"/>
    <w:rsid w:val="0080473E"/>
    <w:rsid w:val="00804837"/>
    <w:rsid w:val="00804DF5"/>
    <w:rsid w:val="00804F2B"/>
    <w:rsid w:val="00804F5C"/>
    <w:rsid w:val="008052EE"/>
    <w:rsid w:val="008062E3"/>
    <w:rsid w:val="0080649C"/>
    <w:rsid w:val="00806620"/>
    <w:rsid w:val="00806956"/>
    <w:rsid w:val="0081038A"/>
    <w:rsid w:val="008107D4"/>
    <w:rsid w:val="00810C7B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4B2F"/>
    <w:rsid w:val="00815C29"/>
    <w:rsid w:val="00816236"/>
    <w:rsid w:val="00816A40"/>
    <w:rsid w:val="00816CE1"/>
    <w:rsid w:val="0081732C"/>
    <w:rsid w:val="0081738C"/>
    <w:rsid w:val="0081789E"/>
    <w:rsid w:val="008178A9"/>
    <w:rsid w:val="00817ABE"/>
    <w:rsid w:val="00817FE2"/>
    <w:rsid w:val="00820195"/>
    <w:rsid w:val="0082036A"/>
    <w:rsid w:val="00820E1C"/>
    <w:rsid w:val="0082140D"/>
    <w:rsid w:val="00821578"/>
    <w:rsid w:val="00822071"/>
    <w:rsid w:val="008220D2"/>
    <w:rsid w:val="008226B9"/>
    <w:rsid w:val="00822841"/>
    <w:rsid w:val="00822865"/>
    <w:rsid w:val="00822B7A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8D7"/>
    <w:rsid w:val="00832AA0"/>
    <w:rsid w:val="00832EE1"/>
    <w:rsid w:val="0083303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3F0"/>
    <w:rsid w:val="00841553"/>
    <w:rsid w:val="00841EB8"/>
    <w:rsid w:val="008428D5"/>
    <w:rsid w:val="00842E99"/>
    <w:rsid w:val="00843E7F"/>
    <w:rsid w:val="00843FD6"/>
    <w:rsid w:val="00844223"/>
    <w:rsid w:val="00844690"/>
    <w:rsid w:val="0084498C"/>
    <w:rsid w:val="00844ABE"/>
    <w:rsid w:val="00844B7C"/>
    <w:rsid w:val="00845F9C"/>
    <w:rsid w:val="00846214"/>
    <w:rsid w:val="00846552"/>
    <w:rsid w:val="0084665B"/>
    <w:rsid w:val="00846698"/>
    <w:rsid w:val="00846BA8"/>
    <w:rsid w:val="0084741F"/>
    <w:rsid w:val="00847572"/>
    <w:rsid w:val="00847670"/>
    <w:rsid w:val="0084779A"/>
    <w:rsid w:val="00847C0A"/>
    <w:rsid w:val="008505F0"/>
    <w:rsid w:val="00850867"/>
    <w:rsid w:val="00850F44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B42"/>
    <w:rsid w:val="00860B68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4AD8"/>
    <w:rsid w:val="008655C2"/>
    <w:rsid w:val="00865EBD"/>
    <w:rsid w:val="008660CD"/>
    <w:rsid w:val="00866217"/>
    <w:rsid w:val="0086691A"/>
    <w:rsid w:val="00866D21"/>
    <w:rsid w:val="00866E11"/>
    <w:rsid w:val="00866FB2"/>
    <w:rsid w:val="00867299"/>
    <w:rsid w:val="00867434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38D7"/>
    <w:rsid w:val="00874B60"/>
    <w:rsid w:val="00875675"/>
    <w:rsid w:val="00875758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79F"/>
    <w:rsid w:val="00877DC5"/>
    <w:rsid w:val="00877F4A"/>
    <w:rsid w:val="00880040"/>
    <w:rsid w:val="008800BC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99A"/>
    <w:rsid w:val="00883A51"/>
    <w:rsid w:val="00883D25"/>
    <w:rsid w:val="00883E6F"/>
    <w:rsid w:val="00884317"/>
    <w:rsid w:val="008843C8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F0D"/>
    <w:rsid w:val="0089468F"/>
    <w:rsid w:val="008946DA"/>
    <w:rsid w:val="0089493C"/>
    <w:rsid w:val="008950D5"/>
    <w:rsid w:val="00895511"/>
    <w:rsid w:val="008959A8"/>
    <w:rsid w:val="00896339"/>
    <w:rsid w:val="008964E5"/>
    <w:rsid w:val="008965B7"/>
    <w:rsid w:val="00896633"/>
    <w:rsid w:val="00896772"/>
    <w:rsid w:val="00896B9D"/>
    <w:rsid w:val="00896DD3"/>
    <w:rsid w:val="008973F1"/>
    <w:rsid w:val="008A0372"/>
    <w:rsid w:val="008A0DE6"/>
    <w:rsid w:val="008A1278"/>
    <w:rsid w:val="008A2206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DAB"/>
    <w:rsid w:val="008B7F95"/>
    <w:rsid w:val="008C05DB"/>
    <w:rsid w:val="008C099B"/>
    <w:rsid w:val="008C0B06"/>
    <w:rsid w:val="008C0F77"/>
    <w:rsid w:val="008C12ED"/>
    <w:rsid w:val="008C1BD6"/>
    <w:rsid w:val="008C1D38"/>
    <w:rsid w:val="008C1E81"/>
    <w:rsid w:val="008C251A"/>
    <w:rsid w:val="008C25CF"/>
    <w:rsid w:val="008C27FA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415"/>
    <w:rsid w:val="008D2B13"/>
    <w:rsid w:val="008D2C1F"/>
    <w:rsid w:val="008D32AA"/>
    <w:rsid w:val="008D3570"/>
    <w:rsid w:val="008D4B89"/>
    <w:rsid w:val="008D4E17"/>
    <w:rsid w:val="008D5292"/>
    <w:rsid w:val="008D55A7"/>
    <w:rsid w:val="008D55D5"/>
    <w:rsid w:val="008D5647"/>
    <w:rsid w:val="008D59E4"/>
    <w:rsid w:val="008D5B04"/>
    <w:rsid w:val="008D618A"/>
    <w:rsid w:val="008D6629"/>
    <w:rsid w:val="008D6701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7F4"/>
    <w:rsid w:val="008E3C86"/>
    <w:rsid w:val="008E3DD2"/>
    <w:rsid w:val="008E4680"/>
    <w:rsid w:val="008E4CEB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33F0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21"/>
    <w:rsid w:val="008F756B"/>
    <w:rsid w:val="009001E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2D74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CBA"/>
    <w:rsid w:val="00913FC2"/>
    <w:rsid w:val="0091489C"/>
    <w:rsid w:val="009148E6"/>
    <w:rsid w:val="00914B3E"/>
    <w:rsid w:val="00915360"/>
    <w:rsid w:val="009154B5"/>
    <w:rsid w:val="00915691"/>
    <w:rsid w:val="009157F5"/>
    <w:rsid w:val="00916358"/>
    <w:rsid w:val="00916A2A"/>
    <w:rsid w:val="00916F9A"/>
    <w:rsid w:val="0091740E"/>
    <w:rsid w:val="009174BF"/>
    <w:rsid w:val="00917699"/>
    <w:rsid w:val="0091773A"/>
    <w:rsid w:val="00917D0F"/>
    <w:rsid w:val="009200C4"/>
    <w:rsid w:val="00920952"/>
    <w:rsid w:val="0092188C"/>
    <w:rsid w:val="00921BD1"/>
    <w:rsid w:val="00921ECC"/>
    <w:rsid w:val="00921F28"/>
    <w:rsid w:val="00922ADE"/>
    <w:rsid w:val="00922BE5"/>
    <w:rsid w:val="009232DE"/>
    <w:rsid w:val="00923B0B"/>
    <w:rsid w:val="00923FAF"/>
    <w:rsid w:val="009243D1"/>
    <w:rsid w:val="00924C36"/>
    <w:rsid w:val="0092514C"/>
    <w:rsid w:val="0092580B"/>
    <w:rsid w:val="0092588E"/>
    <w:rsid w:val="00926808"/>
    <w:rsid w:val="00926BB0"/>
    <w:rsid w:val="00926CF4"/>
    <w:rsid w:val="00927241"/>
    <w:rsid w:val="00927768"/>
    <w:rsid w:val="0092799A"/>
    <w:rsid w:val="00927C24"/>
    <w:rsid w:val="00927C99"/>
    <w:rsid w:val="0093011D"/>
    <w:rsid w:val="009306B9"/>
    <w:rsid w:val="0093086F"/>
    <w:rsid w:val="0093113F"/>
    <w:rsid w:val="009312F1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919"/>
    <w:rsid w:val="00935DC6"/>
    <w:rsid w:val="00936641"/>
    <w:rsid w:val="0093726A"/>
    <w:rsid w:val="00937560"/>
    <w:rsid w:val="00937745"/>
    <w:rsid w:val="0093776F"/>
    <w:rsid w:val="009379E2"/>
    <w:rsid w:val="00937C48"/>
    <w:rsid w:val="009407C0"/>
    <w:rsid w:val="00940870"/>
    <w:rsid w:val="00941A0E"/>
    <w:rsid w:val="00941D5C"/>
    <w:rsid w:val="00941EFA"/>
    <w:rsid w:val="00941FD0"/>
    <w:rsid w:val="0094242D"/>
    <w:rsid w:val="00942584"/>
    <w:rsid w:val="009429EA"/>
    <w:rsid w:val="00942FCD"/>
    <w:rsid w:val="0094364A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5127"/>
    <w:rsid w:val="00945483"/>
    <w:rsid w:val="009456ED"/>
    <w:rsid w:val="00945863"/>
    <w:rsid w:val="00945C89"/>
    <w:rsid w:val="009465CA"/>
    <w:rsid w:val="009469FD"/>
    <w:rsid w:val="00946FD8"/>
    <w:rsid w:val="009470C0"/>
    <w:rsid w:val="0094720D"/>
    <w:rsid w:val="0094733F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51D"/>
    <w:rsid w:val="0096176A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D2C"/>
    <w:rsid w:val="00974C6F"/>
    <w:rsid w:val="00974D16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9EC"/>
    <w:rsid w:val="00982B3E"/>
    <w:rsid w:val="00983290"/>
    <w:rsid w:val="009835EC"/>
    <w:rsid w:val="0098395C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570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9A4"/>
    <w:rsid w:val="00993A83"/>
    <w:rsid w:val="00993EC1"/>
    <w:rsid w:val="0099406D"/>
    <w:rsid w:val="00994204"/>
    <w:rsid w:val="00994E11"/>
    <w:rsid w:val="00994EAA"/>
    <w:rsid w:val="0099511E"/>
    <w:rsid w:val="00995A7B"/>
    <w:rsid w:val="00995BEE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86C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BD2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F25"/>
    <w:rsid w:val="009B61BD"/>
    <w:rsid w:val="009B65AD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ABA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AA8"/>
    <w:rsid w:val="009C4C55"/>
    <w:rsid w:val="009C4D19"/>
    <w:rsid w:val="009C5D5E"/>
    <w:rsid w:val="009C66EF"/>
    <w:rsid w:val="009C6C46"/>
    <w:rsid w:val="009C6E88"/>
    <w:rsid w:val="009C72B8"/>
    <w:rsid w:val="009C7B09"/>
    <w:rsid w:val="009C7CEF"/>
    <w:rsid w:val="009C7D64"/>
    <w:rsid w:val="009D05A3"/>
    <w:rsid w:val="009D05DA"/>
    <w:rsid w:val="009D0889"/>
    <w:rsid w:val="009D08B6"/>
    <w:rsid w:val="009D0C90"/>
    <w:rsid w:val="009D0F59"/>
    <w:rsid w:val="009D1068"/>
    <w:rsid w:val="009D108F"/>
    <w:rsid w:val="009D16BE"/>
    <w:rsid w:val="009D2133"/>
    <w:rsid w:val="009D2746"/>
    <w:rsid w:val="009D2779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6B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75C"/>
    <w:rsid w:val="009E4425"/>
    <w:rsid w:val="009E45B6"/>
    <w:rsid w:val="009E45C9"/>
    <w:rsid w:val="009E45CA"/>
    <w:rsid w:val="009E47B2"/>
    <w:rsid w:val="009E4B28"/>
    <w:rsid w:val="009E522C"/>
    <w:rsid w:val="009E53AE"/>
    <w:rsid w:val="009E62F8"/>
    <w:rsid w:val="009E6A46"/>
    <w:rsid w:val="009E6B2C"/>
    <w:rsid w:val="009E6E7D"/>
    <w:rsid w:val="009E70E5"/>
    <w:rsid w:val="009E74CF"/>
    <w:rsid w:val="009E753B"/>
    <w:rsid w:val="009E757F"/>
    <w:rsid w:val="009E7E5F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6B"/>
    <w:rsid w:val="00A00CD8"/>
    <w:rsid w:val="00A00DF1"/>
    <w:rsid w:val="00A01194"/>
    <w:rsid w:val="00A01243"/>
    <w:rsid w:val="00A01500"/>
    <w:rsid w:val="00A025CE"/>
    <w:rsid w:val="00A02A13"/>
    <w:rsid w:val="00A02AD1"/>
    <w:rsid w:val="00A02DD3"/>
    <w:rsid w:val="00A0312C"/>
    <w:rsid w:val="00A03ABB"/>
    <w:rsid w:val="00A04195"/>
    <w:rsid w:val="00A042C1"/>
    <w:rsid w:val="00A04415"/>
    <w:rsid w:val="00A044E2"/>
    <w:rsid w:val="00A046BA"/>
    <w:rsid w:val="00A05054"/>
    <w:rsid w:val="00A0551F"/>
    <w:rsid w:val="00A05647"/>
    <w:rsid w:val="00A06418"/>
    <w:rsid w:val="00A07037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95D"/>
    <w:rsid w:val="00A22FBE"/>
    <w:rsid w:val="00A239A4"/>
    <w:rsid w:val="00A239B3"/>
    <w:rsid w:val="00A239B8"/>
    <w:rsid w:val="00A24A33"/>
    <w:rsid w:val="00A25140"/>
    <w:rsid w:val="00A252D5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F1"/>
    <w:rsid w:val="00A33388"/>
    <w:rsid w:val="00A33A21"/>
    <w:rsid w:val="00A34683"/>
    <w:rsid w:val="00A34BBD"/>
    <w:rsid w:val="00A355DD"/>
    <w:rsid w:val="00A35630"/>
    <w:rsid w:val="00A357A8"/>
    <w:rsid w:val="00A36197"/>
    <w:rsid w:val="00A3623A"/>
    <w:rsid w:val="00A36602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F68"/>
    <w:rsid w:val="00A41FA1"/>
    <w:rsid w:val="00A43778"/>
    <w:rsid w:val="00A43B04"/>
    <w:rsid w:val="00A443E1"/>
    <w:rsid w:val="00A45021"/>
    <w:rsid w:val="00A45C0D"/>
    <w:rsid w:val="00A460D8"/>
    <w:rsid w:val="00A46498"/>
    <w:rsid w:val="00A46779"/>
    <w:rsid w:val="00A46866"/>
    <w:rsid w:val="00A4686B"/>
    <w:rsid w:val="00A470A6"/>
    <w:rsid w:val="00A50213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C19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B8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66F"/>
    <w:rsid w:val="00A6472E"/>
    <w:rsid w:val="00A64771"/>
    <w:rsid w:val="00A64C6E"/>
    <w:rsid w:val="00A64DCB"/>
    <w:rsid w:val="00A64E07"/>
    <w:rsid w:val="00A650EC"/>
    <w:rsid w:val="00A651CB"/>
    <w:rsid w:val="00A6555E"/>
    <w:rsid w:val="00A65669"/>
    <w:rsid w:val="00A65E67"/>
    <w:rsid w:val="00A663C1"/>
    <w:rsid w:val="00A668D5"/>
    <w:rsid w:val="00A6697A"/>
    <w:rsid w:val="00A669DA"/>
    <w:rsid w:val="00A66A40"/>
    <w:rsid w:val="00A66A8E"/>
    <w:rsid w:val="00A6729C"/>
    <w:rsid w:val="00A6746B"/>
    <w:rsid w:val="00A679DA"/>
    <w:rsid w:val="00A67DE1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451B"/>
    <w:rsid w:val="00A7468E"/>
    <w:rsid w:val="00A748CD"/>
    <w:rsid w:val="00A74D89"/>
    <w:rsid w:val="00A750B1"/>
    <w:rsid w:val="00A751D9"/>
    <w:rsid w:val="00A75A4E"/>
    <w:rsid w:val="00A764A5"/>
    <w:rsid w:val="00A7698F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901"/>
    <w:rsid w:val="00A84ADE"/>
    <w:rsid w:val="00A84BBD"/>
    <w:rsid w:val="00A84EA6"/>
    <w:rsid w:val="00A84FE1"/>
    <w:rsid w:val="00A85222"/>
    <w:rsid w:val="00A8528F"/>
    <w:rsid w:val="00A854F3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86C"/>
    <w:rsid w:val="00A9767A"/>
    <w:rsid w:val="00A97B1E"/>
    <w:rsid w:val="00AA0132"/>
    <w:rsid w:val="00AA0AFA"/>
    <w:rsid w:val="00AA0C0E"/>
    <w:rsid w:val="00AA1C2F"/>
    <w:rsid w:val="00AA21DA"/>
    <w:rsid w:val="00AA2351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5516"/>
    <w:rsid w:val="00AA55EE"/>
    <w:rsid w:val="00AA5767"/>
    <w:rsid w:val="00AA5A4F"/>
    <w:rsid w:val="00AA60A3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BF9"/>
    <w:rsid w:val="00AB2354"/>
    <w:rsid w:val="00AB2508"/>
    <w:rsid w:val="00AB2C50"/>
    <w:rsid w:val="00AB2FE0"/>
    <w:rsid w:val="00AB31E9"/>
    <w:rsid w:val="00AB32A4"/>
    <w:rsid w:val="00AB345C"/>
    <w:rsid w:val="00AB4059"/>
    <w:rsid w:val="00AB41B0"/>
    <w:rsid w:val="00AB47A4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C9A"/>
    <w:rsid w:val="00AC3E89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770"/>
    <w:rsid w:val="00AC7B97"/>
    <w:rsid w:val="00AC7CBC"/>
    <w:rsid w:val="00AC7D8B"/>
    <w:rsid w:val="00AC7E2E"/>
    <w:rsid w:val="00AD08A9"/>
    <w:rsid w:val="00AD0BFA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9D2"/>
    <w:rsid w:val="00AD2B4B"/>
    <w:rsid w:val="00AD2E88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7588"/>
    <w:rsid w:val="00AD7ABF"/>
    <w:rsid w:val="00AD7CB7"/>
    <w:rsid w:val="00AD7E5C"/>
    <w:rsid w:val="00AE0A16"/>
    <w:rsid w:val="00AE0FF5"/>
    <w:rsid w:val="00AE1AA6"/>
    <w:rsid w:val="00AE2495"/>
    <w:rsid w:val="00AE2FAE"/>
    <w:rsid w:val="00AE3132"/>
    <w:rsid w:val="00AE37E6"/>
    <w:rsid w:val="00AE41D3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7A5"/>
    <w:rsid w:val="00AF0368"/>
    <w:rsid w:val="00AF0769"/>
    <w:rsid w:val="00AF0ACA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425C"/>
    <w:rsid w:val="00AF480E"/>
    <w:rsid w:val="00AF4F48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CFD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4DB"/>
    <w:rsid w:val="00B166FC"/>
    <w:rsid w:val="00B16746"/>
    <w:rsid w:val="00B17401"/>
    <w:rsid w:val="00B1773D"/>
    <w:rsid w:val="00B177D3"/>
    <w:rsid w:val="00B17A25"/>
    <w:rsid w:val="00B2003F"/>
    <w:rsid w:val="00B20115"/>
    <w:rsid w:val="00B20405"/>
    <w:rsid w:val="00B205ED"/>
    <w:rsid w:val="00B20792"/>
    <w:rsid w:val="00B210DE"/>
    <w:rsid w:val="00B21117"/>
    <w:rsid w:val="00B213EB"/>
    <w:rsid w:val="00B2151A"/>
    <w:rsid w:val="00B218C9"/>
    <w:rsid w:val="00B22D93"/>
    <w:rsid w:val="00B22E3B"/>
    <w:rsid w:val="00B233E5"/>
    <w:rsid w:val="00B2366E"/>
    <w:rsid w:val="00B23908"/>
    <w:rsid w:val="00B2394A"/>
    <w:rsid w:val="00B23D17"/>
    <w:rsid w:val="00B23DA1"/>
    <w:rsid w:val="00B2486D"/>
    <w:rsid w:val="00B25263"/>
    <w:rsid w:val="00B25402"/>
    <w:rsid w:val="00B2569E"/>
    <w:rsid w:val="00B25C62"/>
    <w:rsid w:val="00B25E83"/>
    <w:rsid w:val="00B26464"/>
    <w:rsid w:val="00B266C9"/>
    <w:rsid w:val="00B26D73"/>
    <w:rsid w:val="00B27857"/>
    <w:rsid w:val="00B3035F"/>
    <w:rsid w:val="00B30A09"/>
    <w:rsid w:val="00B30B8E"/>
    <w:rsid w:val="00B319AA"/>
    <w:rsid w:val="00B319F6"/>
    <w:rsid w:val="00B31B50"/>
    <w:rsid w:val="00B31D6C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DB8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809"/>
    <w:rsid w:val="00B5398A"/>
    <w:rsid w:val="00B53F97"/>
    <w:rsid w:val="00B54067"/>
    <w:rsid w:val="00B54716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845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1A5"/>
    <w:rsid w:val="00B637C1"/>
    <w:rsid w:val="00B63EF4"/>
    <w:rsid w:val="00B6426D"/>
    <w:rsid w:val="00B645C0"/>
    <w:rsid w:val="00B65737"/>
    <w:rsid w:val="00B66069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3429"/>
    <w:rsid w:val="00B73B0B"/>
    <w:rsid w:val="00B73E3C"/>
    <w:rsid w:val="00B73E7A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475"/>
    <w:rsid w:val="00B81B09"/>
    <w:rsid w:val="00B838A7"/>
    <w:rsid w:val="00B838E2"/>
    <w:rsid w:val="00B84224"/>
    <w:rsid w:val="00B84CE7"/>
    <w:rsid w:val="00B85161"/>
    <w:rsid w:val="00B85BD5"/>
    <w:rsid w:val="00B863C9"/>
    <w:rsid w:val="00B86714"/>
    <w:rsid w:val="00B875F2"/>
    <w:rsid w:val="00B901B5"/>
    <w:rsid w:val="00B9028D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B8F"/>
    <w:rsid w:val="00B9502A"/>
    <w:rsid w:val="00B950A1"/>
    <w:rsid w:val="00B950B1"/>
    <w:rsid w:val="00B954C6"/>
    <w:rsid w:val="00B9571D"/>
    <w:rsid w:val="00B95AAF"/>
    <w:rsid w:val="00B95CA1"/>
    <w:rsid w:val="00B95CD2"/>
    <w:rsid w:val="00B95DF6"/>
    <w:rsid w:val="00B9617B"/>
    <w:rsid w:val="00B9690C"/>
    <w:rsid w:val="00B96B7A"/>
    <w:rsid w:val="00B96FDD"/>
    <w:rsid w:val="00B97147"/>
    <w:rsid w:val="00B9740B"/>
    <w:rsid w:val="00B979A0"/>
    <w:rsid w:val="00B979C2"/>
    <w:rsid w:val="00B97E7A"/>
    <w:rsid w:val="00B97F6F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CB7"/>
    <w:rsid w:val="00BA60EE"/>
    <w:rsid w:val="00BA6187"/>
    <w:rsid w:val="00BA7347"/>
    <w:rsid w:val="00BA75E4"/>
    <w:rsid w:val="00BA79EF"/>
    <w:rsid w:val="00BA7A05"/>
    <w:rsid w:val="00BA7F9E"/>
    <w:rsid w:val="00BB1643"/>
    <w:rsid w:val="00BB1C61"/>
    <w:rsid w:val="00BB220B"/>
    <w:rsid w:val="00BB229D"/>
    <w:rsid w:val="00BB26A0"/>
    <w:rsid w:val="00BB2D40"/>
    <w:rsid w:val="00BB30E7"/>
    <w:rsid w:val="00BB32B0"/>
    <w:rsid w:val="00BB4161"/>
    <w:rsid w:val="00BB495C"/>
    <w:rsid w:val="00BB4F4D"/>
    <w:rsid w:val="00BB5103"/>
    <w:rsid w:val="00BB556E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C08D8"/>
    <w:rsid w:val="00BC0D3C"/>
    <w:rsid w:val="00BC0E74"/>
    <w:rsid w:val="00BC0F37"/>
    <w:rsid w:val="00BC175A"/>
    <w:rsid w:val="00BC1982"/>
    <w:rsid w:val="00BC1CDE"/>
    <w:rsid w:val="00BC1D79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E"/>
    <w:rsid w:val="00BC5A06"/>
    <w:rsid w:val="00BC6031"/>
    <w:rsid w:val="00BC6275"/>
    <w:rsid w:val="00BC6502"/>
    <w:rsid w:val="00BC6918"/>
    <w:rsid w:val="00BC6F05"/>
    <w:rsid w:val="00BC7208"/>
    <w:rsid w:val="00BC7340"/>
    <w:rsid w:val="00BC768C"/>
    <w:rsid w:val="00BC769B"/>
    <w:rsid w:val="00BC772F"/>
    <w:rsid w:val="00BC776A"/>
    <w:rsid w:val="00BD0448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FDC"/>
    <w:rsid w:val="00BD6127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840"/>
    <w:rsid w:val="00BE1AC0"/>
    <w:rsid w:val="00BE2712"/>
    <w:rsid w:val="00BE29BA"/>
    <w:rsid w:val="00BE3888"/>
    <w:rsid w:val="00BE39C0"/>
    <w:rsid w:val="00BE3E48"/>
    <w:rsid w:val="00BE4A29"/>
    <w:rsid w:val="00BE4DD9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1533"/>
    <w:rsid w:val="00BF1B63"/>
    <w:rsid w:val="00BF1EB2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6B6A"/>
    <w:rsid w:val="00BF6D6A"/>
    <w:rsid w:val="00BF7123"/>
    <w:rsid w:val="00BF7384"/>
    <w:rsid w:val="00BF775F"/>
    <w:rsid w:val="00BF7E78"/>
    <w:rsid w:val="00BF7F12"/>
    <w:rsid w:val="00C00AD6"/>
    <w:rsid w:val="00C01211"/>
    <w:rsid w:val="00C01382"/>
    <w:rsid w:val="00C017FB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302A"/>
    <w:rsid w:val="00C1306C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7346"/>
    <w:rsid w:val="00C174DC"/>
    <w:rsid w:val="00C1755A"/>
    <w:rsid w:val="00C17744"/>
    <w:rsid w:val="00C178A4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7CF"/>
    <w:rsid w:val="00C237EA"/>
    <w:rsid w:val="00C23951"/>
    <w:rsid w:val="00C23D40"/>
    <w:rsid w:val="00C241B7"/>
    <w:rsid w:val="00C25751"/>
    <w:rsid w:val="00C25E57"/>
    <w:rsid w:val="00C26CCA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962"/>
    <w:rsid w:val="00C41B46"/>
    <w:rsid w:val="00C41FE4"/>
    <w:rsid w:val="00C4243E"/>
    <w:rsid w:val="00C43349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C1D"/>
    <w:rsid w:val="00C63EBA"/>
    <w:rsid w:val="00C643BD"/>
    <w:rsid w:val="00C648DB"/>
    <w:rsid w:val="00C650E2"/>
    <w:rsid w:val="00C65445"/>
    <w:rsid w:val="00C65F4A"/>
    <w:rsid w:val="00C66389"/>
    <w:rsid w:val="00C66609"/>
    <w:rsid w:val="00C66D9E"/>
    <w:rsid w:val="00C6747F"/>
    <w:rsid w:val="00C67751"/>
    <w:rsid w:val="00C67DB8"/>
    <w:rsid w:val="00C707B3"/>
    <w:rsid w:val="00C7118F"/>
    <w:rsid w:val="00C711F3"/>
    <w:rsid w:val="00C7127E"/>
    <w:rsid w:val="00C7141D"/>
    <w:rsid w:val="00C717EF"/>
    <w:rsid w:val="00C71F18"/>
    <w:rsid w:val="00C720C2"/>
    <w:rsid w:val="00C722A7"/>
    <w:rsid w:val="00C7231D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7387"/>
    <w:rsid w:val="00C77735"/>
    <w:rsid w:val="00C80002"/>
    <w:rsid w:val="00C810EE"/>
    <w:rsid w:val="00C81ACC"/>
    <w:rsid w:val="00C81B0C"/>
    <w:rsid w:val="00C82053"/>
    <w:rsid w:val="00C82179"/>
    <w:rsid w:val="00C827F7"/>
    <w:rsid w:val="00C82F60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763"/>
    <w:rsid w:val="00C8592E"/>
    <w:rsid w:val="00C85A65"/>
    <w:rsid w:val="00C863C6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F0B"/>
    <w:rsid w:val="00C9103C"/>
    <w:rsid w:val="00C91248"/>
    <w:rsid w:val="00C915BD"/>
    <w:rsid w:val="00C91C7B"/>
    <w:rsid w:val="00C91DCD"/>
    <w:rsid w:val="00C91FA7"/>
    <w:rsid w:val="00C92677"/>
    <w:rsid w:val="00C9327E"/>
    <w:rsid w:val="00C9396D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057E"/>
    <w:rsid w:val="00CA10F7"/>
    <w:rsid w:val="00CA1198"/>
    <w:rsid w:val="00CA13D6"/>
    <w:rsid w:val="00CA155F"/>
    <w:rsid w:val="00CA1604"/>
    <w:rsid w:val="00CA1830"/>
    <w:rsid w:val="00CA1890"/>
    <w:rsid w:val="00CA19C1"/>
    <w:rsid w:val="00CA21C6"/>
    <w:rsid w:val="00CA22F2"/>
    <w:rsid w:val="00CA2817"/>
    <w:rsid w:val="00CA3030"/>
    <w:rsid w:val="00CA358C"/>
    <w:rsid w:val="00CA3696"/>
    <w:rsid w:val="00CA36AE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592"/>
    <w:rsid w:val="00CB4B98"/>
    <w:rsid w:val="00CB4EC2"/>
    <w:rsid w:val="00CB4FA4"/>
    <w:rsid w:val="00CB642C"/>
    <w:rsid w:val="00CB6DA6"/>
    <w:rsid w:val="00CB7B3F"/>
    <w:rsid w:val="00CB7C53"/>
    <w:rsid w:val="00CB7CFB"/>
    <w:rsid w:val="00CB7D80"/>
    <w:rsid w:val="00CB7F79"/>
    <w:rsid w:val="00CC0312"/>
    <w:rsid w:val="00CC065E"/>
    <w:rsid w:val="00CC0668"/>
    <w:rsid w:val="00CC077F"/>
    <w:rsid w:val="00CC104A"/>
    <w:rsid w:val="00CC16C0"/>
    <w:rsid w:val="00CC1ACE"/>
    <w:rsid w:val="00CC1BD2"/>
    <w:rsid w:val="00CC1CB4"/>
    <w:rsid w:val="00CC2053"/>
    <w:rsid w:val="00CC30A0"/>
    <w:rsid w:val="00CC38F3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EBC"/>
    <w:rsid w:val="00CD0124"/>
    <w:rsid w:val="00CD1881"/>
    <w:rsid w:val="00CD25D4"/>
    <w:rsid w:val="00CD283E"/>
    <w:rsid w:val="00CD2BD9"/>
    <w:rsid w:val="00CD2FD2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9C7"/>
    <w:rsid w:val="00CE07AE"/>
    <w:rsid w:val="00CE09AE"/>
    <w:rsid w:val="00CE0BE2"/>
    <w:rsid w:val="00CE0DBE"/>
    <w:rsid w:val="00CE0E6A"/>
    <w:rsid w:val="00CE2529"/>
    <w:rsid w:val="00CE27D8"/>
    <w:rsid w:val="00CE2B71"/>
    <w:rsid w:val="00CE3CED"/>
    <w:rsid w:val="00CE4236"/>
    <w:rsid w:val="00CE48A4"/>
    <w:rsid w:val="00CE48C4"/>
    <w:rsid w:val="00CE4C87"/>
    <w:rsid w:val="00CE586D"/>
    <w:rsid w:val="00CE5973"/>
    <w:rsid w:val="00CE5CD2"/>
    <w:rsid w:val="00CE5D9A"/>
    <w:rsid w:val="00CE798B"/>
    <w:rsid w:val="00CE7B79"/>
    <w:rsid w:val="00CE7C4B"/>
    <w:rsid w:val="00CE7D55"/>
    <w:rsid w:val="00CF064F"/>
    <w:rsid w:val="00CF0AF5"/>
    <w:rsid w:val="00CF0B07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A19"/>
    <w:rsid w:val="00CF5D0E"/>
    <w:rsid w:val="00CF6029"/>
    <w:rsid w:val="00CF61FE"/>
    <w:rsid w:val="00CF63FB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F7C"/>
    <w:rsid w:val="00D01256"/>
    <w:rsid w:val="00D015CE"/>
    <w:rsid w:val="00D02362"/>
    <w:rsid w:val="00D028C6"/>
    <w:rsid w:val="00D02B1C"/>
    <w:rsid w:val="00D03061"/>
    <w:rsid w:val="00D03891"/>
    <w:rsid w:val="00D039CD"/>
    <w:rsid w:val="00D03DC5"/>
    <w:rsid w:val="00D04106"/>
    <w:rsid w:val="00D04812"/>
    <w:rsid w:val="00D04C77"/>
    <w:rsid w:val="00D04FC0"/>
    <w:rsid w:val="00D0519D"/>
    <w:rsid w:val="00D05619"/>
    <w:rsid w:val="00D05A90"/>
    <w:rsid w:val="00D05D2E"/>
    <w:rsid w:val="00D0677C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188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1E7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5D6F"/>
    <w:rsid w:val="00D2611B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0D6B"/>
    <w:rsid w:val="00D31200"/>
    <w:rsid w:val="00D317A6"/>
    <w:rsid w:val="00D319F6"/>
    <w:rsid w:val="00D32328"/>
    <w:rsid w:val="00D32765"/>
    <w:rsid w:val="00D32FF8"/>
    <w:rsid w:val="00D3315D"/>
    <w:rsid w:val="00D3335A"/>
    <w:rsid w:val="00D34069"/>
    <w:rsid w:val="00D34408"/>
    <w:rsid w:val="00D3486D"/>
    <w:rsid w:val="00D349C2"/>
    <w:rsid w:val="00D34C53"/>
    <w:rsid w:val="00D358AA"/>
    <w:rsid w:val="00D358ED"/>
    <w:rsid w:val="00D360F2"/>
    <w:rsid w:val="00D36AB2"/>
    <w:rsid w:val="00D36F54"/>
    <w:rsid w:val="00D373D4"/>
    <w:rsid w:val="00D37B4F"/>
    <w:rsid w:val="00D37BD0"/>
    <w:rsid w:val="00D403FC"/>
    <w:rsid w:val="00D40887"/>
    <w:rsid w:val="00D409D6"/>
    <w:rsid w:val="00D40A37"/>
    <w:rsid w:val="00D4106F"/>
    <w:rsid w:val="00D41167"/>
    <w:rsid w:val="00D41766"/>
    <w:rsid w:val="00D41B4A"/>
    <w:rsid w:val="00D420A7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D73"/>
    <w:rsid w:val="00D47709"/>
    <w:rsid w:val="00D47979"/>
    <w:rsid w:val="00D47E36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8E6"/>
    <w:rsid w:val="00D52A41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B02"/>
    <w:rsid w:val="00D56D3A"/>
    <w:rsid w:val="00D57505"/>
    <w:rsid w:val="00D576DE"/>
    <w:rsid w:val="00D57810"/>
    <w:rsid w:val="00D57F45"/>
    <w:rsid w:val="00D60019"/>
    <w:rsid w:val="00D6012F"/>
    <w:rsid w:val="00D6053F"/>
    <w:rsid w:val="00D60884"/>
    <w:rsid w:val="00D60980"/>
    <w:rsid w:val="00D60BEF"/>
    <w:rsid w:val="00D60F8D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C2D"/>
    <w:rsid w:val="00D65433"/>
    <w:rsid w:val="00D65AB0"/>
    <w:rsid w:val="00D66434"/>
    <w:rsid w:val="00D665FA"/>
    <w:rsid w:val="00D667B7"/>
    <w:rsid w:val="00D667EE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1FD1"/>
    <w:rsid w:val="00D72B5F"/>
    <w:rsid w:val="00D73A5A"/>
    <w:rsid w:val="00D73B64"/>
    <w:rsid w:val="00D73EBE"/>
    <w:rsid w:val="00D74798"/>
    <w:rsid w:val="00D74A5D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CA2"/>
    <w:rsid w:val="00D76CF8"/>
    <w:rsid w:val="00D7722F"/>
    <w:rsid w:val="00D77291"/>
    <w:rsid w:val="00D77CA1"/>
    <w:rsid w:val="00D77F69"/>
    <w:rsid w:val="00D8009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730"/>
    <w:rsid w:val="00D91778"/>
    <w:rsid w:val="00D918F5"/>
    <w:rsid w:val="00D91E43"/>
    <w:rsid w:val="00D922BC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51B"/>
    <w:rsid w:val="00DA2621"/>
    <w:rsid w:val="00DA2638"/>
    <w:rsid w:val="00DA2736"/>
    <w:rsid w:val="00DA2C9A"/>
    <w:rsid w:val="00DA3206"/>
    <w:rsid w:val="00DA39DF"/>
    <w:rsid w:val="00DA45AE"/>
    <w:rsid w:val="00DA498F"/>
    <w:rsid w:val="00DA4A73"/>
    <w:rsid w:val="00DA4B3A"/>
    <w:rsid w:val="00DA4C1D"/>
    <w:rsid w:val="00DA4E2D"/>
    <w:rsid w:val="00DA4FBD"/>
    <w:rsid w:val="00DA4FD0"/>
    <w:rsid w:val="00DA4FEF"/>
    <w:rsid w:val="00DA5F14"/>
    <w:rsid w:val="00DA6279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CA3"/>
    <w:rsid w:val="00DA7E63"/>
    <w:rsid w:val="00DA7ECF"/>
    <w:rsid w:val="00DA7FF0"/>
    <w:rsid w:val="00DB017E"/>
    <w:rsid w:val="00DB0648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489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EA6"/>
    <w:rsid w:val="00DB5F0E"/>
    <w:rsid w:val="00DB6E2C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6E67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4DB"/>
    <w:rsid w:val="00DD4562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CD7"/>
    <w:rsid w:val="00DE4008"/>
    <w:rsid w:val="00DE4B27"/>
    <w:rsid w:val="00DE4F25"/>
    <w:rsid w:val="00DE5222"/>
    <w:rsid w:val="00DE5345"/>
    <w:rsid w:val="00DE5493"/>
    <w:rsid w:val="00DE5792"/>
    <w:rsid w:val="00DE642D"/>
    <w:rsid w:val="00DE6454"/>
    <w:rsid w:val="00DE6EFF"/>
    <w:rsid w:val="00DE7B37"/>
    <w:rsid w:val="00DE7FE2"/>
    <w:rsid w:val="00DF0457"/>
    <w:rsid w:val="00DF133F"/>
    <w:rsid w:val="00DF1988"/>
    <w:rsid w:val="00DF1C2F"/>
    <w:rsid w:val="00DF1F60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632B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AF9"/>
    <w:rsid w:val="00E04DFC"/>
    <w:rsid w:val="00E05B01"/>
    <w:rsid w:val="00E06188"/>
    <w:rsid w:val="00E06DE1"/>
    <w:rsid w:val="00E06F00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813"/>
    <w:rsid w:val="00E15A17"/>
    <w:rsid w:val="00E15DB7"/>
    <w:rsid w:val="00E16ACF"/>
    <w:rsid w:val="00E16B29"/>
    <w:rsid w:val="00E16B6A"/>
    <w:rsid w:val="00E16D30"/>
    <w:rsid w:val="00E16F84"/>
    <w:rsid w:val="00E177D8"/>
    <w:rsid w:val="00E20064"/>
    <w:rsid w:val="00E208F0"/>
    <w:rsid w:val="00E21087"/>
    <w:rsid w:val="00E214B0"/>
    <w:rsid w:val="00E21507"/>
    <w:rsid w:val="00E21829"/>
    <w:rsid w:val="00E21C6F"/>
    <w:rsid w:val="00E22769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B4"/>
    <w:rsid w:val="00E252C0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F"/>
    <w:rsid w:val="00E37A92"/>
    <w:rsid w:val="00E4036E"/>
    <w:rsid w:val="00E40432"/>
    <w:rsid w:val="00E404B1"/>
    <w:rsid w:val="00E40ABB"/>
    <w:rsid w:val="00E41518"/>
    <w:rsid w:val="00E41DA0"/>
    <w:rsid w:val="00E42205"/>
    <w:rsid w:val="00E423CF"/>
    <w:rsid w:val="00E424CE"/>
    <w:rsid w:val="00E424F9"/>
    <w:rsid w:val="00E42811"/>
    <w:rsid w:val="00E42B4F"/>
    <w:rsid w:val="00E43359"/>
    <w:rsid w:val="00E43398"/>
    <w:rsid w:val="00E43453"/>
    <w:rsid w:val="00E434A5"/>
    <w:rsid w:val="00E43510"/>
    <w:rsid w:val="00E43756"/>
    <w:rsid w:val="00E43841"/>
    <w:rsid w:val="00E43F64"/>
    <w:rsid w:val="00E4435B"/>
    <w:rsid w:val="00E450B6"/>
    <w:rsid w:val="00E45451"/>
    <w:rsid w:val="00E45B30"/>
    <w:rsid w:val="00E45F5E"/>
    <w:rsid w:val="00E45FBE"/>
    <w:rsid w:val="00E46453"/>
    <w:rsid w:val="00E465E5"/>
    <w:rsid w:val="00E4662E"/>
    <w:rsid w:val="00E46730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4C1"/>
    <w:rsid w:val="00E54791"/>
    <w:rsid w:val="00E54D3B"/>
    <w:rsid w:val="00E553FD"/>
    <w:rsid w:val="00E568A5"/>
    <w:rsid w:val="00E569D6"/>
    <w:rsid w:val="00E56DE6"/>
    <w:rsid w:val="00E573DB"/>
    <w:rsid w:val="00E57F52"/>
    <w:rsid w:val="00E601EC"/>
    <w:rsid w:val="00E605E3"/>
    <w:rsid w:val="00E6098D"/>
    <w:rsid w:val="00E60AB2"/>
    <w:rsid w:val="00E60FC2"/>
    <w:rsid w:val="00E616CB"/>
    <w:rsid w:val="00E61913"/>
    <w:rsid w:val="00E6204D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C1F"/>
    <w:rsid w:val="00E65DCD"/>
    <w:rsid w:val="00E663CA"/>
    <w:rsid w:val="00E664D3"/>
    <w:rsid w:val="00E666DF"/>
    <w:rsid w:val="00E66F60"/>
    <w:rsid w:val="00E67424"/>
    <w:rsid w:val="00E67B2B"/>
    <w:rsid w:val="00E70575"/>
    <w:rsid w:val="00E70978"/>
    <w:rsid w:val="00E70A69"/>
    <w:rsid w:val="00E70BEF"/>
    <w:rsid w:val="00E71859"/>
    <w:rsid w:val="00E71ADC"/>
    <w:rsid w:val="00E71B82"/>
    <w:rsid w:val="00E72264"/>
    <w:rsid w:val="00E7227F"/>
    <w:rsid w:val="00E72EFE"/>
    <w:rsid w:val="00E73010"/>
    <w:rsid w:val="00E73222"/>
    <w:rsid w:val="00E73579"/>
    <w:rsid w:val="00E74B15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0E7F"/>
    <w:rsid w:val="00E81E1A"/>
    <w:rsid w:val="00E81ECD"/>
    <w:rsid w:val="00E82349"/>
    <w:rsid w:val="00E831E4"/>
    <w:rsid w:val="00E8340A"/>
    <w:rsid w:val="00E83A85"/>
    <w:rsid w:val="00E83CA2"/>
    <w:rsid w:val="00E84594"/>
    <w:rsid w:val="00E8470F"/>
    <w:rsid w:val="00E849BA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A5E"/>
    <w:rsid w:val="00E9326A"/>
    <w:rsid w:val="00E93366"/>
    <w:rsid w:val="00E93A97"/>
    <w:rsid w:val="00E93AE4"/>
    <w:rsid w:val="00E93BA2"/>
    <w:rsid w:val="00E940B3"/>
    <w:rsid w:val="00E94319"/>
    <w:rsid w:val="00E943AB"/>
    <w:rsid w:val="00E94C6B"/>
    <w:rsid w:val="00E94C9F"/>
    <w:rsid w:val="00E963F5"/>
    <w:rsid w:val="00E96699"/>
    <w:rsid w:val="00E966DF"/>
    <w:rsid w:val="00E96930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3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7EA"/>
    <w:rsid w:val="00EB6F5A"/>
    <w:rsid w:val="00EB712A"/>
    <w:rsid w:val="00EB784F"/>
    <w:rsid w:val="00EB78E5"/>
    <w:rsid w:val="00EB7EF7"/>
    <w:rsid w:val="00EC0781"/>
    <w:rsid w:val="00EC0A91"/>
    <w:rsid w:val="00EC0E65"/>
    <w:rsid w:val="00EC138B"/>
    <w:rsid w:val="00EC1CCC"/>
    <w:rsid w:val="00EC1DBA"/>
    <w:rsid w:val="00EC20EE"/>
    <w:rsid w:val="00EC2F7C"/>
    <w:rsid w:val="00EC32ED"/>
    <w:rsid w:val="00EC3844"/>
    <w:rsid w:val="00EC387C"/>
    <w:rsid w:val="00EC3DF3"/>
    <w:rsid w:val="00EC4117"/>
    <w:rsid w:val="00EC442A"/>
    <w:rsid w:val="00EC46A6"/>
    <w:rsid w:val="00EC4971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235"/>
    <w:rsid w:val="00ED0249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1AD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881"/>
    <w:rsid w:val="00EE0B05"/>
    <w:rsid w:val="00EE0D68"/>
    <w:rsid w:val="00EE10A2"/>
    <w:rsid w:val="00EE1202"/>
    <w:rsid w:val="00EE1593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E7E3B"/>
    <w:rsid w:val="00EF0BFB"/>
    <w:rsid w:val="00EF1427"/>
    <w:rsid w:val="00EF1516"/>
    <w:rsid w:val="00EF177B"/>
    <w:rsid w:val="00EF1C83"/>
    <w:rsid w:val="00EF20B2"/>
    <w:rsid w:val="00EF21B4"/>
    <w:rsid w:val="00EF252F"/>
    <w:rsid w:val="00EF261F"/>
    <w:rsid w:val="00EF2E6A"/>
    <w:rsid w:val="00EF3439"/>
    <w:rsid w:val="00EF3779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07E89"/>
    <w:rsid w:val="00F10500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5154"/>
    <w:rsid w:val="00F151E8"/>
    <w:rsid w:val="00F15631"/>
    <w:rsid w:val="00F15F28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A80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C4C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9D"/>
    <w:rsid w:val="00F305E8"/>
    <w:rsid w:val="00F30649"/>
    <w:rsid w:val="00F30930"/>
    <w:rsid w:val="00F31272"/>
    <w:rsid w:val="00F31890"/>
    <w:rsid w:val="00F321D1"/>
    <w:rsid w:val="00F328F8"/>
    <w:rsid w:val="00F32DBD"/>
    <w:rsid w:val="00F3393D"/>
    <w:rsid w:val="00F33A4B"/>
    <w:rsid w:val="00F34122"/>
    <w:rsid w:val="00F34266"/>
    <w:rsid w:val="00F34C1E"/>
    <w:rsid w:val="00F34E4B"/>
    <w:rsid w:val="00F35627"/>
    <w:rsid w:val="00F356C1"/>
    <w:rsid w:val="00F367DE"/>
    <w:rsid w:val="00F36C76"/>
    <w:rsid w:val="00F37209"/>
    <w:rsid w:val="00F372A1"/>
    <w:rsid w:val="00F372E3"/>
    <w:rsid w:val="00F400DD"/>
    <w:rsid w:val="00F407FD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C42"/>
    <w:rsid w:val="00F6102F"/>
    <w:rsid w:val="00F61075"/>
    <w:rsid w:val="00F617EB"/>
    <w:rsid w:val="00F6180C"/>
    <w:rsid w:val="00F61AD0"/>
    <w:rsid w:val="00F61CB1"/>
    <w:rsid w:val="00F62088"/>
    <w:rsid w:val="00F6210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7"/>
    <w:rsid w:val="00F67FDF"/>
    <w:rsid w:val="00F70568"/>
    <w:rsid w:val="00F70AAD"/>
    <w:rsid w:val="00F70B00"/>
    <w:rsid w:val="00F70F87"/>
    <w:rsid w:val="00F7145D"/>
    <w:rsid w:val="00F71778"/>
    <w:rsid w:val="00F719BC"/>
    <w:rsid w:val="00F7207D"/>
    <w:rsid w:val="00F7287D"/>
    <w:rsid w:val="00F72924"/>
    <w:rsid w:val="00F73062"/>
    <w:rsid w:val="00F730D7"/>
    <w:rsid w:val="00F73186"/>
    <w:rsid w:val="00F73C61"/>
    <w:rsid w:val="00F74BB4"/>
    <w:rsid w:val="00F74C5A"/>
    <w:rsid w:val="00F74C90"/>
    <w:rsid w:val="00F7564A"/>
    <w:rsid w:val="00F758B4"/>
    <w:rsid w:val="00F758FF"/>
    <w:rsid w:val="00F75C8D"/>
    <w:rsid w:val="00F75CD7"/>
    <w:rsid w:val="00F75DF7"/>
    <w:rsid w:val="00F76B71"/>
    <w:rsid w:val="00F770F8"/>
    <w:rsid w:val="00F805CE"/>
    <w:rsid w:val="00F8136D"/>
    <w:rsid w:val="00F813F9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205"/>
    <w:rsid w:val="00FA43D6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8BE"/>
    <w:rsid w:val="00FA7DE5"/>
    <w:rsid w:val="00FB05A9"/>
    <w:rsid w:val="00FB069F"/>
    <w:rsid w:val="00FB0C7F"/>
    <w:rsid w:val="00FB0F9D"/>
    <w:rsid w:val="00FB0FB6"/>
    <w:rsid w:val="00FB1C75"/>
    <w:rsid w:val="00FB30F4"/>
    <w:rsid w:val="00FB3991"/>
    <w:rsid w:val="00FB3D02"/>
    <w:rsid w:val="00FB42B2"/>
    <w:rsid w:val="00FB43D1"/>
    <w:rsid w:val="00FB4597"/>
    <w:rsid w:val="00FB4A51"/>
    <w:rsid w:val="00FB4CC7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7B0"/>
    <w:rsid w:val="00FD3003"/>
    <w:rsid w:val="00FD364B"/>
    <w:rsid w:val="00FD3831"/>
    <w:rsid w:val="00FD387D"/>
    <w:rsid w:val="00FD3CFC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6027"/>
    <w:rsid w:val="00FD608B"/>
    <w:rsid w:val="00FD67B1"/>
    <w:rsid w:val="00FD6C68"/>
    <w:rsid w:val="00FD7C83"/>
    <w:rsid w:val="00FD7EEF"/>
    <w:rsid w:val="00FE000D"/>
    <w:rsid w:val="00FE01AB"/>
    <w:rsid w:val="00FE031F"/>
    <w:rsid w:val="00FE0425"/>
    <w:rsid w:val="00FE0574"/>
    <w:rsid w:val="00FE0682"/>
    <w:rsid w:val="00FE06B7"/>
    <w:rsid w:val="00FE0AEE"/>
    <w:rsid w:val="00FE1189"/>
    <w:rsid w:val="00FE1817"/>
    <w:rsid w:val="00FE1E65"/>
    <w:rsid w:val="00FE2139"/>
    <w:rsid w:val="00FE21FA"/>
    <w:rsid w:val="00FE2235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D81"/>
    <w:rsid w:val="00FE6DFA"/>
    <w:rsid w:val="00FE7338"/>
    <w:rsid w:val="00FE7352"/>
    <w:rsid w:val="00FE7610"/>
    <w:rsid w:val="00FF03FB"/>
    <w:rsid w:val="00FF0484"/>
    <w:rsid w:val="00FF059F"/>
    <w:rsid w:val="00FF085D"/>
    <w:rsid w:val="00FF0B23"/>
    <w:rsid w:val="00FF215D"/>
    <w:rsid w:val="00FF28F8"/>
    <w:rsid w:val="00FF2DB6"/>
    <w:rsid w:val="00FF3044"/>
    <w:rsid w:val="00FF323D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7723"/>
    <w:rsid w:val="00FF7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527D9-923C-4C36-B731-2DCBC1143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</Pages>
  <Words>11537</Words>
  <Characters>65761</Characters>
  <Application>Microsoft Office Word</Application>
  <DocSecurity>0</DocSecurity>
  <Lines>548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77144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Karuna.pe</cp:lastModifiedBy>
  <cp:revision>3</cp:revision>
  <cp:lastPrinted>2017-02-10T16:52:00Z</cp:lastPrinted>
  <dcterms:created xsi:type="dcterms:W3CDTF">2017-04-03T02:58:00Z</dcterms:created>
  <dcterms:modified xsi:type="dcterms:W3CDTF">2017-04-03T02:58:00Z</dcterms:modified>
</cp:coreProperties>
</file>