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bookmarkStart w:id="0" w:name="_GoBack"/>
      <w:bookmarkEnd w:id="0"/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:rsidR="000D77DB" w:rsidRDefault="000D77DB" w:rsidP="006E479E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:rsidR="00E628E1" w:rsidRDefault="003776E4" w:rsidP="00E628E1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บุคคลหรือ</w:t>
      </w:r>
      <w:r w:rsidRPr="00F5092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:rsidR="00B24D79" w:rsidRPr="009551EE" w:rsidRDefault="00B24D79" w:rsidP="00CF5967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 w:rsidRPr="009551EE">
        <w:rPr>
          <w:rFonts w:ascii="Angsana New" w:hAnsi="Angsana New" w:hint="cs"/>
          <w:sz w:val="30"/>
          <w:szCs w:val="30"/>
          <w:cs/>
        </w:rPr>
        <w:t>เงินลงทุน</w:t>
      </w:r>
      <w:r w:rsidR="00CF5967" w:rsidRPr="00CF5967">
        <w:rPr>
          <w:rFonts w:ascii="Angsana New" w:hAnsi="Angsana New"/>
          <w:sz w:val="30"/>
          <w:szCs w:val="30"/>
          <w:cs/>
        </w:rPr>
        <w:t>อื่น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5A0745" w:rsidRDefault="006C43DD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0796C">
        <w:rPr>
          <w:rFonts w:ascii="Angsana New" w:hAnsi="Angsana New" w:hint="cs"/>
          <w:sz w:val="30"/>
          <w:szCs w:val="30"/>
          <w:cs/>
        </w:rPr>
        <w:t>เงินกู้ยืมระยะยาวจากสถาบันการเงิน</w:t>
      </w:r>
    </w:p>
    <w:p w:rsidR="00C81FBA" w:rsidRPr="0090796C" w:rsidRDefault="00C81FBA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:rsidR="005A0745" w:rsidRPr="005A0745" w:rsidRDefault="005A0745" w:rsidP="005A0745">
      <w:pPr>
        <w:numPr>
          <w:ilvl w:val="0"/>
          <w:numId w:val="4"/>
        </w:numPr>
        <w:rPr>
          <w:rFonts w:ascii="Angsana New" w:hAnsi="Angsana New"/>
          <w:sz w:val="30"/>
          <w:szCs w:val="30"/>
        </w:rPr>
      </w:pPr>
      <w:r w:rsidRPr="005A0745">
        <w:rPr>
          <w:rFonts w:ascii="Angsana New" w:hAnsi="Angsana New"/>
          <w:sz w:val="30"/>
          <w:szCs w:val="30"/>
          <w:cs/>
        </w:rPr>
        <w:t>ส่วนงาน</w:t>
      </w:r>
      <w:r w:rsidR="009414C3">
        <w:rPr>
          <w:rFonts w:ascii="Angsana New" w:hAnsi="Angsana New" w:hint="cs"/>
          <w:sz w:val="30"/>
          <w:szCs w:val="30"/>
          <w:cs/>
        </w:rPr>
        <w:t>ดำเนินงาน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กำไรต่อหุ้น</w:t>
      </w:r>
      <w:r w:rsidR="002C486E">
        <w:rPr>
          <w:rFonts w:ascii="Angsana New" w:hAnsi="Angsana New" w:hint="cs"/>
          <w:sz w:val="30"/>
          <w:szCs w:val="30"/>
          <w:cs/>
        </w:rPr>
        <w:t>ขั้นพื้นฐาน</w:t>
      </w:r>
    </w:p>
    <w:p w:rsidR="00C81FBA" w:rsidRDefault="00C81FBA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</w:t>
      </w:r>
      <w:r w:rsidR="00155018">
        <w:rPr>
          <w:rFonts w:ascii="Angsana New" w:hAnsi="Angsana New" w:hint="cs"/>
          <w:sz w:val="30"/>
          <w:szCs w:val="30"/>
          <w:cs/>
        </w:rPr>
        <w:t>ูกพันกับ</w:t>
      </w:r>
      <w:r>
        <w:rPr>
          <w:rFonts w:ascii="Angsana New" w:hAnsi="Angsana New" w:hint="cs"/>
          <w:sz w:val="30"/>
          <w:szCs w:val="30"/>
          <w:cs/>
        </w:rPr>
        <w:t>กิจการที่ไม่เกี่ยวข้องกัน</w:t>
      </w:r>
    </w:p>
    <w:p w:rsidR="00155018" w:rsidRPr="005A0745" w:rsidRDefault="00155018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A0745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:rsidR="007B2482" w:rsidRPr="00602254" w:rsidRDefault="000D77DB" w:rsidP="00435278">
      <w:pPr>
        <w:pStyle w:val="Bo-C1Content"/>
      </w:pPr>
      <w:r>
        <w:rPr>
          <w:cs/>
        </w:rPr>
        <w:br w:type="page"/>
      </w:r>
      <w:r w:rsidR="00203EEF" w:rsidRPr="00602254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>
        <w:rPr>
          <w:rFonts w:hint="cs"/>
          <w:cs/>
        </w:rPr>
        <w:t>ระหว่างกาล</w:t>
      </w:r>
      <w:r w:rsidR="00203EEF" w:rsidRPr="00602254">
        <w:rPr>
          <w:cs/>
        </w:rPr>
        <w:t>นี้</w:t>
      </w:r>
    </w:p>
    <w:p w:rsidR="00B7732B" w:rsidRPr="00D1506D" w:rsidRDefault="00B7732B" w:rsidP="00435278">
      <w:pPr>
        <w:pStyle w:val="Caption"/>
        <w:numPr>
          <w:ilvl w:val="0"/>
          <w:numId w:val="0"/>
        </w:numPr>
        <w:ind w:left="900"/>
        <w:rPr>
          <w:sz w:val="20"/>
          <w:szCs w:val="20"/>
        </w:rPr>
      </w:pPr>
    </w:p>
    <w:p w:rsidR="007B2482" w:rsidRPr="00624F76" w:rsidRDefault="00203EEF" w:rsidP="00435278">
      <w:pPr>
        <w:pStyle w:val="Bo-C1Content"/>
        <w:rPr>
          <w:cs/>
          <w:lang w:val="en-US"/>
        </w:rPr>
      </w:pPr>
      <w:r w:rsidRPr="00203EEF">
        <w:rPr>
          <w:cs/>
        </w:rPr>
        <w:t>งบการเงินนี</w:t>
      </w:r>
      <w:r w:rsidR="00800E16">
        <w:rPr>
          <w:cs/>
        </w:rPr>
        <w:t>้ได้รับอนุมัติให้ออกงบ</w:t>
      </w:r>
      <w:r w:rsidR="00800E16" w:rsidRPr="00DE642D">
        <w:rPr>
          <w:cs/>
        </w:rPr>
        <w:t>การเงิน</w:t>
      </w:r>
      <w:r w:rsidRPr="00DE642D">
        <w:rPr>
          <w:cs/>
        </w:rPr>
        <w:t>จาก</w:t>
      </w:r>
      <w:r w:rsidR="00732BAC" w:rsidRPr="00203EEF">
        <w:rPr>
          <w:cs/>
        </w:rPr>
        <w:t>คณะกรรมการตรวจสอบตามการมอบหมายจากคณะกรรมการบริษัท</w:t>
      </w:r>
      <w:r w:rsidRPr="00DE642D">
        <w:rPr>
          <w:cs/>
        </w:rPr>
        <w:t xml:space="preserve"> เมื่อวันที่</w:t>
      </w:r>
      <w:r w:rsidRPr="00203EEF">
        <w:rPr>
          <w:cs/>
        </w:rPr>
        <w:t xml:space="preserve"> </w:t>
      </w:r>
      <w:r w:rsidR="00C27575">
        <w:t xml:space="preserve">8 </w:t>
      </w:r>
      <w:r w:rsidR="00C27575">
        <w:rPr>
          <w:rFonts w:hint="cs"/>
          <w:cs/>
        </w:rPr>
        <w:t xml:space="preserve">พฤษภาคม </w:t>
      </w:r>
      <w:r w:rsidR="00A23D6B">
        <w:rPr>
          <w:rFonts w:hint="cs"/>
          <w:cs/>
        </w:rPr>
        <w:t>2560</w:t>
      </w:r>
    </w:p>
    <w:p w:rsidR="00B7732B" w:rsidRPr="00D1506D" w:rsidRDefault="00B7732B" w:rsidP="00435278">
      <w:pPr>
        <w:pStyle w:val="Caption"/>
        <w:numPr>
          <w:ilvl w:val="0"/>
          <w:numId w:val="0"/>
        </w:numPr>
        <w:ind w:left="900"/>
        <w:rPr>
          <w:sz w:val="20"/>
          <w:szCs w:val="20"/>
          <w:lang w:val="en-GB"/>
        </w:rPr>
      </w:pPr>
    </w:p>
    <w:p w:rsidR="007B2482" w:rsidRPr="00E76832" w:rsidRDefault="007B2482" w:rsidP="00435278">
      <w:pPr>
        <w:pStyle w:val="Caption"/>
        <w:ind w:left="567" w:hanging="567"/>
      </w:pPr>
      <w:r w:rsidRPr="00E76832">
        <w:rPr>
          <w:cs/>
        </w:rPr>
        <w:t>ข้อมูลทั่วไป</w:t>
      </w:r>
    </w:p>
    <w:p w:rsidR="00B7732B" w:rsidRPr="00D1506D" w:rsidRDefault="00B7732B" w:rsidP="00435278">
      <w:pPr>
        <w:pStyle w:val="Caption"/>
        <w:numPr>
          <w:ilvl w:val="0"/>
          <w:numId w:val="0"/>
        </w:numPr>
        <w:ind w:left="900"/>
        <w:rPr>
          <w:sz w:val="20"/>
          <w:szCs w:val="20"/>
        </w:rPr>
      </w:pPr>
    </w:p>
    <w:p w:rsidR="007B2482" w:rsidRPr="00E76832" w:rsidRDefault="005E02F6" w:rsidP="00435278">
      <w:pPr>
        <w:pStyle w:val="Bo-C1Content"/>
      </w:pPr>
      <w:r w:rsidRPr="00E76832">
        <w:rPr>
          <w:cs/>
        </w:rPr>
        <w:t>บริษัท ทีพีไอ โพ</w:t>
      </w:r>
      <w:proofErr w:type="spellStart"/>
      <w:r w:rsidRPr="00E76832">
        <w:rPr>
          <w:cs/>
        </w:rPr>
        <w:t>ลีน</w:t>
      </w:r>
      <w:proofErr w:type="spellEnd"/>
      <w:r w:rsidR="00ED6983" w:rsidRPr="00E76832">
        <w:t xml:space="preserve"> </w:t>
      </w:r>
      <w:r w:rsidRPr="00E76832">
        <w:rPr>
          <w:cs/>
        </w:rPr>
        <w:t>เพาเวอร์ จำกัด</w:t>
      </w:r>
      <w:r w:rsidR="0064175A">
        <w:rPr>
          <w:rFonts w:hint="cs"/>
          <w:cs/>
        </w:rPr>
        <w:t xml:space="preserve"> (มหาชน)</w:t>
      </w:r>
      <w:r w:rsidR="007B2482" w:rsidRPr="00E76832">
        <w:t xml:space="preserve"> “</w:t>
      </w:r>
      <w:r w:rsidR="007B2482" w:rsidRPr="00E76832">
        <w:rPr>
          <w:rFonts w:hint="cs"/>
          <w:cs/>
        </w:rPr>
        <w:t>บริษัท</w:t>
      </w:r>
      <w:r w:rsidR="007B2482" w:rsidRPr="00E76832">
        <w:rPr>
          <w:lang w:val="en-US"/>
        </w:rPr>
        <w:t xml:space="preserve">” </w:t>
      </w:r>
      <w:r w:rsidR="007B2482" w:rsidRPr="00E76832">
        <w:rPr>
          <w:cs/>
        </w:rPr>
        <w:t>เป็นนิติบุคคล</w:t>
      </w:r>
      <w:r w:rsidR="007B2482" w:rsidRPr="00E76832">
        <w:rPr>
          <w:rFonts w:hint="cs"/>
          <w:cs/>
          <w:lang w:val="en-US"/>
        </w:rPr>
        <w:t>ที่จัดตั้งขึ้นใน</w:t>
      </w:r>
      <w:r w:rsidR="007B2482" w:rsidRPr="00E76832">
        <w:rPr>
          <w:cs/>
        </w:rPr>
        <w:t>ประเทศไทย</w:t>
      </w:r>
      <w:r w:rsidR="006C03F4" w:rsidRPr="00E76832">
        <w:rPr>
          <w:rFonts w:hint="cs"/>
          <w:cs/>
        </w:rPr>
        <w:t xml:space="preserve"> </w:t>
      </w:r>
      <w:r w:rsidR="00ED6983" w:rsidRPr="00E76832">
        <w:rPr>
          <w:cs/>
        </w:rPr>
        <w:t xml:space="preserve">และมีที่อยู่จดทะเบียนตั้งอยู่เลขที่ </w:t>
      </w:r>
      <w:r w:rsidR="00ED6983" w:rsidRPr="00E76832">
        <w:t>26/56</w:t>
      </w:r>
      <w:r w:rsidR="00ED6983" w:rsidRPr="00E76832">
        <w:rPr>
          <w:cs/>
        </w:rPr>
        <w:t xml:space="preserve"> อาคารทีพีไอ ทาว</w:t>
      </w:r>
      <w:proofErr w:type="spellStart"/>
      <w:r w:rsidR="00ED6983" w:rsidRPr="00E76832">
        <w:rPr>
          <w:cs/>
        </w:rPr>
        <w:t>เวอร์</w:t>
      </w:r>
      <w:proofErr w:type="spellEnd"/>
      <w:r w:rsidR="00ED6983" w:rsidRPr="00E76832">
        <w:rPr>
          <w:cs/>
        </w:rPr>
        <w:t xml:space="preserve"> ถนนจันทน์ตัดใหม่ แขวงทุ่งมหาเมฆ เขตสาทร กรุงเทพฯ</w:t>
      </w:r>
    </w:p>
    <w:p w:rsidR="00B7732B" w:rsidRDefault="00B7732B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:rsidR="0064175A" w:rsidRPr="0064175A" w:rsidRDefault="0064175A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="00C27575" w:rsidRPr="000E352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27575" w:rsidRPr="000E352D">
        <w:rPr>
          <w:rFonts w:ascii="Angsana New" w:hAnsi="Angsana New"/>
          <w:sz w:val="30"/>
          <w:szCs w:val="30"/>
          <w:lang w:val="en-US"/>
        </w:rPr>
        <w:t xml:space="preserve">5 </w:t>
      </w:r>
      <w:r w:rsidR="00C27575" w:rsidRPr="000E352D">
        <w:rPr>
          <w:rFonts w:ascii="Angsana New" w:hAnsi="Angsana New" w:hint="cs"/>
          <w:sz w:val="30"/>
          <w:szCs w:val="30"/>
          <w:cs/>
          <w:lang w:val="en-US"/>
        </w:rPr>
        <w:t>เมษายน</w:t>
      </w:r>
      <w:r w:rsidRPr="000E352D">
        <w:rPr>
          <w:rFonts w:ascii="Angsana New" w:hAnsi="Angsana New" w:hint="cs"/>
          <w:sz w:val="30"/>
          <w:szCs w:val="30"/>
          <w:cs/>
        </w:rPr>
        <w:t xml:space="preserve"> 2560</w:t>
      </w:r>
    </w:p>
    <w:p w:rsidR="0064175A" w:rsidRPr="00D1506D" w:rsidRDefault="0064175A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:rsidR="00FD3831" w:rsidRDefault="00ED6983" w:rsidP="00435278">
      <w:pPr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E76832">
        <w:rPr>
          <w:rFonts w:ascii="Angsana New" w:hAnsi="Angsana New"/>
          <w:sz w:val="30"/>
          <w:szCs w:val="30"/>
          <w:cs/>
        </w:rPr>
        <w:t>บริษัท</w:t>
      </w:r>
      <w:r w:rsidR="002A3C5F">
        <w:rPr>
          <w:rFonts w:ascii="Angsana New" w:hAnsi="Angsana New" w:hint="cs"/>
          <w:sz w:val="30"/>
          <w:szCs w:val="30"/>
          <w:cs/>
        </w:rPr>
        <w:t>ใหญ่ในระหว่างงวดคือ</w:t>
      </w:r>
      <w:r w:rsidRPr="00E76832">
        <w:rPr>
          <w:rFonts w:ascii="Angsana New" w:hAnsi="Angsana New"/>
          <w:sz w:val="30"/>
          <w:szCs w:val="30"/>
          <w:cs/>
        </w:rPr>
        <w:t>บริษัท ทีพีไอ โพ</w:t>
      </w:r>
      <w:proofErr w:type="spellStart"/>
      <w:r w:rsidRPr="00E76832">
        <w:rPr>
          <w:rFonts w:ascii="Angsana New" w:hAnsi="Angsana New"/>
          <w:sz w:val="30"/>
          <w:szCs w:val="30"/>
          <w:cs/>
        </w:rPr>
        <w:t>ลีน</w:t>
      </w:r>
      <w:proofErr w:type="spellEnd"/>
      <w:r w:rsidRPr="00E76832">
        <w:rPr>
          <w:rFonts w:ascii="Angsana New" w:hAnsi="Angsana New"/>
          <w:sz w:val="30"/>
          <w:szCs w:val="30"/>
          <w:cs/>
        </w:rPr>
        <w:t xml:space="preserve"> จำกัด </w:t>
      </w:r>
      <w:r w:rsidRPr="00E76832">
        <w:rPr>
          <w:rFonts w:ascii="Angsana New" w:hAnsi="Angsana New"/>
          <w:sz w:val="30"/>
          <w:szCs w:val="30"/>
        </w:rPr>
        <w:t>(</w:t>
      </w:r>
      <w:r w:rsidRPr="00E76832">
        <w:rPr>
          <w:rFonts w:ascii="Angsana New" w:hAnsi="Angsana New"/>
          <w:sz w:val="30"/>
          <w:szCs w:val="30"/>
          <w:cs/>
        </w:rPr>
        <w:t>มหาชน</w:t>
      </w:r>
      <w:r w:rsidRPr="00E76832">
        <w:rPr>
          <w:rFonts w:ascii="Angsana New" w:hAnsi="Angsana New"/>
          <w:sz w:val="30"/>
          <w:szCs w:val="30"/>
        </w:rPr>
        <w:t>) “</w:t>
      </w:r>
      <w:r w:rsidRPr="00E76832">
        <w:rPr>
          <w:rFonts w:ascii="Angsana New" w:hAnsi="Angsana New"/>
          <w:sz w:val="30"/>
          <w:szCs w:val="30"/>
          <w:cs/>
        </w:rPr>
        <w:t>บริษัทใหญ่</w:t>
      </w:r>
      <w:r w:rsidRPr="00E76832">
        <w:rPr>
          <w:rFonts w:ascii="Angsana New" w:hAnsi="Angsana New"/>
          <w:sz w:val="30"/>
          <w:szCs w:val="30"/>
        </w:rPr>
        <w:t xml:space="preserve">” </w:t>
      </w:r>
      <w:r w:rsidR="002A3C5F">
        <w:rPr>
          <w:rFonts w:ascii="Angsana New" w:hAnsi="Angsana New" w:hint="cs"/>
          <w:sz w:val="30"/>
          <w:szCs w:val="30"/>
          <w:cs/>
        </w:rPr>
        <w:t>ซึ่งเป็นนิติบุคคลที่จัดตั้งขึ้นในประเทศไทย</w:t>
      </w:r>
    </w:p>
    <w:p w:rsidR="00ED6983" w:rsidRPr="00D1506D" w:rsidRDefault="00ED6983" w:rsidP="00435278">
      <w:pPr>
        <w:spacing w:line="240" w:lineRule="auto"/>
        <w:ind w:left="547" w:right="2"/>
        <w:jc w:val="thaiDistribute"/>
        <w:rPr>
          <w:rFonts w:ascii="Angsana New" w:hAnsi="Angsana New"/>
          <w:sz w:val="20"/>
          <w:szCs w:val="20"/>
        </w:rPr>
      </w:pPr>
    </w:p>
    <w:p w:rsidR="00DE5792" w:rsidRPr="00D1506D" w:rsidRDefault="00ED6983" w:rsidP="003B2D93">
      <w:pPr>
        <w:spacing w:line="240" w:lineRule="auto"/>
        <w:ind w:left="547" w:right="2"/>
        <w:jc w:val="thaiDistribute"/>
        <w:rPr>
          <w:sz w:val="20"/>
          <w:szCs w:val="20"/>
          <w:cs/>
        </w:rPr>
      </w:pPr>
      <w:r w:rsidRPr="00E76832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E76832">
        <w:rPr>
          <w:rFonts w:ascii="Angsana New" w:hAnsi="Angsana New"/>
          <w:sz w:val="30"/>
          <w:szCs w:val="30"/>
        </w:rPr>
        <w:t xml:space="preserve"> </w:t>
      </w:r>
      <w:r w:rsidR="002C486E">
        <w:rPr>
          <w:rFonts w:ascii="Angsana New" w:hAnsi="Angsana New"/>
          <w:sz w:val="30"/>
          <w:szCs w:val="30"/>
          <w:cs/>
        </w:rPr>
        <w:t>การ</w:t>
      </w:r>
      <w:r w:rsidRPr="00E76832">
        <w:rPr>
          <w:rFonts w:ascii="Angsana New" w:hAnsi="Angsana New"/>
          <w:sz w:val="30"/>
          <w:szCs w:val="30"/>
          <w:cs/>
        </w:rPr>
        <w:t>ผลิตและจำหน่ายกระแสไฟฟ้าและเชื้อเพลิงจากขยะ</w:t>
      </w:r>
      <w:r w:rsidRPr="00E76832">
        <w:rPr>
          <w:rFonts w:ascii="Angsana New" w:hAnsi="Angsana New"/>
          <w:sz w:val="30"/>
          <w:szCs w:val="30"/>
        </w:rPr>
        <w:t xml:space="preserve"> </w:t>
      </w:r>
      <w:r w:rsidRPr="00E76832">
        <w:rPr>
          <w:rFonts w:ascii="Angsana New" w:hAnsi="Angsana New" w:hint="cs"/>
          <w:sz w:val="30"/>
          <w:szCs w:val="30"/>
          <w:cs/>
        </w:rPr>
        <w:t>รวมทั้งเศษหรือขยะหรือของเสีย</w:t>
      </w:r>
      <w:r w:rsidRPr="00E76832">
        <w:rPr>
          <w:rFonts w:ascii="Angsana New" w:hAnsi="Angsana New"/>
          <w:sz w:val="30"/>
          <w:szCs w:val="30"/>
          <w:cs/>
        </w:rPr>
        <w:t xml:space="preserve"> และประกอบกิจการสถานีบริการน้ำมันเชื้อเพลิง และก๊าซธรรมชาติ</w:t>
      </w:r>
      <w:r w:rsidRPr="00E76832">
        <w:rPr>
          <w:rFonts w:ascii="Angsana New" w:hAnsi="Angsana New"/>
          <w:sz w:val="30"/>
          <w:szCs w:val="30"/>
        </w:rPr>
        <w:t xml:space="preserve"> </w:t>
      </w:r>
      <w:r w:rsidRPr="00E76832">
        <w:rPr>
          <w:rFonts w:ascii="Angsana New" w:hAnsi="Angsana New"/>
          <w:sz w:val="30"/>
          <w:szCs w:val="30"/>
          <w:cs/>
        </w:rPr>
        <w:t xml:space="preserve">โดยมีสถานีบริการรวม </w:t>
      </w:r>
      <w:r w:rsidR="00055217">
        <w:rPr>
          <w:rFonts w:ascii="Angsana New" w:hAnsi="Angsana New"/>
          <w:sz w:val="30"/>
          <w:szCs w:val="30"/>
        </w:rPr>
        <w:t>12</w:t>
      </w:r>
      <w:r w:rsidRPr="00E76832">
        <w:rPr>
          <w:rFonts w:ascii="Angsana New" w:hAnsi="Angsana New"/>
          <w:sz w:val="30"/>
          <w:szCs w:val="30"/>
        </w:rPr>
        <w:t xml:space="preserve"> </w:t>
      </w:r>
      <w:r w:rsidRPr="00E76832">
        <w:rPr>
          <w:rFonts w:ascii="Angsana New" w:hAnsi="Angsana New"/>
          <w:sz w:val="30"/>
          <w:szCs w:val="30"/>
          <w:cs/>
        </w:rPr>
        <w:t xml:space="preserve">แห่ง </w:t>
      </w:r>
    </w:p>
    <w:p w:rsidR="0085153D" w:rsidRDefault="0085153D" w:rsidP="0085153D">
      <w:pPr>
        <w:pStyle w:val="Bo-Blankline"/>
      </w:pPr>
    </w:p>
    <w:p w:rsidR="007B2482" w:rsidRPr="00E76832" w:rsidRDefault="007B2482" w:rsidP="00435278">
      <w:pPr>
        <w:pStyle w:val="Caption"/>
        <w:ind w:left="426" w:hanging="426"/>
      </w:pPr>
      <w:r w:rsidRPr="00E76832">
        <w:rPr>
          <w:cs/>
        </w:rPr>
        <w:t>เกณฑ์</w:t>
      </w:r>
      <w:r w:rsidRPr="00E76832">
        <w:rPr>
          <w:rFonts w:hint="cs"/>
          <w:cs/>
        </w:rPr>
        <w:t>การจัดทำงบการเงิน</w:t>
      </w:r>
      <w:r w:rsidR="00AA3030">
        <w:rPr>
          <w:rFonts w:hint="cs"/>
          <w:cs/>
        </w:rPr>
        <w:t>ระหว่างกาล</w:t>
      </w:r>
    </w:p>
    <w:p w:rsidR="007B2482" w:rsidRPr="00D1506D" w:rsidRDefault="007B2482" w:rsidP="00435278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 w:right="-43"/>
        <w:jc w:val="both"/>
        <w:rPr>
          <w:rFonts w:ascii="Angsana New" w:hAnsi="Angsana New"/>
          <w:color w:val="000000"/>
          <w:sz w:val="20"/>
          <w:szCs w:val="20"/>
        </w:rPr>
      </w:pPr>
    </w:p>
    <w:p w:rsidR="00EF58C8" w:rsidRPr="00282D9D" w:rsidRDefault="00EF58C8" w:rsidP="00282D9D">
      <w:pPr>
        <w:pStyle w:val="Bo-H2Main"/>
        <w:numPr>
          <w:ilvl w:val="0"/>
          <w:numId w:val="28"/>
        </w:numPr>
        <w:spacing w:line="240" w:lineRule="auto"/>
        <w:ind w:left="567" w:hanging="425"/>
        <w:contextualSpacing w:val="0"/>
      </w:pPr>
      <w:r w:rsidRPr="00282D9D">
        <w:rPr>
          <w:cs/>
        </w:rPr>
        <w:t>เกณฑ์การถือปฏิบัติ</w:t>
      </w:r>
    </w:p>
    <w:p w:rsidR="00B7732B" w:rsidRDefault="00B7732B" w:rsidP="00282D9D">
      <w:pPr>
        <w:pStyle w:val="Bo-Blankline"/>
      </w:pPr>
    </w:p>
    <w:p w:rsidR="00282D9D" w:rsidRDefault="00282D9D" w:rsidP="00E74132">
      <w:pPr>
        <w:pStyle w:val="Bo-C1Content"/>
        <w:jc w:val="both"/>
      </w:pPr>
      <w:r>
        <w:rPr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34 (ปรับปรุง </w:t>
      </w:r>
      <w:r w:rsidR="002A3C5F">
        <w:rPr>
          <w:cs/>
        </w:rPr>
        <w:t xml:space="preserve">2559) </w:t>
      </w:r>
      <w:r w:rsidR="002A3C5F" w:rsidRPr="00EC102A">
        <w:rPr>
          <w:i/>
          <w:iCs/>
          <w:cs/>
        </w:rPr>
        <w:t>เรื่อง</w:t>
      </w:r>
      <w:r w:rsidR="00B24D79">
        <w:rPr>
          <w:cs/>
        </w:rPr>
        <w:br/>
      </w:r>
      <w:r w:rsidR="00FD5BF7" w:rsidRPr="00EC102A">
        <w:rPr>
          <w:rFonts w:hint="cs"/>
          <w:i/>
          <w:iCs/>
          <w:cs/>
        </w:rPr>
        <w:t>การ</w:t>
      </w:r>
      <w:r w:rsidR="00C27575" w:rsidRPr="00EC102A">
        <w:rPr>
          <w:rFonts w:hint="cs"/>
          <w:i/>
          <w:iCs/>
          <w:cs/>
        </w:rPr>
        <w:t>รายงานทาง</w:t>
      </w:r>
      <w:r w:rsidR="002A3C5F" w:rsidRPr="00EC102A">
        <w:rPr>
          <w:i/>
          <w:iCs/>
          <w:cs/>
        </w:rPr>
        <w:t>การเงินระหว่างกาล</w:t>
      </w:r>
      <w:r w:rsidR="00EC102A">
        <w:rPr>
          <w:cs/>
        </w:rPr>
        <w:t xml:space="preserve"> </w:t>
      </w:r>
      <w:r>
        <w:rPr>
          <w:cs/>
        </w:rPr>
        <w:t>รวมถึงแนวปฏิบัติทางการบัญชีที่ประกาศใช้โดยสภาวิชาชีพบัญชีฯ</w:t>
      </w:r>
      <w:r w:rsidR="00EC102A">
        <w:rPr>
          <w:rFonts w:hint="cs"/>
          <w:cs/>
        </w:rPr>
        <w:t xml:space="preserve"> </w:t>
      </w:r>
      <w:r>
        <w:rPr>
          <w:cs/>
        </w:rPr>
        <w:t>(</w:t>
      </w:r>
      <w:r>
        <w:t>“</w:t>
      </w:r>
      <w:r>
        <w:rPr>
          <w:cs/>
        </w:rPr>
        <w:t>สภาวิชาชีพบัญชี</w:t>
      </w:r>
      <w:r w:rsidR="002A3C5F">
        <w:t>”)</w:t>
      </w:r>
      <w:r w:rsidR="00FD5BF7">
        <w:rPr>
          <w:rFonts w:hint="cs"/>
          <w:cs/>
        </w:rPr>
        <w:t xml:space="preserve"> </w:t>
      </w:r>
      <w:r w:rsidR="00FD5BF7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282D9D" w:rsidRDefault="00282D9D" w:rsidP="00282D9D">
      <w:pPr>
        <w:pStyle w:val="Bo-Blankline"/>
      </w:pPr>
    </w:p>
    <w:p w:rsidR="00282D9D" w:rsidRDefault="00282D9D" w:rsidP="00282D9D">
      <w:pPr>
        <w:pStyle w:val="Bo-C1Content"/>
      </w:pPr>
      <w:r>
        <w:rPr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</w:t>
      </w:r>
      <w:r w:rsidR="002A3C5F">
        <w:rPr>
          <w:cs/>
        </w:rPr>
        <w:t>2559</w:t>
      </w:r>
      <w:r w:rsidR="007C764D">
        <w:br/>
      </w:r>
      <w:r>
        <w:rPr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2A3C5F">
        <w:rPr>
          <w:rFonts w:hint="cs"/>
          <w:cs/>
        </w:rPr>
        <w:t xml:space="preserve"> </w:t>
      </w:r>
      <w:r>
        <w:rPr>
          <w:cs/>
        </w:rPr>
        <w:t>ๆ เพื่อไม่ให้ซ้ำซ้อนกับข้อ</w:t>
      </w:r>
      <w:r w:rsidR="00B24D79">
        <w:rPr>
          <w:cs/>
        </w:rPr>
        <w:t xml:space="preserve">มูลที่ได้เคยนำเสนอรายงานไปแล้ว </w:t>
      </w:r>
      <w:r>
        <w:rPr>
          <w:cs/>
        </w:rPr>
        <w:t>ดังนั้นการอ่านงบการเงินระหว่างกาลนี้จึงควรอ่านควบคู่กับงบ</w:t>
      </w:r>
      <w:r w:rsidRPr="009B6696">
        <w:rPr>
          <w:cs/>
        </w:rPr>
        <w:t>การเงินของบริษัทสำหรับ</w:t>
      </w:r>
      <w:r>
        <w:rPr>
          <w:cs/>
        </w:rPr>
        <w:t xml:space="preserve">ปีสิ้นสุดวันที่ 31 ธันวาคม </w:t>
      </w:r>
      <w:r w:rsidR="002A3C5F">
        <w:rPr>
          <w:cs/>
        </w:rPr>
        <w:t>2559</w:t>
      </w:r>
    </w:p>
    <w:p w:rsidR="002A3C5F" w:rsidRDefault="002A3C5F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:rsidR="009B6696" w:rsidRDefault="009B6696" w:rsidP="00282D9D">
      <w:pPr>
        <w:pStyle w:val="Bo-C1Content"/>
      </w:pPr>
      <w:r w:rsidRPr="009A176D">
        <w:rPr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</w:t>
      </w:r>
      <w:r>
        <w:rPr>
          <w:cs/>
        </w:rPr>
        <w:t>บปีสิ้นสุดวันที่ 31 ธันวาคม 255</w:t>
      </w:r>
      <w:r w:rsidR="002A3C5F">
        <w:rPr>
          <w:rFonts w:hint="cs"/>
          <w:cs/>
        </w:rPr>
        <w:t>9</w:t>
      </w:r>
      <w:r>
        <w:rPr>
          <w:cs/>
        </w:rPr>
        <w:t xml:space="preserve"> เว้นแต่กรณีที่</w:t>
      </w:r>
      <w:r w:rsidRPr="009A176D">
        <w:rPr>
          <w:cs/>
        </w:rPr>
        <w:t>บริษัทได้นำมาตรฐานการรายงานทางการเงิน</w:t>
      </w:r>
      <w:r w:rsidRPr="009A176D">
        <w:rPr>
          <w:rFonts w:hint="cs"/>
          <w:cs/>
        </w:rPr>
        <w:br/>
      </w:r>
      <w:r w:rsidRPr="009A176D">
        <w:rPr>
          <w:cs/>
        </w:rPr>
        <w:t>ที่ออกและปรับปรุงใหม่ซึ่งมีผลบังคับใช้สำหรับรอบระยะเวลาบัญชีที่เริ่มในหรือหลัง</w:t>
      </w:r>
      <w:r w:rsidR="002A3C5F">
        <w:rPr>
          <w:cs/>
        </w:rPr>
        <w:t>วันที่ 1 มกราคม 2560</w:t>
      </w:r>
      <w:r w:rsidRPr="009A176D">
        <w:rPr>
          <w:cs/>
        </w:rPr>
        <w:t xml:space="preserve"> </w:t>
      </w:r>
      <w:r w:rsidRPr="009A176D">
        <w:br/>
      </w:r>
      <w:r w:rsidRPr="009A176D">
        <w:rPr>
          <w:cs/>
        </w:rPr>
        <w:t>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</w:t>
      </w:r>
      <w:r>
        <w:rPr>
          <w:cs/>
        </w:rPr>
        <w:t>ดำเนินงานหรือฐานะการเงินของ</w:t>
      </w:r>
      <w:r w:rsidRPr="009A176D">
        <w:rPr>
          <w:cs/>
        </w:rPr>
        <w:t>บริษัท</w:t>
      </w:r>
    </w:p>
    <w:p w:rsidR="00DB5127" w:rsidRPr="00D1506D" w:rsidRDefault="00DB5127" w:rsidP="008A231B">
      <w:pPr>
        <w:pStyle w:val="Bo-Blankline"/>
        <w:rPr>
          <w:lang w:val="en-US"/>
        </w:rPr>
      </w:pPr>
    </w:p>
    <w:p w:rsidR="00012E2C" w:rsidRPr="00E76832" w:rsidRDefault="009B6696" w:rsidP="00282D9D">
      <w:pPr>
        <w:pStyle w:val="Bo-H2Main"/>
        <w:numPr>
          <w:ilvl w:val="0"/>
          <w:numId w:val="28"/>
        </w:numPr>
        <w:spacing w:line="240" w:lineRule="auto"/>
        <w:ind w:left="567" w:hanging="425"/>
        <w:contextualSpacing w:val="0"/>
      </w:pPr>
      <w:r>
        <w:rPr>
          <w:rFonts w:hint="cs"/>
          <w:cs/>
          <w:lang w:val="en-GB"/>
        </w:rPr>
        <w:t>ส</w:t>
      </w:r>
      <w:r w:rsidR="00012E2C" w:rsidRPr="00E76832">
        <w:rPr>
          <w:cs/>
        </w:rPr>
        <w:t>กุลเงินที่</w:t>
      </w:r>
      <w:r w:rsidR="00012E2C" w:rsidRPr="00E76832">
        <w:rPr>
          <w:rFonts w:hint="cs"/>
          <w:cs/>
        </w:rPr>
        <w:t>ใช้ในการดำเนินงานและ</w:t>
      </w:r>
      <w:r w:rsidR="00012E2C" w:rsidRPr="00E76832">
        <w:rPr>
          <w:cs/>
        </w:rPr>
        <w:t>นำเสนองบการเงิน</w:t>
      </w:r>
    </w:p>
    <w:p w:rsidR="00012E2C" w:rsidRPr="00D1506D" w:rsidRDefault="00012E2C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12E2C" w:rsidRPr="00E76832" w:rsidRDefault="00012E2C" w:rsidP="00435278">
      <w:pPr>
        <w:pStyle w:val="Bo-C1Content"/>
        <w:rPr>
          <w:lang w:val="en-US"/>
        </w:rPr>
      </w:pPr>
      <w:r w:rsidRPr="00E76832">
        <w:rPr>
          <w:rFonts w:hint="cs"/>
          <w:cs/>
          <w:lang w:val="en-US"/>
        </w:rPr>
        <w:t>งบการเงิน</w:t>
      </w:r>
      <w:r w:rsidR="001D5971">
        <w:rPr>
          <w:rFonts w:hint="cs"/>
          <w:cs/>
          <w:lang w:val="en-US"/>
        </w:rPr>
        <w:t>ระหว่างกาล</w:t>
      </w:r>
      <w:r w:rsidRPr="00E76832">
        <w:rPr>
          <w:rFonts w:hint="cs"/>
          <w:cs/>
          <w:lang w:val="en-US"/>
        </w:rPr>
        <w:t>นี้จัดทำและแสดงหน่วยเงินตราเป็นเงินบาทซึ่งเป็นสกุลเงินที่ใช้ดำเนินงานของบริษัท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012E2C" w:rsidRDefault="00012E2C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8712A" w:rsidRPr="00E76832" w:rsidRDefault="00D70079" w:rsidP="00282D9D">
      <w:pPr>
        <w:pStyle w:val="Bo-H2Main"/>
        <w:numPr>
          <w:ilvl w:val="0"/>
          <w:numId w:val="28"/>
        </w:numPr>
        <w:spacing w:line="240" w:lineRule="auto"/>
        <w:ind w:left="567" w:hanging="425"/>
        <w:contextualSpacing w:val="0"/>
      </w:pPr>
      <w:r w:rsidRPr="00E76832">
        <w:rPr>
          <w:cs/>
        </w:rPr>
        <w:t>การใช้วิจารณญาณและการประมาณการ</w:t>
      </w:r>
    </w:p>
    <w:p w:rsidR="0098712A" w:rsidRPr="00D1506D" w:rsidRDefault="0098712A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71950" w:rsidRPr="00E76832" w:rsidRDefault="000F3EFE" w:rsidP="00435278">
      <w:pPr>
        <w:pStyle w:val="Bo-C1Content"/>
      </w:pPr>
      <w:r w:rsidRPr="00E76832">
        <w:rPr>
          <w:cs/>
        </w:rPr>
        <w:t>ในการจัดทำงบการเงิน</w:t>
      </w:r>
      <w:r w:rsidR="001D5971">
        <w:rPr>
          <w:rFonts w:hint="cs"/>
          <w:cs/>
        </w:rPr>
        <w:t>ระหว่างกาล</w:t>
      </w:r>
      <w:r w:rsidRPr="00E76832">
        <w:rPr>
          <w:rFonts w:hint="cs"/>
          <w:cs/>
        </w:rPr>
        <w:t>ให้</w:t>
      </w:r>
      <w:r w:rsidRPr="00E76832">
        <w:rPr>
          <w:cs/>
        </w:rPr>
        <w:t>เป็นไปตามมาตรฐานการรายงานทางการเงิน ผู้บริหารต้องใช้ว</w:t>
      </w:r>
      <w:r w:rsidR="00C27575">
        <w:rPr>
          <w:cs/>
        </w:rPr>
        <w:t>ิจารณญาณ การประมาณและข้อสมมติ</w:t>
      </w:r>
      <w:r w:rsidRPr="00E76832">
        <w:rPr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F3EFE" w:rsidRDefault="000F3EFE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1D5971" w:rsidRDefault="001D5971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F31F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CE4666">
        <w:rPr>
          <w:rFonts w:ascii="Angsana New" w:hAnsi="Angsana New"/>
          <w:sz w:val="30"/>
          <w:szCs w:val="30"/>
          <w:cs/>
        </w:rPr>
        <w:t>วิจารณญาณ</w:t>
      </w:r>
      <w:r w:rsidRPr="003F31F5">
        <w:rPr>
          <w:rFonts w:ascii="Angsana New" w:hAnsi="Angsana New"/>
          <w:sz w:val="30"/>
          <w:szCs w:val="30"/>
          <w:cs/>
        </w:rPr>
        <w:t>อย่างมีนัยสำคัญในการถือปฏิบัติตามนโยบายการบัญชีข</w:t>
      </w:r>
      <w:r w:rsidRPr="001D5971">
        <w:rPr>
          <w:rFonts w:ascii="Angsana New" w:hAnsi="Angsana New"/>
          <w:sz w:val="30"/>
          <w:szCs w:val="30"/>
          <w:cs/>
        </w:rPr>
        <w:t>องบริษัท และแหล่</w:t>
      </w:r>
      <w:r w:rsidRPr="003F31F5">
        <w:rPr>
          <w:rFonts w:ascii="Angsana New" w:hAnsi="Angsana New"/>
          <w:sz w:val="30"/>
          <w:szCs w:val="30"/>
          <w:cs/>
        </w:rPr>
        <w:t xml:space="preserve">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3F31F5">
        <w:rPr>
          <w:rFonts w:ascii="Angsana New" w:hAnsi="Angsana New"/>
          <w:sz w:val="30"/>
          <w:szCs w:val="30"/>
        </w:rPr>
        <w:t xml:space="preserve">31 </w:t>
      </w:r>
      <w:r w:rsidRPr="003F31F5">
        <w:rPr>
          <w:rFonts w:ascii="Angsana New" w:hAnsi="Angsana New"/>
          <w:sz w:val="30"/>
          <w:szCs w:val="30"/>
          <w:cs/>
        </w:rPr>
        <w:t xml:space="preserve">ธันวาคม </w:t>
      </w:r>
      <w:r w:rsidR="002A3C5F">
        <w:rPr>
          <w:rFonts w:ascii="Angsana New" w:hAnsi="Angsana New"/>
          <w:sz w:val="30"/>
          <w:szCs w:val="30"/>
        </w:rPr>
        <w:t>255</w:t>
      </w:r>
      <w:r w:rsidR="002A3C5F">
        <w:rPr>
          <w:rFonts w:ascii="Angsana New" w:hAnsi="Angsana New" w:hint="cs"/>
          <w:sz w:val="30"/>
          <w:szCs w:val="30"/>
          <w:cs/>
        </w:rPr>
        <w:t>9</w:t>
      </w:r>
    </w:p>
    <w:p w:rsidR="00B7732B" w:rsidRPr="00D1506D" w:rsidRDefault="00B7732B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:rsidR="007B2482" w:rsidRPr="0034019B" w:rsidRDefault="0000702A" w:rsidP="00435278">
      <w:pPr>
        <w:pStyle w:val="Caption"/>
        <w:rPr>
          <w:cs/>
        </w:rPr>
      </w:pPr>
      <w:r w:rsidRPr="0034019B">
        <w:rPr>
          <w:rFonts w:hint="cs"/>
          <w:cs/>
        </w:rPr>
        <w:t>บุคคลหรือ</w:t>
      </w:r>
      <w:r w:rsidR="007B2482" w:rsidRPr="0034019B">
        <w:rPr>
          <w:cs/>
        </w:rPr>
        <w:t>กิจการที่เกี่ยวข้องกัน</w:t>
      </w:r>
    </w:p>
    <w:p w:rsidR="00CF2B36" w:rsidRPr="006D1C09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F2B36" w:rsidRPr="0034019B" w:rsidRDefault="00CF2B36" w:rsidP="00435278">
      <w:pPr>
        <w:pStyle w:val="Bo-C1Content"/>
      </w:pPr>
      <w:r w:rsidRPr="0034019B">
        <w:rPr>
          <w:rFonts w:hint="cs"/>
          <w:cs/>
        </w:rPr>
        <w:t xml:space="preserve">เพื่อวัตถุประสงค์ในการจัดทำงบการเงิน </w:t>
      </w:r>
      <w:r w:rsidRPr="0034019B">
        <w:rPr>
          <w:cs/>
        </w:rPr>
        <w:t>บุคคลหรือกิจการ</w:t>
      </w:r>
      <w:r w:rsidRPr="0034019B">
        <w:rPr>
          <w:rFonts w:hint="cs"/>
          <w:cs/>
        </w:rPr>
        <w:t>เป็นบุคคลหรือกิจการ</w:t>
      </w:r>
      <w:r w:rsidRPr="0034019B">
        <w:rPr>
          <w:cs/>
        </w:rPr>
        <w:t>ที่เกี่ยวข้องกัน</w:t>
      </w:r>
      <w:r w:rsidR="00C01AF5">
        <w:rPr>
          <w:rFonts w:hint="cs"/>
          <w:cs/>
        </w:rPr>
        <w:t>กับ</w:t>
      </w:r>
      <w:r w:rsidRPr="0034019B">
        <w:rPr>
          <w:rFonts w:hint="cs"/>
          <w:cs/>
        </w:rPr>
        <w:t>บริษัท</w:t>
      </w:r>
      <w:r w:rsidR="00691214">
        <w:t xml:space="preserve"> </w:t>
      </w:r>
      <w:r w:rsidRPr="0034019B">
        <w:rPr>
          <w:rFonts w:hint="cs"/>
          <w:cs/>
        </w:rPr>
        <w:t>หากบริษัทมีอำนาจควบคุมหรือควบคุมร่วมกันทั้งทางตรงและทางอ้อมหรือมีอิทธิพลอย่างมี</w:t>
      </w:r>
      <w:r w:rsidR="008F12C5" w:rsidRPr="0034019B">
        <w:rPr>
          <w:rFonts w:hint="cs"/>
          <w:cs/>
        </w:rPr>
        <w:t>นัย</w:t>
      </w:r>
      <w:r w:rsidRPr="0034019B">
        <w:rPr>
          <w:rFonts w:hint="cs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="008F12C5" w:rsidRPr="0034019B">
        <w:rPr>
          <w:rFonts w:hint="cs"/>
          <w:cs/>
        </w:rPr>
        <w:t>หรือ</w:t>
      </w:r>
      <w:r w:rsidR="006868D4" w:rsidRPr="0034019B">
        <w:rPr>
          <w:rFonts w:hint="cs"/>
          <w:cs/>
        </w:rPr>
        <w:t>บริษัทอยู่ภายใต้</w:t>
      </w:r>
      <w:r w:rsidR="006522B5" w:rsidRPr="0034019B">
        <w:rPr>
          <w:rFonts w:hint="cs"/>
          <w:cs/>
          <w:lang w:val="en-US"/>
        </w:rPr>
        <w:t>การ</w:t>
      </w:r>
      <w:r w:rsidRPr="0034019B">
        <w:rPr>
          <w:rFonts w:hint="cs"/>
          <w:cs/>
        </w:rPr>
        <w:t>ควบคุมเดียวกันหรือ</w:t>
      </w:r>
      <w:r w:rsidR="008F12C5" w:rsidRPr="0034019B">
        <w:rPr>
          <w:rFonts w:hint="cs"/>
          <w:cs/>
        </w:rPr>
        <w:t>อยู่ภายใต้</w:t>
      </w:r>
      <w:r w:rsidRPr="0034019B">
        <w:rPr>
          <w:rFonts w:hint="cs"/>
          <w:cs/>
        </w:rPr>
        <w:t>อิทธิพลอย่างมี</w:t>
      </w:r>
      <w:r w:rsidR="008F12C5" w:rsidRPr="0034019B">
        <w:rPr>
          <w:rFonts w:hint="cs"/>
          <w:cs/>
        </w:rPr>
        <w:t>นัย</w:t>
      </w:r>
      <w:r w:rsidRPr="0034019B">
        <w:rPr>
          <w:rFonts w:hint="cs"/>
          <w:cs/>
        </w:rPr>
        <w:t>สำคัญเดียวกัน</w:t>
      </w:r>
      <w:r w:rsidR="008907A6" w:rsidRPr="0034019B">
        <w:rPr>
          <w:rFonts w:hint="cs"/>
          <w:b/>
          <w:cs/>
        </w:rPr>
        <w:t>กับบุคคลหรือกิจการนั้น</w:t>
      </w:r>
      <w:r w:rsidRPr="0034019B">
        <w:rPr>
          <w:rFonts w:hint="cs"/>
          <w:cs/>
        </w:rPr>
        <w:t xml:space="preserve"> การเกี่ยวข้องกันนี้อาจเป็นรายบุคคลหรือเป็นกิจการ</w:t>
      </w:r>
    </w:p>
    <w:p w:rsidR="002A3C5F" w:rsidRDefault="002A3C5F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p w:rsidR="00CF2B36" w:rsidRPr="0034019B" w:rsidRDefault="00CF2B36" w:rsidP="00435278">
      <w:pPr>
        <w:pStyle w:val="Bo-C1Content"/>
      </w:pPr>
      <w:r w:rsidRPr="0034019B">
        <w:rPr>
          <w:cs/>
        </w:rPr>
        <w:lastRenderedPageBreak/>
        <w:t>ความสัมพันธ์ที่มีกับ</w:t>
      </w:r>
      <w:r w:rsidR="006A7EFD" w:rsidRPr="0034019B">
        <w:rPr>
          <w:rFonts w:hint="cs"/>
          <w:b/>
          <w:cs/>
        </w:rPr>
        <w:t>กับผู้บริหารสำคัญ</w:t>
      </w:r>
      <w:r w:rsidRPr="0034019B">
        <w:rPr>
          <w:cs/>
        </w:rPr>
        <w:t>หรือกิจการที่</w:t>
      </w:r>
      <w:r w:rsidRPr="006977C2">
        <w:rPr>
          <w:cs/>
        </w:rPr>
        <w:t>เกี่ยวข้องกัน</w:t>
      </w:r>
      <w:r w:rsidRPr="006977C2">
        <w:t xml:space="preserve"> </w:t>
      </w:r>
      <w:r w:rsidRPr="006977C2">
        <w:rPr>
          <w:cs/>
        </w:rPr>
        <w:t>มีดังนี้</w:t>
      </w:r>
    </w:p>
    <w:p w:rsidR="005950A8" w:rsidRDefault="005950A8" w:rsidP="006977C2">
      <w:pPr>
        <w:pStyle w:val="Bo-Blankline"/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86"/>
        <w:gridCol w:w="1134"/>
        <w:gridCol w:w="3960"/>
      </w:tblGrid>
      <w:tr w:rsidR="002244ED" w:rsidRPr="00F902C1" w:rsidTr="00C85813">
        <w:trPr>
          <w:trHeight w:val="20"/>
          <w:tblHeader/>
        </w:trPr>
        <w:tc>
          <w:tcPr>
            <w:tcW w:w="4086" w:type="dxa"/>
            <w:shd w:val="clear" w:color="auto" w:fill="auto"/>
            <w:vAlign w:val="center"/>
          </w:tcPr>
          <w:p w:rsidR="002244ED" w:rsidRPr="003C652D" w:rsidRDefault="00086B7B" w:rsidP="005950A8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="002244ED"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34" w:type="dxa"/>
            <w:shd w:val="clear" w:color="auto" w:fill="auto"/>
          </w:tcPr>
          <w:p w:rsidR="002244ED" w:rsidRPr="003C652D" w:rsidRDefault="002244ED" w:rsidP="002244E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:rsidR="002244ED" w:rsidRPr="002244ED" w:rsidRDefault="002244ED" w:rsidP="002244E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  <w:shd w:val="clear" w:color="auto" w:fill="auto"/>
          </w:tcPr>
          <w:p w:rsidR="002244ED" w:rsidRPr="003C652D" w:rsidRDefault="002244ED" w:rsidP="002244ED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2244ED" w:rsidRPr="003C652D" w:rsidRDefault="002244ED" w:rsidP="002244ED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244ED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2244ED" w:rsidRPr="002244ED" w:rsidRDefault="002244ED" w:rsidP="002244E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2244ED" w:rsidRPr="002244ED" w:rsidRDefault="002244ED" w:rsidP="002244E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244ED" w:rsidRPr="002244ED" w:rsidRDefault="002244ED" w:rsidP="002205BA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รวมถึงกรรมการของบริษัท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244ED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2244ED" w:rsidRPr="002244ED" w:rsidRDefault="002244ED" w:rsidP="002244E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โพ</w:t>
            </w:r>
            <w:proofErr w:type="spellStart"/>
            <w:r w:rsidRPr="002244ED">
              <w:rPr>
                <w:rFonts w:ascii="Angsana New" w:hAnsi="Angsana New"/>
                <w:sz w:val="30"/>
                <w:szCs w:val="30"/>
                <w:cs/>
              </w:rPr>
              <w:t>ลีน</w:t>
            </w:r>
            <w:proofErr w:type="spellEnd"/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244ED" w:rsidRPr="002244ED" w:rsidRDefault="002244ED" w:rsidP="002244E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244ED" w:rsidRPr="002244ED" w:rsidRDefault="002244ED" w:rsidP="002A3C5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เป็นบริษัทใหญ่ถือหุ้นร้อยละ </w:t>
            </w:r>
            <w:r w:rsidR="003E198D" w:rsidRPr="003E198D">
              <w:rPr>
                <w:rFonts w:ascii="Angsana New" w:hAnsi="Angsana New" w:hint="cs"/>
                <w:sz w:val="30"/>
                <w:szCs w:val="30"/>
                <w:cs/>
              </w:rPr>
              <w:t>70.</w:t>
            </w:r>
            <w:r w:rsidR="003E198D" w:rsidRPr="003E198D">
              <w:rPr>
                <w:rFonts w:ascii="Angsana New" w:hAnsi="Angsana New"/>
                <w:sz w:val="30"/>
                <w:szCs w:val="30"/>
              </w:rPr>
              <w:t>24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ในบริษัทและมีกรรมการร่วมกันกับบริษัท</w:t>
            </w:r>
          </w:p>
        </w:tc>
      </w:tr>
      <w:tr w:rsidR="00086B7B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086B7B" w:rsidRPr="002244ED" w:rsidRDefault="00086B7B" w:rsidP="00086B7B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โพ</w:t>
            </w:r>
            <w:proofErr w:type="spellStart"/>
            <w:r w:rsidRPr="002244ED">
              <w:rPr>
                <w:rFonts w:ascii="Angsana New" w:hAnsi="Angsana New"/>
                <w:sz w:val="30"/>
                <w:szCs w:val="30"/>
                <w:cs/>
              </w:rPr>
              <w:t>ลีน</w:t>
            </w:r>
            <w:proofErr w:type="spellEnd"/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:rsidR="00086B7B" w:rsidRPr="002244ED" w:rsidRDefault="00086B7B" w:rsidP="00086B7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086B7B" w:rsidRPr="002244ED" w:rsidRDefault="00086B7B" w:rsidP="00C01AF5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2A3C5F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2A3C5F" w:rsidRPr="00362C28" w:rsidRDefault="002A3C5F" w:rsidP="002A3C5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2C28">
              <w:rPr>
                <w:rFonts w:ascii="Angsana New" w:hAnsi="Angsana New" w:hint="cs"/>
                <w:sz w:val="30"/>
                <w:szCs w:val="30"/>
                <w:cs/>
              </w:rPr>
              <w:t>บริษัท ซี</w:t>
            </w:r>
            <w:proofErr w:type="spellStart"/>
            <w:r w:rsidRPr="00362C28">
              <w:rPr>
                <w:rFonts w:ascii="Angsana New" w:hAnsi="Angsana New" w:hint="cs"/>
                <w:sz w:val="30"/>
                <w:szCs w:val="30"/>
                <w:cs/>
              </w:rPr>
              <w:t>นิธ</w:t>
            </w:r>
            <w:proofErr w:type="spellEnd"/>
            <w:r w:rsidRPr="00362C28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362C28">
              <w:rPr>
                <w:rFonts w:ascii="Angsana New" w:hAnsi="Angsana New" w:hint="cs"/>
                <w:sz w:val="30"/>
                <w:szCs w:val="30"/>
                <w:cs/>
              </w:rPr>
              <w:t>เนชั่นแนล</w:t>
            </w:r>
            <w:proofErr w:type="spellEnd"/>
            <w:r w:rsidRPr="00362C28">
              <w:rPr>
                <w:rFonts w:ascii="Angsana New" w:hAnsi="Angsana New" w:hint="cs"/>
                <w:sz w:val="30"/>
                <w:szCs w:val="30"/>
                <w:cs/>
              </w:rPr>
              <w:t xml:space="preserve"> เทรด</w:t>
            </w:r>
            <w:proofErr w:type="spellStart"/>
            <w:r w:rsidRPr="00362C28">
              <w:rPr>
                <w:rFonts w:ascii="Angsana New" w:hAnsi="Angsana New" w:hint="cs"/>
                <w:sz w:val="30"/>
                <w:szCs w:val="30"/>
                <w:cs/>
              </w:rPr>
              <w:t>ดิ้ง</w:t>
            </w:r>
            <w:proofErr w:type="spellEnd"/>
            <w:r w:rsidRPr="00362C2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  <w:p w:rsidR="002A3C5F" w:rsidRPr="002244ED" w:rsidRDefault="002A3C5F" w:rsidP="002A3C5F">
            <w:pPr>
              <w:ind w:right="-108" w:firstLine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A3C5F" w:rsidRPr="002244ED" w:rsidRDefault="002A3C5F" w:rsidP="002A3C5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A3C5F" w:rsidRPr="002244ED" w:rsidRDefault="002A3C5F" w:rsidP="002A3C5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2A3C5F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2A3C5F" w:rsidRPr="002244ED" w:rsidRDefault="002A3C5F" w:rsidP="002A3C5F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บริการ จำกัด</w:t>
            </w:r>
          </w:p>
        </w:tc>
        <w:tc>
          <w:tcPr>
            <w:tcW w:w="1134" w:type="dxa"/>
            <w:shd w:val="clear" w:color="auto" w:fill="auto"/>
          </w:tcPr>
          <w:p w:rsidR="002A3C5F" w:rsidRPr="002244ED" w:rsidRDefault="002A3C5F" w:rsidP="002A3C5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A3C5F" w:rsidRPr="002244ED" w:rsidRDefault="002A3C5F" w:rsidP="002A3C5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A3C5F" w:rsidRPr="006D1C09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2A3C5F" w:rsidRPr="006D1C09" w:rsidRDefault="002A3C5F" w:rsidP="002A3C5F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1C09">
              <w:rPr>
                <w:rFonts w:ascii="Angsana New" w:hAnsi="Angsana New" w:hint="cs"/>
                <w:sz w:val="30"/>
                <w:szCs w:val="30"/>
                <w:cs/>
              </w:rPr>
              <w:t>บริษัท โรงกลั่นน้ำมันทีพีไอ (1997) จำกัด</w:t>
            </w:r>
          </w:p>
        </w:tc>
        <w:tc>
          <w:tcPr>
            <w:tcW w:w="1134" w:type="dxa"/>
            <w:shd w:val="clear" w:color="auto" w:fill="auto"/>
          </w:tcPr>
          <w:p w:rsidR="002A3C5F" w:rsidRPr="006D1C09" w:rsidRDefault="002A3C5F" w:rsidP="002A3C5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1C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A3C5F" w:rsidRPr="002244ED" w:rsidRDefault="002A3C5F" w:rsidP="002A3C5F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A3C5F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2A3C5F" w:rsidRPr="006D1C09" w:rsidRDefault="002A3C5F" w:rsidP="002A3C5F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1C09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อินเตอร์เทรด จำกัด</w:t>
            </w:r>
          </w:p>
        </w:tc>
        <w:tc>
          <w:tcPr>
            <w:tcW w:w="1134" w:type="dxa"/>
            <w:shd w:val="clear" w:color="auto" w:fill="auto"/>
          </w:tcPr>
          <w:p w:rsidR="002A3C5F" w:rsidRPr="006D1C09" w:rsidRDefault="002A3C5F" w:rsidP="002A3C5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1C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A3C5F" w:rsidRPr="002244ED" w:rsidRDefault="002A3C5F" w:rsidP="002A3C5F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A3C5F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2A3C5F" w:rsidRPr="006D1C09" w:rsidRDefault="002A3C5F" w:rsidP="002A3C5F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1134" w:type="dxa"/>
            <w:shd w:val="clear" w:color="auto" w:fill="auto"/>
          </w:tcPr>
          <w:p w:rsidR="002A3C5F" w:rsidRPr="006D1C09" w:rsidRDefault="002A3C5F" w:rsidP="002A3C5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A3C5F" w:rsidRPr="002244ED" w:rsidRDefault="002A3C5F" w:rsidP="002A3C5F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A3C5F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2A3C5F" w:rsidRPr="002244ED" w:rsidRDefault="002A3C5F" w:rsidP="002A3C5F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34" w:type="dxa"/>
            <w:shd w:val="clear" w:color="auto" w:fill="auto"/>
          </w:tcPr>
          <w:p w:rsidR="002A3C5F" w:rsidRPr="002244ED" w:rsidRDefault="002A3C5F" w:rsidP="002A3C5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A3C5F" w:rsidRPr="002244ED" w:rsidRDefault="002A3C5F" w:rsidP="002A3C5F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A3C5F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2A3C5F" w:rsidRPr="002244ED" w:rsidRDefault="002A3C5F" w:rsidP="002A3C5F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proofErr w:type="spellStart"/>
            <w:r w:rsidRPr="002244ED">
              <w:rPr>
                <w:rFonts w:ascii="Angsana New" w:hAnsi="Angsana New"/>
                <w:sz w:val="30"/>
                <w:szCs w:val="30"/>
                <w:cs/>
              </w:rPr>
              <w:t>ออล</w:t>
            </w:r>
            <w:proofErr w:type="spellEnd"/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ซี</w:t>
            </w:r>
            <w:proofErr w:type="spellStart"/>
            <w:r w:rsidRPr="002244ED">
              <w:rPr>
                <w:rFonts w:ascii="Angsana New" w:hAnsi="Angsana New"/>
                <w:sz w:val="30"/>
                <w:szCs w:val="30"/>
                <w:cs/>
              </w:rPr>
              <w:t>ซั่นส์</w:t>
            </w:r>
            <w:proofErr w:type="spellEnd"/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2A3C5F" w:rsidRPr="002244ED" w:rsidRDefault="002A3C5F" w:rsidP="002A3C5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A3C5F" w:rsidRPr="002244ED" w:rsidRDefault="002A3C5F" w:rsidP="002A3C5F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A3C5F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2A3C5F" w:rsidRPr="002244ED" w:rsidRDefault="002A3C5F" w:rsidP="002A3C5F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โพ</w:t>
            </w:r>
            <w:proofErr w:type="spellStart"/>
            <w:r w:rsidRPr="002244ED">
              <w:rPr>
                <w:rFonts w:ascii="Angsana New" w:hAnsi="Angsana New"/>
                <w:sz w:val="30"/>
                <w:szCs w:val="30"/>
                <w:cs/>
              </w:rPr>
              <w:t>รพ็</w:t>
            </w:r>
            <w:proofErr w:type="spellEnd"/>
            <w:r w:rsidRPr="002244ED">
              <w:rPr>
                <w:rFonts w:ascii="Angsana New" w:hAnsi="Angsana New"/>
                <w:sz w:val="30"/>
                <w:szCs w:val="30"/>
                <w:cs/>
              </w:rPr>
              <w:t>อกไซด์ไทย จำกัด</w:t>
            </w:r>
          </w:p>
        </w:tc>
        <w:tc>
          <w:tcPr>
            <w:tcW w:w="1134" w:type="dxa"/>
            <w:shd w:val="clear" w:color="auto" w:fill="auto"/>
          </w:tcPr>
          <w:p w:rsidR="002A3C5F" w:rsidRPr="002244ED" w:rsidRDefault="002A3C5F" w:rsidP="002A3C5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A3C5F" w:rsidRPr="002244ED" w:rsidRDefault="002A3C5F" w:rsidP="002A3C5F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977C2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6977C2" w:rsidRPr="006977C2" w:rsidRDefault="006977C2" w:rsidP="006977C2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77C2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  <w:shd w:val="clear" w:color="auto" w:fill="auto"/>
          </w:tcPr>
          <w:p w:rsidR="006977C2" w:rsidRPr="006977C2" w:rsidRDefault="006977C2" w:rsidP="006977C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77C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6977C2" w:rsidRPr="006977C2" w:rsidRDefault="006977C2" w:rsidP="006977C2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977C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977C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977C2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6977C2" w:rsidRPr="006977C2" w:rsidRDefault="006977C2" w:rsidP="006977C2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77C2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พลาสติก โพ</w:t>
            </w:r>
            <w:proofErr w:type="spellStart"/>
            <w:r w:rsidRPr="006977C2">
              <w:rPr>
                <w:rFonts w:ascii="Angsana New" w:hAnsi="Angsana New"/>
                <w:sz w:val="30"/>
                <w:szCs w:val="30"/>
                <w:cs/>
              </w:rPr>
              <w:t>ลีน</w:t>
            </w:r>
            <w:proofErr w:type="spellEnd"/>
            <w:r w:rsidRPr="006977C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6977C2" w:rsidRPr="006977C2" w:rsidRDefault="006977C2" w:rsidP="006977C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77C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6977C2" w:rsidRPr="006977C2" w:rsidRDefault="006977C2" w:rsidP="006977C2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6977C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เป็นบริษัทย่อยทางอ้อมของบริษัทใหญ่และ</w:t>
            </w:r>
            <w:r w:rsidRPr="006977C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977C2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6977C2" w:rsidRPr="002244ED" w:rsidRDefault="006977C2" w:rsidP="006977C2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</w:t>
            </w:r>
            <w:proofErr w:type="spellStart"/>
            <w:r w:rsidRPr="002244ED">
              <w:rPr>
                <w:rFonts w:ascii="Angsana New" w:hAnsi="Angsana New"/>
                <w:sz w:val="30"/>
                <w:szCs w:val="30"/>
                <w:cs/>
              </w:rPr>
              <w:t>สหธัญ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พืช</w:t>
            </w:r>
            <w:proofErr w:type="spellEnd"/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6977C2" w:rsidRPr="002244ED" w:rsidRDefault="006977C2" w:rsidP="006977C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6977C2" w:rsidRPr="002244ED" w:rsidRDefault="006977C2" w:rsidP="006977C2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Pr="00804F46"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977C2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6977C2" w:rsidRPr="002244ED" w:rsidRDefault="006977C2" w:rsidP="006977C2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บางกอก</w:t>
            </w:r>
            <w:proofErr w:type="spellStart"/>
            <w:r w:rsidRPr="002244ED">
              <w:rPr>
                <w:rFonts w:ascii="Angsana New" w:hAnsi="Angsana New"/>
                <w:sz w:val="30"/>
                <w:szCs w:val="30"/>
                <w:cs/>
              </w:rPr>
              <w:t>สหป</w:t>
            </w:r>
            <w:proofErr w:type="spellEnd"/>
            <w:r w:rsidRPr="002244ED">
              <w:rPr>
                <w:rFonts w:ascii="Angsana New" w:hAnsi="Angsana New"/>
                <w:sz w:val="30"/>
                <w:szCs w:val="30"/>
                <w:cs/>
              </w:rPr>
              <w:t>ระกันชีวิต จำกัด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134" w:type="dxa"/>
            <w:shd w:val="clear" w:color="auto" w:fill="auto"/>
          </w:tcPr>
          <w:p w:rsidR="006977C2" w:rsidRPr="002244ED" w:rsidRDefault="006977C2" w:rsidP="006977C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6977C2" w:rsidRPr="002244ED" w:rsidRDefault="006977C2" w:rsidP="006977C2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977C2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6977C2" w:rsidRPr="002244ED" w:rsidRDefault="006977C2" w:rsidP="006977C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  <w:shd w:val="clear" w:color="auto" w:fill="auto"/>
          </w:tcPr>
          <w:p w:rsidR="006977C2" w:rsidRPr="002244ED" w:rsidRDefault="006977C2" w:rsidP="006977C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6977C2" w:rsidRPr="002244ED" w:rsidRDefault="006977C2" w:rsidP="006977C2">
            <w:pPr>
              <w:tabs>
                <w:tab w:val="left" w:pos="3672"/>
              </w:tabs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977C2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6977C2" w:rsidRPr="002244ED" w:rsidRDefault="006977C2" w:rsidP="006977C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</w:t>
            </w:r>
            <w:proofErr w:type="spellStart"/>
            <w:r w:rsidRPr="002244ED">
              <w:rPr>
                <w:rFonts w:ascii="Angsana New" w:hAnsi="Angsana New"/>
                <w:sz w:val="30"/>
                <w:szCs w:val="30"/>
                <w:cs/>
              </w:rPr>
              <w:t>โปรดักส์</w:t>
            </w:r>
            <w:proofErr w:type="spellEnd"/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6977C2" w:rsidRPr="002244ED" w:rsidRDefault="006977C2" w:rsidP="006977C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6977C2" w:rsidRPr="002244ED" w:rsidRDefault="006977C2" w:rsidP="006977C2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977C2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6977C2" w:rsidRPr="002244ED" w:rsidRDefault="006977C2" w:rsidP="006977C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34" w:type="dxa"/>
            <w:shd w:val="clear" w:color="auto" w:fill="auto"/>
          </w:tcPr>
          <w:p w:rsidR="006977C2" w:rsidRPr="002244ED" w:rsidRDefault="006977C2" w:rsidP="006977C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6977C2" w:rsidRPr="002244ED" w:rsidRDefault="006977C2" w:rsidP="006977C2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977C2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6977C2" w:rsidRPr="002244ED" w:rsidRDefault="006977C2" w:rsidP="006977C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บางกอก</w:t>
            </w:r>
            <w:proofErr w:type="spellStart"/>
            <w:r w:rsidRPr="002244ED">
              <w:rPr>
                <w:rFonts w:ascii="Angsana New" w:hAnsi="Angsana New"/>
                <w:sz w:val="30"/>
                <w:szCs w:val="30"/>
                <w:cs/>
              </w:rPr>
              <w:t>สหป</w:t>
            </w:r>
            <w:proofErr w:type="spellEnd"/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ระกันภัย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977C2" w:rsidRPr="002244ED" w:rsidRDefault="006977C2" w:rsidP="006977C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6977C2" w:rsidRPr="002244ED" w:rsidRDefault="006977C2" w:rsidP="006977C2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977C2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6977C2" w:rsidRPr="002244ED" w:rsidRDefault="006977C2" w:rsidP="006977C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244ED">
              <w:rPr>
                <w:rFonts w:ascii="Angsana New" w:hAnsi="Angsana New"/>
                <w:sz w:val="30"/>
                <w:szCs w:val="30"/>
                <w:cs/>
              </w:rPr>
              <w:t>ธนา</w:t>
            </w:r>
            <w:proofErr w:type="spellEnd"/>
            <w:r w:rsidRPr="002244ED">
              <w:rPr>
                <w:rFonts w:ascii="Angsana New" w:hAnsi="Angsana New"/>
                <w:sz w:val="30"/>
                <w:szCs w:val="30"/>
                <w:cs/>
              </w:rPr>
              <w:t>พรชัย</w:t>
            </w:r>
            <w:r w:rsidR="00E227F5">
              <w:rPr>
                <w:rFonts w:ascii="Angsana New" w:hAnsi="Angsana New" w:hint="cs"/>
                <w:sz w:val="30"/>
                <w:szCs w:val="30"/>
                <w:cs/>
              </w:rPr>
              <w:t>วิสาหกิจ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6977C2" w:rsidRPr="002244ED" w:rsidRDefault="006977C2" w:rsidP="006977C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6977C2" w:rsidRPr="002244ED" w:rsidRDefault="006977C2" w:rsidP="006977C2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977C2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6977C2" w:rsidRPr="002244ED" w:rsidRDefault="006977C2" w:rsidP="006977C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34" w:type="dxa"/>
            <w:shd w:val="clear" w:color="auto" w:fill="auto"/>
          </w:tcPr>
          <w:p w:rsidR="006977C2" w:rsidRPr="002244ED" w:rsidRDefault="006977C2" w:rsidP="006977C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6977C2" w:rsidRPr="002244ED" w:rsidRDefault="006977C2" w:rsidP="006977C2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977C2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6977C2" w:rsidRPr="002244ED" w:rsidRDefault="006977C2" w:rsidP="006977C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เลียวไพ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รัตน</w:t>
            </w:r>
            <w:proofErr w:type="spellEnd"/>
            <w:r w:rsidRPr="002244ED">
              <w:rPr>
                <w:rFonts w:ascii="Angsana New" w:hAnsi="Angsana New"/>
                <w:sz w:val="30"/>
                <w:szCs w:val="30"/>
                <w:cs/>
              </w:rPr>
              <w:t>วิสาหกิจ จำกัด</w:t>
            </w:r>
          </w:p>
        </w:tc>
        <w:tc>
          <w:tcPr>
            <w:tcW w:w="1134" w:type="dxa"/>
            <w:shd w:val="clear" w:color="auto" w:fill="auto"/>
          </w:tcPr>
          <w:p w:rsidR="006977C2" w:rsidRPr="002244ED" w:rsidRDefault="006977C2" w:rsidP="006977C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6977C2" w:rsidRPr="002244ED" w:rsidRDefault="006977C2" w:rsidP="006977C2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977C2" w:rsidRPr="00F902C1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6977C2" w:rsidRPr="002244ED" w:rsidRDefault="006977C2" w:rsidP="006977C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34" w:type="dxa"/>
            <w:shd w:val="clear" w:color="auto" w:fill="auto"/>
          </w:tcPr>
          <w:p w:rsidR="006977C2" w:rsidRPr="002244ED" w:rsidRDefault="006977C2" w:rsidP="006977C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6977C2" w:rsidRPr="002244ED" w:rsidRDefault="006977C2" w:rsidP="006977C2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8851C7" w:rsidRPr="006D1C09" w:rsidRDefault="008851C7" w:rsidP="00435278">
      <w:pPr>
        <w:pStyle w:val="Bo-C1Content"/>
        <w:rPr>
          <w:sz w:val="20"/>
          <w:szCs w:val="20"/>
        </w:rPr>
      </w:pPr>
    </w:p>
    <w:p w:rsidR="00187D86" w:rsidRPr="0034019B" w:rsidRDefault="00187D86" w:rsidP="00435278">
      <w:pPr>
        <w:pStyle w:val="Bo-C1Content"/>
      </w:pPr>
      <w:r w:rsidRPr="0034019B">
        <w:rPr>
          <w:rFonts w:hint="cs"/>
          <w:cs/>
        </w:rPr>
        <w:t>นโยบายการกำหนดราคาสำหรับรายการ</w:t>
      </w:r>
      <w:r w:rsidR="0004140C" w:rsidRPr="0034019B">
        <w:rPr>
          <w:rFonts w:hint="cs"/>
          <w:cs/>
        </w:rPr>
        <w:t>แต่ละประเภท</w:t>
      </w:r>
      <w:r w:rsidRPr="0034019B">
        <w:rPr>
          <w:rFonts w:hint="cs"/>
          <w:cs/>
        </w:rPr>
        <w:t>อธิบายได้ดังต่อไปนี้</w:t>
      </w:r>
    </w:p>
    <w:p w:rsidR="00F9189B" w:rsidRDefault="00F9189B" w:rsidP="009A4B8E">
      <w:pPr>
        <w:pStyle w:val="Bo-C1Content"/>
        <w:rPr>
          <w:sz w:val="20"/>
          <w:szCs w:val="20"/>
        </w:rPr>
      </w:pPr>
    </w:p>
    <w:tbl>
      <w:tblPr>
        <w:tblW w:w="87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5"/>
        <w:gridCol w:w="4819"/>
      </w:tblGrid>
      <w:tr w:rsidR="00CD78A1" w:rsidRPr="00F902C1" w:rsidTr="00AA5309">
        <w:trPr>
          <w:tblHeader/>
        </w:trPr>
        <w:tc>
          <w:tcPr>
            <w:tcW w:w="3945" w:type="dxa"/>
          </w:tcPr>
          <w:p w:rsidR="00CD78A1" w:rsidRPr="003C652D" w:rsidRDefault="00CD78A1" w:rsidP="00AA53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:rsidR="00CD78A1" w:rsidRPr="003C652D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CD78A1" w:rsidRPr="00F902C1" w:rsidTr="00AA53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4819" w:type="dxa"/>
          </w:tcPr>
          <w:p w:rsidR="00CD78A1" w:rsidRPr="00DB0648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64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Pr="00DB0648">
              <w:rPr>
                <w:rFonts w:ascii="Angsana New" w:hAnsi="Angsana New"/>
                <w:sz w:val="30"/>
                <w:szCs w:val="30"/>
                <w:lang w:val="en-US"/>
              </w:rPr>
              <w:t xml:space="preserve"> / </w:t>
            </w:r>
            <w:r w:rsidRPr="00DB06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:rsidTr="00AA53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4819" w:type="dxa"/>
          </w:tcPr>
          <w:p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/ </w:t>
            </w: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:rsidTr="00AA53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4819" w:type="dxa"/>
          </w:tcPr>
          <w:p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มูลค่าตามบัญชี / ตามราคาที่ตกลงกัน</w:t>
            </w:r>
          </w:p>
        </w:tc>
      </w:tr>
      <w:tr w:rsidR="00CD78A1" w:rsidRPr="00F902C1" w:rsidTr="00AA5309">
        <w:tc>
          <w:tcPr>
            <w:tcW w:w="3945" w:type="dxa"/>
          </w:tcPr>
          <w:p w:rsidR="00CD78A1" w:rsidRPr="00CB0A44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819" w:type="dxa"/>
          </w:tcPr>
          <w:p w:rsidR="00CD78A1" w:rsidRPr="00CB0A44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:rsidTr="00AA5309">
        <w:tc>
          <w:tcPr>
            <w:tcW w:w="3945" w:type="dxa"/>
          </w:tcPr>
          <w:p w:rsidR="00CD78A1" w:rsidRPr="00CB0A44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4819" w:type="dxa"/>
          </w:tcPr>
          <w:p w:rsidR="00CD78A1" w:rsidRPr="00CB0A44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:rsidTr="00AA53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819" w:type="dxa"/>
          </w:tcPr>
          <w:p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:rsidTr="00AA53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</w:p>
        </w:tc>
      </w:tr>
      <w:tr w:rsidR="00CD78A1" w:rsidRPr="00F902C1" w:rsidTr="00AA53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ค่าบริการพลังงานเพื่อการผลิตไฟฟ้า</w:t>
            </w:r>
          </w:p>
        </w:tc>
        <w:tc>
          <w:tcPr>
            <w:tcW w:w="4819" w:type="dxa"/>
          </w:tcPr>
          <w:p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:rsidTr="00AA53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</w:tcPr>
          <w:p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ลบร้อยละ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1.5</w:t>
            </w:r>
          </w:p>
        </w:tc>
      </w:tr>
    </w:tbl>
    <w:p w:rsidR="00945C89" w:rsidRPr="00945C89" w:rsidRDefault="00945C89" w:rsidP="00435278">
      <w:pPr>
        <w:pStyle w:val="Bo-C1Content"/>
        <w:rPr>
          <w:sz w:val="20"/>
          <w:szCs w:val="20"/>
        </w:rPr>
      </w:pPr>
    </w:p>
    <w:p w:rsidR="007B2482" w:rsidRPr="0034019B" w:rsidRDefault="00B66F41" w:rsidP="00435278">
      <w:pPr>
        <w:pStyle w:val="Bo-C1Content"/>
      </w:pPr>
      <w:r w:rsidRPr="0034019B">
        <w:rPr>
          <w:cs/>
        </w:rPr>
        <w:lastRenderedPageBreak/>
        <w:t>รายการที่สำคัญกับบุคคลหรือกิจการที่เกี่ยวข้อ</w:t>
      </w:r>
      <w:r w:rsidR="004C4F0E" w:rsidRPr="0034019B">
        <w:rPr>
          <w:cs/>
        </w:rPr>
        <w:t>งกันสำหรับ</w:t>
      </w:r>
      <w:r w:rsidR="00331D98">
        <w:rPr>
          <w:rFonts w:hint="cs"/>
          <w:cs/>
        </w:rPr>
        <w:t xml:space="preserve">งวดสามเดือนสิ้นสุดวันที่ </w:t>
      </w:r>
      <w:r w:rsidR="00331D98">
        <w:rPr>
          <w:lang w:val="en-US"/>
        </w:rPr>
        <w:t xml:space="preserve">31 </w:t>
      </w:r>
      <w:r w:rsidR="00331D98">
        <w:rPr>
          <w:rFonts w:hint="cs"/>
          <w:cs/>
          <w:lang w:val="en-US"/>
        </w:rPr>
        <w:t xml:space="preserve">มีนาคม </w:t>
      </w:r>
      <w:r w:rsidR="00480D3E">
        <w:rPr>
          <w:lang w:val="en-US"/>
        </w:rPr>
        <w:t>25</w:t>
      </w:r>
      <w:r w:rsidR="00A23D6B">
        <w:rPr>
          <w:rFonts w:hint="cs"/>
          <w:cs/>
          <w:lang w:val="en-US"/>
        </w:rPr>
        <w:t xml:space="preserve">60 </w:t>
      </w:r>
      <w:r w:rsidR="00331D98">
        <w:rPr>
          <w:rFonts w:hint="cs"/>
          <w:cs/>
          <w:lang w:val="en-US"/>
        </w:rPr>
        <w:t xml:space="preserve">และ </w:t>
      </w:r>
      <w:r w:rsidR="00480D3E">
        <w:rPr>
          <w:lang w:val="en-US"/>
        </w:rPr>
        <w:t>255</w:t>
      </w:r>
      <w:r w:rsidR="00A23D6B">
        <w:rPr>
          <w:rFonts w:hint="cs"/>
          <w:cs/>
          <w:lang w:val="en-US"/>
        </w:rPr>
        <w:t>9</w:t>
      </w:r>
      <w:r w:rsidR="00680714" w:rsidRPr="0034019B">
        <w:rPr>
          <w:rFonts w:hint="cs"/>
          <w:cs/>
        </w:rPr>
        <w:t xml:space="preserve"> </w:t>
      </w:r>
      <w:r w:rsidR="007B2482" w:rsidRPr="0034019B">
        <w:rPr>
          <w:cs/>
        </w:rPr>
        <w:t>สรุปได้ดังนี้</w:t>
      </w:r>
    </w:p>
    <w:p w:rsidR="001D2C76" w:rsidRPr="00945C89" w:rsidRDefault="001D2C76" w:rsidP="00435278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</w:rPr>
      </w:pPr>
    </w:p>
    <w:tbl>
      <w:tblPr>
        <w:tblW w:w="90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52"/>
        <w:gridCol w:w="1158"/>
        <w:gridCol w:w="270"/>
        <w:gridCol w:w="1178"/>
        <w:gridCol w:w="270"/>
        <w:gridCol w:w="1170"/>
      </w:tblGrid>
      <w:tr w:rsidR="00F361F9" w:rsidRPr="005E6955" w:rsidTr="00A6468A">
        <w:trPr>
          <w:cantSplit/>
          <w:trHeight w:val="397"/>
        </w:trPr>
        <w:tc>
          <w:tcPr>
            <w:tcW w:w="5052" w:type="dxa"/>
          </w:tcPr>
          <w:p w:rsidR="00F361F9" w:rsidRPr="00C12557" w:rsidRDefault="00F361F9" w:rsidP="00F361F9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1" w:name="OLE_LINK2"/>
            <w:r w:rsidRPr="002429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งวดสามเดือนสิ้นสุดวันที่</w:t>
            </w:r>
            <w:r w:rsidR="003F24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3F24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58" w:type="dxa"/>
            <w:vAlign w:val="bottom"/>
          </w:tcPr>
          <w:p w:rsidR="00F361F9" w:rsidRPr="00D87537" w:rsidRDefault="00F361F9" w:rsidP="00F361F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361F9" w:rsidRDefault="00F361F9" w:rsidP="00F361F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:rsidR="00F361F9" w:rsidRPr="00322005" w:rsidRDefault="00006723" w:rsidP="00F361F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F361F9" w:rsidRPr="00D87537" w:rsidRDefault="00F361F9" w:rsidP="00F361F9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361F9" w:rsidRPr="00D87537" w:rsidRDefault="00006723" w:rsidP="00F361F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DD78CE" w:rsidRPr="005E6955" w:rsidTr="00A6468A">
        <w:trPr>
          <w:cantSplit/>
          <w:trHeight w:val="397"/>
        </w:trPr>
        <w:tc>
          <w:tcPr>
            <w:tcW w:w="5052" w:type="dxa"/>
          </w:tcPr>
          <w:p w:rsidR="00DD78CE" w:rsidRPr="00DD78CE" w:rsidRDefault="00DD78CE" w:rsidP="00DD78CE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DD78CE" w:rsidRPr="00D87537" w:rsidRDefault="00DD78CE" w:rsidP="00DD78C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78CE" w:rsidRDefault="00DD78CE" w:rsidP="00DD78C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8" w:type="dxa"/>
            <w:gridSpan w:val="3"/>
            <w:vAlign w:val="bottom"/>
          </w:tcPr>
          <w:p w:rsidR="00DD78CE" w:rsidRDefault="00DD78CE" w:rsidP="00DD78C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0431" w:rsidRPr="005E6955" w:rsidTr="00A6468A">
        <w:tc>
          <w:tcPr>
            <w:tcW w:w="5052" w:type="dxa"/>
          </w:tcPr>
          <w:p w:rsidR="00EE0431" w:rsidRPr="00C12557" w:rsidRDefault="00EE0431" w:rsidP="00EE0431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8" w:type="dxa"/>
          </w:tcPr>
          <w:p w:rsidR="00EE0431" w:rsidRPr="000458E9" w:rsidRDefault="00EE0431" w:rsidP="00EE0431">
            <w:pPr>
              <w:tabs>
                <w:tab w:val="decimal" w:pos="809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0431" w:rsidRPr="00604263" w:rsidRDefault="00EE0431" w:rsidP="00EE0431">
            <w:pPr>
              <w:tabs>
                <w:tab w:val="decimal" w:pos="882"/>
              </w:tabs>
              <w:spacing w:line="240" w:lineRule="atLeast"/>
              <w:ind w:left="-119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EE0431" w:rsidRPr="00604263" w:rsidRDefault="00EE0431" w:rsidP="00EE0431">
            <w:pPr>
              <w:tabs>
                <w:tab w:val="decimal" w:pos="882"/>
              </w:tabs>
              <w:spacing w:line="240" w:lineRule="atLeast"/>
              <w:ind w:left="-119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0431" w:rsidRPr="00604263" w:rsidRDefault="00EE0431" w:rsidP="00EE043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0431" w:rsidRPr="00604263" w:rsidRDefault="00EE0431" w:rsidP="00EE0431">
            <w:pPr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677" w:rsidRPr="005E6955" w:rsidTr="00A6468A">
        <w:tc>
          <w:tcPr>
            <w:tcW w:w="5052" w:type="dxa"/>
          </w:tcPr>
          <w:p w:rsidR="00532677" w:rsidRPr="00C12557" w:rsidRDefault="00532677" w:rsidP="00006723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="00D263A3"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1158" w:type="dxa"/>
          </w:tcPr>
          <w:p w:rsidR="00532677" w:rsidRPr="000458E9" w:rsidRDefault="00532677" w:rsidP="00006723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2677" w:rsidRPr="00C12557" w:rsidRDefault="00532677" w:rsidP="000067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:rsidR="00532677" w:rsidRPr="000458E9" w:rsidRDefault="00532677" w:rsidP="00CD78A1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677">
              <w:rPr>
                <w:rFonts w:ascii="Angsana New" w:hAnsi="Angsana New"/>
                <w:sz w:val="30"/>
                <w:szCs w:val="30"/>
                <w:lang w:val="en-US"/>
              </w:rPr>
              <w:t>129,847</w:t>
            </w:r>
          </w:p>
        </w:tc>
        <w:tc>
          <w:tcPr>
            <w:tcW w:w="270" w:type="dxa"/>
          </w:tcPr>
          <w:p w:rsidR="00532677" w:rsidRPr="00604263" w:rsidRDefault="00532677" w:rsidP="000067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2677" w:rsidRPr="00C12557" w:rsidRDefault="00532677" w:rsidP="00CD78A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196,946</w:t>
            </w:r>
          </w:p>
        </w:tc>
      </w:tr>
      <w:tr w:rsidR="00532677" w:rsidRPr="005E6955" w:rsidTr="00A6468A">
        <w:tc>
          <w:tcPr>
            <w:tcW w:w="5052" w:type="dxa"/>
          </w:tcPr>
          <w:p w:rsidR="00532677" w:rsidRPr="00C12557" w:rsidRDefault="00532677" w:rsidP="00006723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1158" w:type="dxa"/>
          </w:tcPr>
          <w:p w:rsidR="00532677" w:rsidRPr="000458E9" w:rsidRDefault="00532677" w:rsidP="00006723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2677" w:rsidRPr="00C12557" w:rsidRDefault="00532677" w:rsidP="000067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:rsidR="00532677" w:rsidRPr="000458E9" w:rsidRDefault="00532677" w:rsidP="00CD78A1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677">
              <w:rPr>
                <w:rFonts w:ascii="Angsana New" w:hAnsi="Angsana New"/>
                <w:sz w:val="30"/>
                <w:szCs w:val="30"/>
                <w:lang w:val="en-US"/>
              </w:rPr>
              <w:t>96,262</w:t>
            </w:r>
          </w:p>
        </w:tc>
        <w:tc>
          <w:tcPr>
            <w:tcW w:w="270" w:type="dxa"/>
          </w:tcPr>
          <w:p w:rsidR="00532677" w:rsidRPr="00604263" w:rsidRDefault="00532677" w:rsidP="000067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2677" w:rsidRPr="00C12557" w:rsidRDefault="00532677" w:rsidP="00CD78A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79,497</w:t>
            </w:r>
          </w:p>
        </w:tc>
      </w:tr>
      <w:tr w:rsidR="00532677" w:rsidRPr="005E6955" w:rsidTr="00A6468A">
        <w:tc>
          <w:tcPr>
            <w:tcW w:w="5052" w:type="dxa"/>
          </w:tcPr>
          <w:p w:rsidR="00532677" w:rsidRPr="00C12557" w:rsidRDefault="00532677" w:rsidP="00006723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8" w:type="dxa"/>
          </w:tcPr>
          <w:p w:rsidR="00532677" w:rsidRPr="000458E9" w:rsidRDefault="00532677" w:rsidP="00006723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2677" w:rsidRPr="00C12557" w:rsidRDefault="00532677" w:rsidP="000067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:rsidR="00532677" w:rsidRPr="000458E9" w:rsidRDefault="00532677" w:rsidP="00CD78A1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677">
              <w:rPr>
                <w:rFonts w:ascii="Angsana New" w:hAnsi="Angsana New"/>
                <w:sz w:val="30"/>
                <w:szCs w:val="30"/>
                <w:lang w:val="en-US"/>
              </w:rPr>
              <w:t>863</w:t>
            </w:r>
          </w:p>
        </w:tc>
        <w:tc>
          <w:tcPr>
            <w:tcW w:w="270" w:type="dxa"/>
          </w:tcPr>
          <w:p w:rsidR="00532677" w:rsidRPr="00604263" w:rsidRDefault="00532677" w:rsidP="000067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2677" w:rsidRDefault="00532677" w:rsidP="00CD78A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6,725</w:t>
            </w:r>
          </w:p>
        </w:tc>
      </w:tr>
      <w:tr w:rsidR="00532677" w:rsidRPr="005E6955" w:rsidTr="00A6468A">
        <w:tc>
          <w:tcPr>
            <w:tcW w:w="5052" w:type="dxa"/>
          </w:tcPr>
          <w:p w:rsidR="00532677" w:rsidRPr="00C12557" w:rsidRDefault="00532677" w:rsidP="00006723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58" w:type="dxa"/>
          </w:tcPr>
          <w:p w:rsidR="00532677" w:rsidRPr="00532677" w:rsidRDefault="00532677" w:rsidP="00532677">
            <w:pPr>
              <w:tabs>
                <w:tab w:val="decimal" w:pos="972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2677" w:rsidRPr="00C12557" w:rsidRDefault="00532677" w:rsidP="000067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:rsidR="00532677" w:rsidRPr="008B5FE8" w:rsidRDefault="00532677" w:rsidP="00CD78A1">
            <w:pPr>
              <w:pStyle w:val="acctfourfigures"/>
              <w:tabs>
                <w:tab w:val="clear" w:pos="765"/>
              </w:tabs>
              <w:spacing w:line="240" w:lineRule="auto"/>
              <w:ind w:left="-11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532677" w:rsidRPr="00604263" w:rsidRDefault="00532677" w:rsidP="000067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2677" w:rsidRDefault="00532677" w:rsidP="00CD78A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348</w:t>
            </w:r>
          </w:p>
        </w:tc>
      </w:tr>
      <w:tr w:rsidR="00CD78A1" w:rsidRPr="005E6955" w:rsidTr="00A6468A">
        <w:tc>
          <w:tcPr>
            <w:tcW w:w="5052" w:type="dxa"/>
          </w:tcPr>
          <w:p w:rsidR="00CD78A1" w:rsidRPr="00CD78A1" w:rsidRDefault="00CD78A1" w:rsidP="00CD78A1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58" w:type="dxa"/>
          </w:tcPr>
          <w:p w:rsidR="00CD78A1" w:rsidRPr="00CD78A1" w:rsidRDefault="00CD78A1" w:rsidP="00CD78A1">
            <w:pPr>
              <w:pStyle w:val="acctfourfigures"/>
              <w:tabs>
                <w:tab w:val="clear" w:pos="765"/>
              </w:tabs>
              <w:spacing w:line="240" w:lineRule="auto"/>
              <w:ind w:left="-72" w:right="-1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D78A1" w:rsidRPr="00CD78A1" w:rsidRDefault="00CD78A1" w:rsidP="00CD78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:rsidR="00CD78A1" w:rsidRPr="00CD78A1" w:rsidRDefault="00CD78A1" w:rsidP="00CD78A1">
            <w:pPr>
              <w:tabs>
                <w:tab w:val="decimal" w:pos="96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,313</w:t>
            </w:r>
          </w:p>
        </w:tc>
        <w:tc>
          <w:tcPr>
            <w:tcW w:w="270" w:type="dxa"/>
          </w:tcPr>
          <w:p w:rsidR="00CD78A1" w:rsidRPr="00CD78A1" w:rsidRDefault="00CD78A1" w:rsidP="00CD78A1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78A1" w:rsidRPr="00CD78A1" w:rsidRDefault="00CD78A1" w:rsidP="00CD78A1">
            <w:pPr>
              <w:tabs>
                <w:tab w:val="decimal" w:pos="95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,313</w:t>
            </w:r>
          </w:p>
        </w:tc>
      </w:tr>
      <w:tr w:rsidR="00CD78A1" w:rsidRPr="005E6955" w:rsidTr="00A6468A">
        <w:tc>
          <w:tcPr>
            <w:tcW w:w="5052" w:type="dxa"/>
          </w:tcPr>
          <w:p w:rsidR="00CD78A1" w:rsidRPr="00CD78A1" w:rsidRDefault="00CD78A1" w:rsidP="00CD78A1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  <w:r w:rsidRPr="00CD78A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CD78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158" w:type="dxa"/>
          </w:tcPr>
          <w:p w:rsidR="00CD78A1" w:rsidRPr="00CD78A1" w:rsidRDefault="00CD78A1" w:rsidP="00CD78A1">
            <w:pPr>
              <w:pStyle w:val="acctfourfigures"/>
              <w:tabs>
                <w:tab w:val="clear" w:pos="765"/>
              </w:tabs>
              <w:spacing w:line="240" w:lineRule="auto"/>
              <w:ind w:left="-72" w:right="-1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D78A1" w:rsidRPr="00CD78A1" w:rsidRDefault="00CD78A1" w:rsidP="00CD78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:rsidR="00CD78A1" w:rsidRPr="00CD78A1" w:rsidRDefault="00CD78A1" w:rsidP="00CD78A1">
            <w:pPr>
              <w:tabs>
                <w:tab w:val="decimal" w:pos="96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8,687</w:t>
            </w:r>
          </w:p>
        </w:tc>
        <w:tc>
          <w:tcPr>
            <w:tcW w:w="270" w:type="dxa"/>
          </w:tcPr>
          <w:p w:rsidR="00CD78A1" w:rsidRPr="00CD78A1" w:rsidRDefault="00CD78A1" w:rsidP="00CD78A1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78A1" w:rsidRPr="00CD78A1" w:rsidRDefault="00CD78A1" w:rsidP="00CD78A1">
            <w:pPr>
              <w:tabs>
                <w:tab w:val="decimal" w:pos="95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8,687</w:t>
            </w:r>
          </w:p>
        </w:tc>
      </w:tr>
      <w:tr w:rsidR="00CD78A1" w:rsidRPr="00B67BB2" w:rsidTr="00A6468A">
        <w:tc>
          <w:tcPr>
            <w:tcW w:w="5052" w:type="dxa"/>
            <w:shd w:val="clear" w:color="auto" w:fill="auto"/>
          </w:tcPr>
          <w:p w:rsidR="00CD78A1" w:rsidRPr="00C12557" w:rsidRDefault="00CD78A1" w:rsidP="00CD78A1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8" w:type="dxa"/>
            <w:shd w:val="clear" w:color="auto" w:fill="auto"/>
          </w:tcPr>
          <w:p w:rsidR="00CD78A1" w:rsidRPr="000458E9" w:rsidRDefault="00CD78A1" w:rsidP="00CD78A1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D78A1" w:rsidRPr="00C12557" w:rsidRDefault="00CD78A1" w:rsidP="00CD78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8" w:type="dxa"/>
            <w:shd w:val="clear" w:color="auto" w:fill="auto"/>
          </w:tcPr>
          <w:p w:rsidR="00CD78A1" w:rsidRPr="00C12557" w:rsidRDefault="00CD78A1" w:rsidP="00CD78A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60,337</w:t>
            </w:r>
          </w:p>
        </w:tc>
        <w:tc>
          <w:tcPr>
            <w:tcW w:w="270" w:type="dxa"/>
            <w:shd w:val="clear" w:color="auto" w:fill="auto"/>
          </w:tcPr>
          <w:p w:rsidR="00CD78A1" w:rsidRPr="00604263" w:rsidRDefault="00CD78A1" w:rsidP="00CD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D78A1" w:rsidRPr="00C12557" w:rsidRDefault="00CD78A1" w:rsidP="00CD78A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20,978</w:t>
            </w:r>
          </w:p>
        </w:tc>
      </w:tr>
      <w:tr w:rsidR="00CD78A1" w:rsidRPr="00B67BB2" w:rsidTr="00A6468A">
        <w:tc>
          <w:tcPr>
            <w:tcW w:w="5052" w:type="dxa"/>
            <w:shd w:val="clear" w:color="auto" w:fill="auto"/>
          </w:tcPr>
          <w:p w:rsidR="00CD78A1" w:rsidRPr="00C12557" w:rsidRDefault="00CD78A1" w:rsidP="00CD78A1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263A3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158" w:type="dxa"/>
            <w:shd w:val="clear" w:color="auto" w:fill="auto"/>
          </w:tcPr>
          <w:p w:rsidR="00CD78A1" w:rsidRPr="000458E9" w:rsidRDefault="00CD78A1" w:rsidP="00CD78A1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D78A1" w:rsidRPr="00C12557" w:rsidRDefault="00CD78A1" w:rsidP="00CD78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8" w:type="dxa"/>
            <w:shd w:val="clear" w:color="auto" w:fill="auto"/>
          </w:tcPr>
          <w:p w:rsidR="00CD78A1" w:rsidRDefault="00CD78A1" w:rsidP="00CD78A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:rsidR="00CD78A1" w:rsidRPr="00604263" w:rsidRDefault="00CD78A1" w:rsidP="00CD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D78A1" w:rsidRDefault="00CD78A1" w:rsidP="00CD78A1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D78A1" w:rsidRPr="00B67BB2" w:rsidTr="00A6468A">
        <w:tc>
          <w:tcPr>
            <w:tcW w:w="5052" w:type="dxa"/>
            <w:shd w:val="clear" w:color="auto" w:fill="auto"/>
          </w:tcPr>
          <w:p w:rsidR="00CD78A1" w:rsidRPr="00C12557" w:rsidRDefault="00CD78A1" w:rsidP="00CD78A1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58" w:type="dxa"/>
            <w:shd w:val="clear" w:color="auto" w:fill="auto"/>
          </w:tcPr>
          <w:p w:rsidR="00CD78A1" w:rsidRPr="000458E9" w:rsidRDefault="00CD78A1" w:rsidP="00CD78A1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D78A1" w:rsidRPr="00C12557" w:rsidRDefault="00CD78A1" w:rsidP="00CD78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shd w:val="clear" w:color="auto" w:fill="auto"/>
          </w:tcPr>
          <w:p w:rsidR="00CD78A1" w:rsidRPr="00C12557" w:rsidRDefault="00CD78A1" w:rsidP="00CD78A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31333B">
              <w:rPr>
                <w:rFonts w:ascii="Angsana New" w:hAnsi="Angsana New"/>
                <w:sz w:val="30"/>
                <w:szCs w:val="30"/>
                <w:lang w:val="en-US"/>
              </w:rPr>
              <w:t>07</w:t>
            </w:r>
          </w:p>
        </w:tc>
        <w:tc>
          <w:tcPr>
            <w:tcW w:w="270" w:type="dxa"/>
            <w:shd w:val="clear" w:color="auto" w:fill="auto"/>
          </w:tcPr>
          <w:p w:rsidR="00CD78A1" w:rsidRPr="00604263" w:rsidRDefault="00CD78A1" w:rsidP="00CD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D78A1" w:rsidRPr="00C12557" w:rsidRDefault="00CD78A1" w:rsidP="00CD78A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723</w:t>
            </w:r>
          </w:p>
        </w:tc>
      </w:tr>
      <w:tr w:rsidR="00CD78A1" w:rsidRPr="00C27575" w:rsidTr="00A6468A">
        <w:tc>
          <w:tcPr>
            <w:tcW w:w="5052" w:type="dxa"/>
          </w:tcPr>
          <w:p w:rsidR="00CD78A1" w:rsidRPr="007A03E1" w:rsidRDefault="00CD78A1" w:rsidP="00CD78A1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8" w:type="dxa"/>
          </w:tcPr>
          <w:p w:rsidR="00CD78A1" w:rsidRPr="00C12557" w:rsidRDefault="00CD78A1" w:rsidP="00CD78A1">
            <w:pPr>
              <w:pStyle w:val="acctfourfigures"/>
              <w:tabs>
                <w:tab w:val="clear" w:pos="765"/>
              </w:tabs>
              <w:spacing w:line="240" w:lineRule="auto"/>
              <w:ind w:left="-72" w:right="-1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D78A1" w:rsidRPr="00867F77" w:rsidRDefault="00CD78A1" w:rsidP="00CD78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:rsidR="00CD78A1" w:rsidRPr="00867F77" w:rsidRDefault="00CD78A1" w:rsidP="00CD78A1">
            <w:pPr>
              <w:pStyle w:val="acctfourfigures"/>
              <w:tabs>
                <w:tab w:val="clear" w:pos="765"/>
                <w:tab w:val="decimal" w:pos="882"/>
                <w:tab w:val="decimal" w:pos="96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D78A1" w:rsidRPr="00604263" w:rsidRDefault="00CD78A1" w:rsidP="00CD78A1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78A1" w:rsidRPr="00867F77" w:rsidRDefault="00CD78A1" w:rsidP="00CD78A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78A1" w:rsidRPr="005E6955" w:rsidTr="00A6468A">
        <w:tc>
          <w:tcPr>
            <w:tcW w:w="5052" w:type="dxa"/>
          </w:tcPr>
          <w:p w:rsidR="00CD78A1" w:rsidRPr="007A03E1" w:rsidRDefault="00CD78A1" w:rsidP="00CD78A1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58" w:type="dxa"/>
          </w:tcPr>
          <w:p w:rsidR="00CD78A1" w:rsidRPr="00C12557" w:rsidRDefault="00CD78A1" w:rsidP="00CD78A1">
            <w:pPr>
              <w:pStyle w:val="acctfourfigures"/>
              <w:tabs>
                <w:tab w:val="clear" w:pos="765"/>
              </w:tabs>
              <w:spacing w:line="240" w:lineRule="auto"/>
              <w:ind w:left="-72" w:right="-1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D78A1" w:rsidRPr="00867F77" w:rsidRDefault="00CD78A1" w:rsidP="00CD78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vAlign w:val="center"/>
          </w:tcPr>
          <w:p w:rsidR="00CD78A1" w:rsidRDefault="00EE4528" w:rsidP="00CD78A1">
            <w:pPr>
              <w:tabs>
                <w:tab w:val="decimal" w:pos="962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2,844</w:t>
            </w:r>
          </w:p>
        </w:tc>
        <w:tc>
          <w:tcPr>
            <w:tcW w:w="270" w:type="dxa"/>
          </w:tcPr>
          <w:p w:rsidR="00CD78A1" w:rsidRPr="00604263" w:rsidRDefault="00CD78A1" w:rsidP="00CD78A1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78A1" w:rsidRPr="00867F77" w:rsidRDefault="00CD78A1" w:rsidP="00CD78A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6,504</w:t>
            </w:r>
          </w:p>
        </w:tc>
      </w:tr>
      <w:tr w:rsidR="00CD78A1" w:rsidRPr="005E6955" w:rsidTr="00A6468A">
        <w:tc>
          <w:tcPr>
            <w:tcW w:w="5052" w:type="dxa"/>
          </w:tcPr>
          <w:p w:rsidR="00CD78A1" w:rsidRPr="00C639E1" w:rsidRDefault="00CD78A1" w:rsidP="00CD78A1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58" w:type="dxa"/>
          </w:tcPr>
          <w:p w:rsidR="00CD78A1" w:rsidRPr="00C12557" w:rsidRDefault="00CD78A1" w:rsidP="00CD78A1">
            <w:pPr>
              <w:pStyle w:val="acctfourfigures"/>
              <w:tabs>
                <w:tab w:val="clear" w:pos="765"/>
              </w:tabs>
              <w:spacing w:line="240" w:lineRule="auto"/>
              <w:ind w:left="-72" w:right="-1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D78A1" w:rsidRPr="00867F77" w:rsidRDefault="00CD78A1" w:rsidP="00CD78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vAlign w:val="center"/>
          </w:tcPr>
          <w:p w:rsidR="00CD78A1" w:rsidRDefault="00CD78A1" w:rsidP="00CD78A1">
            <w:pPr>
              <w:tabs>
                <w:tab w:val="decimal" w:pos="962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747</w:t>
            </w:r>
          </w:p>
        </w:tc>
        <w:tc>
          <w:tcPr>
            <w:tcW w:w="270" w:type="dxa"/>
          </w:tcPr>
          <w:p w:rsidR="00CD78A1" w:rsidRPr="00604263" w:rsidRDefault="00CD78A1" w:rsidP="00CD78A1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78A1" w:rsidRPr="00867F77" w:rsidRDefault="00CD78A1" w:rsidP="00CD78A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809</w:t>
            </w:r>
          </w:p>
        </w:tc>
      </w:tr>
      <w:tr w:rsidR="00EE4528" w:rsidRPr="00C27575" w:rsidTr="00A6468A">
        <w:tc>
          <w:tcPr>
            <w:tcW w:w="5052" w:type="dxa"/>
          </w:tcPr>
          <w:p w:rsidR="00EE4528" w:rsidRPr="00C12557" w:rsidRDefault="00EE4528" w:rsidP="00EE452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8" w:type="dxa"/>
          </w:tcPr>
          <w:p w:rsidR="00EE4528" w:rsidRPr="000458E9" w:rsidRDefault="00EE4528" w:rsidP="00EE4528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4528" w:rsidRPr="00C12557" w:rsidRDefault="00EE4528" w:rsidP="00EE45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:rsidR="00EE4528" w:rsidRPr="000458E9" w:rsidRDefault="00EE4528" w:rsidP="00EE4528">
            <w:pPr>
              <w:tabs>
                <w:tab w:val="decimal" w:pos="96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</w:tcPr>
          <w:p w:rsidR="00EE4528" w:rsidRPr="00604263" w:rsidRDefault="00EE4528" w:rsidP="00EE45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4528" w:rsidRPr="00C27575" w:rsidRDefault="00C27575" w:rsidP="00C2757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57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EE4528" w:rsidRPr="005E6955" w:rsidTr="00A6468A">
        <w:tc>
          <w:tcPr>
            <w:tcW w:w="5052" w:type="dxa"/>
          </w:tcPr>
          <w:p w:rsidR="00EE4528" w:rsidRPr="00C639E1" w:rsidRDefault="00EE4528" w:rsidP="00EE452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58" w:type="dxa"/>
          </w:tcPr>
          <w:p w:rsidR="00EE4528" w:rsidRPr="00C12557" w:rsidRDefault="00EE4528" w:rsidP="00EE4528">
            <w:pPr>
              <w:pStyle w:val="acctfourfigures"/>
              <w:tabs>
                <w:tab w:val="clear" w:pos="765"/>
              </w:tabs>
              <w:spacing w:line="240" w:lineRule="auto"/>
              <w:ind w:left="-72" w:right="-1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4528" w:rsidRPr="00867F77" w:rsidRDefault="00EE4528" w:rsidP="00EE45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vAlign w:val="center"/>
          </w:tcPr>
          <w:p w:rsidR="00EE4528" w:rsidRDefault="00EE4528" w:rsidP="00EE4528">
            <w:pPr>
              <w:ind w:left="-118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</w:p>
        </w:tc>
        <w:tc>
          <w:tcPr>
            <w:tcW w:w="270" w:type="dxa"/>
          </w:tcPr>
          <w:p w:rsidR="00EE4528" w:rsidRPr="00604263" w:rsidRDefault="00EE4528" w:rsidP="00EE4528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4528" w:rsidRPr="00867F77" w:rsidRDefault="00EE4528" w:rsidP="00EE452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12,211</w:t>
            </w:r>
          </w:p>
        </w:tc>
      </w:tr>
      <w:tr w:rsidR="00EE4528" w:rsidRPr="005E6955" w:rsidTr="00A6468A">
        <w:tc>
          <w:tcPr>
            <w:tcW w:w="5052" w:type="dxa"/>
          </w:tcPr>
          <w:p w:rsidR="00EE4528" w:rsidRPr="00C639E1" w:rsidRDefault="00EE4528" w:rsidP="00EE452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58" w:type="dxa"/>
          </w:tcPr>
          <w:p w:rsidR="00EE4528" w:rsidRPr="00C12557" w:rsidRDefault="00EE4528" w:rsidP="00EE4528">
            <w:pPr>
              <w:pStyle w:val="acctfourfigures"/>
              <w:tabs>
                <w:tab w:val="clear" w:pos="765"/>
              </w:tabs>
              <w:spacing w:line="240" w:lineRule="auto"/>
              <w:ind w:left="-72" w:right="-1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4528" w:rsidRPr="00867F77" w:rsidRDefault="00EE4528" w:rsidP="00EE45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vAlign w:val="center"/>
          </w:tcPr>
          <w:p w:rsidR="00EE4528" w:rsidRDefault="00EE4528" w:rsidP="00EE4528">
            <w:pPr>
              <w:tabs>
                <w:tab w:val="decimal" w:pos="962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4,840</w:t>
            </w:r>
          </w:p>
        </w:tc>
        <w:tc>
          <w:tcPr>
            <w:tcW w:w="270" w:type="dxa"/>
          </w:tcPr>
          <w:p w:rsidR="00EE4528" w:rsidRPr="00604263" w:rsidRDefault="00EE4528" w:rsidP="00EE4528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4528" w:rsidRPr="00867F77" w:rsidRDefault="00EE4528" w:rsidP="00EE452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4,957</w:t>
            </w:r>
          </w:p>
        </w:tc>
      </w:tr>
      <w:tr w:rsidR="00EE4528" w:rsidRPr="005E6955" w:rsidTr="00A6468A">
        <w:tc>
          <w:tcPr>
            <w:tcW w:w="5052" w:type="dxa"/>
          </w:tcPr>
          <w:p w:rsidR="00EE4528" w:rsidRPr="00C12557" w:rsidRDefault="00EE4528" w:rsidP="00EE452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58" w:type="dxa"/>
          </w:tcPr>
          <w:p w:rsidR="00EE4528" w:rsidRPr="000458E9" w:rsidRDefault="00EE4528" w:rsidP="00EE4528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4528" w:rsidRPr="00C12557" w:rsidRDefault="00EE4528" w:rsidP="00EE45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8" w:type="dxa"/>
            <w:vAlign w:val="center"/>
          </w:tcPr>
          <w:p w:rsidR="00EE4528" w:rsidRDefault="00EE4528" w:rsidP="00EE4528">
            <w:pPr>
              <w:tabs>
                <w:tab w:val="decimal" w:pos="962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2,113</w:t>
            </w:r>
          </w:p>
        </w:tc>
        <w:tc>
          <w:tcPr>
            <w:tcW w:w="270" w:type="dxa"/>
          </w:tcPr>
          <w:p w:rsidR="00EE4528" w:rsidRPr="00604263" w:rsidRDefault="00EE4528" w:rsidP="00EE45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4528" w:rsidRPr="00867F77" w:rsidRDefault="00EE4528" w:rsidP="00EE452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1,971</w:t>
            </w:r>
          </w:p>
        </w:tc>
      </w:tr>
      <w:tr w:rsidR="00EE4528" w:rsidRPr="005E6955" w:rsidTr="00A6468A">
        <w:tc>
          <w:tcPr>
            <w:tcW w:w="5052" w:type="dxa"/>
          </w:tcPr>
          <w:p w:rsidR="00EE4528" w:rsidRPr="008930E9" w:rsidRDefault="00EE4528" w:rsidP="00EE452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58" w:type="dxa"/>
          </w:tcPr>
          <w:p w:rsidR="00EE4528" w:rsidRPr="008930E9" w:rsidRDefault="00EE4528" w:rsidP="00EE4528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4528" w:rsidRPr="008930E9" w:rsidRDefault="00EE4528" w:rsidP="00EE45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8" w:type="dxa"/>
          </w:tcPr>
          <w:p w:rsidR="00EE4528" w:rsidRPr="008930E9" w:rsidRDefault="00EE4528" w:rsidP="00EE4528">
            <w:pPr>
              <w:pStyle w:val="acctfourfigures"/>
              <w:tabs>
                <w:tab w:val="clear" w:pos="765"/>
                <w:tab w:val="decimal" w:pos="882"/>
                <w:tab w:val="decimal" w:pos="96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4528" w:rsidRPr="008930E9" w:rsidRDefault="00EE4528" w:rsidP="00EE45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4528" w:rsidRPr="008930E9" w:rsidRDefault="00EE4528" w:rsidP="00EE452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4528" w:rsidRPr="005E6955" w:rsidTr="00A6468A">
        <w:tc>
          <w:tcPr>
            <w:tcW w:w="5052" w:type="dxa"/>
          </w:tcPr>
          <w:p w:rsidR="00EE4528" w:rsidRPr="008930E9" w:rsidRDefault="00EE4528" w:rsidP="00EE4528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58" w:type="dxa"/>
          </w:tcPr>
          <w:p w:rsidR="00EE4528" w:rsidRPr="008930E9" w:rsidRDefault="00EE4528" w:rsidP="00EE4528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4528" w:rsidRPr="008930E9" w:rsidRDefault="00EE4528" w:rsidP="00EE45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8" w:type="dxa"/>
          </w:tcPr>
          <w:p w:rsidR="00EE4528" w:rsidRPr="008930E9" w:rsidRDefault="00EE4528" w:rsidP="00EE4528">
            <w:pPr>
              <w:pStyle w:val="acctfourfigures"/>
              <w:tabs>
                <w:tab w:val="clear" w:pos="765"/>
                <w:tab w:val="decimal" w:pos="882"/>
                <w:tab w:val="decimal" w:pos="96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4528" w:rsidRPr="008930E9" w:rsidRDefault="00EE4528" w:rsidP="00EE45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4528" w:rsidRPr="008930E9" w:rsidRDefault="00EE4528" w:rsidP="00EE452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4528" w:rsidRPr="005E6955" w:rsidTr="00A6468A">
        <w:tc>
          <w:tcPr>
            <w:tcW w:w="5052" w:type="dxa"/>
            <w:vAlign w:val="bottom"/>
          </w:tcPr>
          <w:p w:rsidR="00EE4528" w:rsidRPr="008930E9" w:rsidRDefault="00EE4528" w:rsidP="00EE4528">
            <w:pPr>
              <w:spacing w:line="240" w:lineRule="auto"/>
              <w:ind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58" w:type="dxa"/>
          </w:tcPr>
          <w:p w:rsidR="00EE4528" w:rsidRPr="008930E9" w:rsidRDefault="00EE4528" w:rsidP="00EE4528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4528" w:rsidRPr="008930E9" w:rsidRDefault="00EE4528" w:rsidP="00EE45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8" w:type="dxa"/>
          </w:tcPr>
          <w:p w:rsidR="00EE4528" w:rsidRPr="008930E9" w:rsidRDefault="00EE4528" w:rsidP="00EE4528">
            <w:pPr>
              <w:tabs>
                <w:tab w:val="decimal" w:pos="9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9,648</w:t>
            </w:r>
          </w:p>
        </w:tc>
        <w:tc>
          <w:tcPr>
            <w:tcW w:w="270" w:type="dxa"/>
          </w:tcPr>
          <w:p w:rsidR="00EE4528" w:rsidRPr="008930E9" w:rsidRDefault="00EE4528" w:rsidP="00EE452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EE4528" w:rsidRPr="00B24D79" w:rsidRDefault="00EE4528" w:rsidP="00EE4528">
            <w:pPr>
              <w:tabs>
                <w:tab w:val="decimal" w:pos="954"/>
              </w:tabs>
              <w:spacing w:line="240" w:lineRule="atLeast"/>
              <w:ind w:left="-115"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4D79">
              <w:rPr>
                <w:rFonts w:ascii="Angsana New" w:hAnsi="Angsana New"/>
                <w:sz w:val="30"/>
                <w:szCs w:val="30"/>
                <w:lang w:val="en-US"/>
              </w:rPr>
              <w:t>6,538</w:t>
            </w:r>
          </w:p>
        </w:tc>
      </w:tr>
      <w:tr w:rsidR="00EE4528" w:rsidRPr="005E6955" w:rsidTr="00A6468A">
        <w:tc>
          <w:tcPr>
            <w:tcW w:w="5052" w:type="dxa"/>
            <w:vAlign w:val="bottom"/>
          </w:tcPr>
          <w:p w:rsidR="00EE4528" w:rsidRPr="008930E9" w:rsidRDefault="00EE4528" w:rsidP="00EE4528">
            <w:pPr>
              <w:spacing w:line="240" w:lineRule="auto"/>
              <w:ind w:firstLine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58" w:type="dxa"/>
          </w:tcPr>
          <w:p w:rsidR="00EE4528" w:rsidRPr="008930E9" w:rsidRDefault="00EE4528" w:rsidP="00EE4528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4528" w:rsidRPr="008930E9" w:rsidRDefault="00EE4528" w:rsidP="00EE45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EE4528" w:rsidRPr="008930E9" w:rsidRDefault="00EE4528" w:rsidP="00EE4528">
            <w:pPr>
              <w:tabs>
                <w:tab w:val="decimal" w:pos="9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270" w:type="dxa"/>
          </w:tcPr>
          <w:p w:rsidR="00EE4528" w:rsidRPr="008930E9" w:rsidRDefault="00EE4528" w:rsidP="00EE452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E4528" w:rsidRPr="00B24D79" w:rsidRDefault="00EE4528" w:rsidP="00EE4528">
            <w:pPr>
              <w:tabs>
                <w:tab w:val="decimal" w:pos="954"/>
              </w:tabs>
              <w:spacing w:line="240" w:lineRule="atLeast"/>
              <w:ind w:left="-115"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4D79"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</w:tr>
      <w:tr w:rsidR="00EE4528" w:rsidRPr="005E6955" w:rsidTr="00A6468A">
        <w:tc>
          <w:tcPr>
            <w:tcW w:w="5052" w:type="dxa"/>
          </w:tcPr>
          <w:p w:rsidR="00EE4528" w:rsidRPr="008930E9" w:rsidRDefault="00EE4528" w:rsidP="00EE452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8" w:type="dxa"/>
          </w:tcPr>
          <w:p w:rsidR="00EE4528" w:rsidRPr="008930E9" w:rsidRDefault="00EE4528" w:rsidP="00EE4528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4528" w:rsidRPr="008930E9" w:rsidRDefault="00EE4528" w:rsidP="00EE45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EE4528" w:rsidRPr="008930E9" w:rsidRDefault="00EE4528" w:rsidP="00943765">
            <w:pPr>
              <w:tabs>
                <w:tab w:val="decimal" w:pos="9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</w:t>
            </w:r>
            <w:r w:rsidR="009437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:rsidR="00EE4528" w:rsidRPr="008930E9" w:rsidRDefault="00EE4528" w:rsidP="00EE452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E4528" w:rsidRPr="00B24D79" w:rsidRDefault="00943765" w:rsidP="00EE4528">
            <w:pPr>
              <w:tabs>
                <w:tab w:val="decimal" w:pos="954"/>
              </w:tabs>
              <w:spacing w:line="240" w:lineRule="atLeast"/>
              <w:ind w:left="-115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4D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6,712</w:t>
            </w:r>
          </w:p>
        </w:tc>
      </w:tr>
      <w:bookmarkEnd w:id="1"/>
    </w:tbl>
    <w:p w:rsidR="003E5957" w:rsidRPr="00A45C0D" w:rsidRDefault="003E5957" w:rsidP="00C103F6">
      <w:pPr>
        <w:pStyle w:val="Bo-Blankline"/>
        <w:rPr>
          <w:cs/>
        </w:rPr>
      </w:pPr>
    </w:p>
    <w:p w:rsidR="00A45C0D" w:rsidRDefault="00F514BE" w:rsidP="00F514BE">
      <w:pPr>
        <w:pStyle w:val="Bo-C1Content"/>
        <w:tabs>
          <w:tab w:val="left" w:pos="1134"/>
        </w:tabs>
      </w:pPr>
      <w:r>
        <w:br w:type="column"/>
      </w:r>
      <w:r w:rsidR="000B20C7" w:rsidRPr="00B210DE">
        <w:rPr>
          <w:cs/>
        </w:rPr>
        <w:lastRenderedPageBreak/>
        <w:t>ยอดคงเหลือกับกิจการที่เก</w:t>
      </w:r>
      <w:r w:rsidR="00DA0482" w:rsidRPr="00B210DE">
        <w:rPr>
          <w:cs/>
        </w:rPr>
        <w:t xml:space="preserve">ี่ยวข้องกัน ณ วันที่ </w:t>
      </w:r>
      <w:r w:rsidR="00DA0482" w:rsidRPr="00B210DE">
        <w:t>31</w:t>
      </w:r>
      <w:r w:rsidR="000B20C7" w:rsidRPr="00B210DE">
        <w:rPr>
          <w:cs/>
        </w:rPr>
        <w:t xml:space="preserve"> </w:t>
      </w:r>
      <w:r w:rsidR="0038525F">
        <w:rPr>
          <w:rFonts w:hint="cs"/>
          <w:cs/>
        </w:rPr>
        <w:t xml:space="preserve">มีนาคม </w:t>
      </w:r>
      <w:r w:rsidR="00480D3E">
        <w:rPr>
          <w:rFonts w:hint="cs"/>
          <w:cs/>
        </w:rPr>
        <w:t>25</w:t>
      </w:r>
      <w:r w:rsidR="00006723">
        <w:rPr>
          <w:rFonts w:hint="cs"/>
          <w:cs/>
        </w:rPr>
        <w:t xml:space="preserve">60 </w:t>
      </w:r>
      <w:r w:rsidR="0038525F">
        <w:rPr>
          <w:rFonts w:hint="cs"/>
          <w:cs/>
        </w:rPr>
        <w:t xml:space="preserve">และ 31 </w:t>
      </w:r>
      <w:r w:rsidR="0038525F">
        <w:rPr>
          <w:rFonts w:hint="cs"/>
          <w:cs/>
          <w:lang w:val="en-US"/>
        </w:rPr>
        <w:t xml:space="preserve">ธันวาคม </w:t>
      </w:r>
      <w:r w:rsidR="00480D3E">
        <w:rPr>
          <w:rFonts w:hint="cs"/>
          <w:cs/>
          <w:lang w:val="en-US"/>
        </w:rPr>
        <w:t>255</w:t>
      </w:r>
      <w:r w:rsidR="00006723">
        <w:rPr>
          <w:rFonts w:hint="cs"/>
          <w:cs/>
          <w:lang w:val="en-US"/>
        </w:rPr>
        <w:t xml:space="preserve">9 </w:t>
      </w:r>
      <w:r w:rsidR="007B2482" w:rsidRPr="00B210DE">
        <w:rPr>
          <w:cs/>
        </w:rPr>
        <w:t>มีดังนี้</w:t>
      </w:r>
    </w:p>
    <w:p w:rsidR="00F34266" w:rsidRPr="00F34266" w:rsidRDefault="00F34266" w:rsidP="00F34266">
      <w:pPr>
        <w:pStyle w:val="Bo-C1Content"/>
        <w:ind w:left="0" w:firstLine="567"/>
        <w:rPr>
          <w:sz w:val="20"/>
          <w:szCs w:val="20"/>
        </w:rPr>
      </w:pPr>
    </w:p>
    <w:tbl>
      <w:tblPr>
        <w:tblW w:w="9109" w:type="dxa"/>
        <w:tblInd w:w="540" w:type="dxa"/>
        <w:tblLook w:val="04A0" w:firstRow="1" w:lastRow="0" w:firstColumn="1" w:lastColumn="0" w:noHBand="0" w:noVBand="1"/>
      </w:tblPr>
      <w:tblGrid>
        <w:gridCol w:w="4414"/>
        <w:gridCol w:w="807"/>
        <w:gridCol w:w="270"/>
        <w:gridCol w:w="719"/>
        <w:gridCol w:w="270"/>
        <w:gridCol w:w="1170"/>
        <w:gridCol w:w="270"/>
        <w:gridCol w:w="1189"/>
      </w:tblGrid>
      <w:tr w:rsidR="006977C2" w:rsidRPr="00970BCB" w:rsidTr="00A6468A">
        <w:tc>
          <w:tcPr>
            <w:tcW w:w="4414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807" w:type="dxa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6977C2" w:rsidRPr="00D87537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6977C2" w:rsidRPr="00D87537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6977C2" w:rsidRPr="00970BCB" w:rsidTr="00A6468A">
        <w:tc>
          <w:tcPr>
            <w:tcW w:w="4414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dxa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6977C2" w:rsidRPr="00D87537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77C2" w:rsidRPr="00322005" w:rsidRDefault="006977C2" w:rsidP="006977C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6977C2" w:rsidRPr="00D87537" w:rsidRDefault="006977C2" w:rsidP="006977C2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6977C2" w:rsidRPr="00D87537" w:rsidRDefault="006977C2" w:rsidP="006977C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6977C2" w:rsidRPr="00970BCB" w:rsidTr="00A6468A">
        <w:tc>
          <w:tcPr>
            <w:tcW w:w="4414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dxa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6977C2" w:rsidRPr="00D87537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977C2" w:rsidRPr="00970BCB" w:rsidTr="00A6468A">
        <w:tc>
          <w:tcPr>
            <w:tcW w:w="4414" w:type="dxa"/>
          </w:tcPr>
          <w:p w:rsidR="006977C2" w:rsidRPr="00C12557" w:rsidRDefault="006977C2" w:rsidP="006977C2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07" w:type="dxa"/>
          </w:tcPr>
          <w:p w:rsidR="006977C2" w:rsidRPr="00604263" w:rsidRDefault="006977C2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604263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6977C2" w:rsidRPr="001C52E8" w:rsidRDefault="006977C2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77C2" w:rsidRPr="00970BCB" w:rsidRDefault="006977C2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34,688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6977C2" w:rsidRPr="00970BCB" w:rsidRDefault="006977C2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61,916</w:t>
            </w:r>
          </w:p>
        </w:tc>
      </w:tr>
      <w:tr w:rsidR="006977C2" w:rsidRPr="00970BCB" w:rsidTr="00A6468A">
        <w:tc>
          <w:tcPr>
            <w:tcW w:w="4414" w:type="dxa"/>
          </w:tcPr>
          <w:p w:rsidR="006977C2" w:rsidRPr="00C12557" w:rsidRDefault="006977C2" w:rsidP="006977C2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07" w:type="dxa"/>
          </w:tcPr>
          <w:p w:rsidR="006977C2" w:rsidRPr="00604263" w:rsidRDefault="006977C2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604263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6977C2" w:rsidRPr="00970BCB" w:rsidRDefault="006977C2" w:rsidP="006977C2">
            <w:pPr>
              <w:tabs>
                <w:tab w:val="decimal" w:pos="88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77C2" w:rsidRPr="00080F53" w:rsidRDefault="006977C2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6977C2" w:rsidRPr="00080F53" w:rsidRDefault="006977C2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77C2" w:rsidRPr="00970BCB" w:rsidTr="00A6468A">
        <w:tc>
          <w:tcPr>
            <w:tcW w:w="4414" w:type="dxa"/>
          </w:tcPr>
          <w:p w:rsidR="006977C2" w:rsidRPr="00C12557" w:rsidRDefault="006977C2" w:rsidP="006977C2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</w:t>
            </w:r>
            <w:proofErr w:type="spellStart"/>
            <w:r w:rsidRPr="00C12557">
              <w:rPr>
                <w:rFonts w:ascii="Angsana New" w:hAnsi="Angsana New"/>
                <w:sz w:val="30"/>
                <w:szCs w:val="30"/>
                <w:cs/>
              </w:rPr>
              <w:t>ลีน</w:t>
            </w:r>
            <w:proofErr w:type="spellEnd"/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ชีวะอินทรีย์ จำกัด</w:t>
            </w:r>
          </w:p>
        </w:tc>
        <w:tc>
          <w:tcPr>
            <w:tcW w:w="807" w:type="dxa"/>
          </w:tcPr>
          <w:p w:rsidR="006977C2" w:rsidRPr="00970BCB" w:rsidRDefault="006977C2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tabs>
                <w:tab w:val="decimal" w:pos="8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6977C2" w:rsidRPr="001C52E8" w:rsidRDefault="006977C2" w:rsidP="006977C2">
            <w:pPr>
              <w:tabs>
                <w:tab w:val="decimal" w:pos="531"/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77C2" w:rsidRPr="00080F53" w:rsidRDefault="006977C2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6977C2" w:rsidRPr="00080F53" w:rsidRDefault="006977C2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66,468</w:t>
            </w:r>
          </w:p>
        </w:tc>
      </w:tr>
      <w:tr w:rsidR="006977C2" w:rsidRPr="00970BCB" w:rsidTr="00A6468A">
        <w:tc>
          <w:tcPr>
            <w:tcW w:w="4414" w:type="dxa"/>
          </w:tcPr>
          <w:p w:rsidR="006977C2" w:rsidRPr="00C12557" w:rsidRDefault="006977C2" w:rsidP="006977C2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807" w:type="dxa"/>
          </w:tcPr>
          <w:p w:rsidR="006977C2" w:rsidRPr="00970BCB" w:rsidRDefault="006977C2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tabs>
                <w:tab w:val="decimal" w:pos="8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6977C2" w:rsidRPr="001C52E8" w:rsidRDefault="006977C2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77C2" w:rsidRPr="00080F53" w:rsidRDefault="006977C2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6977C2" w:rsidRPr="00080F53" w:rsidRDefault="006977C2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780</w:t>
            </w:r>
          </w:p>
        </w:tc>
      </w:tr>
      <w:tr w:rsidR="006977C2" w:rsidRPr="00970BCB" w:rsidTr="00A6468A">
        <w:tc>
          <w:tcPr>
            <w:tcW w:w="4414" w:type="dxa"/>
          </w:tcPr>
          <w:p w:rsidR="006977C2" w:rsidRPr="00C12557" w:rsidRDefault="006977C2" w:rsidP="006977C2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proofErr w:type="spellStart"/>
            <w:r w:rsidRPr="002244ED">
              <w:rPr>
                <w:rFonts w:ascii="Angsana New" w:hAnsi="Angsana New"/>
                <w:sz w:val="30"/>
                <w:szCs w:val="30"/>
                <w:cs/>
              </w:rPr>
              <w:t>ออล</w:t>
            </w:r>
            <w:proofErr w:type="spellEnd"/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ซี</w:t>
            </w:r>
            <w:proofErr w:type="spellStart"/>
            <w:r w:rsidRPr="002244ED">
              <w:rPr>
                <w:rFonts w:ascii="Angsana New" w:hAnsi="Angsana New"/>
                <w:sz w:val="30"/>
                <w:szCs w:val="30"/>
                <w:cs/>
              </w:rPr>
              <w:t>ซั่นส์</w:t>
            </w:r>
            <w:proofErr w:type="spellEnd"/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07" w:type="dxa"/>
          </w:tcPr>
          <w:p w:rsidR="006977C2" w:rsidRPr="00970BCB" w:rsidRDefault="006977C2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tabs>
                <w:tab w:val="decimal" w:pos="8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6977C2" w:rsidRPr="001C52E8" w:rsidRDefault="006977C2" w:rsidP="006977C2">
            <w:pPr>
              <w:tabs>
                <w:tab w:val="decimal" w:pos="531"/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77C2" w:rsidRPr="00080F53" w:rsidRDefault="006977C2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6977C2" w:rsidRPr="00080F53" w:rsidRDefault="006977C2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6977C2" w:rsidRPr="00970BCB" w:rsidTr="00A6468A">
        <w:tc>
          <w:tcPr>
            <w:tcW w:w="4414" w:type="dxa"/>
          </w:tcPr>
          <w:p w:rsidR="006977C2" w:rsidRPr="00C12557" w:rsidRDefault="006977C2" w:rsidP="006977C2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807" w:type="dxa"/>
          </w:tcPr>
          <w:p w:rsidR="006977C2" w:rsidRPr="00970BCB" w:rsidRDefault="006977C2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tabs>
                <w:tab w:val="decimal" w:pos="8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6977C2" w:rsidRPr="001C52E8" w:rsidRDefault="006977C2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77C2" w:rsidRPr="00080F53" w:rsidRDefault="006977C2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6977C2" w:rsidRPr="00080F53" w:rsidRDefault="006977C2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977C2" w:rsidRPr="00970BCB" w:rsidTr="00A6468A">
        <w:tc>
          <w:tcPr>
            <w:tcW w:w="4414" w:type="dxa"/>
          </w:tcPr>
          <w:p w:rsidR="006977C2" w:rsidRPr="00C12557" w:rsidRDefault="006977C2" w:rsidP="006977C2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อุตสาหกรรม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สห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ธัญพืช จำกัด</w:t>
            </w:r>
          </w:p>
        </w:tc>
        <w:tc>
          <w:tcPr>
            <w:tcW w:w="807" w:type="dxa"/>
          </w:tcPr>
          <w:p w:rsidR="006977C2" w:rsidRPr="00970BCB" w:rsidRDefault="006977C2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tabs>
                <w:tab w:val="decimal" w:pos="8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6977C2" w:rsidRPr="001C52E8" w:rsidRDefault="006977C2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77C2" w:rsidRPr="008B5FE8" w:rsidRDefault="006977C2" w:rsidP="006977C2">
            <w:pPr>
              <w:pStyle w:val="acctfourfigures"/>
              <w:tabs>
                <w:tab w:val="clear" w:pos="765"/>
              </w:tabs>
              <w:spacing w:line="240" w:lineRule="auto"/>
              <w:ind w:left="-72" w:right="-1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5F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6977C2" w:rsidRDefault="006977C2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977C2" w:rsidRPr="00970BCB" w:rsidTr="00A6468A">
        <w:tc>
          <w:tcPr>
            <w:tcW w:w="4414" w:type="dxa"/>
          </w:tcPr>
          <w:p w:rsidR="006977C2" w:rsidRPr="00C12557" w:rsidRDefault="006977C2" w:rsidP="006977C2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</w:t>
            </w:r>
            <w:proofErr w:type="spellStart"/>
            <w:r w:rsidRPr="00C12557">
              <w:rPr>
                <w:rFonts w:ascii="Angsana New" w:hAnsi="Angsana New"/>
                <w:sz w:val="30"/>
                <w:szCs w:val="30"/>
                <w:cs/>
              </w:rPr>
              <w:t>สหป</w:t>
            </w:r>
            <w:proofErr w:type="spellEnd"/>
            <w:r w:rsidRPr="00C12557">
              <w:rPr>
                <w:rFonts w:ascii="Angsana New" w:hAnsi="Angsana New"/>
                <w:sz w:val="30"/>
                <w:szCs w:val="30"/>
                <w:cs/>
              </w:rPr>
              <w:t>ระกันภัย จำกัด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</w:rPr>
              <w:t>(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12557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A3F43">
              <w:rPr>
                <w:rFonts w:ascii="Angsana New" w:hAnsi="Angsana New"/>
                <w:color w:val="FFFFFF"/>
                <w:sz w:val="30"/>
                <w:szCs w:val="30"/>
              </w:rPr>
              <w:t xml:space="preserve">. </w:t>
            </w:r>
          </w:p>
        </w:tc>
        <w:tc>
          <w:tcPr>
            <w:tcW w:w="807" w:type="dxa"/>
          </w:tcPr>
          <w:p w:rsidR="006977C2" w:rsidRDefault="006977C2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977C2" w:rsidRDefault="006977C2" w:rsidP="006977C2">
            <w:pPr>
              <w:tabs>
                <w:tab w:val="decimal" w:pos="8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9" w:type="dxa"/>
          </w:tcPr>
          <w:p w:rsidR="006977C2" w:rsidRPr="001C52E8" w:rsidRDefault="006977C2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77C2" w:rsidRPr="00080F53" w:rsidRDefault="006977C2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6977C2" w:rsidRPr="00970BCB" w:rsidRDefault="006977C2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6977C2" w:rsidRPr="00970BCB" w:rsidTr="00A6468A">
        <w:tc>
          <w:tcPr>
            <w:tcW w:w="4414" w:type="dxa"/>
          </w:tcPr>
          <w:p w:rsidR="006977C2" w:rsidRPr="00EA3DD2" w:rsidRDefault="006977C2" w:rsidP="006977C2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</w:t>
            </w:r>
            <w:proofErr w:type="spellStart"/>
            <w:r w:rsidRPr="00C12557">
              <w:rPr>
                <w:rFonts w:ascii="Angsana New" w:hAnsi="Angsana New"/>
                <w:sz w:val="30"/>
                <w:szCs w:val="30"/>
                <w:cs/>
              </w:rPr>
              <w:t>สหป</w:t>
            </w:r>
            <w:proofErr w:type="spellEnd"/>
            <w:r w:rsidRPr="00C12557">
              <w:rPr>
                <w:rFonts w:ascii="Angsana New" w:hAnsi="Angsana New"/>
                <w:sz w:val="30"/>
                <w:szCs w:val="30"/>
                <w:cs/>
              </w:rPr>
              <w:t>ระกันชีวิต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มหาชน)</w:t>
            </w:r>
            <w:r w:rsidRPr="009A3F43">
              <w:rPr>
                <w:rFonts w:ascii="Angsana New" w:hAnsi="Angsana New"/>
                <w:color w:val="FFFFFF"/>
                <w:sz w:val="30"/>
                <w:szCs w:val="30"/>
              </w:rPr>
              <w:t>…..</w:t>
            </w:r>
          </w:p>
        </w:tc>
        <w:tc>
          <w:tcPr>
            <w:tcW w:w="807" w:type="dxa"/>
          </w:tcPr>
          <w:p w:rsidR="006977C2" w:rsidRPr="0001755B" w:rsidRDefault="006977C2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01755B" w:rsidRDefault="006977C2" w:rsidP="006977C2">
            <w:pPr>
              <w:tabs>
                <w:tab w:val="decimal" w:pos="8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6977C2" w:rsidRPr="001C52E8" w:rsidRDefault="006977C2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77C2" w:rsidRPr="00970BCB" w:rsidRDefault="006977C2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6977C2" w:rsidRPr="00970BCB" w:rsidRDefault="006977C2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977C2" w:rsidRPr="00970BCB" w:rsidTr="00A6468A">
        <w:tc>
          <w:tcPr>
            <w:tcW w:w="4414" w:type="dxa"/>
            <w:vAlign w:val="bottom"/>
          </w:tcPr>
          <w:p w:rsidR="006977C2" w:rsidRPr="00AD37E5" w:rsidRDefault="006977C2" w:rsidP="006977C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7" w:type="dxa"/>
            <w:tcBorders>
              <w:bottom w:val="nil"/>
            </w:tcBorders>
          </w:tcPr>
          <w:p w:rsidR="006977C2" w:rsidRPr="003E5957" w:rsidRDefault="006977C2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6977C2" w:rsidRPr="003E5957" w:rsidRDefault="006977C2" w:rsidP="006977C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:rsidR="006977C2" w:rsidRPr="003E5957" w:rsidRDefault="006977C2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3E5957" w:rsidRDefault="006977C2" w:rsidP="006977C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977C2" w:rsidRPr="006977C2" w:rsidRDefault="006977C2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77C2">
              <w:rPr>
                <w:rFonts w:ascii="Angsana New" w:hAnsi="Angsana New"/>
                <w:b/>
                <w:bCs/>
                <w:sz w:val="30"/>
                <w:szCs w:val="30"/>
              </w:rPr>
              <w:t>35,255</w:t>
            </w:r>
          </w:p>
        </w:tc>
        <w:tc>
          <w:tcPr>
            <w:tcW w:w="270" w:type="dxa"/>
          </w:tcPr>
          <w:p w:rsidR="006977C2" w:rsidRPr="003E5957" w:rsidRDefault="006977C2" w:rsidP="006977C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:rsidR="006977C2" w:rsidRPr="003E5957" w:rsidRDefault="006977C2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129,232</w:t>
            </w:r>
          </w:p>
        </w:tc>
      </w:tr>
    </w:tbl>
    <w:p w:rsidR="00D87537" w:rsidRPr="00F855CB" w:rsidRDefault="00D87537" w:rsidP="00F514BE">
      <w:pPr>
        <w:pStyle w:val="Bo-C1Content"/>
        <w:ind w:left="0" w:firstLine="567"/>
        <w:rPr>
          <w:sz w:val="20"/>
          <w:szCs w:val="20"/>
          <w:lang w:val="en-US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518"/>
        <w:gridCol w:w="990"/>
        <w:gridCol w:w="270"/>
        <w:gridCol w:w="252"/>
        <w:gridCol w:w="270"/>
        <w:gridCol w:w="1260"/>
        <w:gridCol w:w="270"/>
        <w:gridCol w:w="1260"/>
      </w:tblGrid>
      <w:tr w:rsidR="006977C2" w:rsidRPr="005F4718" w:rsidTr="00A6468A">
        <w:trPr>
          <w:trHeight w:val="397"/>
        </w:trPr>
        <w:tc>
          <w:tcPr>
            <w:tcW w:w="4518" w:type="dxa"/>
          </w:tcPr>
          <w:p w:rsidR="006977C2" w:rsidRPr="00E465E5" w:rsidRDefault="006977C2" w:rsidP="006977C2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ลูกหนี้และ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เงินทดรอง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จ่าย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แก่กิจการ</w:t>
            </w:r>
            <w:r w:rsidRPr="00E465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6977C2" w:rsidRPr="00D87537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970BCB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F3095F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977C2" w:rsidRPr="005F4718" w:rsidTr="00A6468A">
        <w:trPr>
          <w:trHeight w:val="397"/>
        </w:trPr>
        <w:tc>
          <w:tcPr>
            <w:tcW w:w="4518" w:type="dxa"/>
          </w:tcPr>
          <w:p w:rsidR="006977C2" w:rsidRDefault="006977C2" w:rsidP="006977C2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6977C2" w:rsidRPr="00D87537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77C2" w:rsidRPr="00322005" w:rsidRDefault="006977C2" w:rsidP="006977C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6977C2" w:rsidRPr="00D87537" w:rsidRDefault="006977C2" w:rsidP="006977C2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77C2" w:rsidRPr="00D87537" w:rsidRDefault="006977C2" w:rsidP="006977C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6977C2" w:rsidRPr="005F4718" w:rsidTr="00A6468A">
        <w:trPr>
          <w:trHeight w:val="397"/>
        </w:trPr>
        <w:tc>
          <w:tcPr>
            <w:tcW w:w="4518" w:type="dxa"/>
          </w:tcPr>
          <w:p w:rsidR="006977C2" w:rsidRDefault="006977C2" w:rsidP="006977C2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6977C2" w:rsidRPr="00D87537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977C2" w:rsidRPr="000764DF" w:rsidTr="00A6468A">
        <w:tc>
          <w:tcPr>
            <w:tcW w:w="4518" w:type="dxa"/>
          </w:tcPr>
          <w:p w:rsidR="006977C2" w:rsidRPr="0024052F" w:rsidRDefault="006977C2" w:rsidP="006977C2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05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:rsidR="006977C2" w:rsidRPr="00604263" w:rsidRDefault="006977C2" w:rsidP="006977C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6977C2" w:rsidRPr="00E24DB4" w:rsidRDefault="006977C2" w:rsidP="006977C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D209DC" w:rsidRDefault="006977C2" w:rsidP="006977C2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5,028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D209DC" w:rsidRDefault="006977C2" w:rsidP="006977C2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6,143</w:t>
            </w:r>
          </w:p>
        </w:tc>
      </w:tr>
      <w:tr w:rsidR="006977C2" w:rsidRPr="00970BCB" w:rsidTr="00A6468A">
        <w:tc>
          <w:tcPr>
            <w:tcW w:w="4518" w:type="dxa"/>
          </w:tcPr>
          <w:p w:rsidR="006977C2" w:rsidRPr="00C12557" w:rsidRDefault="006977C2" w:rsidP="006977C2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405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:rsidR="006977C2" w:rsidRPr="00604263" w:rsidRDefault="006977C2" w:rsidP="006977C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6977C2" w:rsidRPr="00E24DB4" w:rsidRDefault="006977C2" w:rsidP="006977C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874F1" w:rsidRDefault="006977C2" w:rsidP="006977C2">
            <w:pPr>
              <w:tabs>
                <w:tab w:val="left" w:pos="67"/>
                <w:tab w:val="center" w:pos="457"/>
                <w:tab w:val="decimal" w:pos="972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874F1" w:rsidRDefault="006977C2" w:rsidP="006977C2">
            <w:pPr>
              <w:tabs>
                <w:tab w:val="left" w:pos="67"/>
                <w:tab w:val="center" w:pos="457"/>
                <w:tab w:val="decimal" w:pos="972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77C2" w:rsidRPr="007811E1" w:rsidTr="00A6468A">
        <w:tc>
          <w:tcPr>
            <w:tcW w:w="4518" w:type="dxa"/>
          </w:tcPr>
          <w:p w:rsidR="006977C2" w:rsidRPr="002244ED" w:rsidRDefault="006977C2" w:rsidP="006977C2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</w:t>
            </w:r>
            <w:proofErr w:type="spellStart"/>
            <w:r w:rsidRPr="00C12557">
              <w:rPr>
                <w:rFonts w:ascii="Angsana New" w:hAnsi="Angsana New"/>
                <w:sz w:val="30"/>
                <w:szCs w:val="30"/>
                <w:cs/>
              </w:rPr>
              <w:t>ลีน</w:t>
            </w:r>
            <w:proofErr w:type="spellEnd"/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ชีวะอินทรีย์ จำกัด</w:t>
            </w:r>
          </w:p>
        </w:tc>
        <w:tc>
          <w:tcPr>
            <w:tcW w:w="990" w:type="dxa"/>
          </w:tcPr>
          <w:p w:rsidR="006977C2" w:rsidRPr="00604263" w:rsidRDefault="006977C2" w:rsidP="006977C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6977C2" w:rsidRPr="00E24DB4" w:rsidRDefault="006977C2" w:rsidP="006977C2">
            <w:pPr>
              <w:tabs>
                <w:tab w:val="decimal" w:pos="663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874F1" w:rsidRDefault="006977C2" w:rsidP="006977C2">
            <w:pPr>
              <w:tabs>
                <w:tab w:val="decimal" w:pos="972"/>
              </w:tabs>
              <w:spacing w:line="240" w:lineRule="auto"/>
              <w:ind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874F1" w:rsidRDefault="006977C2" w:rsidP="006977C2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6977C2" w:rsidRPr="007811E1" w:rsidTr="00A6468A">
        <w:tc>
          <w:tcPr>
            <w:tcW w:w="4518" w:type="dxa"/>
          </w:tcPr>
          <w:p w:rsidR="006977C2" w:rsidRPr="002244ED" w:rsidRDefault="006977C2" w:rsidP="006977C2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</w:t>
            </w:r>
            <w:proofErr w:type="spellStart"/>
            <w:r w:rsidRPr="002244ED">
              <w:rPr>
                <w:rFonts w:ascii="Angsana New" w:hAnsi="Angsana New"/>
                <w:sz w:val="30"/>
                <w:szCs w:val="30"/>
                <w:cs/>
              </w:rPr>
              <w:t>สหธัญ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พืช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</w:tcPr>
          <w:p w:rsidR="006977C2" w:rsidRDefault="006977C2" w:rsidP="006977C2">
            <w:pPr>
              <w:tabs>
                <w:tab w:val="decimal" w:pos="594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6977C2" w:rsidRDefault="006977C2" w:rsidP="006977C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874F1" w:rsidRDefault="006977C2" w:rsidP="006977C2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6,591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874F1" w:rsidRDefault="006977C2" w:rsidP="006977C2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</w:tr>
      <w:tr w:rsidR="006977C2" w:rsidRPr="000764DF" w:rsidTr="00A6468A">
        <w:tc>
          <w:tcPr>
            <w:tcW w:w="4518" w:type="dxa"/>
          </w:tcPr>
          <w:p w:rsidR="006977C2" w:rsidRDefault="006977C2" w:rsidP="006977C2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</w:t>
            </w:r>
            <w:proofErr w:type="spellStart"/>
            <w:r w:rsidRPr="00C12557">
              <w:rPr>
                <w:rFonts w:ascii="Angsana New" w:hAnsi="Angsana New"/>
                <w:sz w:val="30"/>
                <w:szCs w:val="30"/>
                <w:cs/>
              </w:rPr>
              <w:t>สหป</w:t>
            </w:r>
            <w:proofErr w:type="spellEnd"/>
            <w:r w:rsidRPr="00C12557">
              <w:rPr>
                <w:rFonts w:ascii="Angsana New" w:hAnsi="Angsana New"/>
                <w:sz w:val="30"/>
                <w:szCs w:val="30"/>
                <w:cs/>
              </w:rPr>
              <w:t>ระกัน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ชีวิต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Pr="00C12557">
              <w:rPr>
                <w:rFonts w:ascii="Angsana New" w:hAnsi="Angsana New"/>
                <w:sz w:val="30"/>
                <w:szCs w:val="30"/>
              </w:rPr>
              <w:t>(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1255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:rsidR="006977C2" w:rsidRPr="00604263" w:rsidRDefault="006977C2" w:rsidP="006977C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6977C2" w:rsidRPr="00E24DB4" w:rsidRDefault="006977C2" w:rsidP="006977C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874F1" w:rsidRDefault="006977C2" w:rsidP="006977C2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1,607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874F1" w:rsidRDefault="006977C2" w:rsidP="006977C2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6977C2" w:rsidRPr="000764DF" w:rsidTr="00A6468A">
        <w:tc>
          <w:tcPr>
            <w:tcW w:w="4518" w:type="dxa"/>
          </w:tcPr>
          <w:p w:rsidR="006977C2" w:rsidRPr="0024052F" w:rsidRDefault="006977C2" w:rsidP="006977C2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</w:t>
            </w:r>
            <w:proofErr w:type="spellStart"/>
            <w:r w:rsidRPr="00C12557">
              <w:rPr>
                <w:rFonts w:ascii="Angsana New" w:hAnsi="Angsana New"/>
                <w:sz w:val="30"/>
                <w:szCs w:val="30"/>
                <w:cs/>
              </w:rPr>
              <w:t>สหป</w:t>
            </w:r>
            <w:proofErr w:type="spellEnd"/>
            <w:r w:rsidRPr="00C12557">
              <w:rPr>
                <w:rFonts w:ascii="Angsana New" w:hAnsi="Angsana New"/>
                <w:sz w:val="30"/>
                <w:szCs w:val="30"/>
                <w:cs/>
              </w:rPr>
              <w:t>ระกันภัย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</w:rPr>
              <w:t>(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1255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:rsidR="006977C2" w:rsidRPr="00604263" w:rsidRDefault="006977C2" w:rsidP="006977C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6977C2" w:rsidRPr="00E24DB4" w:rsidRDefault="006977C2" w:rsidP="006977C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4A287C" w:rsidRDefault="006977C2" w:rsidP="006977C2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7F8B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,711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874F1" w:rsidRDefault="006977C2" w:rsidP="006977C2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10,535</w:t>
            </w:r>
          </w:p>
        </w:tc>
      </w:tr>
      <w:tr w:rsidR="006977C2" w:rsidRPr="000764DF" w:rsidTr="00A6468A">
        <w:tc>
          <w:tcPr>
            <w:tcW w:w="4518" w:type="dxa"/>
          </w:tcPr>
          <w:p w:rsidR="006977C2" w:rsidRPr="00C12557" w:rsidRDefault="006977C2" w:rsidP="006977C2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โรงฝ้ายสระบุรี</w:t>
            </w:r>
            <w:r w:rsidR="001E36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E363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</w:tcPr>
          <w:p w:rsidR="006977C2" w:rsidRPr="00604263" w:rsidRDefault="006977C2" w:rsidP="006977C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6977C2" w:rsidRPr="00E24DB4" w:rsidRDefault="006977C2" w:rsidP="006977C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874F1" w:rsidRDefault="006977C2" w:rsidP="006977C2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874F1" w:rsidRDefault="006977C2" w:rsidP="006977C2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977C2" w:rsidRPr="000764DF" w:rsidTr="00A6468A">
        <w:tc>
          <w:tcPr>
            <w:tcW w:w="4518" w:type="dxa"/>
          </w:tcPr>
          <w:p w:rsidR="006977C2" w:rsidRPr="0024052F" w:rsidRDefault="006977C2" w:rsidP="006977C2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05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</w:tcPr>
          <w:p w:rsidR="006977C2" w:rsidRPr="000764DF" w:rsidRDefault="006977C2" w:rsidP="006977C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:rsidR="006977C2" w:rsidRPr="000764DF" w:rsidRDefault="006977C2" w:rsidP="006977C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FB30F4" w:rsidRDefault="006977C2" w:rsidP="006977C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977C2" w:rsidRPr="00BB617F" w:rsidRDefault="006977C2" w:rsidP="006977C2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20,352</w:t>
            </w:r>
          </w:p>
        </w:tc>
        <w:tc>
          <w:tcPr>
            <w:tcW w:w="270" w:type="dxa"/>
          </w:tcPr>
          <w:p w:rsidR="006977C2" w:rsidRPr="00FB30F4" w:rsidRDefault="006977C2" w:rsidP="006977C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977C2" w:rsidRPr="00BB617F" w:rsidRDefault="006977C2" w:rsidP="006977C2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18,954</w:t>
            </w:r>
          </w:p>
        </w:tc>
      </w:tr>
    </w:tbl>
    <w:p w:rsidR="006977C2" w:rsidRDefault="006977C2">
      <w:pPr>
        <w:rPr>
          <w:cs/>
        </w:rPr>
      </w:pPr>
    </w:p>
    <w:p w:rsidR="006977C2" w:rsidRDefault="006977C2">
      <w:pPr>
        <w:spacing w:line="240" w:lineRule="auto"/>
        <w:rPr>
          <w:cs/>
        </w:rPr>
      </w:pPr>
      <w:r>
        <w:rPr>
          <w:cs/>
        </w:rPr>
        <w:br w:type="page"/>
      </w:r>
    </w:p>
    <w:p w:rsidR="00A11EAB" w:rsidRPr="00006723" w:rsidRDefault="00A11EAB" w:rsidP="00006723">
      <w:pPr>
        <w:spacing w:line="240" w:lineRule="auto"/>
        <w:rPr>
          <w:sz w:val="2"/>
          <w:szCs w:val="2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88"/>
        <w:gridCol w:w="810"/>
        <w:gridCol w:w="270"/>
        <w:gridCol w:w="1062"/>
        <w:gridCol w:w="270"/>
        <w:gridCol w:w="1260"/>
        <w:gridCol w:w="270"/>
        <w:gridCol w:w="1260"/>
      </w:tblGrid>
      <w:tr w:rsidR="006977C2" w:rsidRPr="00D87537" w:rsidTr="00A6468A">
        <w:trPr>
          <w:trHeight w:val="397"/>
        </w:trPr>
        <w:tc>
          <w:tcPr>
            <w:tcW w:w="3888" w:type="dxa"/>
          </w:tcPr>
          <w:p w:rsidR="006977C2" w:rsidRPr="00E465E5" w:rsidRDefault="006977C2" w:rsidP="006977C2">
            <w:pPr>
              <w:tabs>
                <w:tab w:val="left" w:pos="270"/>
              </w:tabs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cs/>
              </w:rP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810" w:type="dxa"/>
          </w:tcPr>
          <w:p w:rsidR="006977C2" w:rsidRPr="00D87537" w:rsidRDefault="006977C2" w:rsidP="006977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D87537" w:rsidRDefault="006977C2" w:rsidP="006977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6977C2" w:rsidRPr="00D87537" w:rsidRDefault="006977C2" w:rsidP="006977C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D87537" w:rsidRDefault="006977C2" w:rsidP="006977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970BCB" w:rsidRDefault="006977C2" w:rsidP="006977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F3095F" w:rsidRDefault="006977C2" w:rsidP="006977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977C2" w:rsidRPr="00D87537" w:rsidTr="00A6468A">
        <w:trPr>
          <w:trHeight w:val="397"/>
        </w:trPr>
        <w:tc>
          <w:tcPr>
            <w:tcW w:w="3888" w:type="dxa"/>
          </w:tcPr>
          <w:p w:rsidR="006977C2" w:rsidRPr="00E465E5" w:rsidRDefault="006977C2" w:rsidP="006977C2">
            <w:pPr>
              <w:tabs>
                <w:tab w:val="left" w:pos="270"/>
              </w:tabs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6977C2" w:rsidRPr="00D87537" w:rsidRDefault="006977C2" w:rsidP="006977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977C2" w:rsidRPr="00D87537" w:rsidRDefault="006977C2" w:rsidP="006977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6977C2" w:rsidRPr="00D87537" w:rsidRDefault="006977C2" w:rsidP="006977C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977C2" w:rsidRPr="00D87537" w:rsidRDefault="006977C2" w:rsidP="006977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77C2" w:rsidRPr="00322005" w:rsidRDefault="006977C2" w:rsidP="006977C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6977C2" w:rsidRPr="00D87537" w:rsidRDefault="006977C2" w:rsidP="006977C2">
            <w:pPr>
              <w:spacing w:line="380" w:lineRule="exac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77C2" w:rsidRPr="00D87537" w:rsidRDefault="006977C2" w:rsidP="006977C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6977C2" w:rsidRPr="00D87537" w:rsidTr="00A6468A">
        <w:trPr>
          <w:trHeight w:val="397"/>
        </w:trPr>
        <w:tc>
          <w:tcPr>
            <w:tcW w:w="3888" w:type="dxa"/>
          </w:tcPr>
          <w:p w:rsidR="006977C2" w:rsidRPr="00E465E5" w:rsidRDefault="006977C2" w:rsidP="006977C2">
            <w:pPr>
              <w:tabs>
                <w:tab w:val="left" w:pos="270"/>
              </w:tabs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6977C2" w:rsidRPr="00D87537" w:rsidRDefault="006977C2" w:rsidP="006977C2">
            <w:pPr>
              <w:tabs>
                <w:tab w:val="left" w:pos="25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977C2" w:rsidRPr="00D87537" w:rsidRDefault="006977C2" w:rsidP="006977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6977C2" w:rsidRPr="00D87537" w:rsidRDefault="006977C2" w:rsidP="006977C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977C2" w:rsidRPr="00D87537" w:rsidRDefault="006977C2" w:rsidP="006977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977C2" w:rsidRPr="00D87537" w:rsidRDefault="006977C2" w:rsidP="006977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977C2" w:rsidRPr="00DA7F48" w:rsidTr="00A6468A">
        <w:tc>
          <w:tcPr>
            <w:tcW w:w="3888" w:type="dxa"/>
          </w:tcPr>
          <w:p w:rsidR="006977C2" w:rsidRPr="00C12557" w:rsidRDefault="006977C2" w:rsidP="006977C2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05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10" w:type="dxa"/>
          </w:tcPr>
          <w:p w:rsidR="006977C2" w:rsidRPr="00970BCB" w:rsidRDefault="006977C2" w:rsidP="006977C2">
            <w:pPr>
              <w:tabs>
                <w:tab w:val="decimal" w:pos="1062"/>
              </w:tabs>
              <w:spacing w:line="380" w:lineRule="exact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tabs>
                <w:tab w:val="decimal" w:pos="892"/>
              </w:tabs>
              <w:spacing w:line="380" w:lineRule="exact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6977C2" w:rsidRPr="00970BCB" w:rsidRDefault="006977C2" w:rsidP="006977C2">
            <w:pPr>
              <w:tabs>
                <w:tab w:val="decimal" w:pos="892"/>
              </w:tabs>
              <w:spacing w:line="380" w:lineRule="exact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tabs>
                <w:tab w:val="decimal" w:pos="892"/>
              </w:tabs>
              <w:spacing w:line="380" w:lineRule="exact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B3BD0" w:rsidRDefault="003E198D" w:rsidP="006977C2">
            <w:pPr>
              <w:tabs>
                <w:tab w:val="decimal" w:pos="972"/>
              </w:tabs>
              <w:spacing w:line="380" w:lineRule="exact"/>
              <w:ind w:left="-115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52,405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tabs>
                <w:tab w:val="decimal" w:pos="892"/>
              </w:tabs>
              <w:spacing w:line="380" w:lineRule="exact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B3BD0" w:rsidRDefault="006977C2" w:rsidP="006977C2">
            <w:pPr>
              <w:tabs>
                <w:tab w:val="decimal" w:pos="972"/>
              </w:tabs>
              <w:spacing w:line="380" w:lineRule="exact"/>
              <w:ind w:left="-115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26,172</w:t>
            </w:r>
          </w:p>
        </w:tc>
      </w:tr>
      <w:tr w:rsidR="006977C2" w:rsidTr="00A6468A">
        <w:tc>
          <w:tcPr>
            <w:tcW w:w="3888" w:type="dxa"/>
          </w:tcPr>
          <w:p w:rsidR="006977C2" w:rsidRPr="00C12557" w:rsidRDefault="006977C2" w:rsidP="006977C2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="000E3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:rsidR="006977C2" w:rsidRPr="00604263" w:rsidRDefault="006977C2" w:rsidP="006977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6977C2" w:rsidRDefault="006977C2" w:rsidP="006977C2">
            <w:pPr>
              <w:pStyle w:val="acctfourfigures"/>
              <w:tabs>
                <w:tab w:val="clear" w:pos="765"/>
                <w:tab w:val="decimal" w:pos="873"/>
              </w:tabs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Default="006977C2" w:rsidP="006977C2">
            <w:pPr>
              <w:tabs>
                <w:tab w:val="decimal" w:pos="892"/>
              </w:tabs>
              <w:spacing w:line="380" w:lineRule="exact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tabs>
                <w:tab w:val="decimal" w:pos="892"/>
              </w:tabs>
              <w:spacing w:line="380" w:lineRule="exact"/>
              <w:ind w:left="-108"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Default="006977C2" w:rsidP="006977C2">
            <w:pPr>
              <w:tabs>
                <w:tab w:val="decimal" w:pos="892"/>
              </w:tabs>
              <w:spacing w:line="380" w:lineRule="exact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977C2" w:rsidTr="00A6468A">
        <w:tc>
          <w:tcPr>
            <w:tcW w:w="3888" w:type="dxa"/>
          </w:tcPr>
          <w:p w:rsidR="006977C2" w:rsidRPr="00C12557" w:rsidRDefault="006977C2" w:rsidP="006977C2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โพ</w:t>
            </w:r>
            <w:proofErr w:type="spellStart"/>
            <w:r w:rsidRPr="00C12557">
              <w:rPr>
                <w:rFonts w:ascii="Angsana New" w:hAnsi="Angsana New"/>
                <w:sz w:val="30"/>
                <w:szCs w:val="30"/>
                <w:cs/>
              </w:rPr>
              <w:t>ลีน</w:t>
            </w:r>
            <w:proofErr w:type="spellEnd"/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ชีวะอินทรีย์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:rsidR="006977C2" w:rsidRPr="00970BCB" w:rsidRDefault="006977C2" w:rsidP="006977C2">
            <w:pPr>
              <w:tabs>
                <w:tab w:val="decimal" w:pos="1062"/>
              </w:tabs>
              <w:spacing w:line="380" w:lineRule="exact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tabs>
                <w:tab w:val="decimal" w:pos="892"/>
              </w:tabs>
              <w:spacing w:line="380" w:lineRule="exact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6977C2" w:rsidRDefault="006977C2" w:rsidP="006977C2">
            <w:pPr>
              <w:tabs>
                <w:tab w:val="decimal" w:pos="615"/>
              </w:tabs>
              <w:spacing w:line="380" w:lineRule="exact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tabs>
                <w:tab w:val="decimal" w:pos="892"/>
              </w:tabs>
              <w:spacing w:line="380" w:lineRule="exact"/>
              <w:ind w:left="-108"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Default="006977C2" w:rsidP="006977C2">
            <w:pPr>
              <w:tabs>
                <w:tab w:val="decimal" w:pos="972"/>
              </w:tabs>
              <w:spacing w:line="380" w:lineRule="exact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1,131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tabs>
                <w:tab w:val="decimal" w:pos="892"/>
              </w:tabs>
              <w:spacing w:line="380" w:lineRule="exact"/>
              <w:ind w:left="-108"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Default="006977C2" w:rsidP="006977C2">
            <w:pPr>
              <w:tabs>
                <w:tab w:val="decimal" w:pos="972"/>
              </w:tabs>
              <w:spacing w:line="380" w:lineRule="exact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880</w:t>
            </w:r>
          </w:p>
        </w:tc>
      </w:tr>
      <w:tr w:rsidR="006977C2" w:rsidRPr="0024052F" w:rsidTr="00A6468A">
        <w:tc>
          <w:tcPr>
            <w:tcW w:w="3888" w:type="dxa"/>
            <w:vAlign w:val="bottom"/>
          </w:tcPr>
          <w:p w:rsidR="006977C2" w:rsidRPr="00AD37E5" w:rsidRDefault="006977C2" w:rsidP="006977C2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:rsidR="006977C2" w:rsidRPr="006B44EF" w:rsidRDefault="006977C2" w:rsidP="006977C2">
            <w:pPr>
              <w:tabs>
                <w:tab w:val="decimal" w:pos="1062"/>
              </w:tabs>
              <w:spacing w:line="380" w:lineRule="exact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6977C2" w:rsidRPr="00FB30F4" w:rsidRDefault="006977C2" w:rsidP="006977C2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:rsidR="006977C2" w:rsidRPr="0024052F" w:rsidRDefault="006977C2" w:rsidP="006977C2">
            <w:pPr>
              <w:pStyle w:val="acctfourfigures"/>
              <w:tabs>
                <w:tab w:val="clear" w:pos="765"/>
                <w:tab w:val="decimal" w:pos="873"/>
              </w:tabs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977C2" w:rsidRPr="00FB30F4" w:rsidRDefault="006977C2" w:rsidP="006977C2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977C2" w:rsidRPr="006B44EF" w:rsidRDefault="003E198D" w:rsidP="003E198D">
            <w:pPr>
              <w:tabs>
                <w:tab w:val="decimal" w:pos="972"/>
              </w:tabs>
              <w:spacing w:line="380" w:lineRule="exact"/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53,536</w:t>
            </w:r>
          </w:p>
        </w:tc>
        <w:tc>
          <w:tcPr>
            <w:tcW w:w="270" w:type="dxa"/>
          </w:tcPr>
          <w:p w:rsidR="006977C2" w:rsidRPr="00FB30F4" w:rsidRDefault="006977C2" w:rsidP="006977C2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977C2" w:rsidRPr="006B44EF" w:rsidRDefault="006977C2" w:rsidP="006977C2">
            <w:pPr>
              <w:tabs>
                <w:tab w:val="decimal" w:pos="972"/>
              </w:tabs>
              <w:spacing w:line="380" w:lineRule="exact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27,052</w:t>
            </w:r>
          </w:p>
        </w:tc>
      </w:tr>
    </w:tbl>
    <w:p w:rsidR="00E87173" w:rsidRDefault="00E87173">
      <w:pPr>
        <w:rPr>
          <w:sz w:val="20"/>
          <w:szCs w:val="20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6030"/>
        <w:gridCol w:w="270"/>
        <w:gridCol w:w="1260"/>
        <w:gridCol w:w="270"/>
        <w:gridCol w:w="1260"/>
      </w:tblGrid>
      <w:tr w:rsidR="006977C2" w:rsidRPr="00970BCB" w:rsidTr="00A6468A">
        <w:trPr>
          <w:tblHeader/>
        </w:trPr>
        <w:tc>
          <w:tcPr>
            <w:tcW w:w="6030" w:type="dxa"/>
          </w:tcPr>
          <w:p w:rsidR="006977C2" w:rsidRPr="00A7698F" w:rsidRDefault="006977C2" w:rsidP="006977C2">
            <w:pPr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977C2" w:rsidRPr="00970BCB" w:rsidRDefault="006977C2" w:rsidP="006977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F3095F" w:rsidRDefault="006977C2" w:rsidP="006977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977C2" w:rsidRPr="00970BCB" w:rsidTr="00A6468A">
        <w:trPr>
          <w:tblHeader/>
        </w:trPr>
        <w:tc>
          <w:tcPr>
            <w:tcW w:w="6030" w:type="dxa"/>
          </w:tcPr>
          <w:p w:rsidR="006977C2" w:rsidRPr="00970BCB" w:rsidRDefault="006977C2" w:rsidP="006977C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977C2" w:rsidRPr="00322005" w:rsidRDefault="006977C2" w:rsidP="006977C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6977C2" w:rsidRPr="00D87537" w:rsidRDefault="006977C2" w:rsidP="006977C2">
            <w:pPr>
              <w:spacing w:line="380" w:lineRule="exac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77C2" w:rsidRPr="00D87537" w:rsidRDefault="006977C2" w:rsidP="006977C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6977C2" w:rsidRPr="00970BCB" w:rsidTr="00A6468A">
        <w:trPr>
          <w:tblHeader/>
        </w:trPr>
        <w:tc>
          <w:tcPr>
            <w:tcW w:w="6030" w:type="dxa"/>
          </w:tcPr>
          <w:p w:rsidR="006977C2" w:rsidRPr="00A7698F" w:rsidRDefault="006977C2" w:rsidP="006977C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6977C2" w:rsidRPr="00970BCB" w:rsidRDefault="006977C2" w:rsidP="006977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977C2" w:rsidRPr="001E3E99" w:rsidTr="00A6468A">
        <w:tc>
          <w:tcPr>
            <w:tcW w:w="6030" w:type="dxa"/>
          </w:tcPr>
          <w:p w:rsidR="006977C2" w:rsidRPr="00C12557" w:rsidRDefault="006977C2" w:rsidP="006977C2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DB43F8" w:rsidRDefault="006977C2" w:rsidP="006977C2">
            <w:pPr>
              <w:tabs>
                <w:tab w:val="decimal" w:pos="972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,590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874F1" w:rsidRDefault="006977C2" w:rsidP="006977C2">
            <w:pPr>
              <w:tabs>
                <w:tab w:val="decimal" w:pos="972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100,264</w:t>
            </w:r>
          </w:p>
        </w:tc>
      </w:tr>
      <w:tr w:rsidR="006977C2" w:rsidRPr="001E3E99" w:rsidTr="00A6468A">
        <w:tc>
          <w:tcPr>
            <w:tcW w:w="6030" w:type="dxa"/>
          </w:tcPr>
          <w:p w:rsidR="006977C2" w:rsidRPr="00522E6A" w:rsidRDefault="006977C2" w:rsidP="006977C2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874F1" w:rsidRDefault="006977C2" w:rsidP="006977C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874F1" w:rsidRDefault="006977C2" w:rsidP="006977C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77C2" w:rsidRPr="001E3E99" w:rsidTr="00A6468A">
        <w:tc>
          <w:tcPr>
            <w:tcW w:w="6030" w:type="dxa"/>
          </w:tcPr>
          <w:p w:rsidR="006977C2" w:rsidRPr="00C12557" w:rsidRDefault="006977C2" w:rsidP="006977C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C74797" w:rsidRDefault="006977C2" w:rsidP="006977C2">
            <w:pPr>
              <w:tabs>
                <w:tab w:val="decimal" w:pos="972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874F1" w:rsidRDefault="006977C2" w:rsidP="006977C2">
            <w:pPr>
              <w:tabs>
                <w:tab w:val="decimal" w:pos="972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6977C2" w:rsidRPr="001E3E99" w:rsidTr="00A6468A">
        <w:tc>
          <w:tcPr>
            <w:tcW w:w="6030" w:type="dxa"/>
          </w:tcPr>
          <w:p w:rsidR="006977C2" w:rsidRPr="00C12557" w:rsidRDefault="006977C2" w:rsidP="006977C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โพ</w:t>
            </w:r>
            <w:proofErr w:type="spellStart"/>
            <w:r w:rsidRPr="00C12557">
              <w:rPr>
                <w:rFonts w:ascii="Angsana New" w:hAnsi="Angsana New"/>
                <w:sz w:val="30"/>
                <w:szCs w:val="30"/>
                <w:cs/>
              </w:rPr>
              <w:t>ลีน</w:t>
            </w:r>
            <w:proofErr w:type="spellEnd"/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ชีวะอินทรีย์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874F1" w:rsidRDefault="006977C2" w:rsidP="006977C2">
            <w:pPr>
              <w:tabs>
                <w:tab w:val="decimal" w:pos="972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874F1" w:rsidRDefault="006977C2" w:rsidP="006977C2">
            <w:pPr>
              <w:tabs>
                <w:tab w:val="decimal" w:pos="972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</w:tr>
      <w:tr w:rsidR="006977C2" w:rsidRPr="001E3E99" w:rsidTr="00A6468A">
        <w:tc>
          <w:tcPr>
            <w:tcW w:w="6030" w:type="dxa"/>
          </w:tcPr>
          <w:p w:rsidR="006977C2" w:rsidRPr="00C12557" w:rsidRDefault="006977C2" w:rsidP="006977C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874F1" w:rsidRDefault="006977C2" w:rsidP="006977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874F1" w:rsidRDefault="006977C2" w:rsidP="006977C2">
            <w:pPr>
              <w:tabs>
                <w:tab w:val="decimal" w:pos="972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6977C2" w:rsidRPr="001E3E99" w:rsidTr="00A6468A">
        <w:tc>
          <w:tcPr>
            <w:tcW w:w="6030" w:type="dxa"/>
          </w:tcPr>
          <w:p w:rsidR="006977C2" w:rsidRDefault="006977C2" w:rsidP="006977C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</w:t>
            </w:r>
            <w:proofErr w:type="spellStart"/>
            <w:r w:rsidRPr="00C12557">
              <w:rPr>
                <w:rFonts w:ascii="Angsana New" w:hAnsi="Angsana New"/>
                <w:sz w:val="30"/>
                <w:szCs w:val="30"/>
                <w:cs/>
              </w:rPr>
              <w:t>สหป</w:t>
            </w:r>
            <w:proofErr w:type="spellEnd"/>
            <w:r w:rsidRPr="00C12557">
              <w:rPr>
                <w:rFonts w:ascii="Angsana New" w:hAnsi="Angsana New"/>
                <w:sz w:val="30"/>
                <w:szCs w:val="30"/>
                <w:cs/>
              </w:rPr>
              <w:t>ระกันภัย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874F1" w:rsidRDefault="006977C2" w:rsidP="006977C2">
            <w:pPr>
              <w:tabs>
                <w:tab w:val="decimal" w:pos="972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3,040</w:t>
            </w: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0874F1" w:rsidRDefault="006977C2" w:rsidP="006977C2">
            <w:pPr>
              <w:tabs>
                <w:tab w:val="decimal" w:pos="972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6977C2" w:rsidRPr="00970BCB" w:rsidTr="00A6468A">
        <w:tc>
          <w:tcPr>
            <w:tcW w:w="6030" w:type="dxa"/>
            <w:vAlign w:val="bottom"/>
          </w:tcPr>
          <w:p w:rsidR="006977C2" w:rsidRPr="00AD37E5" w:rsidRDefault="006977C2" w:rsidP="006977C2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70" w:type="dxa"/>
          </w:tcPr>
          <w:p w:rsidR="006977C2" w:rsidRPr="000905CD" w:rsidRDefault="006977C2" w:rsidP="006977C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977C2" w:rsidRPr="000874F1" w:rsidRDefault="006977C2" w:rsidP="006977C2">
            <w:pPr>
              <w:tabs>
                <w:tab w:val="decimal" w:pos="972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4,724</w:t>
            </w:r>
          </w:p>
        </w:tc>
        <w:tc>
          <w:tcPr>
            <w:tcW w:w="270" w:type="dxa"/>
          </w:tcPr>
          <w:p w:rsidR="006977C2" w:rsidRPr="00AD37E5" w:rsidRDefault="006977C2" w:rsidP="006977C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977C2" w:rsidRPr="001B27F3" w:rsidRDefault="006977C2" w:rsidP="006977C2">
            <w:pPr>
              <w:tabs>
                <w:tab w:val="decimal" w:pos="972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101,249</w:t>
            </w:r>
          </w:p>
        </w:tc>
      </w:tr>
    </w:tbl>
    <w:p w:rsidR="00CE0E6A" w:rsidRDefault="00CE0E6A" w:rsidP="001D71A3">
      <w:pPr>
        <w:pStyle w:val="Bo-Blankline"/>
      </w:pPr>
    </w:p>
    <w:tbl>
      <w:tblPr>
        <w:tblW w:w="9096" w:type="dxa"/>
        <w:tblInd w:w="54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76"/>
        <w:gridCol w:w="1260"/>
        <w:gridCol w:w="1260"/>
        <w:gridCol w:w="270"/>
        <w:gridCol w:w="1260"/>
      </w:tblGrid>
      <w:tr w:rsidR="006977C2" w:rsidRPr="00610483" w:rsidTr="00A6468A">
        <w:trPr>
          <w:trHeight w:val="240"/>
        </w:trPr>
        <w:tc>
          <w:tcPr>
            <w:tcW w:w="3870" w:type="dxa"/>
            <w:tcBorders>
              <w:top w:val="nil"/>
            </w:tcBorders>
          </w:tcPr>
          <w:p w:rsidR="006977C2" w:rsidRPr="003B2CC7" w:rsidRDefault="006977C2" w:rsidP="006977C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 w:rsidRPr="003B2C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</w:t>
            </w:r>
            <w:r w:rsidRPr="003B2C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  <w:r w:rsidRPr="003B2C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3B2C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6" w:type="dxa"/>
            <w:gridSpan w:val="2"/>
            <w:tcBorders>
              <w:top w:val="nil"/>
            </w:tcBorders>
          </w:tcPr>
          <w:p w:rsidR="006977C2" w:rsidRPr="00D8753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2C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977C2" w:rsidRPr="00970BCB" w:rsidRDefault="006977C2" w:rsidP="006977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977C2" w:rsidRPr="00970BCB" w:rsidRDefault="006977C2" w:rsidP="006977C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977C2" w:rsidRPr="00F3095F" w:rsidRDefault="006977C2" w:rsidP="006977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43765" w:rsidRPr="00610483" w:rsidTr="00A6468A">
        <w:trPr>
          <w:trHeight w:val="240"/>
        </w:trPr>
        <w:tc>
          <w:tcPr>
            <w:tcW w:w="3870" w:type="dxa"/>
            <w:tcBorders>
              <w:top w:val="nil"/>
            </w:tcBorders>
          </w:tcPr>
          <w:p w:rsidR="00943765" w:rsidRPr="003B2CC7" w:rsidRDefault="00943765" w:rsidP="00943765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</w:tcBorders>
          </w:tcPr>
          <w:p w:rsidR="00943765" w:rsidRPr="00970BCB" w:rsidRDefault="00943765" w:rsidP="0094376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nil"/>
            </w:tcBorders>
          </w:tcPr>
          <w:p w:rsidR="00943765" w:rsidRPr="00F3095F" w:rsidRDefault="00943765" w:rsidP="0094376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943765" w:rsidRPr="00970BCB" w:rsidRDefault="00943765" w:rsidP="0094376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43765" w:rsidRPr="00970BCB" w:rsidRDefault="00943765" w:rsidP="0094376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943765" w:rsidRPr="00F3095F" w:rsidRDefault="00943765" w:rsidP="0094376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43765" w:rsidRPr="00610483" w:rsidTr="00A6468A">
        <w:trPr>
          <w:trHeight w:val="240"/>
        </w:trPr>
        <w:tc>
          <w:tcPr>
            <w:tcW w:w="3870" w:type="dxa"/>
            <w:tcBorders>
              <w:top w:val="nil"/>
            </w:tcBorders>
          </w:tcPr>
          <w:p w:rsidR="00943765" w:rsidRPr="003B2CC7" w:rsidRDefault="00943765" w:rsidP="00943765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</w:tcBorders>
          </w:tcPr>
          <w:p w:rsidR="00943765" w:rsidRPr="00D87537" w:rsidRDefault="00943765" w:rsidP="009437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260" w:type="dxa"/>
            <w:tcBorders>
              <w:top w:val="nil"/>
            </w:tcBorders>
          </w:tcPr>
          <w:p w:rsidR="00943765" w:rsidRPr="00D87537" w:rsidRDefault="00943765" w:rsidP="009437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43765" w:rsidRPr="00322005" w:rsidRDefault="00943765" w:rsidP="00943765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943765" w:rsidRPr="00D87537" w:rsidRDefault="00943765" w:rsidP="00943765">
            <w:pPr>
              <w:spacing w:line="380" w:lineRule="exac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43765" w:rsidRPr="00D87537" w:rsidRDefault="00943765" w:rsidP="00943765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943765" w:rsidRPr="00610483" w:rsidTr="00A6468A">
        <w:trPr>
          <w:trHeight w:val="240"/>
        </w:trPr>
        <w:tc>
          <w:tcPr>
            <w:tcW w:w="3870" w:type="dxa"/>
            <w:tcBorders>
              <w:top w:val="nil"/>
            </w:tcBorders>
          </w:tcPr>
          <w:p w:rsidR="00943765" w:rsidRPr="003B2CC7" w:rsidRDefault="00943765" w:rsidP="0094376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6" w:type="dxa"/>
            <w:gridSpan w:val="2"/>
            <w:tcBorders>
              <w:top w:val="nil"/>
            </w:tcBorders>
          </w:tcPr>
          <w:p w:rsidR="00943765" w:rsidRPr="003B2CC7" w:rsidRDefault="00943765" w:rsidP="00943765">
            <w:pPr>
              <w:tabs>
                <w:tab w:val="center" w:pos="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2C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(ร้อยละต่อปี)</w:t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943765" w:rsidRPr="003B2CC7" w:rsidRDefault="00943765" w:rsidP="009437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2C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43765" w:rsidRPr="00610483" w:rsidTr="00A6468A">
        <w:trPr>
          <w:trHeight w:val="240"/>
        </w:trPr>
        <w:tc>
          <w:tcPr>
            <w:tcW w:w="3870" w:type="dxa"/>
            <w:tcBorders>
              <w:top w:val="nil"/>
            </w:tcBorders>
          </w:tcPr>
          <w:p w:rsidR="00943765" w:rsidRPr="003B2CC7" w:rsidRDefault="00943765" w:rsidP="0094376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36" w:type="dxa"/>
            <w:gridSpan w:val="2"/>
            <w:tcBorders>
              <w:top w:val="nil"/>
            </w:tcBorders>
          </w:tcPr>
          <w:p w:rsidR="00943765" w:rsidRPr="003B2CC7" w:rsidRDefault="00943765" w:rsidP="00943765">
            <w:pPr>
              <w:tabs>
                <w:tab w:val="center" w:pos="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943765" w:rsidRPr="003B2CC7" w:rsidRDefault="00943765" w:rsidP="009437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43765" w:rsidRPr="003B2CC7" w:rsidTr="00A6468A">
        <w:tc>
          <w:tcPr>
            <w:tcW w:w="3870" w:type="dxa"/>
          </w:tcPr>
          <w:p w:rsidR="00943765" w:rsidRPr="007A4A46" w:rsidRDefault="00943765" w:rsidP="0094376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A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</w:t>
            </w:r>
            <w:r w:rsidRPr="007A4A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จ่าย</w:t>
            </w:r>
          </w:p>
        </w:tc>
        <w:tc>
          <w:tcPr>
            <w:tcW w:w="1176" w:type="dxa"/>
          </w:tcPr>
          <w:p w:rsidR="00943765" w:rsidRPr="003B2CC7" w:rsidRDefault="00943765" w:rsidP="0094376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3765" w:rsidRPr="003B2CC7" w:rsidRDefault="00943765" w:rsidP="0094376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43765" w:rsidRPr="00FA35F1" w:rsidRDefault="00943765" w:rsidP="00943765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43765" w:rsidRPr="003B2CC7" w:rsidRDefault="00943765" w:rsidP="00943765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943765" w:rsidRPr="003B2CC7" w:rsidRDefault="00943765" w:rsidP="0094376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3765" w:rsidRPr="003B2CC7" w:rsidTr="00A6468A">
        <w:tc>
          <w:tcPr>
            <w:tcW w:w="3870" w:type="dxa"/>
          </w:tcPr>
          <w:p w:rsidR="00943765" w:rsidRPr="001B27F3" w:rsidRDefault="00943765" w:rsidP="0094376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27F3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6" w:type="dxa"/>
          </w:tcPr>
          <w:p w:rsidR="00943765" w:rsidRPr="003B2CC7" w:rsidRDefault="00943765" w:rsidP="0094376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3765" w:rsidRPr="003B2CC7" w:rsidRDefault="00943765" w:rsidP="0094376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:rsidR="00943765" w:rsidRPr="00FA35F1" w:rsidRDefault="00943765" w:rsidP="009437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43765" w:rsidRPr="003B2CC7" w:rsidRDefault="00943765" w:rsidP="00943765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:rsidR="00943765" w:rsidRPr="00FA35F1" w:rsidRDefault="00943765" w:rsidP="00943765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943765" w:rsidRPr="003B2CC7" w:rsidTr="00A6468A">
        <w:trPr>
          <w:trHeight w:val="451"/>
        </w:trPr>
        <w:tc>
          <w:tcPr>
            <w:tcW w:w="3870" w:type="dxa"/>
            <w:tcBorders>
              <w:bottom w:val="nil"/>
            </w:tcBorders>
          </w:tcPr>
          <w:p w:rsidR="00943765" w:rsidRPr="003B2CC7" w:rsidRDefault="00943765" w:rsidP="0094376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</w:t>
            </w:r>
            <w:r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จการที่เกี่ยวข้องกัน</w:t>
            </w:r>
          </w:p>
        </w:tc>
        <w:tc>
          <w:tcPr>
            <w:tcW w:w="1176" w:type="dxa"/>
            <w:tcBorders>
              <w:bottom w:val="nil"/>
            </w:tcBorders>
          </w:tcPr>
          <w:p w:rsidR="00943765" w:rsidRPr="003B2CC7" w:rsidRDefault="00943765" w:rsidP="0094376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943765" w:rsidRPr="003B2CC7" w:rsidRDefault="00943765" w:rsidP="0094376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3765" w:rsidRPr="00A865B3" w:rsidRDefault="00943765" w:rsidP="009437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943765" w:rsidRPr="003B2CC7" w:rsidRDefault="00943765" w:rsidP="00943765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3765" w:rsidRPr="00A865B3" w:rsidRDefault="00943765" w:rsidP="00943765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</w:tr>
      <w:tr w:rsidR="00943765" w:rsidRPr="003B2CC7" w:rsidTr="00A6468A">
        <w:trPr>
          <w:trHeight w:val="451"/>
        </w:trPr>
        <w:tc>
          <w:tcPr>
            <w:tcW w:w="3870" w:type="dxa"/>
            <w:tcBorders>
              <w:bottom w:val="nil"/>
            </w:tcBorders>
          </w:tcPr>
          <w:p w:rsidR="00943765" w:rsidRDefault="00943765" w:rsidP="00943765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nil"/>
            </w:tcBorders>
          </w:tcPr>
          <w:p w:rsidR="00943765" w:rsidRPr="003B2CC7" w:rsidRDefault="00943765" w:rsidP="0094376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943765" w:rsidRPr="003B2CC7" w:rsidRDefault="00943765" w:rsidP="0094376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:rsidR="00943765" w:rsidRPr="007B6A56" w:rsidRDefault="00943765" w:rsidP="009437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943765" w:rsidRPr="003B2CC7" w:rsidRDefault="00943765" w:rsidP="00943765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:rsidR="00943765" w:rsidRPr="007B6A56" w:rsidRDefault="00943765" w:rsidP="00943765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43765" w:rsidRPr="003B2CC7" w:rsidTr="00A6468A">
        <w:trPr>
          <w:trHeight w:val="247"/>
        </w:trPr>
        <w:tc>
          <w:tcPr>
            <w:tcW w:w="3870" w:type="dxa"/>
            <w:tcBorders>
              <w:top w:val="nil"/>
            </w:tcBorders>
          </w:tcPr>
          <w:p w:rsidR="00943765" w:rsidRPr="00A865B3" w:rsidRDefault="00943765" w:rsidP="0094376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B872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กู้ยืมระยะ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176" w:type="dxa"/>
            <w:tcBorders>
              <w:top w:val="nil"/>
            </w:tcBorders>
          </w:tcPr>
          <w:p w:rsidR="00943765" w:rsidRDefault="00943765" w:rsidP="0094376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943765" w:rsidRDefault="00943765" w:rsidP="0094376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43765" w:rsidRDefault="00943765" w:rsidP="009437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43765" w:rsidRPr="003B2CC7" w:rsidRDefault="00943765" w:rsidP="00943765">
            <w:pPr>
              <w:tabs>
                <w:tab w:val="decimal" w:pos="738"/>
                <w:tab w:val="decimal" w:pos="972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43765" w:rsidRDefault="00943765" w:rsidP="00943765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C29C5" w:rsidRPr="003B2CC7" w:rsidTr="00812226">
        <w:trPr>
          <w:trHeight w:val="247"/>
        </w:trPr>
        <w:tc>
          <w:tcPr>
            <w:tcW w:w="3870" w:type="dxa"/>
            <w:tcBorders>
              <w:top w:val="nil"/>
              <w:bottom w:val="nil"/>
            </w:tcBorders>
          </w:tcPr>
          <w:p w:rsidR="009C29C5" w:rsidRPr="00DF5303" w:rsidRDefault="009C29C5" w:rsidP="009C29C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303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</w:tcPr>
          <w:p w:rsidR="009C29C5" w:rsidRPr="00812226" w:rsidRDefault="009C29C5" w:rsidP="009C29C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2226">
              <w:rPr>
                <w:rFonts w:ascii="Angsana New" w:hAnsi="Angsana New"/>
                <w:sz w:val="30"/>
                <w:szCs w:val="30"/>
                <w:lang w:val="en-US"/>
              </w:rPr>
              <w:t>MLR-1.5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9C29C5" w:rsidRPr="00812226" w:rsidRDefault="009C29C5" w:rsidP="009C29C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2226">
              <w:rPr>
                <w:rFonts w:ascii="Angsana New" w:hAnsi="Angsana New"/>
                <w:sz w:val="30"/>
                <w:szCs w:val="30"/>
                <w:lang w:val="en-US"/>
              </w:rPr>
              <w:t>MLR-1.5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:rsidR="009C29C5" w:rsidRPr="00FA35F1" w:rsidRDefault="009C29C5" w:rsidP="009C29C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C29C5" w:rsidRPr="003B2CC7" w:rsidRDefault="009C29C5" w:rsidP="009C29C5">
            <w:pPr>
              <w:tabs>
                <w:tab w:val="decimal" w:pos="738"/>
                <w:tab w:val="decimal" w:pos="972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:rsidR="009C29C5" w:rsidRPr="00FA35F1" w:rsidRDefault="009C29C5" w:rsidP="009C29C5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4,528,846</w:t>
            </w:r>
          </w:p>
        </w:tc>
      </w:tr>
      <w:tr w:rsidR="009C29C5" w:rsidRPr="003B2CC7" w:rsidTr="00A6468A">
        <w:tc>
          <w:tcPr>
            <w:tcW w:w="3870" w:type="dxa"/>
            <w:tcBorders>
              <w:top w:val="nil"/>
              <w:bottom w:val="nil"/>
            </w:tcBorders>
          </w:tcPr>
          <w:p w:rsidR="009C29C5" w:rsidRPr="003B2CC7" w:rsidRDefault="009C29C5" w:rsidP="009C29C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งินกู้ยืมระยะ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C29C5" w:rsidRPr="003B2CC7" w:rsidRDefault="009C29C5" w:rsidP="009C29C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9C29C5" w:rsidRPr="003B2CC7" w:rsidRDefault="009C29C5" w:rsidP="009C29C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C29C5" w:rsidRPr="00B838E2" w:rsidRDefault="009C29C5" w:rsidP="009C29C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C29C5" w:rsidRPr="003B2CC7" w:rsidRDefault="009C29C5" w:rsidP="009C29C5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C29C5" w:rsidRPr="00B838E2" w:rsidRDefault="009C29C5" w:rsidP="009C29C5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4,528,846</w:t>
            </w:r>
          </w:p>
        </w:tc>
      </w:tr>
    </w:tbl>
    <w:p w:rsidR="006977C2" w:rsidRDefault="006977C2" w:rsidP="001D71A3">
      <w:pPr>
        <w:pStyle w:val="Bo-Blankline"/>
        <w:rPr>
          <w:cs/>
        </w:rPr>
      </w:pPr>
    </w:p>
    <w:p w:rsidR="006977C2" w:rsidRDefault="006977C2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:rsidR="001D7EFB" w:rsidRDefault="001D7EFB" w:rsidP="004A49A4">
      <w:pPr>
        <w:pStyle w:val="Bo-C1Content"/>
      </w:pPr>
      <w:r w:rsidRPr="00B210DE">
        <w:rPr>
          <w:cs/>
        </w:rPr>
        <w:lastRenderedPageBreak/>
        <w:t>รายการเคลื่อนไหว</w:t>
      </w:r>
      <w:r w:rsidR="0076173F">
        <w:rPr>
          <w:rFonts w:hint="cs"/>
          <w:cs/>
        </w:rPr>
        <w:t>ของเงินกู้ยืม</w:t>
      </w:r>
      <w:r w:rsidRPr="00B210DE">
        <w:rPr>
          <w:rFonts w:hint="cs"/>
          <w:cs/>
        </w:rPr>
        <w:t>จากกิจการที่เกี่ยวข้องกันสำหรับ</w:t>
      </w:r>
      <w:r w:rsidR="00C078DF" w:rsidRPr="00B210DE">
        <w:rPr>
          <w:cs/>
        </w:rPr>
        <w:t>แต่ละ</w:t>
      </w:r>
      <w:r w:rsidR="0078293B">
        <w:rPr>
          <w:rFonts w:hint="cs"/>
          <w:cs/>
        </w:rPr>
        <w:t>งวดสามเดือนสิ้นสุด</w:t>
      </w:r>
      <w:r w:rsidR="00C078DF" w:rsidRPr="00B210DE">
        <w:rPr>
          <w:cs/>
        </w:rPr>
        <w:t xml:space="preserve">วันที่ </w:t>
      </w:r>
      <w:r w:rsidR="00C078DF" w:rsidRPr="00B210DE">
        <w:t>31</w:t>
      </w:r>
      <w:r w:rsidR="0083669C" w:rsidRPr="00B210DE">
        <w:rPr>
          <w:cs/>
        </w:rPr>
        <w:t xml:space="preserve"> </w:t>
      </w:r>
      <w:r w:rsidR="0078293B">
        <w:rPr>
          <w:rFonts w:hint="cs"/>
          <w:cs/>
        </w:rPr>
        <w:t xml:space="preserve">มีนาคม </w:t>
      </w:r>
      <w:r w:rsidR="00480D3E">
        <w:rPr>
          <w:lang w:val="en-US"/>
        </w:rPr>
        <w:t>25</w:t>
      </w:r>
      <w:r w:rsidR="00006723">
        <w:rPr>
          <w:rFonts w:hint="cs"/>
          <w:cs/>
          <w:lang w:val="en-US"/>
        </w:rPr>
        <w:t>60</w:t>
      </w:r>
      <w:r w:rsidR="0078293B">
        <w:rPr>
          <w:rFonts w:hint="cs"/>
          <w:cs/>
          <w:lang w:val="en-US"/>
        </w:rPr>
        <w:t xml:space="preserve"> และ </w:t>
      </w:r>
      <w:r w:rsidR="00480D3E">
        <w:rPr>
          <w:lang w:val="en-US"/>
        </w:rPr>
        <w:t>255</w:t>
      </w:r>
      <w:r w:rsidR="00006723">
        <w:rPr>
          <w:rFonts w:hint="cs"/>
          <w:cs/>
          <w:lang w:val="en-US"/>
        </w:rPr>
        <w:t xml:space="preserve">9 </w:t>
      </w:r>
      <w:r w:rsidRPr="00B210DE">
        <w:rPr>
          <w:cs/>
        </w:rPr>
        <w:t>มีดังนี้</w:t>
      </w:r>
    </w:p>
    <w:p w:rsidR="001D71A3" w:rsidRPr="008B5FE8" w:rsidRDefault="001D71A3" w:rsidP="008B5FE8">
      <w:pPr>
        <w:pStyle w:val="Bo-Blankline"/>
      </w:pPr>
    </w:p>
    <w:tbl>
      <w:tblPr>
        <w:tblW w:w="905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98"/>
        <w:gridCol w:w="732"/>
        <w:gridCol w:w="283"/>
        <w:gridCol w:w="1217"/>
        <w:gridCol w:w="270"/>
        <w:gridCol w:w="1260"/>
        <w:gridCol w:w="236"/>
        <w:gridCol w:w="1260"/>
      </w:tblGrid>
      <w:tr w:rsidR="006977C2" w:rsidRPr="00970BCB" w:rsidTr="00A6468A">
        <w:tc>
          <w:tcPr>
            <w:tcW w:w="3798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เงินกู้ยืมจาก</w:t>
            </w:r>
            <w:r w:rsidRPr="005C32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</w:t>
            </w:r>
            <w:r w:rsidRPr="003B2C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732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6977C2" w:rsidRPr="00970BCB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6977C2" w:rsidRPr="00970BCB" w:rsidTr="00A6468A">
        <w:tc>
          <w:tcPr>
            <w:tcW w:w="3798" w:type="dxa"/>
          </w:tcPr>
          <w:p w:rsidR="006977C2" w:rsidRPr="00C12557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2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6977C2" w:rsidRPr="00970BCB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6" w:type="dxa"/>
            <w:gridSpan w:val="3"/>
            <w:shd w:val="clear" w:color="auto" w:fill="auto"/>
          </w:tcPr>
          <w:p w:rsidR="006977C2" w:rsidRPr="003B2CC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B2C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977C2" w:rsidRPr="00970BCB" w:rsidTr="00A6468A">
        <w:tc>
          <w:tcPr>
            <w:tcW w:w="3798" w:type="dxa"/>
          </w:tcPr>
          <w:p w:rsidR="006977C2" w:rsidRPr="00C12557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32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6977C2" w:rsidRPr="00970BCB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6" w:type="dxa"/>
            <w:gridSpan w:val="3"/>
            <w:shd w:val="clear" w:color="auto" w:fill="auto"/>
          </w:tcPr>
          <w:p w:rsidR="006977C2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977C2" w:rsidRPr="00970BCB" w:rsidTr="00A6468A">
        <w:tc>
          <w:tcPr>
            <w:tcW w:w="3798" w:type="dxa"/>
          </w:tcPr>
          <w:p w:rsidR="006977C2" w:rsidRPr="00695971" w:rsidRDefault="006977C2" w:rsidP="006977C2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959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732" w:type="dxa"/>
            <w:shd w:val="clear" w:color="auto" w:fill="auto"/>
          </w:tcPr>
          <w:p w:rsidR="006977C2" w:rsidRPr="00711358" w:rsidRDefault="006977C2" w:rsidP="006977C2">
            <w:pPr>
              <w:pStyle w:val="Signature"/>
              <w:tabs>
                <w:tab w:val="decimal" w:pos="1074"/>
              </w:tabs>
              <w:ind w:right="2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6977C2" w:rsidRPr="00970BCB" w:rsidRDefault="006977C2" w:rsidP="006977C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604263" w:rsidRDefault="006977C2" w:rsidP="006977C2">
            <w:pPr>
              <w:pStyle w:val="Signature"/>
              <w:tabs>
                <w:tab w:val="decimal" w:pos="882"/>
              </w:tabs>
              <w:ind w:right="2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4,528,846</w:t>
            </w:r>
          </w:p>
        </w:tc>
        <w:tc>
          <w:tcPr>
            <w:tcW w:w="236" w:type="dxa"/>
          </w:tcPr>
          <w:p w:rsidR="006977C2" w:rsidRPr="00970BCB" w:rsidRDefault="006977C2" w:rsidP="006977C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604263" w:rsidRDefault="006977C2" w:rsidP="006977C2">
            <w:pPr>
              <w:pStyle w:val="Signature"/>
              <w:tabs>
                <w:tab w:val="decimal" w:pos="1003"/>
              </w:tabs>
              <w:ind w:right="-67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1,635,021</w:t>
            </w:r>
          </w:p>
        </w:tc>
      </w:tr>
      <w:tr w:rsidR="006977C2" w:rsidRPr="00970BCB" w:rsidTr="00A6468A">
        <w:tc>
          <w:tcPr>
            <w:tcW w:w="3798" w:type="dxa"/>
          </w:tcPr>
          <w:p w:rsidR="006977C2" w:rsidRPr="00695971" w:rsidRDefault="006977C2" w:rsidP="006977C2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597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32" w:type="dxa"/>
            <w:shd w:val="clear" w:color="auto" w:fill="auto"/>
          </w:tcPr>
          <w:p w:rsidR="006977C2" w:rsidRPr="00676D06" w:rsidRDefault="006977C2" w:rsidP="006977C2">
            <w:pPr>
              <w:pStyle w:val="Signature"/>
              <w:tabs>
                <w:tab w:val="decimal" w:pos="1074"/>
              </w:tabs>
              <w:ind w:right="2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6977C2" w:rsidRPr="00970BCB" w:rsidRDefault="006977C2" w:rsidP="006977C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676D06" w:rsidRDefault="006977C2" w:rsidP="006977C2">
            <w:pPr>
              <w:pStyle w:val="Signature"/>
              <w:tabs>
                <w:tab w:val="decimal" w:pos="882"/>
              </w:tabs>
              <w:ind w:right="2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74132">
              <w:rPr>
                <w:rFonts w:ascii="Angsana New" w:hAnsi="Angsana New"/>
                <w:sz w:val="30"/>
                <w:szCs w:val="30"/>
                <w:lang w:eastAsia="en-US"/>
              </w:rPr>
              <w:t>2,887,081</w:t>
            </w:r>
          </w:p>
        </w:tc>
        <w:tc>
          <w:tcPr>
            <w:tcW w:w="236" w:type="dxa"/>
          </w:tcPr>
          <w:p w:rsidR="006977C2" w:rsidRPr="00970BCB" w:rsidRDefault="006977C2" w:rsidP="006977C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676D06" w:rsidRDefault="006977C2" w:rsidP="006977C2">
            <w:pPr>
              <w:pStyle w:val="Signature"/>
              <w:tabs>
                <w:tab w:val="decimal" w:pos="1003"/>
              </w:tabs>
              <w:ind w:right="-67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90,000</w:t>
            </w:r>
          </w:p>
        </w:tc>
      </w:tr>
      <w:tr w:rsidR="006977C2" w:rsidRPr="00970BCB" w:rsidTr="00A6468A">
        <w:tc>
          <w:tcPr>
            <w:tcW w:w="3798" w:type="dxa"/>
          </w:tcPr>
          <w:p w:rsidR="006977C2" w:rsidRPr="00695971" w:rsidRDefault="006977C2" w:rsidP="006977C2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732" w:type="dxa"/>
            <w:shd w:val="clear" w:color="auto" w:fill="auto"/>
          </w:tcPr>
          <w:p w:rsidR="006977C2" w:rsidRPr="00676D06" w:rsidRDefault="006977C2" w:rsidP="006977C2">
            <w:pPr>
              <w:pStyle w:val="Signature"/>
              <w:tabs>
                <w:tab w:val="decimal" w:pos="1074"/>
              </w:tabs>
              <w:ind w:right="2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6977C2" w:rsidRPr="00970BCB" w:rsidRDefault="006977C2" w:rsidP="006977C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77C2" w:rsidRPr="00970BCB" w:rsidRDefault="006977C2" w:rsidP="006977C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977C2" w:rsidRPr="00676D06" w:rsidRDefault="006977C2" w:rsidP="006977C2">
            <w:pPr>
              <w:pStyle w:val="Signature"/>
              <w:tabs>
                <w:tab w:val="decimal" w:pos="882"/>
              </w:tabs>
              <w:ind w:right="2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(7,415,927</w:t>
            </w:r>
            <w:r w:rsidRPr="00E74132">
              <w:rPr>
                <w:rFonts w:ascii="Angsana New" w:hAnsi="Angsana New"/>
                <w:sz w:val="30"/>
                <w:szCs w:val="30"/>
                <w:lang w:eastAsia="en-US"/>
              </w:rPr>
              <w:t>)</w:t>
            </w:r>
          </w:p>
        </w:tc>
        <w:tc>
          <w:tcPr>
            <w:tcW w:w="236" w:type="dxa"/>
          </w:tcPr>
          <w:p w:rsidR="006977C2" w:rsidRPr="00970BCB" w:rsidRDefault="006977C2" w:rsidP="006977C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977C2" w:rsidRPr="00676D06" w:rsidRDefault="006977C2" w:rsidP="006977C2">
            <w:pPr>
              <w:pStyle w:val="Signature"/>
              <w:tabs>
                <w:tab w:val="decimal" w:pos="1003"/>
              </w:tabs>
              <w:ind w:right="-67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(90,000)</w:t>
            </w:r>
          </w:p>
        </w:tc>
      </w:tr>
      <w:tr w:rsidR="006977C2" w:rsidRPr="00970BCB" w:rsidTr="00A6468A">
        <w:tc>
          <w:tcPr>
            <w:tcW w:w="3798" w:type="dxa"/>
            <w:vAlign w:val="bottom"/>
          </w:tcPr>
          <w:p w:rsidR="006977C2" w:rsidRPr="00FC15C0" w:rsidRDefault="006977C2" w:rsidP="006977C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959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732" w:type="dxa"/>
            <w:shd w:val="clear" w:color="auto" w:fill="auto"/>
          </w:tcPr>
          <w:p w:rsidR="006977C2" w:rsidRPr="007B6A56" w:rsidRDefault="006977C2" w:rsidP="006977C2">
            <w:pPr>
              <w:pStyle w:val="Signature"/>
              <w:tabs>
                <w:tab w:val="decimal" w:pos="1074"/>
              </w:tabs>
              <w:ind w:right="2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6977C2" w:rsidRPr="001D7EFB" w:rsidRDefault="006977C2" w:rsidP="006977C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7" w:type="dxa"/>
          </w:tcPr>
          <w:p w:rsidR="006977C2" w:rsidRPr="001D7EFB" w:rsidRDefault="006977C2" w:rsidP="006977C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977C2" w:rsidRPr="001D7EFB" w:rsidRDefault="006977C2" w:rsidP="006977C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977C2" w:rsidRPr="00462060" w:rsidRDefault="006977C2" w:rsidP="006977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206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977C2" w:rsidRPr="001D7EFB" w:rsidRDefault="006977C2" w:rsidP="006977C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977C2" w:rsidRPr="007B6A56" w:rsidRDefault="006977C2" w:rsidP="006977C2">
            <w:pPr>
              <w:pStyle w:val="Signature"/>
              <w:tabs>
                <w:tab w:val="decimal" w:pos="1003"/>
              </w:tabs>
              <w:ind w:right="-67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1,635,021</w:t>
            </w:r>
          </w:p>
        </w:tc>
      </w:tr>
    </w:tbl>
    <w:p w:rsidR="0091740E" w:rsidRPr="002C65CA" w:rsidRDefault="0091740E" w:rsidP="008B5FE8">
      <w:pPr>
        <w:pStyle w:val="Bo-Blankline"/>
        <w:rPr>
          <w:lang w:val="en-US"/>
        </w:rPr>
      </w:pPr>
    </w:p>
    <w:p w:rsidR="001229FB" w:rsidRPr="00B210DE" w:rsidRDefault="001229FB" w:rsidP="001229FB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3248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1229FB" w:rsidRPr="00D12203" w:rsidRDefault="001229FB" w:rsidP="001229FB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1229FB" w:rsidRDefault="0051745E" w:rsidP="00D3486D">
      <w:pPr>
        <w:numPr>
          <w:ilvl w:val="0"/>
          <w:numId w:val="15"/>
        </w:numPr>
        <w:spacing w:line="240" w:lineRule="auto"/>
        <w:ind w:right="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บริษัททำสัญญาเช่าที่ดิน</w:t>
      </w:r>
      <w:r w:rsidR="00E963F5">
        <w:rPr>
          <w:rFonts w:ascii="Angsana New" w:hAnsi="Angsana New" w:hint="cs"/>
          <w:sz w:val="30"/>
          <w:szCs w:val="30"/>
          <w:cs/>
        </w:rPr>
        <w:t xml:space="preserve"> </w:t>
      </w:r>
      <w:r w:rsidR="001229FB" w:rsidRPr="00B210DE">
        <w:rPr>
          <w:rFonts w:ascii="Angsana New" w:hAnsi="Angsana New"/>
          <w:sz w:val="30"/>
          <w:szCs w:val="30"/>
          <w:cs/>
        </w:rPr>
        <w:t>อาคาร</w:t>
      </w:r>
      <w:r w:rsidR="0076173F">
        <w:rPr>
          <w:rFonts w:ascii="Angsana New" w:hAnsi="Angsana New" w:hint="cs"/>
          <w:sz w:val="30"/>
          <w:szCs w:val="30"/>
          <w:cs/>
        </w:rPr>
        <w:t>และ</w:t>
      </w:r>
      <w:r w:rsidR="003E198D">
        <w:rPr>
          <w:rFonts w:ascii="Angsana New" w:hAnsi="Angsana New" w:hint="cs"/>
          <w:sz w:val="30"/>
          <w:szCs w:val="30"/>
          <w:cs/>
        </w:rPr>
        <w:t>โรงงาน</w:t>
      </w:r>
      <w:r w:rsidR="001229FB" w:rsidRPr="00B210DE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หลายสัญญา</w:t>
      </w:r>
      <w:r w:rsidR="001229FB" w:rsidRPr="00B210DE">
        <w:rPr>
          <w:rFonts w:ascii="Angsana New" w:hAnsi="Angsana New"/>
          <w:sz w:val="30"/>
          <w:szCs w:val="30"/>
          <w:cs/>
        </w:rPr>
        <w:t xml:space="preserve"> กำหนดระยะเวลา </w:t>
      </w:r>
      <w:r w:rsidR="001229FB" w:rsidRPr="00B210DE">
        <w:rPr>
          <w:rFonts w:ascii="Angsana New" w:hAnsi="Angsana New"/>
          <w:sz w:val="30"/>
          <w:szCs w:val="30"/>
        </w:rPr>
        <w:t>3</w:t>
      </w:r>
      <w:r w:rsidR="003E198D">
        <w:rPr>
          <w:rFonts w:ascii="Angsana New" w:hAnsi="Angsana New" w:hint="cs"/>
          <w:sz w:val="30"/>
          <w:szCs w:val="30"/>
          <w:cs/>
        </w:rPr>
        <w:t xml:space="preserve"> ปี</w:t>
      </w:r>
      <w:r w:rsidR="00D263A3">
        <w:rPr>
          <w:rFonts w:ascii="Angsana New" w:hAnsi="Angsana New" w:hint="cs"/>
          <w:sz w:val="30"/>
          <w:szCs w:val="30"/>
          <w:cs/>
        </w:rPr>
        <w:t xml:space="preserve"> </w:t>
      </w:r>
      <w:r w:rsidR="003E198D">
        <w:rPr>
          <w:rFonts w:ascii="Angsana New" w:hAnsi="Angsana New" w:hint="cs"/>
          <w:sz w:val="30"/>
          <w:szCs w:val="30"/>
          <w:cs/>
        </w:rPr>
        <w:t xml:space="preserve">ถึง </w:t>
      </w:r>
      <w:r w:rsidR="00D263A3">
        <w:rPr>
          <w:rFonts w:ascii="Angsana New" w:hAnsi="Angsana New" w:hint="cs"/>
          <w:sz w:val="30"/>
          <w:szCs w:val="30"/>
          <w:cs/>
        </w:rPr>
        <w:t xml:space="preserve">     </w:t>
      </w:r>
      <w:r w:rsidR="003E198D">
        <w:rPr>
          <w:rFonts w:ascii="Angsana New" w:hAnsi="Angsana New" w:hint="cs"/>
          <w:sz w:val="30"/>
          <w:szCs w:val="30"/>
          <w:cs/>
        </w:rPr>
        <w:t xml:space="preserve">30 </w:t>
      </w:r>
      <w:r w:rsidR="001229FB" w:rsidRPr="00B210DE">
        <w:rPr>
          <w:rFonts w:ascii="Angsana New" w:hAnsi="Angsana New"/>
          <w:sz w:val="30"/>
          <w:szCs w:val="30"/>
          <w:cs/>
        </w:rPr>
        <w:t>ปี มีรายละเอียดดังนี้</w:t>
      </w:r>
    </w:p>
    <w:p w:rsidR="00D3486D" w:rsidRPr="00D12203" w:rsidRDefault="00D3486D" w:rsidP="00D3486D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270"/>
        <w:gridCol w:w="1260"/>
        <w:gridCol w:w="270"/>
        <w:gridCol w:w="1260"/>
      </w:tblGrid>
      <w:tr w:rsidR="00B70075" w:rsidRPr="00031E80" w:rsidTr="00A6468A">
        <w:tc>
          <w:tcPr>
            <w:tcW w:w="6030" w:type="dxa"/>
          </w:tcPr>
          <w:p w:rsidR="00B70075" w:rsidRPr="00031E80" w:rsidRDefault="00B70075" w:rsidP="00490D7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0075" w:rsidRPr="00970BCB" w:rsidRDefault="00B70075" w:rsidP="007D4F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70075" w:rsidRPr="00970BCB" w:rsidRDefault="00B70075" w:rsidP="002D002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B70075" w:rsidRPr="00970BCB" w:rsidRDefault="00B70075" w:rsidP="002D00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0075" w:rsidRPr="00F3095F" w:rsidRDefault="00B70075" w:rsidP="002D002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70075" w:rsidRPr="00031E80" w:rsidTr="00A6468A">
        <w:tc>
          <w:tcPr>
            <w:tcW w:w="6030" w:type="dxa"/>
          </w:tcPr>
          <w:p w:rsidR="00B70075" w:rsidRPr="00031E80" w:rsidRDefault="00B70075" w:rsidP="00490D7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0075" w:rsidRPr="00970BCB" w:rsidRDefault="00B70075" w:rsidP="007D4F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70075" w:rsidRPr="00D87537" w:rsidRDefault="00006723" w:rsidP="002D002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B70075" w:rsidRPr="00D87537" w:rsidRDefault="00B70075" w:rsidP="002D00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0075" w:rsidRPr="00D87537" w:rsidRDefault="00006723" w:rsidP="002D002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B70075" w:rsidRPr="00031E80" w:rsidTr="00A6468A">
        <w:tc>
          <w:tcPr>
            <w:tcW w:w="6030" w:type="dxa"/>
          </w:tcPr>
          <w:p w:rsidR="00B70075" w:rsidRPr="00031E80" w:rsidRDefault="00B70075" w:rsidP="00490D7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0075" w:rsidRPr="00970BCB" w:rsidRDefault="00B70075" w:rsidP="007D4F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B70075" w:rsidRPr="00970BCB" w:rsidRDefault="00B70075" w:rsidP="007D4F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57581" w:rsidRPr="00031E80" w:rsidTr="00A6468A">
        <w:tc>
          <w:tcPr>
            <w:tcW w:w="6030" w:type="dxa"/>
          </w:tcPr>
          <w:p w:rsidR="00D57581" w:rsidRPr="00031E80" w:rsidRDefault="00D57581" w:rsidP="00B70075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963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270" w:type="dxa"/>
          </w:tcPr>
          <w:p w:rsidR="00D57581" w:rsidRPr="00031E80" w:rsidRDefault="00D57581" w:rsidP="00490D7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57581" w:rsidRPr="00031E80" w:rsidRDefault="00D57581" w:rsidP="00490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7581" w:rsidRPr="00031E80" w:rsidRDefault="00D57581" w:rsidP="00490D7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57581" w:rsidRPr="00031E80" w:rsidRDefault="00D57581" w:rsidP="002D002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6723" w:rsidRPr="00031E80" w:rsidTr="00A6468A">
        <w:tc>
          <w:tcPr>
            <w:tcW w:w="6030" w:type="dxa"/>
          </w:tcPr>
          <w:p w:rsidR="00006723" w:rsidRPr="006479D0" w:rsidRDefault="00006723" w:rsidP="000067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:rsidR="00006723" w:rsidRPr="00031E80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723" w:rsidRPr="00031E80" w:rsidRDefault="007C3EB8" w:rsidP="0000672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366</w:t>
            </w:r>
          </w:p>
        </w:tc>
        <w:tc>
          <w:tcPr>
            <w:tcW w:w="270" w:type="dxa"/>
          </w:tcPr>
          <w:p w:rsidR="00006723" w:rsidRPr="00031E80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723" w:rsidRPr="00E74132" w:rsidRDefault="00006723" w:rsidP="00006723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74132">
              <w:rPr>
                <w:rFonts w:ascii="Angsana New" w:hAnsi="Angsana New"/>
                <w:sz w:val="30"/>
                <w:szCs w:val="30"/>
              </w:rPr>
              <w:t>14,313</w:t>
            </w:r>
          </w:p>
        </w:tc>
      </w:tr>
      <w:tr w:rsidR="00006723" w:rsidRPr="00031E80" w:rsidTr="00A6468A">
        <w:tc>
          <w:tcPr>
            <w:tcW w:w="6030" w:type="dxa"/>
          </w:tcPr>
          <w:p w:rsidR="00006723" w:rsidRPr="006479D0" w:rsidRDefault="00006723" w:rsidP="000067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270" w:type="dxa"/>
          </w:tcPr>
          <w:p w:rsidR="00006723" w:rsidRPr="00031E80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723" w:rsidRPr="00031E80" w:rsidRDefault="007C3EB8" w:rsidP="0000672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70,359</w:t>
            </w:r>
          </w:p>
        </w:tc>
        <w:tc>
          <w:tcPr>
            <w:tcW w:w="270" w:type="dxa"/>
          </w:tcPr>
          <w:p w:rsidR="00006723" w:rsidRPr="00031E80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723" w:rsidRPr="00E74132" w:rsidRDefault="00006723" w:rsidP="00006723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74132">
              <w:rPr>
                <w:rFonts w:ascii="Angsana New" w:hAnsi="Angsana New"/>
                <w:sz w:val="30"/>
                <w:szCs w:val="30"/>
              </w:rPr>
              <w:t>72,555</w:t>
            </w:r>
          </w:p>
        </w:tc>
      </w:tr>
      <w:tr w:rsidR="00006723" w:rsidRPr="006479D0" w:rsidTr="00A6468A">
        <w:tc>
          <w:tcPr>
            <w:tcW w:w="6030" w:type="dxa"/>
          </w:tcPr>
          <w:p w:rsidR="00006723" w:rsidRPr="006479D0" w:rsidRDefault="00006723" w:rsidP="000067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270" w:type="dxa"/>
          </w:tcPr>
          <w:p w:rsidR="00006723" w:rsidRPr="006479D0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723" w:rsidRPr="00604263" w:rsidRDefault="007C3EB8" w:rsidP="00006723">
            <w:pPr>
              <w:pStyle w:val="Signature"/>
              <w:tabs>
                <w:tab w:val="decimal" w:pos="882"/>
              </w:tabs>
              <w:ind w:right="2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336,107</w:t>
            </w:r>
          </w:p>
        </w:tc>
        <w:tc>
          <w:tcPr>
            <w:tcW w:w="270" w:type="dxa"/>
          </w:tcPr>
          <w:p w:rsidR="00006723" w:rsidRPr="006479D0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723" w:rsidRPr="00E74132" w:rsidRDefault="00006723" w:rsidP="00006723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74132">
              <w:rPr>
                <w:rFonts w:ascii="Angsana New" w:hAnsi="Angsana New"/>
                <w:sz w:val="30"/>
                <w:szCs w:val="30"/>
              </w:rPr>
              <w:t>339,006</w:t>
            </w:r>
          </w:p>
        </w:tc>
      </w:tr>
      <w:tr w:rsidR="00006723" w:rsidRPr="00031E80" w:rsidTr="00A6468A">
        <w:tc>
          <w:tcPr>
            <w:tcW w:w="6030" w:type="dxa"/>
          </w:tcPr>
          <w:p w:rsidR="00006723" w:rsidRPr="006479D0" w:rsidRDefault="00006723" w:rsidP="0000672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006723" w:rsidRPr="00C05971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06723" w:rsidRPr="00C05971" w:rsidRDefault="007C3EB8" w:rsidP="00006723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420,832</w:t>
            </w:r>
          </w:p>
        </w:tc>
        <w:tc>
          <w:tcPr>
            <w:tcW w:w="270" w:type="dxa"/>
          </w:tcPr>
          <w:p w:rsidR="00006723" w:rsidRPr="00C05971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06723" w:rsidRPr="00C05971" w:rsidRDefault="00006723" w:rsidP="00006723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425,874</w:t>
            </w:r>
          </w:p>
        </w:tc>
      </w:tr>
    </w:tbl>
    <w:p w:rsidR="00031E80" w:rsidRDefault="00031E80" w:rsidP="00C103F6">
      <w:pPr>
        <w:pStyle w:val="Bo-Blankline"/>
      </w:pPr>
    </w:p>
    <w:p w:rsidR="003E198D" w:rsidRPr="00787023" w:rsidRDefault="003E198D" w:rsidP="003E198D">
      <w:pPr>
        <w:pStyle w:val="Bo-Blankline"/>
        <w:ind w:left="900"/>
        <w:jc w:val="thaiDistribute"/>
        <w:rPr>
          <w:lang w:val="en-US"/>
        </w:rPr>
      </w:pPr>
      <w:r w:rsidRPr="00787023">
        <w:rPr>
          <w:rFonts w:hint="cs"/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ทำให้บริษัทมียอดประมาณการหนี้สินสำหรับต้นทุนในการรื้อถอน ณ วันที่ </w:t>
      </w:r>
      <w:r w:rsidRPr="00787023"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>มีนาคม 2560</w:t>
      </w:r>
      <w:r w:rsidRPr="00787023">
        <w:rPr>
          <w:rFonts w:hint="cs"/>
          <w:sz w:val="30"/>
          <w:szCs w:val="30"/>
          <w:cs/>
        </w:rPr>
        <w:t xml:space="preserve"> เป็นจำนวน </w:t>
      </w:r>
      <w:r>
        <w:rPr>
          <w:rFonts w:hint="cs"/>
          <w:sz w:val="30"/>
          <w:szCs w:val="30"/>
          <w:cs/>
        </w:rPr>
        <w:t>106</w:t>
      </w:r>
      <w:r w:rsidRPr="00787023">
        <w:rPr>
          <w:rFonts w:hint="cs"/>
          <w:sz w:val="30"/>
          <w:szCs w:val="30"/>
          <w:cs/>
        </w:rPr>
        <w:t xml:space="preserve"> ล้านบาท</w:t>
      </w:r>
      <w:r w:rsidRPr="00787023">
        <w:rPr>
          <w:sz w:val="30"/>
          <w:szCs w:val="30"/>
        </w:rPr>
        <w:t xml:space="preserve"> </w:t>
      </w:r>
      <w:r>
        <w:rPr>
          <w:rFonts w:hint="cs"/>
          <w:i/>
          <w:iCs/>
          <w:sz w:val="30"/>
          <w:szCs w:val="30"/>
          <w:cs/>
        </w:rPr>
        <w:t>(</w:t>
      </w:r>
      <w:r w:rsidR="00A84617">
        <w:rPr>
          <w:i/>
          <w:iCs/>
          <w:sz w:val="30"/>
          <w:szCs w:val="30"/>
        </w:rPr>
        <w:t xml:space="preserve">31 </w:t>
      </w:r>
      <w:r w:rsidR="00A84617">
        <w:rPr>
          <w:rFonts w:hint="cs"/>
          <w:i/>
          <w:iCs/>
          <w:sz w:val="30"/>
          <w:szCs w:val="30"/>
          <w:cs/>
        </w:rPr>
        <w:t>ธันวาคม</w:t>
      </w:r>
      <w:r w:rsidR="00A84617">
        <w:rPr>
          <w:i/>
          <w:iCs/>
          <w:sz w:val="30"/>
          <w:szCs w:val="30"/>
        </w:rPr>
        <w:t xml:space="preserve"> </w:t>
      </w:r>
      <w:r>
        <w:rPr>
          <w:rFonts w:hint="cs"/>
          <w:i/>
          <w:iCs/>
          <w:sz w:val="30"/>
          <w:szCs w:val="30"/>
          <w:cs/>
        </w:rPr>
        <w:t>2559</w:t>
      </w:r>
      <w:r w:rsidRPr="00787023">
        <w:rPr>
          <w:i/>
          <w:iCs/>
          <w:sz w:val="30"/>
          <w:szCs w:val="30"/>
          <w:lang w:val="en-US"/>
        </w:rPr>
        <w:t xml:space="preserve">: </w:t>
      </w:r>
      <w:r>
        <w:rPr>
          <w:rFonts w:hint="cs"/>
          <w:i/>
          <w:iCs/>
          <w:sz w:val="30"/>
          <w:szCs w:val="30"/>
          <w:cs/>
          <w:lang w:val="en-US"/>
        </w:rPr>
        <w:t>105 ล้านบาท</w:t>
      </w:r>
      <w:r w:rsidRPr="00787023">
        <w:rPr>
          <w:rFonts w:hint="cs"/>
          <w:i/>
          <w:iCs/>
          <w:sz w:val="30"/>
          <w:szCs w:val="30"/>
          <w:cs/>
          <w:lang w:val="en-US"/>
        </w:rPr>
        <w:t>)</w:t>
      </w:r>
    </w:p>
    <w:p w:rsidR="003E198D" w:rsidRPr="00D12203" w:rsidRDefault="003E198D" w:rsidP="00C103F6">
      <w:pPr>
        <w:pStyle w:val="Bo-Blankline"/>
      </w:pPr>
    </w:p>
    <w:p w:rsidR="00234C45" w:rsidRDefault="00234C45" w:rsidP="00234C45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10DE">
        <w:rPr>
          <w:rFonts w:ascii="Angsana New" w:hAnsi="Angsana New"/>
          <w:sz w:val="30"/>
          <w:szCs w:val="30"/>
          <w:cs/>
        </w:rPr>
        <w:t>บริษัทได้ทำสัญญาซื้อขายไฟฟ้าและบริการกับบริษัทใหญ่</w:t>
      </w:r>
      <w:r w:rsidRPr="00B210DE">
        <w:rPr>
          <w:rFonts w:ascii="Angsana New" w:hAnsi="Angsana New"/>
          <w:sz w:val="30"/>
          <w:szCs w:val="30"/>
        </w:rPr>
        <w:t xml:space="preserve"> </w:t>
      </w:r>
      <w:r w:rsidRPr="00B210DE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:rsidR="00E963F5" w:rsidRPr="00D12203" w:rsidRDefault="00E963F5" w:rsidP="00435278">
      <w:pPr>
        <w:spacing w:line="240" w:lineRule="auto"/>
        <w:ind w:left="1080" w:hanging="547"/>
        <w:jc w:val="thaiDistribute"/>
        <w:rPr>
          <w:rFonts w:ascii="Angsana New" w:hAnsi="Angsana New"/>
          <w:sz w:val="20"/>
          <w:szCs w:val="20"/>
        </w:rPr>
      </w:pPr>
    </w:p>
    <w:p w:rsidR="001229FB" w:rsidRDefault="001229FB" w:rsidP="00D52A41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10DE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B210DE">
        <w:rPr>
          <w:rFonts w:ascii="Angsana New" w:hAnsi="Angsana New"/>
          <w:sz w:val="30"/>
          <w:szCs w:val="30"/>
        </w:rPr>
        <w:t xml:space="preserve">30 </w:t>
      </w:r>
      <w:r w:rsidRPr="00B210D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B210DE">
        <w:rPr>
          <w:rFonts w:ascii="Angsana New" w:hAnsi="Angsana New"/>
          <w:sz w:val="30"/>
          <w:szCs w:val="30"/>
        </w:rPr>
        <w:t xml:space="preserve">2554 </w:t>
      </w:r>
      <w:r w:rsidRPr="00B210DE">
        <w:rPr>
          <w:rFonts w:ascii="Angsana New" w:hAnsi="Angsana New" w:hint="cs"/>
          <w:sz w:val="30"/>
          <w:szCs w:val="30"/>
          <w:cs/>
        </w:rPr>
        <w:t xml:space="preserve">บริษัทได้ทำสัญญาซื้อขายเชื้อเพลิงจากขยะ </w:t>
      </w:r>
      <w:r w:rsidRPr="00B210DE">
        <w:rPr>
          <w:rFonts w:ascii="Angsana New" w:hAnsi="Angsana New"/>
          <w:sz w:val="30"/>
          <w:szCs w:val="30"/>
        </w:rPr>
        <w:t xml:space="preserve">(Refuse Derived Fuel – RDF) </w:t>
      </w:r>
      <w:r w:rsidRPr="00B210DE">
        <w:rPr>
          <w:rFonts w:ascii="Angsana New" w:hAnsi="Angsana New" w:hint="cs"/>
          <w:sz w:val="30"/>
          <w:szCs w:val="30"/>
          <w:cs/>
        </w:rPr>
        <w:t xml:space="preserve">กับบริษัทใหญ่ตามอัตราที่ตกลงกันตามสัญญา ระยะเวลา </w:t>
      </w:r>
      <w:r w:rsidRPr="00B210DE">
        <w:rPr>
          <w:rFonts w:ascii="Angsana New" w:hAnsi="Angsana New"/>
          <w:sz w:val="30"/>
          <w:szCs w:val="30"/>
        </w:rPr>
        <w:t xml:space="preserve">3 </w:t>
      </w:r>
      <w:r w:rsidRPr="00B210DE">
        <w:rPr>
          <w:rFonts w:ascii="Angsana New" w:hAnsi="Angsana New" w:hint="cs"/>
          <w:sz w:val="30"/>
          <w:szCs w:val="30"/>
          <w:cs/>
        </w:rPr>
        <w:t xml:space="preserve">ปี มีผลบังคับใช้ตั้งแต่วันที่ </w:t>
      </w:r>
      <w:r w:rsidRPr="00B210DE">
        <w:rPr>
          <w:rFonts w:ascii="Angsana New" w:hAnsi="Angsana New"/>
          <w:sz w:val="30"/>
          <w:szCs w:val="30"/>
        </w:rPr>
        <w:t xml:space="preserve">1 </w:t>
      </w:r>
      <w:r w:rsidRPr="00B210DE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B210DE">
        <w:rPr>
          <w:rFonts w:ascii="Angsana New" w:hAnsi="Angsana New"/>
          <w:sz w:val="30"/>
          <w:szCs w:val="30"/>
        </w:rPr>
        <w:t>2554</w:t>
      </w:r>
      <w:r w:rsidRPr="00B210DE">
        <w:rPr>
          <w:rFonts w:ascii="Angsana New" w:hAnsi="Angsana New" w:hint="cs"/>
          <w:sz w:val="30"/>
          <w:szCs w:val="30"/>
          <w:cs/>
        </w:rPr>
        <w:t xml:space="preserve"> หากไม่มีฝ่ายหนึ่งฝ่ายใดบอกเลิกสัญญา ให้สัญญามีอายุต่อไปอีก</w:t>
      </w:r>
      <w:r w:rsidR="007918F2" w:rsidRPr="00B210DE">
        <w:rPr>
          <w:rFonts w:ascii="Angsana New" w:hAnsi="Angsana New" w:hint="cs"/>
          <w:sz w:val="30"/>
          <w:szCs w:val="30"/>
          <w:cs/>
        </w:rPr>
        <w:t>คราวละ</w:t>
      </w:r>
      <w:r w:rsidRPr="00B210DE">
        <w:rPr>
          <w:rFonts w:ascii="Angsana New" w:hAnsi="Angsana New" w:hint="cs"/>
          <w:sz w:val="30"/>
          <w:szCs w:val="30"/>
          <w:cs/>
        </w:rPr>
        <w:t xml:space="preserve"> </w:t>
      </w:r>
      <w:r w:rsidRPr="00B210DE">
        <w:rPr>
          <w:rFonts w:ascii="Angsana New" w:hAnsi="Angsana New"/>
          <w:sz w:val="30"/>
          <w:szCs w:val="30"/>
        </w:rPr>
        <w:t xml:space="preserve">1 </w:t>
      </w:r>
      <w:r w:rsidRPr="00B210DE">
        <w:rPr>
          <w:rFonts w:ascii="Angsana New" w:hAnsi="Angsana New" w:hint="cs"/>
          <w:sz w:val="30"/>
          <w:szCs w:val="30"/>
          <w:cs/>
        </w:rPr>
        <w:t>ปี</w:t>
      </w:r>
    </w:p>
    <w:p w:rsidR="00D52A41" w:rsidRPr="00B210DE" w:rsidRDefault="00D52A41" w:rsidP="00D52A41">
      <w:pPr>
        <w:pStyle w:val="Bo-Blankline"/>
      </w:pPr>
    </w:p>
    <w:p w:rsidR="00490D7D" w:rsidRDefault="00490D7D" w:rsidP="00380B3E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10D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210DE">
        <w:rPr>
          <w:rFonts w:ascii="Angsana New" w:hAnsi="Angsana New"/>
          <w:sz w:val="30"/>
          <w:szCs w:val="30"/>
        </w:rPr>
        <w:t xml:space="preserve">30 </w:t>
      </w:r>
      <w:r w:rsidRPr="00B210DE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B210DE">
        <w:rPr>
          <w:rFonts w:ascii="Angsana New" w:hAnsi="Angsana New"/>
          <w:sz w:val="30"/>
          <w:szCs w:val="30"/>
        </w:rPr>
        <w:t xml:space="preserve">2556 </w:t>
      </w:r>
      <w:r w:rsidRPr="00B210DE">
        <w:rPr>
          <w:rFonts w:ascii="Angsana New" w:hAnsi="Angsana New" w:hint="cs"/>
          <w:sz w:val="30"/>
          <w:szCs w:val="30"/>
          <w:cs/>
        </w:rPr>
        <w:t>บริษัทได้ทำสัญญาซื้อขายวัตถุดิบกับ</w:t>
      </w:r>
      <w:r w:rsidR="00530C6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B210DE">
        <w:rPr>
          <w:rFonts w:ascii="Angsana New" w:hAnsi="Angsana New" w:hint="cs"/>
          <w:sz w:val="30"/>
          <w:szCs w:val="30"/>
          <w:cs/>
        </w:rPr>
        <w:t xml:space="preserve">แห่งหนึ่งตามอัตราที่ตกลงกันตามสัญญา ระยะเวลา </w:t>
      </w:r>
      <w:r w:rsidRPr="00B210DE">
        <w:rPr>
          <w:rFonts w:ascii="Angsana New" w:hAnsi="Angsana New"/>
          <w:sz w:val="30"/>
          <w:szCs w:val="30"/>
        </w:rPr>
        <w:t xml:space="preserve">3 </w:t>
      </w:r>
      <w:r w:rsidRPr="00B210DE">
        <w:rPr>
          <w:rFonts w:ascii="Angsana New" w:hAnsi="Angsana New" w:hint="cs"/>
          <w:sz w:val="30"/>
          <w:szCs w:val="30"/>
          <w:cs/>
        </w:rPr>
        <w:t xml:space="preserve">ปี มีผลบังคับใช้ตั้งแต่วันที่ </w:t>
      </w:r>
      <w:r w:rsidRPr="00B210DE">
        <w:rPr>
          <w:rFonts w:ascii="Angsana New" w:hAnsi="Angsana New"/>
          <w:sz w:val="30"/>
          <w:szCs w:val="30"/>
        </w:rPr>
        <w:t xml:space="preserve">1 </w:t>
      </w:r>
      <w:r w:rsidRPr="00B210D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B210DE">
        <w:rPr>
          <w:rFonts w:ascii="Angsana New" w:hAnsi="Angsana New"/>
          <w:sz w:val="30"/>
          <w:szCs w:val="30"/>
        </w:rPr>
        <w:t>2556</w:t>
      </w:r>
      <w:r w:rsidRPr="00B210DE">
        <w:rPr>
          <w:rFonts w:ascii="Angsana New" w:hAnsi="Angsana New" w:hint="cs"/>
          <w:sz w:val="30"/>
          <w:szCs w:val="30"/>
          <w:cs/>
        </w:rPr>
        <w:t xml:space="preserve"> หากไม่มีฝ่ายหนึ่งฝ่ายใดบอกเลิกสัญญา ให้สัญญามีอายุต่อไปอีกคราวละ </w:t>
      </w:r>
      <w:r w:rsidRPr="00B210DE">
        <w:rPr>
          <w:rFonts w:ascii="Angsana New" w:hAnsi="Angsana New"/>
          <w:sz w:val="30"/>
          <w:szCs w:val="30"/>
        </w:rPr>
        <w:t xml:space="preserve">1 </w:t>
      </w:r>
      <w:r w:rsidRPr="00B210DE">
        <w:rPr>
          <w:rFonts w:ascii="Angsana New" w:hAnsi="Angsana New" w:hint="cs"/>
          <w:sz w:val="30"/>
          <w:szCs w:val="30"/>
          <w:cs/>
        </w:rPr>
        <w:t>ปี</w:t>
      </w:r>
    </w:p>
    <w:p w:rsidR="006554A2" w:rsidRDefault="006554A2" w:rsidP="006554A2">
      <w:pPr>
        <w:pStyle w:val="Bo-Blankline"/>
      </w:pPr>
    </w:p>
    <w:p w:rsidR="006554A2" w:rsidRPr="00E7328A" w:rsidRDefault="006554A2" w:rsidP="00380B3E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>
        <w:rPr>
          <w:rFonts w:ascii="Angsana New" w:hAnsi="Angsana New"/>
          <w:sz w:val="30"/>
          <w:szCs w:val="30"/>
          <w:lang w:val="en-US"/>
        </w:rPr>
        <w:t xml:space="preserve">2559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การซื้อขายสินค้าและทรัพยากรและการบริการอื่นๆแก่บริษัท 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>
        <w:rPr>
          <w:rFonts w:ascii="Angsana New" w:hAnsi="Angsana New"/>
          <w:sz w:val="30"/>
          <w:szCs w:val="30"/>
          <w:lang w:val="en-US"/>
        </w:rPr>
        <w:t xml:space="preserve">3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>
        <w:rPr>
          <w:rFonts w:ascii="Angsana New" w:hAnsi="Angsana New"/>
          <w:sz w:val="30"/>
          <w:szCs w:val="30"/>
          <w:lang w:val="en-US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>
        <w:rPr>
          <w:rFonts w:ascii="Angsana New" w:hAnsi="Angsana New"/>
          <w:sz w:val="30"/>
          <w:szCs w:val="30"/>
          <w:lang w:val="en-US"/>
        </w:rPr>
        <w:t xml:space="preserve">2559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>
        <w:rPr>
          <w:rFonts w:ascii="Angsana New" w:hAnsi="Angsana New"/>
          <w:sz w:val="30"/>
          <w:szCs w:val="30"/>
          <w:lang w:val="en-US"/>
        </w:rPr>
        <w:t xml:space="preserve">3 </w:t>
      </w:r>
      <w:r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:rsidR="00E7328A" w:rsidRDefault="00E7328A" w:rsidP="00E7328A">
      <w:pPr>
        <w:pStyle w:val="Bo-Blankline"/>
        <w:rPr>
          <w:lang w:val="en-US"/>
        </w:rPr>
      </w:pPr>
    </w:p>
    <w:p w:rsidR="003F0D6A" w:rsidRPr="00AC36F8" w:rsidRDefault="00104178" w:rsidP="00AC36F8">
      <w:pPr>
        <w:pStyle w:val="Caption"/>
      </w:pPr>
      <w:r w:rsidRPr="00B210DE">
        <w:rPr>
          <w:cs/>
        </w:rPr>
        <w:t>เงิน</w:t>
      </w:r>
      <w:r w:rsidR="00CF5967" w:rsidRPr="00CF5967">
        <w:rPr>
          <w:cs/>
        </w:rPr>
        <w:t>ลงทุนอื่น</w:t>
      </w:r>
    </w:p>
    <w:p w:rsidR="007863B5" w:rsidRPr="007863B5" w:rsidRDefault="007863B5" w:rsidP="007863B5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48"/>
        <w:gridCol w:w="1152"/>
        <w:gridCol w:w="1260"/>
        <w:gridCol w:w="270"/>
        <w:gridCol w:w="1260"/>
      </w:tblGrid>
      <w:tr w:rsidR="00AC36F8" w:rsidRPr="00F3095F" w:rsidTr="00EE7719">
        <w:trPr>
          <w:trHeight w:val="397"/>
        </w:trPr>
        <w:tc>
          <w:tcPr>
            <w:tcW w:w="5148" w:type="dxa"/>
          </w:tcPr>
          <w:p w:rsidR="00AC36F8" w:rsidRPr="00E465E5" w:rsidRDefault="00AC36F8" w:rsidP="00EE7719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:rsidR="00AC36F8" w:rsidRPr="00D87537" w:rsidRDefault="00AC36F8" w:rsidP="00EE77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C36F8" w:rsidRPr="00970BCB" w:rsidRDefault="00AC36F8" w:rsidP="00EE77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AC36F8" w:rsidRPr="00970BCB" w:rsidRDefault="00AC36F8" w:rsidP="00EE771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C36F8" w:rsidRPr="00F3095F" w:rsidRDefault="00AC36F8" w:rsidP="00EE77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C36F8" w:rsidRPr="00D87537" w:rsidTr="00EE7719">
        <w:trPr>
          <w:trHeight w:val="397"/>
        </w:trPr>
        <w:tc>
          <w:tcPr>
            <w:tcW w:w="5148" w:type="dxa"/>
          </w:tcPr>
          <w:p w:rsidR="00AC36F8" w:rsidRPr="00E465E5" w:rsidRDefault="00AC36F8" w:rsidP="00EE7719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:rsidR="00AC36F8" w:rsidRPr="00D87537" w:rsidRDefault="00AC36F8" w:rsidP="00EE7719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C36F8" w:rsidRPr="00D87537" w:rsidRDefault="00AC36F8" w:rsidP="00EE77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AC36F8" w:rsidRPr="00D87537" w:rsidRDefault="00AC36F8" w:rsidP="00EE771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C36F8" w:rsidRPr="00D87537" w:rsidRDefault="00AC36F8" w:rsidP="00EE77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AC36F8" w:rsidRPr="00D87537" w:rsidTr="00EE7719">
        <w:trPr>
          <w:trHeight w:val="397"/>
        </w:trPr>
        <w:tc>
          <w:tcPr>
            <w:tcW w:w="5148" w:type="dxa"/>
          </w:tcPr>
          <w:p w:rsidR="00AC36F8" w:rsidRPr="00E465E5" w:rsidRDefault="00AC36F8" w:rsidP="00EE7719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:rsidR="00AC36F8" w:rsidRPr="00C31387" w:rsidRDefault="00AC36F8" w:rsidP="00EE77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AC36F8" w:rsidRPr="00D87537" w:rsidRDefault="00AC36F8" w:rsidP="00EE77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C36F8" w:rsidRPr="00970BCB" w:rsidTr="00EE7719">
        <w:tc>
          <w:tcPr>
            <w:tcW w:w="5148" w:type="dxa"/>
          </w:tcPr>
          <w:p w:rsidR="00AC36F8" w:rsidRPr="00C31387" w:rsidRDefault="00AC36F8" w:rsidP="00EE7719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313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52" w:type="dxa"/>
          </w:tcPr>
          <w:p w:rsidR="00AC36F8" w:rsidRPr="008930E9" w:rsidRDefault="00AC36F8" w:rsidP="00EE77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AC36F8" w:rsidRPr="003F65F0" w:rsidRDefault="00AC36F8" w:rsidP="00EE7719">
            <w:pPr>
              <w:tabs>
                <w:tab w:val="left" w:pos="402"/>
                <w:tab w:val="center" w:pos="525"/>
              </w:tabs>
              <w:spacing w:line="240" w:lineRule="atLeast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AC36F8" w:rsidRPr="00CF0AF5" w:rsidRDefault="00AC36F8" w:rsidP="00EE77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C36F8" w:rsidRPr="003F65F0" w:rsidRDefault="00AC36F8" w:rsidP="00EE7719">
            <w:pPr>
              <w:tabs>
                <w:tab w:val="left" w:pos="402"/>
                <w:tab w:val="center" w:pos="525"/>
              </w:tabs>
              <w:spacing w:line="240" w:lineRule="atLeast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36F8" w:rsidRPr="00970BCB" w:rsidTr="00EE7719">
        <w:tc>
          <w:tcPr>
            <w:tcW w:w="5148" w:type="dxa"/>
          </w:tcPr>
          <w:p w:rsidR="00AC36F8" w:rsidRPr="00F4323B" w:rsidRDefault="00AC36F8" w:rsidP="00EE771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  <w:r w:rsidRPr="00F4323B">
              <w:rPr>
                <w:rFonts w:ascii="Angsana New" w:hAnsi="Angsana New"/>
                <w:sz w:val="30"/>
                <w:szCs w:val="30"/>
                <w:cs/>
              </w:rPr>
              <w:t>ที่จะถือจนครบกำหนด</w:t>
            </w:r>
          </w:p>
        </w:tc>
        <w:tc>
          <w:tcPr>
            <w:tcW w:w="1152" w:type="dxa"/>
          </w:tcPr>
          <w:p w:rsidR="00AC36F8" w:rsidRPr="008930E9" w:rsidRDefault="00AC36F8" w:rsidP="00EE77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C36F8" w:rsidRPr="00C31387" w:rsidRDefault="00AC36F8" w:rsidP="00EE7719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31387">
              <w:rPr>
                <w:rFonts w:ascii="Angsana New" w:hAnsi="Angsana New"/>
                <w:sz w:val="30"/>
                <w:szCs w:val="30"/>
              </w:rPr>
              <w:t>2,477,539</w:t>
            </w:r>
          </w:p>
        </w:tc>
        <w:tc>
          <w:tcPr>
            <w:tcW w:w="270" w:type="dxa"/>
            <w:vAlign w:val="center"/>
          </w:tcPr>
          <w:p w:rsidR="00AC36F8" w:rsidRPr="00CF0AF5" w:rsidRDefault="00AC36F8" w:rsidP="00EE77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C36F8" w:rsidRDefault="00AC36F8" w:rsidP="00EE7719">
            <w:pPr>
              <w:tabs>
                <w:tab w:val="left" w:pos="402"/>
                <w:tab w:val="center" w:pos="525"/>
              </w:tabs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C36F8" w:rsidRPr="00970BCB" w:rsidTr="00EE7719">
        <w:tc>
          <w:tcPr>
            <w:tcW w:w="5148" w:type="dxa"/>
          </w:tcPr>
          <w:p w:rsidR="00AC36F8" w:rsidRPr="00CF0AF5" w:rsidRDefault="00AC36F8" w:rsidP="00EE771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AC36F8" w:rsidRPr="00970BCB" w:rsidRDefault="00AC36F8" w:rsidP="00EE7719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C36F8" w:rsidRPr="00686FD8" w:rsidRDefault="00AC36F8" w:rsidP="00EE7719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2,477,539</w:t>
            </w:r>
          </w:p>
        </w:tc>
        <w:tc>
          <w:tcPr>
            <w:tcW w:w="270" w:type="dxa"/>
          </w:tcPr>
          <w:p w:rsidR="00AC36F8" w:rsidRPr="00686FD8" w:rsidRDefault="00AC36F8" w:rsidP="00EE77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C36F8" w:rsidRPr="00787023" w:rsidRDefault="00AC36F8" w:rsidP="00EE7719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C36F8" w:rsidRPr="00970BCB" w:rsidTr="00EE7719">
        <w:tc>
          <w:tcPr>
            <w:tcW w:w="5148" w:type="dxa"/>
          </w:tcPr>
          <w:p w:rsidR="00AC36F8" w:rsidRPr="00C31387" w:rsidRDefault="00AC36F8" w:rsidP="00EE771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36F8" w:rsidRPr="008930E9" w:rsidRDefault="00AC36F8" w:rsidP="00EE77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C36F8" w:rsidRPr="00686FD8" w:rsidRDefault="00AC36F8" w:rsidP="00EE7719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C36F8" w:rsidRPr="00686FD8" w:rsidRDefault="00AC36F8" w:rsidP="00EE77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C36F8" w:rsidRPr="00787023" w:rsidRDefault="00AC36F8" w:rsidP="00EE7719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C36F8" w:rsidRPr="00970BCB" w:rsidTr="00EE7719">
        <w:tc>
          <w:tcPr>
            <w:tcW w:w="5148" w:type="dxa"/>
          </w:tcPr>
          <w:p w:rsidR="00AC36F8" w:rsidRPr="00C31387" w:rsidRDefault="00AC36F8" w:rsidP="00EE7719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313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52" w:type="dxa"/>
          </w:tcPr>
          <w:p w:rsidR="00AC36F8" w:rsidRPr="008930E9" w:rsidRDefault="00AC36F8" w:rsidP="00EE77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AC36F8" w:rsidRDefault="00AC36F8" w:rsidP="00EE7719">
            <w:pPr>
              <w:tabs>
                <w:tab w:val="left" w:pos="402"/>
                <w:tab w:val="center" w:pos="525"/>
              </w:tabs>
              <w:spacing w:line="240" w:lineRule="atLeast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AC36F8" w:rsidRPr="00CF0AF5" w:rsidRDefault="00AC36F8" w:rsidP="00EE77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C36F8" w:rsidRDefault="00AC36F8" w:rsidP="00EE7719">
            <w:pPr>
              <w:tabs>
                <w:tab w:val="left" w:pos="402"/>
                <w:tab w:val="center" w:pos="525"/>
              </w:tabs>
              <w:spacing w:line="240" w:lineRule="atLeast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36F8" w:rsidRPr="00970BCB" w:rsidTr="00EE7719">
        <w:tc>
          <w:tcPr>
            <w:tcW w:w="5148" w:type="dxa"/>
          </w:tcPr>
          <w:p w:rsidR="00AC36F8" w:rsidRPr="00F4323B" w:rsidRDefault="00AC36F8" w:rsidP="00EE771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  <w:r w:rsidRPr="00F4323B">
              <w:rPr>
                <w:rFonts w:ascii="Angsana New" w:hAnsi="Angsana New"/>
                <w:sz w:val="30"/>
                <w:szCs w:val="30"/>
                <w:cs/>
              </w:rPr>
              <w:t>ที่จะถือจนครบกำหนด</w:t>
            </w:r>
          </w:p>
        </w:tc>
        <w:tc>
          <w:tcPr>
            <w:tcW w:w="1152" w:type="dxa"/>
          </w:tcPr>
          <w:p w:rsidR="00AC36F8" w:rsidRPr="008930E9" w:rsidRDefault="00AC36F8" w:rsidP="00EE77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C36F8" w:rsidRDefault="00AC36F8" w:rsidP="00EE7719">
            <w:pPr>
              <w:tabs>
                <w:tab w:val="decimal" w:pos="972"/>
              </w:tabs>
              <w:spacing w:line="240" w:lineRule="atLeast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5,463</w:t>
            </w:r>
          </w:p>
        </w:tc>
        <w:tc>
          <w:tcPr>
            <w:tcW w:w="270" w:type="dxa"/>
            <w:vAlign w:val="center"/>
          </w:tcPr>
          <w:p w:rsidR="00AC36F8" w:rsidRPr="00CF0AF5" w:rsidRDefault="00AC36F8" w:rsidP="00EE77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C36F8" w:rsidRDefault="00AC36F8" w:rsidP="00EE7719">
            <w:pPr>
              <w:tabs>
                <w:tab w:val="decimal" w:pos="972"/>
              </w:tabs>
              <w:spacing w:line="240" w:lineRule="atLeast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5,480</w:t>
            </w:r>
          </w:p>
        </w:tc>
      </w:tr>
      <w:tr w:rsidR="00AC36F8" w:rsidRPr="00970BCB" w:rsidTr="00EE7719">
        <w:tc>
          <w:tcPr>
            <w:tcW w:w="5148" w:type="dxa"/>
          </w:tcPr>
          <w:p w:rsidR="00AC36F8" w:rsidRPr="00CF0AF5" w:rsidRDefault="00AC36F8" w:rsidP="00EE771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AC36F8" w:rsidRPr="00970BCB" w:rsidRDefault="00AC36F8" w:rsidP="00EE7719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C36F8" w:rsidRPr="00C31387" w:rsidRDefault="00AC36F8" w:rsidP="00EE7719">
            <w:pPr>
              <w:tabs>
                <w:tab w:val="decimal" w:pos="972"/>
              </w:tabs>
              <w:spacing w:line="240" w:lineRule="atLeas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13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5,463</w:t>
            </w:r>
          </w:p>
        </w:tc>
        <w:tc>
          <w:tcPr>
            <w:tcW w:w="270" w:type="dxa"/>
          </w:tcPr>
          <w:p w:rsidR="00AC36F8" w:rsidRPr="00686FD8" w:rsidRDefault="00AC36F8" w:rsidP="00EE77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C36F8" w:rsidRPr="00C31387" w:rsidRDefault="00AC36F8" w:rsidP="00EE7719">
            <w:pPr>
              <w:tabs>
                <w:tab w:val="decimal" w:pos="972"/>
              </w:tabs>
              <w:spacing w:line="240" w:lineRule="atLeas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5,480</w:t>
            </w:r>
          </w:p>
        </w:tc>
      </w:tr>
      <w:tr w:rsidR="00AC36F8" w:rsidRPr="00970BCB" w:rsidTr="00EE7719">
        <w:tc>
          <w:tcPr>
            <w:tcW w:w="5148" w:type="dxa"/>
          </w:tcPr>
          <w:p w:rsidR="00AC36F8" w:rsidRPr="00CF0AF5" w:rsidRDefault="00AC36F8" w:rsidP="00EE771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</w:tcPr>
          <w:p w:rsidR="00AC36F8" w:rsidRPr="00970BCB" w:rsidRDefault="00AC36F8" w:rsidP="00EE7719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C36F8" w:rsidRPr="00C31387" w:rsidRDefault="00AC36F8" w:rsidP="00EE7719">
            <w:pPr>
              <w:tabs>
                <w:tab w:val="decimal" w:pos="972"/>
              </w:tabs>
              <w:spacing w:line="240" w:lineRule="atLeas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2,483,002</w:t>
            </w:r>
          </w:p>
        </w:tc>
        <w:tc>
          <w:tcPr>
            <w:tcW w:w="270" w:type="dxa"/>
          </w:tcPr>
          <w:p w:rsidR="00AC36F8" w:rsidRPr="00686FD8" w:rsidRDefault="00AC36F8" w:rsidP="00EE77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C36F8" w:rsidRDefault="00AC36F8" w:rsidP="00EE7719">
            <w:pPr>
              <w:tabs>
                <w:tab w:val="decimal" w:pos="972"/>
              </w:tabs>
              <w:spacing w:line="240" w:lineRule="atLeas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5,480</w:t>
            </w:r>
          </w:p>
        </w:tc>
      </w:tr>
    </w:tbl>
    <w:p w:rsidR="007863B5" w:rsidRDefault="007863B5" w:rsidP="00943B07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7863B5" w:rsidRDefault="007863B5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8168F2" w:rsidRDefault="008168F2" w:rsidP="008168F2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913A0">
        <w:rPr>
          <w:rFonts w:ascii="Angsana New" w:hAnsi="Angsana New"/>
          <w:sz w:val="30"/>
          <w:szCs w:val="30"/>
          <w:cs/>
        </w:rPr>
        <w:lastRenderedPageBreak/>
        <w:t>รายการเคลื่อนไหวในระหว่าง</w:t>
      </w:r>
      <w:r>
        <w:rPr>
          <w:rFonts w:ascii="Angsana New" w:hAnsi="Angsana New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>
        <w:rPr>
          <w:rFonts w:ascii="Angsana New" w:hAnsi="Angsana New"/>
          <w:sz w:val="30"/>
          <w:szCs w:val="30"/>
          <w:cs/>
        </w:rPr>
        <w:t>เดือน</w:t>
      </w:r>
      <w:r w:rsidRPr="000913A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0913A0">
        <w:rPr>
          <w:rFonts w:ascii="Angsana New" w:hAnsi="Angsana New"/>
          <w:sz w:val="30"/>
          <w:szCs w:val="30"/>
        </w:rPr>
        <w:t xml:space="preserve"> </w:t>
      </w:r>
      <w:r w:rsidRPr="000913A0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2559 </w:t>
      </w:r>
      <w:r>
        <w:rPr>
          <w:rFonts w:ascii="Angsana New" w:hAnsi="Angsana New"/>
          <w:sz w:val="30"/>
          <w:szCs w:val="30"/>
          <w:cs/>
        </w:rPr>
        <w:t>ของตราสาร</w:t>
      </w:r>
      <w:r w:rsidR="00FD6B58">
        <w:rPr>
          <w:rFonts w:ascii="Angsana New" w:hAnsi="Angsana New" w:hint="cs"/>
          <w:sz w:val="30"/>
          <w:szCs w:val="30"/>
          <w:cs/>
        </w:rPr>
        <w:t>หนี้</w:t>
      </w:r>
      <w:r w:rsidRPr="000913A0">
        <w:rPr>
          <w:rFonts w:ascii="Angsana New" w:hAnsi="Angsana New"/>
          <w:sz w:val="30"/>
          <w:szCs w:val="30"/>
          <w:cs/>
        </w:rPr>
        <w:t>มีดังนี้</w:t>
      </w:r>
    </w:p>
    <w:p w:rsidR="008168F2" w:rsidRDefault="008168F2" w:rsidP="008168F2">
      <w:pPr>
        <w:pStyle w:val="Bo-Blankline"/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48"/>
        <w:gridCol w:w="1152"/>
        <w:gridCol w:w="1260"/>
        <w:gridCol w:w="270"/>
        <w:gridCol w:w="1260"/>
      </w:tblGrid>
      <w:tr w:rsidR="008168F2" w:rsidRPr="00D87537" w:rsidTr="004B3FA5">
        <w:trPr>
          <w:trHeight w:val="397"/>
        </w:trPr>
        <w:tc>
          <w:tcPr>
            <w:tcW w:w="5148" w:type="dxa"/>
          </w:tcPr>
          <w:p w:rsidR="008168F2" w:rsidRPr="00E465E5" w:rsidRDefault="008168F2" w:rsidP="004B3FA5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:rsidR="008168F2" w:rsidRPr="00D87537" w:rsidRDefault="008168F2" w:rsidP="004B3FA5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168F2" w:rsidRPr="00D87537" w:rsidRDefault="008168F2" w:rsidP="004B3FA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8168F2" w:rsidRPr="00D87537" w:rsidRDefault="008168F2" w:rsidP="004B3FA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68F2" w:rsidRPr="00D87537" w:rsidRDefault="008168F2" w:rsidP="004B3FA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8168F2" w:rsidRPr="00D87537" w:rsidTr="004B3FA5">
        <w:trPr>
          <w:trHeight w:val="397"/>
        </w:trPr>
        <w:tc>
          <w:tcPr>
            <w:tcW w:w="5148" w:type="dxa"/>
          </w:tcPr>
          <w:p w:rsidR="008168F2" w:rsidRPr="00E465E5" w:rsidRDefault="008168F2" w:rsidP="004B3FA5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:rsidR="008168F2" w:rsidRPr="00C31387" w:rsidRDefault="008168F2" w:rsidP="004B3FA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8168F2" w:rsidRPr="00D87537" w:rsidRDefault="008168F2" w:rsidP="004B3FA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168F2" w:rsidRPr="00970BCB" w:rsidTr="004B3FA5">
        <w:tc>
          <w:tcPr>
            <w:tcW w:w="5148" w:type="dxa"/>
          </w:tcPr>
          <w:p w:rsidR="008168F2" w:rsidRPr="00F4323B" w:rsidRDefault="008168F2" w:rsidP="004B3FA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3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52" w:type="dxa"/>
          </w:tcPr>
          <w:p w:rsidR="008168F2" w:rsidRPr="00C31387" w:rsidRDefault="008168F2" w:rsidP="004B3FA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168F2" w:rsidRPr="00E74132" w:rsidRDefault="008168F2" w:rsidP="004B3FA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8168F2" w:rsidRPr="00CF0AF5" w:rsidRDefault="008168F2" w:rsidP="004B3FA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68F2" w:rsidRPr="003F65F0" w:rsidRDefault="008168F2" w:rsidP="004B3FA5">
            <w:pPr>
              <w:tabs>
                <w:tab w:val="decimal" w:pos="89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68F2" w:rsidRPr="00970BCB" w:rsidTr="004B3FA5">
        <w:tc>
          <w:tcPr>
            <w:tcW w:w="5148" w:type="dxa"/>
          </w:tcPr>
          <w:p w:rsidR="008168F2" w:rsidRPr="00C31387" w:rsidRDefault="008168F2" w:rsidP="004B3F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1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152" w:type="dxa"/>
          </w:tcPr>
          <w:p w:rsidR="008168F2" w:rsidRPr="00C31387" w:rsidRDefault="008168F2" w:rsidP="004B3FA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68F2" w:rsidRDefault="008168F2" w:rsidP="004B3FA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8168F2" w:rsidRPr="00CF0AF5" w:rsidRDefault="008168F2" w:rsidP="004B3FA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68F2" w:rsidRDefault="008168F2" w:rsidP="004B3FA5">
            <w:pPr>
              <w:tabs>
                <w:tab w:val="decimal" w:pos="89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68F2" w:rsidRPr="00970BCB" w:rsidTr="004B3FA5">
        <w:tc>
          <w:tcPr>
            <w:tcW w:w="5148" w:type="dxa"/>
          </w:tcPr>
          <w:p w:rsidR="008168F2" w:rsidRPr="0097260E" w:rsidRDefault="008168F2" w:rsidP="004B3FA5">
            <w:pPr>
              <w:rPr>
                <w:rFonts w:ascii="Angsana New" w:hAnsi="Angsana New"/>
                <w:sz w:val="30"/>
                <w:szCs w:val="30"/>
              </w:rPr>
            </w:pPr>
            <w:r w:rsidRPr="009726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7260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7260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52" w:type="dxa"/>
          </w:tcPr>
          <w:p w:rsidR="008168F2" w:rsidRPr="00C31387" w:rsidRDefault="008168F2" w:rsidP="004B3FA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68F2" w:rsidRDefault="008168F2" w:rsidP="004B3FA5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:rsidR="008168F2" w:rsidRPr="00CF0AF5" w:rsidRDefault="008168F2" w:rsidP="004B3FA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68F2" w:rsidRDefault="008168F2" w:rsidP="004B3FA5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68F2" w:rsidRPr="00970BCB" w:rsidTr="004B3FA5">
        <w:tc>
          <w:tcPr>
            <w:tcW w:w="5148" w:type="dxa"/>
          </w:tcPr>
          <w:p w:rsidR="008168F2" w:rsidRPr="00F4323B" w:rsidRDefault="008168F2" w:rsidP="004B3FA5">
            <w:pPr>
              <w:rPr>
                <w:rFonts w:ascii="Angsana New" w:hAnsi="Angsana New"/>
                <w:sz w:val="30"/>
                <w:szCs w:val="30"/>
              </w:rPr>
            </w:pPr>
            <w:r w:rsidRPr="00F4323B">
              <w:rPr>
                <w:rFonts w:ascii="Angsana New" w:hAnsi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152" w:type="dxa"/>
          </w:tcPr>
          <w:p w:rsidR="008168F2" w:rsidRPr="00C31387" w:rsidRDefault="008168F2" w:rsidP="004B3FA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168F2" w:rsidRPr="00C31387" w:rsidRDefault="008168F2" w:rsidP="004B3FA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31387">
              <w:rPr>
                <w:rFonts w:ascii="Angsana New" w:hAnsi="Angsana New"/>
                <w:sz w:val="30"/>
                <w:szCs w:val="30"/>
              </w:rPr>
              <w:t>2,477,539</w:t>
            </w:r>
          </w:p>
        </w:tc>
        <w:tc>
          <w:tcPr>
            <w:tcW w:w="270" w:type="dxa"/>
            <w:vAlign w:val="center"/>
          </w:tcPr>
          <w:p w:rsidR="008168F2" w:rsidRPr="00CF0AF5" w:rsidRDefault="008168F2" w:rsidP="004B3FA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168F2" w:rsidRDefault="008168F2" w:rsidP="004B3FA5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68F2" w:rsidRPr="00970BCB" w:rsidTr="004B3FA5">
        <w:tc>
          <w:tcPr>
            <w:tcW w:w="5148" w:type="dxa"/>
          </w:tcPr>
          <w:p w:rsidR="008168F2" w:rsidRPr="00CF0AF5" w:rsidRDefault="008168F2" w:rsidP="004B3FA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32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52" w:type="dxa"/>
          </w:tcPr>
          <w:p w:rsidR="008168F2" w:rsidRPr="00C31387" w:rsidRDefault="008168F2" w:rsidP="004B3FA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168F2" w:rsidRPr="00C31387" w:rsidRDefault="008168F2" w:rsidP="004B3FA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1387">
              <w:rPr>
                <w:rFonts w:ascii="Angsana New" w:hAnsi="Angsana New"/>
                <w:b/>
                <w:bCs/>
                <w:sz w:val="30"/>
                <w:szCs w:val="30"/>
              </w:rPr>
              <w:t>2,477,539</w:t>
            </w:r>
          </w:p>
        </w:tc>
        <w:tc>
          <w:tcPr>
            <w:tcW w:w="270" w:type="dxa"/>
            <w:vAlign w:val="center"/>
          </w:tcPr>
          <w:p w:rsidR="008168F2" w:rsidRPr="00CF0AF5" w:rsidRDefault="008168F2" w:rsidP="004B3FA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168F2" w:rsidRPr="00C31387" w:rsidRDefault="008168F2" w:rsidP="004B3FA5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13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8168F2" w:rsidRPr="00970BCB" w:rsidTr="004B3FA5">
        <w:tc>
          <w:tcPr>
            <w:tcW w:w="5148" w:type="dxa"/>
          </w:tcPr>
          <w:p w:rsidR="008168F2" w:rsidRPr="00CF0AF5" w:rsidRDefault="008168F2" w:rsidP="004B3FA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8168F2" w:rsidRPr="00C31387" w:rsidRDefault="008168F2" w:rsidP="004B3FA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8168F2" w:rsidRDefault="008168F2" w:rsidP="004B3FA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8168F2" w:rsidRPr="00CF0AF5" w:rsidRDefault="008168F2" w:rsidP="004B3FA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8168F2" w:rsidRDefault="008168F2" w:rsidP="004B3FA5">
            <w:pPr>
              <w:tabs>
                <w:tab w:val="decimal" w:pos="89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68F2" w:rsidRPr="00970BCB" w:rsidTr="004B3FA5">
        <w:tc>
          <w:tcPr>
            <w:tcW w:w="5148" w:type="dxa"/>
          </w:tcPr>
          <w:p w:rsidR="008168F2" w:rsidRPr="00C31387" w:rsidRDefault="008168F2" w:rsidP="004B3FA5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313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52" w:type="dxa"/>
          </w:tcPr>
          <w:p w:rsidR="008168F2" w:rsidRPr="00C31387" w:rsidRDefault="008168F2" w:rsidP="004B3FA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68F2" w:rsidRDefault="008168F2" w:rsidP="004B3FA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8168F2" w:rsidRPr="00CF0AF5" w:rsidRDefault="008168F2" w:rsidP="004B3FA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68F2" w:rsidRDefault="008168F2" w:rsidP="004B3FA5">
            <w:pPr>
              <w:tabs>
                <w:tab w:val="decimal" w:pos="89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68F2" w:rsidRPr="00970BCB" w:rsidTr="004B3FA5">
        <w:tc>
          <w:tcPr>
            <w:tcW w:w="5148" w:type="dxa"/>
          </w:tcPr>
          <w:p w:rsidR="008168F2" w:rsidRPr="00742103" w:rsidRDefault="008168F2" w:rsidP="004B3F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21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152" w:type="dxa"/>
          </w:tcPr>
          <w:p w:rsidR="008168F2" w:rsidRPr="00C31387" w:rsidRDefault="008168F2" w:rsidP="004B3FA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68F2" w:rsidRDefault="008168F2" w:rsidP="004B3FA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8168F2" w:rsidRPr="00CF0AF5" w:rsidRDefault="008168F2" w:rsidP="004B3FA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68F2" w:rsidRDefault="008168F2" w:rsidP="004B3FA5">
            <w:pPr>
              <w:tabs>
                <w:tab w:val="decimal" w:pos="89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68F2" w:rsidRPr="00970BCB" w:rsidTr="004B3FA5">
        <w:tc>
          <w:tcPr>
            <w:tcW w:w="5148" w:type="dxa"/>
          </w:tcPr>
          <w:p w:rsidR="008168F2" w:rsidRPr="0097260E" w:rsidRDefault="008168F2" w:rsidP="004B3FA5">
            <w:pPr>
              <w:rPr>
                <w:rFonts w:ascii="Angsana New" w:hAnsi="Angsana New"/>
                <w:sz w:val="30"/>
                <w:szCs w:val="30"/>
              </w:rPr>
            </w:pPr>
            <w:r w:rsidRPr="009726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7260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7260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52" w:type="dxa"/>
          </w:tcPr>
          <w:p w:rsidR="008168F2" w:rsidRPr="00C31387" w:rsidRDefault="008168F2" w:rsidP="004B3FA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68F2" w:rsidRDefault="008168F2" w:rsidP="004B3FA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5,480</w:t>
            </w:r>
          </w:p>
        </w:tc>
        <w:tc>
          <w:tcPr>
            <w:tcW w:w="270" w:type="dxa"/>
            <w:vAlign w:val="center"/>
          </w:tcPr>
          <w:p w:rsidR="008168F2" w:rsidRPr="00CF0AF5" w:rsidRDefault="008168F2" w:rsidP="004B3FA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68F2" w:rsidRDefault="008168F2" w:rsidP="004B3FA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5,548</w:t>
            </w:r>
          </w:p>
        </w:tc>
      </w:tr>
      <w:tr w:rsidR="008168F2" w:rsidRPr="00970BCB" w:rsidTr="004B3FA5">
        <w:tc>
          <w:tcPr>
            <w:tcW w:w="5148" w:type="dxa"/>
          </w:tcPr>
          <w:p w:rsidR="008168F2" w:rsidRPr="00F4323B" w:rsidRDefault="00012023" w:rsidP="004B3FA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ตัดจำหน่ายมูลค่าส่วนเกิน</w:t>
            </w:r>
          </w:p>
        </w:tc>
        <w:tc>
          <w:tcPr>
            <w:tcW w:w="1152" w:type="dxa"/>
          </w:tcPr>
          <w:p w:rsidR="008168F2" w:rsidRPr="00C31387" w:rsidRDefault="008168F2" w:rsidP="004B3FA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68F2" w:rsidRDefault="008168F2" w:rsidP="004B3FA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270" w:type="dxa"/>
            <w:vAlign w:val="center"/>
          </w:tcPr>
          <w:p w:rsidR="008168F2" w:rsidRPr="00CF0AF5" w:rsidRDefault="008168F2" w:rsidP="004B3FA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68F2" w:rsidRDefault="008168F2" w:rsidP="004B3FA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(17)</w:t>
            </w:r>
          </w:p>
        </w:tc>
      </w:tr>
      <w:tr w:rsidR="008168F2" w:rsidRPr="00970BCB" w:rsidTr="004B3FA5">
        <w:tc>
          <w:tcPr>
            <w:tcW w:w="5148" w:type="dxa"/>
          </w:tcPr>
          <w:p w:rsidR="008168F2" w:rsidRPr="00CF0AF5" w:rsidRDefault="008168F2" w:rsidP="004B3FA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32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52" w:type="dxa"/>
          </w:tcPr>
          <w:p w:rsidR="008168F2" w:rsidRPr="00970BCB" w:rsidRDefault="008168F2" w:rsidP="004B3FA5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168F2" w:rsidRPr="00686FD8" w:rsidRDefault="008168F2" w:rsidP="004B3FA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5,463</w:t>
            </w:r>
          </w:p>
        </w:tc>
        <w:tc>
          <w:tcPr>
            <w:tcW w:w="270" w:type="dxa"/>
          </w:tcPr>
          <w:p w:rsidR="008168F2" w:rsidRPr="00686FD8" w:rsidRDefault="008168F2" w:rsidP="004B3FA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168F2" w:rsidRPr="00686FD8" w:rsidRDefault="008168F2" w:rsidP="004B3FA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5,531</w:t>
            </w:r>
          </w:p>
        </w:tc>
      </w:tr>
    </w:tbl>
    <w:p w:rsidR="008168F2" w:rsidRDefault="008168F2" w:rsidP="00AC36F8">
      <w:pPr>
        <w:pStyle w:val="Bo-Blankline"/>
      </w:pPr>
    </w:p>
    <w:p w:rsidR="00380B3E" w:rsidRDefault="00380B3E" w:rsidP="007863B5">
      <w:pPr>
        <w:pStyle w:val="Caption"/>
      </w:pPr>
      <w:r w:rsidRPr="005420D9">
        <w:rPr>
          <w:rFonts w:hint="cs"/>
          <w:cs/>
        </w:rPr>
        <w:t>ลูกหนี้การค้า</w:t>
      </w:r>
    </w:p>
    <w:p w:rsidR="005C313B" w:rsidRPr="005C313B" w:rsidRDefault="005C313B" w:rsidP="00AC36F8">
      <w:pPr>
        <w:pStyle w:val="Bo-Blankline"/>
        <w:rPr>
          <w:lang w:val="en-US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48"/>
        <w:gridCol w:w="1152"/>
        <w:gridCol w:w="1260"/>
        <w:gridCol w:w="270"/>
        <w:gridCol w:w="1260"/>
      </w:tblGrid>
      <w:tr w:rsidR="002E04F9" w:rsidRPr="00F3095F" w:rsidTr="00A6468A">
        <w:trPr>
          <w:trHeight w:val="397"/>
        </w:trPr>
        <w:tc>
          <w:tcPr>
            <w:tcW w:w="5148" w:type="dxa"/>
          </w:tcPr>
          <w:p w:rsidR="002E04F9" w:rsidRPr="00E465E5" w:rsidRDefault="002E04F9" w:rsidP="002D0021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:rsidR="002E04F9" w:rsidRPr="00D87537" w:rsidRDefault="002E04F9" w:rsidP="002D002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E04F9" w:rsidRPr="00970BCB" w:rsidRDefault="002E04F9" w:rsidP="002D002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2E04F9" w:rsidRPr="00970BCB" w:rsidRDefault="002E04F9" w:rsidP="002D00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E04F9" w:rsidRPr="00F3095F" w:rsidRDefault="002E04F9" w:rsidP="002D002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06723" w:rsidRPr="00D87537" w:rsidTr="00A6468A">
        <w:trPr>
          <w:trHeight w:val="397"/>
        </w:trPr>
        <w:tc>
          <w:tcPr>
            <w:tcW w:w="5148" w:type="dxa"/>
          </w:tcPr>
          <w:p w:rsidR="00006723" w:rsidRPr="00E465E5" w:rsidRDefault="00006723" w:rsidP="00006723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:rsidR="00006723" w:rsidRPr="00D87537" w:rsidRDefault="00006723" w:rsidP="00006723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006723" w:rsidRPr="00D87537" w:rsidRDefault="00006723" w:rsidP="000067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006723" w:rsidRPr="00D87537" w:rsidRDefault="00006723" w:rsidP="0000672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723" w:rsidRPr="00D87537" w:rsidRDefault="00006723" w:rsidP="000067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006723" w:rsidRPr="00D87537" w:rsidTr="007863B5">
        <w:trPr>
          <w:trHeight w:val="317"/>
        </w:trPr>
        <w:tc>
          <w:tcPr>
            <w:tcW w:w="5148" w:type="dxa"/>
          </w:tcPr>
          <w:p w:rsidR="00006723" w:rsidRPr="00E465E5" w:rsidRDefault="00006723" w:rsidP="00006723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:rsidR="00006723" w:rsidRPr="00D87537" w:rsidRDefault="00006723" w:rsidP="000067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006723" w:rsidRPr="00D87537" w:rsidRDefault="00006723" w:rsidP="000067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06723" w:rsidRPr="00970BCB" w:rsidTr="00A6468A">
        <w:tc>
          <w:tcPr>
            <w:tcW w:w="5148" w:type="dxa"/>
          </w:tcPr>
          <w:p w:rsidR="00006723" w:rsidRPr="00C76CFE" w:rsidRDefault="00006723" w:rsidP="000067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AF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:rsidR="00006723" w:rsidRPr="008930E9" w:rsidRDefault="00006723" w:rsidP="000067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30E9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:rsidR="00006723" w:rsidRPr="00E74132" w:rsidRDefault="00E74132" w:rsidP="000067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E74132">
              <w:rPr>
                <w:rFonts w:ascii="Angsana New" w:hAnsi="Angsana New"/>
                <w:sz w:val="30"/>
                <w:szCs w:val="30"/>
              </w:rPr>
              <w:t>5,255</w:t>
            </w:r>
          </w:p>
        </w:tc>
        <w:tc>
          <w:tcPr>
            <w:tcW w:w="270" w:type="dxa"/>
            <w:vAlign w:val="center"/>
          </w:tcPr>
          <w:p w:rsidR="00006723" w:rsidRPr="00CF0AF5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723" w:rsidRPr="003F65F0" w:rsidRDefault="00006723" w:rsidP="00006723">
            <w:pPr>
              <w:tabs>
                <w:tab w:val="decimal" w:pos="89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129,232</w:t>
            </w:r>
          </w:p>
        </w:tc>
      </w:tr>
      <w:tr w:rsidR="00006723" w:rsidRPr="00970BCB" w:rsidTr="00A6468A">
        <w:tc>
          <w:tcPr>
            <w:tcW w:w="5148" w:type="dxa"/>
          </w:tcPr>
          <w:p w:rsidR="00006723" w:rsidRPr="00CF0AF5" w:rsidRDefault="00006723" w:rsidP="000067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AF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CF0AF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CF0A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0AF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52" w:type="dxa"/>
          </w:tcPr>
          <w:p w:rsidR="00006723" w:rsidRPr="00970BCB" w:rsidRDefault="00006723" w:rsidP="00006723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06723" w:rsidRPr="00CF0AF5" w:rsidRDefault="00E74132" w:rsidP="000067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585,275</w:t>
            </w:r>
          </w:p>
        </w:tc>
        <w:tc>
          <w:tcPr>
            <w:tcW w:w="270" w:type="dxa"/>
            <w:vAlign w:val="center"/>
          </w:tcPr>
          <w:p w:rsidR="00006723" w:rsidRPr="00CF0AF5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06723" w:rsidRPr="00CF0AF5" w:rsidRDefault="00006723" w:rsidP="000067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693,576</w:t>
            </w:r>
          </w:p>
        </w:tc>
      </w:tr>
      <w:tr w:rsidR="00006723" w:rsidRPr="00970BCB" w:rsidTr="00A6468A">
        <w:tc>
          <w:tcPr>
            <w:tcW w:w="5148" w:type="dxa"/>
          </w:tcPr>
          <w:p w:rsidR="00006723" w:rsidRPr="00CF0AF5" w:rsidRDefault="00006723" w:rsidP="0000672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A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</w:tcPr>
          <w:p w:rsidR="00006723" w:rsidRPr="00970BCB" w:rsidRDefault="00006723" w:rsidP="00006723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06723" w:rsidRPr="00686FD8" w:rsidRDefault="00E74132" w:rsidP="000067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620,530</w:t>
            </w:r>
          </w:p>
        </w:tc>
        <w:tc>
          <w:tcPr>
            <w:tcW w:w="270" w:type="dxa"/>
          </w:tcPr>
          <w:p w:rsidR="00006723" w:rsidRPr="00686FD8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06723" w:rsidRPr="00CF0AF5" w:rsidRDefault="00006723" w:rsidP="000067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822,808</w:t>
            </w:r>
          </w:p>
        </w:tc>
      </w:tr>
      <w:tr w:rsidR="00006723" w:rsidRPr="00970BCB" w:rsidTr="00A6468A">
        <w:tc>
          <w:tcPr>
            <w:tcW w:w="5148" w:type="dxa"/>
          </w:tcPr>
          <w:p w:rsidR="00006723" w:rsidRPr="00543266" w:rsidRDefault="00006723" w:rsidP="00006723">
            <w:pPr>
              <w:tabs>
                <w:tab w:val="left" w:pos="45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3266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5432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52" w:type="dxa"/>
          </w:tcPr>
          <w:p w:rsidR="00006723" w:rsidRPr="00970BCB" w:rsidRDefault="00006723" w:rsidP="00006723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06723" w:rsidRPr="00CF0AF5" w:rsidRDefault="00E74132" w:rsidP="000067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6723" w:rsidRPr="00CF0AF5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06723" w:rsidRDefault="00006723" w:rsidP="0000672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723" w:rsidRPr="00970BCB" w:rsidTr="00A6468A">
        <w:tc>
          <w:tcPr>
            <w:tcW w:w="5148" w:type="dxa"/>
          </w:tcPr>
          <w:p w:rsidR="00006723" w:rsidRPr="00CF0AF5" w:rsidRDefault="00006723" w:rsidP="0000672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A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</w:tcPr>
          <w:p w:rsidR="00006723" w:rsidRPr="00970BCB" w:rsidRDefault="00006723" w:rsidP="00006723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06723" w:rsidRPr="00686FD8" w:rsidRDefault="00E74132" w:rsidP="000067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620,530</w:t>
            </w:r>
          </w:p>
        </w:tc>
        <w:tc>
          <w:tcPr>
            <w:tcW w:w="270" w:type="dxa"/>
          </w:tcPr>
          <w:p w:rsidR="00006723" w:rsidRPr="00686FD8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06723" w:rsidRPr="00787023" w:rsidRDefault="00006723" w:rsidP="000067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822,808</w:t>
            </w:r>
          </w:p>
        </w:tc>
      </w:tr>
    </w:tbl>
    <w:p w:rsidR="006977C2" w:rsidRPr="007863B5" w:rsidRDefault="006977C2">
      <w:pPr>
        <w:spacing w:line="240" w:lineRule="auto"/>
        <w:rPr>
          <w:sz w:val="16"/>
          <w:szCs w:val="16"/>
          <w:lang w:val="en-US"/>
        </w:rPr>
      </w:pPr>
    </w:p>
    <w:p w:rsidR="005C313B" w:rsidRDefault="005C313B" w:rsidP="005C313B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44218F" w:rsidRDefault="0044218F" w:rsidP="007863B5">
      <w:pPr>
        <w:ind w:left="540"/>
        <w:rPr>
          <w:sz w:val="30"/>
          <w:szCs w:val="30"/>
        </w:rPr>
      </w:pPr>
      <w:r w:rsidRPr="008B5FE8">
        <w:rPr>
          <w:rFonts w:hint="cs"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:rsidR="005C313B" w:rsidRPr="007863B5" w:rsidRDefault="005C313B" w:rsidP="007863B5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48"/>
        <w:gridCol w:w="792"/>
        <w:gridCol w:w="1440"/>
        <w:gridCol w:w="270"/>
        <w:gridCol w:w="1440"/>
      </w:tblGrid>
      <w:tr w:rsidR="003B4031" w:rsidRPr="00970BCB" w:rsidTr="00A34009">
        <w:tc>
          <w:tcPr>
            <w:tcW w:w="5148" w:type="dxa"/>
          </w:tcPr>
          <w:p w:rsidR="003B4031" w:rsidRPr="002164C4" w:rsidRDefault="003B4031" w:rsidP="003B4031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bookmarkStart w:id="2" w:name="OLE_LINK1"/>
          </w:p>
        </w:tc>
        <w:tc>
          <w:tcPr>
            <w:tcW w:w="792" w:type="dxa"/>
          </w:tcPr>
          <w:p w:rsidR="003B4031" w:rsidRPr="00970BCB" w:rsidRDefault="003B4031" w:rsidP="003B4031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B4031" w:rsidRPr="00970BCB" w:rsidRDefault="003B4031" w:rsidP="003B4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3B4031" w:rsidRPr="00970BCB" w:rsidRDefault="003B4031" w:rsidP="003B403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B4031" w:rsidRPr="00F3095F" w:rsidRDefault="003B4031" w:rsidP="003B4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B4031" w:rsidRPr="00970BCB" w:rsidTr="00A34009">
        <w:tc>
          <w:tcPr>
            <w:tcW w:w="5148" w:type="dxa"/>
          </w:tcPr>
          <w:p w:rsidR="003B4031" w:rsidRPr="002164C4" w:rsidRDefault="003B4031" w:rsidP="003B4031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3B4031" w:rsidRPr="00970BCB" w:rsidRDefault="003B4031" w:rsidP="003B4031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B4031" w:rsidRPr="00D87537" w:rsidRDefault="003B4031" w:rsidP="003B4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3B4031" w:rsidRPr="00D87537" w:rsidRDefault="003B4031" w:rsidP="003B403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B4031" w:rsidRPr="00D87537" w:rsidRDefault="003B4031" w:rsidP="003B4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3B4031" w:rsidRPr="00970BCB" w:rsidTr="00A34009">
        <w:tc>
          <w:tcPr>
            <w:tcW w:w="5148" w:type="dxa"/>
          </w:tcPr>
          <w:p w:rsidR="003B4031" w:rsidRPr="002164C4" w:rsidRDefault="003B4031" w:rsidP="003B4031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3B4031" w:rsidRPr="00970BCB" w:rsidRDefault="003B4031" w:rsidP="003B4031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3B4031" w:rsidRPr="00D87537" w:rsidRDefault="003B4031" w:rsidP="003B4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B4031" w:rsidRPr="00970BCB" w:rsidTr="00A6468A">
        <w:tc>
          <w:tcPr>
            <w:tcW w:w="5148" w:type="dxa"/>
          </w:tcPr>
          <w:p w:rsidR="003B4031" w:rsidRPr="002164C4" w:rsidRDefault="003B4031" w:rsidP="003B4031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64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92" w:type="dxa"/>
          </w:tcPr>
          <w:p w:rsidR="003B4031" w:rsidRPr="00970BCB" w:rsidRDefault="003B4031" w:rsidP="003B4031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B4031" w:rsidRPr="00CF0AF5" w:rsidRDefault="003B4031" w:rsidP="003B4031">
            <w:pPr>
              <w:tabs>
                <w:tab w:val="decimal" w:pos="106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3B4031" w:rsidRPr="00CF0AF5" w:rsidRDefault="003B4031" w:rsidP="003B4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B4031" w:rsidRPr="00CF0AF5" w:rsidRDefault="003B4031" w:rsidP="003B4031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031" w:rsidRPr="00970BCB" w:rsidTr="00A6468A">
        <w:tc>
          <w:tcPr>
            <w:tcW w:w="5148" w:type="dxa"/>
          </w:tcPr>
          <w:p w:rsidR="003B4031" w:rsidRPr="00C76CFE" w:rsidRDefault="003B4031" w:rsidP="003B403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CFE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C76CFE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792" w:type="dxa"/>
          </w:tcPr>
          <w:p w:rsidR="003B4031" w:rsidRPr="00970BCB" w:rsidRDefault="003B4031" w:rsidP="003B4031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B4031" w:rsidRDefault="003B4031" w:rsidP="003B4031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33,938 </w:t>
            </w:r>
          </w:p>
        </w:tc>
        <w:tc>
          <w:tcPr>
            <w:tcW w:w="270" w:type="dxa"/>
          </w:tcPr>
          <w:p w:rsidR="003B4031" w:rsidRPr="00E831E4" w:rsidRDefault="003B4031" w:rsidP="003B403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B4031" w:rsidRDefault="003B4031" w:rsidP="003B4031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127,453 </w:t>
            </w:r>
          </w:p>
        </w:tc>
      </w:tr>
      <w:tr w:rsidR="003B4031" w:rsidRPr="00970BCB" w:rsidTr="00A6468A">
        <w:tc>
          <w:tcPr>
            <w:tcW w:w="5148" w:type="dxa"/>
          </w:tcPr>
          <w:p w:rsidR="003B4031" w:rsidRPr="00C76CFE" w:rsidRDefault="003B4031" w:rsidP="003B403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CFE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C76CF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92" w:type="dxa"/>
          </w:tcPr>
          <w:p w:rsidR="003B4031" w:rsidRPr="00970BCB" w:rsidRDefault="003B4031" w:rsidP="003B4031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B4031" w:rsidRDefault="003B4031" w:rsidP="003B4031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3B4031" w:rsidRPr="00CF0AF5" w:rsidRDefault="003B4031" w:rsidP="003B4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B4031" w:rsidRDefault="003B4031" w:rsidP="003B4031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B4031" w:rsidRPr="00970BCB" w:rsidTr="00A6468A">
        <w:tc>
          <w:tcPr>
            <w:tcW w:w="5148" w:type="dxa"/>
            <w:vAlign w:val="center"/>
          </w:tcPr>
          <w:p w:rsidR="003B4031" w:rsidRPr="00112979" w:rsidRDefault="003B4031" w:rsidP="003B4031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9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112979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1129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3B4031" w:rsidRPr="00970BCB" w:rsidRDefault="003B4031" w:rsidP="003B4031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B4031" w:rsidRDefault="003B4031" w:rsidP="003B4031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1,317 </w:t>
            </w:r>
          </w:p>
        </w:tc>
        <w:tc>
          <w:tcPr>
            <w:tcW w:w="270" w:type="dxa"/>
          </w:tcPr>
          <w:p w:rsidR="003B4031" w:rsidRPr="00E831E4" w:rsidRDefault="003B4031" w:rsidP="003B403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B4031" w:rsidRDefault="003B4031" w:rsidP="003B4031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1,779 </w:t>
            </w:r>
          </w:p>
        </w:tc>
      </w:tr>
      <w:tr w:rsidR="003B4031" w:rsidRPr="00970BCB" w:rsidTr="00A6468A">
        <w:tc>
          <w:tcPr>
            <w:tcW w:w="5148" w:type="dxa"/>
            <w:vAlign w:val="center"/>
          </w:tcPr>
          <w:p w:rsidR="003B4031" w:rsidRPr="00112979" w:rsidRDefault="003B4031" w:rsidP="003B4031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3B4031" w:rsidRPr="00970BCB" w:rsidRDefault="003B4031" w:rsidP="003B4031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3B4031" w:rsidRPr="00A961B4" w:rsidRDefault="003B4031" w:rsidP="003B4031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961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35,255 </w:t>
            </w:r>
          </w:p>
        </w:tc>
        <w:tc>
          <w:tcPr>
            <w:tcW w:w="270" w:type="dxa"/>
          </w:tcPr>
          <w:p w:rsidR="003B4031" w:rsidRPr="005A5AB1" w:rsidRDefault="003B4031" w:rsidP="003B403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3B4031" w:rsidRDefault="003B4031" w:rsidP="003B4031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129,232</w:t>
            </w:r>
          </w:p>
        </w:tc>
      </w:tr>
      <w:tr w:rsidR="003B4031" w:rsidRPr="00970BCB" w:rsidTr="00A6468A">
        <w:tc>
          <w:tcPr>
            <w:tcW w:w="5148" w:type="dxa"/>
            <w:vAlign w:val="center"/>
          </w:tcPr>
          <w:p w:rsidR="003B4031" w:rsidRPr="00112979" w:rsidRDefault="003B4031" w:rsidP="003B4031">
            <w:pPr>
              <w:spacing w:line="240" w:lineRule="atLeas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F0AF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CF0AF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92" w:type="dxa"/>
          </w:tcPr>
          <w:p w:rsidR="003B4031" w:rsidRPr="00970BCB" w:rsidRDefault="003B4031" w:rsidP="003B4031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B4031" w:rsidRDefault="003B4031" w:rsidP="003B4031">
            <w:pPr>
              <w:ind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3B4031" w:rsidRPr="00CF0AF5" w:rsidRDefault="003B4031" w:rsidP="003B4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B4031" w:rsidRDefault="003B4031" w:rsidP="003B4031">
            <w:pPr>
              <w:ind w:left="-126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B4031" w:rsidRPr="00970BCB" w:rsidTr="00A6468A">
        <w:tc>
          <w:tcPr>
            <w:tcW w:w="5148" w:type="dxa"/>
          </w:tcPr>
          <w:p w:rsidR="003B4031" w:rsidRPr="00CF0AF5" w:rsidRDefault="003B4031" w:rsidP="003B403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</w:tcPr>
          <w:p w:rsidR="003B4031" w:rsidRPr="00970BCB" w:rsidRDefault="003B4031" w:rsidP="003B4031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4031" w:rsidRDefault="003B4031" w:rsidP="003B4031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35,255 </w:t>
            </w:r>
          </w:p>
        </w:tc>
        <w:tc>
          <w:tcPr>
            <w:tcW w:w="270" w:type="dxa"/>
          </w:tcPr>
          <w:p w:rsidR="003B4031" w:rsidRPr="00686FD8" w:rsidRDefault="003B4031" w:rsidP="003B4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4031" w:rsidRDefault="003B4031" w:rsidP="003B4031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129,232</w:t>
            </w:r>
          </w:p>
        </w:tc>
      </w:tr>
      <w:tr w:rsidR="003B4031" w:rsidRPr="00970BCB" w:rsidTr="00A6468A">
        <w:tc>
          <w:tcPr>
            <w:tcW w:w="5148" w:type="dxa"/>
            <w:vAlign w:val="center"/>
          </w:tcPr>
          <w:p w:rsidR="003B4031" w:rsidRPr="007863B5" w:rsidRDefault="003B4031" w:rsidP="003B4031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</w:tcPr>
          <w:p w:rsidR="003B4031" w:rsidRPr="007863B5" w:rsidRDefault="003B4031" w:rsidP="003B4031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3B4031" w:rsidRPr="007863B5" w:rsidRDefault="003B4031" w:rsidP="003B4031">
            <w:pPr>
              <w:tabs>
                <w:tab w:val="decimal" w:pos="104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:rsidR="003B4031" w:rsidRPr="007863B5" w:rsidRDefault="003B4031" w:rsidP="003B4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3B4031" w:rsidRPr="007863B5" w:rsidRDefault="003B4031" w:rsidP="003B4031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3B4031" w:rsidRPr="00970BCB" w:rsidTr="00A6468A">
        <w:tc>
          <w:tcPr>
            <w:tcW w:w="5148" w:type="dxa"/>
            <w:vAlign w:val="center"/>
          </w:tcPr>
          <w:p w:rsidR="003B4031" w:rsidRPr="00112979" w:rsidRDefault="003B4031" w:rsidP="003B4031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97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792" w:type="dxa"/>
          </w:tcPr>
          <w:p w:rsidR="003B4031" w:rsidRPr="00970BCB" w:rsidRDefault="003B4031" w:rsidP="003B4031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B4031" w:rsidRDefault="003B4031" w:rsidP="003B4031">
            <w:pPr>
              <w:tabs>
                <w:tab w:val="decimal" w:pos="104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3B4031" w:rsidRPr="00CF0AF5" w:rsidRDefault="003B4031" w:rsidP="003B4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B4031" w:rsidRDefault="003B4031" w:rsidP="003B4031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B4031" w:rsidRPr="00970BCB" w:rsidTr="00A6468A">
        <w:tc>
          <w:tcPr>
            <w:tcW w:w="5148" w:type="dxa"/>
            <w:vAlign w:val="center"/>
          </w:tcPr>
          <w:p w:rsidR="003B4031" w:rsidRPr="00112979" w:rsidRDefault="003B4031" w:rsidP="003B403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2979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112979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92" w:type="dxa"/>
          </w:tcPr>
          <w:p w:rsidR="003B4031" w:rsidRPr="00970BCB" w:rsidRDefault="003B4031" w:rsidP="003B4031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B4031" w:rsidRDefault="003B4031" w:rsidP="003B4031">
            <w:pPr>
              <w:tabs>
                <w:tab w:val="decimal" w:pos="104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584,897 </w:t>
            </w:r>
          </w:p>
        </w:tc>
        <w:tc>
          <w:tcPr>
            <w:tcW w:w="270" w:type="dxa"/>
            <w:vAlign w:val="center"/>
          </w:tcPr>
          <w:p w:rsidR="003B4031" w:rsidRPr="00CF0AF5" w:rsidRDefault="003B4031" w:rsidP="003B4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B4031" w:rsidRDefault="003B4031" w:rsidP="003B4031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693,125 </w:t>
            </w:r>
          </w:p>
        </w:tc>
      </w:tr>
      <w:tr w:rsidR="003B4031" w:rsidRPr="00970BCB" w:rsidTr="00A6468A">
        <w:tc>
          <w:tcPr>
            <w:tcW w:w="5148" w:type="dxa"/>
            <w:vAlign w:val="center"/>
          </w:tcPr>
          <w:p w:rsidR="003B4031" w:rsidRPr="00112979" w:rsidRDefault="003B4031" w:rsidP="003B403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2979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112979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92" w:type="dxa"/>
          </w:tcPr>
          <w:p w:rsidR="003B4031" w:rsidRPr="00970BCB" w:rsidRDefault="003B4031" w:rsidP="003B4031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B4031" w:rsidRDefault="003B4031" w:rsidP="003B4031">
            <w:pPr>
              <w:tabs>
                <w:tab w:val="decimal" w:pos="104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3B4031" w:rsidRPr="00CF0AF5" w:rsidRDefault="003B4031" w:rsidP="003B4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B4031" w:rsidRDefault="003B4031" w:rsidP="003B4031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B4031" w:rsidRPr="00970BCB" w:rsidTr="00A6468A">
        <w:tc>
          <w:tcPr>
            <w:tcW w:w="5148" w:type="dxa"/>
            <w:vAlign w:val="center"/>
          </w:tcPr>
          <w:p w:rsidR="003B4031" w:rsidRPr="00112979" w:rsidRDefault="003B4031" w:rsidP="003B4031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9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112979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1129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3B4031" w:rsidRPr="00970BCB" w:rsidRDefault="003B4031" w:rsidP="003B4031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B4031" w:rsidRDefault="003B4031" w:rsidP="003B4031">
            <w:pPr>
              <w:tabs>
                <w:tab w:val="decimal" w:pos="104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378</w:t>
            </w:r>
          </w:p>
        </w:tc>
        <w:tc>
          <w:tcPr>
            <w:tcW w:w="270" w:type="dxa"/>
            <w:vAlign w:val="center"/>
          </w:tcPr>
          <w:p w:rsidR="003B4031" w:rsidRPr="00CF0AF5" w:rsidRDefault="003B4031" w:rsidP="003B4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B4031" w:rsidRDefault="003B4031" w:rsidP="003B4031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451</w:t>
            </w:r>
          </w:p>
        </w:tc>
      </w:tr>
      <w:tr w:rsidR="003B4031" w:rsidRPr="00970BCB" w:rsidTr="00A6468A">
        <w:tc>
          <w:tcPr>
            <w:tcW w:w="5148" w:type="dxa"/>
            <w:vAlign w:val="center"/>
          </w:tcPr>
          <w:p w:rsidR="003B4031" w:rsidRPr="00112979" w:rsidRDefault="003B4031" w:rsidP="003B403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3B4031" w:rsidRPr="00970BCB" w:rsidRDefault="003B4031" w:rsidP="003B4031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3B4031" w:rsidRDefault="003B4031" w:rsidP="003B4031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585,275</w:t>
            </w:r>
          </w:p>
        </w:tc>
        <w:tc>
          <w:tcPr>
            <w:tcW w:w="270" w:type="dxa"/>
            <w:vAlign w:val="center"/>
          </w:tcPr>
          <w:p w:rsidR="003B4031" w:rsidRPr="00A729ED" w:rsidRDefault="003B4031" w:rsidP="003B4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3B4031" w:rsidRDefault="003B4031" w:rsidP="003B4031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693,576</w:t>
            </w:r>
          </w:p>
        </w:tc>
      </w:tr>
      <w:tr w:rsidR="003B4031" w:rsidRPr="00970BCB" w:rsidTr="00A6468A">
        <w:tc>
          <w:tcPr>
            <w:tcW w:w="5148" w:type="dxa"/>
            <w:vAlign w:val="center"/>
          </w:tcPr>
          <w:p w:rsidR="003B4031" w:rsidRPr="00112979" w:rsidRDefault="003B4031" w:rsidP="003B403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0AF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CF0AF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92" w:type="dxa"/>
          </w:tcPr>
          <w:p w:rsidR="003B4031" w:rsidRPr="00970BCB" w:rsidRDefault="003B4031" w:rsidP="003B4031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B4031" w:rsidRDefault="003B4031" w:rsidP="003B4031">
            <w:pPr>
              <w:ind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3B4031" w:rsidRPr="00CF0AF5" w:rsidRDefault="003B4031" w:rsidP="003B4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B4031" w:rsidRDefault="003B4031" w:rsidP="003B4031">
            <w:pPr>
              <w:ind w:left="-126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B4031" w:rsidRPr="00970BCB" w:rsidTr="00A6468A">
        <w:tc>
          <w:tcPr>
            <w:tcW w:w="5148" w:type="dxa"/>
            <w:vAlign w:val="center"/>
          </w:tcPr>
          <w:p w:rsidR="003B4031" w:rsidRPr="00112979" w:rsidRDefault="003B4031" w:rsidP="003B4031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3B4031" w:rsidRPr="00970BCB" w:rsidRDefault="003B4031" w:rsidP="003B4031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4031" w:rsidRDefault="003B4031" w:rsidP="003B4031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585,275</w:t>
            </w:r>
          </w:p>
        </w:tc>
        <w:tc>
          <w:tcPr>
            <w:tcW w:w="270" w:type="dxa"/>
            <w:vAlign w:val="center"/>
          </w:tcPr>
          <w:p w:rsidR="003B4031" w:rsidRPr="00A729ED" w:rsidRDefault="003B4031" w:rsidP="003B4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4031" w:rsidRDefault="003B4031" w:rsidP="003B4031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693,576 </w:t>
            </w:r>
          </w:p>
        </w:tc>
      </w:tr>
      <w:tr w:rsidR="003B4031" w:rsidRPr="007863B5" w:rsidTr="007863B5">
        <w:trPr>
          <w:trHeight w:val="190"/>
        </w:trPr>
        <w:tc>
          <w:tcPr>
            <w:tcW w:w="5148" w:type="dxa"/>
            <w:vAlign w:val="center"/>
          </w:tcPr>
          <w:p w:rsidR="003B4031" w:rsidRPr="007863B5" w:rsidRDefault="003B4031" w:rsidP="003B4031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792" w:type="dxa"/>
          </w:tcPr>
          <w:p w:rsidR="003B4031" w:rsidRPr="007863B5" w:rsidRDefault="003B4031" w:rsidP="003B4031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3B4031" w:rsidRPr="007863B5" w:rsidRDefault="003B4031" w:rsidP="003B4031">
            <w:pPr>
              <w:jc w:val="center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:rsidR="003B4031" w:rsidRPr="007863B5" w:rsidRDefault="003B4031" w:rsidP="003B4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3B4031" w:rsidRPr="007863B5" w:rsidRDefault="003B4031" w:rsidP="003B4031">
            <w:pPr>
              <w:jc w:val="both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3B4031" w:rsidRPr="00970BCB" w:rsidTr="00A6468A">
        <w:tc>
          <w:tcPr>
            <w:tcW w:w="5148" w:type="dxa"/>
          </w:tcPr>
          <w:p w:rsidR="003B4031" w:rsidRPr="00CF0AF5" w:rsidRDefault="003B4031" w:rsidP="003B403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A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92" w:type="dxa"/>
          </w:tcPr>
          <w:p w:rsidR="003B4031" w:rsidRPr="00970BCB" w:rsidRDefault="003B4031" w:rsidP="003B4031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:rsidR="003B4031" w:rsidRDefault="003B4031" w:rsidP="003B4031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620,530</w:t>
            </w:r>
          </w:p>
        </w:tc>
        <w:tc>
          <w:tcPr>
            <w:tcW w:w="270" w:type="dxa"/>
          </w:tcPr>
          <w:p w:rsidR="003B4031" w:rsidRPr="00686FD8" w:rsidRDefault="003B4031" w:rsidP="003B4031">
            <w:pPr>
              <w:tabs>
                <w:tab w:val="decimal" w:pos="1044"/>
              </w:tabs>
              <w:spacing w:line="240" w:lineRule="atLeast"/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:rsidR="003B4031" w:rsidRDefault="003B4031" w:rsidP="003B4031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822,808</w:t>
            </w:r>
          </w:p>
        </w:tc>
      </w:tr>
      <w:bookmarkEnd w:id="2"/>
    </w:tbl>
    <w:p w:rsidR="008B5FE8" w:rsidRPr="007863B5" w:rsidRDefault="008B5FE8" w:rsidP="008B5FE8">
      <w:pPr>
        <w:pStyle w:val="Bo-Blankline"/>
        <w:rPr>
          <w:sz w:val="16"/>
          <w:szCs w:val="16"/>
          <w:lang w:val="en-US"/>
        </w:rPr>
      </w:pPr>
    </w:p>
    <w:p w:rsidR="00AA2CFF" w:rsidRPr="007863B5" w:rsidRDefault="00420C0F" w:rsidP="007863B5">
      <w:pPr>
        <w:pStyle w:val="Bo-C1Content"/>
        <w:rPr>
          <w:lang w:val="en-US"/>
        </w:rPr>
      </w:pPr>
      <w:r w:rsidRPr="00104B1A">
        <w:rPr>
          <w:cs/>
          <w:lang w:val="en-US"/>
        </w:rPr>
        <w:t>บริษัท</w:t>
      </w:r>
      <w:r w:rsidRPr="00104B1A">
        <w:rPr>
          <w:rFonts w:hint="cs"/>
          <w:cs/>
          <w:lang w:val="en-US"/>
        </w:rPr>
        <w:t>กำหนดให้ลูกค้าหลายรายนำเงินสดหรือ</w:t>
      </w:r>
      <w:r w:rsidRPr="00E14259">
        <w:rPr>
          <w:rFonts w:hint="cs"/>
          <w:cs/>
          <w:lang w:val="en-US"/>
        </w:rPr>
        <w:t>หนังสือค้ำประกันโดยธนาคาร มาใช้เป็นหลักประกัน</w:t>
      </w:r>
    </w:p>
    <w:p w:rsidR="005C313B" w:rsidRDefault="005C313B" w:rsidP="00776522">
      <w:pPr>
        <w:pStyle w:val="Bo-C1Content"/>
      </w:pPr>
    </w:p>
    <w:p w:rsidR="00776522" w:rsidRDefault="00420C0F" w:rsidP="00776522">
      <w:pPr>
        <w:pStyle w:val="Bo-C1Content"/>
        <w:rPr>
          <w:lang w:val="en-US"/>
        </w:rPr>
      </w:pPr>
      <w:r w:rsidRPr="00E14259">
        <w:rPr>
          <w:cs/>
        </w:rPr>
        <w:t>โดยปกติระยะเวล</w:t>
      </w:r>
      <w:r w:rsidR="002B33CA">
        <w:rPr>
          <w:cs/>
        </w:rPr>
        <w:t>าการให้สินเชื่อแก่ลูกค้าของ</w:t>
      </w:r>
      <w:r w:rsidRPr="00E14259">
        <w:rPr>
          <w:cs/>
        </w:rPr>
        <w:t>บริษัท</w:t>
      </w:r>
      <w:r w:rsidRPr="00E14259">
        <w:rPr>
          <w:rFonts w:hint="cs"/>
          <w:cs/>
        </w:rPr>
        <w:t>มีระยะเวลาตั้งแต่</w:t>
      </w:r>
      <w:r w:rsidRPr="00E14259">
        <w:rPr>
          <w:cs/>
        </w:rPr>
        <w:t xml:space="preserve"> </w:t>
      </w:r>
      <w:r w:rsidRPr="00E14259">
        <w:rPr>
          <w:lang w:val="en-US"/>
        </w:rPr>
        <w:t>15</w:t>
      </w:r>
      <w:r w:rsidRPr="00E14259">
        <w:t xml:space="preserve"> </w:t>
      </w:r>
      <w:r w:rsidRPr="00E14259">
        <w:rPr>
          <w:rFonts w:hint="cs"/>
          <w:cs/>
        </w:rPr>
        <w:t>วัน ถึง</w:t>
      </w:r>
      <w:r w:rsidRPr="00E14259">
        <w:t xml:space="preserve"> 30 </w:t>
      </w:r>
      <w:r w:rsidRPr="00E14259">
        <w:rPr>
          <w:rFonts w:hint="cs"/>
          <w:cs/>
        </w:rPr>
        <w:t>วัน</w:t>
      </w:r>
      <w:r w:rsidR="00CC102C" w:rsidRPr="00D12203">
        <w:rPr>
          <w:lang w:val="en-US"/>
        </w:rPr>
        <w:t xml:space="preserve"> </w:t>
      </w:r>
      <w:r w:rsidR="00776522">
        <w:rPr>
          <w:lang w:val="en-US"/>
        </w:rPr>
        <w:br w:type="page"/>
      </w:r>
    </w:p>
    <w:p w:rsidR="00F356C1" w:rsidRPr="00CB1538" w:rsidRDefault="00F356C1" w:rsidP="00F34C1E">
      <w:pPr>
        <w:pStyle w:val="Caption"/>
        <w:ind w:left="567" w:hanging="567"/>
      </w:pPr>
      <w:r w:rsidRPr="00CB1538">
        <w:rPr>
          <w:cs/>
        </w:rPr>
        <w:lastRenderedPageBreak/>
        <w:t>ที่ดิน อาคารและอุปกรณ์</w:t>
      </w:r>
    </w:p>
    <w:p w:rsidR="00EB712A" w:rsidRPr="009E3604" w:rsidRDefault="00EB712A" w:rsidP="008B5FE8">
      <w:pPr>
        <w:pStyle w:val="Bo-Blankline"/>
        <w:rPr>
          <w:cs/>
          <w:lang w:val="en-US"/>
        </w:rPr>
      </w:pPr>
    </w:p>
    <w:p w:rsidR="004B1C75" w:rsidRPr="00C70B55" w:rsidRDefault="004B1C75" w:rsidP="004B1C75">
      <w:pPr>
        <w:pStyle w:val="ListParagraph"/>
        <w:tabs>
          <w:tab w:val="clear" w:pos="680"/>
          <w:tab w:val="left" w:pos="540"/>
        </w:tabs>
        <w:spacing w:line="240" w:lineRule="auto"/>
        <w:ind w:right="54" w:hanging="180"/>
        <w:jc w:val="both"/>
        <w:rPr>
          <w:rFonts w:ascii="Angsana New" w:hAnsi="Angsana New"/>
          <w:sz w:val="30"/>
          <w:szCs w:val="30"/>
        </w:rPr>
      </w:pPr>
      <w:r w:rsidRPr="00C70B55">
        <w:rPr>
          <w:rFonts w:ascii="Angsana New" w:hAnsi="Angsana New"/>
          <w:sz w:val="30"/>
          <w:szCs w:val="30"/>
          <w:cs/>
        </w:rPr>
        <w:t>การซื้อและจำหน่ายที่ดิน</w:t>
      </w:r>
      <w:r w:rsidRPr="00C70B55">
        <w:rPr>
          <w:rFonts w:ascii="Angsana New" w:hAnsi="Angsana New"/>
          <w:sz w:val="30"/>
          <w:szCs w:val="30"/>
        </w:rPr>
        <w:t xml:space="preserve"> </w:t>
      </w:r>
      <w:r w:rsidRPr="00C70B55">
        <w:rPr>
          <w:rFonts w:ascii="Angsana New" w:hAnsi="Angsana New"/>
          <w:sz w:val="30"/>
          <w:szCs w:val="30"/>
          <w:cs/>
        </w:rPr>
        <w:t>อาคารและอุปกรณ์ระหว่างงวดสามเดือนสิ้นสุดวันที่ 3</w:t>
      </w:r>
      <w:r w:rsidRPr="00C70B55">
        <w:rPr>
          <w:rFonts w:ascii="Angsana New" w:hAnsi="Angsana New"/>
          <w:sz w:val="30"/>
          <w:szCs w:val="30"/>
        </w:rPr>
        <w:t xml:space="preserve">1 </w:t>
      </w:r>
      <w:r w:rsidRPr="00C70B55">
        <w:rPr>
          <w:rFonts w:ascii="Angsana New" w:hAnsi="Angsana New"/>
          <w:sz w:val="30"/>
          <w:szCs w:val="30"/>
          <w:cs/>
        </w:rPr>
        <w:t xml:space="preserve">มีนาคม </w:t>
      </w:r>
      <w:r w:rsidR="00480D3E" w:rsidRPr="00C70B55">
        <w:rPr>
          <w:rFonts w:ascii="Angsana New" w:hAnsi="Angsana New"/>
          <w:sz w:val="30"/>
          <w:szCs w:val="30"/>
          <w:cs/>
        </w:rPr>
        <w:t>25</w:t>
      </w:r>
      <w:r w:rsidR="00006723">
        <w:rPr>
          <w:rFonts w:ascii="Angsana New" w:hAnsi="Angsana New" w:hint="cs"/>
          <w:sz w:val="30"/>
          <w:szCs w:val="30"/>
          <w:cs/>
        </w:rPr>
        <w:t xml:space="preserve">60 </w:t>
      </w:r>
      <w:r w:rsidRPr="00C70B55">
        <w:rPr>
          <w:rFonts w:ascii="Angsana New" w:hAnsi="Angsana New"/>
          <w:sz w:val="30"/>
          <w:szCs w:val="30"/>
          <w:cs/>
        </w:rPr>
        <w:t>และ</w:t>
      </w:r>
      <w:r w:rsidRPr="00C70B55">
        <w:rPr>
          <w:rFonts w:ascii="Angsana New" w:hAnsi="Angsana New"/>
          <w:sz w:val="30"/>
          <w:szCs w:val="30"/>
        </w:rPr>
        <w:t xml:space="preserve"> </w:t>
      </w:r>
      <w:r w:rsidR="00480D3E" w:rsidRPr="00C70B55">
        <w:rPr>
          <w:rFonts w:ascii="Angsana New" w:hAnsi="Angsana New"/>
          <w:sz w:val="30"/>
          <w:szCs w:val="30"/>
        </w:rPr>
        <w:t>255</w:t>
      </w:r>
      <w:r w:rsidR="003D2C3B" w:rsidRPr="003D2C3B">
        <w:rPr>
          <w:rFonts w:ascii="Angsana New" w:hAnsi="Angsana New"/>
          <w:sz w:val="30"/>
          <w:szCs w:val="30"/>
          <w:lang w:val="en-GB"/>
        </w:rPr>
        <w:t>9</w:t>
      </w:r>
      <w:r w:rsidRPr="00C70B55">
        <w:rPr>
          <w:rFonts w:ascii="Angsana New" w:hAnsi="Angsana New"/>
          <w:sz w:val="30"/>
          <w:szCs w:val="30"/>
        </w:rPr>
        <w:t xml:space="preserve"> </w:t>
      </w:r>
      <w:r w:rsidRPr="00C70B55">
        <w:rPr>
          <w:rFonts w:ascii="Angsana New" w:hAnsi="Angsana New"/>
          <w:sz w:val="30"/>
          <w:szCs w:val="30"/>
          <w:cs/>
        </w:rPr>
        <w:t>มีดังนี้</w:t>
      </w:r>
    </w:p>
    <w:p w:rsidR="004B1C75" w:rsidRPr="004B1C75" w:rsidRDefault="004B1C75" w:rsidP="008B5FE8">
      <w:pPr>
        <w:pStyle w:val="Bo-Blankline"/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080"/>
        <w:gridCol w:w="270"/>
        <w:gridCol w:w="1080"/>
        <w:gridCol w:w="270"/>
        <w:gridCol w:w="1080"/>
        <w:gridCol w:w="270"/>
        <w:gridCol w:w="1080"/>
      </w:tblGrid>
      <w:tr w:rsidR="004B1C75" w:rsidRPr="00D91B3F" w:rsidTr="00A6468A">
        <w:tc>
          <w:tcPr>
            <w:tcW w:w="3942" w:type="dxa"/>
            <w:vAlign w:val="bottom"/>
          </w:tcPr>
          <w:p w:rsidR="004B1C75" w:rsidRPr="004B1C75" w:rsidRDefault="004B1C75" w:rsidP="004B1C75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B1C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4B1C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 3</w:t>
            </w:r>
            <w:r w:rsidRPr="004B1C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4B1C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B1C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430" w:type="dxa"/>
            <w:gridSpan w:val="3"/>
          </w:tcPr>
          <w:p w:rsidR="004B1C75" w:rsidRPr="004B1C75" w:rsidRDefault="00BA5684" w:rsidP="004B1C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68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4B1C75" w:rsidRPr="004B1C75" w:rsidRDefault="004B1C75" w:rsidP="004B1C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4B1C75" w:rsidRPr="004B1C75" w:rsidRDefault="00BA5684" w:rsidP="004B1C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684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90374" w:rsidRPr="00D91B3F" w:rsidTr="00A6468A">
        <w:tc>
          <w:tcPr>
            <w:tcW w:w="3942" w:type="dxa"/>
          </w:tcPr>
          <w:p w:rsidR="00C90374" w:rsidRPr="004B1C75" w:rsidRDefault="00C90374" w:rsidP="00C90374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การซื้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</w:p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B1C7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C7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270" w:type="dxa"/>
            <w:vAlign w:val="bottom"/>
          </w:tcPr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การซื้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</w:p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B1C7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C7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sz w:val="30"/>
                <w:szCs w:val="30"/>
                <w:cs/>
              </w:rPr>
              <w:t>- ราคาตามบัญชีสุทธิ</w:t>
            </w:r>
          </w:p>
        </w:tc>
      </w:tr>
      <w:tr w:rsidR="00C90374" w:rsidRPr="00D91B3F" w:rsidTr="00A6468A">
        <w:trPr>
          <w:trHeight w:val="247"/>
        </w:trPr>
        <w:tc>
          <w:tcPr>
            <w:tcW w:w="3942" w:type="dxa"/>
          </w:tcPr>
          <w:p w:rsidR="00C90374" w:rsidRPr="004B1C75" w:rsidRDefault="00C90374" w:rsidP="00C9037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C7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B1C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B1C7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D14E0" w:rsidRPr="00D91B3F" w:rsidTr="00A6468A">
        <w:trPr>
          <w:trHeight w:hRule="exact" w:val="420"/>
        </w:trPr>
        <w:tc>
          <w:tcPr>
            <w:tcW w:w="3942" w:type="dxa"/>
          </w:tcPr>
          <w:p w:rsidR="000D14E0" w:rsidRPr="004B1C75" w:rsidRDefault="000D14E0" w:rsidP="00006723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ที่ดินและส่วนปรับปรุงอาคาร</w:t>
            </w:r>
          </w:p>
        </w:tc>
        <w:tc>
          <w:tcPr>
            <w:tcW w:w="1080" w:type="dxa"/>
          </w:tcPr>
          <w:p w:rsidR="000D14E0" w:rsidRPr="00D0258F" w:rsidRDefault="000D14E0" w:rsidP="00006723">
            <w:pPr>
              <w:tabs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D14E0" w:rsidRPr="00E7328A" w:rsidRDefault="000D14E0" w:rsidP="00006723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:rsidR="000D14E0" w:rsidRPr="00D0258F" w:rsidRDefault="000D14E0" w:rsidP="004A4A7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D14E0" w:rsidRPr="004B1C75" w:rsidRDefault="000D14E0" w:rsidP="00006723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D14E0" w:rsidRPr="00D32450" w:rsidRDefault="000D14E0" w:rsidP="00006723">
            <w:pPr>
              <w:tabs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14E0" w:rsidRPr="004B1C75" w:rsidRDefault="000D14E0" w:rsidP="00006723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D14E0" w:rsidRPr="004E0C95" w:rsidRDefault="000D14E0" w:rsidP="00006723">
            <w:pPr>
              <w:tabs>
                <w:tab w:val="decimal" w:pos="792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F403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Pr="001F403C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</w:tr>
      <w:tr w:rsidR="00D0258F" w:rsidRPr="00D91B3F" w:rsidTr="00A6468A">
        <w:trPr>
          <w:trHeight w:hRule="exact" w:val="420"/>
        </w:trPr>
        <w:tc>
          <w:tcPr>
            <w:tcW w:w="3942" w:type="dxa"/>
          </w:tcPr>
          <w:p w:rsidR="00D0258F" w:rsidRPr="004B1C75" w:rsidRDefault="00D0258F" w:rsidP="00D0258F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เครื่องจักรและอุปกรณ์ในการผลิต</w:t>
            </w:r>
          </w:p>
        </w:tc>
        <w:tc>
          <w:tcPr>
            <w:tcW w:w="1080" w:type="dxa"/>
          </w:tcPr>
          <w:p w:rsidR="00D0258F" w:rsidRPr="00D0258F" w:rsidRDefault="00D0258F" w:rsidP="00D0258F">
            <w:pPr>
              <w:tabs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0258F" w:rsidRPr="00E7328A" w:rsidRDefault="00D0258F" w:rsidP="00D0258F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:rsidR="00D0258F" w:rsidRPr="00D0258F" w:rsidRDefault="00D0258F" w:rsidP="004A4A7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0258F" w:rsidRPr="004B1C75" w:rsidRDefault="00D0258F" w:rsidP="00D0258F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0258F" w:rsidRPr="00C70B55" w:rsidRDefault="00D0258F" w:rsidP="00D0258F">
            <w:pPr>
              <w:tabs>
                <w:tab w:val="decimal" w:pos="792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F403C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C70B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,336</w:t>
            </w:r>
          </w:p>
        </w:tc>
        <w:tc>
          <w:tcPr>
            <w:tcW w:w="270" w:type="dxa"/>
          </w:tcPr>
          <w:p w:rsidR="00D0258F" w:rsidRPr="004B1C75" w:rsidRDefault="00D0258F" w:rsidP="00D0258F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0258F" w:rsidRPr="00C70B55" w:rsidRDefault="00D0258F" w:rsidP="00D0258F">
            <w:pPr>
              <w:tabs>
                <w:tab w:val="decimal" w:pos="792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F403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1F403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</w:t>
            </w:r>
          </w:p>
        </w:tc>
      </w:tr>
      <w:tr w:rsidR="00D0258F" w:rsidRPr="00D91B3F" w:rsidTr="00A6468A">
        <w:trPr>
          <w:trHeight w:hRule="exact" w:val="420"/>
        </w:trPr>
        <w:tc>
          <w:tcPr>
            <w:tcW w:w="3942" w:type="dxa"/>
          </w:tcPr>
          <w:p w:rsidR="00D0258F" w:rsidRPr="004B1C75" w:rsidRDefault="00D0258F" w:rsidP="00D0258F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1080" w:type="dxa"/>
          </w:tcPr>
          <w:p w:rsidR="00D0258F" w:rsidRPr="00D0258F" w:rsidRDefault="00D0258F" w:rsidP="00D0258F">
            <w:pPr>
              <w:tabs>
                <w:tab w:val="decimal" w:pos="792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1,198</w:t>
            </w:r>
          </w:p>
        </w:tc>
        <w:tc>
          <w:tcPr>
            <w:tcW w:w="270" w:type="dxa"/>
          </w:tcPr>
          <w:p w:rsidR="00D0258F" w:rsidRPr="00E7328A" w:rsidRDefault="00D0258F" w:rsidP="00D0258F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:rsidR="00D0258F" w:rsidRPr="00D0258F" w:rsidRDefault="00D0258F" w:rsidP="004A4A7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0258F" w:rsidRPr="004B1C75" w:rsidRDefault="00D0258F" w:rsidP="00D0258F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0258F" w:rsidRPr="00543266" w:rsidRDefault="00D0258F" w:rsidP="00D0258F">
            <w:pPr>
              <w:tabs>
                <w:tab w:val="decimal" w:pos="792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4326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21</w:t>
            </w:r>
            <w:r w:rsidRPr="0054326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,612</w:t>
            </w:r>
          </w:p>
        </w:tc>
        <w:tc>
          <w:tcPr>
            <w:tcW w:w="270" w:type="dxa"/>
          </w:tcPr>
          <w:p w:rsidR="00D0258F" w:rsidRPr="004B1C75" w:rsidRDefault="00D0258F" w:rsidP="00D0258F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0258F" w:rsidRPr="00D32450" w:rsidRDefault="00D0258F" w:rsidP="00D0258F">
            <w:pPr>
              <w:tabs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258F" w:rsidRPr="00D91B3F" w:rsidTr="00A6468A">
        <w:trPr>
          <w:trHeight w:hRule="exact" w:val="420"/>
        </w:trPr>
        <w:tc>
          <w:tcPr>
            <w:tcW w:w="3942" w:type="dxa"/>
          </w:tcPr>
          <w:p w:rsidR="00D0258F" w:rsidRPr="004B1C75" w:rsidRDefault="00D0258F" w:rsidP="00D0258F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80" w:type="dxa"/>
          </w:tcPr>
          <w:p w:rsidR="00D0258F" w:rsidRPr="00D0258F" w:rsidRDefault="00D0258F" w:rsidP="00D0258F">
            <w:pPr>
              <w:tabs>
                <w:tab w:val="decimal" w:pos="792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857</w:t>
            </w:r>
          </w:p>
        </w:tc>
        <w:tc>
          <w:tcPr>
            <w:tcW w:w="270" w:type="dxa"/>
          </w:tcPr>
          <w:p w:rsidR="00D0258F" w:rsidRPr="00E7328A" w:rsidRDefault="00D0258F" w:rsidP="00D0258F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:rsidR="00D0258F" w:rsidRPr="00D0258F" w:rsidRDefault="00D0258F" w:rsidP="004A4A7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0258F" w:rsidRPr="004B1C75" w:rsidRDefault="00D0258F" w:rsidP="00D0258F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0258F" w:rsidRPr="004B1C75" w:rsidRDefault="00D0258F" w:rsidP="00D0258F">
            <w:pPr>
              <w:tabs>
                <w:tab w:val="decimal" w:pos="792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:rsidR="00D0258F" w:rsidRPr="004B1C75" w:rsidRDefault="00D0258F" w:rsidP="00D0258F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0258F" w:rsidRPr="00D32450" w:rsidRDefault="00D0258F" w:rsidP="00D0258F">
            <w:pPr>
              <w:tabs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258F" w:rsidRPr="00D91B3F" w:rsidTr="00A6468A">
        <w:trPr>
          <w:trHeight w:hRule="exact" w:val="420"/>
        </w:trPr>
        <w:tc>
          <w:tcPr>
            <w:tcW w:w="3942" w:type="dxa"/>
          </w:tcPr>
          <w:p w:rsidR="00D0258F" w:rsidRPr="004B1C75" w:rsidRDefault="004A4A71" w:rsidP="00D0258F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:rsidR="00D0258F" w:rsidRPr="00D0258F" w:rsidRDefault="00D0258F" w:rsidP="00D0258F">
            <w:pPr>
              <w:tabs>
                <w:tab w:val="decimal" w:pos="792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</w:tcPr>
          <w:p w:rsidR="00D0258F" w:rsidRPr="00E7328A" w:rsidRDefault="00D0258F" w:rsidP="00D0258F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:rsidR="00D0258F" w:rsidRPr="00D0258F" w:rsidRDefault="00D0258F" w:rsidP="004A4A7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0258F" w:rsidRPr="004B1C75" w:rsidRDefault="00D0258F" w:rsidP="00D0258F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0258F" w:rsidRPr="00D32450" w:rsidRDefault="00D0258F" w:rsidP="00D0258F">
            <w:pPr>
              <w:tabs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0258F" w:rsidRPr="004B1C75" w:rsidRDefault="00D0258F" w:rsidP="00D0258F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0258F" w:rsidRPr="00D32450" w:rsidRDefault="00D0258F" w:rsidP="00D0258F">
            <w:pPr>
              <w:tabs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258F" w:rsidRPr="00D91B3F" w:rsidTr="00A6468A">
        <w:trPr>
          <w:trHeight w:hRule="exact" w:val="420"/>
        </w:trPr>
        <w:tc>
          <w:tcPr>
            <w:tcW w:w="3942" w:type="dxa"/>
            <w:vAlign w:val="bottom"/>
          </w:tcPr>
          <w:p w:rsidR="00D0258F" w:rsidRPr="004B1C75" w:rsidRDefault="00D0258F" w:rsidP="00D0258F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2C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258F" w:rsidRPr="00D0258F" w:rsidRDefault="00D0258F" w:rsidP="00D0258F">
            <w:pPr>
              <w:tabs>
                <w:tab w:val="decimal" w:pos="792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2,170,793</w:t>
            </w:r>
          </w:p>
        </w:tc>
        <w:tc>
          <w:tcPr>
            <w:tcW w:w="270" w:type="dxa"/>
          </w:tcPr>
          <w:p w:rsidR="00D0258F" w:rsidRPr="00E7328A" w:rsidRDefault="00D0258F" w:rsidP="00D0258F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258F" w:rsidRPr="00D0258F" w:rsidRDefault="00D0258F" w:rsidP="004A4A7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0258F" w:rsidRPr="004B1C75" w:rsidRDefault="00D0258F" w:rsidP="00D0258F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258F" w:rsidRPr="004B1C75" w:rsidRDefault="00D0258F" w:rsidP="00D0258F">
            <w:pPr>
              <w:tabs>
                <w:tab w:val="decimal" w:pos="792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1,512,777</w:t>
            </w:r>
          </w:p>
        </w:tc>
        <w:tc>
          <w:tcPr>
            <w:tcW w:w="270" w:type="dxa"/>
          </w:tcPr>
          <w:p w:rsidR="00D0258F" w:rsidRPr="004B1C75" w:rsidRDefault="00D0258F" w:rsidP="00D0258F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258F" w:rsidRPr="00D32450" w:rsidRDefault="00D0258F" w:rsidP="00D0258F">
            <w:pPr>
              <w:tabs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258F" w:rsidRPr="00D91B3F" w:rsidTr="00A6468A">
        <w:trPr>
          <w:trHeight w:hRule="exact" w:val="420"/>
        </w:trPr>
        <w:tc>
          <w:tcPr>
            <w:tcW w:w="3942" w:type="dxa"/>
          </w:tcPr>
          <w:p w:rsidR="00D0258F" w:rsidRPr="004B1C75" w:rsidRDefault="00D0258F" w:rsidP="00D0258F">
            <w:pPr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258F" w:rsidRPr="00E7328A" w:rsidRDefault="00D0258F" w:rsidP="00D0258F">
            <w:pPr>
              <w:tabs>
                <w:tab w:val="decimal" w:pos="792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D0258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2,172,906</w:t>
            </w:r>
          </w:p>
        </w:tc>
        <w:tc>
          <w:tcPr>
            <w:tcW w:w="270" w:type="dxa"/>
          </w:tcPr>
          <w:p w:rsidR="00D0258F" w:rsidRPr="00E7328A" w:rsidRDefault="00D0258F" w:rsidP="00D025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258F" w:rsidRPr="00D0258F" w:rsidRDefault="00D0258F" w:rsidP="004A4A7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0258F" w:rsidRPr="004B1C75" w:rsidRDefault="00D0258F" w:rsidP="00D025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258F" w:rsidRPr="004B1C75" w:rsidRDefault="00D0258F" w:rsidP="00D0258F">
            <w:pPr>
              <w:tabs>
                <w:tab w:val="decimal" w:pos="792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1,536,767</w:t>
            </w:r>
          </w:p>
        </w:tc>
        <w:tc>
          <w:tcPr>
            <w:tcW w:w="270" w:type="dxa"/>
          </w:tcPr>
          <w:p w:rsidR="00D0258F" w:rsidRPr="004B1C75" w:rsidRDefault="00D0258F" w:rsidP="00D025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258F" w:rsidRPr="004B1C75" w:rsidRDefault="00D0258F" w:rsidP="00D0258F">
            <w:pPr>
              <w:tabs>
                <w:tab w:val="decimal" w:pos="792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884</w:t>
            </w:r>
          </w:p>
        </w:tc>
      </w:tr>
    </w:tbl>
    <w:p w:rsidR="003A6185" w:rsidRDefault="003A6185" w:rsidP="008B5FE8">
      <w:pPr>
        <w:pStyle w:val="Bo-Blankline"/>
        <w:rPr>
          <w:lang w:val="en-US"/>
        </w:rPr>
      </w:pPr>
    </w:p>
    <w:p w:rsidR="00E7328A" w:rsidRDefault="00E7328A" w:rsidP="00E7328A">
      <w:pPr>
        <w:pStyle w:val="Bo-Blankline"/>
        <w:rPr>
          <w:i/>
          <w:iCs/>
          <w:sz w:val="30"/>
          <w:szCs w:val="30"/>
        </w:rPr>
      </w:pPr>
      <w:r w:rsidRPr="00E544C1">
        <w:rPr>
          <w:rFonts w:hint="cs"/>
          <w:i/>
          <w:iCs/>
          <w:sz w:val="30"/>
          <w:szCs w:val="30"/>
          <w:cs/>
        </w:rPr>
        <w:t>ที่ดิน</w:t>
      </w:r>
      <w:r w:rsidRPr="00E544C1">
        <w:rPr>
          <w:i/>
          <w:iCs/>
          <w:sz w:val="30"/>
          <w:szCs w:val="30"/>
        </w:rPr>
        <w:t xml:space="preserve"> </w:t>
      </w:r>
      <w:r w:rsidRPr="00E544C1">
        <w:rPr>
          <w:rFonts w:hint="cs"/>
          <w:i/>
          <w:iCs/>
          <w:sz w:val="30"/>
          <w:szCs w:val="30"/>
          <w:cs/>
        </w:rPr>
        <w:t>อาคารและอุปกรณ์ระหว่างก่อสร้าง</w:t>
      </w:r>
    </w:p>
    <w:p w:rsidR="00E7328A" w:rsidRPr="003F43E3" w:rsidRDefault="00E7328A" w:rsidP="00E7328A">
      <w:pPr>
        <w:pStyle w:val="Bo-Blankline"/>
      </w:pPr>
    </w:p>
    <w:p w:rsidR="00EC2A94" w:rsidRDefault="00927AA3" w:rsidP="00EC2A94">
      <w:pPr>
        <w:pStyle w:val="Bo-Blankline"/>
        <w:rPr>
          <w:sz w:val="30"/>
          <w:szCs w:val="30"/>
        </w:rPr>
      </w:pPr>
      <w:r w:rsidRPr="00927AA3">
        <w:rPr>
          <w:sz w:val="30"/>
          <w:szCs w:val="30"/>
          <w:cs/>
        </w:rPr>
        <w:t>บริษัทได้จัดทำรายงานประมวลหลักการปฏิบัติสำหรับโรงไฟฟ้าเชื้อเพลิงขยะ (</w:t>
      </w:r>
      <w:r w:rsidRPr="00927AA3">
        <w:rPr>
          <w:sz w:val="30"/>
          <w:szCs w:val="30"/>
        </w:rPr>
        <w:t xml:space="preserve">RDF) </w:t>
      </w:r>
      <w:r w:rsidRPr="00927AA3">
        <w:rPr>
          <w:sz w:val="30"/>
          <w:szCs w:val="30"/>
          <w:cs/>
        </w:rPr>
        <w:t>ขนาด 70 เมกะวัตต์ (</w:t>
      </w:r>
      <w:r w:rsidRPr="00927AA3">
        <w:rPr>
          <w:sz w:val="30"/>
          <w:szCs w:val="30"/>
        </w:rPr>
        <w:t>TG</w:t>
      </w:r>
      <w:r w:rsidRPr="00927AA3">
        <w:rPr>
          <w:sz w:val="30"/>
          <w:szCs w:val="30"/>
          <w:cs/>
        </w:rPr>
        <w:t>6) (มูลค่าตามบัญชี ณ วันที่ 31 มีนาคม 2560 จำนวน 2</w:t>
      </w:r>
      <w:r w:rsidRPr="00927AA3">
        <w:rPr>
          <w:sz w:val="30"/>
          <w:szCs w:val="30"/>
        </w:rPr>
        <w:t>,</w:t>
      </w:r>
      <w:r w:rsidRPr="00927AA3">
        <w:rPr>
          <w:sz w:val="30"/>
          <w:szCs w:val="30"/>
          <w:cs/>
        </w:rPr>
        <w:t>914 ล้านบาท) ตามเงื่อนไขของคณะกรรมการสิ่งแวดล้อมแห่งชาติ และเข้าสู่การพิจารณาของคณะกรรมการกำกับกิจการพลังงาน (</w:t>
      </w:r>
      <w:proofErr w:type="spellStart"/>
      <w:r w:rsidRPr="00927AA3">
        <w:rPr>
          <w:sz w:val="30"/>
          <w:szCs w:val="30"/>
          <w:cs/>
        </w:rPr>
        <w:t>กกพ</w:t>
      </w:r>
      <w:proofErr w:type="spellEnd"/>
      <w:r w:rsidRPr="00927AA3">
        <w:rPr>
          <w:sz w:val="30"/>
          <w:szCs w:val="30"/>
          <w:cs/>
        </w:rPr>
        <w:t>.) ต่อมาบริษัทได้รับหนังสือแจ้งให้ทราบว่าบริษัทจะต้องจัดทำรายงานการวิเคราะห์ผลกระทบสิ่งแวดล้อม (</w:t>
      </w:r>
      <w:r w:rsidRPr="00927AA3">
        <w:rPr>
          <w:sz w:val="30"/>
          <w:szCs w:val="30"/>
        </w:rPr>
        <w:t>“</w:t>
      </w:r>
      <w:r w:rsidRPr="00927AA3">
        <w:rPr>
          <w:sz w:val="30"/>
          <w:szCs w:val="30"/>
          <w:cs/>
        </w:rPr>
        <w:t xml:space="preserve">รายงาน </w:t>
      </w:r>
      <w:r w:rsidRPr="00927AA3">
        <w:rPr>
          <w:sz w:val="30"/>
          <w:szCs w:val="30"/>
        </w:rPr>
        <w:t xml:space="preserve">EIA”) </w:t>
      </w:r>
      <w:r w:rsidRPr="00927AA3">
        <w:rPr>
          <w:sz w:val="30"/>
          <w:szCs w:val="30"/>
          <w:cs/>
        </w:rPr>
        <w:t xml:space="preserve">ทางบริษัทจึงยื่นขออุทธรณ์ และ </w:t>
      </w:r>
      <w:proofErr w:type="spellStart"/>
      <w:r w:rsidRPr="00927AA3">
        <w:rPr>
          <w:sz w:val="30"/>
          <w:szCs w:val="30"/>
          <w:cs/>
        </w:rPr>
        <w:t>กกพ</w:t>
      </w:r>
      <w:proofErr w:type="spellEnd"/>
      <w:r w:rsidRPr="00927AA3">
        <w:rPr>
          <w:sz w:val="30"/>
          <w:szCs w:val="30"/>
          <w:cs/>
        </w:rPr>
        <w:t xml:space="preserve">. ได้มีมติอนุมัติการขยายระยะเวลาลงนามในสัญญาซื้อขายไฟฟ้ากับการไฟฟ้าฝ่ายผลิตแห่งประเทศไทย โดยบริษัทได้ยื่นรายงาน </w:t>
      </w:r>
      <w:r w:rsidRPr="00927AA3">
        <w:rPr>
          <w:sz w:val="30"/>
          <w:szCs w:val="30"/>
        </w:rPr>
        <w:t xml:space="preserve">EIA </w:t>
      </w:r>
      <w:r w:rsidRPr="00927AA3">
        <w:rPr>
          <w:sz w:val="30"/>
          <w:szCs w:val="30"/>
          <w:cs/>
        </w:rPr>
        <w:t xml:space="preserve">เพื่อการพิจารณาเมื่อวันที่ 9 มีนาคม 2560 ต่อมาเมื่อวันที่ 27 เมษายน 2560 คณะกรรมการผู้ชำนาญการฯมีมติยังมิได้ให้ความเห็นชอบรายงาน </w:t>
      </w:r>
      <w:r w:rsidRPr="00927AA3">
        <w:rPr>
          <w:sz w:val="30"/>
          <w:szCs w:val="30"/>
        </w:rPr>
        <w:t xml:space="preserve">EIA </w:t>
      </w:r>
      <w:r w:rsidRPr="00927AA3">
        <w:rPr>
          <w:sz w:val="30"/>
          <w:szCs w:val="30"/>
          <w:cs/>
        </w:rPr>
        <w:t xml:space="preserve">ดังกล่าว โดยให้ปรับปรุงแก้ไขและเพิ่มเติมในประเด็นหลัก ปัจจุบันบริษัทอยู่ระหว่างการจัดเตรียมรายงาน </w:t>
      </w:r>
      <w:r w:rsidRPr="00927AA3">
        <w:rPr>
          <w:sz w:val="30"/>
          <w:szCs w:val="30"/>
        </w:rPr>
        <w:t xml:space="preserve">EIA </w:t>
      </w:r>
      <w:r w:rsidRPr="00927AA3">
        <w:rPr>
          <w:sz w:val="30"/>
          <w:szCs w:val="30"/>
          <w:cs/>
        </w:rPr>
        <w:t xml:space="preserve">เพื่อการพิจารณาอีกครั้งภายในเดือนมิถุนายน 2560 ทั้งนี้รายงาน </w:t>
      </w:r>
      <w:r w:rsidRPr="00927AA3">
        <w:rPr>
          <w:sz w:val="30"/>
          <w:szCs w:val="30"/>
        </w:rPr>
        <w:t xml:space="preserve">EIA </w:t>
      </w:r>
      <w:r w:rsidRPr="00927AA3">
        <w:rPr>
          <w:sz w:val="30"/>
          <w:szCs w:val="30"/>
          <w:cs/>
        </w:rPr>
        <w:t>ต้องได้รับอนุมัติก่อนลงนามในสัญญาซื้อขายไฟฟ้ากับการไฟฟ้าฝ่ายผลิตแห่งประเทศไทยและก่อนการเปิดดำเนินงาน</w:t>
      </w:r>
    </w:p>
    <w:p w:rsidR="00927AA3" w:rsidRPr="00927AA3" w:rsidRDefault="00927AA3" w:rsidP="00EC2A94">
      <w:pPr>
        <w:pStyle w:val="Bo-Blankline"/>
      </w:pPr>
    </w:p>
    <w:p w:rsidR="009E3604" w:rsidRPr="009E3604" w:rsidRDefault="00BB302C" w:rsidP="00EC2A94">
      <w:pPr>
        <w:pStyle w:val="Bo-Blankline"/>
      </w:pPr>
      <w:r w:rsidRPr="00927AA3">
        <w:rPr>
          <w:sz w:val="30"/>
          <w:szCs w:val="30"/>
          <w:cs/>
        </w:rPr>
        <w:t xml:space="preserve">อนึ่ง </w:t>
      </w:r>
      <w:r w:rsidRPr="00927AA3">
        <w:rPr>
          <w:rFonts w:hint="cs"/>
          <w:sz w:val="30"/>
          <w:szCs w:val="30"/>
          <w:cs/>
        </w:rPr>
        <w:t>เมื่อ</w:t>
      </w:r>
      <w:r w:rsidR="00EC2A94" w:rsidRPr="00927AA3">
        <w:rPr>
          <w:sz w:val="30"/>
          <w:szCs w:val="30"/>
          <w:cs/>
        </w:rPr>
        <w:t>วันที่</w:t>
      </w:r>
      <w:r w:rsidR="00EC2A94" w:rsidRPr="00EC2A94">
        <w:rPr>
          <w:sz w:val="30"/>
          <w:szCs w:val="30"/>
          <w:cs/>
        </w:rPr>
        <w:t xml:space="preserve"> 27 เมษายน 2560 คณะกรรมการผู้ชำนาญการฯ มีมติให้ความเห็นชอบรายงาน </w:t>
      </w:r>
      <w:r w:rsidR="00EC2A94" w:rsidRPr="00EC2A94">
        <w:rPr>
          <w:sz w:val="30"/>
          <w:szCs w:val="30"/>
        </w:rPr>
        <w:t xml:space="preserve">EIA </w:t>
      </w:r>
      <w:r w:rsidR="00EC2A94" w:rsidRPr="00EC2A94">
        <w:rPr>
          <w:sz w:val="30"/>
          <w:szCs w:val="30"/>
          <w:cs/>
        </w:rPr>
        <w:t>สำหรับโครงการโรงไฟฟ้าพลังงานความร้อน (</w:t>
      </w:r>
      <w:r w:rsidR="00EC2A94" w:rsidRPr="00EC2A94">
        <w:rPr>
          <w:sz w:val="30"/>
          <w:szCs w:val="30"/>
        </w:rPr>
        <w:t>RDF-</w:t>
      </w:r>
      <w:r w:rsidR="00EC2A94" w:rsidRPr="00EC2A94">
        <w:rPr>
          <w:sz w:val="30"/>
          <w:szCs w:val="30"/>
          <w:cs/>
        </w:rPr>
        <w:t>ถ่านหิน) ขนาด 40 เมกะวัตต์ (</w:t>
      </w:r>
      <w:r w:rsidR="00EC2A94" w:rsidRPr="00EC2A94">
        <w:rPr>
          <w:sz w:val="30"/>
          <w:szCs w:val="30"/>
        </w:rPr>
        <w:t>TG</w:t>
      </w:r>
      <w:r w:rsidR="00EC2A94" w:rsidRPr="00EC2A94">
        <w:rPr>
          <w:sz w:val="30"/>
          <w:szCs w:val="30"/>
          <w:cs/>
        </w:rPr>
        <w:t>7) ของบริษัทแล้ว</w:t>
      </w:r>
    </w:p>
    <w:p w:rsidR="00E7328A" w:rsidRDefault="00857607" w:rsidP="006C393D">
      <w:pPr>
        <w:ind w:left="567"/>
        <w:jc w:val="thaiDistribute"/>
      </w:pPr>
      <w:r w:rsidRPr="00DA6F99">
        <w:rPr>
          <w:rFonts w:ascii="Angsana New" w:hAnsi="Angsana New"/>
          <w:sz w:val="30"/>
          <w:szCs w:val="30"/>
          <w:cs/>
        </w:rPr>
        <w:lastRenderedPageBreak/>
        <w:t>ต้นทุนการกู้ยืมที่เกี่ยวข้องกับก</w:t>
      </w:r>
      <w:r w:rsidRPr="0063684B">
        <w:rPr>
          <w:rFonts w:ascii="Angsana New" w:hAnsi="Angsana New"/>
          <w:sz w:val="30"/>
          <w:szCs w:val="30"/>
          <w:cs/>
        </w:rPr>
        <w:t xml:space="preserve">ารได้มาซึ่งการก่อสร้างโรงงานใหม่ได้บันทึกเป็นส่วนหนึ่งของต้นทุนสินทรัพย์ของบริษัท ณ วันที่ </w:t>
      </w:r>
      <w:r w:rsidR="00CD1207" w:rsidRPr="0063684B">
        <w:rPr>
          <w:rFonts w:ascii="Angsana New" w:hAnsi="Angsana New"/>
          <w:sz w:val="30"/>
          <w:szCs w:val="30"/>
        </w:rPr>
        <w:t>31</w:t>
      </w:r>
      <w:r w:rsidR="00CD1207" w:rsidRPr="0063684B">
        <w:rPr>
          <w:rFonts w:ascii="Angsana New" w:hAnsi="Angsana New"/>
          <w:sz w:val="30"/>
          <w:szCs w:val="30"/>
          <w:cs/>
        </w:rPr>
        <w:t xml:space="preserve"> มีนาคม </w:t>
      </w:r>
      <w:r w:rsidR="003D2C3B" w:rsidRPr="0063684B">
        <w:rPr>
          <w:rFonts w:ascii="Angsana New" w:hAnsi="Angsana New"/>
          <w:sz w:val="30"/>
          <w:szCs w:val="30"/>
        </w:rPr>
        <w:t>2560</w:t>
      </w:r>
      <w:r w:rsidR="00006723" w:rsidRPr="0063684B">
        <w:rPr>
          <w:rFonts w:ascii="Angsana New" w:hAnsi="Angsana New" w:hint="cs"/>
          <w:sz w:val="30"/>
          <w:szCs w:val="30"/>
          <w:cs/>
        </w:rPr>
        <w:t xml:space="preserve"> </w:t>
      </w:r>
      <w:r w:rsidR="003D5A0F" w:rsidRPr="0063684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3684B" w:rsidRPr="0063684B">
        <w:rPr>
          <w:rFonts w:ascii="Angsana New" w:hAnsi="Angsana New"/>
          <w:sz w:val="30"/>
          <w:szCs w:val="30"/>
          <w:lang w:val="en-US"/>
        </w:rPr>
        <w:t xml:space="preserve">54.7 </w:t>
      </w:r>
      <w:r w:rsidR="003D5A0F" w:rsidRPr="0063684B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3D5A0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A6F99">
        <w:rPr>
          <w:rFonts w:ascii="Angsana New" w:hAnsi="Angsana New"/>
          <w:i/>
          <w:iCs/>
          <w:sz w:val="30"/>
          <w:szCs w:val="30"/>
          <w:cs/>
        </w:rPr>
        <w:t>(</w:t>
      </w:r>
      <w:r w:rsidR="00CD1207">
        <w:rPr>
          <w:rFonts w:ascii="Angsana New" w:hAnsi="Angsana New"/>
          <w:i/>
          <w:iCs/>
          <w:sz w:val="30"/>
          <w:szCs w:val="30"/>
        </w:rPr>
        <w:t xml:space="preserve">31 </w:t>
      </w:r>
      <w:r w:rsidR="00CD120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80D3E">
        <w:rPr>
          <w:rFonts w:ascii="Angsana New" w:hAnsi="Angsana New"/>
          <w:i/>
          <w:iCs/>
          <w:sz w:val="30"/>
          <w:szCs w:val="30"/>
        </w:rPr>
        <w:t>255</w:t>
      </w:r>
      <w:r w:rsidR="003D2C3B" w:rsidRPr="003D2C3B">
        <w:rPr>
          <w:rFonts w:ascii="Angsana New" w:hAnsi="Angsana New"/>
          <w:i/>
          <w:iCs/>
          <w:sz w:val="30"/>
          <w:szCs w:val="30"/>
        </w:rPr>
        <w:t>9</w:t>
      </w:r>
      <w:r w:rsidRPr="00DA6F99">
        <w:rPr>
          <w:rFonts w:ascii="Angsana New" w:hAnsi="Angsana New"/>
          <w:i/>
          <w:iCs/>
          <w:sz w:val="30"/>
          <w:szCs w:val="30"/>
        </w:rPr>
        <w:t xml:space="preserve">: </w:t>
      </w:r>
      <w:r w:rsidR="00480BCF">
        <w:rPr>
          <w:rFonts w:ascii="Angsana New" w:hAnsi="Angsana New"/>
          <w:i/>
          <w:iCs/>
          <w:sz w:val="30"/>
          <w:szCs w:val="30"/>
        </w:rPr>
        <w:t>41</w:t>
      </w:r>
      <w:r w:rsidRPr="00DA6F99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DA6F99">
        <w:rPr>
          <w:rFonts w:ascii="Angsana New" w:hAnsi="Angsana New"/>
          <w:sz w:val="30"/>
          <w:szCs w:val="30"/>
          <w:cs/>
        </w:rPr>
        <w:t xml:space="preserve"> </w:t>
      </w:r>
      <w:r w:rsidR="00510B31">
        <w:rPr>
          <w:rFonts w:ascii="Angsana New" w:hAnsi="Angsana New"/>
          <w:sz w:val="30"/>
          <w:szCs w:val="30"/>
        </w:rPr>
        <w:t xml:space="preserve"> </w:t>
      </w:r>
      <w:r w:rsidRPr="00DA6F99">
        <w:rPr>
          <w:rFonts w:ascii="Angsana New" w:hAnsi="Angsana New"/>
          <w:sz w:val="30"/>
          <w:szCs w:val="30"/>
          <w:cs/>
        </w:rPr>
        <w:t>มีอัตราดอกเบี้ยที่รับรู้ในงบการเงิน</w:t>
      </w:r>
      <w:r w:rsidR="003D5A0F" w:rsidRPr="006C393D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3D5A0F" w:rsidRPr="006C393D">
        <w:rPr>
          <w:rFonts w:ascii="Angsana New" w:hAnsi="Angsana New"/>
          <w:sz w:val="30"/>
          <w:szCs w:val="30"/>
          <w:lang w:val="en-US"/>
        </w:rPr>
        <w:t>MLR-1.</w:t>
      </w:r>
      <w:r w:rsidR="00A85646" w:rsidRPr="006C393D">
        <w:rPr>
          <w:rFonts w:ascii="Angsana New" w:hAnsi="Angsana New"/>
          <w:sz w:val="30"/>
          <w:szCs w:val="30"/>
          <w:lang w:val="en-US"/>
        </w:rPr>
        <w:t>7</w:t>
      </w:r>
      <w:r w:rsidR="003D5A0F" w:rsidRPr="006C393D">
        <w:rPr>
          <w:rFonts w:ascii="Angsana New" w:hAnsi="Angsana New"/>
          <w:sz w:val="30"/>
          <w:szCs w:val="30"/>
          <w:lang w:val="en-US"/>
        </w:rPr>
        <w:t>5</w:t>
      </w:r>
      <w:r w:rsidR="00A85646" w:rsidRPr="006C393D">
        <w:rPr>
          <w:rFonts w:ascii="Angsana New" w:hAnsi="Angsana New"/>
          <w:sz w:val="30"/>
          <w:szCs w:val="30"/>
        </w:rPr>
        <w:t xml:space="preserve"> </w:t>
      </w:r>
      <w:r w:rsidR="00F6578B" w:rsidRPr="006C393D">
        <w:rPr>
          <w:rFonts w:ascii="Angsana New" w:hAnsi="Angsana New" w:hint="cs"/>
          <w:sz w:val="30"/>
          <w:szCs w:val="30"/>
          <w:cs/>
        </w:rPr>
        <w:t>ถึง</w:t>
      </w:r>
      <w:r w:rsidR="00A85646" w:rsidRPr="006C393D">
        <w:rPr>
          <w:rFonts w:ascii="Angsana New" w:hAnsi="Angsana New"/>
          <w:sz w:val="30"/>
          <w:szCs w:val="30"/>
        </w:rPr>
        <w:t xml:space="preserve"> </w:t>
      </w:r>
      <w:r w:rsidR="00F6578B" w:rsidRPr="006C393D">
        <w:rPr>
          <w:rFonts w:ascii="Angsana New" w:hAnsi="Angsana New" w:hint="cs"/>
          <w:sz w:val="30"/>
          <w:szCs w:val="30"/>
          <w:cs/>
        </w:rPr>
        <w:t xml:space="preserve"> </w:t>
      </w:r>
      <w:r w:rsidR="00F6578B" w:rsidRPr="006C393D">
        <w:rPr>
          <w:rFonts w:ascii="Angsana New" w:hAnsi="Angsana New"/>
          <w:sz w:val="30"/>
          <w:szCs w:val="30"/>
          <w:lang w:val="en-US"/>
        </w:rPr>
        <w:t>MLR-1.</w:t>
      </w:r>
      <w:r w:rsidR="00A85646" w:rsidRPr="006C393D">
        <w:rPr>
          <w:rFonts w:ascii="Angsana New" w:hAnsi="Angsana New"/>
          <w:sz w:val="30"/>
          <w:szCs w:val="30"/>
          <w:lang w:val="en-US"/>
        </w:rPr>
        <w:t>5</w:t>
      </w:r>
      <w:r w:rsidR="00510B31" w:rsidRPr="006C393D">
        <w:rPr>
          <w:rFonts w:ascii="Angsana New" w:hAnsi="Angsana New"/>
          <w:sz w:val="30"/>
          <w:szCs w:val="30"/>
          <w:lang w:val="en-US"/>
        </w:rPr>
        <w:t xml:space="preserve"> </w:t>
      </w:r>
      <w:r w:rsidRPr="006C393D">
        <w:rPr>
          <w:rFonts w:ascii="Angsana New" w:hAnsi="Angsana New"/>
          <w:i/>
          <w:iCs/>
          <w:sz w:val="30"/>
          <w:szCs w:val="30"/>
        </w:rPr>
        <w:t>(</w:t>
      </w:r>
      <w:r w:rsidR="00CD1207" w:rsidRPr="00543266">
        <w:rPr>
          <w:rFonts w:ascii="Angsana New" w:hAnsi="Angsana New"/>
          <w:i/>
          <w:iCs/>
          <w:sz w:val="30"/>
          <w:szCs w:val="30"/>
        </w:rPr>
        <w:t xml:space="preserve">31 </w:t>
      </w:r>
      <w:r w:rsidR="00CD1207" w:rsidRPr="0054326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80D3E" w:rsidRPr="00543266">
        <w:rPr>
          <w:rFonts w:ascii="Angsana New" w:hAnsi="Angsana New"/>
          <w:i/>
          <w:iCs/>
          <w:sz w:val="30"/>
          <w:szCs w:val="30"/>
        </w:rPr>
        <w:t>255</w:t>
      </w:r>
      <w:r w:rsidR="003D2C3B" w:rsidRPr="003D2C3B">
        <w:rPr>
          <w:rFonts w:ascii="Angsana New" w:hAnsi="Angsana New"/>
          <w:i/>
          <w:iCs/>
          <w:sz w:val="30"/>
          <w:szCs w:val="30"/>
        </w:rPr>
        <w:t>9</w:t>
      </w:r>
      <w:r w:rsidRPr="00543266">
        <w:rPr>
          <w:rFonts w:ascii="Angsana New" w:hAnsi="Angsana New"/>
          <w:i/>
          <w:iCs/>
          <w:sz w:val="30"/>
          <w:szCs w:val="30"/>
        </w:rPr>
        <w:t xml:space="preserve">: </w:t>
      </w:r>
      <w:r w:rsidRPr="00543266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480BCF">
        <w:rPr>
          <w:rFonts w:ascii="Angsana New" w:hAnsi="Angsana New"/>
          <w:i/>
          <w:iCs/>
          <w:sz w:val="30"/>
          <w:szCs w:val="30"/>
        </w:rPr>
        <w:t>MLR-1.75</w:t>
      </w:r>
      <w:r w:rsidR="00CD1207" w:rsidRPr="00543266">
        <w:rPr>
          <w:rFonts w:ascii="Angsana New" w:hAnsi="Angsana New"/>
          <w:i/>
          <w:iCs/>
          <w:sz w:val="30"/>
          <w:szCs w:val="30"/>
        </w:rPr>
        <w:t xml:space="preserve"> </w:t>
      </w:r>
      <w:r w:rsidR="00CD1207" w:rsidRPr="00543266">
        <w:rPr>
          <w:rFonts w:ascii="Angsana New" w:hAnsi="Angsana New"/>
          <w:i/>
          <w:iCs/>
          <w:sz w:val="30"/>
          <w:szCs w:val="30"/>
          <w:cs/>
        </w:rPr>
        <w:t xml:space="preserve">ถึง </w:t>
      </w:r>
      <w:r w:rsidR="00480BCF">
        <w:rPr>
          <w:rFonts w:ascii="Angsana New" w:hAnsi="Angsana New"/>
          <w:i/>
          <w:iCs/>
          <w:sz w:val="30"/>
          <w:szCs w:val="30"/>
        </w:rPr>
        <w:t>MLR-1.5</w:t>
      </w:r>
      <w:r w:rsidRPr="00543266">
        <w:rPr>
          <w:rFonts w:ascii="Angsana New" w:hAnsi="Angsana New"/>
          <w:i/>
          <w:iCs/>
          <w:sz w:val="30"/>
          <w:szCs w:val="30"/>
        </w:rPr>
        <w:t>)</w:t>
      </w:r>
    </w:p>
    <w:p w:rsidR="009E3604" w:rsidRDefault="009E3604" w:rsidP="006C393D">
      <w:pPr>
        <w:ind w:left="567"/>
        <w:jc w:val="thaiDistribute"/>
        <w:rPr>
          <w:rFonts w:ascii="Angsana New" w:hAnsi="Angsana New"/>
          <w:sz w:val="20"/>
          <w:szCs w:val="20"/>
          <w:cs/>
          <w:lang w:eastAsia="x-none"/>
        </w:rPr>
      </w:pPr>
    </w:p>
    <w:p w:rsidR="005102EB" w:rsidRPr="00C23E1C" w:rsidRDefault="005102EB" w:rsidP="00E43453">
      <w:pPr>
        <w:pStyle w:val="Caption"/>
        <w:spacing w:line="240" w:lineRule="atLeast"/>
        <w:ind w:left="547"/>
      </w:pPr>
      <w:r w:rsidRPr="00C23E1C">
        <w:rPr>
          <w:rFonts w:hint="cs"/>
          <w:cs/>
        </w:rPr>
        <w:t>เงินกู้ยืมระยะยาวจากสถาบันการเงิน</w:t>
      </w:r>
    </w:p>
    <w:p w:rsidR="005102EB" w:rsidRPr="007C466E" w:rsidRDefault="005102EB" w:rsidP="007C466E">
      <w:pPr>
        <w:pStyle w:val="Bo-Blankline"/>
      </w:pPr>
    </w:p>
    <w:p w:rsidR="00C23E1C" w:rsidRPr="0006214C" w:rsidRDefault="002F026F" w:rsidP="002F026F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 w:rsidRPr="00236E80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>มีนา</w:t>
      </w:r>
      <w:r w:rsidRPr="00236E80">
        <w:rPr>
          <w:rFonts w:ascii="Angsana New" w:hAnsi="Angsana New"/>
          <w:sz w:val="30"/>
          <w:szCs w:val="30"/>
          <w:cs/>
        </w:rPr>
        <w:t xml:space="preserve">คม </w:t>
      </w:r>
      <w:r w:rsidR="00480D3E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/>
          <w:sz w:val="30"/>
          <w:szCs w:val="30"/>
          <w:cs/>
        </w:rPr>
        <w:t xml:space="preserve"> บริษัท</w:t>
      </w:r>
      <w:r w:rsidRPr="00236E80">
        <w:rPr>
          <w:rFonts w:ascii="Angsana New" w:hAnsi="Angsana New"/>
          <w:sz w:val="30"/>
          <w:szCs w:val="30"/>
          <w:cs/>
        </w:rPr>
        <w:t xml:space="preserve">ได้ลงนามในสัญญากู้เงินจากสถาบันการเงินในประเทศ ในวงเงินรวม </w:t>
      </w:r>
      <w:r>
        <w:rPr>
          <w:rFonts w:ascii="Angsana New" w:hAnsi="Angsana New"/>
          <w:sz w:val="30"/>
          <w:szCs w:val="30"/>
        </w:rPr>
        <w:t>3,3</w:t>
      </w:r>
      <w:r w:rsidRPr="00236E80">
        <w:rPr>
          <w:rFonts w:ascii="Angsana New" w:hAnsi="Angsana New"/>
          <w:sz w:val="30"/>
          <w:szCs w:val="30"/>
        </w:rPr>
        <w:t>00</w:t>
      </w:r>
      <w:r w:rsidRPr="00236E80">
        <w:rPr>
          <w:rFonts w:ascii="Angsana New" w:hAnsi="Angsana New"/>
          <w:sz w:val="30"/>
          <w:szCs w:val="30"/>
          <w:cs/>
        </w:rPr>
        <w:t xml:space="preserve"> ล้านบาท ระยะเวลา </w:t>
      </w:r>
      <w:r w:rsidRPr="00236E80">
        <w:rPr>
          <w:rFonts w:ascii="Angsana New" w:hAnsi="Angsana New"/>
          <w:sz w:val="30"/>
          <w:szCs w:val="30"/>
        </w:rPr>
        <w:t>7</w:t>
      </w:r>
      <w:r w:rsidRPr="00236E80">
        <w:rPr>
          <w:rFonts w:ascii="Angsana New" w:hAnsi="Angsana New"/>
          <w:sz w:val="30"/>
          <w:szCs w:val="30"/>
          <w:cs/>
        </w:rPr>
        <w:t xml:space="preserve"> ปี </w:t>
      </w:r>
      <w:r>
        <w:rPr>
          <w:rFonts w:ascii="Angsana New" w:hAnsi="Angsana New" w:hint="cs"/>
          <w:sz w:val="30"/>
          <w:szCs w:val="30"/>
          <w:cs/>
        </w:rPr>
        <w:t xml:space="preserve">เริ่มชำระคืนงวดแรกเมื่อครบกำหนดระยะเวลา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 w:rsidRPr="00236E80">
        <w:rPr>
          <w:rFonts w:ascii="Angsana New" w:hAnsi="Angsana New"/>
          <w:sz w:val="30"/>
          <w:szCs w:val="30"/>
          <w:cs/>
        </w:rPr>
        <w:t>อัตราดอกเบี้ยเป็นไปตามที่ระบุในสัญญา เพื่อลงทุนในโครงการโรงไฟฟ้</w:t>
      </w:r>
      <w:r w:rsidR="002B33CA">
        <w:rPr>
          <w:rFonts w:ascii="Angsana New" w:hAnsi="Angsana New"/>
          <w:sz w:val="30"/>
          <w:szCs w:val="30"/>
          <w:cs/>
        </w:rPr>
        <w:t>าพลังงานทดแทนจากขยะ</w:t>
      </w:r>
      <w:r w:rsidRPr="00236E80">
        <w:rPr>
          <w:rFonts w:ascii="Angsana New" w:hAnsi="Angsana New"/>
          <w:sz w:val="30"/>
          <w:szCs w:val="30"/>
          <w:cs/>
        </w:rPr>
        <w:t xml:space="preserve">ขนาด </w:t>
      </w:r>
      <w:r w:rsidR="00C23E1C">
        <w:rPr>
          <w:rFonts w:ascii="Angsana New" w:hAnsi="Angsana New"/>
          <w:sz w:val="30"/>
          <w:szCs w:val="30"/>
        </w:rPr>
        <w:t>7</w:t>
      </w:r>
      <w:r w:rsidRPr="00236E80">
        <w:rPr>
          <w:rFonts w:ascii="Angsana New" w:hAnsi="Angsana New"/>
          <w:sz w:val="30"/>
          <w:szCs w:val="30"/>
        </w:rPr>
        <w:t>0</w:t>
      </w:r>
      <w:r w:rsidRPr="00236E80">
        <w:rPr>
          <w:rFonts w:ascii="Angsana New" w:hAnsi="Angsana New"/>
          <w:sz w:val="30"/>
          <w:szCs w:val="30"/>
          <w:cs/>
        </w:rPr>
        <w:t xml:space="preserve"> เมกกะ</w:t>
      </w:r>
      <w:r w:rsidR="00480BCF" w:rsidRPr="00480BCF">
        <w:rPr>
          <w:rFonts w:ascii="Angsana New" w:hAnsi="Angsana New" w:hint="cs"/>
          <w:sz w:val="30"/>
          <w:szCs w:val="30"/>
          <w:cs/>
          <w:lang w:val="en-US"/>
        </w:rPr>
        <w:t>วัตต์</w:t>
      </w:r>
    </w:p>
    <w:p w:rsidR="002F026F" w:rsidRDefault="002F026F" w:rsidP="008B5FE8">
      <w:pPr>
        <w:pStyle w:val="Bo-Blankline"/>
      </w:pPr>
    </w:p>
    <w:p w:rsidR="00C01274" w:rsidRDefault="00C01274" w:rsidP="00C01274">
      <w:pPr>
        <w:pStyle w:val="Bo-C1Content"/>
        <w:rPr>
          <w:lang w:val="en-US"/>
        </w:rPr>
      </w:pPr>
      <w:r>
        <w:rPr>
          <w:rFonts w:hint="cs"/>
          <w:cs/>
        </w:rPr>
        <w:t>ทั้งนี้เงินกู้ยืมระยะยาว</w:t>
      </w:r>
      <w:r w:rsidRPr="00BF5810">
        <w:rPr>
          <w:rFonts w:hint="cs"/>
          <w:cs/>
        </w:rPr>
        <w:t>ดังกล่าวมีบริษัทใหญ่</w:t>
      </w:r>
      <w:r w:rsidRPr="00BF5810">
        <w:rPr>
          <w:rFonts w:hint="cs"/>
          <w:cs/>
          <w:lang w:val="en-US"/>
        </w:rPr>
        <w:t>เป็นผู้ค้ำ</w:t>
      </w:r>
      <w:r>
        <w:rPr>
          <w:rFonts w:hint="cs"/>
          <w:cs/>
          <w:lang w:val="en-US"/>
        </w:rPr>
        <w:t>ประ</w:t>
      </w:r>
      <w:r w:rsidR="00626878">
        <w:rPr>
          <w:rFonts w:hint="cs"/>
          <w:cs/>
          <w:lang w:val="en-US"/>
        </w:rPr>
        <w:t>กัน และมีเงื่อนไขที่ระบุในสัญญากู้ยืมเงิน</w:t>
      </w:r>
      <w:r>
        <w:rPr>
          <w:rFonts w:hint="cs"/>
          <w:cs/>
          <w:lang w:val="en-US"/>
        </w:rPr>
        <w:t xml:space="preserve"> ซึ่งบริษัท</w:t>
      </w:r>
      <w:r w:rsidR="00626878">
        <w:rPr>
          <w:rFonts w:hint="cs"/>
          <w:cs/>
          <w:lang w:val="en-US"/>
        </w:rPr>
        <w:t>จะต้องปฏิบัติตาม</w:t>
      </w:r>
    </w:p>
    <w:p w:rsidR="00480BCF" w:rsidRDefault="00480BCF" w:rsidP="00480BCF">
      <w:pPr>
        <w:pStyle w:val="Bo-Blankline"/>
        <w:rPr>
          <w:lang w:val="en-US"/>
        </w:rPr>
      </w:pPr>
    </w:p>
    <w:p w:rsidR="00D765AD" w:rsidRPr="00480BCF" w:rsidRDefault="00480BCF" w:rsidP="00D765AD">
      <w:pPr>
        <w:pStyle w:val="Bo-C1Content"/>
        <w:rPr>
          <w:cs/>
          <w:lang w:val="en-US"/>
        </w:rPr>
      </w:pPr>
      <w:r w:rsidRPr="000B0FFB">
        <w:rPr>
          <w:rFonts w:hint="cs"/>
          <w:cs/>
          <w:lang w:val="en-US"/>
        </w:rPr>
        <w:t>เมื่อวันที่ 3 เมษายน 25</w:t>
      </w:r>
      <w:r w:rsidR="00F80FC3" w:rsidRPr="000B0FFB">
        <w:rPr>
          <w:rFonts w:hint="cs"/>
          <w:cs/>
          <w:lang w:val="en-US"/>
        </w:rPr>
        <w:t>60 บริษัทได้จ่ายคืนเงินกู้ยืม</w:t>
      </w:r>
      <w:r w:rsidRPr="000B0FFB">
        <w:rPr>
          <w:rFonts w:hint="cs"/>
          <w:cs/>
          <w:lang w:val="en-US"/>
        </w:rPr>
        <w:t>จากสถาบันการเงินในประเทศ</w:t>
      </w:r>
      <w:r w:rsidR="00F80FC3" w:rsidRPr="000B0FFB">
        <w:rPr>
          <w:rFonts w:hint="cs"/>
          <w:cs/>
          <w:lang w:val="en-US"/>
        </w:rPr>
        <w:t>ทั้ง</w:t>
      </w:r>
      <w:r w:rsidRPr="000B0FFB">
        <w:rPr>
          <w:rFonts w:hint="cs"/>
          <w:cs/>
          <w:lang w:val="en-US"/>
        </w:rPr>
        <w:t>จำนวน</w:t>
      </w:r>
      <w:r w:rsidR="00F80FC3" w:rsidRPr="000B0FFB">
        <w:rPr>
          <w:rFonts w:hint="cs"/>
          <w:cs/>
          <w:lang w:val="en-US"/>
        </w:rPr>
        <w:t>เป็น</w:t>
      </w:r>
      <w:r w:rsidRPr="000B0FFB">
        <w:rPr>
          <w:rFonts w:hint="cs"/>
          <w:cs/>
          <w:lang w:val="en-US"/>
        </w:rPr>
        <w:t>เงิน 2</w:t>
      </w:r>
      <w:r w:rsidRPr="000B0FFB">
        <w:rPr>
          <w:lang w:val="en-US"/>
        </w:rPr>
        <w:t>,</w:t>
      </w:r>
      <w:r w:rsidRPr="000B0FFB">
        <w:rPr>
          <w:rFonts w:hint="cs"/>
          <w:cs/>
          <w:lang w:val="en-US"/>
        </w:rPr>
        <w:t>497</w:t>
      </w:r>
      <w:r w:rsidRPr="000B0FFB">
        <w:rPr>
          <w:lang w:val="en-US"/>
        </w:rPr>
        <w:t xml:space="preserve"> </w:t>
      </w:r>
      <w:r w:rsidRPr="000B0FFB">
        <w:rPr>
          <w:rFonts w:hint="cs"/>
          <w:cs/>
          <w:lang w:val="en-US"/>
        </w:rPr>
        <w:t xml:space="preserve">ล้านบาท </w:t>
      </w:r>
      <w:r w:rsidR="00D765AD" w:rsidRPr="000B0FFB">
        <w:rPr>
          <w:rFonts w:hint="cs"/>
          <w:cs/>
          <w:lang w:val="en-US"/>
        </w:rPr>
        <w:t>โดย</w:t>
      </w:r>
      <w:r w:rsidR="00F80FC3" w:rsidRPr="000B0FFB">
        <w:rPr>
          <w:rFonts w:hint="cs"/>
          <w:cs/>
          <w:lang w:val="en-US"/>
        </w:rPr>
        <w:t xml:space="preserve">เป็นการชำระคืนก่อนถึงกำหนดตามสัญญากู้เงิน ดังนั้น งบการเงิน ณ วันที่ </w:t>
      </w:r>
      <w:r w:rsidR="00F80FC3" w:rsidRPr="000B0FFB">
        <w:rPr>
          <w:lang w:val="en-US"/>
        </w:rPr>
        <w:t xml:space="preserve">31 </w:t>
      </w:r>
      <w:r w:rsidR="00F80FC3" w:rsidRPr="000B0FFB">
        <w:rPr>
          <w:rFonts w:hint="cs"/>
          <w:cs/>
          <w:lang w:val="en-US"/>
        </w:rPr>
        <w:t xml:space="preserve">มีนาคม </w:t>
      </w:r>
      <w:r w:rsidR="00F80FC3" w:rsidRPr="000B0FFB">
        <w:rPr>
          <w:lang w:val="en-US"/>
        </w:rPr>
        <w:t xml:space="preserve">2560 </w:t>
      </w:r>
      <w:r w:rsidR="00F80FC3" w:rsidRPr="000B0FFB">
        <w:rPr>
          <w:rFonts w:hint="cs"/>
          <w:cs/>
          <w:lang w:val="en-US"/>
        </w:rPr>
        <w:t xml:space="preserve">จึงได้จัดประเภทเงินกู้ยืมดังกล่าวเป็นเงินกู้ยืมที่ครบกำหนดชำระภายใน </w:t>
      </w:r>
      <w:r w:rsidR="00F80FC3" w:rsidRPr="000B0FFB">
        <w:rPr>
          <w:lang w:val="en-US"/>
        </w:rPr>
        <w:t xml:space="preserve">1 </w:t>
      </w:r>
      <w:r w:rsidR="00F80FC3" w:rsidRPr="000B0FFB">
        <w:rPr>
          <w:rFonts w:hint="cs"/>
          <w:cs/>
          <w:lang w:val="en-US"/>
        </w:rPr>
        <w:t>ปี</w:t>
      </w:r>
    </w:p>
    <w:p w:rsidR="009D2FBF" w:rsidRPr="00C01274" w:rsidRDefault="009D2FBF" w:rsidP="009D2FBF">
      <w:pPr>
        <w:pStyle w:val="Bo-Blankline"/>
        <w:rPr>
          <w:cs/>
          <w:lang w:val="en-US"/>
        </w:rPr>
      </w:pPr>
    </w:p>
    <w:p w:rsidR="00E7328A" w:rsidRDefault="00E7328A" w:rsidP="00E7328A">
      <w:pPr>
        <w:pStyle w:val="Caption"/>
      </w:pPr>
      <w:r w:rsidRPr="00DA6F99">
        <w:rPr>
          <w:rFonts w:hint="cs"/>
          <w:cs/>
        </w:rPr>
        <w:t>ทุนเรือนหุ้น</w:t>
      </w:r>
    </w:p>
    <w:p w:rsidR="00E7328A" w:rsidRDefault="00E7328A" w:rsidP="00E7328A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080"/>
        <w:gridCol w:w="236"/>
        <w:gridCol w:w="9"/>
        <w:gridCol w:w="1105"/>
        <w:gridCol w:w="270"/>
        <w:gridCol w:w="1080"/>
        <w:gridCol w:w="270"/>
        <w:gridCol w:w="1170"/>
      </w:tblGrid>
      <w:tr w:rsidR="00E7328A" w:rsidRPr="000B0FFB" w:rsidTr="00A6468A">
        <w:tc>
          <w:tcPr>
            <w:tcW w:w="3150" w:type="dxa"/>
          </w:tcPr>
          <w:p w:rsidR="00E7328A" w:rsidRPr="000B0FFB" w:rsidRDefault="00E7328A" w:rsidP="00480BCF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7328A" w:rsidRPr="000B0FFB" w:rsidRDefault="00E7328A" w:rsidP="00480BC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4"/>
            <w:tcBorders>
              <w:bottom w:val="single" w:sz="4" w:space="0" w:color="auto"/>
            </w:tcBorders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0B0FF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E7328A" w:rsidRPr="000B0FFB" w:rsidRDefault="00E7328A" w:rsidP="00480BCF">
            <w:pPr>
              <w:spacing w:line="240" w:lineRule="auto"/>
              <w:ind w:left="-11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0B0FF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</w:t>
            </w:r>
          </w:p>
        </w:tc>
      </w:tr>
      <w:tr w:rsidR="00E7328A" w:rsidRPr="000B0FFB" w:rsidTr="00A6468A">
        <w:tc>
          <w:tcPr>
            <w:tcW w:w="3150" w:type="dxa"/>
          </w:tcPr>
          <w:p w:rsidR="00E7328A" w:rsidRPr="000B0FFB" w:rsidRDefault="00E7328A" w:rsidP="00480BCF">
            <w:pPr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7328A" w:rsidRPr="000B0FFB" w:rsidRDefault="00E7328A" w:rsidP="00480BC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45" w:type="dxa"/>
            <w:gridSpan w:val="2"/>
            <w:tcBorders>
              <w:top w:val="single" w:sz="4" w:space="0" w:color="auto"/>
            </w:tcBorders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E7328A" w:rsidRPr="000B0FFB" w:rsidRDefault="00E7328A" w:rsidP="00480BCF">
            <w:pPr>
              <w:pStyle w:val="3"/>
              <w:ind w:left="-116" w:right="-1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E7328A" w:rsidRPr="000B0FFB" w:rsidTr="00A6468A">
        <w:tc>
          <w:tcPr>
            <w:tcW w:w="3150" w:type="dxa"/>
          </w:tcPr>
          <w:p w:rsidR="00E7328A" w:rsidRPr="000B0FFB" w:rsidRDefault="00E7328A" w:rsidP="00480BCF">
            <w:pPr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5220" w:type="dxa"/>
            <w:gridSpan w:val="8"/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7328A" w:rsidRPr="000B0FFB" w:rsidTr="00A6468A">
        <w:tc>
          <w:tcPr>
            <w:tcW w:w="3150" w:type="dxa"/>
          </w:tcPr>
          <w:p w:rsidR="00E7328A" w:rsidRPr="000B0FFB" w:rsidRDefault="00E7328A" w:rsidP="00480BCF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E7328A" w:rsidRPr="000B0FFB" w:rsidRDefault="00E7328A" w:rsidP="00480BCF">
            <w:pPr>
              <w:pStyle w:val="ASSETS"/>
              <w:ind w:left="-468" w:right="2"/>
              <w:jc w:val="right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080" w:type="dxa"/>
          </w:tcPr>
          <w:p w:rsidR="00E7328A" w:rsidRPr="000B0FFB" w:rsidRDefault="00E7328A" w:rsidP="00480BCF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E7328A" w:rsidRPr="000B0FFB" w:rsidRDefault="00E7328A" w:rsidP="00480BCF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</w:tcPr>
          <w:p w:rsidR="00E7328A" w:rsidRPr="000B0FFB" w:rsidRDefault="00E7328A" w:rsidP="00480BCF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E7328A" w:rsidRPr="000B0FFB" w:rsidRDefault="00E7328A" w:rsidP="00480BCF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E7328A" w:rsidRPr="000B0FFB" w:rsidRDefault="00E7328A" w:rsidP="00480BCF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E7328A" w:rsidRPr="000B0FFB" w:rsidRDefault="00E7328A" w:rsidP="00480BCF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E7328A" w:rsidRPr="000B0FFB" w:rsidRDefault="00E7328A" w:rsidP="00480BCF">
            <w:pPr>
              <w:pStyle w:val="ASSETS"/>
              <w:tabs>
                <w:tab w:val="decimal" w:pos="1080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</w:tr>
      <w:tr w:rsidR="00E7328A" w:rsidRPr="000B0FFB" w:rsidTr="00A6468A">
        <w:tc>
          <w:tcPr>
            <w:tcW w:w="3150" w:type="dxa"/>
          </w:tcPr>
          <w:p w:rsidR="00E7328A" w:rsidRPr="000B0FFB" w:rsidRDefault="00E7328A" w:rsidP="00480BCF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B0FF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B0FF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E7328A" w:rsidRPr="000B0FFB" w:rsidRDefault="00E7328A" w:rsidP="00480BCF">
            <w:pPr>
              <w:pStyle w:val="ASSETS"/>
              <w:ind w:left="-468" w:right="2"/>
              <w:jc w:val="right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080" w:type="dxa"/>
          </w:tcPr>
          <w:p w:rsidR="00E7328A" w:rsidRPr="000B0FFB" w:rsidRDefault="00E7328A" w:rsidP="009922D8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E7328A" w:rsidRPr="000B0FFB" w:rsidRDefault="00E7328A" w:rsidP="009922D8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</w:tcPr>
          <w:p w:rsidR="00E7328A" w:rsidRPr="000B0FFB" w:rsidRDefault="00E7328A" w:rsidP="009922D8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E7328A" w:rsidRPr="000B0FFB" w:rsidRDefault="00E7328A" w:rsidP="00480BCF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E7328A" w:rsidRPr="000B0FFB" w:rsidRDefault="00E7328A" w:rsidP="00480BCF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E7328A" w:rsidRPr="000B0FFB" w:rsidRDefault="00E7328A" w:rsidP="00480BCF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E7328A" w:rsidRPr="000B0FFB" w:rsidRDefault="00E7328A" w:rsidP="00480BCF">
            <w:pPr>
              <w:pStyle w:val="ASSETS"/>
              <w:tabs>
                <w:tab w:val="decimal" w:pos="1080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</w:tr>
      <w:tr w:rsidR="009922D8" w:rsidRPr="000B0FFB" w:rsidTr="00A6468A">
        <w:tc>
          <w:tcPr>
            <w:tcW w:w="3150" w:type="dxa"/>
          </w:tcPr>
          <w:p w:rsidR="009922D8" w:rsidRPr="000B0FFB" w:rsidRDefault="009922D8" w:rsidP="009922D8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9922D8" w:rsidRPr="000B0FFB" w:rsidRDefault="009922D8" w:rsidP="009922D8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100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922D8" w:rsidRPr="000B0FFB" w:rsidRDefault="009922D8" w:rsidP="009922D8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9922D8" w:rsidRPr="000B0FFB" w:rsidRDefault="009922D8" w:rsidP="009922D8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9922D8" w:rsidRPr="000B0FFB" w:rsidRDefault="009922D8" w:rsidP="009922D8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70" w:type="dxa"/>
          </w:tcPr>
          <w:p w:rsidR="009922D8" w:rsidRPr="000B0FFB" w:rsidRDefault="009922D8" w:rsidP="009922D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922D8" w:rsidRPr="000B0FFB" w:rsidRDefault="009922D8" w:rsidP="009922D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59,000</w:t>
            </w:r>
          </w:p>
        </w:tc>
        <w:tc>
          <w:tcPr>
            <w:tcW w:w="270" w:type="dxa"/>
          </w:tcPr>
          <w:p w:rsidR="009922D8" w:rsidRPr="000B0FFB" w:rsidRDefault="009922D8" w:rsidP="009922D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922D8" w:rsidRPr="000B0FFB" w:rsidRDefault="009922D8" w:rsidP="009922D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5,900,000</w:t>
            </w:r>
          </w:p>
        </w:tc>
      </w:tr>
      <w:tr w:rsidR="009922D8" w:rsidRPr="000B0FFB" w:rsidTr="00A6468A">
        <w:tc>
          <w:tcPr>
            <w:tcW w:w="3150" w:type="dxa"/>
          </w:tcPr>
          <w:p w:rsidR="009922D8" w:rsidRPr="000B0FFB" w:rsidRDefault="009922D8" w:rsidP="009922D8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9922D8" w:rsidRPr="000B0FFB" w:rsidRDefault="009922D8" w:rsidP="009922D8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922D8" w:rsidRPr="000B0FFB" w:rsidRDefault="009922D8" w:rsidP="009922D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8,400,000</w:t>
            </w:r>
          </w:p>
        </w:tc>
        <w:tc>
          <w:tcPr>
            <w:tcW w:w="245" w:type="dxa"/>
            <w:gridSpan w:val="2"/>
          </w:tcPr>
          <w:p w:rsidR="009922D8" w:rsidRPr="000B0FFB" w:rsidRDefault="009922D8" w:rsidP="009922D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9922D8" w:rsidRPr="000B0FFB" w:rsidRDefault="009922D8" w:rsidP="009922D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8,400,000</w:t>
            </w:r>
          </w:p>
        </w:tc>
        <w:tc>
          <w:tcPr>
            <w:tcW w:w="270" w:type="dxa"/>
          </w:tcPr>
          <w:p w:rsidR="009922D8" w:rsidRPr="000B0FFB" w:rsidRDefault="009922D8" w:rsidP="009922D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922D8" w:rsidRPr="000B0FFB" w:rsidRDefault="009922D8" w:rsidP="009922D8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70" w:type="dxa"/>
          </w:tcPr>
          <w:p w:rsidR="009922D8" w:rsidRPr="000B0FFB" w:rsidRDefault="009922D8" w:rsidP="009922D8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922D8" w:rsidRPr="000B0FFB" w:rsidRDefault="009922D8" w:rsidP="009922D8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</w:tr>
      <w:tr w:rsidR="009922D8" w:rsidRPr="000B0FFB" w:rsidTr="00A6468A">
        <w:tc>
          <w:tcPr>
            <w:tcW w:w="3150" w:type="dxa"/>
          </w:tcPr>
          <w:p w:rsidR="009922D8" w:rsidRPr="000B0FFB" w:rsidRDefault="009922D8" w:rsidP="009922D8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10" w:type="dxa"/>
          </w:tcPr>
          <w:p w:rsidR="009922D8" w:rsidRPr="000B0FFB" w:rsidRDefault="009922D8" w:rsidP="009922D8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9922D8" w:rsidRPr="000B0FFB" w:rsidRDefault="009922D8" w:rsidP="009922D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9922D8" w:rsidRPr="000B0FFB" w:rsidRDefault="009922D8" w:rsidP="009922D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:rsidR="009922D8" w:rsidRPr="000B0FFB" w:rsidRDefault="009922D8" w:rsidP="009922D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9922D8" w:rsidRPr="000B0FFB" w:rsidRDefault="009922D8" w:rsidP="009922D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9922D8" w:rsidRPr="000B0FFB" w:rsidRDefault="009922D8" w:rsidP="009922D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9922D8" w:rsidRPr="000B0FFB" w:rsidRDefault="009922D8" w:rsidP="009922D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922D8" w:rsidRPr="000B0FFB" w:rsidRDefault="009922D8" w:rsidP="009922D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</w:tr>
      <w:tr w:rsidR="009922D8" w:rsidRPr="000B0FFB" w:rsidTr="00A6468A">
        <w:tc>
          <w:tcPr>
            <w:tcW w:w="3150" w:type="dxa"/>
          </w:tcPr>
          <w:p w:rsidR="009922D8" w:rsidRPr="000B0FFB" w:rsidRDefault="009922D8" w:rsidP="009922D8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sz w:val="30"/>
                <w:szCs w:val="30"/>
              </w:rPr>
              <w:tab/>
            </w: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>จาก 100 บาท เป็น 1 บาท</w:t>
            </w:r>
          </w:p>
        </w:tc>
        <w:tc>
          <w:tcPr>
            <w:tcW w:w="810" w:type="dxa"/>
          </w:tcPr>
          <w:p w:rsidR="009922D8" w:rsidRPr="000B0FFB" w:rsidRDefault="009922D8" w:rsidP="009922D8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1</w:t>
            </w:r>
          </w:p>
        </w:tc>
        <w:tc>
          <w:tcPr>
            <w:tcW w:w="1080" w:type="dxa"/>
          </w:tcPr>
          <w:p w:rsidR="009922D8" w:rsidRPr="000B0FFB" w:rsidRDefault="00C235B9" w:rsidP="00C235B9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9922D8" w:rsidRPr="000B0FFB" w:rsidRDefault="009922D8" w:rsidP="00C235B9">
            <w:pPr>
              <w:pStyle w:val="ASSETS"/>
              <w:ind w:left="-108" w:right="-106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</w:tcPr>
          <w:p w:rsidR="009922D8" w:rsidRPr="000B0FFB" w:rsidRDefault="00C235B9" w:rsidP="00C235B9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70" w:type="dxa"/>
          </w:tcPr>
          <w:p w:rsidR="009922D8" w:rsidRPr="000B0FFB" w:rsidRDefault="009922D8" w:rsidP="009922D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9922D8" w:rsidRPr="000B0FFB" w:rsidRDefault="009922D8" w:rsidP="009922D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 w:rsidRPr="000B0FFB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00,000</w:t>
            </w:r>
          </w:p>
        </w:tc>
        <w:tc>
          <w:tcPr>
            <w:tcW w:w="270" w:type="dxa"/>
          </w:tcPr>
          <w:p w:rsidR="009922D8" w:rsidRPr="000B0FFB" w:rsidRDefault="009922D8" w:rsidP="009922D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9922D8" w:rsidRPr="000B0FFB" w:rsidRDefault="009922D8" w:rsidP="009922D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 w:rsidRPr="000B0FFB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00,000</w:t>
            </w:r>
          </w:p>
        </w:tc>
      </w:tr>
      <w:tr w:rsidR="00C235B9" w:rsidRPr="000B0FFB" w:rsidTr="00A6468A">
        <w:tc>
          <w:tcPr>
            <w:tcW w:w="3150" w:type="dxa"/>
          </w:tcPr>
          <w:p w:rsidR="00C235B9" w:rsidRPr="000B0FFB" w:rsidRDefault="00C235B9" w:rsidP="00C235B9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:rsidR="00C235B9" w:rsidRPr="000B0FFB" w:rsidRDefault="00C235B9" w:rsidP="00C235B9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1</w:t>
            </w:r>
          </w:p>
        </w:tc>
        <w:tc>
          <w:tcPr>
            <w:tcW w:w="1080" w:type="dxa"/>
          </w:tcPr>
          <w:p w:rsidR="00C235B9" w:rsidRPr="000B0FFB" w:rsidRDefault="00C235B9" w:rsidP="00C235B9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C235B9" w:rsidRPr="000B0FFB" w:rsidRDefault="00C235B9" w:rsidP="00C235B9">
            <w:pPr>
              <w:pStyle w:val="ASSETS"/>
              <w:ind w:left="-108" w:right="-106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</w:tcPr>
          <w:p w:rsidR="00C235B9" w:rsidRPr="000B0FFB" w:rsidRDefault="00C235B9" w:rsidP="00C235B9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70" w:type="dxa"/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2,500,000</w:t>
            </w:r>
          </w:p>
        </w:tc>
        <w:tc>
          <w:tcPr>
            <w:tcW w:w="270" w:type="dxa"/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,500,000</w:t>
            </w:r>
          </w:p>
        </w:tc>
      </w:tr>
      <w:tr w:rsidR="00C235B9" w:rsidRPr="000B0FFB" w:rsidTr="00A6468A">
        <w:tc>
          <w:tcPr>
            <w:tcW w:w="3960" w:type="dxa"/>
            <w:gridSpan w:val="2"/>
          </w:tcPr>
          <w:p w:rsidR="00C235B9" w:rsidRPr="000B0FFB" w:rsidRDefault="00C235B9" w:rsidP="00C235B9">
            <w:pPr>
              <w:pStyle w:val="ASSETS"/>
              <w:ind w:right="-108"/>
              <w:jc w:val="left"/>
              <w:rPr>
                <w:rFonts w:ascii="Angsana New" w:hAnsi="Angsana New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วันที่ 31 </w:t>
            </w:r>
            <w:r w:rsidRPr="000B0FFB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มีนาคม และ 31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235B9" w:rsidRPr="000B0FFB" w:rsidRDefault="00C235B9" w:rsidP="00C235B9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C235B9" w:rsidRPr="000B0FFB" w:rsidRDefault="00C235B9" w:rsidP="00C235B9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C235B9" w:rsidRPr="000B0FFB" w:rsidRDefault="00C235B9" w:rsidP="00C235B9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235B9" w:rsidRPr="000B0FFB" w:rsidRDefault="00C235B9" w:rsidP="00C235B9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235B9" w:rsidRPr="000B0FFB" w:rsidRDefault="00C235B9" w:rsidP="00C235B9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235B9" w:rsidRPr="000B0FFB" w:rsidRDefault="00C235B9" w:rsidP="00C235B9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235B9" w:rsidRPr="000B0FFB" w:rsidRDefault="00C235B9" w:rsidP="00C235B9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35B9" w:rsidRPr="00C12557" w:rsidTr="00A6468A">
        <w:tc>
          <w:tcPr>
            <w:tcW w:w="3150" w:type="dxa"/>
          </w:tcPr>
          <w:p w:rsidR="00C235B9" w:rsidRPr="000B0FFB" w:rsidRDefault="00C235B9" w:rsidP="00C235B9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F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C235B9" w:rsidRPr="000B0FFB" w:rsidRDefault="00C235B9" w:rsidP="00C235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0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45" w:type="dxa"/>
            <w:gridSpan w:val="2"/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8,400,000</w:t>
            </w:r>
          </w:p>
        </w:tc>
        <w:tc>
          <w:tcPr>
            <w:tcW w:w="270" w:type="dxa"/>
          </w:tcPr>
          <w:p w:rsidR="00C235B9" w:rsidRPr="000B0FFB" w:rsidRDefault="00C235B9" w:rsidP="00C235B9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0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8,400,000</w:t>
            </w:r>
          </w:p>
        </w:tc>
      </w:tr>
      <w:tr w:rsidR="00C235B9" w:rsidRPr="00C12557" w:rsidTr="00A6468A">
        <w:tc>
          <w:tcPr>
            <w:tcW w:w="3150" w:type="dxa"/>
          </w:tcPr>
          <w:p w:rsidR="00C235B9" w:rsidRPr="00496DC9" w:rsidRDefault="00C235B9" w:rsidP="00C235B9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810" w:type="dxa"/>
          </w:tcPr>
          <w:p w:rsidR="00C235B9" w:rsidRPr="00496DC9" w:rsidRDefault="00C235B9" w:rsidP="00C235B9">
            <w:pPr>
              <w:spacing w:line="240" w:lineRule="auto"/>
              <w:ind w:left="-468" w:right="2"/>
              <w:jc w:val="right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1080" w:type="dxa"/>
          </w:tcPr>
          <w:p w:rsidR="00C235B9" w:rsidRPr="00496DC9" w:rsidRDefault="00C235B9" w:rsidP="00C235B9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</w:tcPr>
          <w:p w:rsidR="00C235B9" w:rsidRPr="00496DC9" w:rsidRDefault="00C235B9" w:rsidP="00C235B9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14" w:type="dxa"/>
            <w:gridSpan w:val="2"/>
          </w:tcPr>
          <w:p w:rsidR="00C235B9" w:rsidRPr="00496DC9" w:rsidRDefault="00C235B9" w:rsidP="00C235B9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:rsidR="00C235B9" w:rsidRPr="008527AE" w:rsidRDefault="00C235B9" w:rsidP="00C235B9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:rsidR="00C235B9" w:rsidRPr="008527AE" w:rsidRDefault="00C235B9" w:rsidP="00C235B9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C235B9" w:rsidRPr="008527AE" w:rsidRDefault="00C235B9" w:rsidP="00C235B9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70" w:type="dxa"/>
          </w:tcPr>
          <w:p w:rsidR="00C235B9" w:rsidRPr="008527AE" w:rsidRDefault="00C235B9" w:rsidP="00C235B9">
            <w:pPr>
              <w:tabs>
                <w:tab w:val="decimal" w:pos="986"/>
              </w:tabs>
              <w:spacing w:line="240" w:lineRule="auto"/>
              <w:ind w:left="-108" w:right="-106"/>
              <w:rPr>
                <w:rFonts w:ascii="Angsana New" w:hAnsi="Angsana New"/>
                <w:sz w:val="8"/>
                <w:szCs w:val="8"/>
              </w:rPr>
            </w:pPr>
          </w:p>
        </w:tc>
      </w:tr>
    </w:tbl>
    <w:p w:rsidR="00E7328A" w:rsidRDefault="00E7328A" w:rsidP="00E7328A"/>
    <w:p w:rsidR="00E7328A" w:rsidRDefault="00E7328A" w:rsidP="00E7328A">
      <w:pPr>
        <w:spacing w:line="240" w:lineRule="auto"/>
      </w:pPr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080"/>
        <w:gridCol w:w="236"/>
        <w:gridCol w:w="1114"/>
        <w:gridCol w:w="270"/>
        <w:gridCol w:w="1080"/>
        <w:gridCol w:w="270"/>
        <w:gridCol w:w="1170"/>
      </w:tblGrid>
      <w:tr w:rsidR="00E7328A" w:rsidRPr="000B0FFB" w:rsidTr="00A6468A">
        <w:tc>
          <w:tcPr>
            <w:tcW w:w="6390" w:type="dxa"/>
            <w:gridSpan w:val="5"/>
            <w:vAlign w:val="center"/>
          </w:tcPr>
          <w:p w:rsidR="00E7328A" w:rsidRPr="000B0FFB" w:rsidRDefault="00E7328A" w:rsidP="00A6468A">
            <w:pPr>
              <w:tabs>
                <w:tab w:val="left" w:pos="2682"/>
                <w:tab w:val="left" w:pos="4842"/>
              </w:tabs>
              <w:spacing w:line="240" w:lineRule="auto"/>
              <w:ind w:left="2862" w:right="-106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>เรียกชำระแล้ว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sz w:val="30"/>
                <w:szCs w:val="30"/>
              </w:rPr>
              <w:t>25</w:t>
            </w:r>
            <w:r w:rsidR="00565387" w:rsidRPr="000B0FF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E7328A" w:rsidRPr="000B0FFB" w:rsidRDefault="00E7328A" w:rsidP="00480BCF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E7328A" w:rsidRPr="000B0FFB" w:rsidRDefault="00E7328A" w:rsidP="00480BCF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/>
                <w:sz w:val="30"/>
                <w:szCs w:val="30"/>
              </w:rPr>
              <w:t>255</w:t>
            </w:r>
            <w:r w:rsidR="00565387" w:rsidRPr="000B0FFB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E7328A" w:rsidRPr="000B0FFB" w:rsidTr="00A6468A">
        <w:tc>
          <w:tcPr>
            <w:tcW w:w="3060" w:type="dxa"/>
          </w:tcPr>
          <w:p w:rsidR="00E7328A" w:rsidRPr="000B0FFB" w:rsidRDefault="00E7328A" w:rsidP="00480BCF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E7328A" w:rsidRPr="000B0FFB" w:rsidRDefault="00E7328A" w:rsidP="003B403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0F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E7328A" w:rsidRPr="000B0FFB" w:rsidRDefault="00E7328A" w:rsidP="00480BCF">
            <w:pPr>
              <w:pStyle w:val="3"/>
              <w:ind w:left="-116" w:right="-1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E7328A" w:rsidRPr="000B0FFB" w:rsidTr="00A6468A">
        <w:tc>
          <w:tcPr>
            <w:tcW w:w="3060" w:type="dxa"/>
          </w:tcPr>
          <w:p w:rsidR="00E7328A" w:rsidRPr="000B0FFB" w:rsidRDefault="00E7328A" w:rsidP="00480BCF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0F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00" w:type="dxa"/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5220" w:type="dxa"/>
            <w:gridSpan w:val="7"/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7328A" w:rsidRPr="000B0FFB" w:rsidTr="00A6468A">
        <w:tc>
          <w:tcPr>
            <w:tcW w:w="3060" w:type="dxa"/>
          </w:tcPr>
          <w:p w:rsidR="00E7328A" w:rsidRPr="000B0FFB" w:rsidRDefault="00E7328A" w:rsidP="00480BCF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B0FF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B0FF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E7328A" w:rsidRPr="000B0FFB" w:rsidRDefault="00E7328A" w:rsidP="00480BCF">
            <w:pPr>
              <w:spacing w:line="240" w:lineRule="auto"/>
              <w:ind w:left="-468" w:right="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7328A" w:rsidRPr="000B0FFB" w:rsidRDefault="00E7328A" w:rsidP="00480BCF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36" w:type="dxa"/>
          </w:tcPr>
          <w:p w:rsidR="00E7328A" w:rsidRPr="000B0FFB" w:rsidRDefault="00E7328A" w:rsidP="00480BCF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</w:tcPr>
          <w:p w:rsidR="00E7328A" w:rsidRPr="000B0FFB" w:rsidRDefault="00E7328A" w:rsidP="00480BCF">
            <w:pPr>
              <w:pStyle w:val="ASSETS"/>
              <w:tabs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E7328A" w:rsidRPr="000B0FFB" w:rsidRDefault="00E7328A" w:rsidP="00480BCF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E7328A" w:rsidRPr="000B0FFB" w:rsidRDefault="00E7328A" w:rsidP="00480BCF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E7328A" w:rsidRPr="000B0FFB" w:rsidRDefault="00E7328A" w:rsidP="00480BCF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E7328A" w:rsidRPr="000B0FFB" w:rsidRDefault="00E7328A" w:rsidP="00480BCF">
            <w:pPr>
              <w:pStyle w:val="ASSETS"/>
              <w:tabs>
                <w:tab w:val="decimal" w:pos="986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</w:tr>
      <w:tr w:rsidR="00565387" w:rsidRPr="000B0FFB" w:rsidTr="00A6468A">
        <w:tc>
          <w:tcPr>
            <w:tcW w:w="3060" w:type="dxa"/>
          </w:tcPr>
          <w:p w:rsidR="00565387" w:rsidRPr="000B0FFB" w:rsidRDefault="00565387" w:rsidP="00565387">
            <w:pPr>
              <w:tabs>
                <w:tab w:val="left" w:pos="25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:rsidR="00565387" w:rsidRPr="000B0FFB" w:rsidRDefault="00565387" w:rsidP="00565387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100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65387" w:rsidRPr="000B0FFB" w:rsidRDefault="00C235B9" w:rsidP="00C235B9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36" w:type="dxa"/>
          </w:tcPr>
          <w:p w:rsidR="00565387" w:rsidRPr="000B0FFB" w:rsidRDefault="00565387" w:rsidP="00C235B9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565387" w:rsidRPr="000B0FFB" w:rsidRDefault="00C235B9" w:rsidP="00C235B9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565387" w:rsidRPr="000B0FFB" w:rsidRDefault="00565387" w:rsidP="00565387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65387" w:rsidRPr="000B0FFB" w:rsidRDefault="00565387" w:rsidP="00565387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59,000</w:t>
            </w:r>
          </w:p>
        </w:tc>
        <w:tc>
          <w:tcPr>
            <w:tcW w:w="270" w:type="dxa"/>
          </w:tcPr>
          <w:p w:rsidR="00565387" w:rsidRPr="000B0FFB" w:rsidRDefault="00565387" w:rsidP="00565387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65387" w:rsidRPr="000B0FFB" w:rsidRDefault="00565387" w:rsidP="0056538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5,900,000</w:t>
            </w:r>
          </w:p>
        </w:tc>
      </w:tr>
      <w:tr w:rsidR="00C235B9" w:rsidRPr="000B0FFB" w:rsidTr="00A6468A">
        <w:tc>
          <w:tcPr>
            <w:tcW w:w="3060" w:type="dxa"/>
          </w:tcPr>
          <w:p w:rsidR="00C235B9" w:rsidRPr="000B0FFB" w:rsidRDefault="00C235B9" w:rsidP="00C235B9">
            <w:pPr>
              <w:tabs>
                <w:tab w:val="left" w:pos="25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:rsidR="00C235B9" w:rsidRPr="000B0FFB" w:rsidRDefault="00C235B9" w:rsidP="00C235B9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5,900,000</w:t>
            </w:r>
          </w:p>
        </w:tc>
        <w:tc>
          <w:tcPr>
            <w:tcW w:w="236" w:type="dxa"/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5,900,000</w:t>
            </w:r>
          </w:p>
        </w:tc>
        <w:tc>
          <w:tcPr>
            <w:tcW w:w="270" w:type="dxa"/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235B9" w:rsidRPr="000B0FFB" w:rsidRDefault="00C235B9" w:rsidP="00C235B9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70" w:type="dxa"/>
          </w:tcPr>
          <w:p w:rsidR="00C235B9" w:rsidRPr="000B0FFB" w:rsidRDefault="00C235B9" w:rsidP="00C235B9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235B9" w:rsidRPr="000B0FFB" w:rsidTr="00A6468A">
        <w:tc>
          <w:tcPr>
            <w:tcW w:w="3060" w:type="dxa"/>
          </w:tcPr>
          <w:p w:rsidR="00C235B9" w:rsidRPr="000B0FFB" w:rsidRDefault="00C235B9" w:rsidP="00C235B9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00" w:type="dxa"/>
          </w:tcPr>
          <w:p w:rsidR="00C235B9" w:rsidRPr="000B0FFB" w:rsidRDefault="00C235B9" w:rsidP="00C235B9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36" w:type="dxa"/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35B9" w:rsidRPr="000B0FFB" w:rsidTr="00A6468A">
        <w:tc>
          <w:tcPr>
            <w:tcW w:w="3060" w:type="dxa"/>
          </w:tcPr>
          <w:p w:rsidR="00C235B9" w:rsidRPr="000B0FFB" w:rsidRDefault="00C235B9" w:rsidP="00C235B9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sz w:val="30"/>
                <w:szCs w:val="30"/>
              </w:rPr>
              <w:tab/>
            </w: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>จาก 100 บาท เป็น 1 บาท</w:t>
            </w:r>
          </w:p>
        </w:tc>
        <w:tc>
          <w:tcPr>
            <w:tcW w:w="900" w:type="dxa"/>
          </w:tcPr>
          <w:p w:rsidR="00C235B9" w:rsidRPr="000B0FFB" w:rsidRDefault="00C235B9" w:rsidP="00C235B9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</w:tcPr>
          <w:p w:rsidR="00C235B9" w:rsidRPr="000B0FFB" w:rsidRDefault="00C235B9" w:rsidP="00C235B9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36" w:type="dxa"/>
          </w:tcPr>
          <w:p w:rsidR="00C235B9" w:rsidRPr="000B0FFB" w:rsidRDefault="00C235B9" w:rsidP="00C235B9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14" w:type="dxa"/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 w:rsidRPr="000B0FFB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00,000</w:t>
            </w:r>
          </w:p>
        </w:tc>
        <w:tc>
          <w:tcPr>
            <w:tcW w:w="270" w:type="dxa"/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 w:rsidRPr="000B0FFB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00,000</w:t>
            </w:r>
          </w:p>
        </w:tc>
      </w:tr>
      <w:tr w:rsidR="00C235B9" w:rsidRPr="000B0FFB" w:rsidTr="00A6468A">
        <w:tc>
          <w:tcPr>
            <w:tcW w:w="3060" w:type="dxa"/>
          </w:tcPr>
          <w:p w:rsidR="00C235B9" w:rsidRPr="000B0FFB" w:rsidRDefault="00776522" w:rsidP="00320607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:rsidR="00C235B9" w:rsidRPr="000B0FFB" w:rsidRDefault="00C235B9" w:rsidP="00C235B9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2,500,000</w:t>
            </w:r>
          </w:p>
        </w:tc>
        <w:tc>
          <w:tcPr>
            <w:tcW w:w="236" w:type="dxa"/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,500,000</w:t>
            </w:r>
          </w:p>
        </w:tc>
        <w:tc>
          <w:tcPr>
            <w:tcW w:w="270" w:type="dxa"/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235B9" w:rsidRPr="000B0FFB" w:rsidTr="00A6468A">
        <w:tc>
          <w:tcPr>
            <w:tcW w:w="3960" w:type="dxa"/>
            <w:gridSpan w:val="2"/>
          </w:tcPr>
          <w:p w:rsidR="00C235B9" w:rsidRPr="000B0FFB" w:rsidRDefault="00C235B9" w:rsidP="00C235B9">
            <w:pPr>
              <w:pStyle w:val="ASSETS"/>
              <w:ind w:right="-108"/>
              <w:jc w:val="left"/>
              <w:rPr>
                <w:rFonts w:ascii="Angsana New" w:hAnsi="Angsana New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วันที่ 31 </w:t>
            </w:r>
            <w:r w:rsidRPr="000B0FFB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มีนาคม และ 31 ธันวาคม</w:t>
            </w:r>
          </w:p>
        </w:tc>
        <w:tc>
          <w:tcPr>
            <w:tcW w:w="1080" w:type="dxa"/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14" w:type="dxa"/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35B9" w:rsidRPr="000B0FFB" w:rsidTr="00A6468A">
        <w:tc>
          <w:tcPr>
            <w:tcW w:w="3060" w:type="dxa"/>
          </w:tcPr>
          <w:p w:rsidR="00C235B9" w:rsidRPr="000B0FFB" w:rsidRDefault="00C235B9" w:rsidP="00C235B9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F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:rsidR="00C235B9" w:rsidRPr="000B0FFB" w:rsidRDefault="00C235B9" w:rsidP="00C235B9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 w:hint="cs"/>
                <w:sz w:val="30"/>
                <w:szCs w:val="30"/>
                <w:u w:val="none"/>
                <w:cs/>
                <w:lang w:val="en-US"/>
              </w:rPr>
              <w:t>8</w:t>
            </w:r>
            <w:r w:rsidRPr="000B0FFB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 w:rsidRPr="000B0FFB">
              <w:rPr>
                <w:rFonts w:ascii="Angsana New" w:hAnsi="Angsana New" w:hint="cs"/>
                <w:sz w:val="30"/>
                <w:szCs w:val="30"/>
                <w:u w:val="none"/>
                <w:cs/>
                <w:lang w:val="en-US"/>
              </w:rPr>
              <w:t>4</w:t>
            </w:r>
            <w:r w:rsidRPr="000B0FFB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00,000</w:t>
            </w:r>
          </w:p>
        </w:tc>
        <w:tc>
          <w:tcPr>
            <w:tcW w:w="236" w:type="dxa"/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0B0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B0FF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  <w:r w:rsidRPr="000B0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00,000</w:t>
            </w:r>
          </w:p>
        </w:tc>
        <w:tc>
          <w:tcPr>
            <w:tcW w:w="270" w:type="dxa"/>
          </w:tcPr>
          <w:p w:rsidR="00C235B9" w:rsidRPr="000B0FFB" w:rsidRDefault="00C235B9" w:rsidP="00C235B9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5,900,000</w:t>
            </w:r>
          </w:p>
        </w:tc>
        <w:tc>
          <w:tcPr>
            <w:tcW w:w="270" w:type="dxa"/>
          </w:tcPr>
          <w:p w:rsidR="00C235B9" w:rsidRPr="000B0FFB" w:rsidRDefault="00C235B9" w:rsidP="00C235B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235B9" w:rsidRPr="000B0FFB" w:rsidRDefault="00C235B9" w:rsidP="00C235B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5,900,000</w:t>
            </w:r>
          </w:p>
        </w:tc>
      </w:tr>
    </w:tbl>
    <w:p w:rsidR="00E7328A" w:rsidRDefault="00E7328A" w:rsidP="00E7328A">
      <w:pPr>
        <w:pStyle w:val="Bo-Blankline"/>
      </w:pPr>
    </w:p>
    <w:p w:rsidR="00C4280E" w:rsidRDefault="00C4280E" w:rsidP="00C4280E">
      <w:pPr>
        <w:pStyle w:val="Bo-C1Content"/>
        <w:ind w:left="540"/>
        <w:rPr>
          <w:b/>
          <w:bCs/>
          <w:i/>
          <w:iCs/>
        </w:rPr>
      </w:pPr>
      <w:r w:rsidRPr="00620CA3">
        <w:rPr>
          <w:b/>
          <w:bCs/>
          <w:i/>
          <w:iCs/>
          <w:cs/>
        </w:rPr>
        <w:t>การปรับลดมูลค่าหุ้นและการเพิ่มทุนจดทะเบียน</w:t>
      </w:r>
    </w:p>
    <w:p w:rsidR="00C4280E" w:rsidRPr="000F2197" w:rsidRDefault="00C4280E" w:rsidP="00C4280E">
      <w:pPr>
        <w:pStyle w:val="Bo-C1Content"/>
        <w:ind w:left="540"/>
        <w:rPr>
          <w:b/>
          <w:bCs/>
          <w:sz w:val="20"/>
          <w:szCs w:val="20"/>
        </w:rPr>
      </w:pPr>
    </w:p>
    <w:p w:rsidR="00C4280E" w:rsidRPr="00071E74" w:rsidRDefault="00C4280E" w:rsidP="00C4280E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071E74">
        <w:rPr>
          <w:rFonts w:ascii="Angsana New" w:hAnsi="Angsana New"/>
          <w:sz w:val="30"/>
          <w:szCs w:val="30"/>
          <w:cs/>
        </w:rPr>
        <w:t>เมื่อวันที่ 19 เมษายน 2559</w:t>
      </w:r>
      <w:r w:rsidRPr="00071E7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071E74">
        <w:rPr>
          <w:rFonts w:ascii="Angsana New" w:hAnsi="Angsana New"/>
          <w:sz w:val="30"/>
          <w:szCs w:val="30"/>
          <w:cs/>
        </w:rPr>
        <w:t>ประชุมสามัญผู้ถือหุ้นมีมติอนุมัติการลดมูลค่าหุ้นจากหุ้นละ</w:t>
      </w:r>
      <w:r w:rsidRPr="00071E74">
        <w:rPr>
          <w:rFonts w:ascii="Angsana New" w:hAnsi="Angsana New"/>
          <w:sz w:val="30"/>
          <w:szCs w:val="30"/>
        </w:rPr>
        <w:t xml:space="preserve"> 100 </w:t>
      </w:r>
      <w:r w:rsidRPr="00237774">
        <w:rPr>
          <w:rFonts w:ascii="Angsana New" w:hAnsi="Angsana New"/>
          <w:sz w:val="30"/>
          <w:szCs w:val="30"/>
          <w:cs/>
        </w:rPr>
        <w:t xml:space="preserve">บาทเป็นหุ้นละ </w:t>
      </w:r>
      <w:r w:rsidRPr="00237774">
        <w:rPr>
          <w:rFonts w:ascii="Angsana New" w:hAnsi="Angsana New"/>
          <w:sz w:val="30"/>
          <w:szCs w:val="30"/>
        </w:rPr>
        <w:t xml:space="preserve">1 </w:t>
      </w:r>
      <w:r w:rsidRPr="00237774">
        <w:rPr>
          <w:rFonts w:ascii="Angsana New" w:hAnsi="Angsana New"/>
          <w:sz w:val="30"/>
          <w:szCs w:val="30"/>
          <w:cs/>
        </w:rPr>
        <w:t xml:space="preserve">บาท และเพิ่มทุนจดทะเบียนของบริษัทจำนวน </w:t>
      </w:r>
      <w:r w:rsidRPr="00237774">
        <w:rPr>
          <w:rFonts w:ascii="Angsana New" w:hAnsi="Angsana New"/>
          <w:sz w:val="30"/>
          <w:szCs w:val="30"/>
        </w:rPr>
        <w:t xml:space="preserve">2,500 </w:t>
      </w:r>
      <w:r w:rsidRPr="00237774">
        <w:rPr>
          <w:rFonts w:ascii="Angsana New" w:hAnsi="Angsana New"/>
          <w:sz w:val="30"/>
          <w:szCs w:val="30"/>
          <w:cs/>
        </w:rPr>
        <w:t xml:space="preserve">ล้านบาท (เพิ่มทุนจดทะเบียนจาก </w:t>
      </w:r>
      <w:r w:rsidRPr="00237774">
        <w:rPr>
          <w:rFonts w:ascii="Angsana New" w:hAnsi="Angsana New"/>
          <w:sz w:val="30"/>
          <w:szCs w:val="30"/>
        </w:rPr>
        <w:t xml:space="preserve">5,900 </w:t>
      </w:r>
      <w:r>
        <w:rPr>
          <w:rFonts w:ascii="Angsana New" w:hAnsi="Angsana New"/>
          <w:sz w:val="30"/>
          <w:szCs w:val="30"/>
          <w:cs/>
        </w:rPr>
        <w:t>ล้านบาทเป็นทุนจดทะเบียนจำ</w:t>
      </w:r>
      <w:r w:rsidRPr="00237774">
        <w:rPr>
          <w:rFonts w:ascii="Angsana New" w:hAnsi="Angsana New"/>
          <w:sz w:val="30"/>
          <w:szCs w:val="30"/>
          <w:cs/>
        </w:rPr>
        <w:t xml:space="preserve">นวน </w:t>
      </w:r>
      <w:r w:rsidRPr="00237774">
        <w:rPr>
          <w:rFonts w:ascii="Angsana New" w:hAnsi="Angsana New"/>
          <w:sz w:val="30"/>
          <w:szCs w:val="30"/>
        </w:rPr>
        <w:t xml:space="preserve">8,400 </w:t>
      </w:r>
      <w:r w:rsidRPr="00237774">
        <w:rPr>
          <w:rFonts w:ascii="Angsana New" w:hAnsi="Angsana New"/>
          <w:sz w:val="30"/>
          <w:szCs w:val="30"/>
          <w:cs/>
        </w:rPr>
        <w:t>ล้านบา</w:t>
      </w:r>
      <w:r>
        <w:rPr>
          <w:rFonts w:ascii="Angsana New" w:hAnsi="Angsana New"/>
          <w:sz w:val="30"/>
          <w:szCs w:val="30"/>
          <w:cs/>
        </w:rPr>
        <w:t>ท) โดยออกหุ้นสามัญเพิ่มทุนเป็นจ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237774">
        <w:rPr>
          <w:rFonts w:ascii="Angsana New" w:hAnsi="Angsana New"/>
          <w:sz w:val="30"/>
          <w:szCs w:val="30"/>
          <w:cs/>
        </w:rPr>
        <w:t xml:space="preserve">นวน </w:t>
      </w:r>
      <w:r w:rsidRPr="00237774">
        <w:rPr>
          <w:rFonts w:ascii="Angsana New" w:hAnsi="Angsana New"/>
          <w:sz w:val="30"/>
          <w:szCs w:val="30"/>
        </w:rPr>
        <w:t xml:space="preserve">2,500 </w:t>
      </w:r>
      <w:r w:rsidRPr="00237774">
        <w:rPr>
          <w:rFonts w:ascii="Angsana New" w:hAnsi="Angsana New"/>
          <w:sz w:val="30"/>
          <w:szCs w:val="30"/>
          <w:cs/>
        </w:rPr>
        <w:t xml:space="preserve">ล้านหุ้น มูลค่าหุ้นละ </w:t>
      </w:r>
      <w:r w:rsidRPr="00237774">
        <w:rPr>
          <w:rFonts w:ascii="Angsana New" w:hAnsi="Angsana New"/>
          <w:sz w:val="30"/>
          <w:szCs w:val="30"/>
        </w:rPr>
        <w:t xml:space="preserve">1 </w:t>
      </w:r>
      <w:r w:rsidRPr="00237774">
        <w:rPr>
          <w:rFonts w:ascii="Angsana New" w:hAnsi="Angsana New"/>
          <w:sz w:val="30"/>
          <w:szCs w:val="30"/>
          <w:cs/>
        </w:rPr>
        <w:t>บาท เพื่อการเสนอขายให้แก่ประชาชนเป็นการทั่วไปครั้งแรก (</w:t>
      </w:r>
      <w:r w:rsidRPr="00237774">
        <w:rPr>
          <w:rFonts w:ascii="Angsana New" w:hAnsi="Angsana New"/>
          <w:sz w:val="30"/>
          <w:szCs w:val="30"/>
        </w:rPr>
        <w:t>Initial Public Offering</w:t>
      </w:r>
      <w:r w:rsidRPr="00744C3A">
        <w:rPr>
          <w:rFonts w:ascii="Angsana New" w:hAnsi="Angsana New"/>
          <w:sz w:val="30"/>
          <w:szCs w:val="30"/>
        </w:rPr>
        <w:t xml:space="preserve">) </w:t>
      </w:r>
      <w:r w:rsidRPr="00744C3A">
        <w:rPr>
          <w:rFonts w:ascii="Angsana New" w:hAnsi="Angsana New"/>
          <w:sz w:val="30"/>
          <w:szCs w:val="30"/>
          <w:cs/>
        </w:rPr>
        <w:t>และอนุมัติให้นำหุ้นสามัญของบริษัทเข้าจดทะเบียนเป็นหลักทรัพย์จดทะเบียนในตลาดหลักทรัพย์</w:t>
      </w:r>
      <w:r w:rsidRPr="00744C3A">
        <w:rPr>
          <w:rFonts w:ascii="Angsana New" w:hAnsi="Angsana New" w:hint="cs"/>
          <w:sz w:val="30"/>
          <w:szCs w:val="30"/>
          <w:cs/>
        </w:rPr>
        <w:t xml:space="preserve"> </w:t>
      </w:r>
      <w:r w:rsidRPr="00744C3A">
        <w:rPr>
          <w:rFonts w:ascii="Angsana New" w:hAnsi="Angsana New"/>
          <w:sz w:val="30"/>
          <w:szCs w:val="30"/>
          <w:cs/>
        </w:rPr>
        <w:t>ซึ่ง</w:t>
      </w:r>
      <w:r w:rsidRPr="00237774">
        <w:rPr>
          <w:rFonts w:ascii="Angsana New" w:hAnsi="Angsana New"/>
          <w:sz w:val="30"/>
          <w:szCs w:val="30"/>
          <w:cs/>
        </w:rPr>
        <w:t>บริษัทได้จดทะเบียนลดมูลค่าหุ้นและเพิ่มทุนก</w:t>
      </w:r>
      <w:r w:rsidRPr="00237774">
        <w:rPr>
          <w:rFonts w:ascii="Angsana New" w:hAnsi="Angsana New" w:hint="cs"/>
          <w:sz w:val="30"/>
          <w:szCs w:val="30"/>
          <w:cs/>
        </w:rPr>
        <w:t>ั</w:t>
      </w:r>
      <w:r w:rsidRPr="00237774">
        <w:rPr>
          <w:rFonts w:ascii="Angsana New" w:hAnsi="Angsana New"/>
          <w:sz w:val="30"/>
          <w:szCs w:val="30"/>
          <w:cs/>
        </w:rPr>
        <w:t xml:space="preserve">บกระทรวงพาณิชย์แล้วเมื่อวันที่ </w:t>
      </w:r>
      <w:r w:rsidRPr="00237774">
        <w:rPr>
          <w:rFonts w:ascii="Angsana New" w:hAnsi="Angsana New" w:hint="cs"/>
          <w:sz w:val="30"/>
          <w:szCs w:val="30"/>
          <w:cs/>
        </w:rPr>
        <w:t>2 พฤษภาคม 2559</w:t>
      </w:r>
    </w:p>
    <w:p w:rsidR="00C4280E" w:rsidRPr="00C4280E" w:rsidRDefault="00C4280E" w:rsidP="000D2FC9">
      <w:pPr>
        <w:tabs>
          <w:tab w:val="left" w:pos="540"/>
        </w:tabs>
        <w:spacing w:line="240" w:lineRule="auto"/>
        <w:rPr>
          <w:sz w:val="20"/>
          <w:szCs w:val="20"/>
        </w:rPr>
      </w:pPr>
    </w:p>
    <w:p w:rsidR="000D2FC9" w:rsidRDefault="000D2FC9" w:rsidP="00C4280E">
      <w:pPr>
        <w:tabs>
          <w:tab w:val="left" w:pos="540"/>
        </w:tabs>
        <w:spacing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การเสนอขายหุ้นใหม่ต่อประชาชนทั่วไปเป็นครั้งแรก</w:t>
      </w:r>
    </w:p>
    <w:p w:rsidR="000D2FC9" w:rsidRDefault="000D2FC9" w:rsidP="000D2FC9">
      <w:pPr>
        <w:pStyle w:val="Bo-Blankline"/>
      </w:pPr>
    </w:p>
    <w:p w:rsidR="000D2FC9" w:rsidRPr="004B05C0" w:rsidRDefault="000D2FC9" w:rsidP="004B05C0">
      <w:pPr>
        <w:autoSpaceDE w:val="0"/>
        <w:autoSpaceDN w:val="0"/>
        <w:adjustRightInd w:val="0"/>
        <w:spacing w:line="240" w:lineRule="auto"/>
        <w:ind w:left="540"/>
        <w:jc w:val="thaiDistribute"/>
        <w:rPr>
          <w:rStyle w:val="Bo-C1ContentChar"/>
        </w:rPr>
      </w:pPr>
      <w:r>
        <w:rPr>
          <w:rFonts w:ascii="AngsanaNew" w:hAnsi="AngsanaNew" w:cs="AngsanaNew" w:hint="cs"/>
          <w:sz w:val="30"/>
          <w:szCs w:val="30"/>
          <w:cs/>
          <w:lang w:val="en-US"/>
        </w:rPr>
        <w:t>ใน</w:t>
      </w:r>
      <w:r w:rsidRPr="009551EE">
        <w:rPr>
          <w:rFonts w:ascii="AngsanaNew" w:hAnsi="AngsanaNew" w:cs="AngsanaNew" w:hint="cs"/>
          <w:sz w:val="30"/>
          <w:szCs w:val="30"/>
          <w:cs/>
          <w:lang w:val="en-US"/>
        </w:rPr>
        <w:t>เดือน</w:t>
      </w:r>
      <w:r w:rsidR="009C5248">
        <w:rPr>
          <w:rFonts w:ascii="AngsanaNew" w:hAnsi="AngsanaNew" w:cs="AngsanaNew" w:hint="cs"/>
          <w:sz w:val="30"/>
          <w:szCs w:val="30"/>
          <w:cs/>
          <w:lang w:val="en-US"/>
        </w:rPr>
        <w:t xml:space="preserve">มีนาคม </w:t>
      </w:r>
      <w:r w:rsidRPr="009551EE">
        <w:rPr>
          <w:rFonts w:ascii="AngsanaNew" w:hAnsi="AngsanaNew" w:cs="AngsanaNew"/>
          <w:sz w:val="30"/>
          <w:szCs w:val="30"/>
          <w:lang w:val="en-US"/>
        </w:rPr>
        <w:t>25</w:t>
      </w:r>
      <w:r w:rsidRPr="009551EE">
        <w:rPr>
          <w:rFonts w:ascii="AngsanaNew" w:hAnsi="AngsanaNew" w:cs="AngsanaNew" w:hint="cs"/>
          <w:sz w:val="30"/>
          <w:szCs w:val="30"/>
          <w:cs/>
          <w:lang w:val="en-US"/>
        </w:rPr>
        <w:t>60</w:t>
      </w:r>
      <w:r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="00AA5309" w:rsidRPr="009551EE">
        <w:rPr>
          <w:rFonts w:ascii="AngsanaNew" w:hAnsi="AngsanaNew" w:cs="AngsanaNew" w:hint="cs"/>
          <w:sz w:val="30"/>
          <w:szCs w:val="30"/>
          <w:cs/>
          <w:lang w:val="en-US"/>
        </w:rPr>
        <w:t>บริษัทได้เ</w:t>
      </w:r>
      <w:r w:rsidRPr="009551EE">
        <w:rPr>
          <w:rFonts w:ascii="AngsanaNew" w:hAnsi="AngsanaNew" w:cs="AngsanaNew" w:hint="cs"/>
          <w:sz w:val="30"/>
          <w:szCs w:val="30"/>
          <w:cs/>
          <w:lang w:val="en-US"/>
        </w:rPr>
        <w:t>สนอขายหุ้นใหม่ต่อประชาชนทั่วไปเป็นครั้งแรกเสร็จสิ้นจำนวน</w:t>
      </w:r>
      <w:r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Pr="009551EE">
        <w:rPr>
          <w:rFonts w:ascii="AngsanaNew" w:hAnsi="AngsanaNew" w:cs="AngsanaNew" w:hint="cs"/>
          <w:sz w:val="30"/>
          <w:szCs w:val="30"/>
          <w:cs/>
          <w:lang w:val="en-US"/>
        </w:rPr>
        <w:t>2</w:t>
      </w:r>
      <w:r w:rsidRPr="009551EE">
        <w:rPr>
          <w:rFonts w:ascii="AngsanaNew" w:hAnsi="AngsanaNew" w:cs="AngsanaNew"/>
          <w:sz w:val="30"/>
          <w:szCs w:val="30"/>
          <w:lang w:val="en-US"/>
        </w:rPr>
        <w:t xml:space="preserve">,500 </w:t>
      </w:r>
      <w:r w:rsidRPr="009551EE">
        <w:rPr>
          <w:rFonts w:ascii="AngsanaNew" w:hAnsi="AngsanaNew" w:cs="AngsanaNew" w:hint="cs"/>
          <w:sz w:val="30"/>
          <w:szCs w:val="30"/>
          <w:cs/>
          <w:lang w:val="en-US"/>
        </w:rPr>
        <w:t>ล้านหุ้นในราคาหุ้นละ 7 บาท</w:t>
      </w:r>
      <w:r w:rsidRPr="009551EE">
        <w:rPr>
          <w:rFonts w:ascii="AngsanaNew" w:hAnsi="AngsanaNew" w:cs="AngsanaNew"/>
          <w:sz w:val="30"/>
          <w:szCs w:val="30"/>
          <w:lang w:val="en-US"/>
        </w:rPr>
        <w:t xml:space="preserve"> (</w:t>
      </w:r>
      <w:r w:rsidRPr="009551EE">
        <w:rPr>
          <w:rFonts w:ascii="AngsanaNew" w:hAnsi="AngsanaNew" w:cs="AngsanaNew" w:hint="cs"/>
          <w:sz w:val="30"/>
          <w:szCs w:val="30"/>
          <w:cs/>
          <w:lang w:val="en-US"/>
        </w:rPr>
        <w:t>มูลค่าที่ตราไว้</w:t>
      </w:r>
      <w:r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Pr="009551EE">
        <w:rPr>
          <w:rFonts w:ascii="AngsanaNew" w:hAnsi="AngsanaNew" w:cs="AngsanaNew" w:hint="cs"/>
          <w:sz w:val="30"/>
          <w:szCs w:val="30"/>
          <w:cs/>
          <w:lang w:val="en-US"/>
        </w:rPr>
        <w:t>1</w:t>
      </w:r>
      <w:r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Pr="009551EE">
        <w:rPr>
          <w:rFonts w:ascii="AngsanaNew" w:hAnsi="AngsanaNew" w:cs="AngsanaNew" w:hint="cs"/>
          <w:sz w:val="30"/>
          <w:szCs w:val="30"/>
          <w:cs/>
          <w:lang w:val="en-US"/>
        </w:rPr>
        <w:t>บาท</w:t>
      </w:r>
      <w:r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Pr="009551EE">
        <w:rPr>
          <w:rFonts w:ascii="AngsanaNew" w:hAnsi="AngsanaNew" w:cs="AngsanaNew" w:hint="cs"/>
          <w:sz w:val="30"/>
          <w:szCs w:val="30"/>
          <w:cs/>
          <w:lang w:val="en-US"/>
        </w:rPr>
        <w:t>และส่วนเกินมูลค่าหุ้น</w:t>
      </w:r>
      <w:r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Pr="009551EE">
        <w:rPr>
          <w:rFonts w:ascii="AngsanaNew" w:hAnsi="AngsanaNew" w:cs="AngsanaNew" w:hint="cs"/>
          <w:sz w:val="30"/>
          <w:szCs w:val="30"/>
          <w:cs/>
          <w:lang w:val="en-US"/>
        </w:rPr>
        <w:t>6</w:t>
      </w:r>
      <w:r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Pr="009551EE">
        <w:rPr>
          <w:rFonts w:ascii="AngsanaNew" w:hAnsi="AngsanaNew" w:cs="AngsanaNew" w:hint="cs"/>
          <w:sz w:val="30"/>
          <w:szCs w:val="30"/>
          <w:cs/>
          <w:lang w:val="en-US"/>
        </w:rPr>
        <w:t>บาท</w:t>
      </w:r>
      <w:r w:rsidRPr="009551EE">
        <w:rPr>
          <w:rFonts w:ascii="AngsanaNew" w:hAnsi="AngsanaNew" w:cs="AngsanaNew"/>
          <w:sz w:val="30"/>
          <w:szCs w:val="30"/>
          <w:lang w:val="en-US"/>
        </w:rPr>
        <w:t xml:space="preserve">) </w:t>
      </w:r>
      <w:r w:rsidRPr="009551EE">
        <w:rPr>
          <w:rFonts w:ascii="AngsanaNew" w:hAnsi="AngsanaNew" w:cs="AngsanaNew" w:hint="cs"/>
          <w:sz w:val="30"/>
          <w:szCs w:val="30"/>
          <w:cs/>
          <w:lang w:val="en-US"/>
        </w:rPr>
        <w:t>เป็นจำนวนเงินรวม</w:t>
      </w:r>
      <w:r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Pr="009551EE">
        <w:rPr>
          <w:rFonts w:ascii="AngsanaNew" w:hAnsi="AngsanaNew" w:cs="AngsanaNew" w:hint="cs"/>
          <w:sz w:val="30"/>
          <w:szCs w:val="30"/>
          <w:cs/>
          <w:lang w:val="en-US"/>
        </w:rPr>
        <w:t>17</w:t>
      </w:r>
      <w:r w:rsidRPr="009551EE">
        <w:rPr>
          <w:rFonts w:ascii="AngsanaNew" w:hAnsi="AngsanaNew" w:cs="AngsanaNew"/>
          <w:sz w:val="30"/>
          <w:szCs w:val="30"/>
          <w:lang w:val="en-US"/>
        </w:rPr>
        <w:t>,</w:t>
      </w:r>
      <w:r w:rsidRPr="009551EE">
        <w:rPr>
          <w:rFonts w:ascii="AngsanaNew" w:hAnsi="AngsanaNew" w:cs="AngsanaNew" w:hint="cs"/>
          <w:sz w:val="30"/>
          <w:szCs w:val="30"/>
          <w:cs/>
          <w:lang w:val="en-US"/>
        </w:rPr>
        <w:t>5</w:t>
      </w:r>
      <w:r w:rsidRPr="009551EE">
        <w:rPr>
          <w:rFonts w:ascii="AngsanaNew" w:hAnsi="AngsanaNew" w:cs="AngsanaNew"/>
          <w:sz w:val="30"/>
          <w:szCs w:val="30"/>
          <w:lang w:val="en-US"/>
        </w:rPr>
        <w:t xml:space="preserve">00 </w:t>
      </w:r>
      <w:r w:rsidRPr="009551EE">
        <w:rPr>
          <w:rFonts w:ascii="AngsanaNew" w:hAnsi="AngsanaNew" w:cs="AngsanaNew" w:hint="cs"/>
          <w:sz w:val="30"/>
          <w:szCs w:val="30"/>
          <w:cs/>
          <w:lang w:val="en-US"/>
        </w:rPr>
        <w:t>ล้านบาทซึ่งมีส่วนเกินมูลค่าหุ้นเป็นจำนวนเงิน</w:t>
      </w:r>
      <w:r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Pr="009551EE">
        <w:rPr>
          <w:rFonts w:ascii="AngsanaNew" w:hAnsi="AngsanaNew" w:cs="AngsanaNew" w:hint="cs"/>
          <w:sz w:val="30"/>
          <w:szCs w:val="30"/>
          <w:cs/>
          <w:lang w:val="en-US"/>
        </w:rPr>
        <w:t>15</w:t>
      </w:r>
      <w:r w:rsidRPr="009551EE">
        <w:rPr>
          <w:rFonts w:ascii="AngsanaNew" w:hAnsi="AngsanaNew" w:cs="AngsanaNew"/>
          <w:sz w:val="30"/>
          <w:szCs w:val="30"/>
          <w:lang w:val="en-US"/>
        </w:rPr>
        <w:t xml:space="preserve">,000 </w:t>
      </w:r>
      <w:r w:rsidRPr="009551EE">
        <w:rPr>
          <w:rFonts w:ascii="AngsanaNew" w:hAnsi="AngsanaNew" w:cs="AngsanaNew" w:hint="cs"/>
          <w:sz w:val="30"/>
          <w:szCs w:val="30"/>
          <w:cs/>
          <w:lang w:val="en-US"/>
        </w:rPr>
        <w:t>ล้านบาท</w:t>
      </w:r>
      <w:r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Pr="009551EE">
        <w:rPr>
          <w:rFonts w:ascii="AngsanaNew" w:hAnsi="AngsanaNew" w:cs="AngsanaNew" w:hint="cs"/>
          <w:sz w:val="30"/>
          <w:szCs w:val="30"/>
          <w:cs/>
          <w:lang w:val="en-US"/>
        </w:rPr>
        <w:t>โดยมีค่าใช้จ่ายที่เกี่ยวข้องโดยตรงกับการเสนอขายหุ้นจำนวนเงิน</w:t>
      </w:r>
      <w:r w:rsidR="009C5248">
        <w:rPr>
          <w:rFonts w:ascii="AngsanaNew" w:hAnsi="AngsanaNew" w:cs="AngsanaNew" w:hint="cs"/>
          <w:sz w:val="30"/>
          <w:szCs w:val="30"/>
          <w:cs/>
          <w:lang w:val="en-US"/>
        </w:rPr>
        <w:t>รวมประมาณ</w:t>
      </w:r>
      <w:r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="00C50CF6" w:rsidRPr="009551EE">
        <w:rPr>
          <w:rFonts w:ascii="AngsanaNew" w:hAnsi="AngsanaNew" w:cs="AngsanaNew" w:hint="cs"/>
          <w:sz w:val="30"/>
          <w:szCs w:val="30"/>
          <w:cs/>
          <w:lang w:val="en-US"/>
        </w:rPr>
        <w:t>419</w:t>
      </w:r>
      <w:r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Pr="009551EE">
        <w:rPr>
          <w:rFonts w:ascii="AngsanaNew" w:hAnsi="AngsanaNew" w:cs="AngsanaNew" w:hint="cs"/>
          <w:sz w:val="30"/>
          <w:szCs w:val="30"/>
          <w:cs/>
          <w:lang w:val="en-US"/>
        </w:rPr>
        <w:t>ล้านบาท</w:t>
      </w:r>
      <w:r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Pr="009551EE">
        <w:rPr>
          <w:rFonts w:ascii="AngsanaNew" w:hAnsi="AngsanaNew" w:cs="AngsanaNew" w:hint="cs"/>
          <w:sz w:val="30"/>
          <w:szCs w:val="30"/>
          <w:cs/>
          <w:lang w:val="en-US"/>
        </w:rPr>
        <w:t>แสดง</w:t>
      </w:r>
      <w:r>
        <w:rPr>
          <w:rFonts w:ascii="AngsanaNew" w:hAnsi="AngsanaNew" w:cs="AngsanaNew" w:hint="cs"/>
          <w:sz w:val="30"/>
          <w:szCs w:val="30"/>
          <w:cs/>
          <w:lang w:val="en-US"/>
        </w:rPr>
        <w:t>หักจากส่วนเกินมูลค่าหุ้นที่ได้รับจากการเสนอขายหุ้นใหม่</w:t>
      </w:r>
      <w:r>
        <w:rPr>
          <w:rFonts w:ascii="AngsanaNew" w:hAnsi="AngsanaNew" w:cs="AngsanaNew"/>
          <w:sz w:val="30"/>
          <w:szCs w:val="30"/>
          <w:lang w:val="en-US"/>
        </w:rPr>
        <w:t xml:space="preserve"> </w:t>
      </w:r>
      <w:r>
        <w:rPr>
          <w:rFonts w:ascii="AngsanaNew" w:hAnsi="AngsanaNew" w:cs="AngsanaNew" w:hint="cs"/>
          <w:sz w:val="30"/>
          <w:szCs w:val="30"/>
          <w:cs/>
          <w:lang w:val="en-US"/>
        </w:rPr>
        <w:t>หุ้นของบริษัทเริ่ม</w:t>
      </w:r>
      <w:r w:rsidRPr="004B05C0">
        <w:rPr>
          <w:rStyle w:val="Bo-C1ContentChar"/>
          <w:rFonts w:hint="cs"/>
          <w:cs/>
        </w:rPr>
        <w:t>การซื้อขายในตลาดหลักทรัพย์แห่งประเทศไทยในวันที่</w:t>
      </w:r>
      <w:r w:rsidRPr="004B05C0">
        <w:rPr>
          <w:rStyle w:val="Bo-C1ContentChar"/>
        </w:rPr>
        <w:t xml:space="preserve"> </w:t>
      </w:r>
      <w:r w:rsidR="00480BCF" w:rsidRPr="004B05C0">
        <w:rPr>
          <w:rStyle w:val="Bo-C1ContentChar"/>
        </w:rPr>
        <w:t xml:space="preserve">5 </w:t>
      </w:r>
      <w:r w:rsidR="00480BCF" w:rsidRPr="004B05C0">
        <w:rPr>
          <w:rStyle w:val="Bo-C1ContentChar"/>
          <w:rFonts w:hint="cs"/>
          <w:cs/>
        </w:rPr>
        <w:t>เมษายน 2560</w:t>
      </w:r>
    </w:p>
    <w:p w:rsidR="000F2197" w:rsidRPr="000F2197" w:rsidRDefault="000F2197" w:rsidP="000D2FC9">
      <w:pPr>
        <w:pStyle w:val="Bo-C1Content"/>
        <w:ind w:left="540"/>
        <w:rPr>
          <w:rFonts w:ascii="AngsanaNew" w:hAnsi="AngsanaNew" w:cs="AngsanaNew"/>
          <w:sz w:val="20"/>
          <w:szCs w:val="20"/>
          <w:lang w:val="en-US"/>
        </w:rPr>
      </w:pPr>
    </w:p>
    <w:p w:rsidR="00C50CF6" w:rsidRDefault="00C50CF6" w:rsidP="00C50CF6">
      <w:pPr>
        <w:pStyle w:val="Bo-Blankline"/>
      </w:pPr>
    </w:p>
    <w:p w:rsidR="000F2197" w:rsidRDefault="000F2197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C21040" w:rsidRPr="008E1464" w:rsidRDefault="005A0745" w:rsidP="00C50CF6">
      <w:pPr>
        <w:pStyle w:val="Caption"/>
      </w:pPr>
      <w:r w:rsidRPr="005A0745">
        <w:rPr>
          <w:cs/>
        </w:rPr>
        <w:lastRenderedPageBreak/>
        <w:t>ส่วนงา</w:t>
      </w:r>
      <w:r>
        <w:rPr>
          <w:rFonts w:hint="cs"/>
          <w:cs/>
        </w:rPr>
        <w:t>น</w:t>
      </w:r>
      <w:r w:rsidR="006271EE">
        <w:rPr>
          <w:rFonts w:hint="cs"/>
          <w:cs/>
        </w:rPr>
        <w:t>ดำเนินงาน</w:t>
      </w:r>
    </w:p>
    <w:p w:rsidR="00C21040" w:rsidRPr="007C466E" w:rsidRDefault="00C21040" w:rsidP="007C466E">
      <w:pPr>
        <w:pStyle w:val="Bo-Blankline"/>
      </w:pPr>
    </w:p>
    <w:p w:rsidR="00624F44" w:rsidRPr="007C466E" w:rsidRDefault="00626878" w:rsidP="00624F4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บริษัทเสนอส่วนงานธุรกิจที่สำคัญ ดังนี้</w:t>
      </w:r>
    </w:p>
    <w:p w:rsidR="00EE0881" w:rsidRPr="007C466E" w:rsidRDefault="00EE0881" w:rsidP="00EE0881">
      <w:pPr>
        <w:pStyle w:val="Bo-Blankline"/>
        <w:rPr>
          <w:lang w:val="en-US"/>
        </w:rPr>
      </w:pPr>
    </w:p>
    <w:p w:rsidR="00624F44" w:rsidRPr="007C466E" w:rsidRDefault="00624F44" w:rsidP="00624F44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:rsidR="00624F44" w:rsidRPr="007C466E" w:rsidRDefault="00624F44" w:rsidP="00624F44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:rsidR="009D4F3A" w:rsidRPr="007C466E" w:rsidRDefault="009D4F3A" w:rsidP="009D4F3A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C466E">
        <w:rPr>
          <w:rFonts w:ascii="Angsana New" w:hAnsi="Angsana New"/>
          <w:sz w:val="30"/>
          <w:szCs w:val="30"/>
          <w:cs/>
          <w:lang w:eastAsia="x-none"/>
        </w:rPr>
        <w:t>การเกษตร</w:t>
      </w:r>
    </w:p>
    <w:p w:rsidR="00624F44" w:rsidRPr="007C466E" w:rsidRDefault="00624F44" w:rsidP="00624F44">
      <w:pPr>
        <w:pStyle w:val="Bo-Blankline"/>
        <w:rPr>
          <w:lang w:val="en-US"/>
        </w:rPr>
      </w:pPr>
    </w:p>
    <w:p w:rsidR="003D354D" w:rsidRDefault="00624F44" w:rsidP="00A048F4">
      <w:pPr>
        <w:pStyle w:val="Bo-C1Content"/>
      </w:pPr>
      <w:r w:rsidRPr="007C466E">
        <w:rPr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7C466E">
        <w:t xml:space="preserve"> </w:t>
      </w:r>
      <w:r w:rsidRPr="007C466E">
        <w:rPr>
          <w:cs/>
        </w:rPr>
        <w:t>ผลการดำเนินงานวัดโดยใช้กำไรก่อนภาษีเงินได้ของส่วนงาน</w:t>
      </w:r>
      <w:r w:rsidRPr="007C466E">
        <w:t xml:space="preserve"> </w:t>
      </w:r>
      <w:r w:rsidRPr="007C466E">
        <w:rPr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ซึ่งนำเสนอในรายงานการจัดการภายในและสอบทานโดยผู้มีอำนาจตัดสินใจสูงสุดด้านการดำเนินงานของบริษัท</w:t>
      </w:r>
      <w:r w:rsidRPr="007C466E">
        <w:t xml:space="preserve"> </w:t>
      </w:r>
      <w:r w:rsidRPr="007C466E">
        <w:rPr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Pr="00BF5810">
        <w:rPr>
          <w:cs/>
        </w:rPr>
        <w:t>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C21040" w:rsidRDefault="00C21040" w:rsidP="00C2104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3D354D" w:rsidRDefault="003D354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3D354D" w:rsidSect="00666581">
          <w:headerReference w:type="default" r:id="rId8"/>
          <w:footerReference w:type="default" r:id="rId9"/>
          <w:pgSz w:w="11909" w:h="16834" w:code="9"/>
          <w:pgMar w:top="691" w:right="1152" w:bottom="720" w:left="1152" w:header="706" w:footer="706" w:gutter="0"/>
          <w:pgNumType w:start="10"/>
          <w:cols w:space="737"/>
          <w:docGrid w:linePitch="360"/>
        </w:sectPr>
      </w:pPr>
    </w:p>
    <w:p w:rsidR="00C21040" w:rsidRDefault="00C21040" w:rsidP="00C21040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:rsidR="00C21040" w:rsidRDefault="00C21040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383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C21040" w:rsidRPr="00844EC7" w:rsidTr="00C85501">
        <w:tc>
          <w:tcPr>
            <w:tcW w:w="2970" w:type="dxa"/>
            <w:shd w:val="clear" w:color="auto" w:fill="auto"/>
            <w:vAlign w:val="bottom"/>
          </w:tcPr>
          <w:p w:rsidR="00C21040" w:rsidRPr="00844EC7" w:rsidRDefault="003F6971" w:rsidP="00D06FA6">
            <w:pPr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C21040" w:rsidRPr="00844EC7" w:rsidRDefault="00C21040" w:rsidP="00D06FA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21040" w:rsidRPr="00844EC7" w:rsidRDefault="00C21040" w:rsidP="00D06FA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:rsidR="00C21040" w:rsidRPr="0095749C" w:rsidRDefault="00C21040" w:rsidP="00D06FA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21040" w:rsidRPr="00844EC7" w:rsidRDefault="00C21040" w:rsidP="00D06FA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C21040" w:rsidRPr="00844EC7" w:rsidRDefault="00C21040" w:rsidP="00D06FA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21040" w:rsidRPr="00844EC7" w:rsidRDefault="00C21040" w:rsidP="00D06FA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C21040" w:rsidRPr="00844EC7" w:rsidRDefault="00C21040" w:rsidP="00D06FA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ก่อนหักภาษีที่รายงาน</w:t>
            </w:r>
          </w:p>
        </w:tc>
      </w:tr>
      <w:tr w:rsidR="003637ED" w:rsidRPr="00844EC7" w:rsidTr="00A430A9">
        <w:tc>
          <w:tcPr>
            <w:tcW w:w="2970" w:type="dxa"/>
            <w:shd w:val="clear" w:color="auto" w:fill="auto"/>
            <w:vAlign w:val="bottom"/>
          </w:tcPr>
          <w:p w:rsidR="003637ED" w:rsidRPr="00844EC7" w:rsidRDefault="003637ED" w:rsidP="003637ED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 31 มีนาคม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3637ED" w:rsidRPr="00844EC7" w:rsidRDefault="003637ED" w:rsidP="0000672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="000067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637ED" w:rsidRPr="00844EC7" w:rsidRDefault="003637ED" w:rsidP="003637E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3637ED" w:rsidRPr="00844EC7" w:rsidRDefault="003637ED" w:rsidP="0000672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</w:t>
            </w:r>
            <w:r w:rsidR="000067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637ED" w:rsidRPr="00844EC7" w:rsidRDefault="003637ED" w:rsidP="003637E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3637ED" w:rsidRPr="0095749C" w:rsidRDefault="003637ED" w:rsidP="0000672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="00006723" w:rsidRPr="009574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637ED" w:rsidRPr="0095749C" w:rsidRDefault="003637ED" w:rsidP="003637E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:rsidR="003637ED" w:rsidRPr="0095749C" w:rsidRDefault="003637ED" w:rsidP="0000672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</w:t>
            </w:r>
            <w:r w:rsidR="00006723" w:rsidRPr="009574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637ED" w:rsidRPr="00844EC7" w:rsidRDefault="003637ED" w:rsidP="003637E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3637ED" w:rsidRPr="00844EC7" w:rsidRDefault="003637ED" w:rsidP="0000672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="000067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637ED" w:rsidRPr="00844EC7" w:rsidRDefault="003637ED" w:rsidP="003637E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3637ED" w:rsidRPr="00844EC7" w:rsidRDefault="0041469F" w:rsidP="003637E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637ED" w:rsidRPr="00844EC7" w:rsidRDefault="003637ED" w:rsidP="003637E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3637ED" w:rsidRPr="00844EC7" w:rsidRDefault="003637ED" w:rsidP="0000672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="000067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637ED" w:rsidRPr="00844EC7" w:rsidRDefault="003637ED" w:rsidP="003637E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3637ED" w:rsidRPr="00844EC7" w:rsidRDefault="003637ED" w:rsidP="0000672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</w:t>
            </w:r>
            <w:r w:rsidR="000067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322005" w:rsidRPr="00844EC7" w:rsidTr="00C85501">
        <w:tc>
          <w:tcPr>
            <w:tcW w:w="2970" w:type="dxa"/>
            <w:shd w:val="clear" w:color="auto" w:fill="auto"/>
          </w:tcPr>
          <w:p w:rsidR="00322005" w:rsidRPr="00844EC7" w:rsidRDefault="00322005" w:rsidP="0032200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:rsidR="00322005" w:rsidRPr="0095749C" w:rsidRDefault="00322005" w:rsidP="003220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95749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006723" w:rsidRPr="003818AE" w:rsidTr="00322005">
        <w:tc>
          <w:tcPr>
            <w:tcW w:w="2970" w:type="dxa"/>
            <w:shd w:val="clear" w:color="auto" w:fill="auto"/>
            <w:vAlign w:val="center"/>
          </w:tcPr>
          <w:p w:rsidR="00006723" w:rsidRPr="00844EC7" w:rsidRDefault="00006723" w:rsidP="0000672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844EC7" w:rsidRDefault="00464443" w:rsidP="0000672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985,230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930,129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95749C" w:rsidRDefault="00464443" w:rsidP="0000672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06723" w:rsidRPr="0095749C" w:rsidRDefault="00006723" w:rsidP="00006723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06723" w:rsidRPr="0095749C" w:rsidRDefault="00006723" w:rsidP="0000672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844EC7" w:rsidRDefault="00464443" w:rsidP="0000672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985,230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930,129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844EC7" w:rsidRDefault="00464443" w:rsidP="0000672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697,874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637,487</w:t>
            </w:r>
          </w:p>
        </w:tc>
      </w:tr>
      <w:tr w:rsidR="00006723" w:rsidRPr="003818AE" w:rsidTr="00322005">
        <w:tc>
          <w:tcPr>
            <w:tcW w:w="2970" w:type="dxa"/>
            <w:shd w:val="clear" w:color="auto" w:fill="auto"/>
            <w:vAlign w:val="center"/>
          </w:tcPr>
          <w:p w:rsidR="00006723" w:rsidRPr="00844EC7" w:rsidRDefault="00006723" w:rsidP="0000672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844EC7" w:rsidRDefault="00464443" w:rsidP="0000672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180,580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202,724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95749C" w:rsidRDefault="00464443" w:rsidP="0000672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06723" w:rsidRPr="0095749C" w:rsidRDefault="00006723" w:rsidP="00006723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06723" w:rsidRPr="0095749C" w:rsidRDefault="00006723" w:rsidP="0000672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844EC7" w:rsidRDefault="00464443" w:rsidP="0000672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180,580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202,724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844EC7" w:rsidRDefault="0041469F" w:rsidP="0041469F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6,378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2,033</w:t>
            </w:r>
          </w:p>
        </w:tc>
      </w:tr>
      <w:tr w:rsidR="00006723" w:rsidRPr="003818AE" w:rsidTr="00322005">
        <w:tc>
          <w:tcPr>
            <w:tcW w:w="2970" w:type="dxa"/>
            <w:shd w:val="clear" w:color="auto" w:fill="auto"/>
            <w:vAlign w:val="center"/>
          </w:tcPr>
          <w:p w:rsidR="00006723" w:rsidRPr="00844EC7" w:rsidRDefault="00006723" w:rsidP="0000672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844EC7" w:rsidRDefault="00464443" w:rsidP="0000672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2,455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95749C" w:rsidRDefault="00464443" w:rsidP="0000672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06723" w:rsidRPr="0095749C" w:rsidRDefault="00006723" w:rsidP="00006723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06723" w:rsidRPr="0095749C" w:rsidRDefault="00006723" w:rsidP="0000672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844EC7" w:rsidRDefault="00464443" w:rsidP="0000672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2,455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844EC7" w:rsidRDefault="004A3391" w:rsidP="00DD46CF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(3,14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DD46C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(5,360)</w:t>
            </w:r>
          </w:p>
        </w:tc>
      </w:tr>
      <w:tr w:rsidR="00006723" w:rsidRPr="003818AE" w:rsidTr="00322005">
        <w:tc>
          <w:tcPr>
            <w:tcW w:w="2970" w:type="dxa"/>
            <w:shd w:val="clear" w:color="auto" w:fill="auto"/>
            <w:vAlign w:val="center"/>
          </w:tcPr>
          <w:p w:rsidR="00006723" w:rsidRPr="00844EC7" w:rsidRDefault="00006723" w:rsidP="00006723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6723" w:rsidRPr="00844EC7" w:rsidRDefault="00464443" w:rsidP="0000672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1,166,550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1,135,308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6723" w:rsidRPr="0095749C" w:rsidRDefault="00464443" w:rsidP="0000672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06723" w:rsidRPr="0095749C" w:rsidRDefault="00006723" w:rsidP="00006723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6723" w:rsidRPr="0095749C" w:rsidRDefault="00006723" w:rsidP="0000672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6723" w:rsidRPr="00844EC7" w:rsidRDefault="00464443" w:rsidP="0000672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1,166,550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1,135,308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6723" w:rsidRPr="00844EC7" w:rsidRDefault="00131514" w:rsidP="0041469F">
            <w:pPr>
              <w:tabs>
                <w:tab w:val="decimal" w:pos="83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701</w:t>
            </w:r>
            <w:r w:rsidR="00DD46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</w:t>
            </w:r>
            <w:r w:rsidR="004146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83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634,160</w:t>
            </w:r>
          </w:p>
        </w:tc>
      </w:tr>
      <w:tr w:rsidR="00006723" w:rsidRPr="003818AE" w:rsidTr="00322005">
        <w:trPr>
          <w:trHeight w:val="58"/>
        </w:trPr>
        <w:tc>
          <w:tcPr>
            <w:tcW w:w="2970" w:type="dxa"/>
            <w:shd w:val="clear" w:color="auto" w:fill="auto"/>
            <w:vAlign w:val="center"/>
          </w:tcPr>
          <w:p w:rsidR="00006723" w:rsidRPr="00844EC7" w:rsidRDefault="00006723" w:rsidP="00006723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006723" w:rsidRPr="003818AE" w:rsidTr="00322005">
        <w:tc>
          <w:tcPr>
            <w:tcW w:w="5510" w:type="dxa"/>
            <w:gridSpan w:val="4"/>
            <w:shd w:val="clear" w:color="auto" w:fill="auto"/>
            <w:vAlign w:val="center"/>
          </w:tcPr>
          <w:p w:rsidR="00006723" w:rsidRPr="00844EC7" w:rsidRDefault="00006723" w:rsidP="00006723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844E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</w:t>
            </w:r>
            <w:r w:rsidRPr="00844E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ร) ขาดทุน</w:t>
            </w: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723" w:rsidRPr="00844EC7" w:rsidRDefault="0006214C" w:rsidP="0000672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844EC7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723" w:rsidRPr="003818AE" w:rsidRDefault="00006723" w:rsidP="0000672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D307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06723" w:rsidRPr="003818AE" w:rsidTr="00322005">
        <w:tc>
          <w:tcPr>
            <w:tcW w:w="5510" w:type="dxa"/>
            <w:gridSpan w:val="4"/>
            <w:shd w:val="clear" w:color="auto" w:fill="auto"/>
            <w:vAlign w:val="center"/>
          </w:tcPr>
          <w:p w:rsidR="00006723" w:rsidRPr="00090330" w:rsidRDefault="00006723" w:rsidP="00006723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090330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090330" w:rsidRDefault="00006723" w:rsidP="0000672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06723" w:rsidRPr="00090330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06723" w:rsidRPr="00090330" w:rsidRDefault="00006723" w:rsidP="0000672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090330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090330" w:rsidRDefault="00006723" w:rsidP="0000672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090330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6723" w:rsidRPr="00090330" w:rsidRDefault="00006723" w:rsidP="0000672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090330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06723" w:rsidRPr="00090330" w:rsidRDefault="0041469F" w:rsidP="00006723">
            <w:pPr>
              <w:tabs>
                <w:tab w:val="decimal" w:pos="83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701,109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06723" w:rsidRPr="00090330" w:rsidRDefault="00006723" w:rsidP="0000672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06723" w:rsidRPr="00090330" w:rsidRDefault="00006723" w:rsidP="00006723">
            <w:pPr>
              <w:tabs>
                <w:tab w:val="decimal" w:pos="83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634,160</w:t>
            </w:r>
          </w:p>
        </w:tc>
      </w:tr>
    </w:tbl>
    <w:p w:rsidR="003637ED" w:rsidRDefault="003637ED" w:rsidP="003637ED">
      <w:pPr>
        <w:ind w:left="330"/>
        <w:rPr>
          <w:lang w:val="en-US"/>
        </w:rPr>
      </w:pPr>
    </w:p>
    <w:p w:rsidR="003637ED" w:rsidRDefault="003637ED" w:rsidP="003637ED">
      <w:pPr>
        <w:ind w:left="330"/>
        <w:rPr>
          <w:lang w:val="en-US"/>
        </w:rPr>
      </w:pPr>
    </w:p>
    <w:p w:rsidR="003637ED" w:rsidRDefault="003637ED" w:rsidP="00C21040">
      <w:pPr>
        <w:rPr>
          <w:lang w:val="en-US"/>
        </w:rPr>
      </w:pPr>
    </w:p>
    <w:p w:rsidR="003637ED" w:rsidRDefault="003637ED" w:rsidP="00C21040">
      <w:pPr>
        <w:rPr>
          <w:lang w:val="en-US"/>
        </w:rPr>
        <w:sectPr w:rsidR="003637ED" w:rsidSect="00994E11">
          <w:footerReference w:type="default" r:id="rId10"/>
          <w:pgSz w:w="16834" w:h="11909" w:orient="landscape" w:code="9"/>
          <w:pgMar w:top="1166" w:right="691" w:bottom="1152" w:left="1170" w:header="706" w:footer="706" w:gutter="0"/>
          <w:cols w:space="737"/>
          <w:docGrid w:linePitch="360"/>
        </w:sectPr>
      </w:pPr>
    </w:p>
    <w:p w:rsidR="005A69E3" w:rsidRPr="001F5A2E" w:rsidRDefault="005A69E3" w:rsidP="005A69E3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 w:rsidRPr="001F5A2E"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ข้อมูลเกี่ยวกับฐานะการเงินตามส่วนงานที่รายงาน</w:t>
      </w:r>
    </w:p>
    <w:p w:rsidR="005A69E3" w:rsidRDefault="005A69E3" w:rsidP="005A69E3">
      <w:pPr>
        <w:spacing w:line="240" w:lineRule="auto"/>
        <w:ind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27" w:type="dxa"/>
        <w:tblInd w:w="540" w:type="dxa"/>
        <w:tblLook w:val="04A0" w:firstRow="1" w:lastRow="0" w:firstColumn="1" w:lastColumn="0" w:noHBand="0" w:noVBand="1"/>
      </w:tblPr>
      <w:tblGrid>
        <w:gridCol w:w="4824"/>
        <w:gridCol w:w="990"/>
        <w:gridCol w:w="236"/>
        <w:gridCol w:w="1438"/>
        <w:gridCol w:w="234"/>
        <w:gridCol w:w="1405"/>
      </w:tblGrid>
      <w:tr w:rsidR="005A69E3" w:rsidRPr="001F5A2E" w:rsidTr="00EF2FD0">
        <w:tc>
          <w:tcPr>
            <w:tcW w:w="4824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1F5A2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7" w:type="dxa"/>
            <w:gridSpan w:val="3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5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5A69E3" w:rsidRPr="001F5A2E" w:rsidTr="00EF2FD0">
        <w:tc>
          <w:tcPr>
            <w:tcW w:w="4824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1F5A2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5A69E3" w:rsidRPr="004B1C75" w:rsidRDefault="004B1C75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4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5A69E3" w:rsidRPr="001F5A2E" w:rsidRDefault="004B1C75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B1C75" w:rsidRPr="001F5A2E" w:rsidTr="00EF2FD0">
        <w:tc>
          <w:tcPr>
            <w:tcW w:w="4824" w:type="dxa"/>
            <w:shd w:val="clear" w:color="auto" w:fill="auto"/>
          </w:tcPr>
          <w:p w:rsidR="004B1C75" w:rsidRPr="001F5A2E" w:rsidRDefault="004B1C75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B1C75" w:rsidRPr="001F5A2E" w:rsidRDefault="004B1C75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B1C75" w:rsidRPr="001F5A2E" w:rsidRDefault="004B1C75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4B1C75" w:rsidRPr="001F5A2E" w:rsidRDefault="0000672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4" w:type="dxa"/>
            <w:shd w:val="clear" w:color="auto" w:fill="auto"/>
          </w:tcPr>
          <w:p w:rsidR="004B1C75" w:rsidRPr="001F5A2E" w:rsidRDefault="004B1C75" w:rsidP="00D06F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4B1C75" w:rsidRPr="001F5A2E" w:rsidRDefault="0000672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5A69E3" w:rsidRPr="001F5A2E" w:rsidTr="00EF2FD0">
        <w:tc>
          <w:tcPr>
            <w:tcW w:w="4824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1F5A2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7" w:type="dxa"/>
            <w:gridSpan w:val="3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F5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1F5A2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336D3" w:rsidRPr="001F5A2E" w:rsidTr="00104178">
        <w:tc>
          <w:tcPr>
            <w:tcW w:w="4824" w:type="dxa"/>
            <w:shd w:val="clear" w:color="auto" w:fill="auto"/>
            <w:vAlign w:val="center"/>
          </w:tcPr>
          <w:p w:rsidR="000336D3" w:rsidRPr="001F5A2E" w:rsidRDefault="000336D3" w:rsidP="000336D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F5A2E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990" w:type="dxa"/>
            <w:shd w:val="clear" w:color="auto" w:fill="auto"/>
          </w:tcPr>
          <w:p w:rsidR="000336D3" w:rsidRPr="001F5A2E" w:rsidRDefault="000336D3" w:rsidP="000336D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336D3" w:rsidRPr="001F5A2E" w:rsidRDefault="000336D3" w:rsidP="000336D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0336D3" w:rsidRPr="000336D3" w:rsidRDefault="006D25CF" w:rsidP="000336D3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19,641,490</w:t>
            </w:r>
          </w:p>
        </w:tc>
        <w:tc>
          <w:tcPr>
            <w:tcW w:w="234" w:type="dxa"/>
            <w:shd w:val="clear" w:color="auto" w:fill="auto"/>
          </w:tcPr>
          <w:p w:rsidR="000336D3" w:rsidRPr="001F5A2E" w:rsidRDefault="000336D3" w:rsidP="000336D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0336D3" w:rsidRPr="000336D3" w:rsidRDefault="006D25CF" w:rsidP="000336D3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17,518,308</w:t>
            </w:r>
          </w:p>
        </w:tc>
      </w:tr>
      <w:tr w:rsidR="000336D3" w:rsidRPr="001F5A2E" w:rsidTr="00104178">
        <w:tc>
          <w:tcPr>
            <w:tcW w:w="4824" w:type="dxa"/>
            <w:shd w:val="clear" w:color="auto" w:fill="auto"/>
            <w:vAlign w:val="center"/>
          </w:tcPr>
          <w:p w:rsidR="000336D3" w:rsidRPr="001F5A2E" w:rsidRDefault="000336D3" w:rsidP="000336D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990" w:type="dxa"/>
            <w:shd w:val="clear" w:color="auto" w:fill="auto"/>
          </w:tcPr>
          <w:p w:rsidR="000336D3" w:rsidRPr="001F5A2E" w:rsidRDefault="000336D3" w:rsidP="000336D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336D3" w:rsidRPr="001F5A2E" w:rsidRDefault="000336D3" w:rsidP="000336D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0336D3" w:rsidRPr="006D25CF" w:rsidRDefault="006D25CF" w:rsidP="000336D3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25CF">
              <w:rPr>
                <w:rFonts w:ascii="Angsana New" w:hAnsi="Angsana New"/>
                <w:sz w:val="30"/>
                <w:szCs w:val="30"/>
              </w:rPr>
              <w:t>54,430</w:t>
            </w:r>
          </w:p>
        </w:tc>
        <w:tc>
          <w:tcPr>
            <w:tcW w:w="234" w:type="dxa"/>
            <w:shd w:val="clear" w:color="auto" w:fill="auto"/>
          </w:tcPr>
          <w:p w:rsidR="000336D3" w:rsidRPr="006D25CF" w:rsidRDefault="000336D3" w:rsidP="000336D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0336D3" w:rsidRPr="006D25CF" w:rsidRDefault="006D25CF" w:rsidP="000336D3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25CF">
              <w:rPr>
                <w:rFonts w:ascii="Angsana New" w:hAnsi="Angsana New"/>
                <w:sz w:val="30"/>
                <w:szCs w:val="30"/>
              </w:rPr>
              <w:t>56,569</w:t>
            </w:r>
          </w:p>
        </w:tc>
      </w:tr>
      <w:tr w:rsidR="000336D3" w:rsidRPr="001F5A2E" w:rsidTr="00104178">
        <w:tc>
          <w:tcPr>
            <w:tcW w:w="4824" w:type="dxa"/>
            <w:shd w:val="clear" w:color="auto" w:fill="auto"/>
            <w:vAlign w:val="center"/>
          </w:tcPr>
          <w:p w:rsidR="000336D3" w:rsidRPr="001F5A2E" w:rsidRDefault="000336D3" w:rsidP="000336D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0330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990" w:type="dxa"/>
            <w:shd w:val="clear" w:color="auto" w:fill="auto"/>
          </w:tcPr>
          <w:p w:rsidR="000336D3" w:rsidRPr="001F5A2E" w:rsidRDefault="000336D3" w:rsidP="000336D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336D3" w:rsidRPr="001F5A2E" w:rsidRDefault="000336D3" w:rsidP="000336D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0336D3" w:rsidRPr="006D25CF" w:rsidRDefault="000336D3" w:rsidP="000336D3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25CF">
              <w:rPr>
                <w:rFonts w:ascii="Angsana New" w:hAnsi="Angsana New"/>
                <w:sz w:val="30"/>
                <w:szCs w:val="30"/>
              </w:rPr>
              <w:t>20,984</w:t>
            </w:r>
          </w:p>
        </w:tc>
        <w:tc>
          <w:tcPr>
            <w:tcW w:w="234" w:type="dxa"/>
            <w:shd w:val="clear" w:color="auto" w:fill="auto"/>
          </w:tcPr>
          <w:p w:rsidR="000336D3" w:rsidRPr="006D25CF" w:rsidRDefault="000336D3" w:rsidP="000336D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0336D3" w:rsidRPr="006D25CF" w:rsidRDefault="000336D3" w:rsidP="000336D3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25CF">
              <w:rPr>
                <w:rFonts w:ascii="Angsana New" w:hAnsi="Angsana New"/>
                <w:sz w:val="30"/>
                <w:szCs w:val="30"/>
              </w:rPr>
              <w:t>92,658</w:t>
            </w:r>
          </w:p>
        </w:tc>
      </w:tr>
      <w:tr w:rsidR="000336D3" w:rsidRPr="00944713" w:rsidTr="00104178">
        <w:tc>
          <w:tcPr>
            <w:tcW w:w="4824" w:type="dxa"/>
            <w:shd w:val="clear" w:color="auto" w:fill="auto"/>
          </w:tcPr>
          <w:p w:rsidR="000336D3" w:rsidRPr="00944713" w:rsidRDefault="000336D3" w:rsidP="000336D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336D3" w:rsidRPr="00944713" w:rsidRDefault="000336D3" w:rsidP="000336D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336D3" w:rsidRPr="00944713" w:rsidRDefault="000336D3" w:rsidP="000336D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:rsidR="000336D3" w:rsidRPr="006D25CF" w:rsidRDefault="006D25CF" w:rsidP="000336D3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25CF">
              <w:rPr>
                <w:rFonts w:ascii="Angsana New" w:hAnsi="Angsana New"/>
                <w:b/>
                <w:bCs/>
                <w:sz w:val="30"/>
                <w:szCs w:val="30"/>
              </w:rPr>
              <w:t>19,716,904</w:t>
            </w:r>
          </w:p>
        </w:tc>
        <w:tc>
          <w:tcPr>
            <w:tcW w:w="234" w:type="dxa"/>
            <w:shd w:val="clear" w:color="auto" w:fill="auto"/>
          </w:tcPr>
          <w:p w:rsidR="000336D3" w:rsidRPr="006D25CF" w:rsidRDefault="000336D3" w:rsidP="000336D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</w:tcPr>
          <w:p w:rsidR="000336D3" w:rsidRPr="006D25CF" w:rsidRDefault="006D25CF" w:rsidP="000336D3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25CF">
              <w:rPr>
                <w:rFonts w:ascii="Angsana New" w:hAnsi="Angsana New"/>
                <w:b/>
                <w:bCs/>
                <w:sz w:val="30"/>
                <w:szCs w:val="30"/>
              </w:rPr>
              <w:t>17,667,535</w:t>
            </w:r>
          </w:p>
        </w:tc>
      </w:tr>
      <w:tr w:rsidR="000336D3" w:rsidRPr="001F5A2E" w:rsidTr="00104178">
        <w:tc>
          <w:tcPr>
            <w:tcW w:w="4824" w:type="dxa"/>
            <w:shd w:val="clear" w:color="auto" w:fill="auto"/>
          </w:tcPr>
          <w:p w:rsidR="000336D3" w:rsidRPr="001F5A2E" w:rsidRDefault="000336D3" w:rsidP="000336D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5A2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  <w:shd w:val="clear" w:color="auto" w:fill="auto"/>
          </w:tcPr>
          <w:p w:rsidR="000336D3" w:rsidRPr="001F5A2E" w:rsidRDefault="000336D3" w:rsidP="000336D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336D3" w:rsidRPr="001F5A2E" w:rsidRDefault="000336D3" w:rsidP="000336D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:rsidR="000336D3" w:rsidRPr="006D25CF" w:rsidRDefault="006D25CF" w:rsidP="000336D3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25CF">
              <w:rPr>
                <w:rFonts w:ascii="Angsana New" w:hAnsi="Angsana New"/>
                <w:sz w:val="30"/>
                <w:szCs w:val="30"/>
              </w:rPr>
              <w:t>10,588,400</w:t>
            </w:r>
          </w:p>
        </w:tc>
        <w:tc>
          <w:tcPr>
            <w:tcW w:w="234" w:type="dxa"/>
            <w:shd w:val="clear" w:color="auto" w:fill="auto"/>
          </w:tcPr>
          <w:p w:rsidR="000336D3" w:rsidRPr="006D25CF" w:rsidRDefault="000336D3" w:rsidP="000336D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:rsidR="000336D3" w:rsidRPr="006D25CF" w:rsidRDefault="006D25CF" w:rsidP="000336D3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25CF">
              <w:rPr>
                <w:rFonts w:ascii="Angsana New" w:hAnsi="Angsana New"/>
                <w:sz w:val="30"/>
                <w:szCs w:val="30"/>
              </w:rPr>
              <w:t>501,811</w:t>
            </w:r>
          </w:p>
        </w:tc>
      </w:tr>
      <w:tr w:rsidR="000336D3" w:rsidRPr="00CC0312" w:rsidTr="00104178">
        <w:tc>
          <w:tcPr>
            <w:tcW w:w="4824" w:type="dxa"/>
            <w:shd w:val="clear" w:color="auto" w:fill="auto"/>
          </w:tcPr>
          <w:p w:rsidR="000336D3" w:rsidRPr="001F5A2E" w:rsidRDefault="000336D3" w:rsidP="000336D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5A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990" w:type="dxa"/>
            <w:shd w:val="clear" w:color="auto" w:fill="auto"/>
          </w:tcPr>
          <w:p w:rsidR="000336D3" w:rsidRPr="001F5A2E" w:rsidRDefault="000336D3" w:rsidP="000336D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336D3" w:rsidRPr="001F5A2E" w:rsidRDefault="000336D3" w:rsidP="000336D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36D3" w:rsidRPr="000336D3" w:rsidRDefault="000336D3" w:rsidP="000336D3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36D3">
              <w:rPr>
                <w:rFonts w:ascii="Angsana New" w:hAnsi="Angsana New"/>
                <w:b/>
                <w:bCs/>
                <w:sz w:val="30"/>
                <w:szCs w:val="30"/>
              </w:rPr>
              <w:t>30,305,304</w:t>
            </w:r>
          </w:p>
        </w:tc>
        <w:tc>
          <w:tcPr>
            <w:tcW w:w="234" w:type="dxa"/>
            <w:shd w:val="clear" w:color="auto" w:fill="auto"/>
          </w:tcPr>
          <w:p w:rsidR="000336D3" w:rsidRPr="001F5A2E" w:rsidRDefault="000336D3" w:rsidP="000336D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36D3" w:rsidRPr="000336D3" w:rsidRDefault="000336D3" w:rsidP="000336D3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36D3">
              <w:rPr>
                <w:rFonts w:ascii="Angsana New" w:hAnsi="Angsana New"/>
                <w:b/>
                <w:bCs/>
                <w:sz w:val="30"/>
                <w:szCs w:val="30"/>
              </w:rPr>
              <w:t>18,169,346</w:t>
            </w:r>
          </w:p>
        </w:tc>
      </w:tr>
    </w:tbl>
    <w:p w:rsidR="005A69E3" w:rsidRPr="00480BCF" w:rsidRDefault="005A69E3" w:rsidP="00480BCF">
      <w:pPr>
        <w:pStyle w:val="Bo-Blankline"/>
        <w:rPr>
          <w:cs/>
        </w:rPr>
      </w:pPr>
    </w:p>
    <w:p w:rsidR="00F90B1F" w:rsidRPr="00DA6F99" w:rsidRDefault="007B2482" w:rsidP="006E00CD">
      <w:pPr>
        <w:pStyle w:val="Caption"/>
        <w:ind w:left="567" w:hanging="567"/>
      </w:pPr>
      <w:r w:rsidRPr="00DA6F99">
        <w:rPr>
          <w:cs/>
        </w:rPr>
        <w:t>กำไรต่อหุ้น</w:t>
      </w:r>
      <w:r w:rsidR="00C9729C" w:rsidRPr="00DA6F99">
        <w:rPr>
          <w:rFonts w:hint="cs"/>
          <w:cs/>
        </w:rPr>
        <w:t>ขั้นพื้นฐาน</w:t>
      </w:r>
    </w:p>
    <w:p w:rsidR="00F90B1F" w:rsidRPr="001029D1" w:rsidRDefault="00F90B1F" w:rsidP="00F46F21">
      <w:pPr>
        <w:pStyle w:val="Bo-Blankline"/>
        <w:rPr>
          <w:lang w:val="en-US"/>
        </w:rPr>
      </w:pPr>
    </w:p>
    <w:p w:rsidR="00D765AD" w:rsidRDefault="00D765AD" w:rsidP="00D765AD">
      <w:pPr>
        <w:pStyle w:val="Bo-C1Content"/>
        <w:rPr>
          <w:spacing w:val="4"/>
        </w:rPr>
      </w:pPr>
      <w:r w:rsidRPr="00620CA3">
        <w:rPr>
          <w:spacing w:val="4"/>
          <w:cs/>
        </w:rPr>
        <w:t>กำไร</w:t>
      </w:r>
      <w:r>
        <w:rPr>
          <w:spacing w:val="4"/>
          <w:cs/>
        </w:rPr>
        <w:t>ต่อหุ้นขั้นพื้นฐานสำหรั</w:t>
      </w:r>
      <w:r>
        <w:rPr>
          <w:rFonts w:hint="cs"/>
          <w:spacing w:val="4"/>
          <w:cs/>
        </w:rPr>
        <w:t>บงวดสามเดือน</w:t>
      </w:r>
      <w:r w:rsidRPr="00620CA3">
        <w:rPr>
          <w:spacing w:val="4"/>
          <w:cs/>
        </w:rPr>
        <w:t>สิ้นสุด</w:t>
      </w:r>
      <w:r w:rsidRPr="00620CA3">
        <w:rPr>
          <w:rFonts w:hint="cs"/>
          <w:spacing w:val="4"/>
          <w:cs/>
        </w:rPr>
        <w:t>วั</w:t>
      </w:r>
      <w:r w:rsidRPr="00620CA3">
        <w:rPr>
          <w:spacing w:val="4"/>
          <w:cs/>
        </w:rPr>
        <w:t>นที่ 3</w:t>
      </w:r>
      <w:r>
        <w:rPr>
          <w:rFonts w:hint="cs"/>
          <w:spacing w:val="4"/>
          <w:cs/>
        </w:rPr>
        <w:t>1</w:t>
      </w:r>
      <w:r w:rsidRPr="00620CA3">
        <w:rPr>
          <w:spacing w:val="4"/>
          <w:cs/>
        </w:rPr>
        <w:t xml:space="preserve"> </w:t>
      </w:r>
      <w:r>
        <w:rPr>
          <w:rFonts w:hint="cs"/>
          <w:spacing w:val="4"/>
          <w:cs/>
        </w:rPr>
        <w:t>มีนาคม</w:t>
      </w:r>
      <w:r w:rsidRPr="00620CA3">
        <w:rPr>
          <w:rFonts w:hint="cs"/>
          <w:cs/>
        </w:rPr>
        <w:t xml:space="preserve"> </w:t>
      </w:r>
      <w:r>
        <w:t>25</w:t>
      </w:r>
      <w:r>
        <w:rPr>
          <w:rFonts w:hint="cs"/>
          <w:cs/>
        </w:rPr>
        <w:t>60</w:t>
      </w:r>
      <w:r w:rsidRPr="00620CA3">
        <w:t xml:space="preserve"> </w:t>
      </w:r>
      <w:r w:rsidRPr="00620CA3">
        <w:rPr>
          <w:cs/>
        </w:rPr>
        <w:t xml:space="preserve">และ </w:t>
      </w:r>
      <w:r>
        <w:t>255</w:t>
      </w:r>
      <w:r>
        <w:rPr>
          <w:rFonts w:hint="cs"/>
          <w:cs/>
        </w:rPr>
        <w:t>9</w:t>
      </w:r>
      <w:r w:rsidRPr="00620CA3">
        <w:rPr>
          <w:rFonts w:hint="cs"/>
          <w:cs/>
        </w:rPr>
        <w:t xml:space="preserve"> </w:t>
      </w:r>
      <w:r w:rsidRPr="00620CA3">
        <w:rPr>
          <w:spacing w:val="4"/>
          <w:cs/>
        </w:rPr>
        <w:t>คำนวณจากกำไรสำหรับ</w:t>
      </w:r>
      <w:r>
        <w:rPr>
          <w:rFonts w:hint="cs"/>
          <w:spacing w:val="4"/>
          <w:cs/>
        </w:rPr>
        <w:t>งวดที่</w:t>
      </w:r>
      <w:r w:rsidRPr="00620CA3">
        <w:rPr>
          <w:spacing w:val="4"/>
          <w:cs/>
        </w:rPr>
        <w:t>เป็นส่วนของผู้ถือหุ้นสามัญของบริษัทและจำนวนหุ้นสามัญที่ออกจำหน่ายแล้วระหว่าง</w:t>
      </w:r>
      <w:r>
        <w:rPr>
          <w:rFonts w:hint="cs"/>
          <w:spacing w:val="4"/>
          <w:cs/>
        </w:rPr>
        <w:t>ปี</w:t>
      </w:r>
      <w:r w:rsidRPr="00620CA3">
        <w:rPr>
          <w:spacing w:val="4"/>
        </w:rPr>
        <w:t xml:space="preserve"> </w:t>
      </w:r>
      <w:r w:rsidRPr="00620CA3">
        <w:rPr>
          <w:rFonts w:hint="cs"/>
          <w:spacing w:val="4"/>
          <w:cs/>
        </w:rPr>
        <w:t xml:space="preserve">โดยได้ปรับกระทบจำนวนหุ้นสามัญที่เกิดจากการเปลี่ยนแปลงมูลค่าหุ้นสามัญของบริษัทที่ตราไว้จากเดิมหุ้นละ </w:t>
      </w:r>
      <w:r w:rsidRPr="00620CA3">
        <w:rPr>
          <w:spacing w:val="4"/>
          <w:lang w:val="en-US"/>
        </w:rPr>
        <w:t>10</w:t>
      </w:r>
      <w:r w:rsidRPr="00620CA3">
        <w:rPr>
          <w:rFonts w:hint="cs"/>
          <w:spacing w:val="4"/>
          <w:cs/>
          <w:lang w:val="en-US"/>
        </w:rPr>
        <w:t>0</w:t>
      </w:r>
      <w:r w:rsidRPr="00620CA3">
        <w:rPr>
          <w:spacing w:val="4"/>
          <w:lang w:val="en-US"/>
        </w:rPr>
        <w:t xml:space="preserve"> </w:t>
      </w:r>
      <w:r w:rsidRPr="00620CA3">
        <w:rPr>
          <w:rFonts w:hint="cs"/>
          <w:spacing w:val="4"/>
          <w:cs/>
          <w:lang w:val="en-US"/>
        </w:rPr>
        <w:t xml:space="preserve">บาท เป็นหุ้นละ </w:t>
      </w:r>
      <w:r w:rsidRPr="00620CA3">
        <w:rPr>
          <w:spacing w:val="4"/>
          <w:lang w:val="en-US"/>
        </w:rPr>
        <w:t xml:space="preserve">1 </w:t>
      </w:r>
      <w:r w:rsidRPr="00620CA3">
        <w:rPr>
          <w:rFonts w:hint="cs"/>
          <w:spacing w:val="4"/>
          <w:cs/>
          <w:lang w:val="en-US"/>
        </w:rPr>
        <w:t>โดย</w:t>
      </w:r>
      <w:r>
        <w:rPr>
          <w:rFonts w:hint="cs"/>
          <w:spacing w:val="4"/>
          <w:cs/>
        </w:rPr>
        <w:t>กำไร</w:t>
      </w:r>
      <w:r w:rsidRPr="00620CA3">
        <w:rPr>
          <w:rFonts w:hint="cs"/>
          <w:spacing w:val="4"/>
          <w:cs/>
        </w:rPr>
        <w:t>ต่อหุ้น</w:t>
      </w:r>
      <w:r w:rsidRPr="00620CA3">
        <w:rPr>
          <w:rFonts w:hint="cs"/>
          <w:spacing w:val="2"/>
          <w:cs/>
        </w:rPr>
        <w:t>ขั้นพื้นฐานของงวดก่อนได้ถูกคำนวณใหม่โดยถือเสมือนว่าการเปลี่ยนแปลงมูลค่าหุ้นได้เกิดขึ้นตั้งแต่วันเริ่มต้นของงวดแรก</w:t>
      </w:r>
      <w:r w:rsidRPr="00620CA3">
        <w:rPr>
          <w:rFonts w:hint="cs"/>
          <w:spacing w:val="4"/>
          <w:cs/>
        </w:rPr>
        <w:t>ที่เสนอรายงาน</w:t>
      </w:r>
      <w:r w:rsidRPr="00620CA3">
        <w:rPr>
          <w:spacing w:val="4"/>
          <w:cs/>
        </w:rPr>
        <w:t xml:space="preserve"> โดยแสดงการคำนวณดังนี้</w:t>
      </w:r>
    </w:p>
    <w:p w:rsidR="005908B9" w:rsidRDefault="005908B9" w:rsidP="00480BCF">
      <w:pPr>
        <w:pStyle w:val="Bo-Blankline"/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282"/>
        <w:gridCol w:w="1260"/>
        <w:gridCol w:w="270"/>
        <w:gridCol w:w="1260"/>
      </w:tblGrid>
      <w:tr w:rsidR="00480BCF" w:rsidRPr="00D91B3F" w:rsidTr="00480BCF">
        <w:tc>
          <w:tcPr>
            <w:tcW w:w="6282" w:type="dxa"/>
          </w:tcPr>
          <w:p w:rsidR="00480BCF" w:rsidRPr="00EF3A6F" w:rsidRDefault="00480BCF" w:rsidP="00480BC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A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F3A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EF3A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60" w:type="dxa"/>
          </w:tcPr>
          <w:p w:rsidR="00480BCF" w:rsidRDefault="00480BCF" w:rsidP="00480BCF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480BCF" w:rsidRPr="003C652D" w:rsidRDefault="00480BCF" w:rsidP="00480BCF">
            <w:pPr>
              <w:spacing w:line="240" w:lineRule="auto"/>
              <w:ind w:righ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80BCF" w:rsidRDefault="00480BCF" w:rsidP="00480BCF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480BCF" w:rsidRPr="00D91B3F" w:rsidTr="00480BCF">
        <w:tc>
          <w:tcPr>
            <w:tcW w:w="6282" w:type="dxa"/>
          </w:tcPr>
          <w:p w:rsidR="00480BCF" w:rsidRPr="003C652D" w:rsidRDefault="00480BCF" w:rsidP="00480BCF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480BCF" w:rsidRPr="003C652D" w:rsidRDefault="00480BCF" w:rsidP="00480BCF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 / พันหุ้น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80BCF" w:rsidRPr="00D91B3F" w:rsidTr="00480BCF">
        <w:tc>
          <w:tcPr>
            <w:tcW w:w="6282" w:type="dxa"/>
          </w:tcPr>
          <w:p w:rsidR="00480BCF" w:rsidRPr="003C652D" w:rsidRDefault="00480BCF" w:rsidP="00480BCF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80BCF" w:rsidRPr="003C652D" w:rsidRDefault="001067F4" w:rsidP="00480BCF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67F4">
              <w:rPr>
                <w:rFonts w:ascii="Angsana New" w:hAnsi="Angsana New"/>
                <w:b/>
                <w:bCs/>
                <w:sz w:val="30"/>
                <w:szCs w:val="30"/>
              </w:rPr>
              <w:t>698,493</w:t>
            </w:r>
          </w:p>
        </w:tc>
        <w:tc>
          <w:tcPr>
            <w:tcW w:w="270" w:type="dxa"/>
          </w:tcPr>
          <w:p w:rsidR="00480BCF" w:rsidRPr="003C652D" w:rsidRDefault="00480BCF" w:rsidP="00480BCF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80BCF" w:rsidRPr="003C652D" w:rsidRDefault="00D765AD" w:rsidP="00480BCF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636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257</w:t>
            </w:r>
          </w:p>
        </w:tc>
      </w:tr>
      <w:tr w:rsidR="00480BCF" w:rsidRPr="00D91B3F" w:rsidTr="00480BCF">
        <w:tc>
          <w:tcPr>
            <w:tcW w:w="6282" w:type="dxa"/>
          </w:tcPr>
          <w:p w:rsidR="00480BCF" w:rsidRPr="003C652D" w:rsidRDefault="00480BCF" w:rsidP="00480BCF">
            <w:pPr>
              <w:spacing w:line="240" w:lineRule="auto"/>
              <w:ind w:right="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480BCF" w:rsidRPr="003C652D" w:rsidRDefault="00480BCF" w:rsidP="00480BCF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480BCF" w:rsidRPr="003C652D" w:rsidRDefault="00480BCF" w:rsidP="00480BCF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480BCF" w:rsidRPr="003C652D" w:rsidRDefault="00480BCF" w:rsidP="00480BCF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80BCF" w:rsidRPr="00D91B3F" w:rsidTr="00480BCF">
        <w:tc>
          <w:tcPr>
            <w:tcW w:w="6282" w:type="dxa"/>
          </w:tcPr>
          <w:p w:rsidR="00480BCF" w:rsidRPr="003C652D" w:rsidRDefault="00480BCF" w:rsidP="00480BCF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C652D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:rsidR="00480BCF" w:rsidRPr="00785FB8" w:rsidRDefault="006977C2" w:rsidP="00480BCF">
            <w:pPr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5FB8">
              <w:rPr>
                <w:rFonts w:ascii="Angsana New" w:hAnsi="Angsana New"/>
                <w:sz w:val="30"/>
                <w:szCs w:val="30"/>
              </w:rPr>
              <w:t>5,900,000</w:t>
            </w:r>
          </w:p>
        </w:tc>
        <w:tc>
          <w:tcPr>
            <w:tcW w:w="270" w:type="dxa"/>
          </w:tcPr>
          <w:p w:rsidR="00480BCF" w:rsidRPr="003C652D" w:rsidRDefault="00480BCF" w:rsidP="00480BCF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80BCF" w:rsidRPr="00ED131C" w:rsidRDefault="006977C2" w:rsidP="00480BCF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6977C2" w:rsidRPr="00D91B3F" w:rsidTr="00480BCF">
        <w:tc>
          <w:tcPr>
            <w:tcW w:w="6282" w:type="dxa"/>
          </w:tcPr>
          <w:p w:rsidR="006977C2" w:rsidRPr="003C652D" w:rsidRDefault="006977C2" w:rsidP="00776522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C652D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  <w:r w:rsidR="00776522">
              <w:rPr>
                <w:rFonts w:ascii="Angsana New" w:hAnsi="Angsana New" w:hint="cs"/>
                <w:sz w:val="30"/>
                <w:szCs w:val="30"/>
                <w:cs/>
              </w:rPr>
              <w:t>หุ้นที่ออกจำหน่าย</w:t>
            </w:r>
          </w:p>
        </w:tc>
        <w:tc>
          <w:tcPr>
            <w:tcW w:w="1260" w:type="dxa"/>
          </w:tcPr>
          <w:p w:rsidR="006977C2" w:rsidRPr="00785FB8" w:rsidRDefault="001F6592" w:rsidP="001067F4">
            <w:pPr>
              <w:pStyle w:val="3"/>
              <w:tabs>
                <w:tab w:val="clear" w:pos="360"/>
                <w:tab w:val="clear" w:pos="720"/>
                <w:tab w:val="decimal" w:pos="990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5F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</w:t>
            </w:r>
            <w:r w:rsidRPr="00785FB8">
              <w:rPr>
                <w:rFonts w:ascii="Angsana New" w:hAnsi="Angsana New"/>
                <w:sz w:val="30"/>
                <w:szCs w:val="30"/>
                <w:lang w:val="en-US"/>
              </w:rPr>
              <w:t>,444</w:t>
            </w:r>
          </w:p>
        </w:tc>
        <w:tc>
          <w:tcPr>
            <w:tcW w:w="270" w:type="dxa"/>
          </w:tcPr>
          <w:p w:rsidR="006977C2" w:rsidRPr="003C652D" w:rsidRDefault="006977C2" w:rsidP="006977C2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977C2" w:rsidRPr="00C12557" w:rsidRDefault="006977C2" w:rsidP="006977C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977C2" w:rsidRPr="00D91B3F" w:rsidTr="00B23330">
        <w:tc>
          <w:tcPr>
            <w:tcW w:w="6282" w:type="dxa"/>
          </w:tcPr>
          <w:p w:rsidR="006977C2" w:rsidRPr="003C652D" w:rsidRDefault="006977C2" w:rsidP="006977C2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977C2" w:rsidRPr="00785FB8" w:rsidRDefault="006977C2" w:rsidP="006977C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5FB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6977C2" w:rsidRPr="003C652D" w:rsidRDefault="006977C2" w:rsidP="006977C2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977C2" w:rsidRPr="00350E4F" w:rsidRDefault="006977C2" w:rsidP="006977C2">
            <w:pPr>
              <w:tabs>
                <w:tab w:val="decimal" w:pos="945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5,841,000</w:t>
            </w:r>
          </w:p>
        </w:tc>
      </w:tr>
      <w:tr w:rsidR="006977C2" w:rsidRPr="00D91B3F" w:rsidTr="00B23330">
        <w:tc>
          <w:tcPr>
            <w:tcW w:w="6282" w:type="dxa"/>
          </w:tcPr>
          <w:p w:rsidR="006977C2" w:rsidRPr="003C652D" w:rsidRDefault="006977C2" w:rsidP="006977C2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977C2" w:rsidRPr="003C652D" w:rsidRDefault="001067F4" w:rsidP="001F6592">
            <w:pPr>
              <w:tabs>
                <w:tab w:val="decimal" w:pos="945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1F6592">
              <w:rPr>
                <w:rFonts w:ascii="Angsana New" w:hAnsi="Angsana New"/>
                <w:b/>
                <w:bCs/>
                <w:sz w:val="30"/>
                <w:szCs w:val="30"/>
              </w:rPr>
              <w:t>959,444</w:t>
            </w:r>
          </w:p>
        </w:tc>
        <w:tc>
          <w:tcPr>
            <w:tcW w:w="270" w:type="dxa"/>
          </w:tcPr>
          <w:p w:rsidR="006977C2" w:rsidRPr="003C652D" w:rsidRDefault="006977C2" w:rsidP="006977C2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977C2" w:rsidRPr="003C652D" w:rsidRDefault="006977C2" w:rsidP="006977C2">
            <w:pPr>
              <w:tabs>
                <w:tab w:val="decimal" w:pos="945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5,900,000</w:t>
            </w:r>
          </w:p>
        </w:tc>
      </w:tr>
      <w:tr w:rsidR="006977C2" w:rsidRPr="00D91B3F" w:rsidTr="00B23330">
        <w:tc>
          <w:tcPr>
            <w:tcW w:w="6282" w:type="dxa"/>
          </w:tcPr>
          <w:p w:rsidR="006977C2" w:rsidRPr="003C652D" w:rsidRDefault="006977C2" w:rsidP="006977C2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6977C2" w:rsidRPr="003C652D" w:rsidRDefault="001067F4" w:rsidP="006977C2">
            <w:pPr>
              <w:tabs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51EE">
              <w:rPr>
                <w:rFonts w:ascii="Angsana New" w:hAnsi="Angsana New"/>
                <w:b/>
                <w:bCs/>
                <w:sz w:val="30"/>
                <w:szCs w:val="30"/>
              </w:rPr>
              <w:t>0.11</w:t>
            </w:r>
            <w:r w:rsidR="00973303" w:rsidRPr="009551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:rsidR="006977C2" w:rsidRPr="003C652D" w:rsidRDefault="006977C2" w:rsidP="006977C2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6977C2" w:rsidRPr="003C652D" w:rsidRDefault="006977C2" w:rsidP="006977C2">
            <w:pPr>
              <w:tabs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0.108</w:t>
            </w:r>
          </w:p>
        </w:tc>
      </w:tr>
    </w:tbl>
    <w:p w:rsidR="00BF5810" w:rsidRPr="00D30733" w:rsidRDefault="00BF5810" w:rsidP="00D30733">
      <w:pPr>
        <w:pStyle w:val="Bo-Blankline"/>
        <w:ind w:left="0"/>
        <w:rPr>
          <w:sz w:val="2"/>
          <w:szCs w:val="2"/>
        </w:rPr>
      </w:pPr>
    </w:p>
    <w:p w:rsidR="00480BCF" w:rsidRDefault="00480BCF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:rsidR="007E3725" w:rsidRDefault="006D3EA2" w:rsidP="00BC4737">
      <w:pPr>
        <w:pStyle w:val="Caption"/>
        <w:ind w:left="567" w:hanging="567"/>
      </w:pPr>
      <w:r>
        <w:rPr>
          <w:rFonts w:hint="cs"/>
          <w:cs/>
        </w:rPr>
        <w:lastRenderedPageBreak/>
        <w:t>เงินปันผล</w:t>
      </w:r>
    </w:p>
    <w:p w:rsidR="006D3EA2" w:rsidRDefault="006D3EA2" w:rsidP="006D3EA2">
      <w:pPr>
        <w:pStyle w:val="Bo-Blankline"/>
        <w:rPr>
          <w:lang w:val="en-US"/>
        </w:rPr>
      </w:pPr>
    </w:p>
    <w:p w:rsidR="006D3EA2" w:rsidRPr="00913A86" w:rsidRDefault="006D3EA2" w:rsidP="006D3EA2">
      <w:pPr>
        <w:pStyle w:val="Bo-C1Content"/>
      </w:pPr>
      <w:r w:rsidRPr="00913A86">
        <w:rPr>
          <w:rFonts w:hint="cs"/>
          <w:cs/>
        </w:rPr>
        <w:t>ในการประชุมสามัญประจำปีผู้ถือหุ้นของบริษัทเมื่อวันที่ 1 มีนาคม 2560 ผู้ถือหุ้นมีมติอนุมัติการจ่าย</w:t>
      </w:r>
      <w:r w:rsidRPr="00913A86">
        <w:rPr>
          <w:cs/>
        </w:rPr>
        <w:br/>
      </w:r>
      <w:r w:rsidRPr="00913A86">
        <w:rPr>
          <w:rFonts w:hint="cs"/>
          <w:cs/>
        </w:rPr>
        <w:t>เงินปันผล ในอัตราหุ้นละ 0.27 บาท</w:t>
      </w:r>
      <w:r w:rsidRPr="00913A86">
        <w:t xml:space="preserve"> </w:t>
      </w:r>
      <w:r w:rsidRPr="00913A86">
        <w:rPr>
          <w:rFonts w:hint="cs"/>
          <w:cs/>
        </w:rPr>
        <w:t>สำหรับหุ้นสามัญจำนวน 5</w:t>
      </w:r>
      <w:r w:rsidRPr="00913A86">
        <w:rPr>
          <w:lang w:val="en-US"/>
        </w:rPr>
        <w:t>,900</w:t>
      </w:r>
      <w:r w:rsidR="00F774ED" w:rsidRPr="00913A86">
        <w:rPr>
          <w:rFonts w:hint="cs"/>
          <w:cs/>
        </w:rPr>
        <w:t xml:space="preserve"> ล้านหุ้น </w:t>
      </w:r>
      <w:r w:rsidRPr="00913A86">
        <w:rPr>
          <w:rFonts w:hint="cs"/>
          <w:cs/>
        </w:rPr>
        <w:t xml:space="preserve">เป็นจำนวนเงินทั้งสิ้น </w:t>
      </w:r>
      <w:r w:rsidRPr="00913A86">
        <w:t>1,593</w:t>
      </w:r>
      <w:r w:rsidRPr="00913A86">
        <w:rPr>
          <w:rFonts w:hint="cs"/>
          <w:cs/>
        </w:rPr>
        <w:t xml:space="preserve"> ล้านบาท</w:t>
      </w:r>
      <w:r w:rsidRPr="00913A86">
        <w:t xml:space="preserve"> </w:t>
      </w:r>
      <w:r w:rsidRPr="00913A86">
        <w:rPr>
          <w:rFonts w:hint="cs"/>
          <w:cs/>
        </w:rPr>
        <w:t xml:space="preserve">เงินปันผลดังกล่าวได้จ่ายให้แก่ผู้ถือหุ้นในวันที่ </w:t>
      </w:r>
      <w:r w:rsidRPr="00913A86">
        <w:t xml:space="preserve">15 </w:t>
      </w:r>
      <w:r w:rsidRPr="00913A86">
        <w:rPr>
          <w:rFonts w:hint="cs"/>
          <w:cs/>
        </w:rPr>
        <w:t>มีนาคม 2560</w:t>
      </w:r>
    </w:p>
    <w:p w:rsidR="006D3EA2" w:rsidRPr="00785FB8" w:rsidRDefault="006D3EA2" w:rsidP="006D3EA2">
      <w:pPr>
        <w:pStyle w:val="Bo-Blankline"/>
        <w:rPr>
          <w:highlight w:val="yellow"/>
          <w:lang w:val="en-US"/>
        </w:rPr>
      </w:pPr>
    </w:p>
    <w:p w:rsidR="006D3EA2" w:rsidRDefault="006D3EA2" w:rsidP="006D3EA2">
      <w:pPr>
        <w:pStyle w:val="Bo-C1Content"/>
      </w:pPr>
      <w:r w:rsidRPr="00913A86">
        <w:rPr>
          <w:rFonts w:hint="cs"/>
          <w:cs/>
        </w:rPr>
        <w:t>ในการประชุมสามัญประจำปีผู้ถือหุ้นของบริษัทเมื่อวันที่ 19 เมษายน 2559 ผู้ถือหุ้นมีมติอนุมัติการจ่าย</w:t>
      </w:r>
      <w:r w:rsidRPr="00913A86">
        <w:rPr>
          <w:cs/>
        </w:rPr>
        <w:br/>
      </w:r>
      <w:r w:rsidRPr="00913A86">
        <w:rPr>
          <w:rFonts w:hint="cs"/>
          <w:cs/>
        </w:rPr>
        <w:t>เงินปันผล ในอัตราหุ้นละ 43.25 บาท</w:t>
      </w:r>
      <w:r w:rsidRPr="00913A86">
        <w:t xml:space="preserve"> </w:t>
      </w:r>
      <w:r w:rsidRPr="00913A86">
        <w:rPr>
          <w:rFonts w:hint="cs"/>
          <w:cs/>
        </w:rPr>
        <w:t xml:space="preserve">สำหรับหุ้นสามัญจำนวน 59 ล้านหุ้น (จำนวนหุ้นสามัญก่อนการลดมูลค่าหุ้นตามที่ได้เปิดเผยในหมายเหตุประกอบงบการเงินข้อ </w:t>
      </w:r>
      <w:r w:rsidR="006271EE" w:rsidRPr="00913A86">
        <w:rPr>
          <w:lang w:val="en-US"/>
        </w:rPr>
        <w:t>8</w:t>
      </w:r>
      <w:r w:rsidRPr="00913A86">
        <w:rPr>
          <w:rFonts w:hint="cs"/>
          <w:cs/>
        </w:rPr>
        <w:t>)</w:t>
      </w:r>
      <w:r w:rsidRPr="00913A86">
        <w:rPr>
          <w:lang w:val="en-US"/>
        </w:rPr>
        <w:t xml:space="preserve"> </w:t>
      </w:r>
      <w:r w:rsidRPr="00913A86">
        <w:rPr>
          <w:rFonts w:hint="cs"/>
          <w:cs/>
        </w:rPr>
        <w:t>เป็นจำนวนเงินทั้งสิ้น 2</w:t>
      </w:r>
      <w:r w:rsidRPr="00913A86">
        <w:rPr>
          <w:lang w:val="en-US"/>
        </w:rPr>
        <w:t>,552</w:t>
      </w:r>
      <w:r w:rsidRPr="00913A86">
        <w:rPr>
          <w:rFonts w:hint="cs"/>
          <w:cs/>
        </w:rPr>
        <w:t xml:space="preserve"> ล้านบาท</w:t>
      </w:r>
      <w:r w:rsidRPr="00913A86">
        <w:t xml:space="preserve"> </w:t>
      </w:r>
      <w:r w:rsidRPr="00913A86">
        <w:rPr>
          <w:rFonts w:hint="cs"/>
          <w:cs/>
        </w:rPr>
        <w:t>โดยบริษัทได้จัดสรรกำไรจากผลการดำเนินงานของบริษัทเป็นทุนสำรองตามกฎหมายเป็นจำนวน 128 ล้านบาท เงินปันผลดังกล่าวได้จ่ายให้แก่ผู้ถือหุ้นในวันที่ 4 พฤษภาคม 2559</w:t>
      </w:r>
    </w:p>
    <w:p w:rsidR="006D3EA2" w:rsidRDefault="006D3EA2" w:rsidP="006D3EA2">
      <w:pPr>
        <w:pStyle w:val="Bo-Blankline"/>
        <w:rPr>
          <w:lang w:val="en-US"/>
        </w:rPr>
      </w:pPr>
    </w:p>
    <w:p w:rsidR="006D3EA2" w:rsidRPr="00EF68F1" w:rsidRDefault="006D3EA2" w:rsidP="006D3EA2">
      <w:pPr>
        <w:pStyle w:val="Caption"/>
        <w:ind w:left="567" w:hanging="567"/>
      </w:pPr>
      <w:r w:rsidRPr="00EF68F1">
        <w:rPr>
          <w:cs/>
        </w:rPr>
        <w:t>ภาระผูกพัน</w:t>
      </w:r>
      <w:r w:rsidRPr="00EF68F1">
        <w:rPr>
          <w:rFonts w:hint="cs"/>
          <w:cs/>
        </w:rPr>
        <w:t>กิจการที่ไม่เกี่ยวข้องกัน</w:t>
      </w:r>
    </w:p>
    <w:p w:rsidR="005F5C6F" w:rsidRPr="000E447A" w:rsidRDefault="005F5C6F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059" w:type="dxa"/>
        <w:tblInd w:w="540" w:type="dxa"/>
        <w:tblLook w:val="04A0" w:firstRow="1" w:lastRow="0" w:firstColumn="1" w:lastColumn="0" w:noHBand="0" w:noVBand="1"/>
      </w:tblPr>
      <w:tblGrid>
        <w:gridCol w:w="4813"/>
        <w:gridCol w:w="947"/>
        <w:gridCol w:w="283"/>
        <w:gridCol w:w="1417"/>
        <w:gridCol w:w="268"/>
        <w:gridCol w:w="1331"/>
      </w:tblGrid>
      <w:tr w:rsidR="00EB3640" w:rsidRPr="006E4F8A" w:rsidTr="00A6468A">
        <w:trPr>
          <w:tblHeader/>
        </w:trPr>
        <w:tc>
          <w:tcPr>
            <w:tcW w:w="4813" w:type="dxa"/>
          </w:tcPr>
          <w:p w:rsidR="00EB3640" w:rsidRPr="006E4F8A" w:rsidRDefault="00EB3640" w:rsidP="002C0E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:rsidR="00EB3640" w:rsidRPr="003A3233" w:rsidRDefault="00EB3640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B3640" w:rsidRPr="003A3233" w:rsidRDefault="00EB3640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EB3640" w:rsidRPr="003A3233" w:rsidRDefault="00EB3640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</w:tcPr>
          <w:p w:rsidR="00EB3640" w:rsidRPr="003A3233" w:rsidRDefault="00EB3640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dxa"/>
          </w:tcPr>
          <w:p w:rsidR="00EB3640" w:rsidRPr="009B3DE8" w:rsidRDefault="00EB3640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06723" w:rsidRPr="006E4F8A" w:rsidTr="00A6468A">
        <w:trPr>
          <w:tblHeader/>
        </w:trPr>
        <w:tc>
          <w:tcPr>
            <w:tcW w:w="4813" w:type="dxa"/>
          </w:tcPr>
          <w:p w:rsidR="00006723" w:rsidRPr="006E4F8A" w:rsidRDefault="00006723" w:rsidP="000067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:rsidR="00006723" w:rsidRPr="003A3233" w:rsidRDefault="00006723" w:rsidP="000067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06723" w:rsidRPr="003A3233" w:rsidRDefault="00006723" w:rsidP="000067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006723" w:rsidRPr="00EF3A6F" w:rsidRDefault="00006723" w:rsidP="000067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68" w:type="dxa"/>
          </w:tcPr>
          <w:p w:rsidR="00006723" w:rsidRPr="00EF3A6F" w:rsidRDefault="00006723" w:rsidP="0000672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dxa"/>
          </w:tcPr>
          <w:p w:rsidR="00006723" w:rsidRPr="00EF3A6F" w:rsidRDefault="00006723" w:rsidP="000067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006723" w:rsidRPr="006E4F8A" w:rsidTr="00A6468A">
        <w:trPr>
          <w:tblHeader/>
        </w:trPr>
        <w:tc>
          <w:tcPr>
            <w:tcW w:w="4813" w:type="dxa"/>
          </w:tcPr>
          <w:p w:rsidR="00006723" w:rsidRPr="006E4F8A" w:rsidRDefault="00006723" w:rsidP="000067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:rsidR="00006723" w:rsidRPr="003A3233" w:rsidRDefault="00006723" w:rsidP="000067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06723" w:rsidRPr="003A3233" w:rsidRDefault="00006723" w:rsidP="000067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6" w:type="dxa"/>
            <w:gridSpan w:val="3"/>
          </w:tcPr>
          <w:p w:rsidR="00006723" w:rsidRPr="003A3233" w:rsidRDefault="00006723" w:rsidP="000067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6723" w:rsidRPr="006E4F8A" w:rsidTr="00A6468A">
        <w:tc>
          <w:tcPr>
            <w:tcW w:w="4813" w:type="dxa"/>
          </w:tcPr>
          <w:p w:rsidR="00006723" w:rsidRPr="00734223" w:rsidRDefault="00006723" w:rsidP="00006723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47" w:type="dxa"/>
          </w:tcPr>
          <w:p w:rsidR="00006723" w:rsidRPr="006E4F8A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06723" w:rsidRPr="006E4F8A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006723" w:rsidRPr="006E4F8A" w:rsidRDefault="00006723" w:rsidP="00006723">
            <w:pPr>
              <w:tabs>
                <w:tab w:val="decimal" w:pos="95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006723" w:rsidRPr="006E4F8A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dxa"/>
          </w:tcPr>
          <w:p w:rsidR="00006723" w:rsidRPr="006E4F8A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6723" w:rsidRPr="006E4F8A" w:rsidTr="00A6468A">
        <w:tc>
          <w:tcPr>
            <w:tcW w:w="4813" w:type="dxa"/>
          </w:tcPr>
          <w:p w:rsidR="00006723" w:rsidRPr="00734223" w:rsidRDefault="00006723" w:rsidP="00006723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947" w:type="dxa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006723" w:rsidRPr="00734223" w:rsidRDefault="00006723" w:rsidP="00006723">
            <w:pPr>
              <w:tabs>
                <w:tab w:val="decimal" w:pos="95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1" w:type="dxa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6723" w:rsidRPr="00120985" w:rsidTr="00A6468A">
        <w:tc>
          <w:tcPr>
            <w:tcW w:w="4813" w:type="dxa"/>
          </w:tcPr>
          <w:p w:rsidR="00006723" w:rsidRPr="006E4F8A" w:rsidRDefault="00006723" w:rsidP="00006723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 เครื่องจักรและอุปกรณ์</w:t>
            </w:r>
          </w:p>
        </w:tc>
        <w:tc>
          <w:tcPr>
            <w:tcW w:w="947" w:type="dxa"/>
          </w:tcPr>
          <w:p w:rsidR="00006723" w:rsidRPr="00E31DDD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06723" w:rsidRPr="00E31DDD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723" w:rsidRPr="00EF3A6F" w:rsidRDefault="000B08C7" w:rsidP="000B08C7">
            <w:pPr>
              <w:tabs>
                <w:tab w:val="left" w:pos="1201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08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</w:t>
            </w:r>
            <w:r w:rsidRPr="000B08C7">
              <w:rPr>
                <w:rFonts w:ascii="Angsana New" w:hAnsi="Angsana New"/>
                <w:b/>
                <w:bCs/>
                <w:sz w:val="30"/>
                <w:szCs w:val="30"/>
              </w:rPr>
              <w:t>254</w:t>
            </w:r>
            <w:r w:rsidRPr="000B08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,698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006723" w:rsidRPr="00E31DDD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723" w:rsidRPr="00134739" w:rsidRDefault="00006723" w:rsidP="00006723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5,447,873</w:t>
            </w:r>
          </w:p>
        </w:tc>
      </w:tr>
      <w:tr w:rsidR="00006723" w:rsidRPr="00734223" w:rsidTr="00A6468A">
        <w:tc>
          <w:tcPr>
            <w:tcW w:w="4813" w:type="dxa"/>
          </w:tcPr>
          <w:p w:rsidR="00006723" w:rsidRPr="00734223" w:rsidRDefault="00006723" w:rsidP="0000672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006723" w:rsidRPr="00734223" w:rsidRDefault="00006723" w:rsidP="00006723">
            <w:pPr>
              <w:tabs>
                <w:tab w:val="decimal" w:pos="959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8" w:type="dxa"/>
            <w:vAlign w:val="bottom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vAlign w:val="bottom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006723" w:rsidRPr="006E4F8A" w:rsidTr="00A6468A">
        <w:tc>
          <w:tcPr>
            <w:tcW w:w="4813" w:type="dxa"/>
          </w:tcPr>
          <w:p w:rsidR="00006723" w:rsidRDefault="001C5D53" w:rsidP="00006723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947" w:type="dxa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006723" w:rsidRPr="00734223" w:rsidRDefault="00006723" w:rsidP="00006723">
            <w:pPr>
              <w:tabs>
                <w:tab w:val="decimal" w:pos="95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bottom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6723" w:rsidRPr="006E4F8A" w:rsidTr="00A6468A">
        <w:tc>
          <w:tcPr>
            <w:tcW w:w="4813" w:type="dxa"/>
          </w:tcPr>
          <w:p w:rsidR="00006723" w:rsidRPr="00E46B8B" w:rsidRDefault="00006723" w:rsidP="00006723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B8B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55663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47" w:type="dxa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06723" w:rsidRPr="00734223" w:rsidRDefault="00D915BD" w:rsidP="00006723">
            <w:pPr>
              <w:tabs>
                <w:tab w:val="decimal" w:pos="104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1,92</w:t>
            </w:r>
            <w:r w:rsidR="00131FB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2,299</w:t>
            </w:r>
          </w:p>
        </w:tc>
      </w:tr>
      <w:tr w:rsidR="00006723" w:rsidRPr="006E4F8A" w:rsidTr="00A6468A">
        <w:tc>
          <w:tcPr>
            <w:tcW w:w="4813" w:type="dxa"/>
          </w:tcPr>
          <w:p w:rsidR="00006723" w:rsidRPr="00556632" w:rsidRDefault="00006723" w:rsidP="00006723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B8B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556632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947" w:type="dxa"/>
          </w:tcPr>
          <w:p w:rsidR="00006723" w:rsidRPr="00734223" w:rsidRDefault="00006723" w:rsidP="00006723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06723" w:rsidRPr="00734223" w:rsidRDefault="00006723" w:rsidP="00006723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06723" w:rsidRPr="006E4F8A" w:rsidRDefault="00131FB5" w:rsidP="00006723">
            <w:pPr>
              <w:tabs>
                <w:tab w:val="decimal" w:pos="104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3,777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006723" w:rsidRPr="00734223" w:rsidRDefault="00006723" w:rsidP="00006723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006723" w:rsidRPr="006E4F8A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4,216</w:t>
            </w:r>
          </w:p>
        </w:tc>
      </w:tr>
      <w:tr w:rsidR="00006723" w:rsidRPr="006E4F8A" w:rsidTr="00A6468A">
        <w:tc>
          <w:tcPr>
            <w:tcW w:w="4813" w:type="dxa"/>
            <w:vAlign w:val="bottom"/>
          </w:tcPr>
          <w:p w:rsidR="00006723" w:rsidRPr="006E4F8A" w:rsidRDefault="00006723" w:rsidP="0000672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7" w:type="dxa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723" w:rsidRPr="00734223" w:rsidRDefault="00131FB5" w:rsidP="00006723">
            <w:pPr>
              <w:tabs>
                <w:tab w:val="decimal" w:pos="104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5,701</w:t>
            </w:r>
          </w:p>
        </w:tc>
        <w:tc>
          <w:tcPr>
            <w:tcW w:w="268" w:type="dxa"/>
            <w:vAlign w:val="bottom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6,515</w:t>
            </w:r>
          </w:p>
        </w:tc>
      </w:tr>
    </w:tbl>
    <w:p w:rsidR="006D3EA2" w:rsidRDefault="006D3EA2" w:rsidP="00480BCF">
      <w:pPr>
        <w:pStyle w:val="Bo-Blankline"/>
        <w:rPr>
          <w:cs/>
        </w:rPr>
      </w:pPr>
    </w:p>
    <w:p w:rsidR="006D3EA2" w:rsidRDefault="006D3EA2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:rsidR="002E0FF0" w:rsidRPr="00605EEE" w:rsidRDefault="002E0FF0" w:rsidP="00BF5810">
      <w:pPr>
        <w:pStyle w:val="Bo-Blankline"/>
        <w:rPr>
          <w:i/>
          <w:iCs/>
          <w:sz w:val="30"/>
          <w:szCs w:val="30"/>
        </w:rPr>
      </w:pPr>
      <w:r w:rsidRPr="00605EEE">
        <w:rPr>
          <w:i/>
          <w:iCs/>
          <w:sz w:val="30"/>
          <w:szCs w:val="30"/>
          <w:cs/>
        </w:rPr>
        <w:lastRenderedPageBreak/>
        <w:t>สัญญาเช่าดำเนินงาน</w:t>
      </w:r>
    </w:p>
    <w:p w:rsidR="002E0FF0" w:rsidRPr="00F55D45" w:rsidRDefault="002E0FF0" w:rsidP="002E0FF0">
      <w:pPr>
        <w:tabs>
          <w:tab w:val="left" w:pos="8364"/>
        </w:tabs>
        <w:ind w:left="540" w:right="2"/>
        <w:rPr>
          <w:rFonts w:ascii="Angsana New" w:hAnsi="Angsana New"/>
          <w:sz w:val="20"/>
          <w:szCs w:val="20"/>
        </w:rPr>
      </w:pPr>
    </w:p>
    <w:p w:rsidR="002E0FF0" w:rsidRPr="00605EEE" w:rsidRDefault="002E0FF0" w:rsidP="00131AE7">
      <w:pPr>
        <w:tabs>
          <w:tab w:val="left" w:pos="8364"/>
        </w:tabs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605EEE">
        <w:rPr>
          <w:rFonts w:ascii="Angsana New" w:hAnsi="Angsana New"/>
          <w:sz w:val="30"/>
          <w:szCs w:val="30"/>
          <w:cs/>
        </w:rPr>
        <w:t>บ</w:t>
      </w:r>
      <w:r w:rsidR="00752B44">
        <w:rPr>
          <w:rFonts w:ascii="Angsana New" w:hAnsi="Angsana New"/>
          <w:sz w:val="30"/>
          <w:szCs w:val="30"/>
          <w:cs/>
        </w:rPr>
        <w:t>ริษัทได้ทำสัญญา</w:t>
      </w:r>
      <w:r w:rsidR="00752B44" w:rsidRPr="008B7F95">
        <w:rPr>
          <w:rFonts w:ascii="Angsana New" w:hAnsi="Angsana New"/>
          <w:sz w:val="30"/>
          <w:szCs w:val="30"/>
          <w:cs/>
        </w:rPr>
        <w:t>เช่าที่ดิน</w:t>
      </w:r>
      <w:r w:rsidR="006E6E77" w:rsidRPr="008B7F95">
        <w:rPr>
          <w:rFonts w:ascii="Angsana New" w:hAnsi="Angsana New" w:hint="cs"/>
          <w:sz w:val="30"/>
          <w:szCs w:val="30"/>
          <w:cs/>
        </w:rPr>
        <w:t>สำหรับโรงงาน</w:t>
      </w:r>
      <w:r w:rsidR="00752B44" w:rsidRPr="008B7F95">
        <w:rPr>
          <w:rFonts w:ascii="Angsana New" w:hAnsi="Angsana New"/>
          <w:sz w:val="30"/>
          <w:szCs w:val="30"/>
        </w:rPr>
        <w:t xml:space="preserve"> </w:t>
      </w:r>
      <w:r w:rsidRPr="008B7F95">
        <w:rPr>
          <w:rFonts w:ascii="Angsana New" w:hAnsi="Angsana New"/>
          <w:sz w:val="30"/>
          <w:szCs w:val="30"/>
          <w:cs/>
        </w:rPr>
        <w:t>อาคาร</w:t>
      </w:r>
      <w:r w:rsidR="00CE4C87">
        <w:rPr>
          <w:rFonts w:ascii="Angsana New" w:hAnsi="Angsana New" w:hint="cs"/>
          <w:sz w:val="30"/>
          <w:szCs w:val="30"/>
          <w:cs/>
        </w:rPr>
        <w:t>สำนักงาน</w:t>
      </w:r>
      <w:r w:rsidR="00131AE7">
        <w:rPr>
          <w:rFonts w:ascii="Angsana New" w:hAnsi="Angsana New" w:hint="cs"/>
          <w:sz w:val="30"/>
          <w:szCs w:val="30"/>
          <w:cs/>
        </w:rPr>
        <w:t>และยานพาหนะ</w:t>
      </w:r>
      <w:r w:rsidRPr="00605EEE">
        <w:rPr>
          <w:rFonts w:ascii="Angsana New" w:hAnsi="Angsana New"/>
          <w:sz w:val="30"/>
          <w:szCs w:val="30"/>
          <w:cs/>
        </w:rPr>
        <w:t xml:space="preserve">หลายฉบับเป็นระยะเวลา </w:t>
      </w:r>
      <w:r w:rsidRPr="00605EEE">
        <w:rPr>
          <w:rFonts w:ascii="Angsana New" w:hAnsi="Angsana New"/>
          <w:sz w:val="30"/>
          <w:szCs w:val="30"/>
        </w:rPr>
        <w:t xml:space="preserve">3 </w:t>
      </w:r>
      <w:r w:rsidRPr="00605EEE">
        <w:rPr>
          <w:rFonts w:ascii="Angsana New" w:hAnsi="Angsana New"/>
          <w:sz w:val="30"/>
          <w:szCs w:val="30"/>
          <w:cs/>
        </w:rPr>
        <w:t xml:space="preserve">ปีถึง </w:t>
      </w:r>
      <w:r w:rsidR="00CE4C87">
        <w:rPr>
          <w:rFonts w:ascii="Angsana New" w:hAnsi="Angsana New"/>
          <w:sz w:val="30"/>
          <w:szCs w:val="30"/>
          <w:lang w:val="en-US"/>
        </w:rPr>
        <w:t>20</w:t>
      </w:r>
      <w:r w:rsidRPr="00605EEE">
        <w:rPr>
          <w:rFonts w:ascii="Angsana New" w:hAnsi="Angsana New"/>
          <w:sz w:val="30"/>
          <w:szCs w:val="30"/>
        </w:rPr>
        <w:t xml:space="preserve"> </w:t>
      </w:r>
      <w:r w:rsidRPr="00605EEE">
        <w:rPr>
          <w:rFonts w:ascii="Angsana New" w:hAnsi="Angsana New"/>
          <w:sz w:val="30"/>
          <w:szCs w:val="30"/>
          <w:cs/>
        </w:rPr>
        <w:t xml:space="preserve">ปี ในการนี้ บริษัทผูกพันที่จะต้องจ่ายค่าเช่าในอัตราค่าเช่าต่อปีที่แตกต่างกันตามที่ระบุในสัญญา </w:t>
      </w:r>
    </w:p>
    <w:p w:rsidR="009D2FBF" w:rsidRDefault="009D2FBF" w:rsidP="00480BCF">
      <w:pPr>
        <w:pStyle w:val="Bo-Blankline"/>
      </w:pPr>
    </w:p>
    <w:tbl>
      <w:tblPr>
        <w:tblW w:w="9098" w:type="dxa"/>
        <w:tblInd w:w="540" w:type="dxa"/>
        <w:tblLook w:val="04A0" w:firstRow="1" w:lastRow="0" w:firstColumn="1" w:lastColumn="0" w:noHBand="0" w:noVBand="1"/>
      </w:tblPr>
      <w:tblGrid>
        <w:gridCol w:w="2994"/>
        <w:gridCol w:w="1061"/>
        <w:gridCol w:w="261"/>
        <w:gridCol w:w="770"/>
        <w:gridCol w:w="1034"/>
        <w:gridCol w:w="1409"/>
        <w:gridCol w:w="261"/>
        <w:gridCol w:w="1308"/>
      </w:tblGrid>
      <w:tr w:rsidR="002C0EA9" w:rsidRPr="006E4F8A" w:rsidTr="00A6468A">
        <w:trPr>
          <w:tblHeader/>
        </w:trPr>
        <w:tc>
          <w:tcPr>
            <w:tcW w:w="2994" w:type="dxa"/>
          </w:tcPr>
          <w:p w:rsidR="002C0EA9" w:rsidRPr="006E4F8A" w:rsidRDefault="002C0EA9" w:rsidP="00842A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:rsidR="002C0EA9" w:rsidRPr="003A3233" w:rsidRDefault="002C0EA9" w:rsidP="00842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2C0EA9" w:rsidRPr="003A3233" w:rsidRDefault="002C0EA9" w:rsidP="00842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</w:tcPr>
          <w:p w:rsidR="002C0EA9" w:rsidRPr="009B3DE8" w:rsidRDefault="002C0EA9" w:rsidP="00842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34" w:type="dxa"/>
          </w:tcPr>
          <w:p w:rsidR="002C0EA9" w:rsidRPr="003A3233" w:rsidRDefault="002C0EA9" w:rsidP="00842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:rsidR="002C0EA9" w:rsidRPr="003A3233" w:rsidRDefault="002C0EA9" w:rsidP="00842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</w:tcPr>
          <w:p w:rsidR="002C0EA9" w:rsidRPr="003A3233" w:rsidRDefault="002C0EA9" w:rsidP="00842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</w:tcPr>
          <w:p w:rsidR="002C0EA9" w:rsidRPr="009B3DE8" w:rsidRDefault="002C0EA9" w:rsidP="00842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C0EA9" w:rsidRPr="006E4F8A" w:rsidTr="00A6468A">
        <w:tc>
          <w:tcPr>
            <w:tcW w:w="2994" w:type="dxa"/>
          </w:tcPr>
          <w:p w:rsidR="002C0EA9" w:rsidRPr="006E4F8A" w:rsidRDefault="002C0EA9" w:rsidP="002C0E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:rsidR="002C0EA9" w:rsidRPr="00674F77" w:rsidRDefault="002C0EA9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2C0EA9" w:rsidRPr="003A3233" w:rsidRDefault="002C0EA9" w:rsidP="002C0E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</w:tcPr>
          <w:p w:rsidR="002C0EA9" w:rsidRPr="003A3233" w:rsidRDefault="002C0EA9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</w:tcPr>
          <w:p w:rsidR="002C0EA9" w:rsidRPr="003A3233" w:rsidRDefault="002C0EA9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:rsidR="002C0EA9" w:rsidRPr="00674F77" w:rsidRDefault="00006723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61" w:type="dxa"/>
          </w:tcPr>
          <w:p w:rsidR="002C0EA9" w:rsidRPr="003A3233" w:rsidRDefault="002C0EA9" w:rsidP="002C0E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</w:tcPr>
          <w:p w:rsidR="002C0EA9" w:rsidRPr="003A3233" w:rsidRDefault="00006723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BB62E9" w:rsidRPr="006E4F8A" w:rsidTr="00A6468A">
        <w:tc>
          <w:tcPr>
            <w:tcW w:w="2994" w:type="dxa"/>
          </w:tcPr>
          <w:p w:rsidR="00BB62E9" w:rsidRPr="006E4F8A" w:rsidRDefault="00BB62E9" w:rsidP="002C0E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:rsidR="00BB62E9" w:rsidRPr="003A3233" w:rsidRDefault="00BB62E9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BB62E9" w:rsidRPr="003A3233" w:rsidRDefault="00BB62E9" w:rsidP="002C0E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</w:tcPr>
          <w:p w:rsidR="00BB62E9" w:rsidRPr="003A3233" w:rsidRDefault="00BB62E9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4" w:type="dxa"/>
          </w:tcPr>
          <w:p w:rsidR="00BB62E9" w:rsidRPr="003A3233" w:rsidRDefault="00BB62E9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8" w:type="dxa"/>
            <w:gridSpan w:val="3"/>
          </w:tcPr>
          <w:p w:rsidR="00BB62E9" w:rsidRPr="003A3233" w:rsidRDefault="00BB62E9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0EA9" w:rsidRPr="006E4F8A" w:rsidTr="00A6468A">
        <w:tc>
          <w:tcPr>
            <w:tcW w:w="2994" w:type="dxa"/>
          </w:tcPr>
          <w:p w:rsidR="002C0EA9" w:rsidRPr="00734223" w:rsidRDefault="002C0EA9" w:rsidP="002C0EA9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061" w:type="dxa"/>
            <w:vAlign w:val="bottom"/>
          </w:tcPr>
          <w:p w:rsidR="002C0EA9" w:rsidRPr="00734223" w:rsidRDefault="002C0EA9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  <w:vAlign w:val="bottom"/>
          </w:tcPr>
          <w:p w:rsidR="002C0EA9" w:rsidRPr="00734223" w:rsidRDefault="002C0EA9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0" w:type="dxa"/>
            <w:vAlign w:val="bottom"/>
          </w:tcPr>
          <w:p w:rsidR="002C0EA9" w:rsidRPr="006E4F8A" w:rsidRDefault="002C0EA9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4" w:type="dxa"/>
            <w:vAlign w:val="bottom"/>
          </w:tcPr>
          <w:p w:rsidR="002C0EA9" w:rsidRPr="00734223" w:rsidRDefault="002C0EA9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  <w:vAlign w:val="bottom"/>
          </w:tcPr>
          <w:p w:rsidR="002C0EA9" w:rsidRPr="00734223" w:rsidRDefault="002C0EA9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:rsidR="002C0EA9" w:rsidRPr="00734223" w:rsidRDefault="002C0EA9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vAlign w:val="bottom"/>
          </w:tcPr>
          <w:p w:rsidR="002C0EA9" w:rsidRPr="006E4F8A" w:rsidRDefault="002C0EA9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6723" w:rsidRPr="006E4F8A" w:rsidTr="00A6468A">
        <w:tc>
          <w:tcPr>
            <w:tcW w:w="2994" w:type="dxa"/>
          </w:tcPr>
          <w:p w:rsidR="00006723" w:rsidRPr="009677C5" w:rsidRDefault="00006723" w:rsidP="00006723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เลต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เตอร์ออฟ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เครดิตที่ยังไม่ได้ใช้</w:t>
            </w:r>
          </w:p>
        </w:tc>
        <w:tc>
          <w:tcPr>
            <w:tcW w:w="1061" w:type="dxa"/>
            <w:vAlign w:val="bottom"/>
          </w:tcPr>
          <w:p w:rsidR="00006723" w:rsidRPr="009677C5" w:rsidRDefault="00006723" w:rsidP="00006723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:rsidR="00006723" w:rsidRPr="006E4F8A" w:rsidRDefault="00006723" w:rsidP="00006723">
            <w:pPr>
              <w:tabs>
                <w:tab w:val="decimal" w:pos="52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4" w:type="dxa"/>
            <w:vAlign w:val="bottom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  <w:vAlign w:val="bottom"/>
          </w:tcPr>
          <w:p w:rsidR="00006723" w:rsidRPr="009677C5" w:rsidRDefault="00F10304" w:rsidP="00374A59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31,201</w:t>
            </w:r>
          </w:p>
        </w:tc>
        <w:tc>
          <w:tcPr>
            <w:tcW w:w="261" w:type="dxa"/>
            <w:vAlign w:val="bottom"/>
          </w:tcPr>
          <w:p w:rsidR="00006723" w:rsidRPr="00734223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vAlign w:val="bottom"/>
          </w:tcPr>
          <w:p w:rsidR="00006723" w:rsidRPr="009677C5" w:rsidRDefault="00006723" w:rsidP="00006723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06723" w:rsidRPr="006E4F8A" w:rsidTr="00A6468A">
        <w:tc>
          <w:tcPr>
            <w:tcW w:w="2994" w:type="dxa"/>
          </w:tcPr>
          <w:p w:rsidR="00006723" w:rsidRPr="008379A0" w:rsidRDefault="00006723" w:rsidP="00006723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หนังสือ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ค้ำประกัน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1061" w:type="dxa"/>
            <w:vAlign w:val="bottom"/>
          </w:tcPr>
          <w:p w:rsidR="00006723" w:rsidRPr="006E4F8A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:rsidR="00006723" w:rsidRPr="00734223" w:rsidRDefault="00006723" w:rsidP="00006723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0" w:type="dxa"/>
            <w:shd w:val="clear" w:color="auto" w:fill="auto"/>
          </w:tcPr>
          <w:p w:rsidR="00006723" w:rsidRPr="008379A0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4" w:type="dxa"/>
            <w:vAlign w:val="bottom"/>
          </w:tcPr>
          <w:p w:rsidR="00006723" w:rsidRPr="00734223" w:rsidRDefault="00006723" w:rsidP="00006723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  <w:vAlign w:val="bottom"/>
          </w:tcPr>
          <w:p w:rsidR="00006723" w:rsidRPr="006E4F8A" w:rsidRDefault="00B852FA" w:rsidP="00B852FA">
            <w:pPr>
              <w:tabs>
                <w:tab w:val="decimal" w:pos="106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52FA">
              <w:rPr>
                <w:rFonts w:ascii="Angsana New" w:hAnsi="Angsana New"/>
                <w:sz w:val="30"/>
                <w:szCs w:val="30"/>
                <w:lang w:val="en-US"/>
              </w:rPr>
              <w:t>31,297</w:t>
            </w:r>
          </w:p>
        </w:tc>
        <w:tc>
          <w:tcPr>
            <w:tcW w:w="261" w:type="dxa"/>
            <w:vAlign w:val="bottom"/>
          </w:tcPr>
          <w:p w:rsidR="00006723" w:rsidRPr="00734223" w:rsidRDefault="00006723" w:rsidP="00006723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vAlign w:val="bottom"/>
          </w:tcPr>
          <w:p w:rsidR="00006723" w:rsidRPr="006E4F8A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31,297</w:t>
            </w:r>
          </w:p>
        </w:tc>
      </w:tr>
      <w:tr w:rsidR="00006723" w:rsidRPr="006E4F8A" w:rsidTr="00A6468A">
        <w:tc>
          <w:tcPr>
            <w:tcW w:w="2994" w:type="dxa"/>
            <w:vAlign w:val="bottom"/>
          </w:tcPr>
          <w:p w:rsidR="00006723" w:rsidRPr="006E4F8A" w:rsidRDefault="00006723" w:rsidP="0000672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1" w:type="dxa"/>
            <w:tcBorders>
              <w:bottom w:val="nil"/>
            </w:tcBorders>
            <w:vAlign w:val="bottom"/>
          </w:tcPr>
          <w:p w:rsidR="00006723" w:rsidRPr="008379A0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:rsidR="00006723" w:rsidRPr="008379A0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70" w:type="dxa"/>
            <w:tcBorders>
              <w:bottom w:val="nil"/>
            </w:tcBorders>
          </w:tcPr>
          <w:p w:rsidR="00006723" w:rsidRPr="008379A0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4" w:type="dxa"/>
            <w:vAlign w:val="bottom"/>
          </w:tcPr>
          <w:p w:rsidR="00006723" w:rsidRPr="008379A0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723" w:rsidRPr="00374A59" w:rsidRDefault="00F10304" w:rsidP="00374A59">
            <w:pPr>
              <w:tabs>
                <w:tab w:val="decimal" w:pos="106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62,498</w:t>
            </w:r>
          </w:p>
        </w:tc>
        <w:tc>
          <w:tcPr>
            <w:tcW w:w="261" w:type="dxa"/>
            <w:vAlign w:val="bottom"/>
          </w:tcPr>
          <w:p w:rsidR="00006723" w:rsidRPr="008379A0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723" w:rsidRPr="000B6285" w:rsidRDefault="00006723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62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31,297</w:t>
            </w:r>
          </w:p>
        </w:tc>
      </w:tr>
    </w:tbl>
    <w:p w:rsidR="00480BCF" w:rsidRDefault="00480BCF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</w:p>
    <w:p w:rsidR="001A4E00" w:rsidRPr="00BE684B" w:rsidRDefault="001A4E00" w:rsidP="001A4E00">
      <w:pPr>
        <w:spacing w:line="240" w:lineRule="auto"/>
        <w:ind w:firstLine="540"/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</w:pPr>
      <w:r w:rsidRPr="000C773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สัญญาซื้อขาย</w:t>
      </w:r>
      <w:r w:rsidRPr="000C773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ไฟฟ้า</w:t>
      </w:r>
    </w:p>
    <w:p w:rsidR="001A4E00" w:rsidRPr="00BE684B" w:rsidRDefault="001A4E00" w:rsidP="001A4E00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A4E00" w:rsidRPr="00295DAA" w:rsidRDefault="001A4E00" w:rsidP="001A4E00">
      <w:pPr>
        <w:spacing w:line="240" w:lineRule="auto"/>
        <w:ind w:left="540" w:right="27"/>
        <w:jc w:val="thaiDistribute"/>
        <w:rPr>
          <w:rFonts w:ascii="Angsana New" w:hAnsi="Angsana New"/>
          <w:bCs/>
          <w:sz w:val="30"/>
          <w:szCs w:val="30"/>
        </w:rPr>
      </w:pPr>
      <w:r w:rsidRPr="009D328F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13</w:t>
      </w:r>
      <w:r w:rsidRPr="009D328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2556</w:t>
      </w:r>
      <w:r>
        <w:rPr>
          <w:rFonts w:ascii="Angsana New" w:hAnsi="Angsana New"/>
          <w:sz w:val="30"/>
          <w:szCs w:val="30"/>
          <w:cs/>
        </w:rPr>
        <w:t xml:space="preserve"> บริษัท</w:t>
      </w:r>
      <w:r w:rsidRPr="009D328F">
        <w:rPr>
          <w:rFonts w:ascii="Angsana New" w:hAnsi="Angsana New"/>
          <w:sz w:val="30"/>
          <w:szCs w:val="30"/>
          <w:cs/>
        </w:rPr>
        <w:t>ได้ทำสัญญาซื้อขายไฟฟ้า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(โครงการที่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) ประเภท </w:t>
      </w:r>
      <w:r>
        <w:rPr>
          <w:rFonts w:ascii="Angsana New" w:hAnsi="Angsana New"/>
          <w:sz w:val="30"/>
          <w:szCs w:val="30"/>
        </w:rPr>
        <w:t xml:space="preserve">Non-Firm </w:t>
      </w:r>
      <w:r w:rsidRPr="009D328F">
        <w:rPr>
          <w:rFonts w:ascii="Angsana New" w:hAnsi="Angsana New"/>
          <w:sz w:val="30"/>
          <w:szCs w:val="30"/>
          <w:cs/>
        </w:rPr>
        <w:t>ขนาด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 xml:space="preserve">55 </w:t>
      </w:r>
      <w:r w:rsidRPr="009D328F">
        <w:rPr>
          <w:rFonts w:ascii="Angsana New" w:hAnsi="Angsana New"/>
          <w:sz w:val="30"/>
          <w:szCs w:val="30"/>
          <w:cs/>
        </w:rPr>
        <w:t>เมกะวัตต์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</w:t>
      </w:r>
      <w:r w:rsidRPr="009D328F">
        <w:rPr>
          <w:rFonts w:ascii="Angsana New" w:hAnsi="Angsana New"/>
          <w:sz w:val="30"/>
          <w:szCs w:val="30"/>
          <w:cs/>
        </w:rPr>
        <w:t>กับการไฟฟ้า</w:t>
      </w:r>
      <w:r>
        <w:rPr>
          <w:rFonts w:ascii="Angsana New" w:hAnsi="Angsana New" w:hint="cs"/>
          <w:sz w:val="30"/>
          <w:szCs w:val="30"/>
          <w:cs/>
        </w:rPr>
        <w:t>ฝ่ายผลิตแห่งประเทศไทย</w:t>
      </w:r>
      <w:r>
        <w:rPr>
          <w:rFonts w:ascii="Angsana New" w:hAnsi="Angsana New"/>
          <w:sz w:val="30"/>
          <w:szCs w:val="30"/>
        </w:rPr>
        <w:t xml:space="preserve"> </w:t>
      </w:r>
      <w:r w:rsidRPr="009D328F">
        <w:rPr>
          <w:rFonts w:ascii="Angsana New" w:hAnsi="Angsana New"/>
          <w:spacing w:val="-4"/>
          <w:sz w:val="30"/>
          <w:szCs w:val="30"/>
          <w:cs/>
        </w:rPr>
        <w:t>(</w:t>
      </w:r>
      <w:r w:rsidRPr="009D328F">
        <w:rPr>
          <w:rFonts w:ascii="Angsana New" w:hAnsi="Angsana New"/>
          <w:spacing w:val="-4"/>
          <w:sz w:val="30"/>
          <w:szCs w:val="30"/>
        </w:rPr>
        <w:t>“</w:t>
      </w:r>
      <w:proofErr w:type="spellStart"/>
      <w:r>
        <w:rPr>
          <w:rFonts w:ascii="Angsana New" w:hAnsi="Angsana New"/>
          <w:spacing w:val="-4"/>
          <w:sz w:val="30"/>
          <w:szCs w:val="30"/>
          <w:cs/>
        </w:rPr>
        <w:t>กฟ</w:t>
      </w:r>
      <w:r>
        <w:rPr>
          <w:rFonts w:ascii="Angsana New" w:hAnsi="Angsana New" w:hint="cs"/>
          <w:spacing w:val="-4"/>
          <w:sz w:val="30"/>
          <w:szCs w:val="30"/>
          <w:cs/>
        </w:rPr>
        <w:t>ผ</w:t>
      </w:r>
      <w:proofErr w:type="spellEnd"/>
      <w:r w:rsidRPr="009D328F">
        <w:rPr>
          <w:rFonts w:ascii="Angsana New" w:hAnsi="Angsana New"/>
          <w:spacing w:val="-4"/>
          <w:sz w:val="30"/>
          <w:szCs w:val="30"/>
          <w:cs/>
        </w:rPr>
        <w:t>.</w:t>
      </w:r>
      <w:r w:rsidRPr="009D328F">
        <w:rPr>
          <w:rFonts w:ascii="Angsana New" w:hAnsi="Angsana New"/>
          <w:spacing w:val="-4"/>
          <w:sz w:val="30"/>
          <w:szCs w:val="30"/>
        </w:rPr>
        <w:t>”)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อายุสัญญานับตั้งแต่เดือนที่บริษัทขายไฟฟ้า</w:t>
      </w:r>
      <w:r w:rsidRPr="009D328F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 w:rsidRPr="009D328F">
        <w:rPr>
          <w:rFonts w:ascii="Angsana New" w:hAnsi="Angsana New"/>
          <w:spacing w:val="-4"/>
          <w:sz w:val="30"/>
          <w:szCs w:val="30"/>
        </w:rPr>
        <w:t>5</w:t>
      </w:r>
      <w:r w:rsidRPr="009D328F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  <w:r w:rsidRPr="009D328F">
        <w:rPr>
          <w:rFonts w:ascii="Angsana New" w:hAnsi="Angsana New"/>
          <w:b/>
          <w:sz w:val="30"/>
          <w:szCs w:val="30"/>
          <w:cs/>
        </w:rPr>
        <w:t>และ</w:t>
      </w:r>
      <w:r>
        <w:rPr>
          <w:rFonts w:ascii="Angsana New" w:hAnsi="Angsana New" w:hint="cs"/>
          <w:b/>
          <w:sz w:val="30"/>
          <w:szCs w:val="30"/>
          <w:cs/>
        </w:rPr>
        <w:t>เมื่อสิ้นสุดอายุสัญญา หากคู่สัญญาฝ่ายใดประสงค์จะต่ออายุสัญญา ต้องแจ้งเป็นหนังสือล่วงหน้าไม่น้อยกว่า</w:t>
      </w:r>
      <w:r w:rsidRPr="004A5736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AD7CEB">
        <w:rPr>
          <w:rFonts w:ascii="Angsana New" w:hAnsi="Angsana New"/>
          <w:bCs/>
          <w:sz w:val="30"/>
          <w:szCs w:val="30"/>
        </w:rPr>
        <w:t>30</w:t>
      </w:r>
      <w:r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วัน และให้สัญญามีอายุต่อไปอีกคราวล</w:t>
      </w:r>
      <w:r>
        <w:rPr>
          <w:rFonts w:ascii="Angsana New" w:hAnsi="Angsana New"/>
          <w:b/>
          <w:sz w:val="30"/>
          <w:szCs w:val="30"/>
          <w:cs/>
        </w:rPr>
        <w:t xml:space="preserve">ะ </w:t>
      </w:r>
      <w:r>
        <w:rPr>
          <w:rFonts w:ascii="Angsana New" w:hAnsi="Angsana New"/>
          <w:bCs/>
          <w:sz w:val="30"/>
          <w:szCs w:val="30"/>
        </w:rPr>
        <w:t>5</w:t>
      </w:r>
      <w:r w:rsidRPr="009D328F">
        <w:rPr>
          <w:rFonts w:ascii="Angsana New" w:hAnsi="Angsana New"/>
          <w:b/>
          <w:sz w:val="30"/>
          <w:szCs w:val="30"/>
          <w:cs/>
        </w:rPr>
        <w:t xml:space="preserve"> ปี</w:t>
      </w:r>
      <w:r>
        <w:rPr>
          <w:rFonts w:ascii="Angsana New" w:hAnsi="Angsana New" w:hint="cs"/>
          <w:b/>
          <w:sz w:val="30"/>
          <w:szCs w:val="30"/>
          <w:cs/>
        </w:rPr>
        <w:t xml:space="preserve"> โดยได้รับค่าส่วนเพิ่มราคารับซื้อไฟฟ้า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AD7CEB">
        <w:rPr>
          <w:rFonts w:ascii="Angsana New" w:hAnsi="Angsana New"/>
          <w:bCs/>
          <w:sz w:val="30"/>
          <w:szCs w:val="30"/>
        </w:rPr>
        <w:t>(Adder)</w:t>
      </w:r>
      <w:r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 xml:space="preserve">เป็นระยะเวลา </w:t>
      </w:r>
      <w:r w:rsidRPr="00AD7CEB">
        <w:rPr>
          <w:rFonts w:ascii="Angsana New" w:hAnsi="Angsana New"/>
          <w:bCs/>
          <w:sz w:val="30"/>
          <w:szCs w:val="30"/>
        </w:rPr>
        <w:t>7</w:t>
      </w:r>
      <w:r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 xml:space="preserve">ปี </w:t>
      </w:r>
      <w:r>
        <w:rPr>
          <w:rFonts w:ascii="Angsana New" w:hAnsi="Angsana New"/>
          <w:b/>
          <w:sz w:val="30"/>
          <w:szCs w:val="30"/>
          <w:cs/>
        </w:rPr>
        <w:br/>
      </w:r>
      <w:r>
        <w:rPr>
          <w:rFonts w:ascii="Angsana New" w:hAnsi="Angsana New" w:hint="cs"/>
          <w:b/>
          <w:sz w:val="30"/>
          <w:szCs w:val="30"/>
          <w:cs/>
        </w:rPr>
        <w:t xml:space="preserve">นับจากวันเริ่มต้นซื้อขายไฟฟ้า บริษัทเริ่มมีรายได้จากการขายไฟฟ้าเมื่อวันที่ </w:t>
      </w:r>
      <w:r w:rsidRPr="00925D80">
        <w:rPr>
          <w:rFonts w:ascii="Angsana New" w:hAnsi="Angsana New"/>
          <w:bCs/>
          <w:sz w:val="30"/>
          <w:szCs w:val="30"/>
        </w:rPr>
        <w:t xml:space="preserve">6 </w:t>
      </w:r>
      <w:r>
        <w:rPr>
          <w:rFonts w:ascii="Angsana New" w:hAnsi="Angsana New" w:hint="cs"/>
          <w:b/>
          <w:sz w:val="30"/>
          <w:szCs w:val="30"/>
          <w:cs/>
        </w:rPr>
        <w:t>สิงหาคม</w:t>
      </w:r>
      <w:r w:rsidRPr="00295DA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480D3E">
        <w:rPr>
          <w:rFonts w:ascii="Angsana New" w:hAnsi="Angsana New"/>
          <w:bCs/>
          <w:sz w:val="30"/>
          <w:szCs w:val="30"/>
        </w:rPr>
        <w:t>2558</w:t>
      </w:r>
    </w:p>
    <w:p w:rsidR="001A4E00" w:rsidRDefault="001A4E00" w:rsidP="001A4E00">
      <w:pPr>
        <w:spacing w:line="240" w:lineRule="auto"/>
        <w:ind w:left="540" w:right="27"/>
        <w:jc w:val="thaiDistribute"/>
        <w:rPr>
          <w:rFonts w:ascii="Angsana New" w:hAnsi="Angsana New"/>
          <w:spacing w:val="4"/>
          <w:sz w:val="20"/>
          <w:szCs w:val="20"/>
        </w:rPr>
      </w:pPr>
    </w:p>
    <w:p w:rsidR="001A4E00" w:rsidRDefault="001A4E00" w:rsidP="001A4E00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Cs/>
          <w:sz w:val="30"/>
          <w:szCs w:val="30"/>
        </w:rPr>
      </w:pPr>
      <w:r w:rsidRPr="00F74C5A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F74C5A">
        <w:rPr>
          <w:rFonts w:ascii="Angsana New" w:hAnsi="Angsana New"/>
          <w:spacing w:val="-4"/>
          <w:sz w:val="30"/>
          <w:szCs w:val="30"/>
        </w:rPr>
        <w:t xml:space="preserve">7 </w:t>
      </w:r>
      <w:r w:rsidRPr="00F74C5A">
        <w:rPr>
          <w:rFonts w:ascii="Angsana New" w:hAnsi="Angsana New" w:hint="cs"/>
          <w:spacing w:val="-4"/>
          <w:sz w:val="30"/>
          <w:szCs w:val="30"/>
          <w:cs/>
        </w:rPr>
        <w:t xml:space="preserve">พฤศจิกายน </w:t>
      </w:r>
      <w:r w:rsidRPr="00F74C5A">
        <w:rPr>
          <w:rFonts w:ascii="Angsana New" w:hAnsi="Angsana New"/>
          <w:spacing w:val="-4"/>
          <w:sz w:val="30"/>
          <w:szCs w:val="30"/>
        </w:rPr>
        <w:t>2557</w:t>
      </w:r>
      <w:r w:rsidRPr="00F74C5A">
        <w:rPr>
          <w:rFonts w:ascii="Angsana New" w:hAnsi="Angsana New"/>
          <w:spacing w:val="-4"/>
          <w:sz w:val="30"/>
          <w:szCs w:val="30"/>
          <w:cs/>
        </w:rPr>
        <w:t xml:space="preserve"> บริษัทได้ทำสัญญาซื้อขายไฟฟ้า</w:t>
      </w:r>
      <w:r w:rsidRPr="00F74C5A">
        <w:rPr>
          <w:rFonts w:ascii="Angsana New" w:hAnsi="Angsana New"/>
          <w:spacing w:val="-4"/>
          <w:sz w:val="30"/>
          <w:szCs w:val="30"/>
        </w:rPr>
        <w:t xml:space="preserve"> </w:t>
      </w:r>
      <w:r w:rsidRPr="00F74C5A">
        <w:rPr>
          <w:rFonts w:ascii="Angsana New" w:hAnsi="Angsana New" w:hint="cs"/>
          <w:spacing w:val="-4"/>
          <w:sz w:val="30"/>
          <w:szCs w:val="30"/>
          <w:cs/>
        </w:rPr>
        <w:t xml:space="preserve">(โครงการที่ </w:t>
      </w:r>
      <w:r w:rsidRPr="00F74C5A">
        <w:rPr>
          <w:rFonts w:ascii="Angsana New" w:hAnsi="Angsana New"/>
          <w:spacing w:val="-4"/>
          <w:sz w:val="30"/>
          <w:szCs w:val="30"/>
        </w:rPr>
        <w:t>3</w:t>
      </w:r>
      <w:r w:rsidRPr="00F74C5A">
        <w:rPr>
          <w:rFonts w:ascii="Angsana New" w:hAnsi="Angsana New" w:hint="cs"/>
          <w:spacing w:val="-4"/>
          <w:sz w:val="30"/>
          <w:szCs w:val="30"/>
          <w:cs/>
        </w:rPr>
        <w:t xml:space="preserve">) ประเภท </w:t>
      </w:r>
      <w:r w:rsidRPr="00F74C5A">
        <w:rPr>
          <w:rFonts w:ascii="Angsana New" w:hAnsi="Angsana New"/>
          <w:spacing w:val="-4"/>
          <w:sz w:val="30"/>
          <w:szCs w:val="30"/>
        </w:rPr>
        <w:t xml:space="preserve">Non-Firm </w:t>
      </w:r>
      <w:r w:rsidRPr="00F74C5A">
        <w:rPr>
          <w:rFonts w:ascii="Angsana New" w:hAnsi="Angsana New"/>
          <w:spacing w:val="-4"/>
          <w:sz w:val="30"/>
          <w:szCs w:val="30"/>
          <w:cs/>
        </w:rPr>
        <w:t>ขนาด</w:t>
      </w:r>
      <w:r w:rsidRPr="00F74C5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74C5A">
        <w:rPr>
          <w:rFonts w:ascii="Angsana New" w:hAnsi="Angsana New"/>
          <w:spacing w:val="-4"/>
          <w:sz w:val="30"/>
          <w:szCs w:val="30"/>
        </w:rPr>
        <w:t xml:space="preserve">18 </w:t>
      </w:r>
      <w:r w:rsidRPr="00F74C5A">
        <w:rPr>
          <w:rFonts w:ascii="Angsana New" w:hAnsi="Angsana New"/>
          <w:spacing w:val="-4"/>
          <w:sz w:val="30"/>
          <w:szCs w:val="30"/>
          <w:cs/>
        </w:rPr>
        <w:t>เมกะวัตต์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</w:t>
      </w:r>
      <w:r w:rsidRPr="009D328F">
        <w:rPr>
          <w:rFonts w:ascii="Angsana New" w:hAnsi="Angsana New"/>
          <w:sz w:val="30"/>
          <w:szCs w:val="30"/>
          <w:cs/>
        </w:rPr>
        <w:t>กับการไฟฟ้า</w:t>
      </w:r>
      <w:r>
        <w:rPr>
          <w:rFonts w:ascii="Angsana New" w:hAnsi="Angsana New" w:hint="cs"/>
          <w:sz w:val="30"/>
          <w:szCs w:val="30"/>
          <w:cs/>
        </w:rPr>
        <w:t>ฝ่ายผลิตแห่งประเทศไทย</w:t>
      </w:r>
      <w:r>
        <w:rPr>
          <w:rFonts w:ascii="Angsana New" w:hAnsi="Angsana New"/>
          <w:sz w:val="30"/>
          <w:szCs w:val="30"/>
        </w:rPr>
        <w:t xml:space="preserve"> </w:t>
      </w:r>
      <w:r w:rsidRPr="009D328F">
        <w:rPr>
          <w:rFonts w:ascii="Angsana New" w:hAnsi="Angsana New"/>
          <w:spacing w:val="-4"/>
          <w:sz w:val="30"/>
          <w:szCs w:val="30"/>
          <w:cs/>
        </w:rPr>
        <w:t>(</w:t>
      </w:r>
      <w:r w:rsidRPr="009D328F">
        <w:rPr>
          <w:rFonts w:ascii="Angsana New" w:hAnsi="Angsana New"/>
          <w:spacing w:val="-4"/>
          <w:sz w:val="30"/>
          <w:szCs w:val="30"/>
        </w:rPr>
        <w:t>“</w:t>
      </w:r>
      <w:proofErr w:type="spellStart"/>
      <w:r>
        <w:rPr>
          <w:rFonts w:ascii="Angsana New" w:hAnsi="Angsana New"/>
          <w:spacing w:val="-4"/>
          <w:sz w:val="30"/>
          <w:szCs w:val="30"/>
          <w:cs/>
        </w:rPr>
        <w:t>กฟ</w:t>
      </w:r>
      <w:r>
        <w:rPr>
          <w:rFonts w:ascii="Angsana New" w:hAnsi="Angsana New" w:hint="cs"/>
          <w:spacing w:val="-4"/>
          <w:sz w:val="30"/>
          <w:szCs w:val="30"/>
          <w:cs/>
        </w:rPr>
        <w:t>ผ</w:t>
      </w:r>
      <w:proofErr w:type="spellEnd"/>
      <w:r w:rsidRPr="009D328F">
        <w:rPr>
          <w:rFonts w:ascii="Angsana New" w:hAnsi="Angsana New"/>
          <w:spacing w:val="-4"/>
          <w:sz w:val="30"/>
          <w:szCs w:val="30"/>
          <w:cs/>
        </w:rPr>
        <w:t>.</w:t>
      </w:r>
      <w:r w:rsidRPr="009D328F">
        <w:rPr>
          <w:rFonts w:ascii="Angsana New" w:hAnsi="Angsana New"/>
          <w:spacing w:val="-4"/>
          <w:sz w:val="30"/>
          <w:szCs w:val="30"/>
        </w:rPr>
        <w:t>”)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อายุสัญญานับตั้งแต่เดือนที่บริษัทขายไฟฟ้า</w:t>
      </w:r>
      <w:r w:rsidRPr="009D328F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>
        <w:rPr>
          <w:rFonts w:ascii="Angsana New" w:hAnsi="Angsana New"/>
          <w:spacing w:val="-4"/>
          <w:sz w:val="30"/>
          <w:szCs w:val="30"/>
        </w:rPr>
        <w:t>5</w:t>
      </w:r>
      <w:r w:rsidRPr="009D328F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  <w:r w:rsidRPr="009D328F">
        <w:rPr>
          <w:rFonts w:ascii="Angsana New" w:hAnsi="Angsana New"/>
          <w:b/>
          <w:sz w:val="30"/>
          <w:szCs w:val="30"/>
          <w:cs/>
        </w:rPr>
        <w:t>และ</w:t>
      </w:r>
      <w:r>
        <w:rPr>
          <w:rFonts w:ascii="Angsana New" w:hAnsi="Angsana New" w:hint="cs"/>
          <w:b/>
          <w:sz w:val="30"/>
          <w:szCs w:val="30"/>
          <w:cs/>
        </w:rPr>
        <w:t>เมื่อสิ้นสุดอายุสัญญา หากคู่สัญญาฝ่ายใดประสงค์จะต่ออายุสัญญา ต้องแจ้งเป็นหนังสือล่วงหน้าไม่น้อยกว่า</w:t>
      </w:r>
      <w:r w:rsidRPr="004A5736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AD7CEB">
        <w:rPr>
          <w:rFonts w:ascii="Angsana New" w:hAnsi="Angsana New"/>
          <w:bCs/>
          <w:sz w:val="30"/>
          <w:szCs w:val="30"/>
        </w:rPr>
        <w:t>30</w:t>
      </w:r>
      <w:r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วัน และให้สัญญามีอายุต่อไปอีกคราวล</w:t>
      </w:r>
      <w:r>
        <w:rPr>
          <w:rFonts w:ascii="Angsana New" w:hAnsi="Angsana New"/>
          <w:b/>
          <w:sz w:val="30"/>
          <w:szCs w:val="30"/>
          <w:cs/>
        </w:rPr>
        <w:t xml:space="preserve">ะ </w:t>
      </w:r>
      <w:r>
        <w:rPr>
          <w:rFonts w:ascii="Angsana New" w:hAnsi="Angsana New"/>
          <w:bCs/>
          <w:sz w:val="30"/>
          <w:szCs w:val="30"/>
        </w:rPr>
        <w:t>5</w:t>
      </w:r>
      <w:r w:rsidRPr="009D328F">
        <w:rPr>
          <w:rFonts w:ascii="Angsana New" w:hAnsi="Angsana New"/>
          <w:b/>
          <w:sz w:val="30"/>
          <w:szCs w:val="30"/>
          <w:cs/>
        </w:rPr>
        <w:t xml:space="preserve"> ปี</w:t>
      </w:r>
      <w:r>
        <w:rPr>
          <w:rFonts w:ascii="Angsana New" w:hAnsi="Angsana New" w:hint="cs"/>
          <w:b/>
          <w:sz w:val="30"/>
          <w:szCs w:val="30"/>
          <w:cs/>
        </w:rPr>
        <w:t xml:space="preserve"> โดยได้รับค่าส่วนเพิ่มราคารับซื้อไฟฟ้า</w:t>
      </w:r>
      <w:r w:rsidRPr="00AD7CEB">
        <w:rPr>
          <w:rFonts w:ascii="Angsana New" w:hAnsi="Angsana New"/>
          <w:bCs/>
          <w:sz w:val="30"/>
          <w:szCs w:val="30"/>
        </w:rPr>
        <w:t xml:space="preserve"> (Adder) </w:t>
      </w:r>
      <w:r>
        <w:rPr>
          <w:rFonts w:ascii="Angsana New" w:hAnsi="Angsana New" w:hint="cs"/>
          <w:b/>
          <w:sz w:val="30"/>
          <w:szCs w:val="30"/>
          <w:cs/>
        </w:rPr>
        <w:t xml:space="preserve">เป็นระยะเวลา </w:t>
      </w:r>
      <w:r w:rsidRPr="00AD7CEB">
        <w:rPr>
          <w:rFonts w:ascii="Angsana New" w:hAnsi="Angsana New"/>
          <w:bCs/>
          <w:sz w:val="30"/>
          <w:szCs w:val="30"/>
        </w:rPr>
        <w:t xml:space="preserve">7 </w:t>
      </w:r>
      <w:r>
        <w:rPr>
          <w:rFonts w:ascii="Angsana New" w:hAnsi="Angsana New" w:hint="cs"/>
          <w:b/>
          <w:sz w:val="30"/>
          <w:szCs w:val="30"/>
          <w:cs/>
        </w:rPr>
        <w:t>ปี นับจากวันเริ่มต้นซื้อขายไฟฟ้า</w:t>
      </w:r>
      <w:r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 xml:space="preserve">บริษัทเริ่มมีรายได้จากการขายไฟฟ้าเมื่อวันที่ </w:t>
      </w:r>
      <w:r w:rsidRPr="00295DAA">
        <w:rPr>
          <w:rFonts w:ascii="Angsana New" w:hAnsi="Angsana New"/>
          <w:bCs/>
          <w:sz w:val="30"/>
          <w:szCs w:val="30"/>
        </w:rPr>
        <w:t xml:space="preserve">16 </w:t>
      </w:r>
      <w:r w:rsidRPr="00296FD5">
        <w:rPr>
          <w:rFonts w:ascii="Angsana New" w:hAnsi="Angsana New" w:hint="cs"/>
          <w:b/>
          <w:sz w:val="30"/>
          <w:szCs w:val="30"/>
          <w:cs/>
        </w:rPr>
        <w:t>มกราคม</w:t>
      </w:r>
      <w:r w:rsidRPr="00295DA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480D3E">
        <w:rPr>
          <w:rFonts w:ascii="Angsana New" w:hAnsi="Angsana New"/>
          <w:bCs/>
          <w:sz w:val="30"/>
          <w:szCs w:val="30"/>
        </w:rPr>
        <w:t>2558</w:t>
      </w:r>
      <w:r>
        <w:rPr>
          <w:rFonts w:ascii="Angsana New" w:hAnsi="Angsana New"/>
          <w:bCs/>
          <w:sz w:val="30"/>
          <w:szCs w:val="30"/>
        </w:rPr>
        <w:t xml:space="preserve"> </w:t>
      </w:r>
    </w:p>
    <w:p w:rsidR="009551EE" w:rsidRDefault="009551EE" w:rsidP="009551EE">
      <w:pPr>
        <w:pStyle w:val="Bo-Blankline"/>
      </w:pPr>
    </w:p>
    <w:p w:rsidR="009551EE" w:rsidRPr="009551EE" w:rsidRDefault="009551EE" w:rsidP="001A4E00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 w:hint="cs"/>
          <w:b/>
          <w:sz w:val="30"/>
          <w:szCs w:val="30"/>
          <w:cs/>
        </w:rPr>
        <w:t>ทั้</w:t>
      </w:r>
      <w:r w:rsidRPr="009551EE">
        <w:rPr>
          <w:rFonts w:ascii="Angsana New" w:hAnsi="Angsana New" w:hint="cs"/>
          <w:b/>
          <w:sz w:val="30"/>
          <w:szCs w:val="30"/>
          <w:cs/>
        </w:rPr>
        <w:t>งนี้</w:t>
      </w:r>
      <w:r>
        <w:rPr>
          <w:rFonts w:ascii="Angsana New" w:hAnsi="Angsana New" w:hint="cs"/>
          <w:b/>
          <w:sz w:val="30"/>
          <w:szCs w:val="30"/>
          <w:cs/>
        </w:rPr>
        <w:t>บริษัทต้องปฏิบัติตามเงื่อนไขที่ระบุได้ในสัญญาซื้อขายไฟฟ้า</w:t>
      </w:r>
    </w:p>
    <w:p w:rsidR="009551EE" w:rsidRDefault="009551EE">
      <w:pPr>
        <w:spacing w:line="240" w:lineRule="auto"/>
      </w:pPr>
    </w:p>
    <w:p w:rsidR="006D3EA2" w:rsidRDefault="006D3EA2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:rsidR="00350C2D" w:rsidRPr="00350C2D" w:rsidRDefault="00691C7D" w:rsidP="00350C2D">
      <w:pPr>
        <w:pStyle w:val="Caption"/>
        <w:ind w:left="567" w:hanging="567"/>
      </w:pPr>
      <w:r w:rsidRPr="005A0745">
        <w:rPr>
          <w:rFonts w:hint="cs"/>
          <w:cs/>
        </w:rPr>
        <w:lastRenderedPageBreak/>
        <w:t>เหตุการณ์ภายหลังรอบระยะเวลารายงาน</w:t>
      </w:r>
    </w:p>
    <w:p w:rsidR="00545CBC" w:rsidRPr="00455455" w:rsidRDefault="00545CBC" w:rsidP="00913A86">
      <w:pPr>
        <w:pStyle w:val="Bo-C1Content"/>
        <w:ind w:left="0"/>
        <w:rPr>
          <w:sz w:val="20"/>
          <w:szCs w:val="20"/>
          <w:lang w:val="en-US"/>
        </w:rPr>
      </w:pPr>
    </w:p>
    <w:p w:rsidR="00545CBC" w:rsidRPr="00545CBC" w:rsidRDefault="00545CBC" w:rsidP="00913A86">
      <w:pPr>
        <w:pStyle w:val="Bo-C1Content"/>
        <w:ind w:left="540" w:firstLine="7"/>
        <w:rPr>
          <w:lang w:val="en-US"/>
        </w:rPr>
      </w:pPr>
      <w:r>
        <w:rPr>
          <w:rFonts w:hint="cs"/>
          <w:cs/>
          <w:lang w:val="en-US"/>
        </w:rPr>
        <w:t xml:space="preserve">เมื่อวันที่ </w:t>
      </w:r>
      <w:r>
        <w:rPr>
          <w:lang w:val="en-US"/>
        </w:rPr>
        <w:t xml:space="preserve">8 </w:t>
      </w:r>
      <w:r>
        <w:rPr>
          <w:rFonts w:hint="cs"/>
          <w:cs/>
          <w:lang w:val="en-US"/>
        </w:rPr>
        <w:t xml:space="preserve">พฤษภาคม </w:t>
      </w:r>
      <w:r>
        <w:rPr>
          <w:lang w:val="en-US"/>
        </w:rPr>
        <w:t xml:space="preserve">2560 </w:t>
      </w:r>
      <w:r>
        <w:rPr>
          <w:rFonts w:hint="cs"/>
          <w:cs/>
          <w:lang w:val="en-US"/>
        </w:rPr>
        <w:t>ที่</w:t>
      </w:r>
      <w:r w:rsidR="000208B2" w:rsidRPr="000208B2">
        <w:rPr>
          <w:cs/>
          <w:lang w:val="en-US"/>
        </w:rPr>
        <w:t>ประชุมคณะกรรมการบริษัทมี</w:t>
      </w:r>
      <w:r w:rsidR="000208B2" w:rsidRPr="00B7727D">
        <w:rPr>
          <w:cs/>
          <w:lang w:val="en-US"/>
        </w:rPr>
        <w:t>มติอนุมัติ</w:t>
      </w:r>
      <w:r w:rsidR="009C5248" w:rsidRPr="00B7727D">
        <w:rPr>
          <w:rFonts w:hint="cs"/>
          <w:cs/>
          <w:lang w:val="en-US"/>
        </w:rPr>
        <w:t>การจ่าย</w:t>
      </w:r>
      <w:r w:rsidR="000208B2" w:rsidRPr="00B7727D">
        <w:rPr>
          <w:cs/>
          <w:lang w:val="en-US"/>
        </w:rPr>
        <w:t>เงินปันผล</w:t>
      </w:r>
      <w:r w:rsidR="009C5248" w:rsidRPr="00B7727D">
        <w:rPr>
          <w:rFonts w:hint="cs"/>
          <w:cs/>
          <w:lang w:val="en-US"/>
        </w:rPr>
        <w:t>ระหว่างกาลจากกำไรสะสม</w:t>
      </w:r>
      <w:r w:rsidR="00B7727D" w:rsidRPr="00B7727D">
        <w:rPr>
          <w:rFonts w:hint="cs"/>
          <w:cs/>
          <w:lang w:val="en-US"/>
        </w:rPr>
        <w:t xml:space="preserve">จนถึงวันที่ 31 มีนาคม 2560 </w:t>
      </w:r>
      <w:r w:rsidR="000208B2" w:rsidRPr="00B7727D">
        <w:rPr>
          <w:cs/>
          <w:lang w:val="en-US"/>
        </w:rPr>
        <w:t xml:space="preserve">ในอัตราหุ้นละ </w:t>
      </w:r>
      <w:r w:rsidR="00EE1B51">
        <w:rPr>
          <w:rFonts w:hint="cs"/>
          <w:cs/>
          <w:lang w:val="en-US"/>
        </w:rPr>
        <w:t>0.</w:t>
      </w:r>
      <w:r w:rsidR="00EE1B51">
        <w:rPr>
          <w:lang w:val="en-US"/>
        </w:rPr>
        <w:t>1</w:t>
      </w:r>
      <w:r w:rsidR="000208B2" w:rsidRPr="00B7727D">
        <w:rPr>
          <w:cs/>
          <w:lang w:val="en-US"/>
        </w:rPr>
        <w:t xml:space="preserve"> บาท</w:t>
      </w:r>
      <w:r w:rsidR="009C5248" w:rsidRPr="00B7727D">
        <w:rPr>
          <w:rFonts w:hint="cs"/>
          <w:cs/>
          <w:lang w:val="en-US"/>
        </w:rPr>
        <w:t xml:space="preserve">สำหรับหุ้นสามัญจำนวน </w:t>
      </w:r>
      <w:r w:rsidR="00A34009" w:rsidRPr="00B7727D">
        <w:rPr>
          <w:lang w:val="en-US"/>
        </w:rPr>
        <w:t>8,400</w:t>
      </w:r>
      <w:r w:rsidR="009C5248" w:rsidRPr="00B7727D">
        <w:rPr>
          <w:rFonts w:hint="cs"/>
          <w:cs/>
          <w:lang w:val="en-US"/>
        </w:rPr>
        <w:t xml:space="preserve"> </w:t>
      </w:r>
      <w:r w:rsidR="00A34009" w:rsidRPr="00B7727D">
        <w:rPr>
          <w:rFonts w:hint="cs"/>
          <w:cs/>
          <w:lang w:val="en-US"/>
        </w:rPr>
        <w:t>ล้าน</w:t>
      </w:r>
      <w:r w:rsidR="009C5248" w:rsidRPr="00B7727D">
        <w:rPr>
          <w:rFonts w:hint="cs"/>
          <w:cs/>
          <w:lang w:val="en-US"/>
        </w:rPr>
        <w:t>หุ้น</w:t>
      </w:r>
      <w:r w:rsidR="000208B2" w:rsidRPr="00B7727D">
        <w:rPr>
          <w:cs/>
          <w:lang w:val="en-US"/>
        </w:rPr>
        <w:t xml:space="preserve"> เป็นจำนวนเงินทั้งสิ้น </w:t>
      </w:r>
      <w:r w:rsidR="00EE1B51">
        <w:rPr>
          <w:lang w:val="en-US"/>
        </w:rPr>
        <w:t>840</w:t>
      </w:r>
      <w:r w:rsidR="00B7727D" w:rsidRPr="00B7727D">
        <w:rPr>
          <w:rFonts w:hint="cs"/>
          <w:cs/>
          <w:lang w:val="en-US"/>
        </w:rPr>
        <w:t xml:space="preserve"> </w:t>
      </w:r>
      <w:r w:rsidR="000208B2" w:rsidRPr="00B7727D">
        <w:rPr>
          <w:cs/>
          <w:lang w:val="en-US"/>
        </w:rPr>
        <w:t>ล้านบาท เงินปันผลดังกล่าวมีกำหนดจ่ายให้แก่</w:t>
      </w:r>
      <w:r w:rsidR="000208B2" w:rsidRPr="000208B2">
        <w:rPr>
          <w:cs/>
          <w:lang w:val="en-US"/>
        </w:rPr>
        <w:t>ผู้ถือหุ้นในวันที่</w:t>
      </w:r>
      <w:r w:rsidR="00195750">
        <w:rPr>
          <w:rFonts w:hint="cs"/>
          <w:cs/>
          <w:lang w:val="en-US"/>
        </w:rPr>
        <w:t xml:space="preserve"> </w:t>
      </w:r>
      <w:r w:rsidR="00195750">
        <w:rPr>
          <w:lang w:val="en-US"/>
        </w:rPr>
        <w:t xml:space="preserve">2 </w:t>
      </w:r>
      <w:r w:rsidR="00195750">
        <w:rPr>
          <w:rFonts w:hint="cs"/>
          <w:cs/>
          <w:lang w:val="en-US"/>
        </w:rPr>
        <w:t>มิถุนายน</w:t>
      </w:r>
      <w:r w:rsidR="000208B2">
        <w:rPr>
          <w:cs/>
          <w:lang w:val="en-US"/>
        </w:rPr>
        <w:t xml:space="preserve"> 25</w:t>
      </w:r>
      <w:r w:rsidR="000208B2">
        <w:rPr>
          <w:lang w:val="en-US"/>
        </w:rPr>
        <w:t>60</w:t>
      </w:r>
    </w:p>
    <w:p w:rsidR="00BC4737" w:rsidRPr="00691C7D" w:rsidRDefault="00BC4737" w:rsidP="00691C7D">
      <w:pPr>
        <w:pStyle w:val="Bo-Blankline"/>
        <w:rPr>
          <w:highlight w:val="yellow"/>
          <w:lang w:val="en-US"/>
        </w:rPr>
      </w:pPr>
    </w:p>
    <w:sectPr w:rsidR="00BC4737" w:rsidRPr="00691C7D" w:rsidSect="00C21040"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CAA" w:rsidRDefault="00C95CAA">
      <w:r>
        <w:separator/>
      </w:r>
    </w:p>
  </w:endnote>
  <w:endnote w:type="continuationSeparator" w:id="0">
    <w:p w:rsidR="00C95CAA" w:rsidRDefault="00C95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New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226" w:rsidRPr="00666581" w:rsidRDefault="00812226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666581">
      <w:rPr>
        <w:rFonts w:asciiTheme="majorBidi" w:hAnsiTheme="majorBidi" w:cstheme="majorBidi"/>
        <w:sz w:val="30"/>
        <w:szCs w:val="30"/>
      </w:rPr>
      <w:fldChar w:fldCharType="begin"/>
    </w:r>
    <w:r w:rsidRPr="0066658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666581">
      <w:rPr>
        <w:rFonts w:asciiTheme="majorBidi" w:hAnsiTheme="majorBidi" w:cstheme="majorBidi"/>
        <w:sz w:val="30"/>
        <w:szCs w:val="30"/>
      </w:rPr>
      <w:fldChar w:fldCharType="separate"/>
    </w:r>
    <w:r w:rsidR="00366A00">
      <w:rPr>
        <w:rFonts w:asciiTheme="majorBidi" w:hAnsiTheme="majorBidi" w:cstheme="majorBidi"/>
        <w:noProof/>
        <w:sz w:val="30"/>
        <w:szCs w:val="30"/>
      </w:rPr>
      <w:t>11</w:t>
    </w:r>
    <w:r w:rsidRPr="0066658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226" w:rsidRDefault="0081222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66A00">
      <w:rPr>
        <w:noProof/>
      </w:rPr>
      <w:t>30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CAA" w:rsidRDefault="00C95CAA">
      <w:r>
        <w:separator/>
      </w:r>
    </w:p>
  </w:footnote>
  <w:footnote w:type="continuationSeparator" w:id="0">
    <w:p w:rsidR="00C95CAA" w:rsidRDefault="00C95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226" w:rsidRDefault="00812226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</w:t>
    </w:r>
    <w:proofErr w:type="spellStart"/>
    <w:r w:rsidRPr="000874F1">
      <w:rPr>
        <w:rFonts w:ascii="Angsana New" w:hAnsi="Angsana New"/>
        <w:b/>
        <w:bCs/>
        <w:sz w:val="32"/>
        <w:szCs w:val="32"/>
        <w:cs/>
      </w:rPr>
      <w:t>ลีน</w:t>
    </w:r>
    <w:proofErr w:type="spellEnd"/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812226" w:rsidRDefault="00812226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812226" w:rsidRPr="00E22BD2" w:rsidRDefault="00812226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812226" w:rsidRDefault="00812226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B02865C0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4" w15:restartNumberingAfterBreak="0">
    <w:nsid w:val="17252A40"/>
    <w:multiLevelType w:val="multilevel"/>
    <w:tmpl w:val="69AAFF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77345A6"/>
    <w:multiLevelType w:val="hybridMultilevel"/>
    <w:tmpl w:val="872E6916"/>
    <w:lvl w:ilvl="0" w:tplc="FD0695D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05AD8"/>
    <w:multiLevelType w:val="multilevel"/>
    <w:tmpl w:val="63B491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9" w15:restartNumberingAfterBreak="0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4" w15:restartNumberingAfterBreak="0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8" w15:restartNumberingAfterBreak="0">
    <w:nsid w:val="4FF40B81"/>
    <w:multiLevelType w:val="hybridMultilevel"/>
    <w:tmpl w:val="CD7812C0"/>
    <w:lvl w:ilvl="0" w:tplc="8250DBE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F30A13"/>
    <w:multiLevelType w:val="multilevel"/>
    <w:tmpl w:val="A878A2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thaiLetters"/>
      <w:lvlText w:val="%2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5BE35078"/>
    <w:multiLevelType w:val="multilevel"/>
    <w:tmpl w:val="151AED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5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6" w15:restartNumberingAfterBreak="0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27" w15:restartNumberingAfterBreak="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3"/>
  </w:num>
  <w:num w:numId="2">
    <w:abstractNumId w:val="17"/>
  </w:num>
  <w:num w:numId="3">
    <w:abstractNumId w:val="23"/>
  </w:num>
  <w:num w:numId="4">
    <w:abstractNumId w:val="24"/>
  </w:num>
  <w:num w:numId="5">
    <w:abstractNumId w:val="12"/>
  </w:num>
  <w:num w:numId="6">
    <w:abstractNumId w:val="1"/>
  </w:num>
  <w:num w:numId="7">
    <w:abstractNumId w:val="25"/>
  </w:num>
  <w:num w:numId="8">
    <w:abstractNumId w:val="13"/>
  </w:num>
  <w:num w:numId="9">
    <w:abstractNumId w:val="8"/>
  </w:num>
  <w:num w:numId="10">
    <w:abstractNumId w:val="16"/>
  </w:num>
  <w:num w:numId="11">
    <w:abstractNumId w:val="26"/>
  </w:num>
  <w:num w:numId="12">
    <w:abstractNumId w:val="11"/>
  </w:num>
  <w:num w:numId="13">
    <w:abstractNumId w:val="22"/>
  </w:num>
  <w:num w:numId="14">
    <w:abstractNumId w:val="10"/>
  </w:num>
  <w:num w:numId="15">
    <w:abstractNumId w:val="15"/>
  </w:num>
  <w:num w:numId="16">
    <w:abstractNumId w:val="2"/>
  </w:num>
  <w:num w:numId="17">
    <w:abstractNumId w:val="27"/>
  </w:num>
  <w:num w:numId="18">
    <w:abstractNumId w:val="14"/>
  </w:num>
  <w:num w:numId="19">
    <w:abstractNumId w:val="7"/>
  </w:num>
  <w:num w:numId="20">
    <w:abstractNumId w:val="21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1"/>
  </w:num>
  <w:num w:numId="28">
    <w:abstractNumId w:val="5"/>
  </w:num>
  <w:num w:numId="29">
    <w:abstractNumId w:val="18"/>
  </w:num>
  <w:num w:numId="30">
    <w:abstractNumId w:val="1"/>
  </w:num>
  <w:num w:numId="31">
    <w:abstractNumId w:val="9"/>
  </w:num>
  <w:num w:numId="32">
    <w:abstractNumId w:val="4"/>
  </w:num>
  <w:num w:numId="33">
    <w:abstractNumId w:val="19"/>
  </w:num>
  <w:num w:numId="34">
    <w:abstractNumId w:val="20"/>
  </w:num>
  <w:num w:numId="35">
    <w:abstractNumId w:val="6"/>
  </w:num>
  <w:num w:numId="3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D81"/>
    <w:rsid w:val="00001EB9"/>
    <w:rsid w:val="00001FF3"/>
    <w:rsid w:val="0000222D"/>
    <w:rsid w:val="0000260D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E64"/>
    <w:rsid w:val="00004F7E"/>
    <w:rsid w:val="00005133"/>
    <w:rsid w:val="0000627B"/>
    <w:rsid w:val="000062BC"/>
    <w:rsid w:val="00006723"/>
    <w:rsid w:val="000069A2"/>
    <w:rsid w:val="00006BEB"/>
    <w:rsid w:val="00006C42"/>
    <w:rsid w:val="0000702A"/>
    <w:rsid w:val="000070F4"/>
    <w:rsid w:val="0000719F"/>
    <w:rsid w:val="000074BC"/>
    <w:rsid w:val="00010439"/>
    <w:rsid w:val="00010620"/>
    <w:rsid w:val="000116AA"/>
    <w:rsid w:val="00011710"/>
    <w:rsid w:val="00011797"/>
    <w:rsid w:val="00012023"/>
    <w:rsid w:val="00012953"/>
    <w:rsid w:val="00012E2C"/>
    <w:rsid w:val="000134E4"/>
    <w:rsid w:val="000135E2"/>
    <w:rsid w:val="00013992"/>
    <w:rsid w:val="000139DA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3E0"/>
    <w:rsid w:val="00020824"/>
    <w:rsid w:val="000208B2"/>
    <w:rsid w:val="00020907"/>
    <w:rsid w:val="00020C87"/>
    <w:rsid w:val="00020F5B"/>
    <w:rsid w:val="00020FA0"/>
    <w:rsid w:val="00021067"/>
    <w:rsid w:val="0002142E"/>
    <w:rsid w:val="000214BC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C15"/>
    <w:rsid w:val="00025619"/>
    <w:rsid w:val="00025F5D"/>
    <w:rsid w:val="00026326"/>
    <w:rsid w:val="00026507"/>
    <w:rsid w:val="000265B8"/>
    <w:rsid w:val="00026C1F"/>
    <w:rsid w:val="00026CE5"/>
    <w:rsid w:val="00026EA3"/>
    <w:rsid w:val="00027169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DC"/>
    <w:rsid w:val="00031C5A"/>
    <w:rsid w:val="00031E80"/>
    <w:rsid w:val="00031F3A"/>
    <w:rsid w:val="00031FC0"/>
    <w:rsid w:val="00032081"/>
    <w:rsid w:val="00032439"/>
    <w:rsid w:val="0003299A"/>
    <w:rsid w:val="000333B0"/>
    <w:rsid w:val="000336D3"/>
    <w:rsid w:val="00033902"/>
    <w:rsid w:val="00034935"/>
    <w:rsid w:val="00034A53"/>
    <w:rsid w:val="00034E29"/>
    <w:rsid w:val="00034F54"/>
    <w:rsid w:val="0003573E"/>
    <w:rsid w:val="000361D4"/>
    <w:rsid w:val="000363DC"/>
    <w:rsid w:val="000367E2"/>
    <w:rsid w:val="00037204"/>
    <w:rsid w:val="000401D1"/>
    <w:rsid w:val="000402DB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860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F98"/>
    <w:rsid w:val="00053145"/>
    <w:rsid w:val="000533B7"/>
    <w:rsid w:val="000540BB"/>
    <w:rsid w:val="0005413E"/>
    <w:rsid w:val="00054473"/>
    <w:rsid w:val="00055217"/>
    <w:rsid w:val="00055284"/>
    <w:rsid w:val="00055503"/>
    <w:rsid w:val="000555AD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EB"/>
    <w:rsid w:val="00060CA2"/>
    <w:rsid w:val="00060E97"/>
    <w:rsid w:val="000611A7"/>
    <w:rsid w:val="0006214C"/>
    <w:rsid w:val="00062556"/>
    <w:rsid w:val="000629B5"/>
    <w:rsid w:val="00063824"/>
    <w:rsid w:val="000639B2"/>
    <w:rsid w:val="00063A04"/>
    <w:rsid w:val="000640AD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AFD"/>
    <w:rsid w:val="00070377"/>
    <w:rsid w:val="00070EE1"/>
    <w:rsid w:val="000712EB"/>
    <w:rsid w:val="000718D6"/>
    <w:rsid w:val="00071902"/>
    <w:rsid w:val="00072143"/>
    <w:rsid w:val="00072781"/>
    <w:rsid w:val="000728A0"/>
    <w:rsid w:val="000734A8"/>
    <w:rsid w:val="00073A37"/>
    <w:rsid w:val="00073A92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B00"/>
    <w:rsid w:val="00083067"/>
    <w:rsid w:val="0008341D"/>
    <w:rsid w:val="0008358E"/>
    <w:rsid w:val="00083920"/>
    <w:rsid w:val="000844CC"/>
    <w:rsid w:val="00084F61"/>
    <w:rsid w:val="00084F69"/>
    <w:rsid w:val="000857BA"/>
    <w:rsid w:val="00085D23"/>
    <w:rsid w:val="00085DE0"/>
    <w:rsid w:val="000860EB"/>
    <w:rsid w:val="00086B7B"/>
    <w:rsid w:val="000874F1"/>
    <w:rsid w:val="00087692"/>
    <w:rsid w:val="00087955"/>
    <w:rsid w:val="00090330"/>
    <w:rsid w:val="000905CD"/>
    <w:rsid w:val="000912A8"/>
    <w:rsid w:val="00091A06"/>
    <w:rsid w:val="00091C4F"/>
    <w:rsid w:val="00092292"/>
    <w:rsid w:val="000922A7"/>
    <w:rsid w:val="000926D0"/>
    <w:rsid w:val="0009291E"/>
    <w:rsid w:val="00093A5B"/>
    <w:rsid w:val="00094332"/>
    <w:rsid w:val="000944C1"/>
    <w:rsid w:val="00095BA4"/>
    <w:rsid w:val="00095C0B"/>
    <w:rsid w:val="000962FA"/>
    <w:rsid w:val="0009663B"/>
    <w:rsid w:val="00096B41"/>
    <w:rsid w:val="00096B87"/>
    <w:rsid w:val="00096FB9"/>
    <w:rsid w:val="000970B4"/>
    <w:rsid w:val="00097656"/>
    <w:rsid w:val="0009773F"/>
    <w:rsid w:val="0009775B"/>
    <w:rsid w:val="00097B33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12"/>
    <w:rsid w:val="000B28A1"/>
    <w:rsid w:val="000B2CD6"/>
    <w:rsid w:val="000B3152"/>
    <w:rsid w:val="000B3394"/>
    <w:rsid w:val="000B3823"/>
    <w:rsid w:val="000B3BD0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3D5"/>
    <w:rsid w:val="000B6414"/>
    <w:rsid w:val="000B6506"/>
    <w:rsid w:val="000B653B"/>
    <w:rsid w:val="000B6632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410B"/>
    <w:rsid w:val="000C4878"/>
    <w:rsid w:val="000C4EF2"/>
    <w:rsid w:val="000C5ABA"/>
    <w:rsid w:val="000C5C1A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6E2"/>
    <w:rsid w:val="000D5C0F"/>
    <w:rsid w:val="000D5EDE"/>
    <w:rsid w:val="000D60F2"/>
    <w:rsid w:val="000D628B"/>
    <w:rsid w:val="000D6791"/>
    <w:rsid w:val="000D6A9B"/>
    <w:rsid w:val="000D6BE9"/>
    <w:rsid w:val="000D6BFA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3E"/>
    <w:rsid w:val="000E70DF"/>
    <w:rsid w:val="000E7176"/>
    <w:rsid w:val="000E7E84"/>
    <w:rsid w:val="000F02C6"/>
    <w:rsid w:val="000F0E11"/>
    <w:rsid w:val="000F10D9"/>
    <w:rsid w:val="000F1243"/>
    <w:rsid w:val="000F13DC"/>
    <w:rsid w:val="000F14C9"/>
    <w:rsid w:val="000F19D1"/>
    <w:rsid w:val="000F1FB3"/>
    <w:rsid w:val="000F2197"/>
    <w:rsid w:val="000F23C6"/>
    <w:rsid w:val="000F242F"/>
    <w:rsid w:val="000F2639"/>
    <w:rsid w:val="000F2A9A"/>
    <w:rsid w:val="000F3074"/>
    <w:rsid w:val="000F3EFE"/>
    <w:rsid w:val="000F42D2"/>
    <w:rsid w:val="000F4377"/>
    <w:rsid w:val="000F4859"/>
    <w:rsid w:val="000F57ED"/>
    <w:rsid w:val="000F62B4"/>
    <w:rsid w:val="000F62BB"/>
    <w:rsid w:val="000F6DF2"/>
    <w:rsid w:val="000F7176"/>
    <w:rsid w:val="000F788D"/>
    <w:rsid w:val="000F7D57"/>
    <w:rsid w:val="00100327"/>
    <w:rsid w:val="001005B5"/>
    <w:rsid w:val="00101321"/>
    <w:rsid w:val="001016DC"/>
    <w:rsid w:val="00101B33"/>
    <w:rsid w:val="00101BD2"/>
    <w:rsid w:val="00101F4C"/>
    <w:rsid w:val="00101F50"/>
    <w:rsid w:val="0010278C"/>
    <w:rsid w:val="001029D1"/>
    <w:rsid w:val="001029F0"/>
    <w:rsid w:val="00103A99"/>
    <w:rsid w:val="00103DD9"/>
    <w:rsid w:val="00104178"/>
    <w:rsid w:val="00104302"/>
    <w:rsid w:val="00104B1A"/>
    <w:rsid w:val="00104ED3"/>
    <w:rsid w:val="00105101"/>
    <w:rsid w:val="00105738"/>
    <w:rsid w:val="00105F4F"/>
    <w:rsid w:val="00105FFD"/>
    <w:rsid w:val="001067F4"/>
    <w:rsid w:val="00106E62"/>
    <w:rsid w:val="001072C1"/>
    <w:rsid w:val="001074D8"/>
    <w:rsid w:val="001076DD"/>
    <w:rsid w:val="001076E3"/>
    <w:rsid w:val="0011022C"/>
    <w:rsid w:val="00110305"/>
    <w:rsid w:val="0011095E"/>
    <w:rsid w:val="001116A5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514"/>
    <w:rsid w:val="001319A0"/>
    <w:rsid w:val="00131AE7"/>
    <w:rsid w:val="00131CC1"/>
    <w:rsid w:val="00131F55"/>
    <w:rsid w:val="00131FB5"/>
    <w:rsid w:val="00132E27"/>
    <w:rsid w:val="00132F9A"/>
    <w:rsid w:val="001332CB"/>
    <w:rsid w:val="00133352"/>
    <w:rsid w:val="0013363E"/>
    <w:rsid w:val="00133F92"/>
    <w:rsid w:val="0013438A"/>
    <w:rsid w:val="00134E9F"/>
    <w:rsid w:val="00135B88"/>
    <w:rsid w:val="001362FD"/>
    <w:rsid w:val="00136853"/>
    <w:rsid w:val="0013696E"/>
    <w:rsid w:val="00136BE5"/>
    <w:rsid w:val="00137061"/>
    <w:rsid w:val="001374E1"/>
    <w:rsid w:val="001378CB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1AA"/>
    <w:rsid w:val="00145424"/>
    <w:rsid w:val="00145440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8DE"/>
    <w:rsid w:val="0015416B"/>
    <w:rsid w:val="00154216"/>
    <w:rsid w:val="001543A0"/>
    <w:rsid w:val="00154FCB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6029D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465E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EF3"/>
    <w:rsid w:val="001674DD"/>
    <w:rsid w:val="00167650"/>
    <w:rsid w:val="001676F0"/>
    <w:rsid w:val="0017007D"/>
    <w:rsid w:val="0017008A"/>
    <w:rsid w:val="001703A0"/>
    <w:rsid w:val="001706FD"/>
    <w:rsid w:val="00171049"/>
    <w:rsid w:val="00171264"/>
    <w:rsid w:val="001713EE"/>
    <w:rsid w:val="00171A63"/>
    <w:rsid w:val="00172290"/>
    <w:rsid w:val="001730DE"/>
    <w:rsid w:val="001733EF"/>
    <w:rsid w:val="0017393A"/>
    <w:rsid w:val="00173C2E"/>
    <w:rsid w:val="00173D5A"/>
    <w:rsid w:val="001748AB"/>
    <w:rsid w:val="00174A83"/>
    <w:rsid w:val="00175397"/>
    <w:rsid w:val="00175993"/>
    <w:rsid w:val="001764AE"/>
    <w:rsid w:val="0017688F"/>
    <w:rsid w:val="0017754D"/>
    <w:rsid w:val="00177F67"/>
    <w:rsid w:val="00180A11"/>
    <w:rsid w:val="00180DF9"/>
    <w:rsid w:val="00181642"/>
    <w:rsid w:val="00181AE2"/>
    <w:rsid w:val="001821E2"/>
    <w:rsid w:val="00182395"/>
    <w:rsid w:val="00182A3E"/>
    <w:rsid w:val="00182BB8"/>
    <w:rsid w:val="00182D19"/>
    <w:rsid w:val="0018336E"/>
    <w:rsid w:val="00183760"/>
    <w:rsid w:val="001839E2"/>
    <w:rsid w:val="0018402E"/>
    <w:rsid w:val="001842C5"/>
    <w:rsid w:val="00184A21"/>
    <w:rsid w:val="00184C69"/>
    <w:rsid w:val="00184F39"/>
    <w:rsid w:val="001861F9"/>
    <w:rsid w:val="00186445"/>
    <w:rsid w:val="00186985"/>
    <w:rsid w:val="00186DD6"/>
    <w:rsid w:val="00187508"/>
    <w:rsid w:val="00187D86"/>
    <w:rsid w:val="00191009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434B"/>
    <w:rsid w:val="001A461E"/>
    <w:rsid w:val="001A49E4"/>
    <w:rsid w:val="001A4E00"/>
    <w:rsid w:val="001A4FA3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B07"/>
    <w:rsid w:val="001B2D00"/>
    <w:rsid w:val="001B2D57"/>
    <w:rsid w:val="001B48C7"/>
    <w:rsid w:val="001B4927"/>
    <w:rsid w:val="001B4EAB"/>
    <w:rsid w:val="001B51B5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DE0"/>
    <w:rsid w:val="001C3014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C68"/>
    <w:rsid w:val="001D1DA9"/>
    <w:rsid w:val="001D2A5A"/>
    <w:rsid w:val="001D2BCF"/>
    <w:rsid w:val="001D2C76"/>
    <w:rsid w:val="001D32FF"/>
    <w:rsid w:val="001D397C"/>
    <w:rsid w:val="001D39D6"/>
    <w:rsid w:val="001D3B84"/>
    <w:rsid w:val="001D482F"/>
    <w:rsid w:val="001D4D40"/>
    <w:rsid w:val="001D51E9"/>
    <w:rsid w:val="001D5971"/>
    <w:rsid w:val="001D606A"/>
    <w:rsid w:val="001D66B8"/>
    <w:rsid w:val="001D6FA9"/>
    <w:rsid w:val="001D70FD"/>
    <w:rsid w:val="001D711A"/>
    <w:rsid w:val="001D71A3"/>
    <w:rsid w:val="001D7377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F0448"/>
    <w:rsid w:val="001F10CC"/>
    <w:rsid w:val="001F1215"/>
    <w:rsid w:val="001F17B3"/>
    <w:rsid w:val="001F2188"/>
    <w:rsid w:val="001F2A87"/>
    <w:rsid w:val="001F2BD0"/>
    <w:rsid w:val="001F2E65"/>
    <w:rsid w:val="001F318E"/>
    <w:rsid w:val="001F403C"/>
    <w:rsid w:val="001F44C6"/>
    <w:rsid w:val="001F4BC7"/>
    <w:rsid w:val="001F4D42"/>
    <w:rsid w:val="001F5243"/>
    <w:rsid w:val="001F5254"/>
    <w:rsid w:val="001F5895"/>
    <w:rsid w:val="001F5A2E"/>
    <w:rsid w:val="001F6146"/>
    <w:rsid w:val="001F625F"/>
    <w:rsid w:val="001F6592"/>
    <w:rsid w:val="001F6806"/>
    <w:rsid w:val="001F68AC"/>
    <w:rsid w:val="001F6E71"/>
    <w:rsid w:val="001F70E4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D89"/>
    <w:rsid w:val="002077B5"/>
    <w:rsid w:val="002077F9"/>
    <w:rsid w:val="00207840"/>
    <w:rsid w:val="00207ABD"/>
    <w:rsid w:val="00207BAC"/>
    <w:rsid w:val="0021006F"/>
    <w:rsid w:val="002101E7"/>
    <w:rsid w:val="00211234"/>
    <w:rsid w:val="0021141F"/>
    <w:rsid w:val="002118E1"/>
    <w:rsid w:val="00211A6B"/>
    <w:rsid w:val="00211B9A"/>
    <w:rsid w:val="00211BF2"/>
    <w:rsid w:val="002123D7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93C"/>
    <w:rsid w:val="00215A34"/>
    <w:rsid w:val="002160B2"/>
    <w:rsid w:val="002162A6"/>
    <w:rsid w:val="002164C4"/>
    <w:rsid w:val="002166C4"/>
    <w:rsid w:val="00216B27"/>
    <w:rsid w:val="002177AB"/>
    <w:rsid w:val="00217FD2"/>
    <w:rsid w:val="00220131"/>
    <w:rsid w:val="002204A7"/>
    <w:rsid w:val="002205BA"/>
    <w:rsid w:val="002206AB"/>
    <w:rsid w:val="00220732"/>
    <w:rsid w:val="00221016"/>
    <w:rsid w:val="00221FBC"/>
    <w:rsid w:val="002224AF"/>
    <w:rsid w:val="002224EB"/>
    <w:rsid w:val="00222B85"/>
    <w:rsid w:val="00222C32"/>
    <w:rsid w:val="00224189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202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750A"/>
    <w:rsid w:val="0024780F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43D"/>
    <w:rsid w:val="0025279C"/>
    <w:rsid w:val="002528E6"/>
    <w:rsid w:val="00253713"/>
    <w:rsid w:val="00253794"/>
    <w:rsid w:val="00253EA0"/>
    <w:rsid w:val="0025458D"/>
    <w:rsid w:val="0025532B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840"/>
    <w:rsid w:val="00257B20"/>
    <w:rsid w:val="00257C6E"/>
    <w:rsid w:val="002606AC"/>
    <w:rsid w:val="00260B16"/>
    <w:rsid w:val="00260C53"/>
    <w:rsid w:val="00260D02"/>
    <w:rsid w:val="00260DC7"/>
    <w:rsid w:val="00260E9F"/>
    <w:rsid w:val="0026142E"/>
    <w:rsid w:val="00261C1E"/>
    <w:rsid w:val="00261E63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E34"/>
    <w:rsid w:val="00267F25"/>
    <w:rsid w:val="00270A9D"/>
    <w:rsid w:val="00271788"/>
    <w:rsid w:val="002720E2"/>
    <w:rsid w:val="002721B7"/>
    <w:rsid w:val="00272293"/>
    <w:rsid w:val="00272942"/>
    <w:rsid w:val="0027302C"/>
    <w:rsid w:val="002730F0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D31"/>
    <w:rsid w:val="00282D9D"/>
    <w:rsid w:val="00283176"/>
    <w:rsid w:val="002834F8"/>
    <w:rsid w:val="002835EC"/>
    <w:rsid w:val="002845AF"/>
    <w:rsid w:val="00284626"/>
    <w:rsid w:val="00285191"/>
    <w:rsid w:val="002853F7"/>
    <w:rsid w:val="002855E5"/>
    <w:rsid w:val="00285AA2"/>
    <w:rsid w:val="00285E22"/>
    <w:rsid w:val="00286480"/>
    <w:rsid w:val="0028731F"/>
    <w:rsid w:val="00287590"/>
    <w:rsid w:val="00287D47"/>
    <w:rsid w:val="002902DF"/>
    <w:rsid w:val="002904B5"/>
    <w:rsid w:val="002914C9"/>
    <w:rsid w:val="002916C5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4166"/>
    <w:rsid w:val="0029433B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4C6"/>
    <w:rsid w:val="002A1CB5"/>
    <w:rsid w:val="002A1CF2"/>
    <w:rsid w:val="002A22DD"/>
    <w:rsid w:val="002A3209"/>
    <w:rsid w:val="002A3918"/>
    <w:rsid w:val="002A3933"/>
    <w:rsid w:val="002A3C5F"/>
    <w:rsid w:val="002A48BA"/>
    <w:rsid w:val="002A5535"/>
    <w:rsid w:val="002A560C"/>
    <w:rsid w:val="002A5903"/>
    <w:rsid w:val="002A5B3B"/>
    <w:rsid w:val="002A6BFE"/>
    <w:rsid w:val="002A6CC1"/>
    <w:rsid w:val="002A7715"/>
    <w:rsid w:val="002A7747"/>
    <w:rsid w:val="002B0329"/>
    <w:rsid w:val="002B03DF"/>
    <w:rsid w:val="002B07C0"/>
    <w:rsid w:val="002B0A30"/>
    <w:rsid w:val="002B0F62"/>
    <w:rsid w:val="002B0F99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DCC"/>
    <w:rsid w:val="002B5428"/>
    <w:rsid w:val="002B5EBB"/>
    <w:rsid w:val="002B5EC1"/>
    <w:rsid w:val="002B6FCF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B6A"/>
    <w:rsid w:val="002C3E60"/>
    <w:rsid w:val="002C4379"/>
    <w:rsid w:val="002C486C"/>
    <w:rsid w:val="002C486E"/>
    <w:rsid w:val="002C50AE"/>
    <w:rsid w:val="002C55E8"/>
    <w:rsid w:val="002C581E"/>
    <w:rsid w:val="002C5DCE"/>
    <w:rsid w:val="002C632A"/>
    <w:rsid w:val="002C65CA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B34"/>
    <w:rsid w:val="002C7B7D"/>
    <w:rsid w:val="002D0021"/>
    <w:rsid w:val="002D03BE"/>
    <w:rsid w:val="002D0EB3"/>
    <w:rsid w:val="002D115C"/>
    <w:rsid w:val="002D1453"/>
    <w:rsid w:val="002D1629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760"/>
    <w:rsid w:val="002D3815"/>
    <w:rsid w:val="002D38BB"/>
    <w:rsid w:val="002D3E3D"/>
    <w:rsid w:val="002D4424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FB8"/>
    <w:rsid w:val="002D7222"/>
    <w:rsid w:val="002D7704"/>
    <w:rsid w:val="002D79DA"/>
    <w:rsid w:val="002D7A1B"/>
    <w:rsid w:val="002D7A5D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5F3"/>
    <w:rsid w:val="002E1B47"/>
    <w:rsid w:val="002E1E09"/>
    <w:rsid w:val="002E1E81"/>
    <w:rsid w:val="002E1FD1"/>
    <w:rsid w:val="002E25F6"/>
    <w:rsid w:val="002E26AC"/>
    <w:rsid w:val="002E28DC"/>
    <w:rsid w:val="002E2D0C"/>
    <w:rsid w:val="002E3ED0"/>
    <w:rsid w:val="002E411D"/>
    <w:rsid w:val="002E4339"/>
    <w:rsid w:val="002E43F5"/>
    <w:rsid w:val="002E48BC"/>
    <w:rsid w:val="002E48BE"/>
    <w:rsid w:val="002E5756"/>
    <w:rsid w:val="002E5E5C"/>
    <w:rsid w:val="002E5F66"/>
    <w:rsid w:val="002E5FE1"/>
    <w:rsid w:val="002E6407"/>
    <w:rsid w:val="002E6DB4"/>
    <w:rsid w:val="002E7274"/>
    <w:rsid w:val="002E7301"/>
    <w:rsid w:val="002E75B3"/>
    <w:rsid w:val="002E776A"/>
    <w:rsid w:val="002F026F"/>
    <w:rsid w:val="002F0AA8"/>
    <w:rsid w:val="002F0D82"/>
    <w:rsid w:val="002F1017"/>
    <w:rsid w:val="002F1AEA"/>
    <w:rsid w:val="002F291B"/>
    <w:rsid w:val="002F3294"/>
    <w:rsid w:val="002F41F5"/>
    <w:rsid w:val="002F4550"/>
    <w:rsid w:val="002F4653"/>
    <w:rsid w:val="002F4903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D79"/>
    <w:rsid w:val="00304554"/>
    <w:rsid w:val="00304581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318"/>
    <w:rsid w:val="0031051A"/>
    <w:rsid w:val="003106F6"/>
    <w:rsid w:val="00310804"/>
    <w:rsid w:val="00310994"/>
    <w:rsid w:val="00310B91"/>
    <w:rsid w:val="00311024"/>
    <w:rsid w:val="00311C49"/>
    <w:rsid w:val="00311E00"/>
    <w:rsid w:val="00311E08"/>
    <w:rsid w:val="00311F54"/>
    <w:rsid w:val="00312CF4"/>
    <w:rsid w:val="00312F19"/>
    <w:rsid w:val="00312F66"/>
    <w:rsid w:val="0031326E"/>
    <w:rsid w:val="0031333B"/>
    <w:rsid w:val="003133C7"/>
    <w:rsid w:val="00313CB7"/>
    <w:rsid w:val="00313D0E"/>
    <w:rsid w:val="00314228"/>
    <w:rsid w:val="00314396"/>
    <w:rsid w:val="0031477C"/>
    <w:rsid w:val="003155F1"/>
    <w:rsid w:val="00315E02"/>
    <w:rsid w:val="00315F34"/>
    <w:rsid w:val="00315F41"/>
    <w:rsid w:val="00316041"/>
    <w:rsid w:val="00316108"/>
    <w:rsid w:val="00316193"/>
    <w:rsid w:val="00316217"/>
    <w:rsid w:val="003164B4"/>
    <w:rsid w:val="00316C50"/>
    <w:rsid w:val="0031701C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C7B"/>
    <w:rsid w:val="0033399B"/>
    <w:rsid w:val="00333F88"/>
    <w:rsid w:val="00333FA0"/>
    <w:rsid w:val="0033407F"/>
    <w:rsid w:val="00334110"/>
    <w:rsid w:val="00334C21"/>
    <w:rsid w:val="00335B2A"/>
    <w:rsid w:val="00335D0A"/>
    <w:rsid w:val="00335F7C"/>
    <w:rsid w:val="00336D0D"/>
    <w:rsid w:val="00337361"/>
    <w:rsid w:val="0033768D"/>
    <w:rsid w:val="00337D5F"/>
    <w:rsid w:val="0034002A"/>
    <w:rsid w:val="003400E5"/>
    <w:rsid w:val="0034019B"/>
    <w:rsid w:val="00340311"/>
    <w:rsid w:val="003403D5"/>
    <w:rsid w:val="00340410"/>
    <w:rsid w:val="003408DB"/>
    <w:rsid w:val="00340D60"/>
    <w:rsid w:val="00340D6C"/>
    <w:rsid w:val="00340DA5"/>
    <w:rsid w:val="0034162E"/>
    <w:rsid w:val="003418B3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829"/>
    <w:rsid w:val="00346E3C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524"/>
    <w:rsid w:val="00352700"/>
    <w:rsid w:val="00352D19"/>
    <w:rsid w:val="00352ECF"/>
    <w:rsid w:val="00352ED0"/>
    <w:rsid w:val="003532AE"/>
    <w:rsid w:val="003537E2"/>
    <w:rsid w:val="00353A6B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FA4"/>
    <w:rsid w:val="0035728D"/>
    <w:rsid w:val="003574C5"/>
    <w:rsid w:val="00357660"/>
    <w:rsid w:val="0036055E"/>
    <w:rsid w:val="003608F6"/>
    <w:rsid w:val="003617EF"/>
    <w:rsid w:val="00361AE6"/>
    <w:rsid w:val="00361AF6"/>
    <w:rsid w:val="00361BEE"/>
    <w:rsid w:val="00361F0D"/>
    <w:rsid w:val="0036275B"/>
    <w:rsid w:val="003627A8"/>
    <w:rsid w:val="003629E6"/>
    <w:rsid w:val="00362A9F"/>
    <w:rsid w:val="003637ED"/>
    <w:rsid w:val="00363CDE"/>
    <w:rsid w:val="003647C4"/>
    <w:rsid w:val="00364A47"/>
    <w:rsid w:val="00365004"/>
    <w:rsid w:val="0036563C"/>
    <w:rsid w:val="003656D0"/>
    <w:rsid w:val="00365867"/>
    <w:rsid w:val="003659AC"/>
    <w:rsid w:val="00365B4D"/>
    <w:rsid w:val="00365D6F"/>
    <w:rsid w:val="00365D84"/>
    <w:rsid w:val="003661E3"/>
    <w:rsid w:val="003662FA"/>
    <w:rsid w:val="00366A00"/>
    <w:rsid w:val="00366C9F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489"/>
    <w:rsid w:val="003715DA"/>
    <w:rsid w:val="00371A73"/>
    <w:rsid w:val="00371E53"/>
    <w:rsid w:val="00371FAB"/>
    <w:rsid w:val="00371FF4"/>
    <w:rsid w:val="00372038"/>
    <w:rsid w:val="00372B99"/>
    <w:rsid w:val="00373155"/>
    <w:rsid w:val="0037360E"/>
    <w:rsid w:val="00373CB0"/>
    <w:rsid w:val="00373F4D"/>
    <w:rsid w:val="003740A4"/>
    <w:rsid w:val="003740D2"/>
    <w:rsid w:val="00374382"/>
    <w:rsid w:val="0037452C"/>
    <w:rsid w:val="00374A59"/>
    <w:rsid w:val="00374ABD"/>
    <w:rsid w:val="003751E9"/>
    <w:rsid w:val="0037559A"/>
    <w:rsid w:val="00375D79"/>
    <w:rsid w:val="003763A2"/>
    <w:rsid w:val="003767FB"/>
    <w:rsid w:val="00376E0C"/>
    <w:rsid w:val="00377286"/>
    <w:rsid w:val="003776E4"/>
    <w:rsid w:val="00380A70"/>
    <w:rsid w:val="00380B3E"/>
    <w:rsid w:val="00380D5A"/>
    <w:rsid w:val="003816EB"/>
    <w:rsid w:val="0038177F"/>
    <w:rsid w:val="003818AE"/>
    <w:rsid w:val="00382427"/>
    <w:rsid w:val="0038250C"/>
    <w:rsid w:val="0038276A"/>
    <w:rsid w:val="00382DDF"/>
    <w:rsid w:val="003831E6"/>
    <w:rsid w:val="003833E3"/>
    <w:rsid w:val="003837AF"/>
    <w:rsid w:val="00383A00"/>
    <w:rsid w:val="00383F82"/>
    <w:rsid w:val="00384096"/>
    <w:rsid w:val="003848C9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493"/>
    <w:rsid w:val="00390F02"/>
    <w:rsid w:val="0039141E"/>
    <w:rsid w:val="0039141F"/>
    <w:rsid w:val="0039153C"/>
    <w:rsid w:val="00391705"/>
    <w:rsid w:val="0039186F"/>
    <w:rsid w:val="003919D9"/>
    <w:rsid w:val="003919FC"/>
    <w:rsid w:val="00391AED"/>
    <w:rsid w:val="00393820"/>
    <w:rsid w:val="003938DB"/>
    <w:rsid w:val="003938E2"/>
    <w:rsid w:val="00393D8F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ECB"/>
    <w:rsid w:val="003A1EFB"/>
    <w:rsid w:val="003A286B"/>
    <w:rsid w:val="003A2AB2"/>
    <w:rsid w:val="003A2AC8"/>
    <w:rsid w:val="003A2AD7"/>
    <w:rsid w:val="003A2FA0"/>
    <w:rsid w:val="003A3596"/>
    <w:rsid w:val="003A36FF"/>
    <w:rsid w:val="003A373A"/>
    <w:rsid w:val="003A38A7"/>
    <w:rsid w:val="003A3E64"/>
    <w:rsid w:val="003A3E7C"/>
    <w:rsid w:val="003A4055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EF5"/>
    <w:rsid w:val="003A720A"/>
    <w:rsid w:val="003A734A"/>
    <w:rsid w:val="003A73D2"/>
    <w:rsid w:val="003A74F8"/>
    <w:rsid w:val="003A7713"/>
    <w:rsid w:val="003B030D"/>
    <w:rsid w:val="003B0BA5"/>
    <w:rsid w:val="003B0CAE"/>
    <w:rsid w:val="003B0D93"/>
    <w:rsid w:val="003B0DD5"/>
    <w:rsid w:val="003B136A"/>
    <w:rsid w:val="003B15BC"/>
    <w:rsid w:val="003B194E"/>
    <w:rsid w:val="003B1C1C"/>
    <w:rsid w:val="003B1D07"/>
    <w:rsid w:val="003B1E68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64A6"/>
    <w:rsid w:val="003B6507"/>
    <w:rsid w:val="003B6B50"/>
    <w:rsid w:val="003B6F9A"/>
    <w:rsid w:val="003B733C"/>
    <w:rsid w:val="003B73D2"/>
    <w:rsid w:val="003B7480"/>
    <w:rsid w:val="003B7857"/>
    <w:rsid w:val="003C05AF"/>
    <w:rsid w:val="003C07CF"/>
    <w:rsid w:val="003C09C8"/>
    <w:rsid w:val="003C0C86"/>
    <w:rsid w:val="003C19F7"/>
    <w:rsid w:val="003C1A84"/>
    <w:rsid w:val="003C1B10"/>
    <w:rsid w:val="003C1C0F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546B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BF5"/>
    <w:rsid w:val="003D0E4A"/>
    <w:rsid w:val="003D110B"/>
    <w:rsid w:val="003D13A6"/>
    <w:rsid w:val="003D14C2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245"/>
    <w:rsid w:val="003D354D"/>
    <w:rsid w:val="003D35B6"/>
    <w:rsid w:val="003D36D6"/>
    <w:rsid w:val="003D3C99"/>
    <w:rsid w:val="003D3D40"/>
    <w:rsid w:val="003D41CB"/>
    <w:rsid w:val="003D4256"/>
    <w:rsid w:val="003D5A0F"/>
    <w:rsid w:val="003D5B1A"/>
    <w:rsid w:val="003D5DBA"/>
    <w:rsid w:val="003D5F15"/>
    <w:rsid w:val="003D65CC"/>
    <w:rsid w:val="003D6B91"/>
    <w:rsid w:val="003D7D0E"/>
    <w:rsid w:val="003D7D5B"/>
    <w:rsid w:val="003E0433"/>
    <w:rsid w:val="003E0482"/>
    <w:rsid w:val="003E0819"/>
    <w:rsid w:val="003E0C21"/>
    <w:rsid w:val="003E129F"/>
    <w:rsid w:val="003E1354"/>
    <w:rsid w:val="003E1551"/>
    <w:rsid w:val="003E18DB"/>
    <w:rsid w:val="003E198D"/>
    <w:rsid w:val="003E1BDE"/>
    <w:rsid w:val="003E1EE7"/>
    <w:rsid w:val="003E243B"/>
    <w:rsid w:val="003E3115"/>
    <w:rsid w:val="003E3690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7132"/>
    <w:rsid w:val="003E7471"/>
    <w:rsid w:val="003E74C0"/>
    <w:rsid w:val="003E7C9B"/>
    <w:rsid w:val="003F02B6"/>
    <w:rsid w:val="003F0724"/>
    <w:rsid w:val="003F0D6A"/>
    <w:rsid w:val="003F1005"/>
    <w:rsid w:val="003F163D"/>
    <w:rsid w:val="003F1945"/>
    <w:rsid w:val="003F1ADA"/>
    <w:rsid w:val="003F1D96"/>
    <w:rsid w:val="003F241D"/>
    <w:rsid w:val="003F2896"/>
    <w:rsid w:val="003F2DE8"/>
    <w:rsid w:val="003F2F81"/>
    <w:rsid w:val="003F3C7E"/>
    <w:rsid w:val="003F3F73"/>
    <w:rsid w:val="003F4470"/>
    <w:rsid w:val="003F4A40"/>
    <w:rsid w:val="003F505A"/>
    <w:rsid w:val="003F56E7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71F"/>
    <w:rsid w:val="00402EEC"/>
    <w:rsid w:val="0040333E"/>
    <w:rsid w:val="0040389D"/>
    <w:rsid w:val="00403CA1"/>
    <w:rsid w:val="00403D9F"/>
    <w:rsid w:val="004047B3"/>
    <w:rsid w:val="00404F42"/>
    <w:rsid w:val="004051DB"/>
    <w:rsid w:val="004052F1"/>
    <w:rsid w:val="004055E3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72E"/>
    <w:rsid w:val="00410E0B"/>
    <w:rsid w:val="00411D5F"/>
    <w:rsid w:val="00411D90"/>
    <w:rsid w:val="0041218C"/>
    <w:rsid w:val="004129E2"/>
    <w:rsid w:val="00412BED"/>
    <w:rsid w:val="0041305F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EBE"/>
    <w:rsid w:val="00417550"/>
    <w:rsid w:val="004178F5"/>
    <w:rsid w:val="00417A74"/>
    <w:rsid w:val="00417F81"/>
    <w:rsid w:val="004202D0"/>
    <w:rsid w:val="00420519"/>
    <w:rsid w:val="00420C0F"/>
    <w:rsid w:val="00420D9E"/>
    <w:rsid w:val="004215E9"/>
    <w:rsid w:val="00421B8F"/>
    <w:rsid w:val="0042237F"/>
    <w:rsid w:val="00422580"/>
    <w:rsid w:val="00422DB0"/>
    <w:rsid w:val="00423178"/>
    <w:rsid w:val="00423B61"/>
    <w:rsid w:val="00423B6F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D63"/>
    <w:rsid w:val="0043230D"/>
    <w:rsid w:val="004323CD"/>
    <w:rsid w:val="00432EAA"/>
    <w:rsid w:val="004330AA"/>
    <w:rsid w:val="0043328B"/>
    <w:rsid w:val="004333EB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EA8"/>
    <w:rsid w:val="00435278"/>
    <w:rsid w:val="004353C4"/>
    <w:rsid w:val="0043574F"/>
    <w:rsid w:val="00435C38"/>
    <w:rsid w:val="00435FA5"/>
    <w:rsid w:val="0043637C"/>
    <w:rsid w:val="00436693"/>
    <w:rsid w:val="00437B94"/>
    <w:rsid w:val="004410AF"/>
    <w:rsid w:val="00441224"/>
    <w:rsid w:val="004418A8"/>
    <w:rsid w:val="00441AF7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AD2"/>
    <w:rsid w:val="00443B02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B9E"/>
    <w:rsid w:val="004474BB"/>
    <w:rsid w:val="00450A57"/>
    <w:rsid w:val="00450B5D"/>
    <w:rsid w:val="004511F2"/>
    <w:rsid w:val="00451269"/>
    <w:rsid w:val="004515D0"/>
    <w:rsid w:val="00451672"/>
    <w:rsid w:val="004518A4"/>
    <w:rsid w:val="00451E6C"/>
    <w:rsid w:val="00452A63"/>
    <w:rsid w:val="00452B9C"/>
    <w:rsid w:val="00452C72"/>
    <w:rsid w:val="00452E24"/>
    <w:rsid w:val="00453092"/>
    <w:rsid w:val="00453159"/>
    <w:rsid w:val="00453C8E"/>
    <w:rsid w:val="004544D5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2D1"/>
    <w:rsid w:val="004577B1"/>
    <w:rsid w:val="00457E43"/>
    <w:rsid w:val="00460239"/>
    <w:rsid w:val="004607BA"/>
    <w:rsid w:val="00460838"/>
    <w:rsid w:val="00460C78"/>
    <w:rsid w:val="00460F7F"/>
    <w:rsid w:val="00461114"/>
    <w:rsid w:val="004615E8"/>
    <w:rsid w:val="00461B8C"/>
    <w:rsid w:val="00462060"/>
    <w:rsid w:val="0046250C"/>
    <w:rsid w:val="00462593"/>
    <w:rsid w:val="00462782"/>
    <w:rsid w:val="0046313F"/>
    <w:rsid w:val="00463A2C"/>
    <w:rsid w:val="0046425F"/>
    <w:rsid w:val="00464443"/>
    <w:rsid w:val="004644ED"/>
    <w:rsid w:val="004645C8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7FC"/>
    <w:rsid w:val="00467913"/>
    <w:rsid w:val="00467AC3"/>
    <w:rsid w:val="00467F11"/>
    <w:rsid w:val="004702D8"/>
    <w:rsid w:val="004702ED"/>
    <w:rsid w:val="00470C49"/>
    <w:rsid w:val="00470E15"/>
    <w:rsid w:val="00470EA6"/>
    <w:rsid w:val="00471117"/>
    <w:rsid w:val="004714B5"/>
    <w:rsid w:val="004716C4"/>
    <w:rsid w:val="004716EA"/>
    <w:rsid w:val="0047198F"/>
    <w:rsid w:val="00471D56"/>
    <w:rsid w:val="00472257"/>
    <w:rsid w:val="00472390"/>
    <w:rsid w:val="00472C3D"/>
    <w:rsid w:val="00472D0D"/>
    <w:rsid w:val="00472FD7"/>
    <w:rsid w:val="00473BBB"/>
    <w:rsid w:val="00473FAA"/>
    <w:rsid w:val="00474333"/>
    <w:rsid w:val="0047436B"/>
    <w:rsid w:val="004744FB"/>
    <w:rsid w:val="00474DC4"/>
    <w:rsid w:val="00474E5D"/>
    <w:rsid w:val="004750BC"/>
    <w:rsid w:val="0047532A"/>
    <w:rsid w:val="004754DE"/>
    <w:rsid w:val="00475A30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AFC"/>
    <w:rsid w:val="00477D3C"/>
    <w:rsid w:val="00477D6D"/>
    <w:rsid w:val="0048064F"/>
    <w:rsid w:val="00480BCF"/>
    <w:rsid w:val="00480C1F"/>
    <w:rsid w:val="00480D3E"/>
    <w:rsid w:val="00480DED"/>
    <w:rsid w:val="00481691"/>
    <w:rsid w:val="0048187D"/>
    <w:rsid w:val="00482137"/>
    <w:rsid w:val="00482367"/>
    <w:rsid w:val="0048248B"/>
    <w:rsid w:val="00482536"/>
    <w:rsid w:val="00482C2C"/>
    <w:rsid w:val="00482D88"/>
    <w:rsid w:val="004831B5"/>
    <w:rsid w:val="00483B4D"/>
    <w:rsid w:val="00483D03"/>
    <w:rsid w:val="004845C3"/>
    <w:rsid w:val="004853DD"/>
    <w:rsid w:val="004855FC"/>
    <w:rsid w:val="0048560F"/>
    <w:rsid w:val="00485C89"/>
    <w:rsid w:val="00485D0D"/>
    <w:rsid w:val="00485E81"/>
    <w:rsid w:val="00485ECD"/>
    <w:rsid w:val="0048612F"/>
    <w:rsid w:val="004862C2"/>
    <w:rsid w:val="00486774"/>
    <w:rsid w:val="00487BB6"/>
    <w:rsid w:val="00487BF8"/>
    <w:rsid w:val="00487CEF"/>
    <w:rsid w:val="00490C12"/>
    <w:rsid w:val="00490D7D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5053"/>
    <w:rsid w:val="00495A00"/>
    <w:rsid w:val="00496262"/>
    <w:rsid w:val="00496999"/>
    <w:rsid w:val="004969ED"/>
    <w:rsid w:val="00496C34"/>
    <w:rsid w:val="00496E1E"/>
    <w:rsid w:val="00496E4E"/>
    <w:rsid w:val="00496E8A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EA6"/>
    <w:rsid w:val="004A1239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DAD"/>
    <w:rsid w:val="004A6F8A"/>
    <w:rsid w:val="004A747B"/>
    <w:rsid w:val="004A7627"/>
    <w:rsid w:val="004A7B31"/>
    <w:rsid w:val="004A7CF3"/>
    <w:rsid w:val="004B0576"/>
    <w:rsid w:val="004B05C0"/>
    <w:rsid w:val="004B070C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EA7"/>
    <w:rsid w:val="004B47B5"/>
    <w:rsid w:val="004B4877"/>
    <w:rsid w:val="004B493F"/>
    <w:rsid w:val="004B4CA0"/>
    <w:rsid w:val="004B534E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543"/>
    <w:rsid w:val="004C2906"/>
    <w:rsid w:val="004C2B3A"/>
    <w:rsid w:val="004C30B9"/>
    <w:rsid w:val="004C342B"/>
    <w:rsid w:val="004C361B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4CD"/>
    <w:rsid w:val="004C597F"/>
    <w:rsid w:val="004C5CB8"/>
    <w:rsid w:val="004C6138"/>
    <w:rsid w:val="004C62CD"/>
    <w:rsid w:val="004C69B1"/>
    <w:rsid w:val="004C6B30"/>
    <w:rsid w:val="004C6FEE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464"/>
    <w:rsid w:val="004D2C14"/>
    <w:rsid w:val="004D2CC9"/>
    <w:rsid w:val="004D2EF0"/>
    <w:rsid w:val="004D307D"/>
    <w:rsid w:val="004D3900"/>
    <w:rsid w:val="004D3955"/>
    <w:rsid w:val="004D3C6D"/>
    <w:rsid w:val="004D48DA"/>
    <w:rsid w:val="004D4A06"/>
    <w:rsid w:val="004D525B"/>
    <w:rsid w:val="004D535B"/>
    <w:rsid w:val="004D5938"/>
    <w:rsid w:val="004D5D87"/>
    <w:rsid w:val="004D5DCD"/>
    <w:rsid w:val="004D624B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C78"/>
    <w:rsid w:val="004F2CDC"/>
    <w:rsid w:val="004F2D46"/>
    <w:rsid w:val="004F2D7A"/>
    <w:rsid w:val="004F34A0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CD5"/>
    <w:rsid w:val="004F7D55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F4A"/>
    <w:rsid w:val="005036FF"/>
    <w:rsid w:val="00503D08"/>
    <w:rsid w:val="0050409B"/>
    <w:rsid w:val="00504C31"/>
    <w:rsid w:val="00504CCD"/>
    <w:rsid w:val="00504CD7"/>
    <w:rsid w:val="00505476"/>
    <w:rsid w:val="0050550A"/>
    <w:rsid w:val="005057EC"/>
    <w:rsid w:val="00505821"/>
    <w:rsid w:val="00505CA2"/>
    <w:rsid w:val="0050635B"/>
    <w:rsid w:val="005064FB"/>
    <w:rsid w:val="00506C3F"/>
    <w:rsid w:val="00507B2E"/>
    <w:rsid w:val="00507E55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D84"/>
    <w:rsid w:val="0051614E"/>
    <w:rsid w:val="00516250"/>
    <w:rsid w:val="00516843"/>
    <w:rsid w:val="00517305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C88"/>
    <w:rsid w:val="00522FDA"/>
    <w:rsid w:val="00523518"/>
    <w:rsid w:val="00523B7F"/>
    <w:rsid w:val="005248E2"/>
    <w:rsid w:val="00525172"/>
    <w:rsid w:val="0052557E"/>
    <w:rsid w:val="005255A4"/>
    <w:rsid w:val="00525A06"/>
    <w:rsid w:val="00525CE6"/>
    <w:rsid w:val="00525EFC"/>
    <w:rsid w:val="005264B3"/>
    <w:rsid w:val="00526FF2"/>
    <w:rsid w:val="005271BB"/>
    <w:rsid w:val="005272FC"/>
    <w:rsid w:val="005274A4"/>
    <w:rsid w:val="0052774B"/>
    <w:rsid w:val="00527B8E"/>
    <w:rsid w:val="00527BAE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322"/>
    <w:rsid w:val="00535E33"/>
    <w:rsid w:val="00536371"/>
    <w:rsid w:val="00536716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20D9"/>
    <w:rsid w:val="00542649"/>
    <w:rsid w:val="005426AB"/>
    <w:rsid w:val="00543266"/>
    <w:rsid w:val="0054331D"/>
    <w:rsid w:val="00543480"/>
    <w:rsid w:val="005435D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37"/>
    <w:rsid w:val="00554E6C"/>
    <w:rsid w:val="0055544D"/>
    <w:rsid w:val="005561E5"/>
    <w:rsid w:val="00556632"/>
    <w:rsid w:val="0055708C"/>
    <w:rsid w:val="00557ADA"/>
    <w:rsid w:val="0056032F"/>
    <w:rsid w:val="0056067F"/>
    <w:rsid w:val="00560A36"/>
    <w:rsid w:val="00560FEF"/>
    <w:rsid w:val="0056198A"/>
    <w:rsid w:val="00561E55"/>
    <w:rsid w:val="00562054"/>
    <w:rsid w:val="00562869"/>
    <w:rsid w:val="0056287A"/>
    <w:rsid w:val="00562B97"/>
    <w:rsid w:val="005631AC"/>
    <w:rsid w:val="00563569"/>
    <w:rsid w:val="0056392B"/>
    <w:rsid w:val="0056459F"/>
    <w:rsid w:val="00564A24"/>
    <w:rsid w:val="00564EE9"/>
    <w:rsid w:val="00565387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9FB"/>
    <w:rsid w:val="00575AE0"/>
    <w:rsid w:val="00575BEF"/>
    <w:rsid w:val="00575C9C"/>
    <w:rsid w:val="00575D53"/>
    <w:rsid w:val="005762D5"/>
    <w:rsid w:val="005776DE"/>
    <w:rsid w:val="005779E0"/>
    <w:rsid w:val="00577F9F"/>
    <w:rsid w:val="00580520"/>
    <w:rsid w:val="00580727"/>
    <w:rsid w:val="005808BF"/>
    <w:rsid w:val="00580D4C"/>
    <w:rsid w:val="00580D84"/>
    <w:rsid w:val="005811E5"/>
    <w:rsid w:val="005814A0"/>
    <w:rsid w:val="00582284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9048A"/>
    <w:rsid w:val="005908B9"/>
    <w:rsid w:val="00590B92"/>
    <w:rsid w:val="005910C0"/>
    <w:rsid w:val="00591299"/>
    <w:rsid w:val="0059158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745"/>
    <w:rsid w:val="005A080D"/>
    <w:rsid w:val="005A0EC9"/>
    <w:rsid w:val="005A0F8D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905"/>
    <w:rsid w:val="005B6C16"/>
    <w:rsid w:val="005B6D78"/>
    <w:rsid w:val="005C0427"/>
    <w:rsid w:val="005C06AA"/>
    <w:rsid w:val="005C06FF"/>
    <w:rsid w:val="005C0BA3"/>
    <w:rsid w:val="005C114F"/>
    <w:rsid w:val="005C12AE"/>
    <w:rsid w:val="005C137C"/>
    <w:rsid w:val="005C18A6"/>
    <w:rsid w:val="005C194F"/>
    <w:rsid w:val="005C2082"/>
    <w:rsid w:val="005C2C10"/>
    <w:rsid w:val="005C313B"/>
    <w:rsid w:val="005C32F2"/>
    <w:rsid w:val="005C335B"/>
    <w:rsid w:val="005C40EE"/>
    <w:rsid w:val="005C4557"/>
    <w:rsid w:val="005C47F3"/>
    <w:rsid w:val="005C4C5C"/>
    <w:rsid w:val="005C4CD1"/>
    <w:rsid w:val="005C529E"/>
    <w:rsid w:val="005C563F"/>
    <w:rsid w:val="005C5E17"/>
    <w:rsid w:val="005C5E63"/>
    <w:rsid w:val="005C5FED"/>
    <w:rsid w:val="005C603A"/>
    <w:rsid w:val="005C6813"/>
    <w:rsid w:val="005C7363"/>
    <w:rsid w:val="005C758C"/>
    <w:rsid w:val="005C7714"/>
    <w:rsid w:val="005C786F"/>
    <w:rsid w:val="005C7E6D"/>
    <w:rsid w:val="005C7F7A"/>
    <w:rsid w:val="005D0080"/>
    <w:rsid w:val="005D125C"/>
    <w:rsid w:val="005D187B"/>
    <w:rsid w:val="005D1CFE"/>
    <w:rsid w:val="005D1EC3"/>
    <w:rsid w:val="005D24AE"/>
    <w:rsid w:val="005D2773"/>
    <w:rsid w:val="005D3032"/>
    <w:rsid w:val="005D3255"/>
    <w:rsid w:val="005D3912"/>
    <w:rsid w:val="005D3D00"/>
    <w:rsid w:val="005D4310"/>
    <w:rsid w:val="005D467C"/>
    <w:rsid w:val="005D4903"/>
    <w:rsid w:val="005D498A"/>
    <w:rsid w:val="005D4AE5"/>
    <w:rsid w:val="005D4E97"/>
    <w:rsid w:val="005D7E96"/>
    <w:rsid w:val="005E02D7"/>
    <w:rsid w:val="005E02F6"/>
    <w:rsid w:val="005E0774"/>
    <w:rsid w:val="005E0D6D"/>
    <w:rsid w:val="005E10E6"/>
    <w:rsid w:val="005E1382"/>
    <w:rsid w:val="005E14CC"/>
    <w:rsid w:val="005E19DB"/>
    <w:rsid w:val="005E1B79"/>
    <w:rsid w:val="005E2126"/>
    <w:rsid w:val="005E214F"/>
    <w:rsid w:val="005E237E"/>
    <w:rsid w:val="005E2395"/>
    <w:rsid w:val="005E2408"/>
    <w:rsid w:val="005E2621"/>
    <w:rsid w:val="005E2675"/>
    <w:rsid w:val="005E2838"/>
    <w:rsid w:val="005E295A"/>
    <w:rsid w:val="005E3524"/>
    <w:rsid w:val="005E3E65"/>
    <w:rsid w:val="005E4131"/>
    <w:rsid w:val="005E44AA"/>
    <w:rsid w:val="005E5039"/>
    <w:rsid w:val="005E585C"/>
    <w:rsid w:val="005E5925"/>
    <w:rsid w:val="005E596F"/>
    <w:rsid w:val="005E6348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C4A"/>
    <w:rsid w:val="00602254"/>
    <w:rsid w:val="00602F21"/>
    <w:rsid w:val="0060309B"/>
    <w:rsid w:val="00603277"/>
    <w:rsid w:val="00603456"/>
    <w:rsid w:val="00603A85"/>
    <w:rsid w:val="006044AC"/>
    <w:rsid w:val="0060471A"/>
    <w:rsid w:val="00604A9B"/>
    <w:rsid w:val="00604C23"/>
    <w:rsid w:val="00604D42"/>
    <w:rsid w:val="00605A40"/>
    <w:rsid w:val="00605FF7"/>
    <w:rsid w:val="006061D5"/>
    <w:rsid w:val="0060641C"/>
    <w:rsid w:val="00606692"/>
    <w:rsid w:val="00606C11"/>
    <w:rsid w:val="00607155"/>
    <w:rsid w:val="00607291"/>
    <w:rsid w:val="00607422"/>
    <w:rsid w:val="006077FB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45B"/>
    <w:rsid w:val="0062367D"/>
    <w:rsid w:val="00623F18"/>
    <w:rsid w:val="0062404C"/>
    <w:rsid w:val="00624112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80C"/>
    <w:rsid w:val="00626878"/>
    <w:rsid w:val="00626CD0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31E"/>
    <w:rsid w:val="00632652"/>
    <w:rsid w:val="006328F2"/>
    <w:rsid w:val="00632C66"/>
    <w:rsid w:val="00632DF3"/>
    <w:rsid w:val="00632F99"/>
    <w:rsid w:val="00633E08"/>
    <w:rsid w:val="00634AAE"/>
    <w:rsid w:val="00634BDB"/>
    <w:rsid w:val="00634CA2"/>
    <w:rsid w:val="00634F88"/>
    <w:rsid w:val="00636658"/>
    <w:rsid w:val="00636680"/>
    <w:rsid w:val="006367F7"/>
    <w:rsid w:val="0063684B"/>
    <w:rsid w:val="00636950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119C"/>
    <w:rsid w:val="0064175A"/>
    <w:rsid w:val="0064180D"/>
    <w:rsid w:val="00641825"/>
    <w:rsid w:val="00641D8B"/>
    <w:rsid w:val="00641E54"/>
    <w:rsid w:val="00641FC4"/>
    <w:rsid w:val="006425C5"/>
    <w:rsid w:val="0064262E"/>
    <w:rsid w:val="006429CE"/>
    <w:rsid w:val="00643B14"/>
    <w:rsid w:val="006444B3"/>
    <w:rsid w:val="00644802"/>
    <w:rsid w:val="0064480A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22B5"/>
    <w:rsid w:val="0065236D"/>
    <w:rsid w:val="006524F0"/>
    <w:rsid w:val="00652871"/>
    <w:rsid w:val="00652983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A2"/>
    <w:rsid w:val="00655A88"/>
    <w:rsid w:val="006563C8"/>
    <w:rsid w:val="0065689A"/>
    <w:rsid w:val="00656E1C"/>
    <w:rsid w:val="006570C2"/>
    <w:rsid w:val="0065733F"/>
    <w:rsid w:val="0065747F"/>
    <w:rsid w:val="006600CE"/>
    <w:rsid w:val="006607F5"/>
    <w:rsid w:val="00660811"/>
    <w:rsid w:val="00660890"/>
    <w:rsid w:val="0066098C"/>
    <w:rsid w:val="0066127F"/>
    <w:rsid w:val="00661B9D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026"/>
    <w:rsid w:val="006802E2"/>
    <w:rsid w:val="00680481"/>
    <w:rsid w:val="00680714"/>
    <w:rsid w:val="00680814"/>
    <w:rsid w:val="00680BB5"/>
    <w:rsid w:val="006818A7"/>
    <w:rsid w:val="00681B5E"/>
    <w:rsid w:val="00681BE3"/>
    <w:rsid w:val="00681C1E"/>
    <w:rsid w:val="00682994"/>
    <w:rsid w:val="00682C5A"/>
    <w:rsid w:val="006833B6"/>
    <w:rsid w:val="006833D7"/>
    <w:rsid w:val="006834A0"/>
    <w:rsid w:val="00683951"/>
    <w:rsid w:val="0068455E"/>
    <w:rsid w:val="006848D3"/>
    <w:rsid w:val="00684A65"/>
    <w:rsid w:val="006855DE"/>
    <w:rsid w:val="0068567F"/>
    <w:rsid w:val="00685749"/>
    <w:rsid w:val="0068597C"/>
    <w:rsid w:val="00685ECC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7E0"/>
    <w:rsid w:val="00687805"/>
    <w:rsid w:val="00687C6F"/>
    <w:rsid w:val="0069022D"/>
    <w:rsid w:val="00690705"/>
    <w:rsid w:val="0069090F"/>
    <w:rsid w:val="00690AFD"/>
    <w:rsid w:val="00690BE3"/>
    <w:rsid w:val="00690F70"/>
    <w:rsid w:val="00691214"/>
    <w:rsid w:val="00691748"/>
    <w:rsid w:val="00691809"/>
    <w:rsid w:val="00691C7D"/>
    <w:rsid w:val="006925E6"/>
    <w:rsid w:val="00692C1E"/>
    <w:rsid w:val="00692EE4"/>
    <w:rsid w:val="006937B8"/>
    <w:rsid w:val="006937DB"/>
    <w:rsid w:val="00694805"/>
    <w:rsid w:val="00694916"/>
    <w:rsid w:val="00694961"/>
    <w:rsid w:val="00694CDF"/>
    <w:rsid w:val="00694E39"/>
    <w:rsid w:val="00695235"/>
    <w:rsid w:val="00695971"/>
    <w:rsid w:val="00695D38"/>
    <w:rsid w:val="0069650C"/>
    <w:rsid w:val="006966E3"/>
    <w:rsid w:val="006970CF"/>
    <w:rsid w:val="00697147"/>
    <w:rsid w:val="0069718E"/>
    <w:rsid w:val="006977C2"/>
    <w:rsid w:val="00697C7A"/>
    <w:rsid w:val="00697CD4"/>
    <w:rsid w:val="006A0612"/>
    <w:rsid w:val="006A089B"/>
    <w:rsid w:val="006A0F87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428E"/>
    <w:rsid w:val="006A4718"/>
    <w:rsid w:val="006A4DED"/>
    <w:rsid w:val="006A4F03"/>
    <w:rsid w:val="006A4FCC"/>
    <w:rsid w:val="006A5058"/>
    <w:rsid w:val="006A524C"/>
    <w:rsid w:val="006A5491"/>
    <w:rsid w:val="006A588E"/>
    <w:rsid w:val="006A58A5"/>
    <w:rsid w:val="006A5D9B"/>
    <w:rsid w:val="006A5E7F"/>
    <w:rsid w:val="006A601E"/>
    <w:rsid w:val="006A6107"/>
    <w:rsid w:val="006A6CDE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23F8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625"/>
    <w:rsid w:val="006B56D9"/>
    <w:rsid w:val="006B57F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3F4"/>
    <w:rsid w:val="006C0419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E30"/>
    <w:rsid w:val="006C6EE0"/>
    <w:rsid w:val="006C71FD"/>
    <w:rsid w:val="006C74E6"/>
    <w:rsid w:val="006C79B0"/>
    <w:rsid w:val="006D09C1"/>
    <w:rsid w:val="006D0B94"/>
    <w:rsid w:val="006D0E51"/>
    <w:rsid w:val="006D10D7"/>
    <w:rsid w:val="006D1B35"/>
    <w:rsid w:val="006D1BA1"/>
    <w:rsid w:val="006D1C09"/>
    <w:rsid w:val="006D1C5A"/>
    <w:rsid w:val="006D2369"/>
    <w:rsid w:val="006D24C8"/>
    <w:rsid w:val="006D25CF"/>
    <w:rsid w:val="006D2916"/>
    <w:rsid w:val="006D2DC9"/>
    <w:rsid w:val="006D2E48"/>
    <w:rsid w:val="006D30C1"/>
    <w:rsid w:val="006D32E4"/>
    <w:rsid w:val="006D3EA2"/>
    <w:rsid w:val="006D44FD"/>
    <w:rsid w:val="006D4D25"/>
    <w:rsid w:val="006D5E47"/>
    <w:rsid w:val="006D5E6F"/>
    <w:rsid w:val="006D62E2"/>
    <w:rsid w:val="006D6817"/>
    <w:rsid w:val="006D7466"/>
    <w:rsid w:val="006D7813"/>
    <w:rsid w:val="006D7B7C"/>
    <w:rsid w:val="006E00CD"/>
    <w:rsid w:val="006E01DC"/>
    <w:rsid w:val="006E0594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60B4"/>
    <w:rsid w:val="006E64AF"/>
    <w:rsid w:val="006E68C2"/>
    <w:rsid w:val="006E69D1"/>
    <w:rsid w:val="006E6B4C"/>
    <w:rsid w:val="006E6E77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AEB"/>
    <w:rsid w:val="006F1F89"/>
    <w:rsid w:val="006F2336"/>
    <w:rsid w:val="006F25AC"/>
    <w:rsid w:val="006F25F4"/>
    <w:rsid w:val="006F2A9C"/>
    <w:rsid w:val="006F3214"/>
    <w:rsid w:val="006F33D4"/>
    <w:rsid w:val="006F3505"/>
    <w:rsid w:val="006F432C"/>
    <w:rsid w:val="006F4941"/>
    <w:rsid w:val="006F4A94"/>
    <w:rsid w:val="006F4B18"/>
    <w:rsid w:val="006F4C63"/>
    <w:rsid w:val="006F5D32"/>
    <w:rsid w:val="006F6564"/>
    <w:rsid w:val="006F6799"/>
    <w:rsid w:val="006F6C49"/>
    <w:rsid w:val="006F7210"/>
    <w:rsid w:val="006F7791"/>
    <w:rsid w:val="006F7991"/>
    <w:rsid w:val="006F7BD1"/>
    <w:rsid w:val="0070039B"/>
    <w:rsid w:val="0070068E"/>
    <w:rsid w:val="00700AB8"/>
    <w:rsid w:val="00700C2F"/>
    <w:rsid w:val="007014E7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B73"/>
    <w:rsid w:val="00706FF1"/>
    <w:rsid w:val="0070786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B77"/>
    <w:rsid w:val="00715BDD"/>
    <w:rsid w:val="00716458"/>
    <w:rsid w:val="00716467"/>
    <w:rsid w:val="00716475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4072"/>
    <w:rsid w:val="007243FA"/>
    <w:rsid w:val="0072448E"/>
    <w:rsid w:val="007248E6"/>
    <w:rsid w:val="00725CB3"/>
    <w:rsid w:val="00725CFC"/>
    <w:rsid w:val="0072630E"/>
    <w:rsid w:val="007263BC"/>
    <w:rsid w:val="00726604"/>
    <w:rsid w:val="007267E0"/>
    <w:rsid w:val="00726916"/>
    <w:rsid w:val="007276AA"/>
    <w:rsid w:val="00727892"/>
    <w:rsid w:val="00727C0B"/>
    <w:rsid w:val="00727F8B"/>
    <w:rsid w:val="007310E0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2103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7A5B"/>
    <w:rsid w:val="00747A7D"/>
    <w:rsid w:val="00750408"/>
    <w:rsid w:val="00750CB6"/>
    <w:rsid w:val="00750D1A"/>
    <w:rsid w:val="00750D55"/>
    <w:rsid w:val="00751458"/>
    <w:rsid w:val="007515AF"/>
    <w:rsid w:val="0075237B"/>
    <w:rsid w:val="007524A3"/>
    <w:rsid w:val="00752B44"/>
    <w:rsid w:val="00752EC4"/>
    <w:rsid w:val="00753F0F"/>
    <w:rsid w:val="0075408F"/>
    <w:rsid w:val="0075429D"/>
    <w:rsid w:val="00754885"/>
    <w:rsid w:val="00754E3C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5FC"/>
    <w:rsid w:val="00757634"/>
    <w:rsid w:val="00757C00"/>
    <w:rsid w:val="00760387"/>
    <w:rsid w:val="00760DCB"/>
    <w:rsid w:val="0076173F"/>
    <w:rsid w:val="00761B78"/>
    <w:rsid w:val="007625A9"/>
    <w:rsid w:val="00762AFC"/>
    <w:rsid w:val="00762D76"/>
    <w:rsid w:val="00762F3A"/>
    <w:rsid w:val="007634DF"/>
    <w:rsid w:val="00763B90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6A8"/>
    <w:rsid w:val="00767B89"/>
    <w:rsid w:val="00767F68"/>
    <w:rsid w:val="00767FFE"/>
    <w:rsid w:val="00770F56"/>
    <w:rsid w:val="007715B8"/>
    <w:rsid w:val="0077176D"/>
    <w:rsid w:val="00771811"/>
    <w:rsid w:val="00771F32"/>
    <w:rsid w:val="007720F0"/>
    <w:rsid w:val="007723F7"/>
    <w:rsid w:val="007726A7"/>
    <w:rsid w:val="007727C5"/>
    <w:rsid w:val="00772A78"/>
    <w:rsid w:val="00772D0D"/>
    <w:rsid w:val="0077301B"/>
    <w:rsid w:val="007730D5"/>
    <w:rsid w:val="00774A0B"/>
    <w:rsid w:val="00774E45"/>
    <w:rsid w:val="0077510C"/>
    <w:rsid w:val="00775AFB"/>
    <w:rsid w:val="00776522"/>
    <w:rsid w:val="00776A60"/>
    <w:rsid w:val="0077778D"/>
    <w:rsid w:val="00777F2B"/>
    <w:rsid w:val="00780594"/>
    <w:rsid w:val="007807F2"/>
    <w:rsid w:val="007811E1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507B"/>
    <w:rsid w:val="007950D3"/>
    <w:rsid w:val="007951AA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EF2"/>
    <w:rsid w:val="007A03E1"/>
    <w:rsid w:val="007A04F2"/>
    <w:rsid w:val="007A0503"/>
    <w:rsid w:val="007A056B"/>
    <w:rsid w:val="007A06F0"/>
    <w:rsid w:val="007A08FF"/>
    <w:rsid w:val="007A0ABE"/>
    <w:rsid w:val="007A0E35"/>
    <w:rsid w:val="007A16EB"/>
    <w:rsid w:val="007A1DA2"/>
    <w:rsid w:val="007A1E8E"/>
    <w:rsid w:val="007A22EA"/>
    <w:rsid w:val="007A2B6D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BE8"/>
    <w:rsid w:val="007A641D"/>
    <w:rsid w:val="007A6458"/>
    <w:rsid w:val="007A6725"/>
    <w:rsid w:val="007A6A13"/>
    <w:rsid w:val="007A6CA0"/>
    <w:rsid w:val="007A6EFA"/>
    <w:rsid w:val="007A72F6"/>
    <w:rsid w:val="007A75EF"/>
    <w:rsid w:val="007A75F7"/>
    <w:rsid w:val="007A7F50"/>
    <w:rsid w:val="007B006C"/>
    <w:rsid w:val="007B0410"/>
    <w:rsid w:val="007B0479"/>
    <w:rsid w:val="007B06B3"/>
    <w:rsid w:val="007B07BD"/>
    <w:rsid w:val="007B0CB3"/>
    <w:rsid w:val="007B0E00"/>
    <w:rsid w:val="007B0EC3"/>
    <w:rsid w:val="007B1014"/>
    <w:rsid w:val="007B1082"/>
    <w:rsid w:val="007B13F2"/>
    <w:rsid w:val="007B16B5"/>
    <w:rsid w:val="007B170B"/>
    <w:rsid w:val="007B1A35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449"/>
    <w:rsid w:val="007C5808"/>
    <w:rsid w:val="007C5A80"/>
    <w:rsid w:val="007C691A"/>
    <w:rsid w:val="007C6B95"/>
    <w:rsid w:val="007C6D06"/>
    <w:rsid w:val="007C71EB"/>
    <w:rsid w:val="007C7373"/>
    <w:rsid w:val="007C764D"/>
    <w:rsid w:val="007C764E"/>
    <w:rsid w:val="007D0022"/>
    <w:rsid w:val="007D02B8"/>
    <w:rsid w:val="007D05A7"/>
    <w:rsid w:val="007D0A8B"/>
    <w:rsid w:val="007D10DB"/>
    <w:rsid w:val="007D1595"/>
    <w:rsid w:val="007D1B4B"/>
    <w:rsid w:val="007D1FB9"/>
    <w:rsid w:val="007D20E7"/>
    <w:rsid w:val="007D242F"/>
    <w:rsid w:val="007D257F"/>
    <w:rsid w:val="007D299E"/>
    <w:rsid w:val="007D347C"/>
    <w:rsid w:val="007D3A08"/>
    <w:rsid w:val="007D4F06"/>
    <w:rsid w:val="007D4FF9"/>
    <w:rsid w:val="007D503D"/>
    <w:rsid w:val="007D50FA"/>
    <w:rsid w:val="007D5175"/>
    <w:rsid w:val="007D53E6"/>
    <w:rsid w:val="007D59EB"/>
    <w:rsid w:val="007D5C53"/>
    <w:rsid w:val="007D65D4"/>
    <w:rsid w:val="007D6F1C"/>
    <w:rsid w:val="007D7FD0"/>
    <w:rsid w:val="007E016F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B9"/>
    <w:rsid w:val="007F03B5"/>
    <w:rsid w:val="007F04FA"/>
    <w:rsid w:val="007F085A"/>
    <w:rsid w:val="007F0A95"/>
    <w:rsid w:val="007F1919"/>
    <w:rsid w:val="007F1B4F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A1A"/>
    <w:rsid w:val="007F5C82"/>
    <w:rsid w:val="007F5CDE"/>
    <w:rsid w:val="007F622A"/>
    <w:rsid w:val="007F63D2"/>
    <w:rsid w:val="007F7185"/>
    <w:rsid w:val="007F721D"/>
    <w:rsid w:val="007F736F"/>
    <w:rsid w:val="007F7573"/>
    <w:rsid w:val="007F758A"/>
    <w:rsid w:val="007F75E8"/>
    <w:rsid w:val="00800844"/>
    <w:rsid w:val="0080095A"/>
    <w:rsid w:val="00800C48"/>
    <w:rsid w:val="00800E16"/>
    <w:rsid w:val="0080164C"/>
    <w:rsid w:val="00801724"/>
    <w:rsid w:val="00801869"/>
    <w:rsid w:val="00801CC2"/>
    <w:rsid w:val="00801E2A"/>
    <w:rsid w:val="00802009"/>
    <w:rsid w:val="008021B5"/>
    <w:rsid w:val="00802774"/>
    <w:rsid w:val="008029EC"/>
    <w:rsid w:val="00803289"/>
    <w:rsid w:val="0080336F"/>
    <w:rsid w:val="00804282"/>
    <w:rsid w:val="0080473E"/>
    <w:rsid w:val="00804DF5"/>
    <w:rsid w:val="00804F2B"/>
    <w:rsid w:val="00804F46"/>
    <w:rsid w:val="00804F5C"/>
    <w:rsid w:val="008052EE"/>
    <w:rsid w:val="008062E3"/>
    <w:rsid w:val="0080649C"/>
    <w:rsid w:val="00806620"/>
    <w:rsid w:val="00806956"/>
    <w:rsid w:val="00807235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C9F"/>
    <w:rsid w:val="00813E94"/>
    <w:rsid w:val="00814B2F"/>
    <w:rsid w:val="00815C29"/>
    <w:rsid w:val="00816236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E1C"/>
    <w:rsid w:val="0082140D"/>
    <w:rsid w:val="00821578"/>
    <w:rsid w:val="008220D2"/>
    <w:rsid w:val="008226B9"/>
    <w:rsid w:val="00822841"/>
    <w:rsid w:val="00822865"/>
    <w:rsid w:val="00822B7A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D7"/>
    <w:rsid w:val="00832AA0"/>
    <w:rsid w:val="00832EE1"/>
    <w:rsid w:val="00833360"/>
    <w:rsid w:val="00833397"/>
    <w:rsid w:val="00833A26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EC7"/>
    <w:rsid w:val="00845F9C"/>
    <w:rsid w:val="00846214"/>
    <w:rsid w:val="00846552"/>
    <w:rsid w:val="0084665B"/>
    <w:rsid w:val="00846698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679"/>
    <w:rsid w:val="0085725D"/>
    <w:rsid w:val="00857607"/>
    <w:rsid w:val="00857C54"/>
    <w:rsid w:val="00860741"/>
    <w:rsid w:val="00860902"/>
    <w:rsid w:val="00860B42"/>
    <w:rsid w:val="00860B68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4AD8"/>
    <w:rsid w:val="008655C2"/>
    <w:rsid w:val="00865EBD"/>
    <w:rsid w:val="00866217"/>
    <w:rsid w:val="0086691A"/>
    <w:rsid w:val="00866D21"/>
    <w:rsid w:val="00866E11"/>
    <w:rsid w:val="00866FB2"/>
    <w:rsid w:val="00867299"/>
    <w:rsid w:val="00867434"/>
    <w:rsid w:val="0086749D"/>
    <w:rsid w:val="008674E9"/>
    <w:rsid w:val="00867D63"/>
    <w:rsid w:val="00867D8A"/>
    <w:rsid w:val="00867F77"/>
    <w:rsid w:val="0087025B"/>
    <w:rsid w:val="00870DB3"/>
    <w:rsid w:val="0087136F"/>
    <w:rsid w:val="00871890"/>
    <w:rsid w:val="00871C28"/>
    <w:rsid w:val="00872025"/>
    <w:rsid w:val="008738D7"/>
    <w:rsid w:val="008749A3"/>
    <w:rsid w:val="00874B60"/>
    <w:rsid w:val="00875675"/>
    <w:rsid w:val="008763F7"/>
    <w:rsid w:val="0087649D"/>
    <w:rsid w:val="008765C0"/>
    <w:rsid w:val="008766C0"/>
    <w:rsid w:val="00876DCE"/>
    <w:rsid w:val="00876F20"/>
    <w:rsid w:val="0087725D"/>
    <w:rsid w:val="00877262"/>
    <w:rsid w:val="00877277"/>
    <w:rsid w:val="008772E5"/>
    <w:rsid w:val="008773AC"/>
    <w:rsid w:val="0087779F"/>
    <w:rsid w:val="00877DC5"/>
    <w:rsid w:val="00877F4A"/>
    <w:rsid w:val="008800BC"/>
    <w:rsid w:val="00880269"/>
    <w:rsid w:val="00880563"/>
    <w:rsid w:val="00880EAC"/>
    <w:rsid w:val="00881689"/>
    <w:rsid w:val="00881875"/>
    <w:rsid w:val="00881C98"/>
    <w:rsid w:val="008820C9"/>
    <w:rsid w:val="00882339"/>
    <w:rsid w:val="008823D8"/>
    <w:rsid w:val="008826A9"/>
    <w:rsid w:val="00882B0C"/>
    <w:rsid w:val="00882FA3"/>
    <w:rsid w:val="00882FA5"/>
    <w:rsid w:val="00883A51"/>
    <w:rsid w:val="00883D25"/>
    <w:rsid w:val="00883E6F"/>
    <w:rsid w:val="00884317"/>
    <w:rsid w:val="00884B99"/>
    <w:rsid w:val="008851C7"/>
    <w:rsid w:val="0088539C"/>
    <w:rsid w:val="00885B5C"/>
    <w:rsid w:val="00885BDB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F0D"/>
    <w:rsid w:val="00894096"/>
    <w:rsid w:val="008946DA"/>
    <w:rsid w:val="0089493C"/>
    <w:rsid w:val="008950D5"/>
    <w:rsid w:val="00895511"/>
    <w:rsid w:val="008959A8"/>
    <w:rsid w:val="008964E5"/>
    <w:rsid w:val="008965B7"/>
    <w:rsid w:val="00896772"/>
    <w:rsid w:val="00896B9D"/>
    <w:rsid w:val="00896DD3"/>
    <w:rsid w:val="008973F1"/>
    <w:rsid w:val="008A0372"/>
    <w:rsid w:val="008A097F"/>
    <w:rsid w:val="008A0DE6"/>
    <w:rsid w:val="008A1278"/>
    <w:rsid w:val="008A231B"/>
    <w:rsid w:val="008A253E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2E8"/>
    <w:rsid w:val="008B0A8E"/>
    <w:rsid w:val="008B0FB8"/>
    <w:rsid w:val="008B11D4"/>
    <w:rsid w:val="008B1A8C"/>
    <w:rsid w:val="008B2978"/>
    <w:rsid w:val="008B32D5"/>
    <w:rsid w:val="008B34E9"/>
    <w:rsid w:val="008B367A"/>
    <w:rsid w:val="008B3768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1BD6"/>
    <w:rsid w:val="008C1D38"/>
    <w:rsid w:val="008C1E81"/>
    <w:rsid w:val="008C251A"/>
    <w:rsid w:val="008C25CF"/>
    <w:rsid w:val="008C27FA"/>
    <w:rsid w:val="008C287E"/>
    <w:rsid w:val="008C2ECE"/>
    <w:rsid w:val="008C32D7"/>
    <w:rsid w:val="008C34C8"/>
    <w:rsid w:val="008C41AD"/>
    <w:rsid w:val="008C4204"/>
    <w:rsid w:val="008C461D"/>
    <w:rsid w:val="008C4A07"/>
    <w:rsid w:val="008C4A29"/>
    <w:rsid w:val="008C505B"/>
    <w:rsid w:val="008C542D"/>
    <w:rsid w:val="008C5762"/>
    <w:rsid w:val="008C57BC"/>
    <w:rsid w:val="008C64ED"/>
    <w:rsid w:val="008C687F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C1F"/>
    <w:rsid w:val="008D32AA"/>
    <w:rsid w:val="008D3570"/>
    <w:rsid w:val="008D419A"/>
    <w:rsid w:val="008D4B89"/>
    <w:rsid w:val="008D5292"/>
    <w:rsid w:val="008D55A7"/>
    <w:rsid w:val="008D55D5"/>
    <w:rsid w:val="008D5647"/>
    <w:rsid w:val="008D59E4"/>
    <w:rsid w:val="008D5B04"/>
    <w:rsid w:val="008D618A"/>
    <w:rsid w:val="008D6629"/>
    <w:rsid w:val="008D6767"/>
    <w:rsid w:val="008D6DC9"/>
    <w:rsid w:val="008D6F10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0D1C"/>
    <w:rsid w:val="008E1464"/>
    <w:rsid w:val="008E1A59"/>
    <w:rsid w:val="008E1A6E"/>
    <w:rsid w:val="008E1E81"/>
    <w:rsid w:val="008E20C4"/>
    <w:rsid w:val="008E2168"/>
    <w:rsid w:val="008E2184"/>
    <w:rsid w:val="008E293F"/>
    <w:rsid w:val="008E2B87"/>
    <w:rsid w:val="008E2E69"/>
    <w:rsid w:val="008E37BB"/>
    <w:rsid w:val="008E3C86"/>
    <w:rsid w:val="008E3DD2"/>
    <w:rsid w:val="008E4680"/>
    <w:rsid w:val="008E4CEB"/>
    <w:rsid w:val="008E4DBE"/>
    <w:rsid w:val="008E4E33"/>
    <w:rsid w:val="008E5170"/>
    <w:rsid w:val="008E53BD"/>
    <w:rsid w:val="008E620F"/>
    <w:rsid w:val="008E646D"/>
    <w:rsid w:val="008E652B"/>
    <w:rsid w:val="008E669D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9001EC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96C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31B7"/>
    <w:rsid w:val="009132C0"/>
    <w:rsid w:val="009132D9"/>
    <w:rsid w:val="00913593"/>
    <w:rsid w:val="009139A2"/>
    <w:rsid w:val="00913A86"/>
    <w:rsid w:val="00913CBA"/>
    <w:rsid w:val="00913FC2"/>
    <w:rsid w:val="0091489C"/>
    <w:rsid w:val="00914B3E"/>
    <w:rsid w:val="00915360"/>
    <w:rsid w:val="009154B5"/>
    <w:rsid w:val="00915691"/>
    <w:rsid w:val="009157F5"/>
    <w:rsid w:val="00916358"/>
    <w:rsid w:val="00916A2A"/>
    <w:rsid w:val="00916F9A"/>
    <w:rsid w:val="0091740E"/>
    <w:rsid w:val="009174BF"/>
    <w:rsid w:val="00917699"/>
    <w:rsid w:val="0091773A"/>
    <w:rsid w:val="00917D0F"/>
    <w:rsid w:val="00917DBC"/>
    <w:rsid w:val="009200C4"/>
    <w:rsid w:val="00920952"/>
    <w:rsid w:val="0092188C"/>
    <w:rsid w:val="00921ECC"/>
    <w:rsid w:val="00921F28"/>
    <w:rsid w:val="00922ADE"/>
    <w:rsid w:val="00922BE5"/>
    <w:rsid w:val="009232DE"/>
    <w:rsid w:val="00923B0B"/>
    <w:rsid w:val="009243D1"/>
    <w:rsid w:val="00924C36"/>
    <w:rsid w:val="0092514C"/>
    <w:rsid w:val="0092580B"/>
    <w:rsid w:val="0092588E"/>
    <w:rsid w:val="00926808"/>
    <w:rsid w:val="00926CF4"/>
    <w:rsid w:val="00927241"/>
    <w:rsid w:val="00927768"/>
    <w:rsid w:val="0092799A"/>
    <w:rsid w:val="00927AA3"/>
    <w:rsid w:val="00927C24"/>
    <w:rsid w:val="00927C99"/>
    <w:rsid w:val="0093011D"/>
    <w:rsid w:val="009306B9"/>
    <w:rsid w:val="0093086F"/>
    <w:rsid w:val="009312F1"/>
    <w:rsid w:val="0093182D"/>
    <w:rsid w:val="009319CA"/>
    <w:rsid w:val="00931C25"/>
    <w:rsid w:val="00931FA1"/>
    <w:rsid w:val="0093208B"/>
    <w:rsid w:val="0093229F"/>
    <w:rsid w:val="00932624"/>
    <w:rsid w:val="00932B26"/>
    <w:rsid w:val="00933FAC"/>
    <w:rsid w:val="009343CB"/>
    <w:rsid w:val="00934545"/>
    <w:rsid w:val="0093528C"/>
    <w:rsid w:val="00935919"/>
    <w:rsid w:val="00935DC6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9E2"/>
    <w:rsid w:val="00943B07"/>
    <w:rsid w:val="00943B08"/>
    <w:rsid w:val="00943E8F"/>
    <w:rsid w:val="0094418C"/>
    <w:rsid w:val="009443E7"/>
    <w:rsid w:val="00944713"/>
    <w:rsid w:val="00945127"/>
    <w:rsid w:val="00945483"/>
    <w:rsid w:val="009456ED"/>
    <w:rsid w:val="00945863"/>
    <w:rsid w:val="00945C89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CB0"/>
    <w:rsid w:val="0096151D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68E"/>
    <w:rsid w:val="009709C6"/>
    <w:rsid w:val="009709F8"/>
    <w:rsid w:val="00970C66"/>
    <w:rsid w:val="00970FF0"/>
    <w:rsid w:val="00971230"/>
    <w:rsid w:val="009712EE"/>
    <w:rsid w:val="009715D8"/>
    <w:rsid w:val="00971B60"/>
    <w:rsid w:val="00971D77"/>
    <w:rsid w:val="00972C6D"/>
    <w:rsid w:val="00972D2C"/>
    <w:rsid w:val="00973303"/>
    <w:rsid w:val="00974C6F"/>
    <w:rsid w:val="00974FAC"/>
    <w:rsid w:val="0097521F"/>
    <w:rsid w:val="0097563B"/>
    <w:rsid w:val="0097583C"/>
    <w:rsid w:val="00975FB3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29EC"/>
    <w:rsid w:val="00982B3E"/>
    <w:rsid w:val="00983290"/>
    <w:rsid w:val="0098395C"/>
    <w:rsid w:val="00983D29"/>
    <w:rsid w:val="00984481"/>
    <w:rsid w:val="009845D2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E4E"/>
    <w:rsid w:val="00990E55"/>
    <w:rsid w:val="00990FA9"/>
    <w:rsid w:val="0099100D"/>
    <w:rsid w:val="009912E6"/>
    <w:rsid w:val="009913C7"/>
    <w:rsid w:val="00991AEC"/>
    <w:rsid w:val="00991B12"/>
    <w:rsid w:val="00991BE0"/>
    <w:rsid w:val="00991EED"/>
    <w:rsid w:val="00991FE5"/>
    <w:rsid w:val="009920FA"/>
    <w:rsid w:val="0099221B"/>
    <w:rsid w:val="009922D8"/>
    <w:rsid w:val="009927E9"/>
    <w:rsid w:val="00992F4A"/>
    <w:rsid w:val="009939A4"/>
    <w:rsid w:val="00993A83"/>
    <w:rsid w:val="0099406D"/>
    <w:rsid w:val="00994204"/>
    <w:rsid w:val="00994E11"/>
    <w:rsid w:val="00994EAA"/>
    <w:rsid w:val="0099511E"/>
    <w:rsid w:val="00995A7B"/>
    <w:rsid w:val="00995BEE"/>
    <w:rsid w:val="009973DB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2FA7"/>
    <w:rsid w:val="009A30EC"/>
    <w:rsid w:val="009A3701"/>
    <w:rsid w:val="009A3B7D"/>
    <w:rsid w:val="009A3D81"/>
    <w:rsid w:val="009A3F43"/>
    <w:rsid w:val="009A41FE"/>
    <w:rsid w:val="009A4656"/>
    <w:rsid w:val="009A4AAF"/>
    <w:rsid w:val="009A4B8E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5F6"/>
    <w:rsid w:val="009B1BC0"/>
    <w:rsid w:val="009B21C5"/>
    <w:rsid w:val="009B26EE"/>
    <w:rsid w:val="009B2A75"/>
    <w:rsid w:val="009B2DC7"/>
    <w:rsid w:val="009B2E53"/>
    <w:rsid w:val="009B35E2"/>
    <w:rsid w:val="009B3E42"/>
    <w:rsid w:val="009B40D7"/>
    <w:rsid w:val="009B46D7"/>
    <w:rsid w:val="009B491E"/>
    <w:rsid w:val="009B49C5"/>
    <w:rsid w:val="009B4A30"/>
    <w:rsid w:val="009B4EF3"/>
    <w:rsid w:val="009B4F19"/>
    <w:rsid w:val="009B5C2B"/>
    <w:rsid w:val="009B5C4B"/>
    <w:rsid w:val="009B5F25"/>
    <w:rsid w:val="009B61BD"/>
    <w:rsid w:val="009B65AD"/>
    <w:rsid w:val="009B6696"/>
    <w:rsid w:val="009B6EDB"/>
    <w:rsid w:val="009B711A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E64"/>
    <w:rsid w:val="009C2FDE"/>
    <w:rsid w:val="009C30A1"/>
    <w:rsid w:val="009C36CF"/>
    <w:rsid w:val="009C37B4"/>
    <w:rsid w:val="009C3B63"/>
    <w:rsid w:val="009C3BDA"/>
    <w:rsid w:val="009C41B4"/>
    <w:rsid w:val="009C4A1E"/>
    <w:rsid w:val="009C4AA8"/>
    <w:rsid w:val="009C4C55"/>
    <w:rsid w:val="009C4D19"/>
    <w:rsid w:val="009C5248"/>
    <w:rsid w:val="009C5D5E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C90"/>
    <w:rsid w:val="009D0F59"/>
    <w:rsid w:val="009D1068"/>
    <w:rsid w:val="009D108F"/>
    <w:rsid w:val="009D16BE"/>
    <w:rsid w:val="009D2133"/>
    <w:rsid w:val="009D2746"/>
    <w:rsid w:val="009D2779"/>
    <w:rsid w:val="009D2FBF"/>
    <w:rsid w:val="009D30DE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7B86"/>
    <w:rsid w:val="009D7C81"/>
    <w:rsid w:val="009E0A19"/>
    <w:rsid w:val="009E0A58"/>
    <w:rsid w:val="009E0BFA"/>
    <w:rsid w:val="009E15FD"/>
    <w:rsid w:val="009E1A8C"/>
    <w:rsid w:val="009E284A"/>
    <w:rsid w:val="009E2AF6"/>
    <w:rsid w:val="009E3103"/>
    <w:rsid w:val="009E3518"/>
    <w:rsid w:val="009E3604"/>
    <w:rsid w:val="009E375C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70E5"/>
    <w:rsid w:val="009E74CF"/>
    <w:rsid w:val="009E753B"/>
    <w:rsid w:val="009E757F"/>
    <w:rsid w:val="009E7E5F"/>
    <w:rsid w:val="009F0875"/>
    <w:rsid w:val="009F0D0A"/>
    <w:rsid w:val="009F0F82"/>
    <w:rsid w:val="009F1CA5"/>
    <w:rsid w:val="009F1CD3"/>
    <w:rsid w:val="009F20DB"/>
    <w:rsid w:val="009F2296"/>
    <w:rsid w:val="009F2760"/>
    <w:rsid w:val="009F2C4C"/>
    <w:rsid w:val="009F2CB8"/>
    <w:rsid w:val="009F406E"/>
    <w:rsid w:val="009F4DA9"/>
    <w:rsid w:val="009F4DF6"/>
    <w:rsid w:val="009F5C81"/>
    <w:rsid w:val="009F5CC7"/>
    <w:rsid w:val="009F65BE"/>
    <w:rsid w:val="009F674D"/>
    <w:rsid w:val="009F6782"/>
    <w:rsid w:val="009F6D77"/>
    <w:rsid w:val="009F79EB"/>
    <w:rsid w:val="009F7E9A"/>
    <w:rsid w:val="00A0003D"/>
    <w:rsid w:val="00A006E5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7037"/>
    <w:rsid w:val="00A07199"/>
    <w:rsid w:val="00A0742F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950"/>
    <w:rsid w:val="00A14E61"/>
    <w:rsid w:val="00A15854"/>
    <w:rsid w:val="00A15EA0"/>
    <w:rsid w:val="00A168D0"/>
    <w:rsid w:val="00A16B0C"/>
    <w:rsid w:val="00A17145"/>
    <w:rsid w:val="00A177F3"/>
    <w:rsid w:val="00A200F0"/>
    <w:rsid w:val="00A209A2"/>
    <w:rsid w:val="00A21233"/>
    <w:rsid w:val="00A21458"/>
    <w:rsid w:val="00A21577"/>
    <w:rsid w:val="00A21A43"/>
    <w:rsid w:val="00A21C8B"/>
    <w:rsid w:val="00A21DCA"/>
    <w:rsid w:val="00A21EC1"/>
    <w:rsid w:val="00A2295D"/>
    <w:rsid w:val="00A22FBE"/>
    <w:rsid w:val="00A239A4"/>
    <w:rsid w:val="00A239B3"/>
    <w:rsid w:val="00A239B8"/>
    <w:rsid w:val="00A23D6B"/>
    <w:rsid w:val="00A24A33"/>
    <w:rsid w:val="00A25140"/>
    <w:rsid w:val="00A252D5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2013"/>
    <w:rsid w:val="00A320F1"/>
    <w:rsid w:val="00A32485"/>
    <w:rsid w:val="00A33A21"/>
    <w:rsid w:val="00A34009"/>
    <w:rsid w:val="00A34683"/>
    <w:rsid w:val="00A34BBD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F68"/>
    <w:rsid w:val="00A430A9"/>
    <w:rsid w:val="00A43778"/>
    <w:rsid w:val="00A43B04"/>
    <w:rsid w:val="00A443E1"/>
    <w:rsid w:val="00A45021"/>
    <w:rsid w:val="00A45C0D"/>
    <w:rsid w:val="00A460D8"/>
    <w:rsid w:val="00A46498"/>
    <w:rsid w:val="00A46779"/>
    <w:rsid w:val="00A46866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C19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B22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A67"/>
    <w:rsid w:val="00A63B63"/>
    <w:rsid w:val="00A63BBB"/>
    <w:rsid w:val="00A63BEC"/>
    <w:rsid w:val="00A63DD2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E67"/>
    <w:rsid w:val="00A663C1"/>
    <w:rsid w:val="00A66718"/>
    <w:rsid w:val="00A668D5"/>
    <w:rsid w:val="00A6697A"/>
    <w:rsid w:val="00A669DA"/>
    <w:rsid w:val="00A66A40"/>
    <w:rsid w:val="00A66A8E"/>
    <w:rsid w:val="00A6729C"/>
    <w:rsid w:val="00A6746B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80153"/>
    <w:rsid w:val="00A8047F"/>
    <w:rsid w:val="00A81DDF"/>
    <w:rsid w:val="00A81FDF"/>
    <w:rsid w:val="00A820C0"/>
    <w:rsid w:val="00A8222E"/>
    <w:rsid w:val="00A82ADC"/>
    <w:rsid w:val="00A82EA1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245"/>
    <w:rsid w:val="00A93351"/>
    <w:rsid w:val="00A93551"/>
    <w:rsid w:val="00A94497"/>
    <w:rsid w:val="00A94FF4"/>
    <w:rsid w:val="00A95D34"/>
    <w:rsid w:val="00A96194"/>
    <w:rsid w:val="00A961B4"/>
    <w:rsid w:val="00A9686C"/>
    <w:rsid w:val="00A9767A"/>
    <w:rsid w:val="00A97B1E"/>
    <w:rsid w:val="00AA0132"/>
    <w:rsid w:val="00AA0AFA"/>
    <w:rsid w:val="00AA0C0E"/>
    <w:rsid w:val="00AA1474"/>
    <w:rsid w:val="00AA1C2F"/>
    <w:rsid w:val="00AA21DA"/>
    <w:rsid w:val="00AA2351"/>
    <w:rsid w:val="00AA2CFF"/>
    <w:rsid w:val="00AA3030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4D5D"/>
    <w:rsid w:val="00AA5309"/>
    <w:rsid w:val="00AA5516"/>
    <w:rsid w:val="00AA55EE"/>
    <w:rsid w:val="00AA5767"/>
    <w:rsid w:val="00AA5A4F"/>
    <w:rsid w:val="00AA60A3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508"/>
    <w:rsid w:val="00AB2C50"/>
    <w:rsid w:val="00AB2FE0"/>
    <w:rsid w:val="00AB32A4"/>
    <w:rsid w:val="00AB345C"/>
    <w:rsid w:val="00AB4059"/>
    <w:rsid w:val="00AB41B0"/>
    <w:rsid w:val="00AB49B1"/>
    <w:rsid w:val="00AB524D"/>
    <w:rsid w:val="00AB5497"/>
    <w:rsid w:val="00AB5614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BCB"/>
    <w:rsid w:val="00AC6C4F"/>
    <w:rsid w:val="00AC6C75"/>
    <w:rsid w:val="00AC6C7B"/>
    <w:rsid w:val="00AC7CBC"/>
    <w:rsid w:val="00AC7D8B"/>
    <w:rsid w:val="00AC7E2E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7E5"/>
    <w:rsid w:val="00AD38AE"/>
    <w:rsid w:val="00AD3FB1"/>
    <w:rsid w:val="00AD4235"/>
    <w:rsid w:val="00AD4BEC"/>
    <w:rsid w:val="00AD5D80"/>
    <w:rsid w:val="00AD5E92"/>
    <w:rsid w:val="00AD6B78"/>
    <w:rsid w:val="00AD7588"/>
    <w:rsid w:val="00AD7ABF"/>
    <w:rsid w:val="00AD7CB7"/>
    <w:rsid w:val="00AD7E5C"/>
    <w:rsid w:val="00AE05A0"/>
    <w:rsid w:val="00AE0A16"/>
    <w:rsid w:val="00AE0FF5"/>
    <w:rsid w:val="00AE1AA6"/>
    <w:rsid w:val="00AE2495"/>
    <w:rsid w:val="00AE2FAE"/>
    <w:rsid w:val="00AE3132"/>
    <w:rsid w:val="00AE37E6"/>
    <w:rsid w:val="00AE41D3"/>
    <w:rsid w:val="00AE497A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7A5"/>
    <w:rsid w:val="00AE79A2"/>
    <w:rsid w:val="00AF0769"/>
    <w:rsid w:val="00AF0ACA"/>
    <w:rsid w:val="00AF13B4"/>
    <w:rsid w:val="00AF1561"/>
    <w:rsid w:val="00AF166D"/>
    <w:rsid w:val="00AF16F0"/>
    <w:rsid w:val="00AF1B7D"/>
    <w:rsid w:val="00AF2680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F48"/>
    <w:rsid w:val="00AF5A0D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77A4"/>
    <w:rsid w:val="00B00181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BA4"/>
    <w:rsid w:val="00B05EE6"/>
    <w:rsid w:val="00B060FD"/>
    <w:rsid w:val="00B0673F"/>
    <w:rsid w:val="00B06749"/>
    <w:rsid w:val="00B06D30"/>
    <w:rsid w:val="00B0756A"/>
    <w:rsid w:val="00B0765F"/>
    <w:rsid w:val="00B07B47"/>
    <w:rsid w:val="00B07D2B"/>
    <w:rsid w:val="00B10364"/>
    <w:rsid w:val="00B113DA"/>
    <w:rsid w:val="00B11969"/>
    <w:rsid w:val="00B119F0"/>
    <w:rsid w:val="00B12271"/>
    <w:rsid w:val="00B12397"/>
    <w:rsid w:val="00B127C8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B5F"/>
    <w:rsid w:val="00B164DB"/>
    <w:rsid w:val="00B166FC"/>
    <w:rsid w:val="00B16746"/>
    <w:rsid w:val="00B170C0"/>
    <w:rsid w:val="00B1773D"/>
    <w:rsid w:val="00B177D3"/>
    <w:rsid w:val="00B17A25"/>
    <w:rsid w:val="00B2003F"/>
    <w:rsid w:val="00B20405"/>
    <w:rsid w:val="00B205ED"/>
    <w:rsid w:val="00B20792"/>
    <w:rsid w:val="00B210DE"/>
    <w:rsid w:val="00B21117"/>
    <w:rsid w:val="00B213EB"/>
    <w:rsid w:val="00B2151A"/>
    <w:rsid w:val="00B218C9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D79"/>
    <w:rsid w:val="00B25263"/>
    <w:rsid w:val="00B25402"/>
    <w:rsid w:val="00B2569E"/>
    <w:rsid w:val="00B25C62"/>
    <w:rsid w:val="00B25E83"/>
    <w:rsid w:val="00B266C9"/>
    <w:rsid w:val="00B26D73"/>
    <w:rsid w:val="00B27857"/>
    <w:rsid w:val="00B3035F"/>
    <w:rsid w:val="00B30B8E"/>
    <w:rsid w:val="00B319AA"/>
    <w:rsid w:val="00B319F6"/>
    <w:rsid w:val="00B3239C"/>
    <w:rsid w:val="00B32972"/>
    <w:rsid w:val="00B32F5F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F5"/>
    <w:rsid w:val="00B36A05"/>
    <w:rsid w:val="00B36A4D"/>
    <w:rsid w:val="00B36B60"/>
    <w:rsid w:val="00B36EC9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BD6"/>
    <w:rsid w:val="00B45770"/>
    <w:rsid w:val="00B45936"/>
    <w:rsid w:val="00B46CC7"/>
    <w:rsid w:val="00B46F6B"/>
    <w:rsid w:val="00B47CDE"/>
    <w:rsid w:val="00B47ECA"/>
    <w:rsid w:val="00B5106F"/>
    <w:rsid w:val="00B510ED"/>
    <w:rsid w:val="00B519D1"/>
    <w:rsid w:val="00B51B54"/>
    <w:rsid w:val="00B51CF1"/>
    <w:rsid w:val="00B51D0A"/>
    <w:rsid w:val="00B52376"/>
    <w:rsid w:val="00B52485"/>
    <w:rsid w:val="00B52FBC"/>
    <w:rsid w:val="00B5398A"/>
    <w:rsid w:val="00B53F97"/>
    <w:rsid w:val="00B54067"/>
    <w:rsid w:val="00B54716"/>
    <w:rsid w:val="00B54D5D"/>
    <w:rsid w:val="00B54D9D"/>
    <w:rsid w:val="00B5525F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199"/>
    <w:rsid w:val="00B60454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3D9"/>
    <w:rsid w:val="00B637C1"/>
    <w:rsid w:val="00B63EF4"/>
    <w:rsid w:val="00B6426D"/>
    <w:rsid w:val="00B645C0"/>
    <w:rsid w:val="00B65737"/>
    <w:rsid w:val="00B66069"/>
    <w:rsid w:val="00B66F41"/>
    <w:rsid w:val="00B671F1"/>
    <w:rsid w:val="00B67AC7"/>
    <w:rsid w:val="00B67B4C"/>
    <w:rsid w:val="00B67B6F"/>
    <w:rsid w:val="00B67BB2"/>
    <w:rsid w:val="00B67F5C"/>
    <w:rsid w:val="00B67F66"/>
    <w:rsid w:val="00B67FEB"/>
    <w:rsid w:val="00B70075"/>
    <w:rsid w:val="00B70249"/>
    <w:rsid w:val="00B70979"/>
    <w:rsid w:val="00B70B42"/>
    <w:rsid w:val="00B71040"/>
    <w:rsid w:val="00B711CD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3429"/>
    <w:rsid w:val="00B73B0B"/>
    <w:rsid w:val="00B73E3C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272"/>
    <w:rsid w:val="00B77277"/>
    <w:rsid w:val="00B7727D"/>
    <w:rsid w:val="00B7732B"/>
    <w:rsid w:val="00B77534"/>
    <w:rsid w:val="00B77AFD"/>
    <w:rsid w:val="00B77C97"/>
    <w:rsid w:val="00B77D64"/>
    <w:rsid w:val="00B804F7"/>
    <w:rsid w:val="00B8065F"/>
    <w:rsid w:val="00B80FE1"/>
    <w:rsid w:val="00B81089"/>
    <w:rsid w:val="00B81463"/>
    <w:rsid w:val="00B81B09"/>
    <w:rsid w:val="00B838A7"/>
    <w:rsid w:val="00B838E2"/>
    <w:rsid w:val="00B84224"/>
    <w:rsid w:val="00B84CE7"/>
    <w:rsid w:val="00B85161"/>
    <w:rsid w:val="00B852FA"/>
    <w:rsid w:val="00B85BD5"/>
    <w:rsid w:val="00B85CF8"/>
    <w:rsid w:val="00B863C9"/>
    <w:rsid w:val="00B86714"/>
    <w:rsid w:val="00B875F2"/>
    <w:rsid w:val="00B901B5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3C5F"/>
    <w:rsid w:val="00B94B8F"/>
    <w:rsid w:val="00B9502A"/>
    <w:rsid w:val="00B950A1"/>
    <w:rsid w:val="00B950B1"/>
    <w:rsid w:val="00B954C6"/>
    <w:rsid w:val="00B9571D"/>
    <w:rsid w:val="00B95CA1"/>
    <w:rsid w:val="00B95CD2"/>
    <w:rsid w:val="00B95DF6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558"/>
    <w:rsid w:val="00BA1822"/>
    <w:rsid w:val="00BA1AAB"/>
    <w:rsid w:val="00BA1BA0"/>
    <w:rsid w:val="00BA26DF"/>
    <w:rsid w:val="00BA2BCF"/>
    <w:rsid w:val="00BA30A2"/>
    <w:rsid w:val="00BA30C8"/>
    <w:rsid w:val="00BA36D9"/>
    <w:rsid w:val="00BA3BD2"/>
    <w:rsid w:val="00BA431E"/>
    <w:rsid w:val="00BA4B10"/>
    <w:rsid w:val="00BA4C61"/>
    <w:rsid w:val="00BA4FB7"/>
    <w:rsid w:val="00BA5120"/>
    <w:rsid w:val="00BA5402"/>
    <w:rsid w:val="00BA5684"/>
    <w:rsid w:val="00BA5CB7"/>
    <w:rsid w:val="00BA60EE"/>
    <w:rsid w:val="00BA6187"/>
    <w:rsid w:val="00BA7347"/>
    <w:rsid w:val="00BA75E4"/>
    <w:rsid w:val="00BA79EF"/>
    <w:rsid w:val="00BA7A05"/>
    <w:rsid w:val="00BA7F9E"/>
    <w:rsid w:val="00BB121D"/>
    <w:rsid w:val="00BB1643"/>
    <w:rsid w:val="00BB18FD"/>
    <w:rsid w:val="00BB1C61"/>
    <w:rsid w:val="00BB220B"/>
    <w:rsid w:val="00BB229D"/>
    <w:rsid w:val="00BB26A0"/>
    <w:rsid w:val="00BB2D40"/>
    <w:rsid w:val="00BB302C"/>
    <w:rsid w:val="00BB30E7"/>
    <w:rsid w:val="00BB32B0"/>
    <w:rsid w:val="00BB4161"/>
    <w:rsid w:val="00BB495C"/>
    <w:rsid w:val="00BB4F4D"/>
    <w:rsid w:val="00BB5103"/>
    <w:rsid w:val="00BB556E"/>
    <w:rsid w:val="00BB62E9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E74"/>
    <w:rsid w:val="00BC175A"/>
    <w:rsid w:val="00BC1982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68C"/>
    <w:rsid w:val="00BC769B"/>
    <w:rsid w:val="00BC772F"/>
    <w:rsid w:val="00BC776A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D06"/>
    <w:rsid w:val="00BD44EE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695"/>
    <w:rsid w:val="00BE0AD8"/>
    <w:rsid w:val="00BE0BA5"/>
    <w:rsid w:val="00BE0CCE"/>
    <w:rsid w:val="00BE162A"/>
    <w:rsid w:val="00BE1840"/>
    <w:rsid w:val="00BE2712"/>
    <w:rsid w:val="00BE29BA"/>
    <w:rsid w:val="00BE3888"/>
    <w:rsid w:val="00BE39C0"/>
    <w:rsid w:val="00BE3E48"/>
    <w:rsid w:val="00BE4479"/>
    <w:rsid w:val="00BE4DD9"/>
    <w:rsid w:val="00BE58B3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978"/>
    <w:rsid w:val="00BF0CC3"/>
    <w:rsid w:val="00BF1533"/>
    <w:rsid w:val="00BF1B63"/>
    <w:rsid w:val="00BF1EB2"/>
    <w:rsid w:val="00BF26F0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443"/>
    <w:rsid w:val="00BF5810"/>
    <w:rsid w:val="00BF5C1D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FB"/>
    <w:rsid w:val="00C01AF5"/>
    <w:rsid w:val="00C01BB7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78DF"/>
    <w:rsid w:val="00C07DB9"/>
    <w:rsid w:val="00C103F6"/>
    <w:rsid w:val="00C106AB"/>
    <w:rsid w:val="00C107AC"/>
    <w:rsid w:val="00C10DFE"/>
    <w:rsid w:val="00C10FC7"/>
    <w:rsid w:val="00C11497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221"/>
    <w:rsid w:val="00C13A62"/>
    <w:rsid w:val="00C1424D"/>
    <w:rsid w:val="00C1469B"/>
    <w:rsid w:val="00C14E87"/>
    <w:rsid w:val="00C1519B"/>
    <w:rsid w:val="00C151AA"/>
    <w:rsid w:val="00C15426"/>
    <w:rsid w:val="00C15B68"/>
    <w:rsid w:val="00C15DC1"/>
    <w:rsid w:val="00C16AD7"/>
    <w:rsid w:val="00C16CF5"/>
    <w:rsid w:val="00C17346"/>
    <w:rsid w:val="00C174DC"/>
    <w:rsid w:val="00C1755A"/>
    <w:rsid w:val="00C178A4"/>
    <w:rsid w:val="00C17AB2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5B9"/>
    <w:rsid w:val="00C237CF"/>
    <w:rsid w:val="00C237EA"/>
    <w:rsid w:val="00C23951"/>
    <w:rsid w:val="00C23D40"/>
    <w:rsid w:val="00C23E1C"/>
    <w:rsid w:val="00C241B7"/>
    <w:rsid w:val="00C24728"/>
    <w:rsid w:val="00C25751"/>
    <w:rsid w:val="00C25E57"/>
    <w:rsid w:val="00C26CC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C13"/>
    <w:rsid w:val="00C343EA"/>
    <w:rsid w:val="00C345CF"/>
    <w:rsid w:val="00C348F3"/>
    <w:rsid w:val="00C34A4E"/>
    <w:rsid w:val="00C351CA"/>
    <w:rsid w:val="00C3529D"/>
    <w:rsid w:val="00C3582D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40884"/>
    <w:rsid w:val="00C40E69"/>
    <w:rsid w:val="00C413CE"/>
    <w:rsid w:val="00C416C6"/>
    <w:rsid w:val="00C41962"/>
    <w:rsid w:val="00C41B46"/>
    <w:rsid w:val="00C41FE4"/>
    <w:rsid w:val="00C4243E"/>
    <w:rsid w:val="00C4280E"/>
    <w:rsid w:val="00C43349"/>
    <w:rsid w:val="00C43862"/>
    <w:rsid w:val="00C43FC7"/>
    <w:rsid w:val="00C44137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39E1"/>
    <w:rsid w:val="00C63C1D"/>
    <w:rsid w:val="00C63EBA"/>
    <w:rsid w:val="00C643BD"/>
    <w:rsid w:val="00C648DB"/>
    <w:rsid w:val="00C650E2"/>
    <w:rsid w:val="00C65445"/>
    <w:rsid w:val="00C65F4A"/>
    <w:rsid w:val="00C66389"/>
    <w:rsid w:val="00C66609"/>
    <w:rsid w:val="00C66D9E"/>
    <w:rsid w:val="00C6747F"/>
    <w:rsid w:val="00C67751"/>
    <w:rsid w:val="00C67DB8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9E"/>
    <w:rsid w:val="00C73B65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759"/>
    <w:rsid w:val="00C76AA0"/>
    <w:rsid w:val="00C76C79"/>
    <w:rsid w:val="00C76CFE"/>
    <w:rsid w:val="00C77387"/>
    <w:rsid w:val="00C77735"/>
    <w:rsid w:val="00C80002"/>
    <w:rsid w:val="00C810EE"/>
    <w:rsid w:val="00C81ACC"/>
    <w:rsid w:val="00C81B0C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248"/>
    <w:rsid w:val="00C915BD"/>
    <w:rsid w:val="00C91C7B"/>
    <w:rsid w:val="00C91DCD"/>
    <w:rsid w:val="00C91FA7"/>
    <w:rsid w:val="00C923B7"/>
    <w:rsid w:val="00C92677"/>
    <w:rsid w:val="00C9327E"/>
    <w:rsid w:val="00C93B86"/>
    <w:rsid w:val="00C94292"/>
    <w:rsid w:val="00C94F61"/>
    <w:rsid w:val="00C95CAA"/>
    <w:rsid w:val="00C95E81"/>
    <w:rsid w:val="00C968DA"/>
    <w:rsid w:val="00C9729C"/>
    <w:rsid w:val="00C979AF"/>
    <w:rsid w:val="00C97A3B"/>
    <w:rsid w:val="00CA0314"/>
    <w:rsid w:val="00CA10F7"/>
    <w:rsid w:val="00CA13D6"/>
    <w:rsid w:val="00CA155F"/>
    <w:rsid w:val="00CA1604"/>
    <w:rsid w:val="00CA1830"/>
    <w:rsid w:val="00CA1890"/>
    <w:rsid w:val="00CA21C6"/>
    <w:rsid w:val="00CA22F2"/>
    <w:rsid w:val="00CA2817"/>
    <w:rsid w:val="00CA3030"/>
    <w:rsid w:val="00CA358C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4EDD"/>
    <w:rsid w:val="00CA54E0"/>
    <w:rsid w:val="00CA55C0"/>
    <w:rsid w:val="00CA577E"/>
    <w:rsid w:val="00CA5F65"/>
    <w:rsid w:val="00CA64C9"/>
    <w:rsid w:val="00CA74A4"/>
    <w:rsid w:val="00CA7D15"/>
    <w:rsid w:val="00CB000E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852"/>
    <w:rsid w:val="00CB3CD2"/>
    <w:rsid w:val="00CB4592"/>
    <w:rsid w:val="00CB4680"/>
    <w:rsid w:val="00CB4B98"/>
    <w:rsid w:val="00CB4EC2"/>
    <w:rsid w:val="00CB4FA4"/>
    <w:rsid w:val="00CB642C"/>
    <w:rsid w:val="00CB6DA6"/>
    <w:rsid w:val="00CB7B3F"/>
    <w:rsid w:val="00CB7C53"/>
    <w:rsid w:val="00CB7CFB"/>
    <w:rsid w:val="00CB7D80"/>
    <w:rsid w:val="00CC0312"/>
    <w:rsid w:val="00CC065E"/>
    <w:rsid w:val="00CC077F"/>
    <w:rsid w:val="00CC102C"/>
    <w:rsid w:val="00CC104A"/>
    <w:rsid w:val="00CC1516"/>
    <w:rsid w:val="00CC16C0"/>
    <w:rsid w:val="00CC1ACE"/>
    <w:rsid w:val="00CC1CB4"/>
    <w:rsid w:val="00CC2053"/>
    <w:rsid w:val="00CC30A0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1D"/>
    <w:rsid w:val="00CC5236"/>
    <w:rsid w:val="00CC5A6A"/>
    <w:rsid w:val="00CC5F00"/>
    <w:rsid w:val="00CC6080"/>
    <w:rsid w:val="00CC6425"/>
    <w:rsid w:val="00CC64F7"/>
    <w:rsid w:val="00CC7C47"/>
    <w:rsid w:val="00CC7D21"/>
    <w:rsid w:val="00CC7EBC"/>
    <w:rsid w:val="00CD0124"/>
    <w:rsid w:val="00CD1207"/>
    <w:rsid w:val="00CD1881"/>
    <w:rsid w:val="00CD2159"/>
    <w:rsid w:val="00CD25D4"/>
    <w:rsid w:val="00CD283E"/>
    <w:rsid w:val="00CD2BD9"/>
    <w:rsid w:val="00CD313E"/>
    <w:rsid w:val="00CD356A"/>
    <w:rsid w:val="00CD3592"/>
    <w:rsid w:val="00CD3CAB"/>
    <w:rsid w:val="00CD3FF2"/>
    <w:rsid w:val="00CD408D"/>
    <w:rsid w:val="00CD4355"/>
    <w:rsid w:val="00CD47EF"/>
    <w:rsid w:val="00CD48A9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7AE"/>
    <w:rsid w:val="00CE09AE"/>
    <w:rsid w:val="00CE0DBE"/>
    <w:rsid w:val="00CE0E6A"/>
    <w:rsid w:val="00CE2529"/>
    <w:rsid w:val="00CE27D8"/>
    <w:rsid w:val="00CE2B71"/>
    <w:rsid w:val="00CE3CED"/>
    <w:rsid w:val="00CE4236"/>
    <w:rsid w:val="00CE48A4"/>
    <w:rsid w:val="00CE48C4"/>
    <w:rsid w:val="00CE4C87"/>
    <w:rsid w:val="00CE4F37"/>
    <w:rsid w:val="00CE586D"/>
    <w:rsid w:val="00CE5973"/>
    <w:rsid w:val="00CE5CD2"/>
    <w:rsid w:val="00CE5D9A"/>
    <w:rsid w:val="00CE6B78"/>
    <w:rsid w:val="00CE798B"/>
    <w:rsid w:val="00CE7B79"/>
    <w:rsid w:val="00CE7C4B"/>
    <w:rsid w:val="00CE7D55"/>
    <w:rsid w:val="00CF064F"/>
    <w:rsid w:val="00CF0AF5"/>
    <w:rsid w:val="00CF0B07"/>
    <w:rsid w:val="00CF13DC"/>
    <w:rsid w:val="00CF19BA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FB"/>
    <w:rsid w:val="00CF6C1A"/>
    <w:rsid w:val="00CF6EE0"/>
    <w:rsid w:val="00CF7498"/>
    <w:rsid w:val="00CF791B"/>
    <w:rsid w:val="00CF797E"/>
    <w:rsid w:val="00CF7FDA"/>
    <w:rsid w:val="00D001A4"/>
    <w:rsid w:val="00D002E5"/>
    <w:rsid w:val="00D0035D"/>
    <w:rsid w:val="00D00F7C"/>
    <w:rsid w:val="00D015CE"/>
    <w:rsid w:val="00D02362"/>
    <w:rsid w:val="00D0258F"/>
    <w:rsid w:val="00D028C6"/>
    <w:rsid w:val="00D02B1C"/>
    <w:rsid w:val="00D03061"/>
    <w:rsid w:val="00D031AE"/>
    <w:rsid w:val="00D03891"/>
    <w:rsid w:val="00D039CD"/>
    <w:rsid w:val="00D03DC5"/>
    <w:rsid w:val="00D04106"/>
    <w:rsid w:val="00D04812"/>
    <w:rsid w:val="00D04C77"/>
    <w:rsid w:val="00D04FC0"/>
    <w:rsid w:val="00D05619"/>
    <w:rsid w:val="00D058F6"/>
    <w:rsid w:val="00D05A90"/>
    <w:rsid w:val="00D05D2E"/>
    <w:rsid w:val="00D067EF"/>
    <w:rsid w:val="00D068A8"/>
    <w:rsid w:val="00D06ACD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611B"/>
    <w:rsid w:val="00D263A3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224C"/>
    <w:rsid w:val="00D32328"/>
    <w:rsid w:val="00D32450"/>
    <w:rsid w:val="00D32765"/>
    <w:rsid w:val="00D328E3"/>
    <w:rsid w:val="00D32FF8"/>
    <w:rsid w:val="00D3335A"/>
    <w:rsid w:val="00D34069"/>
    <w:rsid w:val="00D34408"/>
    <w:rsid w:val="00D3486D"/>
    <w:rsid w:val="00D349C2"/>
    <w:rsid w:val="00D34C53"/>
    <w:rsid w:val="00D358AA"/>
    <w:rsid w:val="00D358ED"/>
    <w:rsid w:val="00D36AB2"/>
    <w:rsid w:val="00D36F54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B67"/>
    <w:rsid w:val="00D42F01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56F0"/>
    <w:rsid w:val="00D45FFD"/>
    <w:rsid w:val="00D460C8"/>
    <w:rsid w:val="00D46536"/>
    <w:rsid w:val="00D46D73"/>
    <w:rsid w:val="00D47709"/>
    <w:rsid w:val="00D47979"/>
    <w:rsid w:val="00D47E36"/>
    <w:rsid w:val="00D506D0"/>
    <w:rsid w:val="00D50809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A41"/>
    <w:rsid w:val="00D52D4D"/>
    <w:rsid w:val="00D53288"/>
    <w:rsid w:val="00D5398A"/>
    <w:rsid w:val="00D542B3"/>
    <w:rsid w:val="00D55905"/>
    <w:rsid w:val="00D5591D"/>
    <w:rsid w:val="00D5614E"/>
    <w:rsid w:val="00D56268"/>
    <w:rsid w:val="00D562CC"/>
    <w:rsid w:val="00D563F5"/>
    <w:rsid w:val="00D56995"/>
    <w:rsid w:val="00D56D3A"/>
    <w:rsid w:val="00D56E27"/>
    <w:rsid w:val="00D57505"/>
    <w:rsid w:val="00D57581"/>
    <w:rsid w:val="00D576DE"/>
    <w:rsid w:val="00D57F45"/>
    <w:rsid w:val="00D60019"/>
    <w:rsid w:val="00D6012F"/>
    <w:rsid w:val="00D6053F"/>
    <w:rsid w:val="00D607D2"/>
    <w:rsid w:val="00D60884"/>
    <w:rsid w:val="00D60980"/>
    <w:rsid w:val="00D60BEF"/>
    <w:rsid w:val="00D60F8D"/>
    <w:rsid w:val="00D61411"/>
    <w:rsid w:val="00D614C1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C2D"/>
    <w:rsid w:val="00D65433"/>
    <w:rsid w:val="00D65AB0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96"/>
    <w:rsid w:val="00D817F9"/>
    <w:rsid w:val="00D81C9F"/>
    <w:rsid w:val="00D81E2F"/>
    <w:rsid w:val="00D82452"/>
    <w:rsid w:val="00D82842"/>
    <w:rsid w:val="00D82A0A"/>
    <w:rsid w:val="00D82D0E"/>
    <w:rsid w:val="00D82D61"/>
    <w:rsid w:val="00D8315A"/>
    <w:rsid w:val="00D83589"/>
    <w:rsid w:val="00D838B1"/>
    <w:rsid w:val="00D83998"/>
    <w:rsid w:val="00D83B21"/>
    <w:rsid w:val="00D83C53"/>
    <w:rsid w:val="00D83CAD"/>
    <w:rsid w:val="00D8431D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BB1"/>
    <w:rsid w:val="00D90FC6"/>
    <w:rsid w:val="00D91405"/>
    <w:rsid w:val="00D915BD"/>
    <w:rsid w:val="00D91730"/>
    <w:rsid w:val="00D91778"/>
    <w:rsid w:val="00D918F5"/>
    <w:rsid w:val="00D91903"/>
    <w:rsid w:val="00D91E43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E2D"/>
    <w:rsid w:val="00DA4FBD"/>
    <w:rsid w:val="00DA4FD0"/>
    <w:rsid w:val="00DA4FEF"/>
    <w:rsid w:val="00DA5F14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13FA"/>
    <w:rsid w:val="00DB150F"/>
    <w:rsid w:val="00DB1BDA"/>
    <w:rsid w:val="00DB1DF3"/>
    <w:rsid w:val="00DB268C"/>
    <w:rsid w:val="00DB2CBE"/>
    <w:rsid w:val="00DB2F42"/>
    <w:rsid w:val="00DB3C15"/>
    <w:rsid w:val="00DB3C20"/>
    <w:rsid w:val="00DB43F8"/>
    <w:rsid w:val="00DB4489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CA5"/>
    <w:rsid w:val="00DC2F7C"/>
    <w:rsid w:val="00DC3A12"/>
    <w:rsid w:val="00DC3CD4"/>
    <w:rsid w:val="00DC3CFB"/>
    <w:rsid w:val="00DC411A"/>
    <w:rsid w:val="00DC4134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F90"/>
    <w:rsid w:val="00DE31FC"/>
    <w:rsid w:val="00DE36C8"/>
    <w:rsid w:val="00DE377B"/>
    <w:rsid w:val="00DE3CD7"/>
    <w:rsid w:val="00DE4008"/>
    <w:rsid w:val="00DE4477"/>
    <w:rsid w:val="00DE4B27"/>
    <w:rsid w:val="00DE4F25"/>
    <w:rsid w:val="00DE5222"/>
    <w:rsid w:val="00DE5792"/>
    <w:rsid w:val="00DE58D1"/>
    <w:rsid w:val="00DE642D"/>
    <w:rsid w:val="00DE6454"/>
    <w:rsid w:val="00DE6EFF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D9"/>
    <w:rsid w:val="00DF2CEF"/>
    <w:rsid w:val="00DF3207"/>
    <w:rsid w:val="00DF342A"/>
    <w:rsid w:val="00DF402C"/>
    <w:rsid w:val="00DF4996"/>
    <w:rsid w:val="00DF4DA1"/>
    <w:rsid w:val="00DF56A4"/>
    <w:rsid w:val="00DF56A5"/>
    <w:rsid w:val="00DF632B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7B9"/>
    <w:rsid w:val="00DF78C8"/>
    <w:rsid w:val="00DF78F0"/>
    <w:rsid w:val="00DF7A9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48D"/>
    <w:rsid w:val="00E04AF9"/>
    <w:rsid w:val="00E04DFC"/>
    <w:rsid w:val="00E05B01"/>
    <w:rsid w:val="00E06188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259"/>
    <w:rsid w:val="00E14813"/>
    <w:rsid w:val="00E15A17"/>
    <w:rsid w:val="00E15DB7"/>
    <w:rsid w:val="00E16ACF"/>
    <w:rsid w:val="00E16B29"/>
    <w:rsid w:val="00E16B6A"/>
    <w:rsid w:val="00E16D30"/>
    <w:rsid w:val="00E177D8"/>
    <w:rsid w:val="00E20064"/>
    <w:rsid w:val="00E208F0"/>
    <w:rsid w:val="00E214B0"/>
    <w:rsid w:val="00E21507"/>
    <w:rsid w:val="00E21829"/>
    <w:rsid w:val="00E21C6F"/>
    <w:rsid w:val="00E22769"/>
    <w:rsid w:val="00E227F5"/>
    <w:rsid w:val="00E22AE0"/>
    <w:rsid w:val="00E22BD2"/>
    <w:rsid w:val="00E22D76"/>
    <w:rsid w:val="00E23569"/>
    <w:rsid w:val="00E23B5D"/>
    <w:rsid w:val="00E23CCC"/>
    <w:rsid w:val="00E23F5B"/>
    <w:rsid w:val="00E24646"/>
    <w:rsid w:val="00E24DB4"/>
    <w:rsid w:val="00E252C0"/>
    <w:rsid w:val="00E2540C"/>
    <w:rsid w:val="00E255C7"/>
    <w:rsid w:val="00E256E4"/>
    <w:rsid w:val="00E257F6"/>
    <w:rsid w:val="00E267CE"/>
    <w:rsid w:val="00E26845"/>
    <w:rsid w:val="00E2694A"/>
    <w:rsid w:val="00E26D00"/>
    <w:rsid w:val="00E27870"/>
    <w:rsid w:val="00E300EC"/>
    <w:rsid w:val="00E30E8E"/>
    <w:rsid w:val="00E313A7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602C"/>
    <w:rsid w:val="00E363AC"/>
    <w:rsid w:val="00E36774"/>
    <w:rsid w:val="00E36DE3"/>
    <w:rsid w:val="00E36EC5"/>
    <w:rsid w:val="00E37A6F"/>
    <w:rsid w:val="00E4036E"/>
    <w:rsid w:val="00E40432"/>
    <w:rsid w:val="00E404B1"/>
    <w:rsid w:val="00E40ABB"/>
    <w:rsid w:val="00E41518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D17"/>
    <w:rsid w:val="00E45451"/>
    <w:rsid w:val="00E45B30"/>
    <w:rsid w:val="00E45F5E"/>
    <w:rsid w:val="00E45FBE"/>
    <w:rsid w:val="00E46453"/>
    <w:rsid w:val="00E465E5"/>
    <w:rsid w:val="00E4662E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841"/>
    <w:rsid w:val="00E51F14"/>
    <w:rsid w:val="00E52269"/>
    <w:rsid w:val="00E52914"/>
    <w:rsid w:val="00E537AC"/>
    <w:rsid w:val="00E53E0A"/>
    <w:rsid w:val="00E53F31"/>
    <w:rsid w:val="00E54197"/>
    <w:rsid w:val="00E541B3"/>
    <w:rsid w:val="00E5426E"/>
    <w:rsid w:val="00E54791"/>
    <w:rsid w:val="00E54D3B"/>
    <w:rsid w:val="00E553FD"/>
    <w:rsid w:val="00E568A5"/>
    <w:rsid w:val="00E569D6"/>
    <w:rsid w:val="00E56DE6"/>
    <w:rsid w:val="00E573DB"/>
    <w:rsid w:val="00E57643"/>
    <w:rsid w:val="00E57F52"/>
    <w:rsid w:val="00E601EC"/>
    <w:rsid w:val="00E605E3"/>
    <w:rsid w:val="00E6098D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3854"/>
    <w:rsid w:val="00E63971"/>
    <w:rsid w:val="00E63EF3"/>
    <w:rsid w:val="00E64515"/>
    <w:rsid w:val="00E646EA"/>
    <w:rsid w:val="00E6473F"/>
    <w:rsid w:val="00E648E6"/>
    <w:rsid w:val="00E6492E"/>
    <w:rsid w:val="00E64F6E"/>
    <w:rsid w:val="00E6578D"/>
    <w:rsid w:val="00E65C1F"/>
    <w:rsid w:val="00E65DCD"/>
    <w:rsid w:val="00E663CA"/>
    <w:rsid w:val="00E664D3"/>
    <w:rsid w:val="00E666DF"/>
    <w:rsid w:val="00E66F60"/>
    <w:rsid w:val="00E67424"/>
    <w:rsid w:val="00E67B2B"/>
    <w:rsid w:val="00E70575"/>
    <w:rsid w:val="00E707EA"/>
    <w:rsid w:val="00E70978"/>
    <w:rsid w:val="00E70A69"/>
    <w:rsid w:val="00E70BEF"/>
    <w:rsid w:val="00E71859"/>
    <w:rsid w:val="00E71ADC"/>
    <w:rsid w:val="00E71B82"/>
    <w:rsid w:val="00E72264"/>
    <w:rsid w:val="00E7227F"/>
    <w:rsid w:val="00E72EFE"/>
    <w:rsid w:val="00E73010"/>
    <w:rsid w:val="00E73222"/>
    <w:rsid w:val="00E7328A"/>
    <w:rsid w:val="00E73579"/>
    <w:rsid w:val="00E7413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710D"/>
    <w:rsid w:val="00E77C82"/>
    <w:rsid w:val="00E77C9C"/>
    <w:rsid w:val="00E77E2E"/>
    <w:rsid w:val="00E77E39"/>
    <w:rsid w:val="00E8017D"/>
    <w:rsid w:val="00E80415"/>
    <w:rsid w:val="00E8045E"/>
    <w:rsid w:val="00E8049A"/>
    <w:rsid w:val="00E81E1A"/>
    <w:rsid w:val="00E81ECD"/>
    <w:rsid w:val="00E82349"/>
    <w:rsid w:val="00E82CC5"/>
    <w:rsid w:val="00E830FE"/>
    <w:rsid w:val="00E831E4"/>
    <w:rsid w:val="00E8340A"/>
    <w:rsid w:val="00E83A85"/>
    <w:rsid w:val="00E83CA2"/>
    <w:rsid w:val="00E84594"/>
    <w:rsid w:val="00E8470F"/>
    <w:rsid w:val="00E84E03"/>
    <w:rsid w:val="00E857DC"/>
    <w:rsid w:val="00E85D43"/>
    <w:rsid w:val="00E85EA0"/>
    <w:rsid w:val="00E85FBC"/>
    <w:rsid w:val="00E86492"/>
    <w:rsid w:val="00E86697"/>
    <w:rsid w:val="00E8714B"/>
    <w:rsid w:val="00E87173"/>
    <w:rsid w:val="00E87BFF"/>
    <w:rsid w:val="00E905DF"/>
    <w:rsid w:val="00E9102B"/>
    <w:rsid w:val="00E913AB"/>
    <w:rsid w:val="00E91420"/>
    <w:rsid w:val="00E915A0"/>
    <w:rsid w:val="00E91906"/>
    <w:rsid w:val="00E91A18"/>
    <w:rsid w:val="00E92A5E"/>
    <w:rsid w:val="00E9326A"/>
    <w:rsid w:val="00E93366"/>
    <w:rsid w:val="00E93A97"/>
    <w:rsid w:val="00E93AE4"/>
    <w:rsid w:val="00E93BA2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2C2"/>
    <w:rsid w:val="00EA042E"/>
    <w:rsid w:val="00EA060A"/>
    <w:rsid w:val="00EA06E6"/>
    <w:rsid w:val="00EA0ADD"/>
    <w:rsid w:val="00EA0D32"/>
    <w:rsid w:val="00EA0D8F"/>
    <w:rsid w:val="00EA0E00"/>
    <w:rsid w:val="00EA1459"/>
    <w:rsid w:val="00EA1629"/>
    <w:rsid w:val="00EA187A"/>
    <w:rsid w:val="00EA1966"/>
    <w:rsid w:val="00EA1F05"/>
    <w:rsid w:val="00EA247B"/>
    <w:rsid w:val="00EA25C5"/>
    <w:rsid w:val="00EA2F53"/>
    <w:rsid w:val="00EA3B2E"/>
    <w:rsid w:val="00EA3B59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7DF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F5A"/>
    <w:rsid w:val="00EB712A"/>
    <w:rsid w:val="00EB784F"/>
    <w:rsid w:val="00EB78E5"/>
    <w:rsid w:val="00EB7EF7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883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235"/>
    <w:rsid w:val="00ED0249"/>
    <w:rsid w:val="00ED0B95"/>
    <w:rsid w:val="00ED0EB2"/>
    <w:rsid w:val="00ED1150"/>
    <w:rsid w:val="00ED131C"/>
    <w:rsid w:val="00ED16EF"/>
    <w:rsid w:val="00ED1AC3"/>
    <w:rsid w:val="00ED1BA7"/>
    <w:rsid w:val="00ED1C1E"/>
    <w:rsid w:val="00ED1C1F"/>
    <w:rsid w:val="00ED1E96"/>
    <w:rsid w:val="00ED20F2"/>
    <w:rsid w:val="00ED2837"/>
    <w:rsid w:val="00ED2A73"/>
    <w:rsid w:val="00ED3246"/>
    <w:rsid w:val="00ED3579"/>
    <w:rsid w:val="00ED39EB"/>
    <w:rsid w:val="00ED3FB7"/>
    <w:rsid w:val="00ED47AF"/>
    <w:rsid w:val="00ED47E4"/>
    <w:rsid w:val="00ED496E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485"/>
    <w:rsid w:val="00EE4528"/>
    <w:rsid w:val="00EE4682"/>
    <w:rsid w:val="00EE4A92"/>
    <w:rsid w:val="00EE4EA1"/>
    <w:rsid w:val="00EE4EBD"/>
    <w:rsid w:val="00EE55AE"/>
    <w:rsid w:val="00EE5616"/>
    <w:rsid w:val="00EE562E"/>
    <w:rsid w:val="00EE5E74"/>
    <w:rsid w:val="00EE6BC2"/>
    <w:rsid w:val="00EE6E0A"/>
    <w:rsid w:val="00EE743E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C"/>
    <w:rsid w:val="00F001C9"/>
    <w:rsid w:val="00F00486"/>
    <w:rsid w:val="00F00815"/>
    <w:rsid w:val="00F0098C"/>
    <w:rsid w:val="00F009EB"/>
    <w:rsid w:val="00F0102E"/>
    <w:rsid w:val="00F012B6"/>
    <w:rsid w:val="00F02081"/>
    <w:rsid w:val="00F020C0"/>
    <w:rsid w:val="00F02E3D"/>
    <w:rsid w:val="00F03076"/>
    <w:rsid w:val="00F032BD"/>
    <w:rsid w:val="00F036C1"/>
    <w:rsid w:val="00F037B5"/>
    <w:rsid w:val="00F038A5"/>
    <w:rsid w:val="00F03916"/>
    <w:rsid w:val="00F03A44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10304"/>
    <w:rsid w:val="00F10500"/>
    <w:rsid w:val="00F10750"/>
    <w:rsid w:val="00F10E0D"/>
    <w:rsid w:val="00F10EEE"/>
    <w:rsid w:val="00F11052"/>
    <w:rsid w:val="00F119BF"/>
    <w:rsid w:val="00F11AEC"/>
    <w:rsid w:val="00F126A7"/>
    <w:rsid w:val="00F12CA4"/>
    <w:rsid w:val="00F140F9"/>
    <w:rsid w:val="00F1426B"/>
    <w:rsid w:val="00F143DA"/>
    <w:rsid w:val="00F14695"/>
    <w:rsid w:val="00F14BB4"/>
    <w:rsid w:val="00F151E8"/>
    <w:rsid w:val="00F15631"/>
    <w:rsid w:val="00F15F28"/>
    <w:rsid w:val="00F16CE8"/>
    <w:rsid w:val="00F172C5"/>
    <w:rsid w:val="00F174FB"/>
    <w:rsid w:val="00F175DB"/>
    <w:rsid w:val="00F17794"/>
    <w:rsid w:val="00F201E9"/>
    <w:rsid w:val="00F202BD"/>
    <w:rsid w:val="00F2063F"/>
    <w:rsid w:val="00F209F3"/>
    <w:rsid w:val="00F20F0D"/>
    <w:rsid w:val="00F20FB9"/>
    <w:rsid w:val="00F2111B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929"/>
    <w:rsid w:val="00F24AD9"/>
    <w:rsid w:val="00F24BDE"/>
    <w:rsid w:val="00F24C4C"/>
    <w:rsid w:val="00F24CB4"/>
    <w:rsid w:val="00F24E7C"/>
    <w:rsid w:val="00F250E4"/>
    <w:rsid w:val="00F25610"/>
    <w:rsid w:val="00F25711"/>
    <w:rsid w:val="00F25840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42C"/>
    <w:rsid w:val="00F3049D"/>
    <w:rsid w:val="00F305E8"/>
    <w:rsid w:val="00F30649"/>
    <w:rsid w:val="00F30930"/>
    <w:rsid w:val="00F31272"/>
    <w:rsid w:val="00F31890"/>
    <w:rsid w:val="00F321D1"/>
    <w:rsid w:val="00F328F8"/>
    <w:rsid w:val="00F32DBD"/>
    <w:rsid w:val="00F33877"/>
    <w:rsid w:val="00F3393D"/>
    <w:rsid w:val="00F33A4B"/>
    <w:rsid w:val="00F34122"/>
    <w:rsid w:val="00F34266"/>
    <w:rsid w:val="00F34C1E"/>
    <w:rsid w:val="00F34E4B"/>
    <w:rsid w:val="00F35627"/>
    <w:rsid w:val="00F356C1"/>
    <w:rsid w:val="00F361F9"/>
    <w:rsid w:val="00F367DE"/>
    <w:rsid w:val="00F36C76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E9D"/>
    <w:rsid w:val="00F46F06"/>
    <w:rsid w:val="00F46F21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E6E"/>
    <w:rsid w:val="00F54156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913"/>
    <w:rsid w:val="00F63327"/>
    <w:rsid w:val="00F633DA"/>
    <w:rsid w:val="00F63EC7"/>
    <w:rsid w:val="00F63F70"/>
    <w:rsid w:val="00F6412D"/>
    <w:rsid w:val="00F6413B"/>
    <w:rsid w:val="00F64186"/>
    <w:rsid w:val="00F641FC"/>
    <w:rsid w:val="00F64908"/>
    <w:rsid w:val="00F64A12"/>
    <w:rsid w:val="00F64A2C"/>
    <w:rsid w:val="00F6578B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3062"/>
    <w:rsid w:val="00F730D7"/>
    <w:rsid w:val="00F73186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B71"/>
    <w:rsid w:val="00F770F8"/>
    <w:rsid w:val="00F774ED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58"/>
    <w:rsid w:val="00F82C81"/>
    <w:rsid w:val="00F83146"/>
    <w:rsid w:val="00F831AB"/>
    <w:rsid w:val="00F83807"/>
    <w:rsid w:val="00F8389E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A72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BFF"/>
    <w:rsid w:val="00F96FC9"/>
    <w:rsid w:val="00F97334"/>
    <w:rsid w:val="00F973FD"/>
    <w:rsid w:val="00F97DFB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5F1"/>
    <w:rsid w:val="00FA3A90"/>
    <w:rsid w:val="00FA4205"/>
    <w:rsid w:val="00FA4538"/>
    <w:rsid w:val="00FA454D"/>
    <w:rsid w:val="00FA4D1A"/>
    <w:rsid w:val="00FA51AE"/>
    <w:rsid w:val="00FA51D5"/>
    <w:rsid w:val="00FA5250"/>
    <w:rsid w:val="00FA54C6"/>
    <w:rsid w:val="00FA57BC"/>
    <w:rsid w:val="00FA58A3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8BE"/>
    <w:rsid w:val="00FA7DE5"/>
    <w:rsid w:val="00FB05A9"/>
    <w:rsid w:val="00FB069F"/>
    <w:rsid w:val="00FB0C7F"/>
    <w:rsid w:val="00FB0F9D"/>
    <w:rsid w:val="00FB0FB6"/>
    <w:rsid w:val="00FB1C75"/>
    <w:rsid w:val="00FB30F4"/>
    <w:rsid w:val="00FB3991"/>
    <w:rsid w:val="00FB3D02"/>
    <w:rsid w:val="00FB42B2"/>
    <w:rsid w:val="00FB43D1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501D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20C"/>
    <w:rsid w:val="00FD52E4"/>
    <w:rsid w:val="00FD549C"/>
    <w:rsid w:val="00FD5B31"/>
    <w:rsid w:val="00FD5B91"/>
    <w:rsid w:val="00FD5BB9"/>
    <w:rsid w:val="00FD5BF7"/>
    <w:rsid w:val="00FD6027"/>
    <w:rsid w:val="00FD608B"/>
    <w:rsid w:val="00FD67B1"/>
    <w:rsid w:val="00FD6B58"/>
    <w:rsid w:val="00FD6C68"/>
    <w:rsid w:val="00FD7C83"/>
    <w:rsid w:val="00FD7EEF"/>
    <w:rsid w:val="00FE01AB"/>
    <w:rsid w:val="00FE031F"/>
    <w:rsid w:val="00FE0574"/>
    <w:rsid w:val="00FE0682"/>
    <w:rsid w:val="00FE06B7"/>
    <w:rsid w:val="00FE0AEE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7C0"/>
    <w:rsid w:val="00FE6D81"/>
    <w:rsid w:val="00FE6DFA"/>
    <w:rsid w:val="00FE7338"/>
    <w:rsid w:val="00FE7352"/>
    <w:rsid w:val="00FE7610"/>
    <w:rsid w:val="00FF03FB"/>
    <w:rsid w:val="00FF059F"/>
    <w:rsid w:val="00FF085D"/>
    <w:rsid w:val="00FF0B23"/>
    <w:rsid w:val="00FF215D"/>
    <w:rsid w:val="00FF28F8"/>
    <w:rsid w:val="00FF2DB6"/>
    <w:rsid w:val="00FF3044"/>
    <w:rsid w:val="00FF323D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846"/>
    <w:rsid w:val="00FF5A63"/>
    <w:rsid w:val="00FF5AEB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92CD8C-DCC2-41F7-9090-48E4AD71D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4E9E04-B3A1-4ABF-8C63-D7E0CFB9D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21</Pages>
  <Words>3479</Words>
  <Characters>19833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23266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Chutsorn, Likitpipattanakul</dc:creator>
  <cp:keywords/>
  <cp:lastModifiedBy>Onthira, Sribua-on</cp:lastModifiedBy>
  <cp:revision>3</cp:revision>
  <cp:lastPrinted>2017-05-08T11:17:00Z</cp:lastPrinted>
  <dcterms:created xsi:type="dcterms:W3CDTF">2017-05-08T12:12:00Z</dcterms:created>
  <dcterms:modified xsi:type="dcterms:W3CDTF">2017-05-08T12:15:00Z</dcterms:modified>
</cp:coreProperties>
</file>