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FA6" w:rsidRPr="003C5689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3C5689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3C5689">
        <w:rPr>
          <w:rFonts w:ascii="Angsana New" w:hAnsi="Angsana New"/>
          <w:b w:val="0"/>
          <w:bCs/>
          <w:sz w:val="30"/>
          <w:szCs w:val="30"/>
        </w:rPr>
        <w:tab/>
      </w:r>
      <w:r w:rsidR="007E1687" w:rsidRPr="003C5689">
        <w:rPr>
          <w:rFonts w:ascii="Angsana New" w:hAnsi="Angsana New"/>
          <w:b w:val="0"/>
          <w:bCs/>
          <w:sz w:val="30"/>
          <w:szCs w:val="30"/>
          <w:cs/>
          <w:lang w:bidi="th-TH"/>
        </w:rPr>
        <w:t xml:space="preserve">สารบัญ </w:t>
      </w:r>
    </w:p>
    <w:p w:rsidR="00677FA6" w:rsidRPr="003C5689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:rsidR="00820360" w:rsidRPr="003C5689" w:rsidRDefault="00820360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3C5689">
        <w:rPr>
          <w:rFonts w:ascii="Angsana New" w:hAnsi="Angsana New" w:hint="cs"/>
          <w:sz w:val="30"/>
          <w:szCs w:val="30"/>
          <w:cs/>
          <w:lang w:bidi="th-TH"/>
        </w:rPr>
        <w:t>ข้อมูลทั่วไป</w:t>
      </w:r>
    </w:p>
    <w:p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3C5689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4F0871" w:rsidRPr="003C5689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C5689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4F0871" w:rsidRPr="003C5689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3C5689">
        <w:rPr>
          <w:rFonts w:ascii="Angsana New" w:hAnsi="Angsana New"/>
          <w:sz w:val="30"/>
          <w:szCs w:val="30"/>
          <w:cs/>
          <w:lang w:bidi="th-TH"/>
        </w:rPr>
        <w:t>เงินลงทุนอื่น</w:t>
      </w:r>
    </w:p>
    <w:p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3C5689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E069CF" w:rsidRPr="003C5689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C5689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:rsidR="004F0871" w:rsidRPr="003C5689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C5689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C5689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4F0871" w:rsidRPr="003C5689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C5689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4F0871" w:rsidRPr="003C5689" w:rsidRDefault="00C22B9C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:rsidR="004F0871" w:rsidRPr="003C5689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rtl/>
          <w:cs/>
        </w:rPr>
      </w:pPr>
      <w:r w:rsidRPr="003C5689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C5689">
        <w:rPr>
          <w:rFonts w:ascii="Angsana New" w:hAnsi="Angsana New"/>
          <w:sz w:val="30"/>
          <w:szCs w:val="30"/>
          <w:cs/>
          <w:lang w:bidi="th-TH"/>
        </w:rPr>
        <w:t>กำไรต่อหุ้นขั้นพื้นฐาน</w:t>
      </w:r>
    </w:p>
    <w:p w:rsidR="009472D2" w:rsidRPr="009472D2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9472D2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4F0871" w:rsidRPr="003C5689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C5689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:rsidR="00566D2A" w:rsidRPr="00924DE0" w:rsidRDefault="004F0871" w:rsidP="00D54C97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3C5689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E069CF" w:rsidRPr="00924DE0" w:rsidRDefault="00E069CF" w:rsidP="00924DE0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การจัดประเภทรายการใหม่</w:t>
      </w:r>
    </w:p>
    <w:p w:rsidR="00924DE0" w:rsidRPr="00D54C97" w:rsidRDefault="00924DE0" w:rsidP="00924DE0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b/>
          <w:sz w:val="30"/>
          <w:szCs w:val="30"/>
          <w:lang w:bidi="th-TH"/>
        </w:rPr>
      </w:pPr>
    </w:p>
    <w:p w:rsidR="008B4F3F" w:rsidRDefault="008B4F3F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8B4F3F" w:rsidRPr="008B4F3F" w:rsidRDefault="008B4F3F" w:rsidP="008B4F3F">
      <w:pPr>
        <w:rPr>
          <w:rFonts w:ascii="Angsana New" w:hAnsi="Angsana New"/>
          <w:sz w:val="30"/>
          <w:szCs w:val="30"/>
          <w:cs/>
        </w:rPr>
      </w:pPr>
    </w:p>
    <w:p w:rsidR="008B4F3F" w:rsidRPr="008B4F3F" w:rsidRDefault="008B4F3F" w:rsidP="008B4F3F">
      <w:pPr>
        <w:rPr>
          <w:rFonts w:ascii="Angsana New" w:hAnsi="Angsana New"/>
          <w:sz w:val="30"/>
          <w:szCs w:val="30"/>
          <w:cs/>
        </w:rPr>
      </w:pPr>
    </w:p>
    <w:p w:rsidR="008B4F3F" w:rsidRPr="008B4F3F" w:rsidRDefault="008B4F3F" w:rsidP="008B4F3F">
      <w:pPr>
        <w:rPr>
          <w:rFonts w:ascii="Angsana New" w:hAnsi="Angsana New"/>
          <w:sz w:val="30"/>
          <w:szCs w:val="30"/>
          <w:cs/>
        </w:rPr>
      </w:pPr>
    </w:p>
    <w:p w:rsidR="008B4F3F" w:rsidRPr="008B4F3F" w:rsidRDefault="008B4F3F" w:rsidP="008B4F3F">
      <w:pPr>
        <w:rPr>
          <w:rFonts w:ascii="Angsana New" w:hAnsi="Angsana New"/>
          <w:sz w:val="30"/>
          <w:szCs w:val="30"/>
          <w:cs/>
        </w:rPr>
      </w:pPr>
    </w:p>
    <w:p w:rsidR="008B4F3F" w:rsidRPr="008B4F3F" w:rsidRDefault="008B4F3F" w:rsidP="008B4F3F">
      <w:pPr>
        <w:rPr>
          <w:rFonts w:ascii="Angsana New" w:hAnsi="Angsana New"/>
          <w:sz w:val="30"/>
          <w:szCs w:val="30"/>
          <w:cs/>
        </w:rPr>
      </w:pPr>
    </w:p>
    <w:p w:rsidR="008B4F3F" w:rsidRPr="008B4F3F" w:rsidRDefault="008B4F3F" w:rsidP="008B4F3F">
      <w:pPr>
        <w:rPr>
          <w:rFonts w:ascii="Angsana New" w:hAnsi="Angsana New"/>
          <w:sz w:val="30"/>
          <w:szCs w:val="30"/>
          <w:cs/>
        </w:rPr>
      </w:pPr>
    </w:p>
    <w:p w:rsidR="008B4F3F" w:rsidRPr="008B4F3F" w:rsidRDefault="008B4F3F" w:rsidP="008B4F3F">
      <w:pPr>
        <w:rPr>
          <w:rFonts w:ascii="Angsana New" w:hAnsi="Angsana New"/>
          <w:sz w:val="30"/>
          <w:szCs w:val="30"/>
          <w:cs/>
        </w:rPr>
      </w:pPr>
    </w:p>
    <w:p w:rsidR="008B4F3F" w:rsidRPr="008B4F3F" w:rsidRDefault="008B4F3F" w:rsidP="008B4F3F">
      <w:pPr>
        <w:rPr>
          <w:rFonts w:ascii="Angsana New" w:hAnsi="Angsana New"/>
          <w:sz w:val="30"/>
          <w:szCs w:val="30"/>
          <w:cs/>
        </w:rPr>
      </w:pPr>
    </w:p>
    <w:p w:rsidR="008B4F3F" w:rsidRPr="008B4F3F" w:rsidRDefault="008B4F3F" w:rsidP="008B4F3F">
      <w:pPr>
        <w:rPr>
          <w:rFonts w:ascii="Angsana New" w:hAnsi="Angsana New"/>
          <w:sz w:val="30"/>
          <w:szCs w:val="30"/>
          <w:cs/>
        </w:rPr>
      </w:pPr>
    </w:p>
    <w:p w:rsidR="008B4F3F" w:rsidRDefault="008B4F3F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8B4F3F" w:rsidRDefault="008B4F3F" w:rsidP="008B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center"/>
        <w:rPr>
          <w:rFonts w:ascii="Angsana New" w:hAnsi="Angsana New"/>
          <w:sz w:val="30"/>
          <w:szCs w:val="30"/>
          <w:cs/>
        </w:rPr>
      </w:pPr>
    </w:p>
    <w:p w:rsidR="00D77AAD" w:rsidRPr="00965D1B" w:rsidRDefault="008E1D3C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B4F3F">
        <w:rPr>
          <w:rFonts w:ascii="Angsana New" w:hAnsi="Angsana New"/>
          <w:sz w:val="30"/>
          <w:szCs w:val="30"/>
          <w:cs/>
        </w:rPr>
        <w:br w:type="page"/>
      </w:r>
      <w:r w:rsidR="00D77AAD" w:rsidRPr="00965D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D77AAD" w:rsidRPr="00965D1B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361980" w:rsidRPr="00965D1B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65D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ตรวจสอบตามการมอบหมายจากคณะกรรมการบริษัท</w:t>
      </w:r>
      <w:r w:rsidRPr="001D3DBD">
        <w:rPr>
          <w:rFonts w:ascii="Angsana New" w:hAnsi="Angsana New"/>
          <w:sz w:val="30"/>
          <w:szCs w:val="30"/>
          <w:cs/>
        </w:rPr>
        <w:t>เมื่อวันที่</w:t>
      </w:r>
      <w:r w:rsidRPr="001D3DBD">
        <w:rPr>
          <w:rFonts w:ascii="Angsana New" w:hAnsi="Angsana New" w:hint="cs"/>
          <w:sz w:val="30"/>
          <w:szCs w:val="30"/>
          <w:cs/>
        </w:rPr>
        <w:t xml:space="preserve"> </w:t>
      </w:r>
      <w:r w:rsidR="008958D4" w:rsidRPr="001D3DBD">
        <w:rPr>
          <w:rFonts w:ascii="Angsana New" w:hAnsi="Angsana New"/>
          <w:sz w:val="30"/>
          <w:szCs w:val="30"/>
        </w:rPr>
        <w:t xml:space="preserve">11 </w:t>
      </w:r>
      <w:r w:rsidR="008958D4" w:rsidRPr="001D3DBD">
        <w:rPr>
          <w:rFonts w:ascii="Angsana New" w:hAnsi="Angsana New" w:hint="cs"/>
          <w:sz w:val="30"/>
          <w:szCs w:val="30"/>
          <w:cs/>
        </w:rPr>
        <w:t>พฤษภาคม 2</w:t>
      </w:r>
      <w:r w:rsidR="008A1881" w:rsidRPr="001D3DBD">
        <w:rPr>
          <w:rFonts w:ascii="Angsana New" w:hAnsi="Angsana New"/>
          <w:sz w:val="30"/>
          <w:szCs w:val="30"/>
        </w:rPr>
        <w:t>560</w:t>
      </w:r>
    </w:p>
    <w:p w:rsidR="00E5413F" w:rsidRPr="00965D1B" w:rsidRDefault="00E5413F" w:rsidP="00E5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677FA6" w:rsidRPr="009C73F3" w:rsidRDefault="00677FA6" w:rsidP="008956F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C73F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77FA6" w:rsidRPr="00965D1B" w:rsidRDefault="00677FA6" w:rsidP="00457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231E9A" w:rsidRPr="00965D1B" w:rsidRDefault="00231E9A" w:rsidP="00AA7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65D1B">
        <w:rPr>
          <w:rFonts w:ascii="Angsana New" w:hAnsi="Angsana New"/>
          <w:sz w:val="30"/>
          <w:szCs w:val="30"/>
          <w:cs/>
        </w:rPr>
        <w:t>บริษัท ผลิตไฟฟ้าราชบุรีโฮ</w:t>
      </w:r>
      <w:proofErr w:type="spellStart"/>
      <w:r w:rsidRPr="00965D1B">
        <w:rPr>
          <w:rFonts w:ascii="Angsana New" w:hAnsi="Angsana New"/>
          <w:sz w:val="30"/>
          <w:szCs w:val="30"/>
          <w:cs/>
        </w:rPr>
        <w:t>ลดิ้ง</w:t>
      </w:r>
      <w:proofErr w:type="spellEnd"/>
      <w:r w:rsidR="00D21CA4" w:rsidRPr="00965D1B">
        <w:rPr>
          <w:rFonts w:ascii="Angsana New" w:hAnsi="Angsana New"/>
          <w:sz w:val="30"/>
          <w:szCs w:val="30"/>
        </w:rPr>
        <w:t xml:space="preserve"> </w:t>
      </w:r>
      <w:r w:rsidR="00945135" w:rsidRPr="00965D1B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965D1B">
        <w:rPr>
          <w:rFonts w:ascii="Angsana New" w:hAnsi="Angsana New"/>
          <w:sz w:val="30"/>
          <w:szCs w:val="30"/>
        </w:rPr>
        <w:t>“</w:t>
      </w:r>
      <w:r w:rsidRPr="00965D1B">
        <w:rPr>
          <w:rFonts w:ascii="Angsana New" w:hAnsi="Angsana New"/>
          <w:sz w:val="30"/>
          <w:szCs w:val="30"/>
          <w:cs/>
        </w:rPr>
        <w:t>บริษัท</w:t>
      </w:r>
      <w:r w:rsidRPr="00965D1B">
        <w:rPr>
          <w:rFonts w:ascii="Angsana New" w:hAnsi="Angsana New"/>
          <w:sz w:val="30"/>
          <w:szCs w:val="30"/>
        </w:rPr>
        <w:t>”</w:t>
      </w:r>
      <w:r w:rsidR="00945135" w:rsidRPr="00965D1B">
        <w:rPr>
          <w:rFonts w:ascii="Angsana New" w:hAnsi="Angsana New"/>
          <w:sz w:val="30"/>
          <w:szCs w:val="30"/>
          <w:cs/>
        </w:rPr>
        <w:t xml:space="preserve"> </w:t>
      </w:r>
      <w:r w:rsidRPr="00965D1B">
        <w:rPr>
          <w:rFonts w:ascii="Angsana New" w:hAnsi="Angsana New"/>
          <w:sz w:val="30"/>
          <w:szCs w:val="30"/>
          <w:cs/>
        </w:rPr>
        <w:t>เป็นนิติ</w:t>
      </w:r>
      <w:r w:rsidR="00EA5B5A" w:rsidRPr="00965D1B">
        <w:rPr>
          <w:rFonts w:ascii="Angsana New" w:hAnsi="Angsana New"/>
          <w:sz w:val="30"/>
          <w:szCs w:val="30"/>
          <w:cs/>
        </w:rPr>
        <w:t>บุคคลที่จัดตั้งขึ้นในประเทศไทย</w:t>
      </w:r>
      <w:r w:rsidR="00EA5B5A" w:rsidRPr="00965D1B">
        <w:rPr>
          <w:rFonts w:ascii="Angsana New" w:hAnsi="Angsana New"/>
          <w:sz w:val="30"/>
          <w:szCs w:val="30"/>
        </w:rPr>
        <w:t xml:space="preserve"> </w:t>
      </w:r>
      <w:r w:rsidRPr="00965D1B">
        <w:rPr>
          <w:rFonts w:ascii="Angsana New" w:hAnsi="Angsana New"/>
          <w:sz w:val="30"/>
          <w:szCs w:val="30"/>
          <w:cs/>
        </w:rPr>
        <w:t>และมี</w:t>
      </w:r>
      <w:r w:rsidR="00864E7E" w:rsidRPr="00965D1B">
        <w:rPr>
          <w:rFonts w:ascii="Angsana New" w:hAnsi="Angsana New"/>
          <w:sz w:val="30"/>
          <w:szCs w:val="30"/>
          <w:cs/>
        </w:rPr>
        <w:t>ที่อยู่</w:t>
      </w:r>
      <w:r w:rsidR="00945135" w:rsidRPr="00965D1B">
        <w:rPr>
          <w:rFonts w:ascii="Angsana New" w:hAnsi="Angsana New"/>
          <w:sz w:val="30"/>
          <w:szCs w:val="30"/>
        </w:rPr>
        <w:t xml:space="preserve">         </w:t>
      </w:r>
      <w:r w:rsidR="00864E7E" w:rsidRPr="00965D1B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372FAB" w:rsidRPr="00965D1B">
        <w:rPr>
          <w:rFonts w:ascii="Angsana New" w:hAnsi="Angsana New"/>
          <w:sz w:val="30"/>
          <w:szCs w:val="30"/>
        </w:rPr>
        <w:t xml:space="preserve"> 8/8 </w:t>
      </w:r>
      <w:r w:rsidR="00372FAB" w:rsidRPr="00965D1B">
        <w:rPr>
          <w:rFonts w:ascii="Angsana New" w:hAnsi="Angsana New"/>
          <w:sz w:val="30"/>
          <w:szCs w:val="30"/>
          <w:cs/>
        </w:rPr>
        <w:t>หมู่ที่ 2</w:t>
      </w:r>
      <w:r w:rsidR="001303C0" w:rsidRPr="00965D1B">
        <w:rPr>
          <w:rFonts w:ascii="Angsana New" w:hAnsi="Angsana New"/>
          <w:sz w:val="30"/>
          <w:szCs w:val="30"/>
          <w:cs/>
        </w:rPr>
        <w:t xml:space="preserve"> ถนนงามวงศ์วาน ตำบลบางเขน อำเภอเมืองนนทบุรี จังหวัดนนทบุรี </w:t>
      </w:r>
      <w:r w:rsidRPr="00965D1B">
        <w:rPr>
          <w:rFonts w:ascii="Angsana New" w:hAnsi="Angsana New"/>
          <w:sz w:val="30"/>
          <w:szCs w:val="30"/>
          <w:cs/>
        </w:rPr>
        <w:t>ประเทศไทย</w:t>
      </w:r>
    </w:p>
    <w:p w:rsidR="00DC7131" w:rsidRPr="00965D1B" w:rsidRDefault="00DC7131" w:rsidP="00AA7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231E9A" w:rsidRPr="00965D1B" w:rsidRDefault="00231E9A" w:rsidP="00AA7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03"/>
        <w:jc w:val="thaiDistribute"/>
        <w:rPr>
          <w:rFonts w:ascii="Angsana New" w:hAnsi="Angsana New"/>
          <w:sz w:val="30"/>
          <w:szCs w:val="30"/>
        </w:rPr>
      </w:pPr>
      <w:r w:rsidRPr="00965D1B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บริษัทจดทะเบียนกับตลาดหลักทรัพย์แห่งประเทศไทยเมื่อเดือนตุลาคม </w:t>
      </w:r>
      <w:r w:rsidRPr="00965D1B">
        <w:rPr>
          <w:rFonts w:ascii="Angsana New" w:hAnsi="Angsana New"/>
          <w:sz w:val="30"/>
          <w:szCs w:val="30"/>
        </w:rPr>
        <w:t>2543</w:t>
      </w:r>
    </w:p>
    <w:p w:rsidR="00DC7131" w:rsidRPr="00965D1B" w:rsidRDefault="00DC7131" w:rsidP="00457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231E9A" w:rsidRPr="00965D1B" w:rsidRDefault="002B26A7" w:rsidP="00AA7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965D1B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E33A0F" w:rsidRPr="00965D1B">
        <w:rPr>
          <w:rFonts w:ascii="Angsana New" w:hAnsi="Angsana New" w:hint="cs"/>
          <w:sz w:val="30"/>
          <w:szCs w:val="30"/>
          <w:cs/>
        </w:rPr>
        <w:t>งวด</w:t>
      </w:r>
      <w:r w:rsidR="00231E9A" w:rsidRPr="00965D1B">
        <w:rPr>
          <w:rFonts w:ascii="Angsana New" w:hAnsi="Angsana New"/>
          <w:sz w:val="30"/>
          <w:szCs w:val="30"/>
          <w:cs/>
        </w:rPr>
        <w:t>ได้แก่</w:t>
      </w:r>
      <w:r w:rsidR="008A2B0A" w:rsidRPr="00965D1B">
        <w:rPr>
          <w:rFonts w:ascii="Angsana New" w:hAnsi="Angsana New" w:hint="cs"/>
          <w:sz w:val="30"/>
          <w:szCs w:val="30"/>
          <w:cs/>
        </w:rPr>
        <w:t xml:space="preserve"> </w:t>
      </w:r>
      <w:r w:rsidR="00231E9A" w:rsidRPr="00965D1B">
        <w:rPr>
          <w:rFonts w:ascii="Angsana New" w:hAnsi="Angsana New"/>
          <w:sz w:val="30"/>
          <w:szCs w:val="30"/>
          <w:cs/>
        </w:rPr>
        <w:t>การไฟฟ้าฝ่ายผลิตแห่งประเทศไทย</w:t>
      </w:r>
      <w:r w:rsidR="00231E9A" w:rsidRPr="00965D1B">
        <w:rPr>
          <w:rFonts w:ascii="Angsana New" w:hAnsi="Angsana New"/>
          <w:sz w:val="30"/>
          <w:szCs w:val="30"/>
        </w:rPr>
        <w:t xml:space="preserve"> (“</w:t>
      </w:r>
      <w:proofErr w:type="spellStart"/>
      <w:r w:rsidR="00231E9A" w:rsidRPr="00965D1B">
        <w:rPr>
          <w:rFonts w:ascii="Angsana New" w:hAnsi="Angsana New"/>
          <w:sz w:val="30"/>
          <w:szCs w:val="30"/>
          <w:cs/>
        </w:rPr>
        <w:t>กฟผ</w:t>
      </w:r>
      <w:proofErr w:type="spellEnd"/>
      <w:r w:rsidR="00BC1531" w:rsidRPr="00965D1B">
        <w:rPr>
          <w:rFonts w:ascii="Angsana New" w:hAnsi="Angsana New"/>
          <w:sz w:val="30"/>
          <w:szCs w:val="30"/>
        </w:rPr>
        <w:t>.”) (</w:t>
      </w:r>
      <w:r w:rsidR="00231E9A" w:rsidRPr="00965D1B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231E9A" w:rsidRPr="00965D1B">
        <w:rPr>
          <w:rFonts w:ascii="Angsana New" w:hAnsi="Angsana New"/>
          <w:sz w:val="30"/>
          <w:szCs w:val="30"/>
        </w:rPr>
        <w:t xml:space="preserve">45) </w:t>
      </w:r>
      <w:r w:rsidR="00231E9A" w:rsidRPr="00965D1B">
        <w:rPr>
          <w:rFonts w:ascii="Angsana New" w:hAnsi="Angsana New"/>
          <w:sz w:val="30"/>
          <w:szCs w:val="30"/>
          <w:cs/>
        </w:rPr>
        <w:t>ซึ่งเป็น</w:t>
      </w:r>
      <w:r w:rsidR="00812724">
        <w:rPr>
          <w:rFonts w:ascii="Angsana New" w:hAnsi="Angsana New"/>
          <w:sz w:val="30"/>
          <w:szCs w:val="30"/>
        </w:rPr>
        <w:t xml:space="preserve">    </w:t>
      </w:r>
      <w:r w:rsidR="00231E9A" w:rsidRPr="00965D1B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นิติบุคคลที่จัดตั้งขึ้นในประเทศไทย</w:t>
      </w:r>
    </w:p>
    <w:p w:rsidR="00231E9A" w:rsidRPr="00965D1B" w:rsidRDefault="00231E9A" w:rsidP="00AA7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C72A4A" w:rsidRPr="00965D1B" w:rsidRDefault="00F44F59" w:rsidP="00AA7A5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65D1B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บริษัทดำเนินธุรกิจหลักเกี่ยวกับการลงทุนในบริษัทที่มีวัตถุประสงค์ในการผลิตและจำหน่ายพลังงาน</w:t>
      </w:r>
      <w:r w:rsidR="00C45E57" w:rsidRPr="00965D1B">
        <w:rPr>
          <w:rFonts w:ascii="Angsana New" w:hAnsi="Angsana New"/>
          <w:sz w:val="30"/>
          <w:szCs w:val="30"/>
          <w:cs/>
        </w:rPr>
        <w:t xml:space="preserve">ไฟฟ้า รายละเอียดของบริษัทย่อย </w:t>
      </w:r>
      <w:r w:rsidR="008A2B0A" w:rsidRPr="00965D1B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  <w:r w:rsidRPr="00965D1B">
        <w:rPr>
          <w:rFonts w:ascii="Angsana New" w:hAnsi="Angsana New"/>
          <w:sz w:val="30"/>
          <w:szCs w:val="30"/>
          <w:cs/>
        </w:rPr>
        <w:t xml:space="preserve"> </w:t>
      </w:r>
      <w:r w:rsidR="00D77AAD" w:rsidRPr="00965D1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F0C3F">
        <w:rPr>
          <w:rFonts w:ascii="Angsana New" w:hAnsi="Angsana New"/>
          <w:sz w:val="30"/>
          <w:szCs w:val="30"/>
        </w:rPr>
        <w:t>31</w:t>
      </w:r>
      <w:r w:rsidR="008F0C3F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8F0C3F">
        <w:rPr>
          <w:rFonts w:ascii="Angsana New" w:hAnsi="Angsana New"/>
          <w:sz w:val="30"/>
          <w:szCs w:val="30"/>
        </w:rPr>
        <w:t>2560</w:t>
      </w:r>
      <w:r w:rsidR="00D87DFA" w:rsidRPr="00965D1B">
        <w:rPr>
          <w:rFonts w:ascii="Angsana New" w:hAnsi="Angsana New" w:hint="cs"/>
          <w:sz w:val="30"/>
          <w:szCs w:val="30"/>
          <w:cs/>
        </w:rPr>
        <w:t xml:space="preserve"> </w:t>
      </w:r>
      <w:r w:rsidR="00D77AAD" w:rsidRPr="00965D1B">
        <w:rPr>
          <w:rFonts w:ascii="Angsana New" w:hAnsi="Angsana New"/>
          <w:sz w:val="30"/>
          <w:szCs w:val="30"/>
          <w:cs/>
        </w:rPr>
        <w:t xml:space="preserve">และ </w:t>
      </w:r>
      <w:r w:rsidR="00D77AAD" w:rsidRPr="00965D1B">
        <w:rPr>
          <w:rFonts w:ascii="Angsana New" w:hAnsi="Angsana New"/>
          <w:sz w:val="30"/>
          <w:szCs w:val="30"/>
        </w:rPr>
        <w:t xml:space="preserve">31 </w:t>
      </w:r>
      <w:r w:rsidR="00D77AAD" w:rsidRPr="00965D1B">
        <w:rPr>
          <w:rFonts w:ascii="Angsana New" w:hAnsi="Angsana New"/>
          <w:sz w:val="30"/>
          <w:szCs w:val="30"/>
          <w:cs/>
        </w:rPr>
        <w:t xml:space="preserve">ธันวาคม </w:t>
      </w:r>
      <w:r w:rsidR="00D77AAD" w:rsidRPr="00965D1B">
        <w:rPr>
          <w:rFonts w:ascii="Angsana New" w:hAnsi="Angsana New"/>
          <w:sz w:val="30"/>
          <w:szCs w:val="30"/>
        </w:rPr>
        <w:t>255</w:t>
      </w:r>
      <w:r w:rsidR="008F0C3F">
        <w:rPr>
          <w:rFonts w:ascii="Angsana New" w:hAnsi="Angsana New"/>
          <w:sz w:val="30"/>
          <w:szCs w:val="30"/>
        </w:rPr>
        <w:t>9</w:t>
      </w:r>
      <w:r w:rsidR="00D87DFA" w:rsidRPr="00965D1B">
        <w:rPr>
          <w:rFonts w:ascii="Angsana New" w:hAnsi="Angsana New" w:hint="cs"/>
          <w:sz w:val="30"/>
          <w:szCs w:val="30"/>
          <w:cs/>
        </w:rPr>
        <w:t xml:space="preserve"> </w:t>
      </w:r>
      <w:r w:rsidRPr="00965D1B">
        <w:rPr>
          <w:rFonts w:ascii="Angsana New" w:hAnsi="Angsana New"/>
          <w:sz w:val="30"/>
          <w:szCs w:val="30"/>
          <w:cs/>
        </w:rPr>
        <w:t>มีดังนี้</w:t>
      </w:r>
    </w:p>
    <w:p w:rsidR="007D6B73" w:rsidRPr="00965D1B" w:rsidRDefault="007D6B73" w:rsidP="007D6B7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312"/>
        <w:gridCol w:w="2430"/>
        <w:gridCol w:w="1170"/>
        <w:gridCol w:w="1170"/>
        <w:gridCol w:w="1080"/>
      </w:tblGrid>
      <w:tr w:rsidR="005C15DE" w:rsidRPr="008F63C9" w:rsidTr="008F4274">
        <w:tc>
          <w:tcPr>
            <w:tcW w:w="3312" w:type="dxa"/>
            <w:vAlign w:val="bottom"/>
          </w:tcPr>
          <w:p w:rsidR="005C15DE" w:rsidRPr="008F63C9" w:rsidRDefault="005C15DE" w:rsidP="0077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:rsidR="005C15DE" w:rsidRPr="008F63C9" w:rsidRDefault="005C15DE" w:rsidP="0077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vAlign w:val="bottom"/>
          </w:tcPr>
          <w:p w:rsidR="005A6124" w:rsidRPr="008F63C9" w:rsidRDefault="005C15DE" w:rsidP="0077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:rsidR="005C15DE" w:rsidRPr="008F63C9" w:rsidRDefault="005C15DE" w:rsidP="005A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250" w:type="dxa"/>
            <w:gridSpan w:val="2"/>
            <w:vAlign w:val="bottom"/>
          </w:tcPr>
          <w:p w:rsidR="005C15DE" w:rsidRPr="008F63C9" w:rsidRDefault="005C15DE" w:rsidP="0077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F07E53" w:rsidRPr="008F63C9" w:rsidTr="008F4274">
        <w:tc>
          <w:tcPr>
            <w:tcW w:w="3312" w:type="dxa"/>
            <w:vAlign w:val="bottom"/>
          </w:tcPr>
          <w:p w:rsidR="00F07E53" w:rsidRPr="008F63C9" w:rsidRDefault="00F07E53" w:rsidP="0015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F07E53" w:rsidRPr="008F63C9" w:rsidRDefault="00F07E53" w:rsidP="0015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F07E53" w:rsidRPr="008F63C9" w:rsidRDefault="00F07E53" w:rsidP="00C8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07E53" w:rsidRPr="008F63C9" w:rsidRDefault="00E06352" w:rsidP="0058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3999">
              <w:rPr>
                <w:rFonts w:ascii="Angsana New" w:hAnsi="Angsana New"/>
                <w:sz w:val="30"/>
                <w:szCs w:val="30"/>
              </w:rPr>
              <w:t>3</w:t>
            </w:r>
            <w:r w:rsidR="008F0C3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8F0C3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07E53" w:rsidRPr="008F63C9" w:rsidRDefault="00D77AAD" w:rsidP="0098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77AAD" w:rsidRPr="008F63C9" w:rsidTr="008F4274">
        <w:tc>
          <w:tcPr>
            <w:tcW w:w="3312" w:type="dxa"/>
            <w:vAlign w:val="bottom"/>
          </w:tcPr>
          <w:p w:rsidR="00D77AAD" w:rsidRPr="008F63C9" w:rsidRDefault="00D77AAD" w:rsidP="0015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D77AAD" w:rsidRPr="008F63C9" w:rsidRDefault="00D77AAD" w:rsidP="0015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77AAD" w:rsidRPr="008F63C9" w:rsidRDefault="00D77AAD" w:rsidP="00C8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77AAD" w:rsidRPr="008F63C9" w:rsidRDefault="00D77AAD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</w:t>
            </w:r>
            <w:r w:rsidR="008F0C3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080" w:type="dxa"/>
            <w:vAlign w:val="bottom"/>
          </w:tcPr>
          <w:p w:rsidR="00D77AAD" w:rsidRPr="008F63C9" w:rsidRDefault="00D77AAD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 w:rsidR="008F0C3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07E53" w:rsidRPr="008F63C9" w:rsidTr="008F4274">
        <w:tc>
          <w:tcPr>
            <w:tcW w:w="3312" w:type="dxa"/>
            <w:vAlign w:val="bottom"/>
          </w:tcPr>
          <w:p w:rsidR="00F07E53" w:rsidRPr="008F63C9" w:rsidRDefault="00F07E53" w:rsidP="0015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:rsidR="00F07E53" w:rsidRPr="008F63C9" w:rsidRDefault="00F07E53" w:rsidP="0015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07E53" w:rsidRPr="008F63C9" w:rsidRDefault="00F07E53" w:rsidP="00C8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07E53" w:rsidRPr="008F63C9" w:rsidRDefault="00F07E53" w:rsidP="0015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07E53" w:rsidRPr="008F63C9" w:rsidRDefault="00F07E53" w:rsidP="0015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8F63C9" w:rsidRDefault="00D20308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8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พลังงานไฟฟ้าและลงทุนใน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6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พัฒนาและดำเนินการ 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8F63C9" w:rsidRDefault="00D20308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8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6"/>
                <w:sz w:val="30"/>
                <w:szCs w:val="30"/>
                <w:cs/>
              </w:rPr>
              <w:t>โรงไฟฟ้าและลงทุนใน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6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D10C62" w:rsidTr="008F4274">
        <w:tc>
          <w:tcPr>
            <w:tcW w:w="3312" w:type="dxa"/>
            <w:vAlign w:val="bottom"/>
          </w:tcPr>
          <w:p w:rsidR="008D2342" w:rsidRPr="00D10C62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0C62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D10C62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-</w:t>
            </w:r>
            <w:r w:rsidRPr="00D10C62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ลาว เซอร์วิส จำกัด</w:t>
            </w:r>
          </w:p>
        </w:tc>
        <w:tc>
          <w:tcPr>
            <w:tcW w:w="2430" w:type="dxa"/>
            <w:vAlign w:val="bottom"/>
          </w:tcPr>
          <w:p w:rsidR="008D2342" w:rsidRPr="00266F06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6F06">
              <w:rPr>
                <w:rFonts w:ascii="Angsana New" w:hAnsi="Angsana New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170" w:type="dxa"/>
            <w:vAlign w:val="bottom"/>
          </w:tcPr>
          <w:p w:rsidR="008D2342" w:rsidRPr="00D10C62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10C62">
              <w:rPr>
                <w:rFonts w:ascii="Angsana New" w:hAnsi="Angsana New"/>
                <w:sz w:val="30"/>
                <w:szCs w:val="30"/>
                <w:cs/>
              </w:rPr>
              <w:t>สปป</w:t>
            </w:r>
            <w:proofErr w:type="spellEnd"/>
            <w:r w:rsidRPr="00D10C62">
              <w:rPr>
                <w:rFonts w:ascii="Angsana New" w:hAnsi="Angsana New"/>
                <w:sz w:val="30"/>
                <w:szCs w:val="30"/>
                <w:cs/>
              </w:rPr>
              <w:t>.ลาว</w:t>
            </w:r>
          </w:p>
        </w:tc>
        <w:tc>
          <w:tcPr>
            <w:tcW w:w="1170" w:type="dxa"/>
            <w:vAlign w:val="bottom"/>
          </w:tcPr>
          <w:p w:rsidR="008D2342" w:rsidRPr="00D10C62" w:rsidRDefault="00D20308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80" w:type="dxa"/>
            <w:vAlign w:val="bottom"/>
          </w:tcPr>
          <w:p w:rsidR="008D2342" w:rsidRPr="00D10C62" w:rsidRDefault="008D2342" w:rsidP="0094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0C62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D10C62" w:rsidRDefault="008D2342" w:rsidP="0063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266F06" w:rsidRDefault="008D2342" w:rsidP="008E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6F06">
              <w:rPr>
                <w:rFonts w:ascii="Angsana New" w:hAnsi="Angsana New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C8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63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63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8E1D3C" w:rsidRPr="008E1D3C" w:rsidRDefault="008E1D3C" w:rsidP="008E1D3C">
      <w:pPr>
        <w:spacing w:line="240" w:lineRule="auto"/>
        <w:rPr>
          <w:sz w:val="2"/>
          <w:szCs w:val="2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8E1D3C">
        <w:rPr>
          <w:rFonts w:ascii="Angsana New" w:hAnsi="Angsana New"/>
          <w:sz w:val="2"/>
          <w:szCs w:val="2"/>
          <w:cs/>
        </w:rPr>
        <w:lastRenderedPageBreak/>
        <w:t>ห</w:t>
      </w: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312"/>
        <w:gridCol w:w="2430"/>
        <w:gridCol w:w="1170"/>
        <w:gridCol w:w="1170"/>
        <w:gridCol w:w="1080"/>
      </w:tblGrid>
      <w:tr w:rsidR="008A2B0A" w:rsidRPr="00AA7A57" w:rsidTr="008F4274">
        <w:tc>
          <w:tcPr>
            <w:tcW w:w="3312" w:type="dxa"/>
            <w:vAlign w:val="bottom"/>
          </w:tcPr>
          <w:p w:rsidR="008A2B0A" w:rsidRPr="002E188D" w:rsidRDefault="008A2B0A" w:rsidP="008A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:rsidR="008A2B0A" w:rsidRPr="002E188D" w:rsidRDefault="008A2B0A" w:rsidP="008A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vAlign w:val="bottom"/>
          </w:tcPr>
          <w:p w:rsidR="005A6124" w:rsidRPr="002E188D" w:rsidRDefault="005A6124" w:rsidP="005A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:rsidR="008A2B0A" w:rsidRPr="002E188D" w:rsidRDefault="005A6124" w:rsidP="005A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250" w:type="dxa"/>
            <w:gridSpan w:val="2"/>
            <w:vAlign w:val="bottom"/>
          </w:tcPr>
          <w:p w:rsidR="008A2B0A" w:rsidRPr="002E188D" w:rsidRDefault="008A2B0A" w:rsidP="008A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87DFA" w:rsidRPr="00AA7A57" w:rsidTr="008F4274">
        <w:tc>
          <w:tcPr>
            <w:tcW w:w="3312" w:type="dxa"/>
            <w:vAlign w:val="bottom"/>
          </w:tcPr>
          <w:p w:rsidR="00D87DFA" w:rsidRPr="002E188D" w:rsidRDefault="00D87DFA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D87DFA" w:rsidRPr="002E188D" w:rsidRDefault="00D87DFA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D87DFA" w:rsidRPr="002E188D" w:rsidRDefault="00D87DFA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87DFA" w:rsidRPr="002E188D" w:rsidRDefault="00711993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 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87DFA" w:rsidRPr="002E188D" w:rsidRDefault="00D87DFA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E188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87DFA" w:rsidRPr="00AA7A57" w:rsidTr="008F4274">
        <w:tc>
          <w:tcPr>
            <w:tcW w:w="3312" w:type="dxa"/>
            <w:vAlign w:val="bottom"/>
          </w:tcPr>
          <w:p w:rsidR="00D87DFA" w:rsidRPr="002E188D" w:rsidRDefault="00D87DFA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D87DFA" w:rsidRPr="002E188D" w:rsidRDefault="00D87DFA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87DFA" w:rsidRPr="002E188D" w:rsidRDefault="00D87DFA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87DFA" w:rsidRPr="002E188D" w:rsidRDefault="00711993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  <w:vAlign w:val="bottom"/>
          </w:tcPr>
          <w:p w:rsidR="00D87DFA" w:rsidRPr="002E188D" w:rsidRDefault="00D87DFA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sz w:val="30"/>
                <w:szCs w:val="30"/>
              </w:rPr>
              <w:t>255</w:t>
            </w:r>
            <w:r w:rsidR="0071199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D87DFA" w:rsidRPr="00AA7A57" w:rsidTr="008F4274">
        <w:tc>
          <w:tcPr>
            <w:tcW w:w="3312" w:type="dxa"/>
            <w:vAlign w:val="bottom"/>
          </w:tcPr>
          <w:p w:rsidR="00D87DFA" w:rsidRPr="002E188D" w:rsidRDefault="00D87DFA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1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:rsidR="00D87DFA" w:rsidRPr="002E188D" w:rsidRDefault="00D87DFA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87DFA" w:rsidRPr="002E188D" w:rsidRDefault="00D87DFA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87DFA" w:rsidRPr="002E188D" w:rsidRDefault="00D87DFA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87DFA" w:rsidRPr="002E188D" w:rsidRDefault="00D87DFA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E188D">
              <w:rPr>
                <w:rFonts w:ascii="Angsana New" w:hAnsi="Angsana New"/>
                <w:sz w:val="30"/>
                <w:szCs w:val="30"/>
                <w:cs/>
              </w:rPr>
              <w:t>อาร์เอช</w:t>
            </w:r>
            <w:proofErr w:type="spellEnd"/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2E188D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2E188D" w:rsidRDefault="003C641C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80" w:type="dxa"/>
            <w:vAlign w:val="bottom"/>
          </w:tcPr>
          <w:p w:rsidR="008D2342" w:rsidRPr="002E188D" w:rsidRDefault="008D2342" w:rsidP="005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</w:rPr>
              <w:t xml:space="preserve">   </w:t>
            </w:r>
            <w:proofErr w:type="spellStart"/>
            <w:r w:rsidRPr="002E188D">
              <w:rPr>
                <w:rFonts w:ascii="Angsana New" w:hAnsi="Angsana New"/>
                <w:sz w:val="30"/>
                <w:szCs w:val="30"/>
                <w:cs/>
              </w:rPr>
              <w:t>คอร์ปอเรชั่น</w:t>
            </w:r>
            <w:proofErr w:type="spellEnd"/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2E188D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บริษัท ราช โอ</w:t>
            </w:r>
            <w:proofErr w:type="spellStart"/>
            <w:r w:rsidRPr="002E188D">
              <w:rPr>
                <w:rFonts w:ascii="Angsana New" w:hAnsi="Angsana New"/>
                <w:sz w:val="30"/>
                <w:szCs w:val="30"/>
                <w:cs/>
              </w:rPr>
              <w:t>แอนด์เอ็ม</w:t>
            </w:r>
            <w:proofErr w:type="spellEnd"/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2E188D" w:rsidRDefault="003C641C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80" w:type="dxa"/>
            <w:vAlign w:val="bottom"/>
          </w:tcPr>
          <w:p w:rsidR="008D2342" w:rsidRPr="002E188D" w:rsidRDefault="008D2342" w:rsidP="005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2E188D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บริษัท ไตร เอนเนอจี้ จำกัด</w:t>
            </w:r>
          </w:p>
        </w:tc>
        <w:tc>
          <w:tcPr>
            <w:tcW w:w="243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2E188D" w:rsidRDefault="003C641C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8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(อยู่ระหว่างการชำระบัญชี)</w:t>
            </w:r>
          </w:p>
        </w:tc>
        <w:tc>
          <w:tcPr>
            <w:tcW w:w="243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D2342" w:rsidRPr="002E188D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AA7A57" w:rsidTr="008F4274">
        <w:trPr>
          <w:trHeight w:val="70"/>
        </w:trPr>
        <w:tc>
          <w:tcPr>
            <w:tcW w:w="3312" w:type="dxa"/>
            <w:vAlign w:val="bottom"/>
          </w:tcPr>
          <w:p w:rsidR="008D2342" w:rsidRPr="002E188D" w:rsidRDefault="00BE3E20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ราชบุรี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อัล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ลาย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แอนซ์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D2342" w:rsidRPr="002E188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2E188D" w:rsidRDefault="003C641C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8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:rsidR="008D2342" w:rsidRPr="002E188D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2E188D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2E188D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361980" w:rsidTr="008F4274">
        <w:tc>
          <w:tcPr>
            <w:tcW w:w="3312" w:type="dxa"/>
            <w:vAlign w:val="bottom"/>
          </w:tcPr>
          <w:p w:rsidR="008D2342" w:rsidRPr="00942587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942587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942587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942587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8D2342" w:rsidRPr="00942587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430" w:type="dxa"/>
            <w:vAlign w:val="bottom"/>
          </w:tcPr>
          <w:p w:rsidR="008D2342" w:rsidRPr="002E188D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2E188D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2E188D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8D2342" w:rsidRPr="002E188D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E188D">
              <w:rPr>
                <w:rFonts w:ascii="Angsana New" w:hAnsi="Angsana New"/>
                <w:sz w:val="30"/>
                <w:szCs w:val="30"/>
                <w:cs/>
              </w:rPr>
              <w:t>อาร์เอช</w:t>
            </w:r>
            <w:proofErr w:type="spellEnd"/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2E188D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</w:p>
        </w:tc>
        <w:tc>
          <w:tcPr>
            <w:tcW w:w="243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1170" w:type="dxa"/>
            <w:vAlign w:val="bottom"/>
          </w:tcPr>
          <w:p w:rsidR="008D2342" w:rsidRPr="002E188D" w:rsidRDefault="003C641C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8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(มอริเชียส) </w:t>
            </w:r>
            <w:proofErr w:type="spellStart"/>
            <w:r w:rsidRPr="002E188D">
              <w:rPr>
                <w:rFonts w:ascii="Angsana New" w:hAnsi="Angsana New"/>
                <w:sz w:val="30"/>
                <w:szCs w:val="30"/>
                <w:cs/>
              </w:rPr>
              <w:t>คอร์ปอเรชั่น</w:t>
            </w:r>
            <w:proofErr w:type="spellEnd"/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2E188D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E188D">
              <w:rPr>
                <w:rFonts w:ascii="Angsana New" w:hAnsi="Angsana New"/>
                <w:sz w:val="30"/>
                <w:szCs w:val="30"/>
                <w:cs/>
              </w:rPr>
              <w:t>อาร์เอช</w:t>
            </w:r>
            <w:proofErr w:type="spellEnd"/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2E188D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</w:p>
        </w:tc>
        <w:tc>
          <w:tcPr>
            <w:tcW w:w="243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170" w:type="dxa"/>
            <w:vAlign w:val="bottom"/>
          </w:tcPr>
          <w:p w:rsidR="008D2342" w:rsidRPr="002E188D" w:rsidRDefault="003C641C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8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   (สิงคโปร์) </w:t>
            </w:r>
            <w:proofErr w:type="spellStart"/>
            <w:r w:rsidRPr="002E188D">
              <w:rPr>
                <w:rFonts w:ascii="Angsana New" w:hAnsi="Angsana New"/>
                <w:sz w:val="30"/>
                <w:szCs w:val="30"/>
                <w:cs/>
              </w:rPr>
              <w:t>คอร์ปอเรชั่น</w:t>
            </w:r>
            <w:proofErr w:type="spellEnd"/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2E188D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ราช</w:t>
            </w:r>
            <w:r w:rsidRPr="00863788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ออสเตรเลีย </w:t>
            </w:r>
            <w:proofErr w:type="spellStart"/>
            <w:r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>คอร์ปอเรชั่น</w:t>
            </w:r>
            <w:proofErr w:type="spellEnd"/>
            <w:r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พัฒนาและดำเนินการ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170" w:type="dxa"/>
            <w:vAlign w:val="bottom"/>
          </w:tcPr>
          <w:p w:rsidR="008D2342" w:rsidRPr="002E188D" w:rsidRDefault="003C641C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08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243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โรงไฟฟ้าและลงทุนใน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2E188D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2E188D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13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ราช ไชน่า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พาว</w:t>
            </w:r>
            <w:r w:rsidRPr="002E188D">
              <w:rPr>
                <w:rFonts w:ascii="Angsana New" w:hAnsi="Angsana New" w:hint="cs"/>
                <w:sz w:val="30"/>
                <w:szCs w:val="30"/>
                <w:cs/>
              </w:rPr>
              <w:t>เวอร์</w:t>
            </w:r>
            <w:proofErr w:type="spellEnd"/>
            <w:r w:rsidRPr="002E18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E188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E188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ฮ่องกง</w:t>
            </w:r>
          </w:p>
        </w:tc>
        <w:tc>
          <w:tcPr>
            <w:tcW w:w="1170" w:type="dxa"/>
            <w:vAlign w:val="bottom"/>
          </w:tcPr>
          <w:p w:rsidR="008D2342" w:rsidRPr="002E188D" w:rsidRDefault="003C641C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80" w:type="dxa"/>
            <w:vAlign w:val="bottom"/>
          </w:tcPr>
          <w:p w:rsidR="008D2342" w:rsidRPr="002E188D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2E188D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:rsidR="008D2342" w:rsidRPr="002E188D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2E188D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2E188D" w:rsidRDefault="008D2342" w:rsidP="00D8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7F3F72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3F7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7F3F72">
              <w:rPr>
                <w:rFonts w:ascii="Angsana New" w:hAnsi="Angsana New" w:hint="cs"/>
                <w:sz w:val="30"/>
                <w:szCs w:val="30"/>
                <w:cs/>
              </w:rPr>
              <w:t>อาร์</w:t>
            </w:r>
            <w:proofErr w:type="spellEnd"/>
            <w:r w:rsidRPr="007F3F72">
              <w:rPr>
                <w:rFonts w:ascii="Angsana New" w:hAnsi="Angsana New" w:hint="cs"/>
                <w:sz w:val="30"/>
                <w:szCs w:val="30"/>
                <w:cs/>
              </w:rPr>
              <w:t>อี โซ</w:t>
            </w:r>
            <w:proofErr w:type="spellStart"/>
            <w:r w:rsidRPr="007F3F72">
              <w:rPr>
                <w:rFonts w:ascii="Angsana New" w:hAnsi="Angsana New" w:hint="cs"/>
                <w:sz w:val="30"/>
                <w:szCs w:val="30"/>
                <w:cs/>
              </w:rPr>
              <w:t>ลาร์</w:t>
            </w:r>
            <w:proofErr w:type="spellEnd"/>
            <w:r w:rsidRPr="007F3F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F3F7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F3F7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8D2342" w:rsidRPr="007F3F72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7F3F72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7F3F72" w:rsidRDefault="003C641C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80" w:type="dxa"/>
            <w:vAlign w:val="bottom"/>
          </w:tcPr>
          <w:p w:rsidR="008D2342" w:rsidRPr="007F3F72" w:rsidRDefault="008D2342" w:rsidP="005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F72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7F3F72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7F3F72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3F72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7F3F72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7F3F72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7F3F72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ซีเอ็น</w:t>
            </w:r>
            <w:proofErr w:type="spellStart"/>
            <w:r w:rsidRPr="009F5D4D">
              <w:rPr>
                <w:rFonts w:ascii="Angsana New" w:hAnsi="Angsana New" w:hint="cs"/>
                <w:sz w:val="30"/>
                <w:szCs w:val="30"/>
                <w:cs/>
              </w:rPr>
              <w:t>ไบ</w:t>
            </w:r>
            <w:proofErr w:type="spellEnd"/>
            <w:r w:rsidRPr="009F5D4D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proofErr w:type="spellStart"/>
            <w:r w:rsidRPr="009F5D4D">
              <w:rPr>
                <w:rFonts w:ascii="Angsana New" w:hAnsi="Angsana New" w:hint="cs"/>
                <w:sz w:val="30"/>
                <w:szCs w:val="30"/>
                <w:cs/>
              </w:rPr>
              <w:t>แมส</w:t>
            </w:r>
            <w:proofErr w:type="spellEnd"/>
            <w:r w:rsidRPr="009F5D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5D4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5D4D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5D4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7F3F72" w:rsidRDefault="003C641C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80" w:type="dxa"/>
            <w:vAlign w:val="bottom"/>
          </w:tcPr>
          <w:p w:rsidR="008D2342" w:rsidRPr="009F5D4D" w:rsidRDefault="00711993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99.99</w:t>
            </w: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5D4D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9F5D4D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บี</w:t>
            </w:r>
            <w:r w:rsidRPr="009F5D4D">
              <w:rPr>
                <w:rFonts w:ascii="Angsana New" w:hAnsi="Angsana New" w:hint="cs"/>
                <w:sz w:val="30"/>
                <w:szCs w:val="30"/>
                <w:cs/>
              </w:rPr>
              <w:t>ไบ</w:t>
            </w:r>
            <w:proofErr w:type="spellEnd"/>
            <w:r w:rsidRPr="009F5D4D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proofErr w:type="spellStart"/>
            <w:r w:rsidRPr="009F5D4D">
              <w:rPr>
                <w:rFonts w:ascii="Angsana New" w:hAnsi="Angsana New" w:hint="cs"/>
                <w:sz w:val="30"/>
                <w:szCs w:val="30"/>
                <w:cs/>
              </w:rPr>
              <w:t>แมส</w:t>
            </w:r>
            <w:proofErr w:type="spellEnd"/>
            <w:r w:rsidRPr="009F5D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5D4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5D4D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5D4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7F3F72" w:rsidRDefault="003C641C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80" w:type="dxa"/>
            <w:vAlign w:val="bottom"/>
          </w:tcPr>
          <w:p w:rsidR="008D2342" w:rsidRPr="009F5D4D" w:rsidRDefault="00711993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99.99</w:t>
            </w: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5D4D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9F5D4D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แอลพี</w:t>
            </w:r>
            <w:r w:rsidRPr="009F5D4D">
              <w:rPr>
                <w:rFonts w:ascii="Angsana New" w:hAnsi="Angsana New" w:hint="cs"/>
                <w:sz w:val="30"/>
                <w:szCs w:val="30"/>
                <w:cs/>
              </w:rPr>
              <w:t>ไบ</w:t>
            </w:r>
            <w:proofErr w:type="spellEnd"/>
            <w:r w:rsidRPr="009F5D4D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proofErr w:type="spellStart"/>
            <w:r w:rsidRPr="009F5D4D">
              <w:rPr>
                <w:rFonts w:ascii="Angsana New" w:hAnsi="Angsana New" w:hint="cs"/>
                <w:sz w:val="30"/>
                <w:szCs w:val="30"/>
                <w:cs/>
              </w:rPr>
              <w:t>แมส</w:t>
            </w:r>
            <w:proofErr w:type="spellEnd"/>
            <w:r w:rsidRPr="009F5D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5D4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5D4D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5D4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7F3F72" w:rsidRDefault="003C641C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80" w:type="dxa"/>
            <w:vAlign w:val="bottom"/>
          </w:tcPr>
          <w:p w:rsidR="008D2342" w:rsidRPr="009F5D4D" w:rsidRDefault="00711993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99.99</w:t>
            </w:r>
          </w:p>
        </w:tc>
      </w:tr>
      <w:tr w:rsidR="008D2342" w:rsidRPr="00AA7A57" w:rsidTr="008F4274">
        <w:tc>
          <w:tcPr>
            <w:tcW w:w="3312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5D4D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9F5D4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8E1D3C" w:rsidRPr="008E1D3C" w:rsidRDefault="008E1D3C" w:rsidP="008E1D3C">
      <w:pPr>
        <w:spacing w:line="240" w:lineRule="auto"/>
        <w:rPr>
          <w:sz w:val="2"/>
          <w:szCs w:val="2"/>
        </w:rPr>
      </w:pPr>
      <w:r w:rsidRPr="008E1D3C">
        <w:rPr>
          <w:rFonts w:ascii="Angsana New" w:hAnsi="Angsana New"/>
          <w:sz w:val="2"/>
          <w:szCs w:val="2"/>
          <w:cs/>
        </w:rPr>
        <w:t>ห</w:t>
      </w: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312"/>
        <w:gridCol w:w="2430"/>
        <w:gridCol w:w="1170"/>
        <w:gridCol w:w="1170"/>
        <w:gridCol w:w="1080"/>
      </w:tblGrid>
      <w:tr w:rsidR="005C15DE" w:rsidRPr="008F63C9" w:rsidTr="008F4274">
        <w:trPr>
          <w:trHeight w:val="807"/>
        </w:trPr>
        <w:tc>
          <w:tcPr>
            <w:tcW w:w="3312" w:type="dxa"/>
            <w:vAlign w:val="bottom"/>
          </w:tcPr>
          <w:p w:rsidR="005C15DE" w:rsidRPr="008F63C9" w:rsidRDefault="005C15DE" w:rsidP="0077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2430" w:type="dxa"/>
            <w:vAlign w:val="bottom"/>
          </w:tcPr>
          <w:p w:rsidR="005C15DE" w:rsidRPr="008F63C9" w:rsidRDefault="005C15DE" w:rsidP="0077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vAlign w:val="bottom"/>
          </w:tcPr>
          <w:p w:rsidR="005A6124" w:rsidRPr="008F63C9" w:rsidRDefault="005A6124" w:rsidP="005A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:rsidR="005C15DE" w:rsidRPr="008F63C9" w:rsidRDefault="005A6124" w:rsidP="005A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250" w:type="dxa"/>
            <w:gridSpan w:val="2"/>
            <w:vAlign w:val="bottom"/>
          </w:tcPr>
          <w:p w:rsidR="005C15DE" w:rsidRPr="008F63C9" w:rsidRDefault="005C15DE" w:rsidP="0077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816497" w:rsidRPr="008F63C9" w:rsidTr="008F4274">
        <w:tc>
          <w:tcPr>
            <w:tcW w:w="3312" w:type="dxa"/>
            <w:vAlign w:val="bottom"/>
          </w:tcPr>
          <w:p w:rsidR="00816497" w:rsidRPr="008F63C9" w:rsidRDefault="00816497" w:rsidP="0081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16497" w:rsidRPr="008F63C9" w:rsidRDefault="00816497" w:rsidP="0081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16497" w:rsidRPr="008F63C9" w:rsidRDefault="00816497" w:rsidP="0081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16497" w:rsidRPr="008F63C9" w:rsidRDefault="00E06352" w:rsidP="0081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999">
              <w:rPr>
                <w:rFonts w:ascii="Angsana New" w:hAnsi="Angsana New"/>
                <w:sz w:val="30"/>
                <w:szCs w:val="30"/>
              </w:rPr>
              <w:t>3</w:t>
            </w:r>
            <w:r w:rsidR="00711993">
              <w:rPr>
                <w:rFonts w:ascii="Angsana New" w:hAnsi="Angsana New" w:hint="cs"/>
                <w:sz w:val="30"/>
                <w:szCs w:val="30"/>
                <w:cs/>
              </w:rPr>
              <w:t>1 มีนาคม</w:t>
            </w:r>
          </w:p>
        </w:tc>
        <w:tc>
          <w:tcPr>
            <w:tcW w:w="1080" w:type="dxa"/>
            <w:vAlign w:val="bottom"/>
          </w:tcPr>
          <w:p w:rsidR="00816497" w:rsidRPr="008F63C9" w:rsidRDefault="00816497" w:rsidP="0081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16497" w:rsidRPr="008F63C9" w:rsidTr="008F4274">
        <w:tc>
          <w:tcPr>
            <w:tcW w:w="3312" w:type="dxa"/>
            <w:vAlign w:val="bottom"/>
          </w:tcPr>
          <w:p w:rsidR="00816497" w:rsidRPr="008F63C9" w:rsidRDefault="00816497" w:rsidP="0081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16497" w:rsidRPr="008F63C9" w:rsidRDefault="00816497" w:rsidP="0081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16497" w:rsidRPr="008F63C9" w:rsidRDefault="00816497" w:rsidP="0081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16497" w:rsidRPr="008F63C9" w:rsidRDefault="00711993" w:rsidP="0081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  <w:vAlign w:val="bottom"/>
          </w:tcPr>
          <w:p w:rsidR="00816497" w:rsidRPr="008F63C9" w:rsidRDefault="00816497" w:rsidP="0081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 w:rsidR="00711993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9E07A7" w:rsidRPr="008F63C9" w:rsidTr="008F4274">
        <w:tc>
          <w:tcPr>
            <w:tcW w:w="3312" w:type="dxa"/>
            <w:vAlign w:val="bottom"/>
          </w:tcPr>
          <w:p w:rsidR="009E07A7" w:rsidRPr="002E188D" w:rsidRDefault="009E07A7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2430" w:type="dxa"/>
            <w:vAlign w:val="bottom"/>
          </w:tcPr>
          <w:p w:rsidR="009E07A7" w:rsidRPr="002E188D" w:rsidRDefault="009E07A7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9E07A7" w:rsidRPr="002E188D" w:rsidRDefault="009E07A7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E07A7" w:rsidRPr="002E188D" w:rsidRDefault="009E07A7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E07A7" w:rsidRPr="002E188D" w:rsidRDefault="009E07A7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E188D">
              <w:rPr>
                <w:rFonts w:ascii="Angsana New" w:hAnsi="Angsana New"/>
                <w:sz w:val="30"/>
                <w:szCs w:val="30"/>
                <w:cs/>
              </w:rPr>
              <w:t>เฟิร์ส</w:t>
            </w:r>
            <w:proofErr w:type="spellEnd"/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 โคราช </w:t>
            </w:r>
            <w:proofErr w:type="spellStart"/>
            <w:r w:rsidRPr="002E188D">
              <w:rPr>
                <w:rFonts w:ascii="Angsana New" w:hAnsi="Angsana New"/>
                <w:sz w:val="30"/>
                <w:szCs w:val="30"/>
                <w:cs/>
              </w:rPr>
              <w:t>วินด์</w:t>
            </w:r>
            <w:proofErr w:type="spellEnd"/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2E188D" w:rsidRDefault="007C1194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2E188D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E188D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proofErr w:type="spellStart"/>
            <w:r w:rsidRPr="002E188D">
              <w:rPr>
                <w:rFonts w:ascii="Angsana New" w:hAnsi="Angsana New"/>
                <w:sz w:val="30"/>
                <w:szCs w:val="30"/>
                <w:cs/>
              </w:rPr>
              <w:t>อาร์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E188D">
              <w:rPr>
                <w:rFonts w:ascii="Angsana New" w:hAnsi="Angsana New"/>
                <w:sz w:val="30"/>
                <w:szCs w:val="30"/>
                <w:cs/>
              </w:rPr>
              <w:t>ทู จำกัด</w:t>
            </w:r>
          </w:p>
        </w:tc>
        <w:tc>
          <w:tcPr>
            <w:tcW w:w="2430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2E188D" w:rsidRDefault="007C1194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2E188D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2E188D" w:rsidRDefault="008D2342" w:rsidP="009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9E07A7" w:rsidTr="008F4274">
        <w:tc>
          <w:tcPr>
            <w:tcW w:w="3312" w:type="dxa"/>
            <w:vAlign w:val="bottom"/>
          </w:tcPr>
          <w:p w:rsidR="008D2342" w:rsidRPr="00070C1C" w:rsidRDefault="008D2342" w:rsidP="0015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070C1C" w:rsidRDefault="008D2342" w:rsidP="0015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070C1C" w:rsidRDefault="008D2342" w:rsidP="0015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:rsidR="008D2342" w:rsidRPr="00070C1C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8D2342" w:rsidRPr="00070C1C" w:rsidRDefault="008D2342" w:rsidP="0024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15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15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15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24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 xml:space="preserve">บริษัท ชูบุราชบุรี 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8F63C9" w:rsidRDefault="007C1194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proofErr w:type="spellStart"/>
            <w:r w:rsidRPr="008F63C9">
              <w:rPr>
                <w:rFonts w:ascii="Angsana New" w:hAnsi="Angsana New"/>
                <w:sz w:val="30"/>
                <w:szCs w:val="30"/>
                <w:cs/>
              </w:rPr>
              <w:t>อีเลคทริค</w:t>
            </w:r>
            <w:proofErr w:type="spellEnd"/>
            <w:r w:rsidRPr="008F63C9">
              <w:rPr>
                <w:rFonts w:ascii="Angsana New" w:hAnsi="Angsana New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8F63C9">
              <w:rPr>
                <w:rFonts w:ascii="Angsana New" w:hAnsi="Angsana New"/>
                <w:sz w:val="30"/>
                <w:szCs w:val="30"/>
                <w:cs/>
              </w:rPr>
              <w:t>เซาท์อีสท์</w:t>
            </w:r>
            <w:proofErr w:type="spellEnd"/>
            <w:r w:rsidRPr="008F63C9">
              <w:rPr>
                <w:rFonts w:ascii="Angsana New" w:hAnsi="Angsana New"/>
                <w:sz w:val="30"/>
                <w:szCs w:val="30"/>
                <w:cs/>
              </w:rPr>
              <w:t xml:space="preserve"> เอเชีย 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กับ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8F63C9" w:rsidRDefault="007C1194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33.33</w:t>
            </w: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33.33</w:t>
            </w: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 xml:space="preserve">   เอน</w:t>
            </w:r>
            <w:proofErr w:type="spellStart"/>
            <w:r w:rsidRPr="008F63C9">
              <w:rPr>
                <w:rFonts w:ascii="Angsana New" w:hAnsi="Angsana New"/>
                <w:sz w:val="30"/>
                <w:szCs w:val="30"/>
                <w:cs/>
              </w:rPr>
              <w:t>เนอร์</w:t>
            </w:r>
            <w:proofErr w:type="spellEnd"/>
            <w:r w:rsidRPr="008F63C9">
              <w:rPr>
                <w:rFonts w:ascii="Angsana New" w:hAnsi="Angsana New"/>
                <w:sz w:val="30"/>
                <w:szCs w:val="30"/>
                <w:cs/>
              </w:rPr>
              <w:t>จี จำกัด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น้ำงึม 3 จำกัด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8F63C9">
              <w:rPr>
                <w:rFonts w:ascii="Angsana New" w:hAnsi="Angsana New"/>
                <w:sz w:val="30"/>
                <w:szCs w:val="30"/>
                <w:cs/>
              </w:rPr>
              <w:t>สปป</w:t>
            </w:r>
            <w:proofErr w:type="spellEnd"/>
            <w:r w:rsidRPr="008F63C9">
              <w:rPr>
                <w:rFonts w:ascii="Angsana New" w:hAnsi="Angsana New"/>
                <w:sz w:val="30"/>
                <w:szCs w:val="30"/>
                <w:cs/>
              </w:rPr>
              <w:t>.ลาว</w:t>
            </w:r>
          </w:p>
        </w:tc>
        <w:tc>
          <w:tcPr>
            <w:tcW w:w="1170" w:type="dxa"/>
            <w:vAlign w:val="bottom"/>
          </w:tcPr>
          <w:p w:rsidR="008D2342" w:rsidRPr="008F63C9" w:rsidRDefault="007C1194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เคเค</w:t>
            </w:r>
            <w:proofErr w:type="spellEnd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170" w:type="dxa"/>
            <w:vAlign w:val="bottom"/>
          </w:tcPr>
          <w:p w:rsidR="008D2342" w:rsidRPr="008F63C9" w:rsidRDefault="0019442F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 เซ</w:t>
            </w:r>
            <w:proofErr w:type="spellStart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เปียน</w:t>
            </w:r>
            <w:proofErr w:type="spellEnd"/>
            <w:r w:rsidRPr="008F63C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8F63C9">
              <w:rPr>
                <w:rFonts w:ascii="Angsana New" w:hAnsi="Angsana New"/>
                <w:sz w:val="30"/>
                <w:szCs w:val="30"/>
                <w:cs/>
              </w:rPr>
              <w:t>สปป</w:t>
            </w:r>
            <w:proofErr w:type="spellEnd"/>
            <w:r w:rsidRPr="008F63C9">
              <w:rPr>
                <w:rFonts w:ascii="Angsana New" w:hAnsi="Angsana New"/>
                <w:sz w:val="30"/>
                <w:szCs w:val="30"/>
                <w:cs/>
              </w:rPr>
              <w:t>.ลาว</w:t>
            </w:r>
          </w:p>
        </w:tc>
        <w:tc>
          <w:tcPr>
            <w:tcW w:w="1170" w:type="dxa"/>
            <w:vAlign w:val="bottom"/>
          </w:tcPr>
          <w:p w:rsidR="008D2342" w:rsidRPr="008F63C9" w:rsidRDefault="00B63316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8F63C9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361980" w:rsidTr="008F4274">
        <w:tc>
          <w:tcPr>
            <w:tcW w:w="3312" w:type="dxa"/>
            <w:shd w:val="clear" w:color="auto" w:fill="auto"/>
            <w:vAlign w:val="bottom"/>
          </w:tcPr>
          <w:p w:rsidR="008D2342" w:rsidRPr="00070C1C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:rsidR="008D2342" w:rsidRPr="00070C1C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D2342" w:rsidRPr="00070C1C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D2342" w:rsidRPr="00070C1C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2342" w:rsidRPr="00070C1C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9D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</w:t>
            </w:r>
            <w:r w:rsidRPr="008F63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8F63C9" w:rsidRDefault="00B63316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ผลิตไฟฟ้า </w:t>
            </w:r>
            <w:proofErr w:type="spellStart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นวนคร</w:t>
            </w:r>
            <w:proofErr w:type="spellEnd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8F63C9" w:rsidRDefault="00B63316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8F63C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ราชบุรี</w:t>
            </w:r>
            <w:proofErr w:type="spellStart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เวอลด์</w:t>
            </w:r>
            <w:proofErr w:type="spellEnd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8F63C9" w:rsidRDefault="00B63316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โคเจนเนอ</w:t>
            </w:r>
            <w:proofErr w:type="spellStart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เรชั่น</w:t>
            </w:r>
            <w:proofErr w:type="spellEnd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โซ</w:t>
            </w:r>
            <w:proofErr w:type="spellStart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ลาร์ต้า</w:t>
            </w:r>
            <w:proofErr w:type="spellEnd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8F63C9" w:rsidRDefault="00B63316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8D2342" w:rsidRPr="008F63C9" w:rsidRDefault="00B63316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8D2342" w:rsidRPr="008F63C9" w:rsidTr="008F4274">
        <w:tc>
          <w:tcPr>
            <w:tcW w:w="3312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(โคราช 3) จำกัด</w:t>
            </w:r>
          </w:p>
        </w:tc>
        <w:tc>
          <w:tcPr>
            <w:tcW w:w="243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D2342" w:rsidRPr="008F63C9" w:rsidRDefault="008D2342" w:rsidP="00D1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D2342" w:rsidRPr="008F63C9" w:rsidRDefault="008D2342" w:rsidP="007D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8E1D3C" w:rsidRPr="008E1D3C" w:rsidRDefault="008E1D3C" w:rsidP="008E1D3C">
      <w:pPr>
        <w:spacing w:line="240" w:lineRule="auto"/>
        <w:rPr>
          <w:sz w:val="2"/>
          <w:szCs w:val="2"/>
        </w:rPr>
      </w:pPr>
      <w:r w:rsidRPr="008E1D3C">
        <w:rPr>
          <w:rFonts w:ascii="Angsana New" w:hAnsi="Angsana New"/>
          <w:sz w:val="2"/>
          <w:szCs w:val="2"/>
          <w:cs/>
        </w:rPr>
        <w:t>ห</w:t>
      </w: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312"/>
        <w:gridCol w:w="2430"/>
        <w:gridCol w:w="1170"/>
        <w:gridCol w:w="1170"/>
        <w:gridCol w:w="1080"/>
      </w:tblGrid>
      <w:tr w:rsidR="008E1D3C" w:rsidRPr="008F63C9" w:rsidTr="0025655E">
        <w:trPr>
          <w:trHeight w:val="807"/>
          <w:tblHeader/>
        </w:trPr>
        <w:tc>
          <w:tcPr>
            <w:tcW w:w="3312" w:type="dxa"/>
            <w:vAlign w:val="bottom"/>
          </w:tcPr>
          <w:p w:rsidR="008E1D3C" w:rsidRPr="008F63C9" w:rsidRDefault="008E1D3C" w:rsidP="006E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2430" w:type="dxa"/>
            <w:vAlign w:val="bottom"/>
          </w:tcPr>
          <w:p w:rsidR="008E1D3C" w:rsidRPr="008F63C9" w:rsidRDefault="008E1D3C" w:rsidP="006E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vAlign w:val="bottom"/>
          </w:tcPr>
          <w:p w:rsidR="008E1D3C" w:rsidRPr="008F63C9" w:rsidRDefault="008E1D3C" w:rsidP="006E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:rsidR="008E1D3C" w:rsidRPr="008F63C9" w:rsidRDefault="008E1D3C" w:rsidP="006E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250" w:type="dxa"/>
            <w:gridSpan w:val="2"/>
            <w:vAlign w:val="bottom"/>
          </w:tcPr>
          <w:p w:rsidR="008E1D3C" w:rsidRPr="008F63C9" w:rsidRDefault="008E1D3C" w:rsidP="006E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11993" w:rsidRPr="008F63C9" w:rsidTr="0025655E">
        <w:trPr>
          <w:tblHeader/>
        </w:trPr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99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 มีนาคม</w:t>
            </w: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11993" w:rsidRPr="008F63C9" w:rsidTr="0025655E">
        <w:trPr>
          <w:tblHeader/>
        </w:trPr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711993" w:rsidRPr="008F63C9" w:rsidRDefault="00B63316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(โคราช 4) จำกัด</w:t>
            </w: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711993" w:rsidRPr="008F63C9" w:rsidRDefault="00B63316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(โคราช 7) จำกัด</w:t>
            </w: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สงขลา</w:t>
            </w:r>
            <w:proofErr w:type="spellStart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ไบโอ</w:t>
            </w:r>
            <w:proofErr w:type="spellEnd"/>
            <w:r w:rsidR="00812724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proofErr w:type="spellStart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แมส</w:t>
            </w:r>
            <w:proofErr w:type="spellEnd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711993" w:rsidRPr="008F63C9" w:rsidRDefault="00B63316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812724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สงขลา</w:t>
            </w:r>
            <w:proofErr w:type="spellStart"/>
            <w:r w:rsidR="00711993"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ไบ</w:t>
            </w:r>
            <w:proofErr w:type="spellEnd"/>
            <w:r w:rsidR="00711993"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โอฟู</w:t>
            </w:r>
            <w:proofErr w:type="spellStart"/>
            <w:r w:rsidR="00711993"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เอล</w:t>
            </w:r>
            <w:proofErr w:type="spellEnd"/>
            <w:r w:rsidR="00711993"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จัดหาเชื้อเพลิง</w:t>
            </w:r>
            <w:proofErr w:type="spellStart"/>
            <w:r w:rsidRPr="008F63C9">
              <w:rPr>
                <w:rFonts w:ascii="Angsana New" w:hAnsi="Angsana New"/>
                <w:sz w:val="30"/>
                <w:szCs w:val="30"/>
                <w:cs/>
              </w:rPr>
              <w:t>ชีว</w:t>
            </w:r>
            <w:proofErr w:type="spellEnd"/>
            <w:r w:rsidRPr="008F63C9">
              <w:rPr>
                <w:rFonts w:ascii="Angsana New" w:hAnsi="Angsana New"/>
                <w:sz w:val="30"/>
                <w:szCs w:val="30"/>
                <w:cs/>
              </w:rPr>
              <w:t>มวล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711993" w:rsidRPr="008F63C9" w:rsidRDefault="00B63316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8F63C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เบิกไพร โคเจนเนอ</w:t>
            </w:r>
            <w:proofErr w:type="spellStart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เรชั่น</w:t>
            </w:r>
            <w:proofErr w:type="spellEnd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711993" w:rsidRPr="00133635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363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711993" w:rsidRPr="008F63C9" w:rsidRDefault="00B63316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โอ</w:t>
            </w:r>
            <w:proofErr w:type="spellStart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เวอร์</w:t>
            </w:r>
            <w:proofErr w:type="spellEnd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ซี </w:t>
            </w:r>
            <w:proofErr w:type="spellStart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กรีน</w:t>
            </w:r>
            <w:proofErr w:type="spellEnd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เอน</w:t>
            </w:r>
            <w:proofErr w:type="spellStart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เนอร์</w:t>
            </w:r>
            <w:proofErr w:type="spellEnd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ยี่ จำกัด</w:t>
            </w: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บริการด้านการบริหาร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711993" w:rsidRPr="008F63C9" w:rsidRDefault="00B63316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จัดการโรงไฟฟ้า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8F63C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proofErr w:type="spellStart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อาร์</w:t>
            </w:r>
            <w:proofErr w:type="spellEnd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ไอซีไอ อินเตอร์</w:t>
            </w:r>
            <w:proofErr w:type="spellStart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เนชั่นแนล</w:t>
            </w:r>
            <w:proofErr w:type="spellEnd"/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170" w:type="dxa"/>
            <w:vAlign w:val="bottom"/>
          </w:tcPr>
          <w:p w:rsidR="00711993" w:rsidRPr="008F63C9" w:rsidRDefault="00B63316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อิน</w:t>
            </w:r>
            <w:proofErr w:type="spellStart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เวสต์เมนต์</w:t>
            </w:r>
            <w:proofErr w:type="spellEnd"/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993" w:rsidRPr="008F63C9" w:rsidTr="0025655E">
        <w:trPr>
          <w:trHeight w:val="317"/>
        </w:trPr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</w:t>
            </w: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หงสา จำกัด</w:t>
            </w: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8F63C9">
              <w:rPr>
                <w:rFonts w:ascii="Angsana New" w:hAnsi="Angsana New"/>
                <w:sz w:val="30"/>
                <w:szCs w:val="30"/>
                <w:cs/>
              </w:rPr>
              <w:t>สปป</w:t>
            </w:r>
            <w:proofErr w:type="spellEnd"/>
            <w:r w:rsidRPr="008F63C9">
              <w:rPr>
                <w:rFonts w:ascii="Angsana New" w:hAnsi="Angsana New"/>
                <w:sz w:val="30"/>
                <w:szCs w:val="30"/>
                <w:cs/>
              </w:rPr>
              <w:t>.ลาว</w:t>
            </w:r>
          </w:p>
        </w:tc>
        <w:tc>
          <w:tcPr>
            <w:tcW w:w="1170" w:type="dxa"/>
            <w:vAlign w:val="bottom"/>
          </w:tcPr>
          <w:p w:rsidR="00711993" w:rsidRPr="008F63C9" w:rsidRDefault="00B63316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พูไฟมายนิ่ง จำกัด</w:t>
            </w: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ผลิตและจำหน่ายถ่านหิน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8F63C9">
              <w:rPr>
                <w:rFonts w:ascii="Angsana New" w:hAnsi="Angsana New"/>
                <w:sz w:val="30"/>
                <w:szCs w:val="30"/>
                <w:cs/>
              </w:rPr>
              <w:t>สปป</w:t>
            </w:r>
            <w:proofErr w:type="spellEnd"/>
            <w:r w:rsidRPr="008F63C9">
              <w:rPr>
                <w:rFonts w:ascii="Angsana New" w:hAnsi="Angsana New"/>
                <w:sz w:val="30"/>
                <w:szCs w:val="30"/>
                <w:cs/>
              </w:rPr>
              <w:t>.ลาว</w:t>
            </w:r>
          </w:p>
        </w:tc>
        <w:tc>
          <w:tcPr>
            <w:tcW w:w="1170" w:type="dxa"/>
            <w:vAlign w:val="bottom"/>
          </w:tcPr>
          <w:p w:rsidR="00711993" w:rsidRPr="008F63C9" w:rsidRDefault="00B63316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37.5</w:t>
            </w:r>
            <w:r w:rsidR="009A430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37.50</w:t>
            </w:r>
          </w:p>
        </w:tc>
      </w:tr>
      <w:tr w:rsidR="00711993" w:rsidRPr="00D10C62" w:rsidTr="0025655E">
        <w:tc>
          <w:tcPr>
            <w:tcW w:w="3312" w:type="dxa"/>
            <w:vAlign w:val="bottom"/>
          </w:tcPr>
          <w:p w:rsidR="00711993" w:rsidRPr="00070C1C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30" w:type="dxa"/>
            <w:vAlign w:val="bottom"/>
          </w:tcPr>
          <w:p w:rsidR="00711993" w:rsidRPr="00070C1C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070C1C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070C1C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711993" w:rsidRPr="00070C1C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772BD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บริษัทย่อยของ</w:t>
            </w:r>
            <w:r w:rsidRPr="00772B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าทางตรง</w:t>
            </w: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ไฟฟ้า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 xml:space="preserve">น้ำงึม </w:t>
            </w:r>
            <w:r w:rsidRPr="008F63C9">
              <w:rPr>
                <w:rFonts w:ascii="Angsana New" w:hAnsi="Angsana New"/>
                <w:sz w:val="30"/>
                <w:szCs w:val="30"/>
              </w:rPr>
              <w:t>2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8F63C9">
              <w:rPr>
                <w:rFonts w:ascii="Angsana New" w:hAnsi="Angsana New"/>
                <w:sz w:val="30"/>
                <w:szCs w:val="30"/>
                <w:cs/>
              </w:rPr>
              <w:t>สปป</w:t>
            </w:r>
            <w:proofErr w:type="spellEnd"/>
            <w:r w:rsidRPr="008F63C9">
              <w:rPr>
                <w:rFonts w:ascii="Angsana New" w:hAnsi="Angsana New"/>
                <w:sz w:val="30"/>
                <w:szCs w:val="30"/>
                <w:cs/>
              </w:rPr>
              <w:t>.ลาว</w:t>
            </w:r>
          </w:p>
        </w:tc>
        <w:tc>
          <w:tcPr>
            <w:tcW w:w="1170" w:type="dxa"/>
            <w:vAlign w:val="bottom"/>
          </w:tcPr>
          <w:p w:rsidR="00711993" w:rsidRPr="008F63C9" w:rsidRDefault="00B63316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993" w:rsidRPr="00D10C62" w:rsidTr="0025655E">
        <w:tc>
          <w:tcPr>
            <w:tcW w:w="3312" w:type="dxa"/>
            <w:vAlign w:val="bottom"/>
          </w:tcPr>
          <w:p w:rsidR="00711993" w:rsidRPr="00070C1C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0" w:type="dxa"/>
            <w:vAlign w:val="bottom"/>
          </w:tcPr>
          <w:p w:rsidR="00711993" w:rsidRPr="00070C1C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070C1C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070C1C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711993" w:rsidRPr="00070C1C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772BD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บริษัทย่อยของ</w:t>
            </w:r>
            <w:r w:rsidRPr="00772B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าทางอ้อม</w:t>
            </w:r>
          </w:p>
        </w:tc>
        <w:tc>
          <w:tcPr>
            <w:tcW w:w="243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63A0B">
              <w:rPr>
                <w:rFonts w:ascii="Angsana New" w:hAnsi="Angsana New"/>
                <w:spacing w:val="-4"/>
                <w:sz w:val="30"/>
                <w:szCs w:val="30"/>
              </w:rPr>
              <w:t>Green Energy Japan Kabushiki Kaisha</w:t>
            </w:r>
          </w:p>
        </w:tc>
        <w:tc>
          <w:tcPr>
            <w:tcW w:w="243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63A0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บริการด้านการบริหาร</w:t>
            </w:r>
          </w:p>
        </w:tc>
        <w:tc>
          <w:tcPr>
            <w:tcW w:w="117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63A0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  <w:vAlign w:val="bottom"/>
          </w:tcPr>
          <w:p w:rsidR="00711993" w:rsidRPr="00D63A0B" w:rsidRDefault="00B63316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63A0B">
              <w:rPr>
                <w:rFonts w:ascii="Angsana New" w:hAnsi="Angsana New"/>
                <w:spacing w:val="-4"/>
                <w:sz w:val="30"/>
                <w:szCs w:val="30"/>
              </w:rPr>
              <w:t>60</w:t>
            </w: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8F63C9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63A0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จัดการโรงไฟฟ้า</w:t>
            </w:r>
          </w:p>
        </w:tc>
        <w:tc>
          <w:tcPr>
            <w:tcW w:w="117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2E188D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Mega Solar Park 3 Gou </w:t>
            </w:r>
            <w:proofErr w:type="spellStart"/>
            <w:r>
              <w:rPr>
                <w:rFonts w:ascii="Angsana New" w:hAnsi="Angsana New"/>
                <w:spacing w:val="-4"/>
                <w:sz w:val="30"/>
                <w:szCs w:val="30"/>
              </w:rPr>
              <w:t>Godo</w:t>
            </w:r>
            <w:proofErr w:type="spellEnd"/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Kaisha</w:t>
            </w:r>
          </w:p>
        </w:tc>
        <w:tc>
          <w:tcPr>
            <w:tcW w:w="243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63A0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17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63A0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  <w:vAlign w:val="bottom"/>
          </w:tcPr>
          <w:p w:rsidR="00711993" w:rsidRPr="00D63A0B" w:rsidRDefault="00B63316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63A0B">
              <w:rPr>
                <w:rFonts w:ascii="Angsana New" w:hAnsi="Angsana New"/>
                <w:spacing w:val="-4"/>
                <w:sz w:val="30"/>
                <w:szCs w:val="30"/>
              </w:rPr>
              <w:t>60</w:t>
            </w: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63A0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17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Pr="002E188D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Good Solar </w:t>
            </w:r>
            <w:proofErr w:type="spellStart"/>
            <w:r>
              <w:rPr>
                <w:rFonts w:ascii="Angsana New" w:hAnsi="Angsana New"/>
                <w:spacing w:val="-4"/>
                <w:sz w:val="30"/>
                <w:szCs w:val="30"/>
              </w:rPr>
              <w:t>Godo</w:t>
            </w:r>
            <w:proofErr w:type="spellEnd"/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Kaisha</w:t>
            </w:r>
          </w:p>
        </w:tc>
        <w:tc>
          <w:tcPr>
            <w:tcW w:w="243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บริการให้เช่าที่ดิน</w:t>
            </w:r>
          </w:p>
        </w:tc>
        <w:tc>
          <w:tcPr>
            <w:tcW w:w="117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63A0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  <w:vAlign w:val="bottom"/>
          </w:tcPr>
          <w:p w:rsidR="00711993" w:rsidRPr="00D63A0B" w:rsidRDefault="00B63316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63A0B">
              <w:rPr>
                <w:rFonts w:ascii="Angsana New" w:hAnsi="Angsana New"/>
                <w:spacing w:val="-4"/>
                <w:sz w:val="30"/>
                <w:szCs w:val="30"/>
              </w:rPr>
              <w:t>60</w:t>
            </w:r>
          </w:p>
        </w:tc>
      </w:tr>
      <w:tr w:rsidR="00711993" w:rsidRPr="008F63C9" w:rsidTr="0025655E">
        <w:tc>
          <w:tcPr>
            <w:tcW w:w="3312" w:type="dxa"/>
            <w:vAlign w:val="bottom"/>
          </w:tcPr>
          <w:p w:rsidR="00711993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63A0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เพื่อ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ใช้เป็นที่ตั้งของโรงไฟฟ้า</w:t>
            </w:r>
          </w:p>
        </w:tc>
        <w:tc>
          <w:tcPr>
            <w:tcW w:w="117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11993" w:rsidRPr="00D63A0B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</w:tbl>
    <w:p w:rsidR="00515797" w:rsidRPr="00671DF7" w:rsidRDefault="00515797" w:rsidP="009E07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71DF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:rsidR="00515797" w:rsidRPr="00671DF7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15797" w:rsidRPr="007F5BA5" w:rsidRDefault="00515797" w:rsidP="009968F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F5BA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515797" w:rsidRPr="00965D1B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06EDD" w:rsidRPr="00965D1B" w:rsidRDefault="00006EDD" w:rsidP="00006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65D1B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965D1B">
        <w:rPr>
          <w:rFonts w:ascii="Angsana New" w:hAnsi="Angsana New"/>
          <w:sz w:val="30"/>
          <w:szCs w:val="30"/>
        </w:rPr>
        <w:t xml:space="preserve">34 </w:t>
      </w:r>
      <w:r w:rsidRPr="00965D1B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7F5BA5">
        <w:rPr>
          <w:rFonts w:ascii="Angsana New" w:hAnsi="Angsana New"/>
          <w:sz w:val="30"/>
          <w:szCs w:val="30"/>
        </w:rPr>
        <w:t>2559</w:t>
      </w:r>
      <w:r w:rsidRPr="00965D1B">
        <w:rPr>
          <w:rFonts w:ascii="Angsana New" w:hAnsi="Angsana New"/>
          <w:sz w:val="30"/>
          <w:szCs w:val="30"/>
        </w:rPr>
        <w:t xml:space="preserve">) </w:t>
      </w:r>
      <w:r w:rsidR="00D10C62">
        <w:rPr>
          <w:rFonts w:ascii="Angsana New" w:hAnsi="Angsana New"/>
          <w:sz w:val="30"/>
          <w:szCs w:val="30"/>
        </w:rPr>
        <w:t xml:space="preserve">              </w:t>
      </w:r>
      <w:r w:rsidR="005044FA">
        <w:rPr>
          <w:rFonts w:ascii="Angsana New" w:hAnsi="Angsana New"/>
          <w:sz w:val="30"/>
          <w:szCs w:val="30"/>
        </w:rPr>
        <w:t xml:space="preserve">   </w:t>
      </w:r>
      <w:r w:rsidR="00EC45F5">
        <w:rPr>
          <w:rFonts w:ascii="Angsana New" w:hAnsi="Angsana New"/>
          <w:sz w:val="30"/>
          <w:szCs w:val="30"/>
        </w:rPr>
        <w:t xml:space="preserve">          </w:t>
      </w:r>
      <w:r w:rsidR="00D10C62">
        <w:rPr>
          <w:rFonts w:ascii="Angsana New" w:hAnsi="Angsana New"/>
          <w:sz w:val="30"/>
          <w:szCs w:val="30"/>
          <w:cs/>
        </w:rPr>
        <w:t>เรื่อง</w:t>
      </w:r>
      <w:r w:rsidR="00D10C62">
        <w:rPr>
          <w:rFonts w:ascii="Angsana New" w:hAnsi="Angsana New"/>
          <w:sz w:val="30"/>
          <w:szCs w:val="30"/>
        </w:rPr>
        <w:t xml:space="preserve"> </w:t>
      </w:r>
      <w:r w:rsidR="0081272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65D1B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D10C62">
        <w:rPr>
          <w:rFonts w:ascii="Angsana New" w:hAnsi="Angsana New"/>
          <w:sz w:val="30"/>
          <w:szCs w:val="30"/>
        </w:rPr>
        <w:t xml:space="preserve"> </w:t>
      </w:r>
      <w:r w:rsidRPr="00965D1B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D10C62">
        <w:rPr>
          <w:rFonts w:ascii="Angsana New" w:hAnsi="Angsana New"/>
          <w:sz w:val="30"/>
          <w:szCs w:val="30"/>
        </w:rPr>
        <w:t xml:space="preserve">                       </w:t>
      </w:r>
      <w:r w:rsidR="005044FA">
        <w:rPr>
          <w:rFonts w:ascii="Angsana New" w:hAnsi="Angsana New"/>
          <w:sz w:val="30"/>
          <w:szCs w:val="30"/>
        </w:rPr>
        <w:t xml:space="preserve">     </w:t>
      </w:r>
      <w:r w:rsidRPr="00965D1B"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965D1B">
        <w:rPr>
          <w:rFonts w:ascii="Angsana New" w:hAnsi="Angsana New"/>
          <w:sz w:val="30"/>
          <w:szCs w:val="30"/>
        </w:rPr>
        <w:t xml:space="preserve"> </w:t>
      </w:r>
    </w:p>
    <w:p w:rsidR="00965D1B" w:rsidRPr="00965D1B" w:rsidRDefault="00965D1B" w:rsidP="00965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06EDD" w:rsidRPr="00965D1B" w:rsidRDefault="00006EDD" w:rsidP="00965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65D1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="00711993">
        <w:rPr>
          <w:rFonts w:ascii="Angsana New" w:hAnsi="Angsana New"/>
          <w:sz w:val="30"/>
          <w:szCs w:val="30"/>
          <w:cs/>
        </w:rPr>
        <w:t>บปีสิ้นสุดวันที่ 31 ธันวาคม 255</w:t>
      </w:r>
      <w:r w:rsidR="00711993">
        <w:rPr>
          <w:rFonts w:ascii="Angsana New" w:hAnsi="Angsana New" w:hint="cs"/>
          <w:sz w:val="30"/>
          <w:szCs w:val="30"/>
          <w:cs/>
        </w:rPr>
        <w:t>9</w:t>
      </w:r>
      <w:r w:rsidRPr="00965D1B">
        <w:rPr>
          <w:rFonts w:ascii="Angsana New" w:hAnsi="Angsana New"/>
          <w:sz w:val="30"/>
          <w:szCs w:val="30"/>
        </w:rPr>
        <w:t xml:space="preserve">           </w:t>
      </w:r>
      <w:r w:rsidRPr="00965D1B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</w:t>
      </w:r>
      <w:r w:rsidR="00711993">
        <w:rPr>
          <w:rFonts w:ascii="Angsana New" w:hAnsi="Angsana New"/>
          <w:sz w:val="30"/>
          <w:szCs w:val="30"/>
          <w:cs/>
        </w:rPr>
        <w:t>บปีสิ้นสุดวันที่ 31 ธันวาคม 2559</w:t>
      </w:r>
    </w:p>
    <w:p w:rsidR="00006EDD" w:rsidRPr="00965D1B" w:rsidRDefault="00006EDD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06EDD" w:rsidRPr="00965D1B" w:rsidRDefault="00006EDD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65D1B">
        <w:rPr>
          <w:rFonts w:ascii="Angsana New" w:hAnsi="Angsana New"/>
          <w:sz w:val="30"/>
          <w:szCs w:val="30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31 ธันวาคม </w:t>
      </w:r>
      <w:r w:rsidR="00711993">
        <w:rPr>
          <w:rFonts w:ascii="Angsana New" w:hAnsi="Angsana New"/>
          <w:sz w:val="30"/>
          <w:szCs w:val="30"/>
        </w:rPr>
        <w:t>255</w:t>
      </w:r>
      <w:r w:rsidR="00711993">
        <w:rPr>
          <w:rFonts w:ascii="Angsana New" w:hAnsi="Angsana New" w:hint="cs"/>
          <w:sz w:val="30"/>
          <w:szCs w:val="30"/>
          <w:cs/>
        </w:rPr>
        <w:t>9</w:t>
      </w:r>
      <w:r w:rsidRPr="00965D1B">
        <w:rPr>
          <w:rFonts w:ascii="Angsana New" w:hAnsi="Angsana New"/>
          <w:sz w:val="30"/>
          <w:szCs w:val="30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965D1B">
        <w:rPr>
          <w:rFonts w:ascii="Angsana New" w:hAnsi="Angsana New"/>
          <w:sz w:val="30"/>
          <w:szCs w:val="30"/>
        </w:rPr>
        <w:t xml:space="preserve">1 </w:t>
      </w:r>
      <w:r w:rsidRPr="00965D1B">
        <w:rPr>
          <w:rFonts w:ascii="Angsana New" w:hAnsi="Angsana New"/>
          <w:sz w:val="30"/>
          <w:szCs w:val="30"/>
          <w:cs/>
        </w:rPr>
        <w:t xml:space="preserve">มกราคม </w:t>
      </w:r>
      <w:r w:rsidR="006F0C34">
        <w:rPr>
          <w:rFonts w:ascii="Angsana New" w:hAnsi="Angsana New"/>
          <w:sz w:val="30"/>
          <w:szCs w:val="30"/>
        </w:rPr>
        <w:t>2560</w:t>
      </w:r>
      <w:r w:rsidRPr="00965D1B">
        <w:rPr>
          <w:rFonts w:ascii="Angsana New" w:hAnsi="Angsana New"/>
          <w:sz w:val="30"/>
          <w:szCs w:val="30"/>
        </w:rPr>
        <w:t xml:space="preserve"> </w:t>
      </w:r>
      <w:r w:rsidRPr="00965D1B">
        <w:rPr>
          <w:rFonts w:ascii="Angsana New" w:hAnsi="Angsana New"/>
          <w:sz w:val="30"/>
          <w:szCs w:val="30"/>
          <w:cs/>
        </w:rPr>
        <w:t>ทุกฉบับ</w:t>
      </w:r>
      <w:r w:rsidR="007B46AF">
        <w:rPr>
          <w:rFonts w:ascii="Angsana New" w:hAnsi="Angsana New"/>
          <w:sz w:val="30"/>
          <w:szCs w:val="30"/>
        </w:rPr>
        <w:t xml:space="preserve">             </w:t>
      </w:r>
      <w:r w:rsidR="005044FA">
        <w:rPr>
          <w:rFonts w:ascii="Angsana New" w:hAnsi="Angsana New"/>
          <w:sz w:val="30"/>
          <w:szCs w:val="30"/>
        </w:rPr>
        <w:t xml:space="preserve">  </w:t>
      </w:r>
      <w:r w:rsidR="00EC45F5">
        <w:rPr>
          <w:rFonts w:ascii="Angsana New" w:hAnsi="Angsana New"/>
          <w:sz w:val="30"/>
          <w:szCs w:val="30"/>
        </w:rPr>
        <w:t xml:space="preserve">          </w:t>
      </w:r>
      <w:r w:rsidRPr="00965D1B">
        <w:rPr>
          <w:rFonts w:ascii="Angsana New" w:hAnsi="Angsana New"/>
          <w:sz w:val="30"/>
          <w:szCs w:val="30"/>
          <w:cs/>
        </w:rPr>
        <w:t>มาถือปฏิบัติ</w:t>
      </w:r>
      <w:r w:rsidRPr="00965D1B">
        <w:rPr>
          <w:rFonts w:ascii="Angsana New" w:hAnsi="Angsana New"/>
          <w:sz w:val="30"/>
          <w:szCs w:val="30"/>
        </w:rPr>
        <w:t xml:space="preserve"> </w:t>
      </w:r>
      <w:r w:rsidRPr="00965D1B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และผลการดำเนินงานหรือฐานะการเงินของกลุ่มบริษัทหรือบริษัท</w:t>
      </w:r>
    </w:p>
    <w:p w:rsidR="00D10C62" w:rsidRDefault="00D10C62" w:rsidP="00D10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66470" w:rsidRPr="007F5BA5" w:rsidRDefault="00466470" w:rsidP="009968F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30"/>
          <w:szCs w:val="30"/>
        </w:rPr>
      </w:pPr>
      <w:r w:rsidRPr="007F5BA5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466470" w:rsidRPr="00965D1B" w:rsidRDefault="00466470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562AE2" w:rsidRPr="00965D1B" w:rsidRDefault="00562AE2" w:rsidP="0056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5D1B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965D1B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965D1B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ข้อมูลทางการเงินทั้งหมดมีการปัดเศษในหมายเหตุประกอบงบการเงินเพื่อให้แสดงเป็</w:t>
      </w:r>
      <w:r w:rsidRPr="00965D1B">
        <w:rPr>
          <w:rFonts w:ascii="Angsana New" w:hAnsi="Angsana New" w:hint="cs"/>
          <w:sz w:val="30"/>
          <w:szCs w:val="30"/>
          <w:cs/>
        </w:rPr>
        <w:t>น</w:t>
      </w:r>
      <w:r w:rsidRPr="00965D1B">
        <w:rPr>
          <w:rFonts w:ascii="Angsana New" w:hAnsi="Angsana New"/>
          <w:sz w:val="30"/>
          <w:szCs w:val="30"/>
          <w:cs/>
        </w:rPr>
        <w:t>หลักพันบาท</w:t>
      </w:r>
      <w:r w:rsidRPr="00965D1B">
        <w:rPr>
          <w:rFonts w:ascii="Angsana New" w:hAnsi="Angsana New" w:hint="cs"/>
          <w:sz w:val="30"/>
          <w:szCs w:val="30"/>
          <w:cs/>
        </w:rPr>
        <w:t xml:space="preserve"> </w:t>
      </w:r>
      <w:r w:rsidRPr="00965D1B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466470" w:rsidRPr="00965D1B" w:rsidRDefault="00466470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466470" w:rsidRPr="007F5BA5" w:rsidRDefault="00E4395B" w:rsidP="009968F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30"/>
          <w:szCs w:val="30"/>
        </w:rPr>
      </w:pPr>
      <w:r w:rsidRPr="007F5BA5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</w:t>
      </w:r>
      <w:r w:rsidRPr="007F5BA5">
        <w:rPr>
          <w:rFonts w:ascii="Angsana New" w:hAnsi="Angsana New" w:hint="cs"/>
          <w:i/>
          <w:iCs/>
          <w:sz w:val="30"/>
          <w:szCs w:val="30"/>
          <w:cs/>
        </w:rPr>
        <w:t>การ</w:t>
      </w:r>
    </w:p>
    <w:p w:rsidR="00466470" w:rsidRPr="00965D1B" w:rsidRDefault="00466470" w:rsidP="0084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en-GB"/>
        </w:rPr>
      </w:pPr>
    </w:p>
    <w:p w:rsidR="00562AE2" w:rsidRDefault="00562AE2" w:rsidP="0056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5D1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Pr="00965D1B">
        <w:rPr>
          <w:rFonts w:ascii="Angsana New" w:hAnsi="Angsana New" w:hint="cs"/>
          <w:sz w:val="30"/>
          <w:szCs w:val="30"/>
          <w:cs/>
        </w:rPr>
        <w:t>ให้</w:t>
      </w:r>
      <w:r w:rsidRPr="00965D1B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812724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965D1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</w:t>
      </w:r>
      <w:r w:rsidR="009472D2" w:rsidRPr="00965D1B">
        <w:rPr>
          <w:rFonts w:ascii="Angsana New" w:hAnsi="Angsana New"/>
          <w:sz w:val="30"/>
          <w:szCs w:val="30"/>
          <w:cs/>
        </w:rPr>
        <w:t>่ยวกับ สินทรัพย์ หนี้สิน รายได้</w:t>
      </w:r>
      <w:r w:rsidR="00F51F4B">
        <w:rPr>
          <w:rFonts w:ascii="Angsana New" w:hAnsi="Angsana New"/>
          <w:sz w:val="30"/>
          <w:szCs w:val="30"/>
          <w:cs/>
        </w:rPr>
        <w:t xml:space="preserve">และค่าใช้จ่าย </w:t>
      </w:r>
      <w:r w:rsidRPr="00965D1B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6175DE" w:rsidRPr="00965D1B" w:rsidRDefault="00562AE2" w:rsidP="00965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Pr="00562AE2">
        <w:rPr>
          <w:rFonts w:ascii="Angsana New" w:hAnsi="Angsana New"/>
          <w:sz w:val="30"/>
          <w:szCs w:val="30"/>
          <w:cs/>
        </w:rPr>
        <w:t>กลุ่มบริษัท</w:t>
      </w:r>
      <w:r w:rsidR="00812724">
        <w:rPr>
          <w:rFonts w:ascii="Angsana New" w:hAnsi="Angsana New" w:hint="cs"/>
          <w:sz w:val="30"/>
          <w:szCs w:val="30"/>
          <w:cs/>
        </w:rPr>
        <w:t xml:space="preserve"> </w:t>
      </w:r>
      <w:r w:rsidRPr="003F31F5">
        <w:rPr>
          <w:rFonts w:ascii="Angsana New" w:hAnsi="Angsana New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</w:t>
      </w:r>
      <w:r w:rsidR="00010F72">
        <w:rPr>
          <w:rFonts w:ascii="Angsana New" w:hAnsi="Angsana New"/>
          <w:sz w:val="30"/>
          <w:szCs w:val="30"/>
        </w:rPr>
        <w:t xml:space="preserve"> </w:t>
      </w:r>
      <w:r w:rsidRPr="003F31F5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 w:rsidRPr="003F31F5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255</w:t>
      </w:r>
      <w:r w:rsidR="00711993">
        <w:rPr>
          <w:rFonts w:ascii="Angsana New" w:hAnsi="Angsana New" w:hint="cs"/>
          <w:sz w:val="30"/>
          <w:szCs w:val="30"/>
          <w:cs/>
        </w:rPr>
        <w:t>9</w:t>
      </w:r>
    </w:p>
    <w:p w:rsidR="00AB3A8E" w:rsidRDefault="00AB3A8E" w:rsidP="00AB3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</w:p>
    <w:p w:rsidR="007F5BA5" w:rsidRPr="00812724" w:rsidRDefault="007F5BA5" w:rsidP="00557B22">
      <w:pPr>
        <w:pStyle w:val="block"/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812724">
        <w:rPr>
          <w:rFonts w:ascii="Angsana New" w:hAnsi="Angsana New"/>
          <w:i/>
          <w:iCs/>
          <w:sz w:val="30"/>
          <w:szCs w:val="30"/>
          <w:cs/>
          <w:lang w:bidi="th-TH"/>
        </w:rPr>
        <w:t>การวัดมูลค่ายุติธรรม</w:t>
      </w:r>
    </w:p>
    <w:p w:rsidR="007F5BA5" w:rsidRPr="007F5BA5" w:rsidRDefault="007F5BA5" w:rsidP="007F5BA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highlight w:val="lightGray"/>
          <w:lang w:bidi="th-TH"/>
        </w:rPr>
      </w:pPr>
    </w:p>
    <w:p w:rsidR="007F5BA5" w:rsidRPr="005D6004" w:rsidRDefault="007F5BA5" w:rsidP="007F5BA5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557B22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Pr="00557B22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5D600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25655E">
        <w:rPr>
          <w:rFonts w:ascii="Angsana New" w:hAnsi="Angsana New"/>
          <w:sz w:val="30"/>
          <w:szCs w:val="30"/>
          <w:lang w:val="en-US" w:bidi="th-TH"/>
        </w:rPr>
        <w:t>3</w:t>
      </w:r>
      <w:r w:rsidRPr="005D600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5D6004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:rsidR="007F5BA5" w:rsidRPr="00557B22" w:rsidRDefault="007F5BA5" w:rsidP="00557B2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highlight w:val="lightGray"/>
          <w:lang w:bidi="th-TH"/>
        </w:rPr>
      </w:pPr>
    </w:p>
    <w:p w:rsidR="007F5BA5" w:rsidRPr="00557B22" w:rsidRDefault="007F5BA5" w:rsidP="0055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557B22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557B22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557B22">
        <w:rPr>
          <w:rFonts w:asciiTheme="majorBidi" w:hAnsiTheme="majorBidi" w:cstheme="majorBidi"/>
          <w:sz w:val="30"/>
          <w:szCs w:val="30"/>
        </w:rPr>
        <w:t xml:space="preserve"> </w:t>
      </w:r>
      <w:r w:rsidRPr="00557B22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557B22">
        <w:rPr>
          <w:rFonts w:ascii="Angsana New" w:hAnsi="Angsana New" w:hint="cs"/>
          <w:sz w:val="30"/>
          <w:szCs w:val="30"/>
          <w:cs/>
        </w:rPr>
        <w:t>ได้</w:t>
      </w:r>
      <w:r w:rsidRPr="00557B22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557B22">
        <w:rPr>
          <w:rFonts w:ascii="Angsana New" w:hAnsi="Angsana New" w:hint="cs"/>
          <w:sz w:val="30"/>
          <w:szCs w:val="30"/>
          <w:cs/>
        </w:rPr>
        <w:t>ที่</w:t>
      </w:r>
      <w:r w:rsidRPr="00557B22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557B22">
        <w:rPr>
          <w:rFonts w:ascii="Angsana New" w:hAnsi="Angsana New" w:hint="cs"/>
          <w:sz w:val="30"/>
          <w:szCs w:val="30"/>
          <w:cs/>
        </w:rPr>
        <w:t>เกี่ยวกับ</w:t>
      </w:r>
      <w:r w:rsidRPr="00557B22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557B22">
        <w:rPr>
          <w:rFonts w:ascii="Angsana New" w:hAnsi="Angsana New" w:hint="cs"/>
          <w:sz w:val="30"/>
          <w:szCs w:val="30"/>
          <w:cs/>
        </w:rPr>
        <w:t>การจัดลำ</w:t>
      </w:r>
      <w:r w:rsidRPr="00557B22">
        <w:rPr>
          <w:rFonts w:ascii="Angsana New" w:hAnsi="Angsana New"/>
          <w:sz w:val="30"/>
          <w:szCs w:val="30"/>
          <w:cs/>
        </w:rPr>
        <w:t>ดับชั้น</w:t>
      </w:r>
      <w:r w:rsidRPr="00557B22">
        <w:rPr>
          <w:rFonts w:ascii="Angsana New" w:hAnsi="Angsana New" w:hint="cs"/>
          <w:sz w:val="30"/>
          <w:szCs w:val="30"/>
          <w:cs/>
        </w:rPr>
        <w:t>ของ</w:t>
      </w:r>
      <w:r w:rsidRPr="00557B22">
        <w:rPr>
          <w:rFonts w:ascii="Angsana New" w:hAnsi="Angsana New"/>
          <w:sz w:val="30"/>
          <w:szCs w:val="30"/>
          <w:cs/>
        </w:rPr>
        <w:t>มูลค่ายุติธรรม</w:t>
      </w:r>
      <w:r w:rsidRPr="00557B22">
        <w:rPr>
          <w:rFonts w:ascii="Angsana New" w:hAnsi="Angsana New" w:hint="cs"/>
          <w:sz w:val="30"/>
          <w:szCs w:val="30"/>
          <w:cs/>
        </w:rPr>
        <w:t>ว่า</w:t>
      </w:r>
      <w:r w:rsidRPr="00557B22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57B22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7F5BA5" w:rsidRPr="00557B22" w:rsidRDefault="007F5BA5" w:rsidP="0055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Pr="00557B22" w:rsidRDefault="007F5BA5" w:rsidP="00557B22">
      <w:pPr>
        <w:pStyle w:val="BodyText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57B22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557B22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557B22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557B22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557B22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557B22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557B22">
        <w:rPr>
          <w:rFonts w:ascii="Angsana New" w:hAnsi="Angsana New"/>
          <w:sz w:val="30"/>
          <w:szCs w:val="30"/>
          <w:cs/>
        </w:rPr>
        <w:t>กลุ่ม</w:t>
      </w:r>
      <w:r w:rsidRPr="00557B22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7F5BA5" w:rsidRPr="00557B22" w:rsidRDefault="007F5BA5" w:rsidP="0055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Default="007F5BA5" w:rsidP="00557B2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557B22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557B22">
        <w:rPr>
          <w:rFonts w:ascii="Angsana New" w:hAnsi="Angsana New"/>
          <w:sz w:val="30"/>
          <w:szCs w:val="30"/>
          <w:cs/>
        </w:rPr>
        <w:t>กลุ่มบริษัทได้</w:t>
      </w:r>
      <w:r w:rsidRPr="00557B22">
        <w:rPr>
          <w:rFonts w:asciiTheme="majorBidi" w:hAnsiTheme="majorBidi" w:cstheme="majorBidi"/>
          <w:sz w:val="30"/>
          <w:szCs w:val="30"/>
          <w:cs/>
        </w:rPr>
        <w:t>ใช้</w:t>
      </w:r>
      <w:r w:rsidRPr="00557B22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557B22">
        <w:rPr>
          <w:rFonts w:asciiTheme="majorBidi" w:hAnsiTheme="majorBidi" w:cstheme="majorBidi"/>
          <w:sz w:val="30"/>
          <w:szCs w:val="30"/>
        </w:rPr>
        <w:t xml:space="preserve"> </w:t>
      </w:r>
      <w:r w:rsidRPr="00557B2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557B22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557B22">
        <w:rPr>
          <w:rFonts w:asciiTheme="majorBidi" w:hAnsiTheme="majorBidi"/>
          <w:sz w:val="30"/>
          <w:szCs w:val="30"/>
          <w:cs/>
        </w:rPr>
        <w:t>ลำดับชั้น</w:t>
      </w:r>
      <w:r w:rsidRPr="00557B22">
        <w:rPr>
          <w:rFonts w:asciiTheme="majorBidi" w:hAnsiTheme="majorBidi" w:hint="cs"/>
          <w:sz w:val="30"/>
          <w:szCs w:val="30"/>
          <w:cs/>
        </w:rPr>
        <w:t>ของ</w:t>
      </w:r>
      <w:r w:rsidRPr="00557B22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557B22">
        <w:rPr>
          <w:rFonts w:asciiTheme="majorBidi" w:hAnsiTheme="majorBidi"/>
          <w:sz w:val="30"/>
          <w:szCs w:val="30"/>
        </w:rPr>
        <w:t xml:space="preserve"> </w:t>
      </w:r>
      <w:r w:rsidRPr="00557B22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506CA7" w:rsidRPr="00557B22" w:rsidRDefault="00506CA7" w:rsidP="00557B22">
      <w:pPr>
        <w:pStyle w:val="BodyText"/>
        <w:tabs>
          <w:tab w:val="clear" w:pos="454"/>
        </w:tabs>
        <w:spacing w:after="0"/>
        <w:ind w:left="540"/>
        <w:jc w:val="thaiDistribute"/>
        <w:rPr>
          <w:szCs w:val="22"/>
        </w:rPr>
      </w:pPr>
    </w:p>
    <w:p w:rsidR="007F5BA5" w:rsidRPr="00557B22" w:rsidRDefault="007F5BA5" w:rsidP="00557B22">
      <w:pPr>
        <w:pStyle w:val="block"/>
        <w:numPr>
          <w:ilvl w:val="0"/>
          <w:numId w:val="2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57B2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557B22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557B2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57B2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557B22">
        <w:rPr>
          <w:rFonts w:asciiTheme="majorBidi" w:hAnsiTheme="majorBidi"/>
          <w:sz w:val="30"/>
          <w:szCs w:val="30"/>
          <w:cs/>
          <w:lang w:bidi="th-TH"/>
        </w:rPr>
        <w:t xml:space="preserve">ราคาเสนอซื้อขาย </w:t>
      </w:r>
      <w:r w:rsidRPr="00557B2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557B22">
        <w:rPr>
          <w:rFonts w:asciiTheme="majorBidi" w:hAnsiTheme="majorBidi"/>
          <w:sz w:val="30"/>
          <w:szCs w:val="30"/>
          <w:cs/>
          <w:lang w:bidi="th-TH"/>
        </w:rPr>
        <w:t>ไม่</w:t>
      </w:r>
      <w:r w:rsidRPr="00557B22">
        <w:rPr>
          <w:rFonts w:asciiTheme="majorBidi" w:hAnsiTheme="majorBidi" w:hint="cs"/>
          <w:sz w:val="30"/>
          <w:szCs w:val="30"/>
          <w:cs/>
          <w:lang w:bidi="th-TH"/>
        </w:rPr>
        <w:t>ต้อง</w:t>
      </w:r>
      <w:r w:rsidRPr="00557B22">
        <w:rPr>
          <w:rFonts w:asciiTheme="majorBidi" w:hAnsiTheme="majorBidi"/>
          <w:sz w:val="30"/>
          <w:szCs w:val="30"/>
          <w:cs/>
          <w:lang w:bidi="th-TH"/>
        </w:rPr>
        <w:t>ปรับปรุง</w:t>
      </w:r>
      <w:r w:rsidRPr="00557B2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557B22">
        <w:rPr>
          <w:rFonts w:asciiTheme="majorBidi" w:hAnsi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7F5BA5" w:rsidRPr="00203012" w:rsidRDefault="007F5BA5" w:rsidP="007F5BA5">
      <w:pPr>
        <w:pStyle w:val="block"/>
        <w:numPr>
          <w:ilvl w:val="0"/>
          <w:numId w:val="2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ข้อมูลอื่นที่สังเกตได้โดยตรง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203012">
        <w:rPr>
          <w:rFonts w:asciiTheme="majorBidi" w:hAnsi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เช่น ราคาขาย)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หรือโดยอ้อม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 (เช่น ได้มาจากราคา)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7F5BA5" w:rsidRPr="00203012" w:rsidRDefault="007F5BA5" w:rsidP="007F5BA5">
      <w:pPr>
        <w:pStyle w:val="block"/>
        <w:numPr>
          <w:ilvl w:val="0"/>
          <w:numId w:val="26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ไม่ได้มาจากข้อมูลที่สังเกตได้ (ข้อมูลที่ไม่สามารถ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สังเกตได้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)</w:t>
      </w:r>
    </w:p>
    <w:p w:rsidR="007F5BA5" w:rsidRPr="002835F6" w:rsidRDefault="007F5BA5" w:rsidP="007F5BA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F5BA5" w:rsidRPr="00203012" w:rsidRDefault="007F5BA5" w:rsidP="007F5BA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03012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03012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03012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03012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03012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03012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7F5BA5" w:rsidRPr="002835F6" w:rsidRDefault="007F5BA5" w:rsidP="007F5BA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F5BA5" w:rsidRPr="00203012" w:rsidRDefault="007F5BA5" w:rsidP="007F5BA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ข้อมูลเพิ่มเติม</w:t>
      </w:r>
      <w:r w:rsidRPr="00557B22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557B22">
        <w:rPr>
          <w:rFonts w:asciiTheme="majorBidi" w:hAnsiTheme="majorBidi" w:cstheme="majorBidi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 w:rsidR="00506CA7">
        <w:rPr>
          <w:rFonts w:asciiTheme="majorBidi" w:hAnsiTheme="majorBidi" w:cstheme="majorBidi"/>
          <w:sz w:val="30"/>
          <w:szCs w:val="30"/>
        </w:rPr>
        <w:t xml:space="preserve"> 13</w:t>
      </w:r>
      <w:r w:rsidRPr="00557B22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:rsidR="00274314" w:rsidRPr="00562AE2" w:rsidRDefault="00562AE2" w:rsidP="00965D1B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62AE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E13D18" w:rsidRPr="00965D1B" w:rsidRDefault="00E13D18" w:rsidP="00965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562AE2" w:rsidRPr="00557B22" w:rsidRDefault="00562AE2" w:rsidP="00562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965D1B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010F72">
        <w:rPr>
          <w:rFonts w:ascii="Angsana New" w:hAnsi="Angsana New"/>
          <w:b/>
          <w:sz w:val="30"/>
          <w:szCs w:val="30"/>
        </w:rPr>
        <w:t xml:space="preserve">   </w:t>
      </w:r>
      <w:r w:rsidRPr="00965D1B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</w:t>
      </w:r>
      <w:r w:rsidRPr="00557B22">
        <w:rPr>
          <w:rFonts w:ascii="Angsana New" w:hAnsi="Angsana New"/>
          <w:b/>
          <w:sz w:val="30"/>
          <w:szCs w:val="30"/>
          <w:cs/>
        </w:rPr>
        <w:t>ใน</w:t>
      </w:r>
      <w:r w:rsidRPr="00965D1B">
        <w:rPr>
          <w:rFonts w:ascii="Angsana New" w:hAnsi="Angsana New"/>
          <w:b/>
          <w:sz w:val="30"/>
          <w:szCs w:val="30"/>
          <w:cs/>
        </w:rPr>
        <w:t xml:space="preserve">การตัดสินใจทางการเงินและการบริหารหรือในทางกลับกัน </w:t>
      </w:r>
      <w:r w:rsidRPr="00965D1B">
        <w:rPr>
          <w:rFonts w:ascii="Angsana New" w:hAnsi="Angsana New" w:hint="cs"/>
          <w:b/>
          <w:sz w:val="30"/>
          <w:szCs w:val="30"/>
          <w:cs/>
        </w:rPr>
        <w:t>หรือ</w:t>
      </w:r>
      <w:r w:rsidRPr="00965D1B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965D1B"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Pr="00965D1B">
        <w:rPr>
          <w:rFonts w:ascii="Angsana New" w:hAnsi="Angsana New"/>
          <w:b/>
          <w:sz w:val="30"/>
          <w:szCs w:val="30"/>
          <w:cs/>
        </w:rPr>
        <w:t>การควบคุมเดียวกันหรือ</w:t>
      </w:r>
      <w:r w:rsidRPr="00965D1B">
        <w:rPr>
          <w:rFonts w:ascii="Angsana New" w:hAnsi="Angsana New" w:hint="cs"/>
          <w:b/>
          <w:sz w:val="30"/>
          <w:szCs w:val="30"/>
          <w:cs/>
        </w:rPr>
        <w:t>อยู่</w:t>
      </w:r>
      <w:r w:rsidRPr="00557B22">
        <w:rPr>
          <w:rFonts w:ascii="Angsana New" w:hAnsi="Angsana New" w:hint="cs"/>
          <w:b/>
          <w:sz w:val="30"/>
          <w:szCs w:val="30"/>
          <w:cs/>
        </w:rPr>
        <w:t>ภายใต้</w:t>
      </w:r>
      <w:r w:rsidRPr="00557B22">
        <w:rPr>
          <w:rFonts w:ascii="Angsana New" w:hAnsi="Angsana New"/>
          <w:b/>
          <w:sz w:val="30"/>
          <w:szCs w:val="30"/>
          <w:cs/>
        </w:rPr>
        <w:t>อิทธิพลอย่างมี</w:t>
      </w:r>
      <w:r w:rsidRPr="00557B22">
        <w:rPr>
          <w:rFonts w:ascii="Angsana New" w:hAnsi="Angsana New" w:hint="cs"/>
          <w:b/>
          <w:sz w:val="30"/>
          <w:szCs w:val="30"/>
          <w:cs/>
        </w:rPr>
        <w:t>นัย</w:t>
      </w:r>
      <w:r w:rsidRPr="00557B22">
        <w:rPr>
          <w:rFonts w:ascii="Angsana New" w:hAnsi="Angsana New"/>
          <w:b/>
          <w:sz w:val="30"/>
          <w:szCs w:val="30"/>
          <w:cs/>
        </w:rPr>
        <w:t>สำคัญเดียวกัน</w:t>
      </w:r>
      <w:r w:rsidRPr="00557B22"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Pr="00557B22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562AE2" w:rsidRPr="00965D1B" w:rsidRDefault="00562AE2" w:rsidP="0084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71DF7" w:rsidRPr="00965D1B" w:rsidRDefault="00671DF7" w:rsidP="0084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65D1B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Pr="00965D1B">
        <w:rPr>
          <w:rFonts w:ascii="Angsana New" w:hAnsi="Angsana New" w:hint="cs"/>
          <w:b/>
          <w:sz w:val="30"/>
          <w:szCs w:val="30"/>
          <w:cs/>
        </w:rPr>
        <w:t>บริษัทย่อย บริษัทร่วม</w:t>
      </w:r>
      <w:r w:rsidRPr="00965D1B">
        <w:rPr>
          <w:rFonts w:ascii="Angsana New" w:hAnsi="Angsana New"/>
          <w:b/>
          <w:sz w:val="30"/>
          <w:szCs w:val="30"/>
        </w:rPr>
        <w:t xml:space="preserve"> </w:t>
      </w:r>
      <w:r w:rsidRPr="00965D1B">
        <w:rPr>
          <w:rFonts w:ascii="Angsana New" w:hAnsi="Angsana New"/>
          <w:b/>
          <w:sz w:val="30"/>
          <w:szCs w:val="30"/>
          <w:cs/>
        </w:rPr>
        <w:t>การร่วมค้า</w:t>
      </w:r>
      <w:r w:rsidRPr="00965D1B">
        <w:rPr>
          <w:rFonts w:ascii="Angsana New" w:hAnsi="Angsana New"/>
          <w:b/>
          <w:sz w:val="30"/>
          <w:szCs w:val="30"/>
        </w:rPr>
        <w:t xml:space="preserve"> </w:t>
      </w:r>
      <w:r w:rsidRPr="00965D1B">
        <w:rPr>
          <w:rFonts w:ascii="Angsana New" w:hAnsi="Angsana New" w:hint="cs"/>
          <w:b/>
          <w:sz w:val="30"/>
          <w:szCs w:val="30"/>
          <w:cs/>
        </w:rPr>
        <w:t>ผู้บริหารสำคัญและ</w:t>
      </w:r>
      <w:r w:rsidRPr="00965D1B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965D1B">
        <w:rPr>
          <w:rFonts w:ascii="Angsana New" w:hAnsi="Angsana New" w:hint="cs"/>
          <w:b/>
          <w:sz w:val="30"/>
          <w:szCs w:val="30"/>
          <w:cs/>
        </w:rPr>
        <w:t>อื่น</w:t>
      </w:r>
      <w:r w:rsidRPr="00965D1B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965D1B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671DF7" w:rsidRPr="00965D1B" w:rsidRDefault="00671DF7" w:rsidP="0084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4230"/>
      </w:tblGrid>
      <w:tr w:rsidR="00562AE2" w:rsidRPr="00863788" w:rsidTr="00C0256B">
        <w:trPr>
          <w:trHeight w:val="20"/>
          <w:tblHeader/>
        </w:trPr>
        <w:tc>
          <w:tcPr>
            <w:tcW w:w="3600" w:type="dxa"/>
            <w:shd w:val="clear" w:color="auto" w:fill="auto"/>
          </w:tcPr>
          <w:p w:rsidR="00562AE2" w:rsidRPr="00863788" w:rsidRDefault="00272B15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 w:rsidR="00562AE2" w:rsidRPr="00863788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="00562AE2" w:rsidRPr="008637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:rsidR="00562AE2" w:rsidRPr="00863788" w:rsidRDefault="00562AE2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637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86378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637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shd w:val="clear" w:color="auto" w:fill="auto"/>
          </w:tcPr>
          <w:p w:rsidR="00562AE2" w:rsidRPr="00863788" w:rsidRDefault="00562AE2" w:rsidP="004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37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62AE2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62AE2" w:rsidRPr="00863788" w:rsidRDefault="00562AE2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  <w:shd w:val="clear" w:color="auto" w:fill="auto"/>
          </w:tcPr>
          <w:p w:rsidR="00562AE2" w:rsidRPr="00562AE2" w:rsidRDefault="00562AE2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62AE2" w:rsidRPr="00863788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และมีกรรมการร่วมกันกับบริษัท</w:t>
            </w:r>
          </w:p>
        </w:tc>
      </w:tr>
      <w:tr w:rsidR="00562AE2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62AE2" w:rsidRPr="00863788" w:rsidRDefault="00562AE2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562AE2" w:rsidRDefault="00562AE2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62AE2" w:rsidRPr="00863788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 w:rsidR="00D10C6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  <w:r w:rsidR="00D10C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3788">
              <w:rPr>
                <w:rFonts w:ascii="Angsana New" w:hAnsi="Angsana New"/>
                <w:sz w:val="30"/>
                <w:szCs w:val="30"/>
              </w:rPr>
              <w:t xml:space="preserve">99.99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562AE2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62AE2" w:rsidRPr="00863788" w:rsidRDefault="00562AE2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562AE2" w:rsidRDefault="00562AE2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62AE2" w:rsidRPr="00863788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 w:rsidR="002354CB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</w:t>
            </w:r>
            <w:r w:rsidRPr="00863788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2354CB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2354CB" w:rsidRPr="00562AE2" w:rsidRDefault="002354CB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562AE2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-</w:t>
            </w:r>
            <w:r w:rsidRPr="00562AE2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ลาว เซอร์วิส จำกัด</w:t>
            </w:r>
          </w:p>
        </w:tc>
        <w:tc>
          <w:tcPr>
            <w:tcW w:w="1440" w:type="dxa"/>
            <w:shd w:val="clear" w:color="auto" w:fill="auto"/>
          </w:tcPr>
          <w:p w:rsidR="002354CB" w:rsidRPr="00562AE2" w:rsidRDefault="002354CB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สปป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>.ลาว</w:t>
            </w:r>
          </w:p>
        </w:tc>
        <w:tc>
          <w:tcPr>
            <w:tcW w:w="4230" w:type="dxa"/>
            <w:shd w:val="clear" w:color="auto" w:fill="auto"/>
          </w:tcPr>
          <w:p w:rsidR="002354CB" w:rsidRPr="00863788" w:rsidRDefault="002354CB" w:rsidP="0077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ทางตรง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</w:t>
            </w:r>
            <w:r w:rsidRPr="00863788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2354CB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2354CB" w:rsidRPr="00562AE2" w:rsidRDefault="002354CB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45" w:hanging="252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อาร์เอช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  <w:p w:rsidR="002354CB" w:rsidRPr="00562AE2" w:rsidRDefault="002354CB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คอร์ปอเรชั่น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2354CB" w:rsidRPr="00562AE2" w:rsidRDefault="002354CB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354CB" w:rsidRPr="00863788" w:rsidRDefault="002354CB" w:rsidP="0077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ทางตรง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</w:t>
            </w:r>
            <w:r w:rsidRPr="00863788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2354CB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2354CB" w:rsidRPr="00562AE2" w:rsidRDefault="002354CB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บริษัท ราช โอ</w:t>
            </w: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แอนด์เอ็ม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2354CB" w:rsidRPr="00562AE2" w:rsidRDefault="002354CB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354CB" w:rsidRPr="00863788" w:rsidRDefault="002354CB" w:rsidP="0077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ทางตรง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</w:t>
            </w:r>
            <w:r w:rsidRPr="00863788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2354CB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2354CB" w:rsidRDefault="002354CB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บริษัท ไตร เอนเนอจี้ จำกัด</w:t>
            </w:r>
          </w:p>
          <w:p w:rsidR="00F51F4B" w:rsidRPr="00562AE2" w:rsidRDefault="00F51F4B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(อยู่ระหว่างการชำระบัญชี)</w:t>
            </w:r>
          </w:p>
        </w:tc>
        <w:tc>
          <w:tcPr>
            <w:tcW w:w="1440" w:type="dxa"/>
            <w:shd w:val="clear" w:color="auto" w:fill="auto"/>
          </w:tcPr>
          <w:p w:rsidR="002354CB" w:rsidRPr="00562AE2" w:rsidRDefault="002354CB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354CB" w:rsidRPr="00863788" w:rsidRDefault="002354CB" w:rsidP="0077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ทางตรง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</w:t>
            </w:r>
            <w:r w:rsidRPr="00863788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F51F4B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F51F4B" w:rsidRPr="00863788" w:rsidRDefault="00F51F4B" w:rsidP="00530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 xml:space="preserve">บริษัท ราชบุรี </w:t>
            </w:r>
            <w:proofErr w:type="spellStart"/>
            <w:r w:rsidRPr="00863788">
              <w:rPr>
                <w:rFonts w:ascii="Angsana New" w:hAnsi="Angsana New"/>
                <w:sz w:val="30"/>
                <w:szCs w:val="30"/>
                <w:cs/>
              </w:rPr>
              <w:t>อัล</w:t>
            </w:r>
            <w:proofErr w:type="spellEnd"/>
            <w:r w:rsidRPr="00863788">
              <w:rPr>
                <w:rFonts w:ascii="Angsana New" w:hAnsi="Angsana New"/>
                <w:sz w:val="30"/>
                <w:szCs w:val="30"/>
                <w:cs/>
              </w:rPr>
              <w:t>ลาย</w:t>
            </w:r>
            <w:proofErr w:type="spellStart"/>
            <w:r w:rsidRPr="00863788">
              <w:rPr>
                <w:rFonts w:ascii="Angsana New" w:hAnsi="Angsana New"/>
                <w:sz w:val="30"/>
                <w:szCs w:val="30"/>
                <w:cs/>
              </w:rPr>
              <w:t>แอนซ์</w:t>
            </w:r>
            <w:proofErr w:type="spellEnd"/>
            <w:r w:rsidRPr="0086378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F51F4B" w:rsidRPr="00562AE2" w:rsidRDefault="00F51F4B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F51F4B" w:rsidRPr="00863788" w:rsidRDefault="00F51F4B" w:rsidP="00530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ทางตรง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</w:t>
            </w:r>
            <w:r w:rsidRPr="00863788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562AE2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62AE2" w:rsidRPr="00562AE2" w:rsidRDefault="00562AE2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อาร์เอช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</w:p>
          <w:p w:rsidR="00562AE2" w:rsidRPr="00562AE2" w:rsidRDefault="00562AE2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  (มอริเชียส) </w:t>
            </w: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คอร์ปอเรชั่น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562AE2" w:rsidRDefault="00562AE2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4230" w:type="dxa"/>
            <w:shd w:val="clear" w:color="auto" w:fill="auto"/>
          </w:tcPr>
          <w:p w:rsidR="00F51F4B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62AE2" w:rsidRPr="00562AE2" w:rsidRDefault="00F51F4B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ถือหุ้น</w:t>
            </w:r>
            <w:r w:rsidR="00562AE2" w:rsidRPr="00562AE2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562AE2" w:rsidRPr="00562A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62AE2" w:rsidRPr="00562AE2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562AE2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62AE2" w:rsidRPr="00562AE2" w:rsidRDefault="00562AE2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อาร์เอช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</w:p>
          <w:p w:rsidR="00562AE2" w:rsidRPr="00562AE2" w:rsidRDefault="00562AE2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  (สิงคโปร์) </w:t>
            </w: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คอร์ปอเรชั่น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562AE2" w:rsidRDefault="00562AE2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230" w:type="dxa"/>
            <w:shd w:val="clear" w:color="auto" w:fill="auto"/>
          </w:tcPr>
          <w:p w:rsidR="00562AE2" w:rsidRPr="00562AE2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:rsidR="00562AE2" w:rsidRPr="00562AE2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562A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2AE2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562AE2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62AE2" w:rsidRPr="00562AE2" w:rsidRDefault="00562AE2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ราช</w:t>
            </w:r>
            <w:r w:rsidRPr="00562AE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ออสเตรเลีย </w:t>
            </w:r>
            <w:proofErr w:type="spellStart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คอร์ปอเรชั่น</w:t>
            </w:r>
            <w:proofErr w:type="spellEnd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562AE2" w:rsidRDefault="00562AE2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230" w:type="dxa"/>
            <w:shd w:val="clear" w:color="auto" w:fill="auto"/>
          </w:tcPr>
          <w:p w:rsidR="00562AE2" w:rsidRPr="00562AE2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:rsidR="00562AE2" w:rsidRPr="00562AE2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562AE2">
              <w:rPr>
                <w:rFonts w:ascii="Angsana New" w:hAnsi="Angsana New"/>
                <w:sz w:val="30"/>
                <w:szCs w:val="30"/>
              </w:rPr>
              <w:t>80</w:t>
            </w:r>
            <w:r w:rsidR="00C6695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66950" w:rsidRPr="00863788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562AE2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62AE2" w:rsidRPr="00562AE2" w:rsidRDefault="0008445F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ราช ไชน่า </w:t>
            </w:r>
            <w:proofErr w:type="spellStart"/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พาว</w:t>
            </w:r>
            <w:r w:rsidR="00562AE2"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เวอร์</w:t>
            </w:r>
            <w:proofErr w:type="spellEnd"/>
            <w:r w:rsidR="00562AE2"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562AE2" w:rsidRDefault="00562AE2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230" w:type="dxa"/>
            <w:shd w:val="clear" w:color="auto" w:fill="auto"/>
          </w:tcPr>
          <w:p w:rsidR="00562AE2" w:rsidRPr="00562AE2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:rsidR="00562AE2" w:rsidRPr="00562AE2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ถือหุ้นร้อยละ 100</w:t>
            </w:r>
          </w:p>
        </w:tc>
      </w:tr>
      <w:tr w:rsidR="00562AE2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62AE2" w:rsidRPr="00562AE2" w:rsidRDefault="00562AE2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lastRenderedPageBreak/>
              <w:t xml:space="preserve">บริษัท </w:t>
            </w:r>
            <w:proofErr w:type="spellStart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อาร์</w:t>
            </w:r>
            <w:proofErr w:type="spellEnd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อี</w:t>
            </w:r>
            <w:r w:rsidRPr="00562AE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โซ</w:t>
            </w:r>
            <w:proofErr w:type="spellStart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ลาร์</w:t>
            </w:r>
            <w:proofErr w:type="spellEnd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562AE2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562AE2" w:rsidRDefault="00562AE2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F51F4B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62AE2" w:rsidRPr="00562AE2" w:rsidRDefault="00F51F4B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ถือหุ้น</w:t>
            </w:r>
            <w:r w:rsidR="00562AE2" w:rsidRPr="00562AE2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562AE2" w:rsidRPr="00562AE2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562AE2" w:rsidRDefault="005D1749" w:rsidP="005D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 w:rsidR="00F83F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ซีเอ็น</w:t>
            </w:r>
            <w:proofErr w:type="spellStart"/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ไบ</w:t>
            </w:r>
            <w:proofErr w:type="spellEnd"/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โอ</w:t>
            </w:r>
            <w:proofErr w:type="spellStart"/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แมส</w:t>
            </w:r>
            <w:proofErr w:type="spellEnd"/>
            <w:r w:rsidRPr="00562AE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F51F4B" w:rsidRDefault="005D1749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D1749" w:rsidRPr="00562AE2" w:rsidRDefault="00F51F4B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ถือหุ้น</w:t>
            </w:r>
            <w:r w:rsidR="005D1749" w:rsidRPr="00562AE2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5D1749" w:rsidRPr="00562AE2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5D1749" w:rsidRPr="00863788" w:rsidTr="00C0256B">
        <w:trPr>
          <w:trHeight w:val="80"/>
        </w:trPr>
        <w:tc>
          <w:tcPr>
            <w:tcW w:w="3600" w:type="dxa"/>
            <w:shd w:val="clear" w:color="auto" w:fill="auto"/>
          </w:tcPr>
          <w:p w:rsidR="005D1749" w:rsidRPr="00562AE2" w:rsidRDefault="005D1749" w:rsidP="005D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 w:rsidR="00F83F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พี</w:t>
            </w:r>
            <w:proofErr w:type="spellStart"/>
            <w:r w:rsidR="00F83F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บี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ไบ</w:t>
            </w:r>
            <w:proofErr w:type="spellEnd"/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โอ</w:t>
            </w:r>
            <w:proofErr w:type="spellStart"/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แมส</w:t>
            </w:r>
            <w:proofErr w:type="spellEnd"/>
            <w:r w:rsidRPr="00562AE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F51F4B" w:rsidRDefault="005D1749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D1749" w:rsidRPr="00562AE2" w:rsidRDefault="00F51F4B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ถือหุ้น</w:t>
            </w:r>
            <w:r w:rsidR="005D1749" w:rsidRPr="00562AE2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5D1749" w:rsidRPr="00562AE2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562AE2" w:rsidRDefault="005D1749" w:rsidP="005D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proofErr w:type="spellStart"/>
            <w:r w:rsidR="00F83F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แอลพี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ไบ</w:t>
            </w:r>
            <w:proofErr w:type="spellEnd"/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โอ</w:t>
            </w:r>
            <w:proofErr w:type="spellStart"/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แมส</w:t>
            </w:r>
            <w:proofErr w:type="spellEnd"/>
            <w:r w:rsidRPr="00562AE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F51F4B" w:rsidRDefault="005D1749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D1749" w:rsidRPr="00562AE2" w:rsidRDefault="00F51F4B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ถือหุ้น</w:t>
            </w:r>
            <w:r w:rsidR="005D1749" w:rsidRPr="00562AE2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5D1749" w:rsidRPr="00562AE2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562AE2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เฟิร์ส</w:t>
            </w:r>
            <w:proofErr w:type="spellEnd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โคราช </w:t>
            </w:r>
            <w:proofErr w:type="spellStart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วินด์</w:t>
            </w:r>
            <w:proofErr w:type="spellEnd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D1749" w:rsidRPr="00562AE2" w:rsidRDefault="005D1749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เป็นบริษัทร่วม</w:t>
            </w:r>
            <w:r w:rsidR="00F51F4B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บริษัทถือหุ้นร้อยละ </w:t>
            </w:r>
            <w:r w:rsidRPr="00562AE2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562AE2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เค</w:t>
            </w:r>
            <w:proofErr w:type="spellEnd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  <w:proofErr w:type="spellStart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อาร์</w:t>
            </w:r>
            <w:proofErr w:type="spellEnd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.ทู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D1749" w:rsidRPr="00562AE2" w:rsidRDefault="005D1749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เป็นบริษัทร่วม</w:t>
            </w:r>
            <w:r w:rsidR="00F51F4B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บริษัทถือหุ้นร้อยละ </w:t>
            </w:r>
            <w:r w:rsidRPr="00562AE2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562AE2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</w:rPr>
              <w:t>Perth Power Partnership (</w:t>
            </w:r>
            <w:proofErr w:type="spellStart"/>
            <w:r w:rsidRPr="00562AE2">
              <w:rPr>
                <w:rFonts w:ascii="Angsana New" w:hAnsi="Angsana New"/>
                <w:sz w:val="30"/>
                <w:szCs w:val="30"/>
              </w:rPr>
              <w:t>Kwinana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230" w:type="dxa"/>
            <w:shd w:val="clear" w:color="auto" w:fill="auto"/>
          </w:tcPr>
          <w:p w:rsidR="002A26BE" w:rsidRDefault="005D1749" w:rsidP="002A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เป็นบริษัทร่วม</w:t>
            </w:r>
            <w:r w:rsidR="002A26BE"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  <w:r w:rsidR="002A26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2AE2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  <w:p w:rsidR="005D1749" w:rsidRPr="00562AE2" w:rsidRDefault="005D1749" w:rsidP="002A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562AE2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F51F4B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1F4B">
              <w:rPr>
                <w:rFonts w:ascii="Angsana New" w:hAnsi="Angsana New"/>
                <w:sz w:val="30"/>
                <w:szCs w:val="30"/>
                <w:cs/>
              </w:rPr>
              <w:t xml:space="preserve">บริษัท ชูบุราชบุรี </w:t>
            </w:r>
            <w:proofErr w:type="spellStart"/>
            <w:r w:rsidRPr="00F51F4B">
              <w:rPr>
                <w:rFonts w:ascii="Angsana New" w:hAnsi="Angsana New"/>
                <w:sz w:val="30"/>
                <w:szCs w:val="30"/>
                <w:cs/>
              </w:rPr>
              <w:t>อีเลคทริค</w:t>
            </w:r>
            <w:proofErr w:type="spellEnd"/>
            <w:r w:rsidRPr="00F51F4B">
              <w:rPr>
                <w:rFonts w:ascii="Angsana New" w:hAnsi="Angsana New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F51F4B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1F4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D1749" w:rsidRPr="00F51F4B" w:rsidRDefault="005D1749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51F4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เป็นการร่วมค้า</w:t>
            </w:r>
            <w:r w:rsidR="00F51F4B" w:rsidRPr="00F51F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ทางตรง</w:t>
            </w:r>
            <w:r w:rsidR="00F51F4B" w:rsidRPr="00F51F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F51F4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บริษัทถือหุ้นร้อยละ</w:t>
            </w:r>
            <w:r w:rsidRPr="00F51F4B">
              <w:rPr>
                <w:rFonts w:ascii="Angsana New" w:hAnsi="Angsana New"/>
                <w:spacing w:val="-4"/>
                <w:sz w:val="30"/>
                <w:szCs w:val="30"/>
              </w:rPr>
              <w:t xml:space="preserve"> 50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562AE2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เซาท์อีสท์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เอเชียเอน</w:t>
            </w: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เนอร์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>จี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D1749" w:rsidRPr="00562AE2" w:rsidRDefault="005D1749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เป็นการร่วมค้า</w:t>
            </w:r>
            <w:r w:rsidR="00F51F4B">
              <w:rPr>
                <w:rFonts w:ascii="Angsana New" w:hAnsi="Angsana New" w:hint="cs"/>
                <w:sz w:val="30"/>
                <w:szCs w:val="30"/>
                <w:cs/>
              </w:rPr>
              <w:t xml:space="preserve">ทางตรง </w:t>
            </w:r>
            <w:r w:rsidRPr="00562AE2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</w:t>
            </w:r>
            <w:r w:rsidRPr="00562AE2">
              <w:rPr>
                <w:rFonts w:ascii="Angsana New" w:hAnsi="Angsana New"/>
                <w:sz w:val="30"/>
                <w:szCs w:val="30"/>
              </w:rPr>
              <w:t xml:space="preserve"> 33.33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562AE2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บริษัท ไฟฟ้า</w:t>
            </w:r>
            <w:r w:rsidR="00F26DF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62AE2">
              <w:rPr>
                <w:rFonts w:ascii="Angsana New" w:hAnsi="Angsana New"/>
                <w:sz w:val="30"/>
                <w:szCs w:val="30"/>
                <w:cs/>
              </w:rPr>
              <w:t>น้ำงึม 3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สปป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>.ลาว</w:t>
            </w:r>
          </w:p>
        </w:tc>
        <w:tc>
          <w:tcPr>
            <w:tcW w:w="4230" w:type="dxa"/>
            <w:shd w:val="clear" w:color="auto" w:fill="auto"/>
          </w:tcPr>
          <w:p w:rsidR="005D1749" w:rsidRPr="00562AE2" w:rsidRDefault="00F51F4B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เป็นการร่วมค้าทางตรง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1749" w:rsidRPr="00562AE2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</w:t>
            </w:r>
            <w:r w:rsidR="005D1749" w:rsidRPr="00562A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D1749" w:rsidRPr="00562AE2">
              <w:rPr>
                <w:rFonts w:ascii="Angsana New" w:hAnsi="Angsana New"/>
                <w:sz w:val="30"/>
                <w:szCs w:val="30"/>
                <w:cs/>
              </w:rPr>
              <w:t>25</w:t>
            </w:r>
          </w:p>
        </w:tc>
      </w:tr>
      <w:tr w:rsidR="00F51F4B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F51F4B" w:rsidRPr="00562AE2" w:rsidRDefault="00F51F4B" w:rsidP="00530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เคเค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1440" w:type="dxa"/>
            <w:shd w:val="clear" w:color="auto" w:fill="auto"/>
          </w:tcPr>
          <w:p w:rsidR="00F51F4B" w:rsidRPr="00562AE2" w:rsidRDefault="00F51F4B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230" w:type="dxa"/>
            <w:shd w:val="clear" w:color="auto" w:fill="auto"/>
          </w:tcPr>
          <w:p w:rsidR="00F51F4B" w:rsidRPr="00562AE2" w:rsidRDefault="005F3B1F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เป็นการร่วมค้าทางตรง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51F4B" w:rsidRPr="00562AE2">
              <w:rPr>
                <w:rFonts w:ascii="Angsana New" w:hAnsi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="00F51F4B" w:rsidRPr="00562AE2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562AE2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 เซ</w:t>
            </w:r>
            <w:proofErr w:type="spellStart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เปียน</w:t>
            </w:r>
            <w:proofErr w:type="spellEnd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-เซน้ำน้อย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สปป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>.ลาว</w:t>
            </w:r>
          </w:p>
        </w:tc>
        <w:tc>
          <w:tcPr>
            <w:tcW w:w="4230" w:type="dxa"/>
            <w:shd w:val="clear" w:color="auto" w:fill="auto"/>
          </w:tcPr>
          <w:p w:rsidR="005D1749" w:rsidRPr="00562AE2" w:rsidRDefault="005F3B1F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 w:firstLine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เป็นการร่วมค้าทางตรง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1749" w:rsidRPr="00562AE2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 25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562AE2" w:rsidRDefault="005F3B1F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ราชบุรีเพาเวอร์ </w:t>
            </w:r>
            <w:r w:rsidR="005D1749" w:rsidRPr="00562AE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F3B1F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เป็นการร่วมค้า</w:t>
            </w:r>
            <w:r w:rsidR="005F3B1F">
              <w:rPr>
                <w:rFonts w:ascii="Angsana New" w:hAnsi="Angsana New" w:hint="cs"/>
                <w:sz w:val="30"/>
                <w:szCs w:val="30"/>
                <w:cs/>
              </w:rPr>
              <w:t xml:space="preserve">ทางอ้อม </w:t>
            </w:r>
            <w:r w:rsidRPr="00562AE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D1749" w:rsidRPr="00562AE2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562AE2">
              <w:rPr>
                <w:rFonts w:ascii="Angsana New" w:hAnsi="Angsana New"/>
                <w:sz w:val="30"/>
                <w:szCs w:val="30"/>
              </w:rPr>
              <w:t xml:space="preserve"> 25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562AE2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ผลิตไฟฟ้า </w:t>
            </w:r>
            <w:proofErr w:type="spellStart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>นวนคร</w:t>
            </w:r>
            <w:proofErr w:type="spellEnd"/>
            <w:r w:rsidRPr="00562AE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F3B1F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เป็นการร่วมค้า</w:t>
            </w:r>
            <w:r w:rsidR="005F3B1F">
              <w:rPr>
                <w:rFonts w:ascii="Angsana New" w:hAnsi="Angsana New" w:hint="cs"/>
                <w:sz w:val="30"/>
                <w:szCs w:val="30"/>
                <w:cs/>
              </w:rPr>
              <w:t xml:space="preserve">ทางอ้อม </w:t>
            </w:r>
            <w:r w:rsidRPr="00562AE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D1749" w:rsidRPr="00562AE2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562AE2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8E77B4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77B4">
              <w:rPr>
                <w:rFonts w:ascii="Angsana New" w:hAnsi="Angsana New"/>
                <w:sz w:val="30"/>
                <w:szCs w:val="30"/>
                <w:cs/>
              </w:rPr>
              <w:t>บริษัท ราชบุรี</w:t>
            </w:r>
            <w:proofErr w:type="spellStart"/>
            <w:r w:rsidRPr="008E77B4">
              <w:rPr>
                <w:rFonts w:ascii="Angsana New" w:hAnsi="Angsana New"/>
                <w:sz w:val="30"/>
                <w:szCs w:val="30"/>
                <w:cs/>
              </w:rPr>
              <w:t>เวอลด์</w:t>
            </w:r>
            <w:proofErr w:type="spellEnd"/>
            <w:r w:rsidRPr="008E77B4">
              <w:rPr>
                <w:rFonts w:ascii="Angsana New" w:hAnsi="Angsana New"/>
                <w:sz w:val="30"/>
                <w:szCs w:val="30"/>
                <w:cs/>
              </w:rPr>
              <w:t xml:space="preserve"> โคเจนเนอ</w:t>
            </w:r>
            <w:proofErr w:type="spellStart"/>
            <w:r w:rsidRPr="008E77B4">
              <w:rPr>
                <w:rFonts w:ascii="Angsana New" w:hAnsi="Angsana New"/>
                <w:sz w:val="30"/>
                <w:szCs w:val="30"/>
                <w:cs/>
              </w:rPr>
              <w:t>เรชั่น</w:t>
            </w:r>
            <w:proofErr w:type="spellEnd"/>
            <w:r w:rsidRPr="008E77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:rsidR="005F3B1F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="005F3B1F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="005F3B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D1749" w:rsidRPr="008E77B4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863788">
              <w:rPr>
                <w:rFonts w:ascii="Angsana New" w:hAnsi="Angsana New"/>
                <w:sz w:val="30"/>
                <w:szCs w:val="30"/>
              </w:rPr>
              <w:t xml:space="preserve"> 40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863788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โซ</w:t>
            </w:r>
            <w:proofErr w:type="spellStart"/>
            <w:r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>ลาร์ต้า</w:t>
            </w:r>
            <w:proofErr w:type="spellEnd"/>
            <w:r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F3B1F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="005F3B1F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="005F3B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D1749" w:rsidRPr="00863788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863788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863788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(โคราช </w:t>
            </w:r>
            <w:r w:rsidRPr="00863788">
              <w:rPr>
                <w:rFonts w:ascii="Angsana New" w:hAnsi="Angsana New"/>
                <w:spacing w:val="-4"/>
                <w:sz w:val="30"/>
                <w:szCs w:val="30"/>
              </w:rPr>
              <w:t xml:space="preserve">3) </w:t>
            </w:r>
            <w:r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F3B1F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="005F3B1F">
              <w:rPr>
                <w:rFonts w:ascii="Angsana New" w:hAnsi="Angsana New" w:hint="cs"/>
                <w:sz w:val="30"/>
                <w:szCs w:val="30"/>
                <w:cs/>
              </w:rPr>
              <w:t xml:space="preserve">ทางอ้อม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D1749" w:rsidRPr="00863788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863788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863788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(โคราช </w:t>
            </w:r>
            <w:r w:rsidRPr="00863788">
              <w:rPr>
                <w:rFonts w:ascii="Angsana New" w:hAnsi="Angsana New"/>
                <w:spacing w:val="-4"/>
                <w:sz w:val="30"/>
                <w:szCs w:val="30"/>
              </w:rPr>
              <w:t xml:space="preserve">4) </w:t>
            </w:r>
            <w:r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F3B1F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="005F3B1F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="005F3B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D1749" w:rsidRPr="00863788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863788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863788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(โคราช </w:t>
            </w:r>
            <w:r w:rsidRPr="00863788">
              <w:rPr>
                <w:rFonts w:ascii="Angsana New" w:hAnsi="Angsana New"/>
                <w:spacing w:val="-4"/>
                <w:sz w:val="30"/>
                <w:szCs w:val="30"/>
              </w:rPr>
              <w:t xml:space="preserve">7) </w:t>
            </w:r>
            <w:r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F3B1F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="005F3B1F">
              <w:rPr>
                <w:rFonts w:ascii="Angsana New" w:hAnsi="Angsana New" w:hint="cs"/>
                <w:sz w:val="30"/>
                <w:szCs w:val="30"/>
                <w:cs/>
              </w:rPr>
              <w:t xml:space="preserve">ทางอ้อม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D1749" w:rsidRPr="00863788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863788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863788" w:rsidRDefault="00812724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lastRenderedPageBreak/>
              <w:t>บริษัท สงขลา</w:t>
            </w:r>
            <w:proofErr w:type="spellStart"/>
            <w:r w:rsidR="005D1749"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ไบโอ</w:t>
            </w:r>
            <w:proofErr w:type="spellEnd"/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proofErr w:type="spellStart"/>
            <w:r w:rsidR="005D1749"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แมส</w:t>
            </w:r>
            <w:proofErr w:type="spellEnd"/>
            <w:r w:rsidR="005D1749"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F3B1F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="005F3B1F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="005F3B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D1749" w:rsidRPr="00863788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863788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863788" w:rsidRDefault="00812724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สงขลา</w:t>
            </w:r>
            <w:proofErr w:type="spellStart"/>
            <w:r w:rsidR="005D1749"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ไบ</w:t>
            </w:r>
            <w:proofErr w:type="spellEnd"/>
            <w:r w:rsidR="005D1749"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โอฟู</w:t>
            </w:r>
            <w:proofErr w:type="spellStart"/>
            <w:r w:rsidR="005D1749"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เอล</w:t>
            </w:r>
            <w:proofErr w:type="spellEnd"/>
            <w:r w:rsidR="005D1749" w:rsidRPr="0086378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F3B1F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เป็</w:t>
            </w:r>
            <w:r>
              <w:rPr>
                <w:rFonts w:ascii="Angsana New" w:hAnsi="Angsana New"/>
                <w:sz w:val="30"/>
                <w:szCs w:val="30"/>
                <w:cs/>
              </w:rPr>
              <w:t>นการร่วมค้า</w:t>
            </w:r>
            <w:r w:rsidR="005F3B1F">
              <w:rPr>
                <w:rFonts w:ascii="Angsana New" w:hAnsi="Angsana New" w:hint="cs"/>
                <w:sz w:val="30"/>
                <w:szCs w:val="30"/>
                <w:cs/>
              </w:rPr>
              <w:t xml:space="preserve">ทางอ้อม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D1749" w:rsidRPr="00863788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863788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F3B1F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F3B1F" w:rsidRPr="00B55D47" w:rsidRDefault="005F3B1F" w:rsidP="00530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เบิกไพร </w:t>
            </w:r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โคเจนเนอ</w:t>
            </w:r>
            <w:proofErr w:type="spellStart"/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เรชั่น</w:t>
            </w:r>
            <w:proofErr w:type="spellEnd"/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จำกัด</w:t>
            </w:r>
          </w:p>
          <w:p w:rsidR="005F3B1F" w:rsidRPr="00B55D47" w:rsidRDefault="005F3B1F" w:rsidP="00530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F3B1F" w:rsidRPr="00562AE2" w:rsidRDefault="005F3B1F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F3B1F" w:rsidRDefault="005F3B1F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F3B1F" w:rsidRPr="00EF04BF" w:rsidRDefault="005F3B1F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35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B55D47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โอ</w:t>
            </w:r>
            <w:proofErr w:type="spellStart"/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เวอร์</w:t>
            </w:r>
            <w:proofErr w:type="spellEnd"/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ซี </w:t>
            </w:r>
            <w:proofErr w:type="spellStart"/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กรีน</w:t>
            </w:r>
            <w:proofErr w:type="spellEnd"/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เอน</w:t>
            </w:r>
            <w:proofErr w:type="spellStart"/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เนอร์</w:t>
            </w:r>
            <w:proofErr w:type="spellEnd"/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ยี่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F3B1F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="005F3B1F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="005F3B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010F72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</w:p>
          <w:p w:rsidR="005D1749" w:rsidRPr="005F3B1F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F3B1F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F3B1F" w:rsidRPr="00B55D47" w:rsidRDefault="005F3B1F" w:rsidP="00530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อาร์</w:t>
            </w:r>
            <w:proofErr w:type="spellEnd"/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ไอซีไอ อินเตอร์</w:t>
            </w:r>
            <w:proofErr w:type="spellStart"/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เนชั่นแนล</w:t>
            </w:r>
            <w:proofErr w:type="spellEnd"/>
          </w:p>
          <w:p w:rsidR="005F3B1F" w:rsidRPr="00B55D47" w:rsidRDefault="005F3B1F" w:rsidP="00530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อิน</w:t>
            </w:r>
            <w:proofErr w:type="spellStart"/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เวสต์เมนต์</w:t>
            </w:r>
            <w:proofErr w:type="spellEnd"/>
            <w:r w:rsidRPr="00B55D4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5F3B1F" w:rsidRPr="00562AE2" w:rsidRDefault="005F3B1F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230" w:type="dxa"/>
            <w:shd w:val="clear" w:color="auto" w:fill="auto"/>
          </w:tcPr>
          <w:p w:rsidR="005F3B1F" w:rsidRDefault="005F3B1F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ทางอ้อม </w:t>
            </w:r>
            <w:r w:rsidRPr="0086378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</w:p>
          <w:p w:rsidR="005F3B1F" w:rsidRPr="00863788" w:rsidRDefault="005F3B1F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3788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841163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4116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ไฟฟ้าหงสา จำกัด</w:t>
            </w:r>
          </w:p>
          <w:p w:rsidR="005D1749" w:rsidRPr="00841163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สปป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>.ลาว</w:t>
            </w:r>
          </w:p>
        </w:tc>
        <w:tc>
          <w:tcPr>
            <w:tcW w:w="4230" w:type="dxa"/>
            <w:shd w:val="clear" w:color="auto" w:fill="auto"/>
          </w:tcPr>
          <w:p w:rsidR="005F3B1F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1163">
              <w:rPr>
                <w:rFonts w:ascii="Angsana New" w:hAnsi="Angsana New"/>
                <w:sz w:val="30"/>
                <w:szCs w:val="30"/>
                <w:cs/>
              </w:rPr>
              <w:t>เป็นการร่วมค้า</w:t>
            </w:r>
            <w:r w:rsidR="005F3B1F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="005F3B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4116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41163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</w:p>
          <w:p w:rsidR="005D1749" w:rsidRPr="00841163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1163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841163">
              <w:rPr>
                <w:rFonts w:ascii="Angsana New" w:hAnsi="Angsana New"/>
                <w:sz w:val="30"/>
                <w:szCs w:val="30"/>
              </w:rPr>
              <w:t xml:space="preserve"> 40</w:t>
            </w:r>
            <w:r w:rsidR="00C6695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66950" w:rsidRPr="00863788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841163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116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พูไฟมายนิ่ง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สปป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>.ลาว</w:t>
            </w:r>
          </w:p>
        </w:tc>
        <w:tc>
          <w:tcPr>
            <w:tcW w:w="4230" w:type="dxa"/>
            <w:shd w:val="clear" w:color="auto" w:fill="auto"/>
          </w:tcPr>
          <w:p w:rsidR="005F3B1F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1163">
              <w:rPr>
                <w:rFonts w:ascii="Angsana New" w:hAnsi="Angsana New"/>
                <w:sz w:val="30"/>
                <w:szCs w:val="30"/>
                <w:cs/>
              </w:rPr>
              <w:t>เป็นการร่วมค้า</w:t>
            </w:r>
            <w:r w:rsidR="005F3B1F">
              <w:rPr>
                <w:rFonts w:ascii="Angsana New" w:hAnsi="Angsana New" w:hint="cs"/>
                <w:sz w:val="30"/>
                <w:szCs w:val="30"/>
                <w:cs/>
              </w:rPr>
              <w:t xml:space="preserve">ทางอ้อม </w:t>
            </w:r>
            <w:r w:rsidRPr="0084116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41163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</w:p>
          <w:p w:rsidR="005D1749" w:rsidRPr="00841163" w:rsidRDefault="005D1749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1163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841163">
              <w:rPr>
                <w:rFonts w:ascii="Angsana New" w:hAnsi="Angsana New"/>
                <w:sz w:val="30"/>
                <w:szCs w:val="30"/>
              </w:rPr>
              <w:t xml:space="preserve"> 37.50</w:t>
            </w:r>
            <w:r w:rsidR="00C6695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66950" w:rsidRPr="00863788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562AE2" w:rsidRDefault="005D1749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บริษัท ไฟฟ้าน้ำงึม 2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562AE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562AE2">
              <w:rPr>
                <w:rFonts w:ascii="Angsana New" w:hAnsi="Angsana New"/>
                <w:sz w:val="30"/>
                <w:szCs w:val="30"/>
                <w:cs/>
              </w:rPr>
              <w:t>สปป</w:t>
            </w:r>
            <w:proofErr w:type="spellEnd"/>
            <w:r w:rsidRPr="00562AE2">
              <w:rPr>
                <w:rFonts w:ascii="Angsana New" w:hAnsi="Angsana New"/>
                <w:sz w:val="30"/>
                <w:szCs w:val="30"/>
                <w:cs/>
              </w:rPr>
              <w:t>.ลาว</w:t>
            </w:r>
          </w:p>
        </w:tc>
        <w:tc>
          <w:tcPr>
            <w:tcW w:w="4230" w:type="dxa"/>
            <w:shd w:val="clear" w:color="auto" w:fill="auto"/>
          </w:tcPr>
          <w:p w:rsidR="005D1749" w:rsidRPr="00562AE2" w:rsidRDefault="005D1749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เป็นบริษัทย่อยของการร่วมค้า</w:t>
            </w:r>
            <w:r w:rsidR="005F3B1F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  <w:r w:rsidRPr="00562AE2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</w:p>
          <w:p w:rsidR="005D1749" w:rsidRPr="00562AE2" w:rsidRDefault="005D1749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E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="005F3B1F">
              <w:rPr>
                <w:rFonts w:ascii="Angsana New" w:hAnsi="Angsana New" w:hint="cs"/>
                <w:sz w:val="30"/>
                <w:szCs w:val="30"/>
                <w:cs/>
              </w:rPr>
              <w:t>ทางตรง</w:t>
            </w:r>
            <w:r w:rsidRPr="00562AE2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562AE2">
              <w:rPr>
                <w:rFonts w:ascii="Angsana New" w:hAnsi="Angsana New"/>
                <w:sz w:val="30"/>
                <w:szCs w:val="30"/>
              </w:rPr>
              <w:t xml:space="preserve"> 75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1D3DBD" w:rsidRDefault="005D1749" w:rsidP="001D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proofErr w:type="spellStart"/>
            <w:r w:rsidRPr="00F6468F">
              <w:rPr>
                <w:rFonts w:ascii="Angsana New" w:hAnsi="Angsana New"/>
                <w:spacing w:val="-4"/>
                <w:sz w:val="30"/>
                <w:szCs w:val="30"/>
              </w:rPr>
              <w:t>Broadspectrum</w:t>
            </w:r>
            <w:proofErr w:type="spellEnd"/>
            <w:r w:rsidRPr="00F6468F">
              <w:rPr>
                <w:rFonts w:ascii="Angsana New" w:hAnsi="Angsana New"/>
                <w:spacing w:val="-4"/>
                <w:sz w:val="30"/>
                <w:szCs w:val="30"/>
              </w:rPr>
              <w:t xml:space="preserve"> Limited</w:t>
            </w:r>
          </w:p>
        </w:tc>
        <w:tc>
          <w:tcPr>
            <w:tcW w:w="1440" w:type="dxa"/>
            <w:shd w:val="clear" w:color="auto" w:fill="auto"/>
          </w:tcPr>
          <w:p w:rsidR="005D1749" w:rsidRPr="00F6468F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468F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230" w:type="dxa"/>
            <w:shd w:val="clear" w:color="auto" w:fill="auto"/>
          </w:tcPr>
          <w:p w:rsidR="005F3B1F" w:rsidRPr="00F6468F" w:rsidRDefault="005D1749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6468F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เป็นกิจการที่เกี่ยวข้องกันของบริษัทย่อยทางอ้อม</w:t>
            </w:r>
            <w:r w:rsidRPr="00F6468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  <w:p w:rsidR="005D1749" w:rsidRPr="00562AE2" w:rsidRDefault="005D1749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6468F">
              <w:rPr>
                <w:rFonts w:ascii="Angsana New" w:hAnsi="Angsana New"/>
                <w:spacing w:val="-6"/>
                <w:sz w:val="30"/>
                <w:szCs w:val="30"/>
                <w:cs/>
              </w:rPr>
              <w:t>โดยถือหุ้นในบริษัทย่อยทางอ้อมร้อยละ 20</w:t>
            </w:r>
          </w:p>
        </w:tc>
      </w:tr>
      <w:tr w:rsidR="005D1749" w:rsidRPr="00863788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D1749" w:rsidRPr="007F3F72" w:rsidRDefault="005D1749" w:rsidP="00562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F3F72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:rsidR="005D1749" w:rsidRPr="007F3F72" w:rsidRDefault="005D1749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7F3F72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7F3F72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230" w:type="dxa"/>
            <w:shd w:val="clear" w:color="auto" w:fill="auto"/>
          </w:tcPr>
          <w:p w:rsidR="005D1749" w:rsidRPr="007F3F72" w:rsidRDefault="005D1749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</w:t>
            </w:r>
            <w:r w:rsidRPr="007F3F72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7F3F72">
              <w:rPr>
                <w:rFonts w:ascii="Angsana New" w:hAnsi="Angsana New"/>
                <w:sz w:val="30"/>
                <w:szCs w:val="30"/>
                <w:cs/>
              </w:rPr>
              <w:t>วางแผน สั่งการและควบคุมกิจกรรมต่างๆ</w:t>
            </w:r>
            <w:r w:rsidRPr="007F3F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F3F72">
              <w:rPr>
                <w:rFonts w:ascii="Angsana New" w:hAnsi="Angsana New"/>
                <w:sz w:val="30"/>
                <w:szCs w:val="30"/>
                <w:cs/>
              </w:rPr>
              <w:t>ของกิจการไม่ว่าทางตรงหรือทางอ้อม ทั้งนี้ รวมถึงกรรมการของ</w:t>
            </w:r>
            <w:r w:rsidR="00812724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7F3F7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7F3F72">
              <w:rPr>
                <w:rFonts w:ascii="Angsana New" w:hAnsi="Angsana New"/>
                <w:sz w:val="30"/>
                <w:szCs w:val="30"/>
                <w:cs/>
              </w:rPr>
              <w:t>(ไม่ว่าจะท</w:t>
            </w:r>
            <w:r w:rsidR="00812724">
              <w:rPr>
                <w:rFonts w:ascii="Angsana New" w:hAnsi="Angsana New"/>
                <w:sz w:val="30"/>
                <w:szCs w:val="30"/>
                <w:cs/>
              </w:rPr>
              <w:t>ำหน้าที่ในระดับบริหารหรือไม่)</w:t>
            </w:r>
          </w:p>
        </w:tc>
      </w:tr>
    </w:tbl>
    <w:p w:rsidR="00071FBA" w:rsidRPr="009E07A7" w:rsidRDefault="00071FBA" w:rsidP="009E07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007766" w:rsidRPr="009E07A7" w:rsidRDefault="001C5394" w:rsidP="009E07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  <w:r w:rsidR="00007766" w:rsidRPr="009E07A7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007766" w:rsidRPr="009E07A7" w:rsidRDefault="00007766" w:rsidP="009E07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220"/>
        <w:gridCol w:w="3753"/>
      </w:tblGrid>
      <w:tr w:rsidR="00007766" w:rsidRPr="008E1D3C" w:rsidTr="0025655E">
        <w:tc>
          <w:tcPr>
            <w:tcW w:w="5220" w:type="dxa"/>
            <w:vAlign w:val="center"/>
          </w:tcPr>
          <w:p w:rsidR="00007766" w:rsidRPr="002E188D" w:rsidRDefault="00007766" w:rsidP="00D3362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753" w:type="dxa"/>
            <w:vAlign w:val="center"/>
          </w:tcPr>
          <w:p w:rsidR="00007766" w:rsidRPr="002E188D" w:rsidRDefault="00007766" w:rsidP="00D3362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BB1B95" w:rsidRPr="008E1D3C" w:rsidTr="0025655E">
        <w:tc>
          <w:tcPr>
            <w:tcW w:w="5220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รายได้จากการขายไฟฟ้า</w:t>
            </w:r>
          </w:p>
        </w:tc>
        <w:tc>
          <w:tcPr>
            <w:tcW w:w="3753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755E4C" w:rsidRPr="008E1D3C" w:rsidTr="0025655E">
        <w:tc>
          <w:tcPr>
            <w:tcW w:w="5220" w:type="dxa"/>
            <w:vAlign w:val="center"/>
          </w:tcPr>
          <w:p w:rsidR="00755E4C" w:rsidRPr="002E188D" w:rsidRDefault="00755E4C" w:rsidP="00755E4C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รายได้ตามสัญญาเช่าการเงิน</w:t>
            </w:r>
          </w:p>
        </w:tc>
        <w:tc>
          <w:tcPr>
            <w:tcW w:w="3753" w:type="dxa"/>
            <w:vAlign w:val="center"/>
          </w:tcPr>
          <w:p w:rsidR="00755E4C" w:rsidRPr="002E188D" w:rsidRDefault="00755E4C" w:rsidP="00755E4C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BB1B95" w:rsidRPr="008E1D3C" w:rsidTr="0025655E">
        <w:tc>
          <w:tcPr>
            <w:tcW w:w="5220" w:type="dxa"/>
            <w:vAlign w:val="center"/>
          </w:tcPr>
          <w:p w:rsidR="00BB1B95" w:rsidRPr="002E188D" w:rsidRDefault="00406F7D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รายได้ค่าบริการเดินเครื่องและบำรุงรักษาโรงไฟฟ้า</w:t>
            </w:r>
          </w:p>
        </w:tc>
        <w:tc>
          <w:tcPr>
            <w:tcW w:w="3753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BB1B95" w:rsidRPr="008E1D3C" w:rsidTr="0025655E">
        <w:tc>
          <w:tcPr>
            <w:tcW w:w="5220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Pr="002E188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</w:t>
            </w: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บริการการจัดการ</w:t>
            </w:r>
          </w:p>
        </w:tc>
        <w:tc>
          <w:tcPr>
            <w:tcW w:w="3753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BB1B95" w:rsidRPr="008E1D3C" w:rsidTr="0025655E">
        <w:tc>
          <w:tcPr>
            <w:tcW w:w="5220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  <w:r w:rsidRPr="002E188D">
              <w:rPr>
                <w:rFonts w:ascii="Angsana New" w:hAnsi="Angsana New"/>
                <w:sz w:val="30"/>
                <w:szCs w:val="30"/>
                <w:lang w:bidi="th-TH"/>
              </w:rPr>
              <w:t xml:space="preserve">/ </w:t>
            </w: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วัตถุดิบ</w:t>
            </w:r>
          </w:p>
        </w:tc>
        <w:tc>
          <w:tcPr>
            <w:tcW w:w="3753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BB1B95" w:rsidRPr="008E1D3C" w:rsidTr="0025655E">
        <w:tc>
          <w:tcPr>
            <w:tcW w:w="5220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ค่าปฏิบัติการและบำรุงรักษา</w:t>
            </w:r>
          </w:p>
        </w:tc>
        <w:tc>
          <w:tcPr>
            <w:tcW w:w="3753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BB1B95" w:rsidRPr="008E1D3C" w:rsidTr="0025655E">
        <w:tc>
          <w:tcPr>
            <w:tcW w:w="5220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3753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BB1B95" w:rsidRPr="008E1D3C" w:rsidTr="0025655E">
        <w:tc>
          <w:tcPr>
            <w:tcW w:w="5220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3753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BB1B95" w:rsidRPr="008E1D3C" w:rsidTr="0025655E">
        <w:tc>
          <w:tcPr>
            <w:tcW w:w="5220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รายได้ค่าเช่าพื้นที่</w:t>
            </w:r>
          </w:p>
        </w:tc>
        <w:tc>
          <w:tcPr>
            <w:tcW w:w="3753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BB1B95" w:rsidRPr="008E1D3C" w:rsidTr="0025655E">
        <w:tc>
          <w:tcPr>
            <w:tcW w:w="5220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3753" w:type="dxa"/>
            <w:vAlign w:val="center"/>
          </w:tcPr>
          <w:p w:rsidR="00BB1B95" w:rsidRPr="002E188D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</w:tbl>
    <w:p w:rsidR="00AB3A8E" w:rsidRDefault="00AB3A8E" w:rsidP="0056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3C380E" w:rsidRPr="003C380E" w:rsidRDefault="003C380E" w:rsidP="003C38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380E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556A98">
        <w:rPr>
          <w:rFonts w:ascii="Angsana New" w:hAnsi="Angsana New" w:hint="cs"/>
          <w:sz w:val="30"/>
          <w:szCs w:val="30"/>
          <w:cs/>
        </w:rPr>
        <w:t>สิ้นสุดวันที่ 31 มีนาคม 2560 และ 2559</w:t>
      </w:r>
      <w:r w:rsidRPr="003C380E">
        <w:rPr>
          <w:rFonts w:ascii="Angsana New" w:hAnsi="Angsana New"/>
          <w:sz w:val="30"/>
          <w:szCs w:val="30"/>
        </w:rPr>
        <w:t xml:space="preserve"> </w:t>
      </w:r>
      <w:r w:rsidRPr="003C380E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3C380E" w:rsidRPr="001C5394" w:rsidRDefault="003C380E" w:rsidP="003C38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2"/>
        <w:gridCol w:w="242"/>
        <w:gridCol w:w="1280"/>
        <w:gridCol w:w="247"/>
        <w:gridCol w:w="1139"/>
        <w:gridCol w:w="242"/>
        <w:gridCol w:w="15"/>
        <w:gridCol w:w="1089"/>
      </w:tblGrid>
      <w:tr w:rsidR="003C380E" w:rsidRPr="00C52FF3" w:rsidTr="0025655E">
        <w:trPr>
          <w:tblHeader/>
        </w:trPr>
        <w:tc>
          <w:tcPr>
            <w:tcW w:w="2041" w:type="pct"/>
            <w:vAlign w:val="bottom"/>
          </w:tcPr>
          <w:p w:rsidR="003C380E" w:rsidRPr="003C380E" w:rsidRDefault="003C380E" w:rsidP="003C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80E">
              <w:rPr>
                <w:rFonts w:ascii="Angsana New" w:hAnsi="Angsana New"/>
                <w:b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491" w:type="pct"/>
            <w:gridSpan w:val="3"/>
            <w:vAlign w:val="bottom"/>
          </w:tcPr>
          <w:p w:rsidR="003C380E" w:rsidRPr="003C380E" w:rsidRDefault="003C380E" w:rsidP="003C380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8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:rsidR="003C380E" w:rsidRPr="003C380E" w:rsidRDefault="003C380E" w:rsidP="003C380E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4"/>
            <w:vAlign w:val="bottom"/>
          </w:tcPr>
          <w:p w:rsidR="003C380E" w:rsidRPr="003C380E" w:rsidRDefault="003C380E" w:rsidP="003C380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8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1993" w:rsidRPr="00C52FF3" w:rsidTr="0025655E">
        <w:trPr>
          <w:tblHeader/>
        </w:trPr>
        <w:tc>
          <w:tcPr>
            <w:tcW w:w="2041" w:type="pct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8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31 มีนาคม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711993" w:rsidRPr="008F63C9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0" w:type="pct"/>
            <w:vAlign w:val="bottom"/>
          </w:tcPr>
          <w:p w:rsidR="00711993" w:rsidRPr="008F63C9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711993" w:rsidRPr="008F63C9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33" w:type="pct"/>
            <w:vAlign w:val="bottom"/>
          </w:tcPr>
          <w:p w:rsidR="00711993" w:rsidRPr="008F63C9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:rsidR="00711993" w:rsidRPr="008F63C9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8" w:type="pct"/>
            <w:gridSpan w:val="2"/>
            <w:vAlign w:val="bottom"/>
          </w:tcPr>
          <w:p w:rsidR="00711993" w:rsidRPr="008F63C9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711993" w:rsidRPr="008F63C9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3C380E" w:rsidRPr="00C52FF3" w:rsidTr="0025655E">
        <w:trPr>
          <w:trHeight w:val="255"/>
          <w:tblHeader/>
        </w:trPr>
        <w:tc>
          <w:tcPr>
            <w:tcW w:w="2041" w:type="pct"/>
            <w:vAlign w:val="bottom"/>
          </w:tcPr>
          <w:p w:rsidR="003C380E" w:rsidRPr="003C380E" w:rsidRDefault="003C380E" w:rsidP="003C3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9" w:type="pct"/>
            <w:gridSpan w:val="8"/>
            <w:vAlign w:val="bottom"/>
          </w:tcPr>
          <w:p w:rsidR="003C380E" w:rsidRPr="003C380E" w:rsidRDefault="003C380E" w:rsidP="003C3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8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1993" w:rsidRPr="00C52FF3" w:rsidTr="0025655E">
        <w:tc>
          <w:tcPr>
            <w:tcW w:w="2041" w:type="pct"/>
            <w:vAlign w:val="bottom"/>
          </w:tcPr>
          <w:p w:rsidR="00711993" w:rsidRPr="003C380E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73" w:type="pct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711993" w:rsidRPr="008F63C9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5002" w:rsidRPr="00C52FF3" w:rsidTr="0025655E">
        <w:tc>
          <w:tcPr>
            <w:tcW w:w="2041" w:type="pct"/>
            <w:vAlign w:val="bottom"/>
          </w:tcPr>
          <w:p w:rsidR="00615002" w:rsidRPr="003C380E" w:rsidRDefault="00615002" w:rsidP="0061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615002" w:rsidRPr="003C380E" w:rsidRDefault="00C6441A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8,172,100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11,410,400</w:t>
            </w:r>
          </w:p>
        </w:tc>
        <w:tc>
          <w:tcPr>
            <w:tcW w:w="133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  <w:vAlign w:val="bottom"/>
          </w:tcPr>
          <w:p w:rsidR="00615002" w:rsidRPr="003C380E" w:rsidRDefault="00C16763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5002" w:rsidRPr="00C52FF3" w:rsidTr="0025655E">
        <w:tc>
          <w:tcPr>
            <w:tcW w:w="2041" w:type="pct"/>
            <w:vAlign w:val="bottom"/>
          </w:tcPr>
          <w:p w:rsidR="00615002" w:rsidRPr="003C380E" w:rsidRDefault="00615002" w:rsidP="0061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รายได้ตามสัญญาเช่าการเงิน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615002" w:rsidRPr="003C380E" w:rsidRDefault="00455344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1,056,212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1,168,226</w:t>
            </w:r>
          </w:p>
        </w:tc>
        <w:tc>
          <w:tcPr>
            <w:tcW w:w="133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615002" w:rsidRPr="003C380E" w:rsidRDefault="00AA6D56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5002" w:rsidRPr="00C52FF3" w:rsidTr="0025655E">
        <w:tc>
          <w:tcPr>
            <w:tcW w:w="2041" w:type="pct"/>
            <w:vAlign w:val="bottom"/>
          </w:tcPr>
          <w:p w:rsidR="00615002" w:rsidRPr="003C380E" w:rsidRDefault="00615002" w:rsidP="0061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673" w:type="pct"/>
            <w:shd w:val="clear" w:color="auto" w:fill="FFFFFF"/>
            <w:vAlign w:val="bottom"/>
          </w:tcPr>
          <w:p w:rsidR="00615002" w:rsidRPr="003C380E" w:rsidRDefault="00D16EF3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FFFFFF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56,621</w:t>
            </w:r>
          </w:p>
        </w:tc>
        <w:tc>
          <w:tcPr>
            <w:tcW w:w="133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615002" w:rsidRPr="003C380E" w:rsidRDefault="00AA6D56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5002" w:rsidRPr="00C52FF3" w:rsidTr="0025655E">
        <w:tc>
          <w:tcPr>
            <w:tcW w:w="2041" w:type="pct"/>
            <w:vAlign w:val="bottom"/>
          </w:tcPr>
          <w:p w:rsidR="00615002" w:rsidRPr="003C380E" w:rsidRDefault="00615002" w:rsidP="0061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73" w:type="pct"/>
            <w:shd w:val="clear" w:color="auto" w:fill="FFFFFF"/>
            <w:vAlign w:val="bottom"/>
          </w:tcPr>
          <w:p w:rsidR="00615002" w:rsidRPr="003C380E" w:rsidRDefault="00D16EF3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57,406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FFFFFF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51,803</w:t>
            </w:r>
          </w:p>
        </w:tc>
        <w:tc>
          <w:tcPr>
            <w:tcW w:w="133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615002" w:rsidRPr="003C380E" w:rsidRDefault="00AA6D56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5002" w:rsidRPr="00C52FF3" w:rsidTr="0025655E">
        <w:tc>
          <w:tcPr>
            <w:tcW w:w="2041" w:type="pct"/>
            <w:vAlign w:val="bottom"/>
          </w:tcPr>
          <w:p w:rsidR="00615002" w:rsidRPr="003C380E" w:rsidRDefault="00615002" w:rsidP="0061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73" w:type="pct"/>
            <w:shd w:val="clear" w:color="auto" w:fill="FFFFFF"/>
            <w:vAlign w:val="bottom"/>
          </w:tcPr>
          <w:p w:rsidR="00615002" w:rsidRPr="001D1DAD" w:rsidRDefault="00F25C97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298,83</w:t>
            </w:r>
            <w:r w:rsidR="00F830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FFFFFF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391,649</w:t>
            </w:r>
          </w:p>
        </w:tc>
        <w:tc>
          <w:tcPr>
            <w:tcW w:w="133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615002" w:rsidRPr="003C380E" w:rsidRDefault="00AA6D56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5002" w:rsidRPr="00C52FF3" w:rsidTr="0025655E">
        <w:tc>
          <w:tcPr>
            <w:tcW w:w="2041" w:type="pct"/>
            <w:vAlign w:val="bottom"/>
          </w:tcPr>
          <w:p w:rsidR="00615002" w:rsidRPr="003C380E" w:rsidRDefault="00615002" w:rsidP="0061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73" w:type="pct"/>
            <w:vAlign w:val="bottom"/>
          </w:tcPr>
          <w:p w:rsidR="00615002" w:rsidRPr="001D1DAD" w:rsidRDefault="00F25C97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33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615002" w:rsidRPr="003C380E" w:rsidRDefault="00AA6D56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5002" w:rsidRPr="00C52FF3" w:rsidTr="0025655E">
        <w:tc>
          <w:tcPr>
            <w:tcW w:w="2041" w:type="pct"/>
            <w:vAlign w:val="bottom"/>
          </w:tcPr>
          <w:p w:rsidR="00615002" w:rsidRPr="003C380E" w:rsidRDefault="00615002" w:rsidP="0061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73" w:type="pct"/>
            <w:vAlign w:val="bottom"/>
          </w:tcPr>
          <w:p w:rsidR="00615002" w:rsidRPr="003C380E" w:rsidRDefault="003120B4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2,095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615002" w:rsidRPr="003C380E" w:rsidRDefault="001F2618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2,028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5002" w:rsidRPr="00C52FF3" w:rsidTr="0025655E">
        <w:tc>
          <w:tcPr>
            <w:tcW w:w="2041" w:type="pct"/>
            <w:vAlign w:val="bottom"/>
          </w:tcPr>
          <w:p w:rsidR="00615002" w:rsidRPr="003C380E" w:rsidRDefault="00615002" w:rsidP="0061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73" w:type="pct"/>
            <w:vAlign w:val="bottom"/>
          </w:tcPr>
          <w:p w:rsidR="00615002" w:rsidRPr="003C380E" w:rsidRDefault="003120B4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133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615002" w:rsidRPr="003C380E" w:rsidRDefault="001F2618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5002" w:rsidRPr="00C52FF3" w:rsidTr="0025655E">
        <w:tc>
          <w:tcPr>
            <w:tcW w:w="2041" w:type="pct"/>
            <w:vAlign w:val="bottom"/>
          </w:tcPr>
          <w:p w:rsidR="00615002" w:rsidRPr="003C380E" w:rsidRDefault="00615002" w:rsidP="0061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673" w:type="pct"/>
            <w:vAlign w:val="bottom"/>
          </w:tcPr>
          <w:p w:rsidR="00615002" w:rsidRPr="003C380E" w:rsidRDefault="003120B4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12,574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10,968</w:t>
            </w:r>
          </w:p>
        </w:tc>
        <w:tc>
          <w:tcPr>
            <w:tcW w:w="133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615002" w:rsidRPr="003C380E" w:rsidRDefault="001F2618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5002" w:rsidRPr="00C52FF3" w:rsidTr="0025655E">
        <w:tc>
          <w:tcPr>
            <w:tcW w:w="2041" w:type="pct"/>
            <w:vAlign w:val="bottom"/>
          </w:tcPr>
          <w:p w:rsidR="00615002" w:rsidRPr="00615002" w:rsidRDefault="00615002" w:rsidP="0061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500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  <w:vAlign w:val="bottom"/>
          </w:tcPr>
          <w:p w:rsidR="00615002" w:rsidRPr="005351E5" w:rsidRDefault="003120B4" w:rsidP="00535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1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8" w:type="pct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2,023</w:t>
            </w:r>
          </w:p>
        </w:tc>
        <w:tc>
          <w:tcPr>
            <w:tcW w:w="133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:rsidR="00615002" w:rsidRPr="003C380E" w:rsidRDefault="001F2618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  <w:r w:rsidRPr="005351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15002" w:rsidRPr="003C380E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vAlign w:val="bottom"/>
          </w:tcPr>
          <w:p w:rsidR="00615002" w:rsidRPr="008F63C9" w:rsidRDefault="00615002" w:rsidP="0061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BE3E20" w:rsidRDefault="00BE3E20"/>
    <w:p w:rsidR="00BE3E20" w:rsidRDefault="00BE3E20"/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2"/>
        <w:gridCol w:w="242"/>
        <w:gridCol w:w="1280"/>
        <w:gridCol w:w="247"/>
        <w:gridCol w:w="1139"/>
        <w:gridCol w:w="242"/>
        <w:gridCol w:w="6"/>
        <w:gridCol w:w="9"/>
        <w:gridCol w:w="1089"/>
      </w:tblGrid>
      <w:tr w:rsidR="001C5394" w:rsidRPr="00C52FF3" w:rsidTr="0025655E">
        <w:trPr>
          <w:tblHeader/>
        </w:trPr>
        <w:tc>
          <w:tcPr>
            <w:tcW w:w="2041" w:type="pct"/>
            <w:vAlign w:val="bottom"/>
          </w:tcPr>
          <w:p w:rsidR="001C5394" w:rsidRPr="003C380E" w:rsidRDefault="001C5394" w:rsidP="00456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lastRenderedPageBreak/>
              <w:br w:type="page"/>
            </w:r>
            <w:r w:rsidRPr="003C380E">
              <w:rPr>
                <w:rFonts w:ascii="Angsana New" w:hAnsi="Angsana New"/>
                <w:b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491" w:type="pct"/>
            <w:gridSpan w:val="3"/>
            <w:vAlign w:val="bottom"/>
          </w:tcPr>
          <w:p w:rsidR="001C5394" w:rsidRPr="003C380E" w:rsidRDefault="001C5394" w:rsidP="00456E2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8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:rsidR="001C5394" w:rsidRPr="003C380E" w:rsidRDefault="001C5394" w:rsidP="00456E25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5"/>
            <w:vAlign w:val="bottom"/>
          </w:tcPr>
          <w:p w:rsidR="001C5394" w:rsidRPr="003C380E" w:rsidRDefault="001C5394" w:rsidP="00456E2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8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1993" w:rsidRPr="00C52FF3" w:rsidTr="0025655E">
        <w:trPr>
          <w:tblHeader/>
        </w:trPr>
        <w:tc>
          <w:tcPr>
            <w:tcW w:w="2041" w:type="pct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8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56A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56A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 มีนาคม</w:t>
            </w:r>
          </w:p>
        </w:tc>
        <w:tc>
          <w:tcPr>
            <w:tcW w:w="673" w:type="pct"/>
            <w:shd w:val="clear" w:color="auto" w:fill="auto"/>
            <w:vAlign w:val="bottom"/>
          </w:tcPr>
          <w:p w:rsidR="00711993" w:rsidRPr="008F63C9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0" w:type="pct"/>
            <w:vAlign w:val="bottom"/>
          </w:tcPr>
          <w:p w:rsidR="00711993" w:rsidRPr="008F63C9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711993" w:rsidRPr="008F63C9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33" w:type="pct"/>
            <w:vAlign w:val="bottom"/>
          </w:tcPr>
          <w:p w:rsidR="00711993" w:rsidRPr="008F63C9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:rsidR="00711993" w:rsidRPr="008F63C9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8" w:type="pct"/>
            <w:gridSpan w:val="3"/>
            <w:vAlign w:val="bottom"/>
          </w:tcPr>
          <w:p w:rsidR="00711993" w:rsidRPr="008F63C9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711993" w:rsidRPr="008F63C9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711993" w:rsidRPr="00C52FF3" w:rsidTr="0025655E">
        <w:trPr>
          <w:trHeight w:val="255"/>
          <w:tblHeader/>
        </w:trPr>
        <w:tc>
          <w:tcPr>
            <w:tcW w:w="2041" w:type="pct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9" w:type="pct"/>
            <w:gridSpan w:val="9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8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1993" w:rsidRPr="00C52FF3" w:rsidTr="0025655E">
        <w:tc>
          <w:tcPr>
            <w:tcW w:w="2041" w:type="pct"/>
            <w:vAlign w:val="bottom"/>
          </w:tcPr>
          <w:p w:rsidR="00711993" w:rsidRPr="003C380E" w:rsidRDefault="00711993" w:rsidP="0071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</w:rPr>
              <w:br w:type="page"/>
            </w:r>
            <w:r w:rsidRPr="003C38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vAlign w:val="bottom"/>
          </w:tcPr>
          <w:p w:rsidR="00711993" w:rsidRPr="003C380E" w:rsidRDefault="00711993" w:rsidP="00711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0ED6" w:rsidRPr="00C52FF3" w:rsidTr="0025655E">
        <w:tc>
          <w:tcPr>
            <w:tcW w:w="2041" w:type="pct"/>
            <w:vAlign w:val="bottom"/>
          </w:tcPr>
          <w:p w:rsidR="00EA0ED6" w:rsidRPr="003C380E" w:rsidRDefault="00EA0ED6" w:rsidP="00EA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73" w:type="pct"/>
            <w:vAlign w:val="bottom"/>
          </w:tcPr>
          <w:p w:rsidR="00EA0ED6" w:rsidRPr="003C380E" w:rsidRDefault="00C537C2" w:rsidP="00EA0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EA0ED6" w:rsidRPr="003C380E" w:rsidRDefault="00EA0ED6" w:rsidP="00EA0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EA0ED6" w:rsidRPr="003C380E" w:rsidRDefault="00EA0ED6" w:rsidP="00EA0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  <w:tc>
          <w:tcPr>
            <w:tcW w:w="133" w:type="pct"/>
            <w:vAlign w:val="bottom"/>
          </w:tcPr>
          <w:p w:rsidR="00EA0ED6" w:rsidRPr="003C380E" w:rsidRDefault="00EA0ED6" w:rsidP="00EA0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EA0ED6" w:rsidRPr="003C380E" w:rsidRDefault="00CF5BEA" w:rsidP="00EA0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37,785</w:t>
            </w:r>
          </w:p>
        </w:tc>
        <w:tc>
          <w:tcPr>
            <w:tcW w:w="130" w:type="pct"/>
            <w:vAlign w:val="bottom"/>
          </w:tcPr>
          <w:p w:rsidR="00EA0ED6" w:rsidRPr="003C380E" w:rsidRDefault="00EA0ED6" w:rsidP="00EA0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vAlign w:val="bottom"/>
          </w:tcPr>
          <w:p w:rsidR="00EA0ED6" w:rsidRPr="008F63C9" w:rsidRDefault="00EA0ED6" w:rsidP="004B0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24,566</w:t>
            </w:r>
          </w:p>
        </w:tc>
      </w:tr>
      <w:tr w:rsidR="00812724" w:rsidRPr="00C52FF3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67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  <w:tc>
          <w:tcPr>
            <w:tcW w:w="13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58,470</w:t>
            </w:r>
          </w:p>
        </w:tc>
        <w:tc>
          <w:tcPr>
            <w:tcW w:w="130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126,028</w:t>
            </w:r>
          </w:p>
        </w:tc>
      </w:tr>
      <w:tr w:rsidR="00812724" w:rsidRPr="00C52FF3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7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  <w:tc>
          <w:tcPr>
            <w:tcW w:w="13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1,035,185</w:t>
            </w:r>
          </w:p>
        </w:tc>
        <w:tc>
          <w:tcPr>
            <w:tcW w:w="130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310,000</w:t>
            </w:r>
          </w:p>
        </w:tc>
      </w:tr>
      <w:tr w:rsidR="00812724" w:rsidRPr="00C52FF3" w:rsidTr="0025655E">
        <w:tc>
          <w:tcPr>
            <w:tcW w:w="2041" w:type="pct"/>
            <w:vAlign w:val="bottom"/>
          </w:tcPr>
          <w:p w:rsidR="00812724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ส่วนที่เกินกว่าเงินลงทุนจาก</w:t>
            </w:r>
          </w:p>
        </w:tc>
        <w:tc>
          <w:tcPr>
            <w:tcW w:w="673" w:type="pct"/>
            <w:vAlign w:val="bottom"/>
          </w:tcPr>
          <w:p w:rsidR="0081272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2724" w:rsidRPr="008F3FF4" w:rsidTr="0025655E">
        <w:trPr>
          <w:trHeight w:val="167"/>
        </w:trPr>
        <w:tc>
          <w:tcPr>
            <w:tcW w:w="2041" w:type="pct"/>
            <w:vAlign w:val="bottom"/>
          </w:tcPr>
          <w:p w:rsidR="00812724" w:rsidRPr="005351E5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51E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การเลิกกิจการ</w:t>
            </w:r>
            <w:r w:rsidRPr="005351E5">
              <w:rPr>
                <w:rFonts w:ascii="Angsana New" w:hAnsi="Angsana New" w:hint="cs"/>
                <w:sz w:val="30"/>
                <w:szCs w:val="30"/>
                <w:cs/>
              </w:rPr>
              <w:t>ของบริษัทย่อย</w:t>
            </w:r>
          </w:p>
        </w:tc>
        <w:tc>
          <w:tcPr>
            <w:tcW w:w="67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  <w:tc>
          <w:tcPr>
            <w:tcW w:w="133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9,800</w:t>
            </w:r>
          </w:p>
        </w:tc>
        <w:tc>
          <w:tcPr>
            <w:tcW w:w="133" w:type="pct"/>
            <w:gridSpan w:val="2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2724" w:rsidRPr="008F3FF4" w:rsidTr="0025655E">
        <w:trPr>
          <w:trHeight w:val="167"/>
        </w:trPr>
        <w:tc>
          <w:tcPr>
            <w:tcW w:w="2041" w:type="pct"/>
            <w:vAlign w:val="bottom"/>
          </w:tcPr>
          <w:p w:rsidR="00812724" w:rsidRPr="005351E5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:rsidR="0081272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1272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2724" w:rsidRPr="00C52FF3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2724" w:rsidRPr="00C52FF3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73" w:type="pct"/>
            <w:vAlign w:val="bottom"/>
          </w:tcPr>
          <w:p w:rsidR="00812724" w:rsidRPr="003C380E" w:rsidRDefault="00812724" w:rsidP="0081272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25655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80E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13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133" w:type="pct"/>
            <w:gridSpan w:val="2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80E"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812724" w:rsidRPr="008F3FF4" w:rsidTr="0025655E">
        <w:trPr>
          <w:trHeight w:val="167"/>
        </w:trPr>
        <w:tc>
          <w:tcPr>
            <w:tcW w:w="2041" w:type="pct"/>
            <w:vAlign w:val="bottom"/>
          </w:tcPr>
          <w:p w:rsidR="00812724" w:rsidRPr="008F3FF4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gridSpan w:val="2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2724" w:rsidRPr="00C52FF3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7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gridSpan w:val="2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2724" w:rsidRPr="00C52FF3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รายได้ค่าบริการเดินเครื่องและ</w:t>
            </w:r>
          </w:p>
        </w:tc>
        <w:tc>
          <w:tcPr>
            <w:tcW w:w="67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left w:val="nil"/>
            </w:tcBorders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2724" w:rsidRPr="00C52FF3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 xml:space="preserve">   บำรุงรักษาโรงไฟฟ้า</w:t>
            </w:r>
          </w:p>
        </w:tc>
        <w:tc>
          <w:tcPr>
            <w:tcW w:w="67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left w:val="nil"/>
            </w:tcBorders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55,018</w:t>
            </w:r>
          </w:p>
        </w:tc>
        <w:tc>
          <w:tcPr>
            <w:tcW w:w="13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2724" w:rsidRPr="00C52FF3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73" w:type="pct"/>
            <w:vAlign w:val="bottom"/>
          </w:tcPr>
          <w:p w:rsidR="00812724" w:rsidRPr="003C380E" w:rsidRDefault="00812724" w:rsidP="0081272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60,129</w:t>
            </w:r>
          </w:p>
        </w:tc>
        <w:tc>
          <w:tcPr>
            <w:tcW w:w="130" w:type="pct"/>
            <w:tcBorders>
              <w:left w:val="nil"/>
            </w:tcBorders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67,374</w:t>
            </w:r>
          </w:p>
        </w:tc>
        <w:tc>
          <w:tcPr>
            <w:tcW w:w="13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60,129</w:t>
            </w:r>
          </w:p>
        </w:tc>
        <w:tc>
          <w:tcPr>
            <w:tcW w:w="133" w:type="pct"/>
            <w:gridSpan w:val="2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64,345</w:t>
            </w:r>
          </w:p>
        </w:tc>
      </w:tr>
      <w:tr w:rsidR="00812724" w:rsidRPr="00C52FF3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673" w:type="pct"/>
            <w:vAlign w:val="bottom"/>
          </w:tcPr>
          <w:p w:rsidR="00812724" w:rsidRPr="003C380E" w:rsidRDefault="00812724" w:rsidP="0081272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30" w:type="pct"/>
            <w:tcBorders>
              <w:left w:val="nil"/>
            </w:tcBorders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13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33" w:type="pct"/>
            <w:gridSpan w:val="2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812724" w:rsidRPr="00C52FF3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7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left w:val="nil"/>
            </w:tcBorders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</w:tr>
      <w:tr w:rsidR="00812724" w:rsidRPr="00C52FF3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รายได้ค่าเช่าพื้นที่</w:t>
            </w:r>
          </w:p>
        </w:tc>
        <w:tc>
          <w:tcPr>
            <w:tcW w:w="673" w:type="pct"/>
            <w:vAlign w:val="bottom"/>
          </w:tcPr>
          <w:p w:rsidR="00812724" w:rsidRPr="003C380E" w:rsidRDefault="00812724" w:rsidP="0081272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3,017</w:t>
            </w:r>
          </w:p>
        </w:tc>
        <w:tc>
          <w:tcPr>
            <w:tcW w:w="130" w:type="pct"/>
            <w:tcBorders>
              <w:left w:val="nil"/>
            </w:tcBorders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2,974</w:t>
            </w:r>
          </w:p>
        </w:tc>
        <w:tc>
          <w:tcPr>
            <w:tcW w:w="13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2724" w:rsidRPr="00C52FF3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  <w:vAlign w:val="bottom"/>
          </w:tcPr>
          <w:p w:rsidR="00812724" w:rsidRPr="003C380E" w:rsidRDefault="00812724" w:rsidP="0081272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8,869</w:t>
            </w:r>
          </w:p>
        </w:tc>
        <w:tc>
          <w:tcPr>
            <w:tcW w:w="130" w:type="pct"/>
            <w:tcBorders>
              <w:left w:val="nil"/>
            </w:tcBorders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8,491</w:t>
            </w:r>
          </w:p>
        </w:tc>
        <w:tc>
          <w:tcPr>
            <w:tcW w:w="13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2724" w:rsidRPr="008F3FF4" w:rsidTr="0025655E">
        <w:trPr>
          <w:trHeight w:val="167"/>
        </w:trPr>
        <w:tc>
          <w:tcPr>
            <w:tcW w:w="2041" w:type="pct"/>
            <w:vAlign w:val="bottom"/>
          </w:tcPr>
          <w:p w:rsidR="00812724" w:rsidRPr="008F3FF4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:rsidR="00812724" w:rsidRPr="008F3FF4" w:rsidRDefault="00812724" w:rsidP="0081272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gridSpan w:val="2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2724" w:rsidRPr="00FB6D27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vAlign w:val="bottom"/>
          </w:tcPr>
          <w:p w:rsidR="00812724" w:rsidRPr="003C380E" w:rsidRDefault="00812724" w:rsidP="0081272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left w:val="nil"/>
            </w:tcBorders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8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2724" w:rsidRPr="0010352B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vAlign w:val="bottom"/>
          </w:tcPr>
          <w:p w:rsidR="00812724" w:rsidRPr="00E154DC" w:rsidRDefault="00812724" w:rsidP="0081272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154DC">
              <w:rPr>
                <w:rFonts w:ascii="Angsana New" w:hAnsi="Angsana New"/>
                <w:sz w:val="30"/>
                <w:szCs w:val="30"/>
              </w:rPr>
              <w:t>19,294</w:t>
            </w:r>
          </w:p>
        </w:tc>
        <w:tc>
          <w:tcPr>
            <w:tcW w:w="130" w:type="pct"/>
            <w:tcBorders>
              <w:left w:val="nil"/>
            </w:tcBorders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2E50AA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20,467</w:t>
            </w:r>
          </w:p>
        </w:tc>
        <w:tc>
          <w:tcPr>
            <w:tcW w:w="133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2724" w:rsidRPr="008F3FF4" w:rsidTr="0025655E">
        <w:trPr>
          <w:trHeight w:val="167"/>
        </w:trPr>
        <w:tc>
          <w:tcPr>
            <w:tcW w:w="2041" w:type="pct"/>
            <w:vAlign w:val="bottom"/>
          </w:tcPr>
          <w:p w:rsidR="00812724" w:rsidRPr="008F3FF4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:rsidR="00812724" w:rsidRPr="008F3FF4" w:rsidRDefault="00812724" w:rsidP="0081272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gridSpan w:val="2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12724" w:rsidRPr="008F3FF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2724" w:rsidRPr="00FB6D27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</w:t>
            </w:r>
            <w:r w:rsidRPr="003C38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ริหารสำคัญ</w:t>
            </w:r>
          </w:p>
        </w:tc>
        <w:tc>
          <w:tcPr>
            <w:tcW w:w="673" w:type="pct"/>
            <w:vAlign w:val="bottom"/>
          </w:tcPr>
          <w:p w:rsidR="00812724" w:rsidRPr="002E50AA" w:rsidRDefault="00812724" w:rsidP="0081272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tcBorders>
              <w:left w:val="nil"/>
            </w:tcBorders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812724" w:rsidRPr="002E50AA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vAlign w:val="bottom"/>
          </w:tcPr>
          <w:p w:rsidR="00812724" w:rsidRPr="003C380E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2724" w:rsidRPr="00FB6D27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673" w:type="pct"/>
            <w:vAlign w:val="bottom"/>
          </w:tcPr>
          <w:p w:rsidR="00812724" w:rsidRPr="008F63C9" w:rsidRDefault="00812724" w:rsidP="0081272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47,980</w:t>
            </w:r>
          </w:p>
        </w:tc>
        <w:tc>
          <w:tcPr>
            <w:tcW w:w="130" w:type="pct"/>
            <w:tcBorders>
              <w:left w:val="nil"/>
            </w:tcBorders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47,644</w:t>
            </w:r>
          </w:p>
        </w:tc>
        <w:tc>
          <w:tcPr>
            <w:tcW w:w="133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20,431</w:t>
            </w:r>
          </w:p>
        </w:tc>
        <w:tc>
          <w:tcPr>
            <w:tcW w:w="130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20,971</w:t>
            </w:r>
          </w:p>
        </w:tc>
      </w:tr>
      <w:tr w:rsidR="00812724" w:rsidRPr="00FB6D27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3" w:type="pct"/>
            <w:vAlign w:val="bottom"/>
          </w:tcPr>
          <w:p w:rsidR="00812724" w:rsidRPr="008F63C9" w:rsidRDefault="00812724" w:rsidP="0081272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5,710</w:t>
            </w:r>
          </w:p>
        </w:tc>
        <w:tc>
          <w:tcPr>
            <w:tcW w:w="130" w:type="pct"/>
            <w:tcBorders>
              <w:left w:val="nil"/>
            </w:tcBorders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133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3,598</w:t>
            </w:r>
          </w:p>
        </w:tc>
        <w:tc>
          <w:tcPr>
            <w:tcW w:w="130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612</w:t>
            </w:r>
          </w:p>
        </w:tc>
      </w:tr>
      <w:tr w:rsidR="00812724" w:rsidRPr="00FB6D27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:rsidR="00812724" w:rsidRPr="008F63C9" w:rsidRDefault="00812724" w:rsidP="0081272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30" w:type="pct"/>
            <w:tcBorders>
              <w:left w:val="nil"/>
            </w:tcBorders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1,249</w:t>
            </w:r>
          </w:p>
        </w:tc>
        <w:tc>
          <w:tcPr>
            <w:tcW w:w="133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30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949</w:t>
            </w:r>
          </w:p>
        </w:tc>
      </w:tr>
      <w:tr w:rsidR="00812724" w:rsidRPr="00FB6D27" w:rsidTr="0025655E">
        <w:tc>
          <w:tcPr>
            <w:tcW w:w="2041" w:type="pct"/>
            <w:vAlign w:val="bottom"/>
          </w:tcPr>
          <w:p w:rsidR="00812724" w:rsidRPr="003C380E" w:rsidRDefault="00812724" w:rsidP="0081272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8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724" w:rsidRPr="008F63C9" w:rsidRDefault="00812724" w:rsidP="0081272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54,215</w:t>
            </w:r>
          </w:p>
        </w:tc>
        <w:tc>
          <w:tcPr>
            <w:tcW w:w="130" w:type="pct"/>
            <w:tcBorders>
              <w:left w:val="nil"/>
            </w:tcBorders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</w:rPr>
              <w:t>51,643</w:t>
            </w:r>
          </w:p>
        </w:tc>
        <w:tc>
          <w:tcPr>
            <w:tcW w:w="133" w:type="pct"/>
            <w:vAlign w:val="bottom"/>
          </w:tcPr>
          <w:p w:rsidR="00812724" w:rsidRPr="008F63C9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724" w:rsidRPr="004B0F2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24,398</w:t>
            </w:r>
          </w:p>
        </w:tc>
        <w:tc>
          <w:tcPr>
            <w:tcW w:w="130" w:type="pct"/>
            <w:vAlign w:val="bottom"/>
          </w:tcPr>
          <w:p w:rsidR="00812724" w:rsidRPr="006F0C3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724" w:rsidRPr="006F0C34" w:rsidRDefault="00812724" w:rsidP="00812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C34">
              <w:rPr>
                <w:rFonts w:ascii="Angsana New" w:hAnsi="Angsana New"/>
                <w:b/>
                <w:bCs/>
                <w:sz w:val="30"/>
                <w:szCs w:val="30"/>
              </w:rPr>
              <w:t>22,532</w:t>
            </w:r>
          </w:p>
        </w:tc>
      </w:tr>
    </w:tbl>
    <w:p w:rsidR="00EA0ED6" w:rsidRDefault="00EA0ED6" w:rsidP="003C380E">
      <w:pPr>
        <w:spacing w:line="240" w:lineRule="auto"/>
        <w:rPr>
          <w:rFonts w:ascii="Angsana New" w:hAnsi="Angsana New"/>
          <w:sz w:val="30"/>
          <w:szCs w:val="30"/>
        </w:rPr>
      </w:pPr>
    </w:p>
    <w:p w:rsidR="00246D7B" w:rsidRPr="009C73F3" w:rsidRDefault="001C5394" w:rsidP="001D3D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246D7B" w:rsidRPr="009C73F3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</w:t>
      </w:r>
      <w:r w:rsidR="00246D7B" w:rsidRPr="00703B2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23EAF">
        <w:rPr>
          <w:rFonts w:ascii="Angsana New" w:hAnsi="Angsana New" w:hint="cs"/>
          <w:sz w:val="30"/>
          <w:szCs w:val="30"/>
          <w:cs/>
        </w:rPr>
        <w:t>31 มีนาคม 2560 และ 31 ธันวาคม 2559</w:t>
      </w:r>
      <w:r w:rsidR="00246D7B">
        <w:rPr>
          <w:rFonts w:ascii="Angsana New" w:hAnsi="Angsana New" w:hint="cs"/>
          <w:sz w:val="30"/>
          <w:szCs w:val="30"/>
          <w:cs/>
        </w:rPr>
        <w:t xml:space="preserve"> </w:t>
      </w:r>
      <w:r w:rsidR="00246D7B" w:rsidRPr="00703B21">
        <w:rPr>
          <w:rFonts w:ascii="Angsana New" w:hAnsi="Angsana New"/>
          <w:sz w:val="30"/>
          <w:szCs w:val="30"/>
          <w:cs/>
        </w:rPr>
        <w:t>มีดังนี้</w:t>
      </w:r>
      <w:r w:rsidR="00246D7B" w:rsidRPr="009C73F3">
        <w:rPr>
          <w:rFonts w:ascii="Angsana New" w:hAnsi="Angsana New"/>
          <w:sz w:val="30"/>
          <w:szCs w:val="30"/>
          <w:cs/>
        </w:rPr>
        <w:t xml:space="preserve">  </w:t>
      </w:r>
    </w:p>
    <w:p w:rsidR="00677FA6" w:rsidRPr="00650A31" w:rsidRDefault="00677FA6" w:rsidP="00ED3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0"/>
        <w:gridCol w:w="1260"/>
        <w:gridCol w:w="272"/>
        <w:gridCol w:w="1207"/>
        <w:gridCol w:w="242"/>
        <w:gridCol w:w="1258"/>
        <w:gridCol w:w="274"/>
        <w:gridCol w:w="1164"/>
      </w:tblGrid>
      <w:tr w:rsidR="00A57C4F" w:rsidRPr="008F63C9" w:rsidTr="0025655E">
        <w:tc>
          <w:tcPr>
            <w:tcW w:w="1995" w:type="pct"/>
            <w:vAlign w:val="bottom"/>
          </w:tcPr>
          <w:p w:rsidR="00A57C4F" w:rsidRPr="008F63C9" w:rsidRDefault="00A57C4F" w:rsidP="0066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8F63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F63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0" w:type="pct"/>
            <w:gridSpan w:val="3"/>
            <w:vAlign w:val="bottom"/>
          </w:tcPr>
          <w:p w:rsidR="00A57C4F" w:rsidRPr="008F63C9" w:rsidRDefault="00A57C4F" w:rsidP="006A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8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:rsidR="00A57C4F" w:rsidRPr="008F63C9" w:rsidRDefault="00A57C4F" w:rsidP="006A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pct"/>
            <w:gridSpan w:val="3"/>
            <w:vAlign w:val="bottom"/>
          </w:tcPr>
          <w:p w:rsidR="00A57C4F" w:rsidRPr="008F63C9" w:rsidRDefault="00A57C4F" w:rsidP="006A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837" w:rsidRPr="008F63C9" w:rsidTr="0025655E">
        <w:tc>
          <w:tcPr>
            <w:tcW w:w="1995" w:type="pct"/>
            <w:vAlign w:val="bottom"/>
          </w:tcPr>
          <w:p w:rsidR="00E40837" w:rsidRPr="008F63C9" w:rsidRDefault="00E40837" w:rsidP="00E40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  <w:vAlign w:val="bottom"/>
          </w:tcPr>
          <w:p w:rsidR="00E40837" w:rsidRPr="008F63C9" w:rsidRDefault="00F378AE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4" w:type="pct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:rsidR="00E40837" w:rsidRPr="008F63C9" w:rsidRDefault="00F378AE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5" w:type="pct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40837" w:rsidRPr="008F63C9" w:rsidTr="0025655E">
        <w:tc>
          <w:tcPr>
            <w:tcW w:w="1995" w:type="pct"/>
            <w:vAlign w:val="bottom"/>
          </w:tcPr>
          <w:p w:rsidR="00E40837" w:rsidRPr="008F63C9" w:rsidRDefault="00E40837" w:rsidP="00E40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  <w:vAlign w:val="bottom"/>
          </w:tcPr>
          <w:p w:rsidR="00E40837" w:rsidRPr="008F63C9" w:rsidRDefault="00F378AE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" w:type="pct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 w:rsidR="00F378AE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128" w:type="pct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</w:t>
            </w:r>
            <w:r w:rsidR="00F378AE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5" w:type="pct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 w:rsidR="00F378AE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E40837" w:rsidRPr="008F63C9" w:rsidTr="0025655E">
        <w:tc>
          <w:tcPr>
            <w:tcW w:w="1995" w:type="pct"/>
            <w:vAlign w:val="bottom"/>
          </w:tcPr>
          <w:p w:rsidR="00E40837" w:rsidRPr="008F63C9" w:rsidRDefault="00E40837" w:rsidP="00E40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5" w:type="pct"/>
            <w:gridSpan w:val="7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837" w:rsidRPr="008F63C9" w:rsidTr="0025655E">
        <w:tc>
          <w:tcPr>
            <w:tcW w:w="1995" w:type="pct"/>
            <w:vAlign w:val="bottom"/>
          </w:tcPr>
          <w:p w:rsidR="00E40837" w:rsidRPr="008F63C9" w:rsidRDefault="00E40837" w:rsidP="00E40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7" w:type="pct"/>
            <w:vAlign w:val="bottom"/>
          </w:tcPr>
          <w:p w:rsidR="00E40837" w:rsidRPr="008F63C9" w:rsidRDefault="00E40837" w:rsidP="00E4083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E40837" w:rsidRPr="008F63C9" w:rsidRDefault="00E40837" w:rsidP="00E4083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:rsidR="00E40837" w:rsidRPr="008F63C9" w:rsidRDefault="00E40837" w:rsidP="00E4083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E40837" w:rsidRPr="008F63C9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8AE" w:rsidRPr="008F63C9" w:rsidTr="0025655E">
        <w:tc>
          <w:tcPr>
            <w:tcW w:w="1995" w:type="pct"/>
            <w:vAlign w:val="bottom"/>
          </w:tcPr>
          <w:p w:rsidR="00F378AE" w:rsidRPr="008F63C9" w:rsidRDefault="00F378AE" w:rsidP="00F3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67" w:type="pct"/>
            <w:vAlign w:val="bottom"/>
          </w:tcPr>
          <w:p w:rsidR="00F378AE" w:rsidRPr="008F63C9" w:rsidRDefault="009B7967" w:rsidP="00F378A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4,302,195</w:t>
            </w:r>
          </w:p>
        </w:tc>
        <w:tc>
          <w:tcPr>
            <w:tcW w:w="144" w:type="pct"/>
            <w:vAlign w:val="bottom"/>
          </w:tcPr>
          <w:p w:rsidR="00F378AE" w:rsidRPr="008F63C9" w:rsidRDefault="00F378AE" w:rsidP="00F378A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:rsidR="00F378AE" w:rsidRPr="00F6492B" w:rsidRDefault="00F378AE" w:rsidP="00F378A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,369,137</w:t>
            </w:r>
          </w:p>
        </w:tc>
        <w:tc>
          <w:tcPr>
            <w:tcW w:w="128" w:type="pct"/>
            <w:vAlign w:val="bottom"/>
          </w:tcPr>
          <w:p w:rsidR="00F378AE" w:rsidRPr="008F63C9" w:rsidRDefault="00F378AE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:rsidR="00F378AE" w:rsidRPr="00C0774E" w:rsidRDefault="005C2F04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F378AE" w:rsidRPr="00C0774E" w:rsidRDefault="00F378AE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F378AE" w:rsidRPr="00C0774E" w:rsidRDefault="00F378AE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77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7967" w:rsidRPr="008F63C9" w:rsidTr="0025655E">
        <w:tc>
          <w:tcPr>
            <w:tcW w:w="1995" w:type="pct"/>
            <w:vAlign w:val="bottom"/>
          </w:tcPr>
          <w:p w:rsidR="009B7967" w:rsidRPr="008F63C9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:rsidR="009B7967" w:rsidRPr="008F63C9" w:rsidRDefault="009B7967" w:rsidP="009573A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4,302,195</w:t>
            </w:r>
          </w:p>
        </w:tc>
        <w:tc>
          <w:tcPr>
            <w:tcW w:w="144" w:type="pct"/>
            <w:vAlign w:val="bottom"/>
          </w:tcPr>
          <w:p w:rsidR="009B7967" w:rsidRPr="008F63C9" w:rsidRDefault="009B7967" w:rsidP="00F378A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:rsidR="009B7967" w:rsidRPr="0060279E" w:rsidRDefault="009B7967" w:rsidP="00F378A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,369,137</w:t>
            </w:r>
          </w:p>
        </w:tc>
        <w:tc>
          <w:tcPr>
            <w:tcW w:w="128" w:type="pct"/>
            <w:vAlign w:val="bottom"/>
          </w:tcPr>
          <w:p w:rsidR="009B7967" w:rsidRPr="008F63C9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</w:tcPr>
          <w:p w:rsidR="009B7967" w:rsidRPr="00C0774E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:rsidR="009B7967" w:rsidRPr="00C0774E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:rsidR="009B7967" w:rsidRPr="00C0774E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77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7967" w:rsidRPr="008F63C9" w:rsidTr="0025655E">
        <w:tc>
          <w:tcPr>
            <w:tcW w:w="1995" w:type="pct"/>
            <w:vAlign w:val="bottom"/>
          </w:tcPr>
          <w:p w:rsidR="009B7967" w:rsidRPr="008F63C9" w:rsidRDefault="009B7967" w:rsidP="00F3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:rsidR="009B7967" w:rsidRPr="00C0774E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:rsidR="009B7967" w:rsidRPr="00C0774E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9B7967" w:rsidRPr="0060279E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9B7967" w:rsidRPr="00C0774E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:rsidR="009B7967" w:rsidRPr="00C0774E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:rsidR="009B7967" w:rsidRPr="00C0774E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:rsidR="009B7967" w:rsidRPr="00C0774E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77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7967" w:rsidRPr="008F63C9" w:rsidTr="0025655E">
        <w:tc>
          <w:tcPr>
            <w:tcW w:w="1995" w:type="pct"/>
            <w:vAlign w:val="bottom"/>
          </w:tcPr>
          <w:p w:rsidR="009B7967" w:rsidRPr="008F63C9" w:rsidRDefault="009B7967" w:rsidP="00F3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7967" w:rsidRPr="009B7967" w:rsidRDefault="009B7967" w:rsidP="009573A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967">
              <w:rPr>
                <w:rFonts w:ascii="Angsana New" w:hAnsi="Angsana New"/>
                <w:b/>
                <w:bCs/>
                <w:sz w:val="30"/>
                <w:szCs w:val="30"/>
              </w:rPr>
              <w:t>4,302,195</w:t>
            </w:r>
          </w:p>
        </w:tc>
        <w:tc>
          <w:tcPr>
            <w:tcW w:w="144" w:type="pct"/>
            <w:vAlign w:val="bottom"/>
          </w:tcPr>
          <w:p w:rsidR="009B7967" w:rsidRPr="008F63C9" w:rsidRDefault="009B7967" w:rsidP="00F378A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7967" w:rsidRPr="0060279E" w:rsidRDefault="009B7967" w:rsidP="00F378A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7,369,137</w:t>
            </w:r>
          </w:p>
        </w:tc>
        <w:tc>
          <w:tcPr>
            <w:tcW w:w="128" w:type="pct"/>
            <w:vAlign w:val="bottom"/>
          </w:tcPr>
          <w:p w:rsidR="009B7967" w:rsidRPr="008F63C9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7967" w:rsidRPr="00B632FD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:rsidR="009B7967" w:rsidRPr="00B632FD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7967" w:rsidRPr="00B632FD" w:rsidRDefault="009B7967" w:rsidP="00F37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2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6468F" w:rsidRPr="00866AB8" w:rsidRDefault="00F6468F" w:rsidP="0039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1"/>
        <w:gridCol w:w="1257"/>
        <w:gridCol w:w="253"/>
        <w:gridCol w:w="1234"/>
        <w:gridCol w:w="236"/>
        <w:gridCol w:w="1253"/>
        <w:gridCol w:w="262"/>
        <w:gridCol w:w="1168"/>
      </w:tblGrid>
      <w:tr w:rsidR="00F27BC0" w:rsidRPr="00E40837" w:rsidTr="0025655E">
        <w:tc>
          <w:tcPr>
            <w:tcW w:w="1999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34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125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39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F27BC0" w:rsidRPr="00E40837" w:rsidTr="0025655E">
        <w:tc>
          <w:tcPr>
            <w:tcW w:w="1999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1" w:type="pct"/>
            <w:gridSpan w:val="7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8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7BC0" w:rsidRPr="00E40837" w:rsidTr="0025655E">
        <w:tc>
          <w:tcPr>
            <w:tcW w:w="1999" w:type="pct"/>
            <w:vAlign w:val="bottom"/>
          </w:tcPr>
          <w:p w:rsidR="00F27BC0" w:rsidRPr="00862C35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2C35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666" w:type="pct"/>
            <w:vAlign w:val="bottom"/>
          </w:tcPr>
          <w:p w:rsidR="00F27BC0" w:rsidRPr="00E40837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:rsidR="00F27BC0" w:rsidRPr="00E40837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:rsidR="00F27BC0" w:rsidRPr="006F0C34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F27BC0" w:rsidRPr="006F0C34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7BC0" w:rsidRPr="00E40837" w:rsidTr="0025655E">
        <w:tc>
          <w:tcPr>
            <w:tcW w:w="1999" w:type="pct"/>
            <w:vAlign w:val="bottom"/>
          </w:tcPr>
          <w:p w:rsidR="00F27BC0" w:rsidRPr="00862C35" w:rsidRDefault="00C6695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27BC0" w:rsidRPr="00862C35">
              <w:rPr>
                <w:rFonts w:ascii="Angsana New" w:hAnsi="Angsana New"/>
                <w:sz w:val="30"/>
                <w:szCs w:val="30"/>
                <w:cs/>
              </w:rPr>
              <w:t>งวดสามเดือนสิ้นสุด</w:t>
            </w:r>
            <w:r w:rsidR="005E4B0D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="00F27BC0" w:rsidRPr="00862C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27BC0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666" w:type="pct"/>
            <w:tcBorders>
              <w:bottom w:val="double" w:sz="4" w:space="0" w:color="auto"/>
            </w:tcBorders>
            <w:vAlign w:val="bottom"/>
          </w:tcPr>
          <w:p w:rsidR="00F27BC0" w:rsidRPr="00B632FD" w:rsidRDefault="00A91825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:rsidR="00F27BC0" w:rsidRPr="00B632FD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  <w:vAlign w:val="bottom"/>
          </w:tcPr>
          <w:p w:rsidR="00F27BC0" w:rsidRPr="006F0C34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C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:rsidR="00F27BC0" w:rsidRPr="00B632FD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611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vAlign w:val="bottom"/>
          </w:tcPr>
          <w:p w:rsidR="00F27BC0" w:rsidRPr="00B632FD" w:rsidRDefault="00A91825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611"/>
                <w:tab w:val="decimal" w:pos="871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F27BC0" w:rsidRPr="00B632FD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:rsidR="00F27BC0" w:rsidRPr="006F0C34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611"/>
                <w:tab w:val="decimal" w:pos="871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C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46D7B" w:rsidRDefault="00246D7B" w:rsidP="0039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"/>
          <w:szCs w:val="2"/>
        </w:rPr>
      </w:pPr>
    </w:p>
    <w:p w:rsidR="001C054D" w:rsidRDefault="001C054D" w:rsidP="0039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"/>
          <w:szCs w:val="2"/>
        </w:rPr>
      </w:pPr>
    </w:p>
    <w:p w:rsidR="001C054D" w:rsidRDefault="001C054D" w:rsidP="0039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"/>
          <w:szCs w:val="2"/>
        </w:rPr>
      </w:pPr>
    </w:p>
    <w:p w:rsidR="001C054D" w:rsidRPr="00866AB8" w:rsidRDefault="001C054D" w:rsidP="0039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1C054D" w:rsidRDefault="001C054D" w:rsidP="0039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"/>
          <w:szCs w:val="2"/>
        </w:rPr>
      </w:pPr>
    </w:p>
    <w:p w:rsidR="001C054D" w:rsidRPr="00246D7B" w:rsidRDefault="001C054D" w:rsidP="0039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"/>
          <w:szCs w:val="2"/>
        </w:rPr>
      </w:pPr>
    </w:p>
    <w:p w:rsidR="006E4CE3" w:rsidRPr="00517521" w:rsidRDefault="006E4CE3" w:rsidP="006E4C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pacing w:val="-6"/>
          <w:sz w:val="2"/>
          <w:szCs w:val="2"/>
        </w:rPr>
      </w:pPr>
    </w:p>
    <w:tbl>
      <w:tblPr>
        <w:tblW w:w="94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9"/>
        <w:gridCol w:w="1251"/>
        <w:gridCol w:w="277"/>
        <w:gridCol w:w="1182"/>
        <w:gridCol w:w="9"/>
        <w:gridCol w:w="242"/>
        <w:gridCol w:w="1261"/>
        <w:gridCol w:w="270"/>
        <w:gridCol w:w="1157"/>
      </w:tblGrid>
      <w:tr w:rsidR="00A57C4F" w:rsidRPr="00E40837" w:rsidTr="0025655E">
        <w:trPr>
          <w:tblHeader/>
        </w:trPr>
        <w:tc>
          <w:tcPr>
            <w:tcW w:w="2007" w:type="pct"/>
            <w:vAlign w:val="bottom"/>
          </w:tcPr>
          <w:p w:rsidR="00452AB5" w:rsidRPr="00E40837" w:rsidRDefault="007F2271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452AB5" w:rsidRPr="00E40837">
              <w:rPr>
                <w:rFonts w:ascii="Angsana New" w:hAnsi="Angsana New"/>
                <w:sz w:val="30"/>
                <w:szCs w:val="30"/>
              </w:rPr>
              <w:br w:type="page"/>
            </w:r>
            <w:r w:rsidR="00452AB5" w:rsidRPr="00E40837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เงินจ่ายล่วงหน้าและลูกหนี้</w:t>
            </w:r>
            <w:r w:rsidR="0030006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หมุนเวียน</w:t>
            </w:r>
            <w:r w:rsidR="00452AB5" w:rsidRPr="00E40837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pct"/>
            <w:gridSpan w:val="4"/>
            <w:vAlign w:val="bottom"/>
          </w:tcPr>
          <w:p w:rsidR="00452AB5" w:rsidRPr="00E40837" w:rsidRDefault="00452AB5" w:rsidP="0078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8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:rsidR="00452AB5" w:rsidRPr="00E40837" w:rsidRDefault="00452AB5" w:rsidP="0078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pct"/>
            <w:gridSpan w:val="3"/>
            <w:vAlign w:val="bottom"/>
          </w:tcPr>
          <w:p w:rsidR="000150C9" w:rsidRPr="00E40837" w:rsidRDefault="00452AB5" w:rsidP="0078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8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BC0" w:rsidRPr="00E40837" w:rsidTr="0025655E">
        <w:trPr>
          <w:tblHeader/>
        </w:trPr>
        <w:tc>
          <w:tcPr>
            <w:tcW w:w="2007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jc w:val="both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</w:rPr>
            </w:pPr>
            <w:r w:rsidRPr="00E40837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</w:rPr>
              <w:t xml:space="preserve">   -</w:t>
            </w:r>
            <w:r w:rsidRPr="00E40837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63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7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3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27BC0" w:rsidRPr="00E40837" w:rsidTr="0025655E">
        <w:trPr>
          <w:tblHeader/>
        </w:trPr>
        <w:tc>
          <w:tcPr>
            <w:tcW w:w="2007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128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3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F27BC0" w:rsidRPr="008F63C9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F27BC0" w:rsidRPr="00E40837" w:rsidTr="0025655E">
        <w:trPr>
          <w:tblHeader/>
        </w:trPr>
        <w:tc>
          <w:tcPr>
            <w:tcW w:w="2007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3" w:type="pct"/>
            <w:gridSpan w:val="8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8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3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FF4" w:rsidRPr="00E46252" w:rsidTr="0025655E">
        <w:tc>
          <w:tcPr>
            <w:tcW w:w="2007" w:type="pct"/>
            <w:vAlign w:val="bottom"/>
          </w:tcPr>
          <w:p w:rsidR="008F3FF4" w:rsidRPr="00E40837" w:rsidRDefault="008F3FF4" w:rsidP="008F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63" w:type="pct"/>
            <w:vAlign w:val="bottom"/>
          </w:tcPr>
          <w:p w:rsidR="008F3FF4" w:rsidRPr="007C393D" w:rsidRDefault="007C393D" w:rsidP="008F3FF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1,652</w:t>
            </w:r>
          </w:p>
        </w:tc>
        <w:tc>
          <w:tcPr>
            <w:tcW w:w="147" w:type="pct"/>
            <w:vAlign w:val="bottom"/>
          </w:tcPr>
          <w:p w:rsidR="008F3FF4" w:rsidRPr="0060279E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8F3FF4" w:rsidRPr="0060279E" w:rsidRDefault="008F3FF4" w:rsidP="008F3FF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0279E">
              <w:rPr>
                <w:rFonts w:ascii="Angsana New" w:hAnsi="Angsana New"/>
                <w:sz w:val="30"/>
                <w:szCs w:val="30"/>
                <w:lang w:bidi="th-TH"/>
              </w:rPr>
              <w:t>1,873</w:t>
            </w:r>
          </w:p>
        </w:tc>
        <w:tc>
          <w:tcPr>
            <w:tcW w:w="128" w:type="pct"/>
            <w:vAlign w:val="bottom"/>
          </w:tcPr>
          <w:p w:rsidR="008F3FF4" w:rsidRPr="0060279E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8F3FF4" w:rsidRPr="0060279E" w:rsidRDefault="007C393D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vAlign w:val="bottom"/>
          </w:tcPr>
          <w:p w:rsidR="008F3FF4" w:rsidRPr="00C0774E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8F3FF4" w:rsidRPr="00C0774E" w:rsidRDefault="008F3FF4" w:rsidP="00947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77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F27BC0" w:rsidRPr="009A0EB6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47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28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8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3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663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FF4" w:rsidRPr="00E40837" w:rsidTr="0025655E">
        <w:tc>
          <w:tcPr>
            <w:tcW w:w="2007" w:type="pct"/>
            <w:vAlign w:val="bottom"/>
          </w:tcPr>
          <w:p w:rsidR="008F3FF4" w:rsidRPr="00E40837" w:rsidRDefault="008F3FF4" w:rsidP="008F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663" w:type="pct"/>
            <w:vAlign w:val="bottom"/>
          </w:tcPr>
          <w:p w:rsidR="008F3FF4" w:rsidRPr="00C0774E" w:rsidRDefault="003722FF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8F3FF4" w:rsidRPr="00C0774E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8F3FF4" w:rsidRPr="0060279E" w:rsidRDefault="008F3FF4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8F3FF4" w:rsidRPr="00E40837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8F3FF4" w:rsidRPr="00E40837" w:rsidRDefault="006B7D1F" w:rsidP="002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45,14</w:t>
            </w:r>
            <w:r w:rsidR="006F75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  <w:vAlign w:val="bottom"/>
          </w:tcPr>
          <w:p w:rsidR="008F3FF4" w:rsidRPr="00E40837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8F3FF4" w:rsidRPr="0060279E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71,263</w:t>
            </w:r>
          </w:p>
        </w:tc>
      </w:tr>
      <w:tr w:rsidR="008F3FF4" w:rsidRPr="00E40837" w:rsidTr="0025655E">
        <w:tc>
          <w:tcPr>
            <w:tcW w:w="2007" w:type="pct"/>
            <w:vAlign w:val="bottom"/>
          </w:tcPr>
          <w:p w:rsidR="008F3FF4" w:rsidRPr="00E40837" w:rsidRDefault="008F3FF4" w:rsidP="008F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663" w:type="pct"/>
            <w:vAlign w:val="bottom"/>
          </w:tcPr>
          <w:p w:rsidR="008F3FF4" w:rsidRPr="00C0774E" w:rsidRDefault="003722FF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8F3FF4" w:rsidRPr="00C0774E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8F3FF4" w:rsidRPr="0060279E" w:rsidRDefault="008F3FF4" w:rsidP="005E4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8F3FF4" w:rsidRPr="00E40837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8F3FF4" w:rsidRPr="00E40837" w:rsidRDefault="005E4B0D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3" w:type="pct"/>
            <w:vAlign w:val="bottom"/>
          </w:tcPr>
          <w:p w:rsidR="008F3FF4" w:rsidRPr="00E40837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8F3FF4" w:rsidRPr="0060279E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อาร์เอช</w:t>
            </w:r>
            <w:proofErr w:type="spellEnd"/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</w:p>
        </w:tc>
        <w:tc>
          <w:tcPr>
            <w:tcW w:w="663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F27BC0" w:rsidRPr="00E40837" w:rsidRDefault="00F27BC0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27BC0" w:rsidRPr="0060279E" w:rsidRDefault="00F27BC0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FF4" w:rsidRPr="00E40837" w:rsidTr="0025655E">
        <w:tc>
          <w:tcPr>
            <w:tcW w:w="2007" w:type="pct"/>
            <w:vAlign w:val="bottom"/>
          </w:tcPr>
          <w:p w:rsidR="008F3FF4" w:rsidRPr="00E40837" w:rsidRDefault="008F3FF4" w:rsidP="008F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คอร์ปอเรชั่น</w:t>
            </w:r>
            <w:proofErr w:type="spellEnd"/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3" w:type="pct"/>
            <w:vAlign w:val="bottom"/>
          </w:tcPr>
          <w:p w:rsidR="008F3FF4" w:rsidRPr="00C0774E" w:rsidRDefault="003722FF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8F3FF4" w:rsidRPr="0060279E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  <w:vAlign w:val="bottom"/>
          </w:tcPr>
          <w:p w:rsidR="008F3FF4" w:rsidRPr="0060279E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8F3FF4" w:rsidRPr="00E40837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8F3FF4" w:rsidRPr="00E40837" w:rsidRDefault="003722FF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43" w:type="pct"/>
            <w:vAlign w:val="bottom"/>
          </w:tcPr>
          <w:p w:rsidR="008F3FF4" w:rsidRPr="00E40837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8F3FF4" w:rsidRPr="0060279E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642</w:t>
            </w: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บริษัท ราชบุรี 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อัล</w:t>
            </w:r>
            <w:proofErr w:type="spellEnd"/>
            <w:r w:rsidRPr="00E40837">
              <w:rPr>
                <w:rFonts w:ascii="Angsana New" w:hAnsi="Angsana New"/>
                <w:sz w:val="30"/>
                <w:szCs w:val="30"/>
                <w:cs/>
              </w:rPr>
              <w:t>ลาย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แอนซ์</w:t>
            </w:r>
            <w:proofErr w:type="spellEnd"/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3" w:type="pct"/>
            <w:vAlign w:val="bottom"/>
          </w:tcPr>
          <w:p w:rsidR="00F27BC0" w:rsidRPr="00C0774E" w:rsidRDefault="003722FF" w:rsidP="00194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F27BC0" w:rsidRPr="00C0774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C0774E" w:rsidRDefault="00F27BC0" w:rsidP="00194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077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Pr="00E40837" w:rsidRDefault="006B7D1F" w:rsidP="00194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5DBC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3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F27BC0" w:rsidRPr="00E40837" w:rsidRDefault="00F27BC0" w:rsidP="00194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837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D21079" w:rsidRPr="00E40837" w:rsidTr="0025655E">
        <w:tc>
          <w:tcPr>
            <w:tcW w:w="2007" w:type="pct"/>
            <w:vAlign w:val="bottom"/>
          </w:tcPr>
          <w:p w:rsidR="00D21079" w:rsidRPr="00E40837" w:rsidRDefault="00D21079" w:rsidP="00D2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>บริษัท ราช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-ลาว เซอร์วิส</w:t>
            </w:r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3" w:type="pct"/>
            <w:vAlign w:val="bottom"/>
          </w:tcPr>
          <w:p w:rsidR="00D21079" w:rsidRPr="00C0774E" w:rsidRDefault="00D21079" w:rsidP="00D2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D21079" w:rsidRPr="00C0774E" w:rsidRDefault="00D21079" w:rsidP="00D2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D21079" w:rsidRPr="00C0774E" w:rsidRDefault="00D21079" w:rsidP="00D2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077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D21079" w:rsidRPr="00E40837" w:rsidRDefault="00D21079" w:rsidP="00D2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D21079" w:rsidRPr="00E40837" w:rsidRDefault="00D21079" w:rsidP="00D2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1,005</w:t>
            </w:r>
          </w:p>
        </w:tc>
        <w:tc>
          <w:tcPr>
            <w:tcW w:w="143" w:type="pct"/>
            <w:vAlign w:val="bottom"/>
          </w:tcPr>
          <w:p w:rsidR="00D21079" w:rsidRPr="00C0774E" w:rsidRDefault="00D21079" w:rsidP="00D2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bottom w:val="nil"/>
            </w:tcBorders>
            <w:vAlign w:val="bottom"/>
          </w:tcPr>
          <w:p w:rsidR="00D21079" w:rsidRPr="00C0774E" w:rsidRDefault="00D21079" w:rsidP="00D2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77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384328" w:rsidRPr="009A0EB6" w:rsidRDefault="00384328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8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663" w:type="pct"/>
            <w:vAlign w:val="bottom"/>
          </w:tcPr>
          <w:p w:rsidR="00F27BC0" w:rsidRPr="00C0774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F27BC0" w:rsidRPr="00C0774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C0774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F27BC0" w:rsidRPr="00C0774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อาร์เอช</w:t>
            </w:r>
            <w:proofErr w:type="spellEnd"/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</w:p>
        </w:tc>
        <w:tc>
          <w:tcPr>
            <w:tcW w:w="663" w:type="pct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F27BC0" w:rsidRPr="0060279E" w:rsidRDefault="00F27BC0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    (สิงคโปร์) 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คอร์ปอเรชั่น</w:t>
            </w:r>
            <w:proofErr w:type="spellEnd"/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3" w:type="pct"/>
            <w:vAlign w:val="bottom"/>
          </w:tcPr>
          <w:p w:rsidR="00F27BC0" w:rsidRPr="0060279E" w:rsidRDefault="003720EF" w:rsidP="00866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60279E" w:rsidRDefault="00F27BC0" w:rsidP="006F7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Pr="0060279E" w:rsidRDefault="003722FF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5,986</w:t>
            </w:r>
          </w:p>
        </w:tc>
        <w:tc>
          <w:tcPr>
            <w:tcW w:w="143" w:type="pct"/>
            <w:vAlign w:val="bottom"/>
          </w:tcPr>
          <w:p w:rsidR="00F27BC0" w:rsidRPr="0060279E" w:rsidRDefault="00F27BC0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F27BC0" w:rsidRPr="0060279E" w:rsidRDefault="00F27BC0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3"/>
                <w:tab w:val="decimal" w:pos="1040"/>
              </w:tabs>
              <w:spacing w:after="0"/>
              <w:ind w:left="-108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28,453</w:t>
            </w:r>
          </w:p>
        </w:tc>
      </w:tr>
      <w:tr w:rsidR="00BA2FD1" w:rsidRPr="00E40837" w:rsidTr="0025655E">
        <w:tc>
          <w:tcPr>
            <w:tcW w:w="2007" w:type="pct"/>
            <w:vAlign w:val="bottom"/>
          </w:tcPr>
          <w:p w:rsidR="00BA2FD1" w:rsidRPr="00E40837" w:rsidRDefault="00BA2FD1" w:rsidP="008F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083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ราช</w:t>
            </w:r>
            <w:r w:rsidRPr="00E40837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E4083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ออสเตรเลีย </w:t>
            </w:r>
            <w:proofErr w:type="spellStart"/>
            <w:r w:rsidRPr="00E40837">
              <w:rPr>
                <w:rFonts w:ascii="Angsana New" w:hAnsi="Angsana New"/>
                <w:spacing w:val="-4"/>
                <w:sz w:val="30"/>
                <w:szCs w:val="30"/>
                <w:cs/>
              </w:rPr>
              <w:t>คอร์ปอเรชั่น</w:t>
            </w:r>
            <w:proofErr w:type="spellEnd"/>
            <w:r w:rsidRPr="00E4083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3" w:type="pct"/>
            <w:vAlign w:val="bottom"/>
          </w:tcPr>
          <w:p w:rsidR="00BA2FD1" w:rsidRPr="0060279E" w:rsidRDefault="003720EF" w:rsidP="006F7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BA2FD1" w:rsidRPr="0060279E" w:rsidRDefault="00BA2FD1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BA2FD1" w:rsidRPr="0060279E" w:rsidRDefault="00BA2FD1" w:rsidP="00866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BA2FD1" w:rsidRPr="0060279E" w:rsidRDefault="00BA2FD1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BA2FD1" w:rsidRPr="0060279E" w:rsidRDefault="00BA2FD1" w:rsidP="0095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5DBC"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143" w:type="pct"/>
            <w:vAlign w:val="bottom"/>
          </w:tcPr>
          <w:p w:rsidR="00BA2FD1" w:rsidRPr="00C0774E" w:rsidRDefault="00BA2FD1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BA2FD1" w:rsidRPr="00C0774E" w:rsidRDefault="00BA2FD1" w:rsidP="00866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77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F27BC0" w:rsidRPr="009A0EB6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47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28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8" w:type="pct"/>
            <w:vAlign w:val="bottom"/>
          </w:tcPr>
          <w:p w:rsidR="00F27BC0" w:rsidRPr="00866AB8" w:rsidRDefault="00F27BC0" w:rsidP="00866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663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Pr="00E40837" w:rsidRDefault="00F27BC0" w:rsidP="00866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F27BC0" w:rsidRPr="00E40837" w:rsidRDefault="00F27BC0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เฟิร์ส</w:t>
            </w:r>
            <w:proofErr w:type="spellEnd"/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 โคราช 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วินด์</w:t>
            </w:r>
            <w:proofErr w:type="spellEnd"/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3" w:type="pct"/>
            <w:vAlign w:val="bottom"/>
          </w:tcPr>
          <w:p w:rsidR="00F27BC0" w:rsidRPr="0060279E" w:rsidRDefault="002869EF" w:rsidP="00F27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47" w:type="pct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60279E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28" w:type="pct"/>
            <w:vAlign w:val="bottom"/>
          </w:tcPr>
          <w:p w:rsidR="00F27BC0" w:rsidRPr="0060279E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Pr="0060279E" w:rsidRDefault="002869EF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43" w:type="pct"/>
            <w:vAlign w:val="bottom"/>
          </w:tcPr>
          <w:p w:rsidR="00F27BC0" w:rsidRPr="0060279E" w:rsidRDefault="00F27BC0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F27BC0" w:rsidRPr="0060279E" w:rsidRDefault="00F27BC0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3"/>
                <w:tab w:val="decimal" w:pos="1040"/>
              </w:tabs>
              <w:spacing w:after="0"/>
              <w:ind w:left="-108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186</w:t>
            </w: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E40837">
              <w:rPr>
                <w:rFonts w:ascii="Angsana New" w:hAnsi="Angsana New"/>
                <w:sz w:val="30"/>
                <w:szCs w:val="30"/>
              </w:rPr>
              <w:t>.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อาร์</w:t>
            </w:r>
            <w:proofErr w:type="spellEnd"/>
            <w:r w:rsidRPr="00E40837">
              <w:rPr>
                <w:rFonts w:ascii="Angsana New" w:hAnsi="Angsana New"/>
                <w:sz w:val="30"/>
                <w:szCs w:val="30"/>
              </w:rPr>
              <w:t>.</w:t>
            </w:r>
            <w:r w:rsidRPr="00E40837">
              <w:rPr>
                <w:rFonts w:ascii="Angsana New" w:hAnsi="Angsana New"/>
                <w:sz w:val="30"/>
                <w:szCs w:val="30"/>
                <w:cs/>
              </w:rPr>
              <w:t>ทู จำกัด</w:t>
            </w:r>
          </w:p>
        </w:tc>
        <w:tc>
          <w:tcPr>
            <w:tcW w:w="663" w:type="pct"/>
            <w:vAlign w:val="bottom"/>
          </w:tcPr>
          <w:p w:rsidR="00F27BC0" w:rsidRPr="0060279E" w:rsidRDefault="002869EF" w:rsidP="00F27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47" w:type="pct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60279E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28" w:type="pct"/>
            <w:vAlign w:val="bottom"/>
          </w:tcPr>
          <w:p w:rsidR="00F27BC0" w:rsidRPr="0060279E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Pr="0060279E" w:rsidRDefault="002869EF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43" w:type="pct"/>
            <w:vAlign w:val="bottom"/>
          </w:tcPr>
          <w:p w:rsidR="00F27BC0" w:rsidRPr="0060279E" w:rsidRDefault="00F27BC0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F27BC0" w:rsidRPr="0060279E" w:rsidRDefault="00F27BC0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3"/>
                <w:tab w:val="decimal" w:pos="1040"/>
              </w:tabs>
              <w:spacing w:after="0"/>
              <w:ind w:left="-108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186</w:t>
            </w:r>
          </w:p>
        </w:tc>
      </w:tr>
      <w:tr w:rsidR="00F27BC0" w:rsidRPr="00E46252" w:rsidTr="0025655E">
        <w:tc>
          <w:tcPr>
            <w:tcW w:w="2007" w:type="pct"/>
            <w:vAlign w:val="bottom"/>
          </w:tcPr>
          <w:p w:rsidR="00F27BC0" w:rsidRPr="009A0EB6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:rsidR="00F27BC0" w:rsidRPr="00866AB8" w:rsidRDefault="00F27BC0" w:rsidP="00866A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7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3E422C" w:rsidRDefault="00F27BC0" w:rsidP="003E422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8" w:type="pct"/>
            <w:vAlign w:val="bottom"/>
          </w:tcPr>
          <w:p w:rsidR="00F27BC0" w:rsidRPr="00866AB8" w:rsidRDefault="00F27BC0" w:rsidP="00866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:rsidR="00F27BC0" w:rsidRPr="00866AB8" w:rsidRDefault="00F27BC0" w:rsidP="00866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3"/>
                <w:tab w:val="decimal" w:pos="1040"/>
              </w:tabs>
              <w:spacing w:after="0"/>
              <w:ind w:left="-108" w:right="4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663" w:type="pct"/>
            <w:vAlign w:val="bottom"/>
          </w:tcPr>
          <w:p w:rsidR="00F27BC0" w:rsidRPr="00866AB8" w:rsidRDefault="00F27BC0" w:rsidP="00866A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7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3E422C" w:rsidRDefault="00F27BC0" w:rsidP="003E422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Pr="00E40837" w:rsidRDefault="00F27BC0" w:rsidP="00866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:rsidR="00F27BC0" w:rsidRPr="00E40837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F27BC0" w:rsidRPr="00E40837" w:rsidRDefault="00F27BC0" w:rsidP="00866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3"/>
                <w:tab w:val="decimal" w:pos="1040"/>
              </w:tabs>
              <w:spacing w:after="0"/>
              <w:ind w:left="-108" w:right="4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บริษัท ชูบุราชบุรี 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อีเลคทริค</w:t>
            </w:r>
            <w:proofErr w:type="spellEnd"/>
            <w:r w:rsidRPr="00E40837">
              <w:rPr>
                <w:rFonts w:ascii="Angsana New" w:hAnsi="Angsana New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663" w:type="pct"/>
            <w:vAlign w:val="bottom"/>
          </w:tcPr>
          <w:p w:rsidR="00F27BC0" w:rsidRPr="0060279E" w:rsidRDefault="00DC4FDF" w:rsidP="00F27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="00F8301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60279E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128" w:type="pct"/>
            <w:vAlign w:val="bottom"/>
          </w:tcPr>
          <w:p w:rsidR="00F27BC0" w:rsidRPr="0060279E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Pr="0060279E" w:rsidRDefault="00DC4FDF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="001949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F27BC0" w:rsidRPr="0060279E" w:rsidRDefault="00F27BC0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3"/>
                <w:tab w:val="decimal" w:pos="1040"/>
              </w:tabs>
              <w:spacing w:after="0"/>
              <w:ind w:left="-108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F27BC0" w:rsidRPr="00E40837" w:rsidTr="0025655E">
        <w:tc>
          <w:tcPr>
            <w:tcW w:w="2007" w:type="pct"/>
            <w:vAlign w:val="bottom"/>
          </w:tcPr>
          <w:p w:rsidR="00F27BC0" w:rsidRPr="00E40837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เซาท์อีสท์</w:t>
            </w:r>
            <w:proofErr w:type="spellEnd"/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 เอเชียเอน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เนอร์</w:t>
            </w:r>
            <w:proofErr w:type="spellEnd"/>
            <w:r w:rsidRPr="00E40837">
              <w:rPr>
                <w:rFonts w:ascii="Angsana New" w:hAnsi="Angsana New"/>
                <w:sz w:val="30"/>
                <w:szCs w:val="30"/>
                <w:cs/>
              </w:rPr>
              <w:t>จี จำกัด</w:t>
            </w:r>
          </w:p>
        </w:tc>
        <w:tc>
          <w:tcPr>
            <w:tcW w:w="663" w:type="pct"/>
            <w:vAlign w:val="bottom"/>
          </w:tcPr>
          <w:p w:rsidR="00F27BC0" w:rsidRPr="0060279E" w:rsidRDefault="00DC4FDF" w:rsidP="00F27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7" w:type="pct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60279E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28" w:type="pct"/>
            <w:vAlign w:val="bottom"/>
          </w:tcPr>
          <w:p w:rsidR="00F27BC0" w:rsidRPr="0060279E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Pr="0060279E" w:rsidRDefault="00DC4FDF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3" w:type="pct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F27BC0" w:rsidRPr="0060279E" w:rsidRDefault="00F27BC0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3"/>
                <w:tab w:val="decimal" w:pos="1040"/>
              </w:tabs>
              <w:spacing w:after="0"/>
              <w:ind w:left="-108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F27BC0" w:rsidRPr="00E40837" w:rsidTr="0025655E">
        <w:tc>
          <w:tcPr>
            <w:tcW w:w="2007" w:type="pct"/>
            <w:shd w:val="clear" w:color="auto" w:fill="auto"/>
            <w:vAlign w:val="bottom"/>
          </w:tcPr>
          <w:p w:rsidR="00F27BC0" w:rsidRPr="00653435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3435">
              <w:rPr>
                <w:rFonts w:ascii="Angsana New" w:hAnsi="Angsana New"/>
                <w:sz w:val="30"/>
                <w:szCs w:val="30"/>
                <w:cs/>
              </w:rPr>
              <w:t>บริษัท ไฟฟ้า เซ</w:t>
            </w:r>
            <w:proofErr w:type="spellStart"/>
            <w:r w:rsidRPr="00653435">
              <w:rPr>
                <w:rFonts w:ascii="Angsana New" w:hAnsi="Angsana New"/>
                <w:sz w:val="30"/>
                <w:szCs w:val="30"/>
                <w:cs/>
              </w:rPr>
              <w:t>เปียน</w:t>
            </w:r>
            <w:proofErr w:type="spellEnd"/>
            <w:r w:rsidRPr="00653435">
              <w:rPr>
                <w:rFonts w:ascii="Angsana New" w:hAnsi="Angsana New"/>
                <w:sz w:val="30"/>
                <w:szCs w:val="30"/>
              </w:rPr>
              <w:t>-</w:t>
            </w:r>
            <w:r w:rsidRPr="00653435">
              <w:rPr>
                <w:rFonts w:ascii="Angsana New" w:hAnsi="Angsana New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663" w:type="pct"/>
            <w:shd w:val="clear" w:color="auto" w:fill="auto"/>
            <w:vAlign w:val="bottom"/>
          </w:tcPr>
          <w:p w:rsidR="00F27BC0" w:rsidRPr="0060279E" w:rsidRDefault="00DC4FDF" w:rsidP="00F27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11,658</w:t>
            </w:r>
          </w:p>
        </w:tc>
        <w:tc>
          <w:tcPr>
            <w:tcW w:w="147" w:type="pct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60279E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12,111</w:t>
            </w:r>
          </w:p>
        </w:tc>
        <w:tc>
          <w:tcPr>
            <w:tcW w:w="128" w:type="pct"/>
            <w:vAlign w:val="bottom"/>
          </w:tcPr>
          <w:p w:rsidR="00F27BC0" w:rsidRPr="0060279E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F27BC0" w:rsidRPr="0060279E" w:rsidRDefault="00DC4FDF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11,658</w:t>
            </w:r>
          </w:p>
        </w:tc>
        <w:tc>
          <w:tcPr>
            <w:tcW w:w="143" w:type="pct"/>
            <w:vAlign w:val="bottom"/>
          </w:tcPr>
          <w:p w:rsidR="00F27BC0" w:rsidRPr="0060279E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F27BC0" w:rsidRPr="0060279E" w:rsidRDefault="00F27BC0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3"/>
                <w:tab w:val="decimal" w:pos="1040"/>
              </w:tabs>
              <w:spacing w:after="0"/>
              <w:ind w:left="-108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12,111</w:t>
            </w:r>
          </w:p>
        </w:tc>
      </w:tr>
      <w:tr w:rsidR="00F27BC0" w:rsidRPr="00E46252" w:rsidTr="0025655E">
        <w:tc>
          <w:tcPr>
            <w:tcW w:w="2007" w:type="pct"/>
            <w:vAlign w:val="bottom"/>
          </w:tcPr>
          <w:p w:rsidR="00F27BC0" w:rsidRPr="009A0EB6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:rsidR="00F27BC0" w:rsidRPr="00866AB8" w:rsidRDefault="00F27BC0" w:rsidP="00866A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7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F27BC0" w:rsidRPr="003E422C" w:rsidRDefault="00F27BC0" w:rsidP="003E422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8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3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:rsidR="00F27BC0" w:rsidRPr="00E46252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B5759" w:rsidRPr="00E40837" w:rsidTr="0025655E">
        <w:tc>
          <w:tcPr>
            <w:tcW w:w="2007" w:type="pct"/>
            <w:vAlign w:val="bottom"/>
          </w:tcPr>
          <w:p w:rsidR="00CB5759" w:rsidRPr="00E40837" w:rsidRDefault="00CB5759" w:rsidP="00CB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</w:t>
            </w:r>
            <w:r w:rsidRPr="00E408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ารร่วมค้า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663" w:type="pct"/>
            <w:vAlign w:val="bottom"/>
          </w:tcPr>
          <w:p w:rsidR="00CB5759" w:rsidRPr="00866AB8" w:rsidRDefault="00CB5759" w:rsidP="00866A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7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CB5759" w:rsidRPr="003E422C" w:rsidRDefault="00CB5759" w:rsidP="003E422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5759" w:rsidRPr="00E40837" w:rsidTr="0025655E">
        <w:tc>
          <w:tcPr>
            <w:tcW w:w="2007" w:type="pct"/>
            <w:vAlign w:val="bottom"/>
          </w:tcPr>
          <w:p w:rsidR="00CB5759" w:rsidRPr="00E40837" w:rsidRDefault="00CB5759" w:rsidP="00CB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663" w:type="pct"/>
            <w:vAlign w:val="bottom"/>
          </w:tcPr>
          <w:p w:rsidR="00CB5759" w:rsidRPr="00866AB8" w:rsidRDefault="008F1169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4,605</w:t>
            </w:r>
          </w:p>
        </w:tc>
        <w:tc>
          <w:tcPr>
            <w:tcW w:w="147" w:type="pct"/>
            <w:vAlign w:val="bottom"/>
          </w:tcPr>
          <w:p w:rsidR="00CB5759" w:rsidRPr="0060279E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58"/>
                <w:tab w:val="decimal" w:pos="1040"/>
              </w:tabs>
              <w:spacing w:after="0"/>
              <w:ind w:left="-1098" w:right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CB5759" w:rsidRPr="0060279E" w:rsidRDefault="00CB5759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12,468</w:t>
            </w:r>
          </w:p>
        </w:tc>
        <w:tc>
          <w:tcPr>
            <w:tcW w:w="128" w:type="pct"/>
            <w:vAlign w:val="bottom"/>
          </w:tcPr>
          <w:p w:rsidR="00CB5759" w:rsidRPr="0060279E" w:rsidRDefault="00CB5759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CB5759" w:rsidRPr="0060279E" w:rsidRDefault="008F1169" w:rsidP="006F7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:rsidR="00CB5759" w:rsidRPr="0060279E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CB5759" w:rsidRPr="0060279E" w:rsidRDefault="00CB5759" w:rsidP="003E4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531F" w:rsidRPr="00E40837" w:rsidTr="0025655E">
        <w:tc>
          <w:tcPr>
            <w:tcW w:w="2007" w:type="pct"/>
            <w:vAlign w:val="bottom"/>
          </w:tcPr>
          <w:p w:rsidR="00AF531F" w:rsidRPr="00E40837" w:rsidRDefault="00AF531F" w:rsidP="00CB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ไฟฟ้า</w:t>
            </w:r>
            <w:r w:rsidRPr="00E40837">
              <w:rPr>
                <w:rFonts w:ascii="Angsana New" w:hAnsi="Angsana New"/>
                <w:sz w:val="30"/>
                <w:szCs w:val="30"/>
                <w:cs/>
              </w:rPr>
              <w:t>หงสา จำกัด</w:t>
            </w:r>
          </w:p>
        </w:tc>
        <w:tc>
          <w:tcPr>
            <w:tcW w:w="663" w:type="pct"/>
            <w:vAlign w:val="bottom"/>
          </w:tcPr>
          <w:p w:rsidR="00AF531F" w:rsidRPr="0060279E" w:rsidRDefault="009D6253" w:rsidP="00866A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4,489</w:t>
            </w:r>
          </w:p>
        </w:tc>
        <w:tc>
          <w:tcPr>
            <w:tcW w:w="147" w:type="pct"/>
            <w:vAlign w:val="bottom"/>
          </w:tcPr>
          <w:p w:rsidR="00AF531F" w:rsidRPr="0060279E" w:rsidRDefault="00AF531F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AF531F" w:rsidRPr="0060279E" w:rsidRDefault="00AF531F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4,668</w:t>
            </w:r>
          </w:p>
        </w:tc>
        <w:tc>
          <w:tcPr>
            <w:tcW w:w="128" w:type="pct"/>
            <w:vAlign w:val="bottom"/>
          </w:tcPr>
          <w:p w:rsidR="00AF531F" w:rsidRPr="0060279E" w:rsidRDefault="00AF531F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AF531F" w:rsidRPr="0060279E" w:rsidRDefault="009D6253" w:rsidP="00866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4,489</w:t>
            </w:r>
          </w:p>
        </w:tc>
        <w:tc>
          <w:tcPr>
            <w:tcW w:w="143" w:type="pct"/>
            <w:vAlign w:val="bottom"/>
          </w:tcPr>
          <w:p w:rsidR="00AF531F" w:rsidRPr="0060279E" w:rsidRDefault="00AF531F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AF531F" w:rsidRPr="0060279E" w:rsidRDefault="00AF531F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3"/>
                <w:tab w:val="decimal" w:pos="1040"/>
              </w:tabs>
              <w:spacing w:after="0"/>
              <w:ind w:left="-108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4,668</w:t>
            </w:r>
          </w:p>
        </w:tc>
      </w:tr>
      <w:tr w:rsidR="00A86D8F" w:rsidRPr="00E40837" w:rsidTr="0025655E">
        <w:tc>
          <w:tcPr>
            <w:tcW w:w="2007" w:type="pct"/>
            <w:vAlign w:val="bottom"/>
          </w:tcPr>
          <w:p w:rsidR="00A86D8F" w:rsidRPr="00E40837" w:rsidRDefault="00A86D8F" w:rsidP="00CB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</w:t>
            </w:r>
            <w:r w:rsidRPr="00E40837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proofErr w:type="spellEnd"/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3" w:type="pct"/>
            <w:vAlign w:val="bottom"/>
          </w:tcPr>
          <w:p w:rsidR="00A86D8F" w:rsidRPr="008A1277" w:rsidRDefault="00A37C74" w:rsidP="00866A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A1277">
              <w:rPr>
                <w:rFonts w:ascii="Angsana New" w:hAnsi="Angsana New" w:hint="cs"/>
                <w:sz w:val="30"/>
                <w:szCs w:val="30"/>
                <w:rtl/>
                <w:cs/>
              </w:rPr>
              <w:t>(112)</w:t>
            </w:r>
          </w:p>
        </w:tc>
        <w:tc>
          <w:tcPr>
            <w:tcW w:w="147" w:type="pct"/>
            <w:vAlign w:val="bottom"/>
          </w:tcPr>
          <w:p w:rsidR="00A86D8F" w:rsidRPr="0060279E" w:rsidRDefault="00A86D8F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A86D8F" w:rsidRPr="0060279E" w:rsidRDefault="00A86D8F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1,067</w:t>
            </w:r>
          </w:p>
        </w:tc>
        <w:tc>
          <w:tcPr>
            <w:tcW w:w="128" w:type="pct"/>
            <w:vAlign w:val="bottom"/>
          </w:tcPr>
          <w:p w:rsidR="00A86D8F" w:rsidRPr="0060279E" w:rsidRDefault="00A86D8F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A86D8F" w:rsidRPr="008A1277" w:rsidRDefault="00A37C74" w:rsidP="00866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1277">
              <w:rPr>
                <w:rFonts w:ascii="Angsana New" w:hAnsi="Angsana New" w:hint="cs"/>
                <w:sz w:val="30"/>
                <w:szCs w:val="30"/>
                <w:cs/>
              </w:rPr>
              <w:t>(112)</w:t>
            </w:r>
          </w:p>
        </w:tc>
        <w:tc>
          <w:tcPr>
            <w:tcW w:w="143" w:type="pct"/>
            <w:vAlign w:val="bottom"/>
          </w:tcPr>
          <w:p w:rsidR="00A86D8F" w:rsidRPr="0060279E" w:rsidRDefault="00A86D8F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A86D8F" w:rsidRPr="0060279E" w:rsidRDefault="00A86D8F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3"/>
                <w:tab w:val="decimal" w:pos="1040"/>
              </w:tabs>
              <w:spacing w:after="0"/>
              <w:ind w:left="-108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1,067</w:t>
            </w:r>
          </w:p>
        </w:tc>
      </w:tr>
      <w:tr w:rsidR="00CB5759" w:rsidRPr="00E40837" w:rsidTr="0025655E">
        <w:tc>
          <w:tcPr>
            <w:tcW w:w="2007" w:type="pct"/>
            <w:vAlign w:val="bottom"/>
          </w:tcPr>
          <w:p w:rsidR="00CB5759" w:rsidRPr="00E40837" w:rsidRDefault="00C22B9C" w:rsidP="00CB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สงขลา</w:t>
            </w:r>
            <w:proofErr w:type="spellStart"/>
            <w:r w:rsidR="00CB5759" w:rsidRPr="00E40837">
              <w:rPr>
                <w:rFonts w:ascii="Angsana New" w:hAnsi="Angsana New"/>
                <w:sz w:val="30"/>
                <w:szCs w:val="30"/>
                <w:cs/>
              </w:rPr>
              <w:t>ไบโอ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="00CB5759" w:rsidRPr="00E40837">
              <w:rPr>
                <w:rFonts w:ascii="Angsana New" w:hAnsi="Angsana New"/>
                <w:sz w:val="30"/>
                <w:szCs w:val="30"/>
                <w:cs/>
              </w:rPr>
              <w:t>แมส</w:t>
            </w:r>
            <w:proofErr w:type="spellEnd"/>
            <w:r w:rsidR="00CB5759" w:rsidRPr="00E408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3" w:type="pct"/>
            <w:vAlign w:val="bottom"/>
          </w:tcPr>
          <w:p w:rsidR="00CB5759" w:rsidRPr="0060279E" w:rsidRDefault="0002797D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47" w:type="pct"/>
            <w:vAlign w:val="bottom"/>
          </w:tcPr>
          <w:p w:rsidR="00CB5759" w:rsidRPr="0060279E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CB5759" w:rsidRPr="0060279E" w:rsidRDefault="00CB5759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28" w:type="pct"/>
            <w:vAlign w:val="bottom"/>
          </w:tcPr>
          <w:p w:rsidR="00CB5759" w:rsidRPr="0060279E" w:rsidRDefault="00CB5759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CB5759" w:rsidRPr="0060279E" w:rsidRDefault="0002797D" w:rsidP="00866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43" w:type="pct"/>
            <w:vAlign w:val="bottom"/>
          </w:tcPr>
          <w:p w:rsidR="00CB5759" w:rsidRPr="0060279E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CB5759" w:rsidRPr="0060279E" w:rsidRDefault="00CB5759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3"/>
                <w:tab w:val="decimal" w:pos="1040"/>
              </w:tabs>
              <w:spacing w:after="0"/>
              <w:ind w:left="-108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CB5759" w:rsidRPr="00E40837" w:rsidTr="0025655E">
        <w:tc>
          <w:tcPr>
            <w:tcW w:w="2007" w:type="pct"/>
            <w:shd w:val="clear" w:color="auto" w:fill="auto"/>
            <w:vAlign w:val="bottom"/>
          </w:tcPr>
          <w:p w:rsidR="00CB5759" w:rsidRPr="00E40837" w:rsidRDefault="00CB5759" w:rsidP="00CB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>บริษัท โซ</w:t>
            </w:r>
            <w:proofErr w:type="spellStart"/>
            <w:r w:rsidRPr="00E40837">
              <w:rPr>
                <w:rFonts w:ascii="Angsana New" w:hAnsi="Angsana New"/>
                <w:sz w:val="30"/>
                <w:szCs w:val="30"/>
                <w:cs/>
              </w:rPr>
              <w:t>ลาร์ต้า</w:t>
            </w:r>
            <w:proofErr w:type="spellEnd"/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3" w:type="pct"/>
            <w:shd w:val="clear" w:color="auto" w:fill="auto"/>
            <w:vAlign w:val="bottom"/>
          </w:tcPr>
          <w:p w:rsidR="00CB5759" w:rsidRPr="0060279E" w:rsidRDefault="0002797D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1,610</w:t>
            </w:r>
          </w:p>
        </w:tc>
        <w:tc>
          <w:tcPr>
            <w:tcW w:w="147" w:type="pct"/>
            <w:vAlign w:val="bottom"/>
          </w:tcPr>
          <w:p w:rsidR="00CB5759" w:rsidRPr="0060279E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CB5759" w:rsidRPr="0060279E" w:rsidRDefault="00CB5759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1,536</w:t>
            </w:r>
          </w:p>
        </w:tc>
        <w:tc>
          <w:tcPr>
            <w:tcW w:w="128" w:type="pct"/>
            <w:vAlign w:val="bottom"/>
          </w:tcPr>
          <w:p w:rsidR="00CB5759" w:rsidRPr="0060279E" w:rsidRDefault="00CB5759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CB5759" w:rsidRPr="0060279E" w:rsidRDefault="0002797D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1,610</w:t>
            </w:r>
          </w:p>
        </w:tc>
        <w:tc>
          <w:tcPr>
            <w:tcW w:w="143" w:type="pct"/>
            <w:vAlign w:val="bottom"/>
          </w:tcPr>
          <w:p w:rsidR="00CB5759" w:rsidRPr="0060279E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CB5759" w:rsidRPr="0060279E" w:rsidRDefault="00CB5759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3"/>
                <w:tab w:val="decimal" w:pos="1040"/>
              </w:tabs>
              <w:spacing w:after="0"/>
              <w:ind w:left="-108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1,536</w:t>
            </w:r>
          </w:p>
        </w:tc>
      </w:tr>
      <w:tr w:rsidR="00CB5759" w:rsidRPr="00E40837" w:rsidTr="0025655E">
        <w:tc>
          <w:tcPr>
            <w:tcW w:w="2007" w:type="pct"/>
            <w:shd w:val="clear" w:color="auto" w:fill="auto"/>
            <w:vAlign w:val="bottom"/>
          </w:tcPr>
          <w:p w:rsidR="00CB5759" w:rsidRPr="00E40837" w:rsidRDefault="00CB5759" w:rsidP="00CB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โอ</w:t>
            </w:r>
            <w:proofErr w:type="spellStart"/>
            <w:r w:rsidRPr="00E4083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เวอร์</w:t>
            </w:r>
            <w:proofErr w:type="spellEnd"/>
            <w:r w:rsidRPr="00E4083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ซี </w:t>
            </w:r>
            <w:proofErr w:type="spellStart"/>
            <w:r w:rsidRPr="00E40837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กรีน</w:t>
            </w:r>
            <w:proofErr w:type="spellEnd"/>
            <w:r w:rsidRPr="00E4083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เอน</w:t>
            </w:r>
            <w:proofErr w:type="spellStart"/>
            <w:r w:rsidRPr="00E4083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เนอร์</w:t>
            </w:r>
            <w:proofErr w:type="spellEnd"/>
            <w:r w:rsidRPr="00E40837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ยี่ จำกัด</w:t>
            </w:r>
          </w:p>
        </w:tc>
        <w:tc>
          <w:tcPr>
            <w:tcW w:w="663" w:type="pct"/>
            <w:shd w:val="clear" w:color="auto" w:fill="auto"/>
            <w:vAlign w:val="bottom"/>
          </w:tcPr>
          <w:p w:rsidR="00CB5759" w:rsidRPr="0060279E" w:rsidRDefault="0002797D" w:rsidP="00981B1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F83010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7" w:type="pct"/>
            <w:vAlign w:val="bottom"/>
          </w:tcPr>
          <w:p w:rsidR="00CB5759" w:rsidRPr="0060279E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CB5759" w:rsidRPr="0060279E" w:rsidRDefault="00CB5759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128" w:type="pct"/>
            <w:vAlign w:val="bottom"/>
          </w:tcPr>
          <w:p w:rsidR="00CB5759" w:rsidRPr="0060279E" w:rsidRDefault="00CB5759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CB5759" w:rsidRPr="0060279E" w:rsidRDefault="0002797D" w:rsidP="0098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19498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3" w:type="pct"/>
            <w:vAlign w:val="bottom"/>
          </w:tcPr>
          <w:p w:rsidR="00CB5759" w:rsidRPr="0060279E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CB5759" w:rsidRPr="0060279E" w:rsidRDefault="00CB5759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3"/>
                <w:tab w:val="decimal" w:pos="1040"/>
              </w:tabs>
              <w:spacing w:after="0"/>
              <w:ind w:left="-108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725</w:t>
            </w:r>
          </w:p>
        </w:tc>
      </w:tr>
      <w:tr w:rsidR="00CB5759" w:rsidRPr="00E40837" w:rsidTr="0025655E">
        <w:tc>
          <w:tcPr>
            <w:tcW w:w="2007" w:type="pct"/>
            <w:vAlign w:val="bottom"/>
          </w:tcPr>
          <w:p w:rsidR="00CB5759" w:rsidRPr="00E40837" w:rsidRDefault="00CB5759" w:rsidP="00CB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:rsidR="00CB5759" w:rsidRPr="00E40837" w:rsidRDefault="00CB5759" w:rsidP="003E422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5759" w:rsidRPr="00E40837" w:rsidTr="0025655E">
        <w:tc>
          <w:tcPr>
            <w:tcW w:w="2007" w:type="pct"/>
            <w:vAlign w:val="bottom"/>
          </w:tcPr>
          <w:p w:rsidR="00CB5759" w:rsidRPr="00E40837" w:rsidRDefault="00CB5759" w:rsidP="00CB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08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บริษัทย่อยของการร่วมค้า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663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CB5759" w:rsidRPr="00E40837" w:rsidRDefault="00CB5759" w:rsidP="003E422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3" w:type="pct"/>
            <w:gridSpan w:val="2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CB5759" w:rsidRPr="00E40837" w:rsidRDefault="00CB5759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3FF4" w:rsidRPr="00E40837" w:rsidTr="0025655E">
        <w:tc>
          <w:tcPr>
            <w:tcW w:w="2007" w:type="pct"/>
            <w:shd w:val="clear" w:color="auto" w:fill="auto"/>
            <w:vAlign w:val="bottom"/>
          </w:tcPr>
          <w:p w:rsidR="008F3FF4" w:rsidRPr="00E40837" w:rsidRDefault="008F3FF4" w:rsidP="008F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ไฟฟ้าน้ำงึม </w:t>
            </w:r>
            <w:r w:rsidRPr="00E40837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E4083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63" w:type="pct"/>
            <w:shd w:val="clear" w:color="auto" w:fill="auto"/>
            <w:vAlign w:val="bottom"/>
          </w:tcPr>
          <w:p w:rsidR="008F3FF4" w:rsidRPr="0060279E" w:rsidRDefault="00CA3A80" w:rsidP="008F3FF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47" w:type="pct"/>
            <w:vAlign w:val="bottom"/>
          </w:tcPr>
          <w:p w:rsidR="008F3FF4" w:rsidRPr="0060279E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8F3FF4" w:rsidRPr="0060279E" w:rsidRDefault="008F3FF4" w:rsidP="008F3FF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33" w:type="pct"/>
            <w:gridSpan w:val="2"/>
            <w:vAlign w:val="bottom"/>
          </w:tcPr>
          <w:p w:rsidR="008F3FF4" w:rsidRPr="0060279E" w:rsidRDefault="008F3FF4" w:rsidP="008F3FF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8F3FF4" w:rsidRPr="0060279E" w:rsidRDefault="00CA3A80" w:rsidP="003E4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:rsidR="008F3FF4" w:rsidRPr="0060279E" w:rsidRDefault="008F3FF4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8F3FF4" w:rsidRPr="0060279E" w:rsidRDefault="008F3FF4" w:rsidP="003E4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665C" w:rsidRPr="00E40837" w:rsidTr="0025655E">
        <w:tc>
          <w:tcPr>
            <w:tcW w:w="2007" w:type="pct"/>
            <w:shd w:val="clear" w:color="auto" w:fill="auto"/>
            <w:vAlign w:val="bottom"/>
          </w:tcPr>
          <w:p w:rsidR="00D8665C" w:rsidRPr="00E40837" w:rsidRDefault="00D8665C" w:rsidP="00CB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08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8665C" w:rsidRPr="003E422C" w:rsidRDefault="00D8665C" w:rsidP="003E422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422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D6253" w:rsidRPr="003E422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3E42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D6253" w:rsidRPr="003E422C"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</w:p>
        </w:tc>
        <w:tc>
          <w:tcPr>
            <w:tcW w:w="147" w:type="pct"/>
            <w:vAlign w:val="bottom"/>
          </w:tcPr>
          <w:p w:rsidR="00D8665C" w:rsidRPr="0060279E" w:rsidRDefault="00D8665C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665C" w:rsidRPr="0060279E" w:rsidRDefault="00D8665C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79E">
              <w:rPr>
                <w:rFonts w:ascii="Angsana New" w:hAnsi="Angsana New"/>
                <w:b/>
                <w:bCs/>
                <w:sz w:val="30"/>
                <w:szCs w:val="30"/>
              </w:rPr>
              <w:t>36,363</w:t>
            </w:r>
          </w:p>
        </w:tc>
        <w:tc>
          <w:tcPr>
            <w:tcW w:w="133" w:type="pct"/>
            <w:gridSpan w:val="2"/>
            <w:vAlign w:val="bottom"/>
          </w:tcPr>
          <w:p w:rsidR="00D8665C" w:rsidRPr="0060279E" w:rsidRDefault="00D8665C" w:rsidP="00CB57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665C" w:rsidRPr="003E422C" w:rsidRDefault="009D6253" w:rsidP="003E4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422C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="00D8665C" w:rsidRPr="003E42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E422C">
              <w:rPr>
                <w:rFonts w:ascii="Angsana New" w:hAnsi="Angsana New"/>
                <w:b/>
                <w:bCs/>
                <w:sz w:val="30"/>
                <w:szCs w:val="30"/>
              </w:rPr>
              <w:t>776</w:t>
            </w:r>
          </w:p>
        </w:tc>
        <w:tc>
          <w:tcPr>
            <w:tcW w:w="143" w:type="pct"/>
            <w:vAlign w:val="bottom"/>
          </w:tcPr>
          <w:p w:rsidR="00D8665C" w:rsidRPr="0060279E" w:rsidRDefault="00D8665C" w:rsidP="00CB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665C" w:rsidRPr="008F3FF4" w:rsidRDefault="00D8665C" w:rsidP="008F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3"/>
                <w:tab w:val="decimal" w:pos="1040"/>
              </w:tabs>
              <w:spacing w:after="0"/>
              <w:ind w:left="-108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3FF4">
              <w:rPr>
                <w:rFonts w:ascii="Angsana New" w:hAnsi="Angsana New"/>
                <w:b/>
                <w:bCs/>
                <w:sz w:val="30"/>
                <w:szCs w:val="30"/>
              </w:rPr>
              <w:t>122,359</w:t>
            </w:r>
          </w:p>
        </w:tc>
      </w:tr>
    </w:tbl>
    <w:p w:rsidR="0019498E" w:rsidRDefault="0019498E" w:rsidP="006E4C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19498E" w:rsidRDefault="0019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6E4CE3" w:rsidRPr="00517521" w:rsidRDefault="006E4CE3" w:rsidP="006E4C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pacing w:val="-6"/>
          <w:sz w:val="2"/>
          <w:szCs w:val="2"/>
        </w:rPr>
      </w:pPr>
      <w:r w:rsidRPr="00517521">
        <w:rPr>
          <w:rFonts w:ascii="Angsana New" w:hAnsi="Angsana New"/>
          <w:b/>
          <w:spacing w:val="-6"/>
          <w:sz w:val="2"/>
          <w:szCs w:val="2"/>
          <w:cs/>
        </w:rPr>
        <w:lastRenderedPageBreak/>
        <w:t>ค</w:t>
      </w:r>
    </w:p>
    <w:tbl>
      <w:tblPr>
        <w:tblW w:w="10153" w:type="dxa"/>
        <w:tblInd w:w="19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236"/>
        <w:gridCol w:w="977"/>
        <w:gridCol w:w="238"/>
        <w:gridCol w:w="995"/>
        <w:gridCol w:w="274"/>
        <w:gridCol w:w="1019"/>
        <w:gridCol w:w="236"/>
        <w:gridCol w:w="989"/>
        <w:gridCol w:w="236"/>
        <w:gridCol w:w="993"/>
      </w:tblGrid>
      <w:tr w:rsidR="005C37FB" w:rsidRPr="008F63C9" w:rsidTr="0025655E">
        <w:tc>
          <w:tcPr>
            <w:tcW w:w="1463" w:type="pct"/>
            <w:vAlign w:val="bottom"/>
          </w:tcPr>
          <w:p w:rsidR="00755E4C" w:rsidRPr="008F63C9" w:rsidRDefault="00755E4C" w:rsidP="006E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085" w:type="pct"/>
            <w:gridSpan w:val="3"/>
            <w:shd w:val="clear" w:color="auto" w:fill="auto"/>
            <w:vAlign w:val="bottom"/>
          </w:tcPr>
          <w:p w:rsidR="00755E4C" w:rsidRPr="008F63C9" w:rsidRDefault="00755E4C" w:rsidP="006E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6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755E4C" w:rsidRPr="008F63C9" w:rsidRDefault="00755E4C" w:rsidP="006E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pct"/>
            <w:gridSpan w:val="3"/>
            <w:vAlign w:val="bottom"/>
          </w:tcPr>
          <w:p w:rsidR="00755E4C" w:rsidRPr="008F63C9" w:rsidRDefault="00755E4C" w:rsidP="006E4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16" w:type="pct"/>
            <w:vAlign w:val="bottom"/>
          </w:tcPr>
          <w:p w:rsidR="00755E4C" w:rsidRPr="008F63C9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pct"/>
            <w:gridSpan w:val="3"/>
            <w:vAlign w:val="bottom"/>
          </w:tcPr>
          <w:p w:rsidR="00755E4C" w:rsidRPr="008F63C9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EBD" w:rsidRPr="008F63C9" w:rsidTr="0025655E">
        <w:tc>
          <w:tcPr>
            <w:tcW w:w="1463" w:type="pct"/>
            <w:vAlign w:val="bottom"/>
          </w:tcPr>
          <w:p w:rsidR="00E00EBD" w:rsidRPr="008F63C9" w:rsidRDefault="00E00EBD" w:rsidP="00E0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2"/>
              <w:jc w:val="both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</w:rPr>
              <w:t xml:space="preserve">   </w:t>
            </w:r>
            <w:r w:rsidRPr="008F63C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16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35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16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00EBD" w:rsidRPr="008F63C9" w:rsidTr="0025655E">
        <w:tc>
          <w:tcPr>
            <w:tcW w:w="1463" w:type="pct"/>
            <w:vAlign w:val="bottom"/>
          </w:tcPr>
          <w:p w:rsidR="00E00EBD" w:rsidRPr="008F63C9" w:rsidRDefault="00E00EBD" w:rsidP="00E0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16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35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116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16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E00EBD" w:rsidRPr="008F63C9" w:rsidTr="0025655E">
        <w:tc>
          <w:tcPr>
            <w:tcW w:w="1463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pct"/>
            <w:gridSpan w:val="3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5" w:type="pct"/>
            <w:gridSpan w:val="7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EBD" w:rsidRPr="008F63C9" w:rsidTr="0025655E">
        <w:tc>
          <w:tcPr>
            <w:tcW w:w="1463" w:type="pct"/>
            <w:vAlign w:val="bottom"/>
          </w:tcPr>
          <w:p w:rsidR="00E00EBD" w:rsidRPr="008F63C9" w:rsidRDefault="00E00EBD" w:rsidP="00E0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EBD" w:rsidRPr="008F63C9" w:rsidTr="0025655E">
        <w:trPr>
          <w:trHeight w:val="245"/>
        </w:trPr>
        <w:tc>
          <w:tcPr>
            <w:tcW w:w="1463" w:type="pct"/>
            <w:vAlign w:val="bottom"/>
          </w:tcPr>
          <w:p w:rsidR="00E00EBD" w:rsidRPr="008F63C9" w:rsidRDefault="00E00EBD" w:rsidP="00E00E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" w:type="pct"/>
            <w:shd w:val="clear" w:color="auto" w:fill="auto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vAlign w:val="bottom"/>
          </w:tcPr>
          <w:p w:rsidR="00E00EBD" w:rsidRPr="008F63C9" w:rsidRDefault="00E00EBD" w:rsidP="00E0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CA6" w:rsidRPr="008F63C9" w:rsidTr="0025655E">
        <w:tc>
          <w:tcPr>
            <w:tcW w:w="1463" w:type="pct"/>
            <w:vAlign w:val="bottom"/>
          </w:tcPr>
          <w:p w:rsidR="00562CA6" w:rsidRPr="008F63C9" w:rsidRDefault="00562CA6" w:rsidP="00562CA6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F63C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บริษัท ผลิตไฟฟ้าราชบุรี จำกัด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562CA6" w:rsidRPr="00562CA6" w:rsidRDefault="007A3D10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2.45 ถึง</w:t>
            </w:r>
            <w:r w:rsidR="00C6695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" w:type="pct"/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2.45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562CA6" w:rsidRPr="008F63C9" w:rsidRDefault="00562CA6" w:rsidP="00AB0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22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:rsidR="00562CA6" w:rsidRPr="008F63C9" w:rsidRDefault="00562CA6" w:rsidP="0066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6D4B" w:rsidRPr="008F63C9" w:rsidTr="0025655E">
        <w:tc>
          <w:tcPr>
            <w:tcW w:w="1463" w:type="pct"/>
            <w:vAlign w:val="bottom"/>
          </w:tcPr>
          <w:p w:rsidR="00816D4B" w:rsidRPr="008F63C9" w:rsidRDefault="00816D4B" w:rsidP="0081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:rsidR="00816D4B" w:rsidRPr="008F63C9" w:rsidRDefault="00816D4B" w:rsidP="0081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2.47</w:t>
            </w:r>
          </w:p>
        </w:tc>
        <w:tc>
          <w:tcPr>
            <w:tcW w:w="116" w:type="pct"/>
            <w:shd w:val="clear" w:color="auto" w:fill="auto"/>
            <w:vAlign w:val="bottom"/>
          </w:tcPr>
          <w:p w:rsidR="00816D4B" w:rsidRPr="008F63C9" w:rsidRDefault="00816D4B" w:rsidP="0081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816D4B" w:rsidRPr="008F63C9" w:rsidRDefault="00816D4B" w:rsidP="0081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4.50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816D4B" w:rsidRPr="008F63C9" w:rsidRDefault="00816D4B" w:rsidP="0081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816D4B" w:rsidRPr="008F63C9" w:rsidRDefault="00816D4B" w:rsidP="0081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:rsidR="00816D4B" w:rsidRPr="008F63C9" w:rsidRDefault="00816D4B" w:rsidP="0081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816D4B" w:rsidRPr="008F63C9" w:rsidRDefault="00816D4B" w:rsidP="0081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vAlign w:val="bottom"/>
          </w:tcPr>
          <w:p w:rsidR="00816D4B" w:rsidRPr="008F63C9" w:rsidRDefault="00816D4B" w:rsidP="0081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:rsidR="00816D4B" w:rsidRPr="008F63C9" w:rsidRDefault="00816D4B" w:rsidP="0081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4,200,000</w:t>
            </w:r>
          </w:p>
        </w:tc>
        <w:tc>
          <w:tcPr>
            <w:tcW w:w="116" w:type="pct"/>
          </w:tcPr>
          <w:p w:rsidR="00816D4B" w:rsidRPr="008F63C9" w:rsidRDefault="00816D4B" w:rsidP="0081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22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:rsidR="00816D4B" w:rsidRPr="008F63C9" w:rsidRDefault="00816D4B" w:rsidP="0081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5,400,000</w:t>
            </w:r>
          </w:p>
        </w:tc>
      </w:tr>
      <w:tr w:rsidR="00562CA6" w:rsidRPr="008F63C9" w:rsidTr="0025655E">
        <w:tc>
          <w:tcPr>
            <w:tcW w:w="1463" w:type="pct"/>
            <w:vAlign w:val="bottom"/>
          </w:tcPr>
          <w:p w:rsidR="00562CA6" w:rsidRPr="008F63C9" w:rsidRDefault="00562CA6" w:rsidP="00562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" w:type="pct"/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nil"/>
            </w:tcBorders>
            <w:vAlign w:val="bottom"/>
          </w:tcPr>
          <w:p w:rsidR="00562CA6" w:rsidRPr="008F63C9" w:rsidRDefault="009007C9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nil"/>
            </w:tcBorders>
            <w:vAlign w:val="bottom"/>
          </w:tcPr>
          <w:p w:rsidR="00562CA6" w:rsidRPr="008F63C9" w:rsidRDefault="009007C9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4,200,000</w:t>
            </w:r>
          </w:p>
        </w:tc>
        <w:tc>
          <w:tcPr>
            <w:tcW w:w="116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nil"/>
            </w:tcBorders>
            <w:vAlign w:val="bottom"/>
          </w:tcPr>
          <w:p w:rsidR="00562CA6" w:rsidRPr="008F63C9" w:rsidRDefault="00562CA6" w:rsidP="0066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5,400,000</w:t>
            </w:r>
          </w:p>
        </w:tc>
      </w:tr>
      <w:tr w:rsidR="00562CA6" w:rsidRPr="008F63C9" w:rsidTr="0025655E">
        <w:tc>
          <w:tcPr>
            <w:tcW w:w="1463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F63C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8" w:type="pct"/>
            <w:tcBorders>
              <w:bottom w:val="nil"/>
            </w:tcBorders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tcBorders>
              <w:bottom w:val="nil"/>
            </w:tcBorders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nil"/>
            </w:tcBorders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" w:type="pct"/>
            <w:tcBorders>
              <w:bottom w:val="nil"/>
            </w:tcBorders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nil"/>
              <w:bottom w:val="single" w:sz="4" w:space="0" w:color="auto"/>
            </w:tcBorders>
            <w:vAlign w:val="bottom"/>
          </w:tcPr>
          <w:p w:rsidR="00562CA6" w:rsidRPr="008F63C9" w:rsidRDefault="009007C9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nil"/>
              <w:bottom w:val="single" w:sz="4" w:space="0" w:color="auto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 w:line="240" w:lineRule="auto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bottom w:val="single" w:sz="4" w:space="0" w:color="auto"/>
            </w:tcBorders>
            <w:vAlign w:val="bottom"/>
          </w:tcPr>
          <w:p w:rsidR="00562CA6" w:rsidRPr="008F63C9" w:rsidRDefault="006F7528" w:rsidP="006F7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nil"/>
              <w:bottom w:val="single" w:sz="4" w:space="0" w:color="auto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2CA6" w:rsidRPr="008F63C9" w:rsidTr="0025655E">
        <w:tc>
          <w:tcPr>
            <w:tcW w:w="2665" w:type="pct"/>
            <w:gridSpan w:val="5"/>
            <w:tcBorders>
              <w:bottom w:val="nil"/>
            </w:tcBorders>
            <w:vAlign w:val="bottom"/>
          </w:tcPr>
          <w:p w:rsidR="00562CA6" w:rsidRPr="00953E21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E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  <w:r w:rsidRPr="00953E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953E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2CA6" w:rsidRPr="00953E21" w:rsidRDefault="009007C9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2CA6" w:rsidRPr="00953E21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2CA6" w:rsidRPr="00AB0905" w:rsidRDefault="009007C9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905">
              <w:rPr>
                <w:rFonts w:ascii="Angsana New" w:hAnsi="Angsana New"/>
                <w:b/>
                <w:bCs/>
                <w:sz w:val="30"/>
                <w:szCs w:val="30"/>
              </w:rPr>
              <w:t>4,200,000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9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2CA6" w:rsidRPr="00AB0905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905">
              <w:rPr>
                <w:rFonts w:ascii="Angsana New" w:hAnsi="Angsana New"/>
                <w:b/>
                <w:bCs/>
                <w:sz w:val="30"/>
                <w:szCs w:val="30"/>
              </w:rPr>
              <w:t>5,400,000</w:t>
            </w:r>
          </w:p>
        </w:tc>
      </w:tr>
      <w:tr w:rsidR="006F7528" w:rsidRPr="008F63C9" w:rsidTr="0025655E">
        <w:tc>
          <w:tcPr>
            <w:tcW w:w="2665" w:type="pct"/>
            <w:gridSpan w:val="5"/>
            <w:tcBorders>
              <w:bottom w:val="nil"/>
            </w:tcBorders>
            <w:vAlign w:val="bottom"/>
          </w:tcPr>
          <w:p w:rsidR="006F7528" w:rsidRPr="00953E21" w:rsidRDefault="006F7528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nil"/>
            </w:tcBorders>
            <w:vAlign w:val="bottom"/>
          </w:tcPr>
          <w:p w:rsidR="006F7528" w:rsidRDefault="006F7528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6F7528" w:rsidRPr="008F63C9" w:rsidRDefault="006F7528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nil"/>
            </w:tcBorders>
            <w:vAlign w:val="bottom"/>
          </w:tcPr>
          <w:p w:rsidR="006F7528" w:rsidRDefault="006F7528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6F7528" w:rsidRPr="008F63C9" w:rsidRDefault="006F7528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nil"/>
            </w:tcBorders>
            <w:vAlign w:val="bottom"/>
          </w:tcPr>
          <w:p w:rsidR="006F7528" w:rsidRDefault="006F7528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6F7528" w:rsidRPr="008F63C9" w:rsidRDefault="006F7528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9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nil"/>
            </w:tcBorders>
            <w:vAlign w:val="bottom"/>
          </w:tcPr>
          <w:p w:rsidR="006F7528" w:rsidRDefault="006F7528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2CA6" w:rsidRPr="008F63C9" w:rsidTr="0025655E">
        <w:tc>
          <w:tcPr>
            <w:tcW w:w="1463" w:type="pct"/>
            <w:vAlign w:val="bottom"/>
          </w:tcPr>
          <w:p w:rsidR="00562CA6" w:rsidRPr="008F63C9" w:rsidRDefault="00F715FA" w:rsidP="00562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="00562CA6" w:rsidRPr="008F63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CA6" w:rsidRPr="008F63C9" w:rsidTr="0025655E">
        <w:tc>
          <w:tcPr>
            <w:tcW w:w="1463" w:type="pct"/>
            <w:vAlign w:val="bottom"/>
          </w:tcPr>
          <w:p w:rsidR="00562CA6" w:rsidRPr="008F63C9" w:rsidRDefault="00562CA6" w:rsidP="00562CA6">
            <w:pPr>
              <w:spacing w:line="240" w:lineRule="auto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488" w:type="pct"/>
            <w:tcBorders>
              <w:top w:val="nil"/>
            </w:tcBorders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tcBorders>
              <w:top w:val="nil"/>
            </w:tcBorders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nil"/>
            </w:tcBorders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tcBorders>
              <w:top w:val="nil"/>
            </w:tcBorders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tcBorders>
              <w:top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tcBorders>
              <w:top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tcBorders>
              <w:top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CA6" w:rsidRPr="008F63C9" w:rsidTr="0025655E">
        <w:tc>
          <w:tcPr>
            <w:tcW w:w="1463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12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488" w:type="pct"/>
            <w:tcBorders>
              <w:bottom w:val="nil"/>
            </w:tcBorders>
            <w:shd w:val="clear" w:color="auto" w:fill="auto"/>
            <w:vAlign w:val="bottom"/>
          </w:tcPr>
          <w:p w:rsidR="00562CA6" w:rsidRPr="008F63C9" w:rsidRDefault="007F51E1" w:rsidP="00FE4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</w:t>
            </w:r>
            <w:r w:rsidR="00FE4CF2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6" w:type="pct"/>
            <w:tcBorders>
              <w:bottom w:val="nil"/>
            </w:tcBorders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bottom w:val="nil"/>
            </w:tcBorders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117" w:type="pct"/>
            <w:tcBorders>
              <w:bottom w:val="nil"/>
            </w:tcBorders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bottom w:val="nil"/>
            </w:tcBorders>
            <w:vAlign w:val="bottom"/>
          </w:tcPr>
          <w:p w:rsidR="00562CA6" w:rsidRPr="008F63C9" w:rsidRDefault="007F51E1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bottom w:val="nil"/>
            </w:tcBorders>
            <w:vAlign w:val="bottom"/>
          </w:tcPr>
          <w:p w:rsidR="00562CA6" w:rsidRPr="008F63C9" w:rsidRDefault="007F51E1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325,000</w:t>
            </w:r>
          </w:p>
        </w:tc>
        <w:tc>
          <w:tcPr>
            <w:tcW w:w="116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nil"/>
            </w:tcBorders>
            <w:vAlign w:val="bottom"/>
          </w:tcPr>
          <w:p w:rsidR="00562CA6" w:rsidRPr="008F63C9" w:rsidRDefault="00562CA6" w:rsidP="0066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325,000</w:t>
            </w:r>
          </w:p>
        </w:tc>
      </w:tr>
      <w:tr w:rsidR="00562CA6" w:rsidRPr="008F63C9" w:rsidTr="0025655E">
        <w:tc>
          <w:tcPr>
            <w:tcW w:w="1463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488" w:type="pct"/>
            <w:tcBorders>
              <w:bottom w:val="nil"/>
            </w:tcBorders>
            <w:shd w:val="clear" w:color="auto" w:fill="auto"/>
            <w:vAlign w:val="bottom"/>
          </w:tcPr>
          <w:p w:rsidR="00562CA6" w:rsidRPr="008F63C9" w:rsidRDefault="007F51E1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116" w:type="pct"/>
            <w:tcBorders>
              <w:bottom w:val="nil"/>
            </w:tcBorders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bottom w:val="nil"/>
            </w:tcBorders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117" w:type="pct"/>
            <w:tcBorders>
              <w:bottom w:val="nil"/>
            </w:tcBorders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bottom w:val="nil"/>
            </w:tcBorders>
            <w:vAlign w:val="bottom"/>
          </w:tcPr>
          <w:p w:rsidR="00562CA6" w:rsidRPr="008F63C9" w:rsidRDefault="007F51E1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bottom w:val="nil"/>
            </w:tcBorders>
            <w:vAlign w:val="bottom"/>
          </w:tcPr>
          <w:p w:rsidR="00562CA6" w:rsidRPr="008F63C9" w:rsidRDefault="007F51E1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1,208,138</w:t>
            </w:r>
          </w:p>
        </w:tc>
        <w:tc>
          <w:tcPr>
            <w:tcW w:w="116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nil"/>
            </w:tcBorders>
            <w:vAlign w:val="bottom"/>
          </w:tcPr>
          <w:p w:rsidR="00562CA6" w:rsidRPr="008F63C9" w:rsidRDefault="00F83010" w:rsidP="0066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1,256,209</w:t>
            </w:r>
          </w:p>
        </w:tc>
      </w:tr>
      <w:tr w:rsidR="00F715FA" w:rsidRPr="008F63C9" w:rsidTr="0025655E">
        <w:tc>
          <w:tcPr>
            <w:tcW w:w="1463" w:type="pct"/>
            <w:vAlign w:val="bottom"/>
          </w:tcPr>
          <w:p w:rsidR="00F715FA" w:rsidRDefault="00F715FA" w:rsidP="00562CA6">
            <w:pPr>
              <w:spacing w:line="240" w:lineRule="auto"/>
            </w:pPr>
          </w:p>
        </w:tc>
        <w:tc>
          <w:tcPr>
            <w:tcW w:w="488" w:type="pct"/>
            <w:shd w:val="clear" w:color="auto" w:fill="auto"/>
            <w:vAlign w:val="bottom"/>
          </w:tcPr>
          <w:p w:rsidR="00F715FA" w:rsidRPr="008F63C9" w:rsidRDefault="00F715FA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F715FA" w:rsidRPr="008F63C9" w:rsidRDefault="00F715FA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F715FA" w:rsidRPr="008F63C9" w:rsidRDefault="00F715FA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shd w:val="clear" w:color="auto" w:fill="auto"/>
            <w:vAlign w:val="bottom"/>
          </w:tcPr>
          <w:p w:rsidR="00F715FA" w:rsidRPr="008F63C9" w:rsidRDefault="00F715FA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bottom w:val="nil"/>
            </w:tcBorders>
            <w:vAlign w:val="bottom"/>
          </w:tcPr>
          <w:p w:rsidR="00F715FA" w:rsidRPr="008F63C9" w:rsidRDefault="00F715FA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F715FA" w:rsidRPr="008F63C9" w:rsidRDefault="00F715FA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bottom w:val="nil"/>
            </w:tcBorders>
            <w:vAlign w:val="bottom"/>
          </w:tcPr>
          <w:p w:rsidR="00F715FA" w:rsidRPr="008F63C9" w:rsidRDefault="00F715FA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F715FA" w:rsidRPr="008F63C9" w:rsidRDefault="00F715FA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bottom w:val="nil"/>
            </w:tcBorders>
            <w:vAlign w:val="bottom"/>
          </w:tcPr>
          <w:p w:rsidR="00F715FA" w:rsidRDefault="00F715FA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F715FA" w:rsidRPr="008F63C9" w:rsidRDefault="00F715FA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nil"/>
            </w:tcBorders>
            <w:vAlign w:val="bottom"/>
          </w:tcPr>
          <w:p w:rsidR="00F715FA" w:rsidRPr="008F63C9" w:rsidRDefault="00F715FA" w:rsidP="0066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CA6" w:rsidRPr="008F63C9" w:rsidTr="0025655E">
        <w:tc>
          <w:tcPr>
            <w:tcW w:w="1463" w:type="pct"/>
            <w:vAlign w:val="bottom"/>
          </w:tcPr>
          <w:p w:rsidR="00562CA6" w:rsidRPr="008F63C9" w:rsidRDefault="00F715FA" w:rsidP="00562CA6">
            <w:pPr>
              <w:spacing w:line="240" w:lineRule="auto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>
              <w:br w:type="page"/>
            </w:r>
            <w:r w:rsidR="00562CA6"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  <w:r w:rsidR="00562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shd w:val="clear" w:color="auto" w:fill="auto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bottom w:val="nil"/>
            </w:tcBorders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bottom w:val="nil"/>
            </w:tcBorders>
            <w:vAlign w:val="bottom"/>
          </w:tcPr>
          <w:p w:rsidR="00562CA6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:rsidR="00562CA6" w:rsidRPr="008F63C9" w:rsidRDefault="00562CA6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nil"/>
            </w:tcBorders>
            <w:vAlign w:val="bottom"/>
          </w:tcPr>
          <w:p w:rsidR="00562CA6" w:rsidRPr="008F63C9" w:rsidRDefault="00562CA6" w:rsidP="0066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CF2" w:rsidRPr="008F63C9" w:rsidTr="0025655E">
        <w:tc>
          <w:tcPr>
            <w:tcW w:w="1463" w:type="pct"/>
            <w:vAlign w:val="bottom"/>
          </w:tcPr>
          <w:p w:rsidR="00FE4CF2" w:rsidRDefault="00FE4CF2" w:rsidP="00F715FA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8F63C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ไฟฟ้า เซ</w:t>
            </w:r>
            <w:proofErr w:type="spellStart"/>
            <w:r w:rsidRPr="008F63C9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เปียน</w:t>
            </w:r>
            <w:proofErr w:type="spellEnd"/>
            <w:r w:rsidRPr="008F63C9">
              <w:rPr>
                <w:rFonts w:ascii="Angsana New" w:hAnsi="Angsana New"/>
                <w:spacing w:val="-2"/>
                <w:sz w:val="30"/>
                <w:szCs w:val="30"/>
              </w:rPr>
              <w:t>-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</w:p>
          <w:p w:rsidR="00FE4CF2" w:rsidRPr="008F63C9" w:rsidRDefault="00FE4CF2" w:rsidP="00F715FA">
            <w:pPr>
              <w:spacing w:line="240" w:lineRule="auto"/>
              <w:ind w:left="25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FE4CF2" w:rsidRPr="008F63C9" w:rsidRDefault="006F7528" w:rsidP="00F7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5.1519</w:t>
            </w:r>
          </w:p>
        </w:tc>
        <w:tc>
          <w:tcPr>
            <w:tcW w:w="116" w:type="pct"/>
            <w:shd w:val="clear" w:color="auto" w:fill="auto"/>
            <w:vAlign w:val="bottom"/>
          </w:tcPr>
          <w:p w:rsidR="00FE4CF2" w:rsidRPr="008F63C9" w:rsidRDefault="00FE4CF2" w:rsidP="00F7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FE4CF2" w:rsidRPr="008F63C9" w:rsidRDefault="00FE4CF2" w:rsidP="00F7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4.9962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FE4CF2" w:rsidRPr="008F63C9" w:rsidRDefault="00FE4CF2" w:rsidP="00F7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:rsidR="00FE4CF2" w:rsidRPr="008F63C9" w:rsidRDefault="00FE4CF2" w:rsidP="0095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45,151</w:t>
            </w:r>
          </w:p>
        </w:tc>
        <w:tc>
          <w:tcPr>
            <w:tcW w:w="135" w:type="pct"/>
            <w:vAlign w:val="bottom"/>
          </w:tcPr>
          <w:p w:rsidR="00FE4CF2" w:rsidRPr="008F63C9" w:rsidRDefault="00FE4CF2" w:rsidP="00F7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:rsidR="00FE4CF2" w:rsidRPr="008F63C9" w:rsidRDefault="00FE4CF2" w:rsidP="00F7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46,947</w:t>
            </w:r>
          </w:p>
        </w:tc>
        <w:tc>
          <w:tcPr>
            <w:tcW w:w="116" w:type="pct"/>
            <w:vAlign w:val="bottom"/>
          </w:tcPr>
          <w:p w:rsidR="00FE4CF2" w:rsidRPr="008F63C9" w:rsidRDefault="00FE4CF2" w:rsidP="00F7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:rsidR="00FE4CF2" w:rsidRPr="008F63C9" w:rsidRDefault="00FE4CF2" w:rsidP="00F7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45,151</w:t>
            </w:r>
          </w:p>
        </w:tc>
        <w:tc>
          <w:tcPr>
            <w:tcW w:w="116" w:type="pct"/>
            <w:vAlign w:val="bottom"/>
          </w:tcPr>
          <w:p w:rsidR="00FE4CF2" w:rsidRPr="008F63C9" w:rsidRDefault="00FE4CF2" w:rsidP="00F7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:rsidR="00FE4CF2" w:rsidRPr="008F63C9" w:rsidRDefault="00FE4CF2" w:rsidP="0066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46,947</w:t>
            </w:r>
          </w:p>
        </w:tc>
      </w:tr>
      <w:tr w:rsidR="00FE4CF2" w:rsidRPr="008F63C9" w:rsidTr="0025655E">
        <w:tc>
          <w:tcPr>
            <w:tcW w:w="1463" w:type="pct"/>
            <w:vAlign w:val="bottom"/>
          </w:tcPr>
          <w:p w:rsidR="00FE4CF2" w:rsidRPr="008F63C9" w:rsidRDefault="00FE4CF2" w:rsidP="00562CA6">
            <w:pPr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" w:type="pct"/>
            <w:shd w:val="clear" w:color="auto" w:fill="auto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nil"/>
            </w:tcBorders>
            <w:vAlign w:val="bottom"/>
          </w:tcPr>
          <w:p w:rsidR="00FE4CF2" w:rsidRPr="008F63C9" w:rsidRDefault="00FE4CF2" w:rsidP="0095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45,151</w:t>
            </w:r>
          </w:p>
        </w:tc>
        <w:tc>
          <w:tcPr>
            <w:tcW w:w="135" w:type="pct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nil"/>
            </w:tcBorders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46,947</w:t>
            </w:r>
          </w:p>
        </w:tc>
        <w:tc>
          <w:tcPr>
            <w:tcW w:w="116" w:type="pct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nil"/>
            </w:tcBorders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1,578,289</w:t>
            </w:r>
          </w:p>
        </w:tc>
        <w:tc>
          <w:tcPr>
            <w:tcW w:w="116" w:type="pct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nil"/>
            </w:tcBorders>
            <w:vAlign w:val="bottom"/>
          </w:tcPr>
          <w:p w:rsidR="00FE4CF2" w:rsidRPr="008F63C9" w:rsidRDefault="00FE4CF2" w:rsidP="0066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1,628,15</w:t>
            </w:r>
            <w:r w:rsidR="00F8301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4CF2" w:rsidRPr="008F63C9" w:rsidTr="0025655E">
        <w:tc>
          <w:tcPr>
            <w:tcW w:w="1950" w:type="pct"/>
            <w:gridSpan w:val="2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หัก</w:t>
            </w:r>
            <w:r w:rsidRPr="008F63C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8F63C9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6" w:type="pct"/>
            <w:shd w:val="clear" w:color="auto" w:fill="auto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" w:type="pct"/>
            <w:shd w:val="clear" w:color="auto" w:fill="auto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nil"/>
            </w:tcBorders>
            <w:vAlign w:val="bottom"/>
          </w:tcPr>
          <w:p w:rsidR="00FE4CF2" w:rsidRPr="008F63C9" w:rsidRDefault="00E44A1A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nil"/>
            </w:tcBorders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  <w:tcBorders>
              <w:top w:val="nil"/>
            </w:tcBorders>
            <w:vAlign w:val="bottom"/>
          </w:tcPr>
          <w:p w:rsidR="00FE4CF2" w:rsidRPr="008F63C9" w:rsidRDefault="00E44A1A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  <w:tcBorders>
              <w:top w:val="nil"/>
            </w:tcBorders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4CF2" w:rsidRPr="008F63C9" w:rsidTr="0025655E">
        <w:tc>
          <w:tcPr>
            <w:tcW w:w="1463" w:type="pct"/>
            <w:tcBorders>
              <w:bottom w:val="nil"/>
            </w:tcBorders>
            <w:vAlign w:val="bottom"/>
          </w:tcPr>
          <w:p w:rsidR="00FE4CF2" w:rsidRPr="008F63C9" w:rsidRDefault="00FE4CF2" w:rsidP="00562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8" w:type="pct"/>
            <w:tcBorders>
              <w:bottom w:val="nil"/>
            </w:tcBorders>
            <w:shd w:val="clear" w:color="auto" w:fill="auto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tcBorders>
              <w:bottom w:val="nil"/>
            </w:tcBorders>
            <w:shd w:val="clear" w:color="auto" w:fill="auto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bottom w:val="nil"/>
            </w:tcBorders>
            <w:shd w:val="clear" w:color="auto" w:fill="auto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" w:type="pct"/>
            <w:tcBorders>
              <w:bottom w:val="nil"/>
            </w:tcBorders>
            <w:shd w:val="clear" w:color="auto" w:fill="auto"/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bottom w:val="nil"/>
            </w:tcBorders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2" w:type="pct"/>
            <w:tcBorders>
              <w:bottom w:val="nil"/>
            </w:tcBorders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bottom w:val="nil"/>
            </w:tcBorders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  <w:tcBorders>
              <w:bottom w:val="nil"/>
            </w:tcBorders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tcBorders>
              <w:bottom w:val="nil"/>
            </w:tcBorders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  <w:tcBorders>
              <w:bottom w:val="nil"/>
            </w:tcBorders>
            <w:vAlign w:val="bottom"/>
          </w:tcPr>
          <w:p w:rsidR="00FE4CF2" w:rsidRPr="008F63C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4CF2" w:rsidRPr="008F63C9" w:rsidTr="0025655E">
        <w:tc>
          <w:tcPr>
            <w:tcW w:w="2665" w:type="pct"/>
            <w:gridSpan w:val="5"/>
            <w:tcBorders>
              <w:bottom w:val="nil"/>
            </w:tcBorders>
            <w:vAlign w:val="bottom"/>
          </w:tcPr>
          <w:p w:rsidR="00FE4CF2" w:rsidRPr="00953E21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เงินให้กู้ยืมร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ะยะยาวแก่กิจการที่เกี่ยวข้องกัน-</w:t>
            </w:r>
            <w:r w:rsidRPr="008F63C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4CF2" w:rsidRPr="00FE4CF2" w:rsidRDefault="00FE4CF2" w:rsidP="0095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CF2">
              <w:rPr>
                <w:rFonts w:ascii="Angsana New" w:hAnsi="Angsana New"/>
                <w:b/>
                <w:bCs/>
                <w:sz w:val="30"/>
                <w:szCs w:val="30"/>
              </w:rPr>
              <w:t>45,151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FE4CF2" w:rsidRPr="003D487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4CF2" w:rsidRPr="003D487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46,947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E4CF2" w:rsidRPr="003D487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4CF2" w:rsidRPr="00FE4CF2" w:rsidRDefault="00FE4CF2" w:rsidP="0095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CF2">
              <w:rPr>
                <w:rFonts w:ascii="Angsana New" w:hAnsi="Angsana New"/>
                <w:b/>
                <w:bCs/>
                <w:sz w:val="30"/>
                <w:szCs w:val="30"/>
              </w:rPr>
              <w:t>1,578,289</w:t>
            </w:r>
          </w:p>
        </w:tc>
        <w:tc>
          <w:tcPr>
            <w:tcW w:w="116" w:type="pct"/>
            <w:tcBorders>
              <w:top w:val="nil"/>
              <w:bottom w:val="nil"/>
            </w:tcBorders>
            <w:vAlign w:val="bottom"/>
          </w:tcPr>
          <w:p w:rsidR="00FE4CF2" w:rsidRPr="003D487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4CF2" w:rsidRPr="003D4879" w:rsidRDefault="00FE4CF2" w:rsidP="0056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1,628,15</w:t>
            </w:r>
            <w:r w:rsidR="00F8301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:rsidR="00AB3A8E" w:rsidRDefault="00AB3A8E" w:rsidP="00A53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6F7528" w:rsidRDefault="006F7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A53A83" w:rsidRDefault="00A53A83" w:rsidP="00A53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B637E4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</w:t>
      </w:r>
      <w:r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DE44B5">
        <w:rPr>
          <w:rFonts w:ascii="Angsana New" w:hAnsi="Angsana New" w:hint="cs"/>
          <w:spacing w:val="-2"/>
          <w:sz w:val="30"/>
          <w:szCs w:val="30"/>
          <w:cs/>
        </w:rPr>
        <w:t xml:space="preserve">สามเดือนสิ้นสุดวันที่ 31 มีนาคม 2560 และ2559 มีดังนี้ </w:t>
      </w:r>
      <w:r w:rsidR="00562CA6" w:rsidRPr="00B637E4">
        <w:rPr>
          <w:rFonts w:ascii="Angsana New" w:hAnsi="Angsana New"/>
          <w:spacing w:val="-2"/>
          <w:sz w:val="30"/>
          <w:szCs w:val="30"/>
        </w:rPr>
        <w:t xml:space="preserve"> </w:t>
      </w:r>
    </w:p>
    <w:p w:rsidR="00F715FA" w:rsidRPr="00B637E4" w:rsidRDefault="00F715FA" w:rsidP="00A53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1"/>
        <w:gridCol w:w="1169"/>
        <w:gridCol w:w="270"/>
        <w:gridCol w:w="1144"/>
        <w:gridCol w:w="259"/>
        <w:gridCol w:w="9"/>
        <w:gridCol w:w="1181"/>
        <w:gridCol w:w="13"/>
        <w:gridCol w:w="253"/>
        <w:gridCol w:w="1170"/>
      </w:tblGrid>
      <w:tr w:rsidR="00A53A83" w:rsidRPr="00703B21" w:rsidTr="0025655E">
        <w:tc>
          <w:tcPr>
            <w:tcW w:w="1999" w:type="pct"/>
            <w:vAlign w:val="bottom"/>
          </w:tcPr>
          <w:p w:rsidR="00A53A83" w:rsidRPr="00703B21" w:rsidRDefault="00A53A83" w:rsidP="0001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03B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8" w:type="pct"/>
            <w:gridSpan w:val="3"/>
            <w:vAlign w:val="bottom"/>
          </w:tcPr>
          <w:p w:rsidR="00A53A83" w:rsidRPr="00703B21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  <w:vAlign w:val="bottom"/>
          </w:tcPr>
          <w:p w:rsidR="00A53A83" w:rsidRPr="00703B21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pct"/>
            <w:gridSpan w:val="5"/>
            <w:vAlign w:val="bottom"/>
          </w:tcPr>
          <w:p w:rsidR="00A53A83" w:rsidRPr="00703B21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A83" w:rsidRPr="00703B21" w:rsidTr="0025655E">
        <w:tc>
          <w:tcPr>
            <w:tcW w:w="1999" w:type="pct"/>
            <w:vAlign w:val="bottom"/>
          </w:tcPr>
          <w:p w:rsidR="00A53A83" w:rsidRPr="00703B21" w:rsidRDefault="00A53A83" w:rsidP="0001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:rsidR="00A53A83" w:rsidRPr="00703B21" w:rsidRDefault="00E00EBD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8" w:type="pct"/>
            <w:vAlign w:val="bottom"/>
          </w:tcPr>
          <w:p w:rsidR="00A53A83" w:rsidRPr="00703B21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:rsidR="00A53A83" w:rsidRPr="00703B21" w:rsidRDefault="00E00EBD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47" w:type="pct"/>
            <w:gridSpan w:val="2"/>
            <w:vAlign w:val="bottom"/>
          </w:tcPr>
          <w:p w:rsidR="00A53A83" w:rsidRPr="00703B21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bottom"/>
          </w:tcPr>
          <w:p w:rsidR="00A53A83" w:rsidRPr="00703B21" w:rsidRDefault="00E00EBD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9" w:type="pct"/>
            <w:vAlign w:val="bottom"/>
          </w:tcPr>
          <w:p w:rsidR="00A53A83" w:rsidRPr="00703B21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:rsidR="00A53A83" w:rsidRPr="00703B21" w:rsidRDefault="00E00EBD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A53A83" w:rsidRPr="00703B21" w:rsidTr="0025655E">
        <w:tc>
          <w:tcPr>
            <w:tcW w:w="1999" w:type="pct"/>
            <w:vAlign w:val="bottom"/>
          </w:tcPr>
          <w:p w:rsidR="00A53A83" w:rsidRPr="00703B21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35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01" w:type="pct"/>
            <w:gridSpan w:val="9"/>
            <w:vAlign w:val="bottom"/>
          </w:tcPr>
          <w:p w:rsidR="00A53A83" w:rsidRPr="00703B21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B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3A83" w:rsidRPr="00703B21" w:rsidTr="0025655E">
        <w:tc>
          <w:tcPr>
            <w:tcW w:w="1999" w:type="pct"/>
            <w:vAlign w:val="bottom"/>
          </w:tcPr>
          <w:p w:rsidR="00A53A83" w:rsidRPr="00703B21" w:rsidRDefault="00A53A83" w:rsidP="0001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</w:t>
            </w:r>
            <w:r w:rsidR="00612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642" w:type="pct"/>
            <w:vAlign w:val="bottom"/>
          </w:tcPr>
          <w:p w:rsidR="00A53A83" w:rsidRPr="00703B21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:rsidR="00A53A83" w:rsidRPr="00703B21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A53A83" w:rsidRPr="00703B21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vAlign w:val="bottom"/>
          </w:tcPr>
          <w:p w:rsidR="00A53A83" w:rsidRPr="00703B21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:rsidR="00A53A83" w:rsidRPr="00703B21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:rsidR="00A53A83" w:rsidRPr="00703B21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A53A83" w:rsidRPr="00703B21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B5C93" w:rsidRPr="00703B21" w:rsidTr="0025655E">
        <w:tc>
          <w:tcPr>
            <w:tcW w:w="1999" w:type="pct"/>
            <w:vAlign w:val="bottom"/>
          </w:tcPr>
          <w:p w:rsidR="004B5C93" w:rsidRPr="00703B21" w:rsidRDefault="004B5C93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B2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03B2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  <w:vAlign w:val="bottom"/>
          </w:tcPr>
          <w:p w:rsidR="004B5C93" w:rsidRPr="008F63C9" w:rsidRDefault="004B5C93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4B5C93" w:rsidRPr="008F63C9" w:rsidRDefault="004B5C93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4B5C93" w:rsidRPr="008F63C9" w:rsidRDefault="004B5C93" w:rsidP="0066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7,600</w:t>
            </w:r>
          </w:p>
        </w:tc>
        <w:tc>
          <w:tcPr>
            <w:tcW w:w="147" w:type="pct"/>
            <w:gridSpan w:val="2"/>
            <w:vAlign w:val="bottom"/>
          </w:tcPr>
          <w:p w:rsidR="004B5C93" w:rsidRPr="008F63C9" w:rsidRDefault="004B5C93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:rsidR="004B5C93" w:rsidRPr="008F63C9" w:rsidRDefault="004B5C93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5,400,000</w:t>
            </w:r>
          </w:p>
        </w:tc>
        <w:tc>
          <w:tcPr>
            <w:tcW w:w="146" w:type="pct"/>
            <w:gridSpan w:val="2"/>
            <w:vAlign w:val="bottom"/>
          </w:tcPr>
          <w:p w:rsidR="004B5C93" w:rsidRPr="008F63C9" w:rsidRDefault="004B5C93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4B5C93" w:rsidRPr="008F63C9" w:rsidRDefault="004B5C93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9,810,000</w:t>
            </w:r>
          </w:p>
        </w:tc>
      </w:tr>
      <w:tr w:rsidR="00DE44B5" w:rsidRPr="00703B21" w:rsidTr="0025655E">
        <w:tc>
          <w:tcPr>
            <w:tcW w:w="1999" w:type="pct"/>
            <w:vAlign w:val="bottom"/>
          </w:tcPr>
          <w:p w:rsidR="00DE44B5" w:rsidRPr="00703B21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2" w:type="pct"/>
            <w:vAlign w:val="bottom"/>
          </w:tcPr>
          <w:p w:rsidR="00DE44B5" w:rsidRPr="008F63C9" w:rsidRDefault="004B5C93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DE44B5" w:rsidRPr="008F63C9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DE44B5" w:rsidRPr="008F63C9" w:rsidRDefault="00DE44B5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DE44B5" w:rsidRPr="008F63C9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:rsidR="00DE44B5" w:rsidRPr="008F63C9" w:rsidRDefault="006662E2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</w:t>
            </w:r>
            <w:r w:rsidR="004A34B8"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146" w:type="pct"/>
            <w:gridSpan w:val="2"/>
            <w:vAlign w:val="bottom"/>
          </w:tcPr>
          <w:p w:rsidR="00DE44B5" w:rsidRPr="008F63C9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E44B5" w:rsidRPr="008F63C9" w:rsidRDefault="00DE44B5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4,640,000</w:t>
            </w:r>
          </w:p>
        </w:tc>
      </w:tr>
      <w:tr w:rsidR="00DE44B5" w:rsidRPr="00703B21" w:rsidTr="0025655E">
        <w:tc>
          <w:tcPr>
            <w:tcW w:w="1999" w:type="pct"/>
            <w:vAlign w:val="bottom"/>
          </w:tcPr>
          <w:p w:rsidR="00DE44B5" w:rsidRPr="00703B21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42" w:type="pct"/>
            <w:vAlign w:val="bottom"/>
          </w:tcPr>
          <w:p w:rsidR="00DE44B5" w:rsidRPr="008F63C9" w:rsidRDefault="004B5C93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DE44B5" w:rsidRPr="008F63C9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DE44B5" w:rsidRPr="008F63C9" w:rsidRDefault="00DE44B5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DE44B5" w:rsidRPr="008F63C9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:rsidR="00DE44B5" w:rsidRPr="008F63C9" w:rsidRDefault="006662E2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</w:t>
            </w:r>
            <w:r w:rsidR="004A34B8">
              <w:rPr>
                <w:rFonts w:ascii="Angsana New" w:hAnsi="Angsana New"/>
                <w:sz w:val="30"/>
                <w:szCs w:val="30"/>
              </w:rPr>
              <w:t>80,000)</w:t>
            </w:r>
          </w:p>
        </w:tc>
        <w:tc>
          <w:tcPr>
            <w:tcW w:w="146" w:type="pct"/>
            <w:gridSpan w:val="2"/>
            <w:vAlign w:val="bottom"/>
          </w:tcPr>
          <w:p w:rsidR="00DE44B5" w:rsidRPr="008F63C9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E44B5" w:rsidRPr="008F63C9" w:rsidRDefault="00DE44B5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(8,790,000)</w:t>
            </w:r>
          </w:p>
        </w:tc>
      </w:tr>
      <w:tr w:rsidR="004B5C93" w:rsidRPr="00703B21" w:rsidTr="0025655E">
        <w:tc>
          <w:tcPr>
            <w:tcW w:w="1999" w:type="pct"/>
            <w:vAlign w:val="bottom"/>
          </w:tcPr>
          <w:p w:rsidR="004B5C93" w:rsidRPr="00703B21" w:rsidRDefault="004B5C93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5C93" w:rsidRPr="002810A3" w:rsidRDefault="004B5C93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10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4B5C93" w:rsidRPr="008F63C9" w:rsidRDefault="004B5C93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5C93" w:rsidRPr="008F63C9" w:rsidRDefault="004B5C93" w:rsidP="0066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</w:rPr>
              <w:t>7,600</w:t>
            </w:r>
          </w:p>
        </w:tc>
        <w:tc>
          <w:tcPr>
            <w:tcW w:w="147" w:type="pct"/>
            <w:gridSpan w:val="2"/>
            <w:vAlign w:val="bottom"/>
          </w:tcPr>
          <w:p w:rsidR="004B5C93" w:rsidRPr="008F63C9" w:rsidRDefault="004B5C93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5C93" w:rsidRPr="008F63C9" w:rsidRDefault="004B5C93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4,200,000</w:t>
            </w:r>
          </w:p>
        </w:tc>
        <w:tc>
          <w:tcPr>
            <w:tcW w:w="146" w:type="pct"/>
            <w:gridSpan w:val="2"/>
            <w:vAlign w:val="bottom"/>
          </w:tcPr>
          <w:p w:rsidR="004B5C93" w:rsidRPr="008F63C9" w:rsidRDefault="004B5C93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5C93" w:rsidRPr="008F63C9" w:rsidRDefault="004B5C93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</w:rPr>
              <w:t>5,660,000</w:t>
            </w:r>
          </w:p>
        </w:tc>
      </w:tr>
      <w:tr w:rsidR="00DE44B5" w:rsidRPr="00703B21" w:rsidTr="0025655E">
        <w:tc>
          <w:tcPr>
            <w:tcW w:w="1999" w:type="pct"/>
            <w:vAlign w:val="bottom"/>
          </w:tcPr>
          <w:p w:rsidR="00DE44B5" w:rsidRPr="00D61A53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2" w:type="pct"/>
            <w:vAlign w:val="bottom"/>
          </w:tcPr>
          <w:p w:rsidR="00DE44B5" w:rsidRPr="00703B21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:rsidR="00DE44B5" w:rsidRPr="00703B21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DE44B5" w:rsidRPr="00703B21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vAlign w:val="bottom"/>
          </w:tcPr>
          <w:p w:rsidR="00DE44B5" w:rsidRPr="00703B21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:rsidR="00DE44B5" w:rsidRPr="00703B21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:rsidR="00DE44B5" w:rsidRPr="00703B21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E44B5" w:rsidRPr="00703B21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781C" w:rsidRPr="00703B21" w:rsidTr="0025655E">
        <w:tc>
          <w:tcPr>
            <w:tcW w:w="1999" w:type="pct"/>
          </w:tcPr>
          <w:p w:rsidR="00DA781C" w:rsidRPr="00703B21" w:rsidRDefault="00DA781C" w:rsidP="00DA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Pr="00703B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642" w:type="pct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2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E44B5" w:rsidRPr="00703B21" w:rsidTr="0025655E">
        <w:tc>
          <w:tcPr>
            <w:tcW w:w="1999" w:type="pct"/>
          </w:tcPr>
          <w:p w:rsidR="00DE44B5" w:rsidRPr="00703B21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B2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03B2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  <w:vAlign w:val="bottom"/>
          </w:tcPr>
          <w:p w:rsidR="00DE44B5" w:rsidRPr="008F63C9" w:rsidRDefault="00D81B78" w:rsidP="00281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46,947</w:t>
            </w:r>
          </w:p>
        </w:tc>
        <w:tc>
          <w:tcPr>
            <w:tcW w:w="148" w:type="pct"/>
            <w:vAlign w:val="bottom"/>
          </w:tcPr>
          <w:p w:rsidR="00DE44B5" w:rsidRPr="008F63C9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DE44B5" w:rsidRPr="008F63C9" w:rsidRDefault="00DE44B5" w:rsidP="00281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47,295</w:t>
            </w:r>
          </w:p>
        </w:tc>
        <w:tc>
          <w:tcPr>
            <w:tcW w:w="142" w:type="pct"/>
            <w:vAlign w:val="bottom"/>
          </w:tcPr>
          <w:p w:rsidR="00DE44B5" w:rsidRPr="008F63C9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vAlign w:val="bottom"/>
          </w:tcPr>
          <w:p w:rsidR="00DE44B5" w:rsidRPr="008F63C9" w:rsidRDefault="00D81B78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1,628,15</w:t>
            </w:r>
            <w:r w:rsidR="0025655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gridSpan w:val="2"/>
            <w:vAlign w:val="bottom"/>
          </w:tcPr>
          <w:p w:rsidR="00DE44B5" w:rsidRPr="008F63C9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E44B5" w:rsidRPr="008F63C9" w:rsidRDefault="00DE44B5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2,164,461</w:t>
            </w:r>
          </w:p>
        </w:tc>
      </w:tr>
      <w:tr w:rsidR="00DE44B5" w:rsidRPr="00703B21" w:rsidTr="0025655E">
        <w:tc>
          <w:tcPr>
            <w:tcW w:w="1999" w:type="pct"/>
          </w:tcPr>
          <w:p w:rsidR="00DE44B5" w:rsidRPr="00703B21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3B21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:rsidR="00DE44B5" w:rsidRPr="008F63C9" w:rsidRDefault="00E36C67" w:rsidP="00281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(1,796)</w:t>
            </w:r>
          </w:p>
        </w:tc>
        <w:tc>
          <w:tcPr>
            <w:tcW w:w="148" w:type="pct"/>
            <w:vAlign w:val="bottom"/>
          </w:tcPr>
          <w:p w:rsidR="00DE44B5" w:rsidRPr="008F63C9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:rsidR="00DE44B5" w:rsidRPr="008F63C9" w:rsidRDefault="00DE44B5" w:rsidP="00281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  <w:tc>
          <w:tcPr>
            <w:tcW w:w="142" w:type="pct"/>
            <w:vAlign w:val="bottom"/>
          </w:tcPr>
          <w:p w:rsidR="00DE44B5" w:rsidRPr="008F63C9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  <w:vAlign w:val="bottom"/>
          </w:tcPr>
          <w:p w:rsidR="00DE44B5" w:rsidRPr="008F63C9" w:rsidRDefault="0025655E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(49,867</w:t>
            </w:r>
            <w:r w:rsidR="008514B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  <w:vAlign w:val="bottom"/>
          </w:tcPr>
          <w:p w:rsidR="00DE44B5" w:rsidRPr="008F63C9" w:rsidRDefault="00DE44B5" w:rsidP="00DE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:rsidR="00DE44B5" w:rsidRPr="008F63C9" w:rsidRDefault="00DE44B5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(36,383)</w:t>
            </w:r>
          </w:p>
        </w:tc>
      </w:tr>
      <w:tr w:rsidR="004C338A" w:rsidRPr="00703B21" w:rsidTr="0025655E">
        <w:tc>
          <w:tcPr>
            <w:tcW w:w="1999" w:type="pct"/>
            <w:vAlign w:val="bottom"/>
          </w:tcPr>
          <w:p w:rsidR="004C338A" w:rsidRPr="00703B21" w:rsidRDefault="004C338A" w:rsidP="00D60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338A" w:rsidRPr="002810A3" w:rsidRDefault="004C338A" w:rsidP="00281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10A3">
              <w:rPr>
                <w:rFonts w:ascii="Angsana New" w:hAnsi="Angsana New"/>
                <w:b/>
                <w:bCs/>
                <w:sz w:val="30"/>
                <w:szCs w:val="30"/>
              </w:rPr>
              <w:t>45,151</w:t>
            </w:r>
          </w:p>
        </w:tc>
        <w:tc>
          <w:tcPr>
            <w:tcW w:w="148" w:type="pct"/>
            <w:vAlign w:val="bottom"/>
          </w:tcPr>
          <w:p w:rsidR="004C338A" w:rsidRPr="008F63C9" w:rsidRDefault="004C338A" w:rsidP="00D60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338A" w:rsidRPr="008F63C9" w:rsidRDefault="004C338A" w:rsidP="00281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</w:rPr>
              <w:t>46,168</w:t>
            </w:r>
          </w:p>
        </w:tc>
        <w:tc>
          <w:tcPr>
            <w:tcW w:w="142" w:type="pct"/>
            <w:vAlign w:val="bottom"/>
          </w:tcPr>
          <w:p w:rsidR="004C338A" w:rsidRPr="008F63C9" w:rsidRDefault="004C338A" w:rsidP="00D60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338A" w:rsidRPr="00FE4CF2" w:rsidRDefault="004C338A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CF2">
              <w:rPr>
                <w:rFonts w:ascii="Angsana New" w:hAnsi="Angsana New"/>
                <w:b/>
                <w:bCs/>
                <w:sz w:val="30"/>
                <w:szCs w:val="30"/>
              </w:rPr>
              <w:t>1,578,289</w:t>
            </w:r>
          </w:p>
        </w:tc>
        <w:tc>
          <w:tcPr>
            <w:tcW w:w="146" w:type="pct"/>
            <w:gridSpan w:val="2"/>
            <w:vAlign w:val="bottom"/>
          </w:tcPr>
          <w:p w:rsidR="004C338A" w:rsidRPr="008F63C9" w:rsidRDefault="004C338A" w:rsidP="00D60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338A" w:rsidRPr="008F63C9" w:rsidRDefault="004C338A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</w:rPr>
              <w:t>2,128,078</w:t>
            </w:r>
          </w:p>
        </w:tc>
      </w:tr>
    </w:tbl>
    <w:p w:rsidR="00182A2A" w:rsidRPr="00456E25" w:rsidRDefault="00182A2A">
      <w:pPr>
        <w:rPr>
          <w:rFonts w:ascii="Angsana New" w:hAnsi="Angsana New"/>
          <w:sz w:val="30"/>
          <w:szCs w:val="30"/>
        </w:rPr>
      </w:pP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8"/>
        <w:gridCol w:w="1169"/>
        <w:gridCol w:w="277"/>
        <w:gridCol w:w="1167"/>
        <w:gridCol w:w="237"/>
        <w:gridCol w:w="1204"/>
        <w:gridCol w:w="271"/>
        <w:gridCol w:w="1142"/>
      </w:tblGrid>
      <w:tr w:rsidR="00C573F9" w:rsidRPr="007C2642" w:rsidTr="003E24FE">
        <w:trPr>
          <w:trHeight w:val="434"/>
        </w:trPr>
        <w:tc>
          <w:tcPr>
            <w:tcW w:w="1998" w:type="pct"/>
            <w:vAlign w:val="bottom"/>
          </w:tcPr>
          <w:p w:rsidR="00755E4C" w:rsidRPr="007C2642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C26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435" w:type="pct"/>
            <w:gridSpan w:val="3"/>
            <w:vAlign w:val="bottom"/>
          </w:tcPr>
          <w:p w:rsidR="00755E4C" w:rsidRPr="007C2642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6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:rsidR="00755E4C" w:rsidRPr="007C2642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pct"/>
            <w:gridSpan w:val="3"/>
            <w:vAlign w:val="bottom"/>
          </w:tcPr>
          <w:p w:rsidR="00755E4C" w:rsidRPr="007C2642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6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F5C05" w:rsidRPr="007C2642" w:rsidTr="003E24FE">
        <w:trPr>
          <w:trHeight w:val="434"/>
        </w:trPr>
        <w:tc>
          <w:tcPr>
            <w:tcW w:w="1998" w:type="pct"/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C26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-</w:t>
            </w:r>
            <w:r w:rsidRPr="007C26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42" w:type="pct"/>
            <w:shd w:val="clear" w:color="auto" w:fill="auto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F5C05" w:rsidRPr="007C2642" w:rsidTr="003E24FE">
        <w:trPr>
          <w:trHeight w:val="434"/>
        </w:trPr>
        <w:tc>
          <w:tcPr>
            <w:tcW w:w="1998" w:type="pct"/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AF5C05" w:rsidRPr="00703B21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AF5C05" w:rsidRPr="007C2642" w:rsidTr="003E24FE">
        <w:trPr>
          <w:trHeight w:val="421"/>
        </w:trPr>
        <w:tc>
          <w:tcPr>
            <w:tcW w:w="1998" w:type="pct"/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02" w:type="pct"/>
            <w:gridSpan w:val="7"/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6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5C05" w:rsidRPr="007C2642" w:rsidTr="003E24FE">
        <w:trPr>
          <w:trHeight w:val="421"/>
        </w:trPr>
        <w:tc>
          <w:tcPr>
            <w:tcW w:w="1998" w:type="pct"/>
            <w:vAlign w:val="bottom"/>
          </w:tcPr>
          <w:p w:rsidR="00AF5C05" w:rsidRPr="007C2642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26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42" w:type="pct"/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F5C05" w:rsidRPr="007C2642" w:rsidTr="003E24FE">
        <w:trPr>
          <w:trHeight w:val="443"/>
        </w:trPr>
        <w:tc>
          <w:tcPr>
            <w:tcW w:w="1998" w:type="pct"/>
            <w:vAlign w:val="bottom"/>
          </w:tcPr>
          <w:p w:rsidR="00AF5C05" w:rsidRPr="007C2642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2642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:rsidR="00AF5C05" w:rsidRPr="000359F7" w:rsidRDefault="005B16D8" w:rsidP="003E2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24,036,936</w:t>
            </w:r>
          </w:p>
        </w:tc>
        <w:tc>
          <w:tcPr>
            <w:tcW w:w="152" w:type="pct"/>
          </w:tcPr>
          <w:p w:rsidR="00AF5C05" w:rsidRPr="000359F7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:rsidR="00AF5C05" w:rsidRPr="000359F7" w:rsidRDefault="00AF5C05" w:rsidP="003E2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24,995,245</w:t>
            </w:r>
          </w:p>
        </w:tc>
        <w:tc>
          <w:tcPr>
            <w:tcW w:w="130" w:type="pct"/>
          </w:tcPr>
          <w:p w:rsidR="00AF5C05" w:rsidRPr="000359F7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:rsidR="00AF5C05" w:rsidRPr="000359F7" w:rsidRDefault="005B16D8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F5C05" w:rsidRPr="000359F7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:rsidR="00AF5C05" w:rsidRPr="00863788" w:rsidRDefault="00AF5C05" w:rsidP="0044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0F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F5C05" w:rsidRPr="007C2642" w:rsidTr="003E24FE">
        <w:trPr>
          <w:trHeight w:val="443"/>
        </w:trPr>
        <w:tc>
          <w:tcPr>
            <w:tcW w:w="1998" w:type="pct"/>
            <w:vAlign w:val="bottom"/>
          </w:tcPr>
          <w:p w:rsidR="00AF5C05" w:rsidRPr="007C2642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  <w:vAlign w:val="bottom"/>
          </w:tcPr>
          <w:p w:rsidR="00AF5C05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:rsidR="00AF5C05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:rsidR="00AF5C05" w:rsidRPr="007C2642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AB3A8E" w:rsidRDefault="00AB3A8E" w:rsidP="002E06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pacing w:val="-6"/>
          <w:sz w:val="2"/>
          <w:szCs w:val="2"/>
        </w:rPr>
      </w:pPr>
    </w:p>
    <w:p w:rsidR="00AB3A8E" w:rsidRDefault="00AB3A8E" w:rsidP="002E06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pacing w:val="-6"/>
          <w:sz w:val="2"/>
          <w:szCs w:val="2"/>
        </w:rPr>
      </w:pPr>
    </w:p>
    <w:p w:rsidR="002E0630" w:rsidRPr="00517521" w:rsidRDefault="004D6D83" w:rsidP="004D6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-6"/>
          <w:sz w:val="2"/>
          <w:szCs w:val="2"/>
        </w:rPr>
      </w:pPr>
      <w:r>
        <w:rPr>
          <w:rFonts w:ascii="Angsana New" w:hAnsi="Angsana New"/>
          <w:b/>
          <w:spacing w:val="-6"/>
          <w:sz w:val="2"/>
          <w:szCs w:val="2"/>
        </w:rPr>
        <w:br w:type="page"/>
      </w:r>
    </w:p>
    <w:tbl>
      <w:tblPr>
        <w:tblpPr w:leftFromText="180" w:rightFromText="180" w:vertAnchor="text" w:horzAnchor="margin" w:tblpY="31"/>
        <w:tblW w:w="10337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236"/>
        <w:gridCol w:w="990"/>
        <w:gridCol w:w="236"/>
        <w:gridCol w:w="1112"/>
        <w:gridCol w:w="236"/>
        <w:gridCol w:w="1092"/>
        <w:gridCol w:w="236"/>
        <w:gridCol w:w="1080"/>
        <w:gridCol w:w="236"/>
        <w:gridCol w:w="1103"/>
      </w:tblGrid>
      <w:tr w:rsidR="00755E4C" w:rsidRPr="008F63C9" w:rsidTr="008D64D8">
        <w:tc>
          <w:tcPr>
            <w:tcW w:w="2700" w:type="dxa"/>
            <w:vAlign w:val="bottom"/>
          </w:tcPr>
          <w:p w:rsidR="00755E4C" w:rsidRPr="008F63C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7" w:type="dxa"/>
            <w:gridSpan w:val="11"/>
            <w:vAlign w:val="bottom"/>
          </w:tcPr>
          <w:p w:rsidR="00755E4C" w:rsidRPr="008F63C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5E4C" w:rsidRPr="008F63C9" w:rsidTr="008D64D8">
        <w:tc>
          <w:tcPr>
            <w:tcW w:w="2700" w:type="dxa"/>
            <w:vAlign w:val="bottom"/>
          </w:tcPr>
          <w:p w:rsidR="00755E4C" w:rsidRPr="008F63C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  <w:vAlign w:val="bottom"/>
          </w:tcPr>
          <w:p w:rsidR="00755E4C" w:rsidRPr="008F63C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36" w:type="dxa"/>
            <w:vAlign w:val="bottom"/>
          </w:tcPr>
          <w:p w:rsidR="00755E4C" w:rsidRPr="008F63C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755E4C" w:rsidRPr="008F63C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36" w:type="dxa"/>
            <w:vAlign w:val="bottom"/>
          </w:tcPr>
          <w:p w:rsidR="00755E4C" w:rsidRPr="008F63C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9" w:type="dxa"/>
            <w:gridSpan w:val="3"/>
            <w:vAlign w:val="bottom"/>
          </w:tcPr>
          <w:p w:rsidR="00755E4C" w:rsidRPr="008F63C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E4C" w:rsidRPr="008F63C9" w:rsidTr="008D64D8">
        <w:tc>
          <w:tcPr>
            <w:tcW w:w="2700" w:type="dxa"/>
            <w:vAlign w:val="bottom"/>
          </w:tcPr>
          <w:p w:rsidR="00755E4C" w:rsidRPr="008F63C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  <w:vAlign w:val="bottom"/>
          </w:tcPr>
          <w:p w:rsidR="00755E4C" w:rsidRPr="008F63C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:rsidR="00755E4C" w:rsidRPr="008F63C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755E4C" w:rsidRPr="008F63C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:rsidR="00755E4C" w:rsidRPr="008F63C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9" w:type="dxa"/>
            <w:gridSpan w:val="3"/>
            <w:vAlign w:val="bottom"/>
          </w:tcPr>
          <w:p w:rsidR="00755E4C" w:rsidRPr="008F63C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F5C05" w:rsidRPr="008F63C9" w:rsidTr="008D64D8">
        <w:tc>
          <w:tcPr>
            <w:tcW w:w="2700" w:type="dxa"/>
            <w:vAlign w:val="bottom"/>
          </w:tcPr>
          <w:p w:rsidR="00AF5C05" w:rsidRPr="008F63C9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AF5C05" w:rsidRPr="008F63C9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AF5C05" w:rsidRPr="008F63C9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F5C05" w:rsidRPr="008F63C9" w:rsidTr="008D64D8">
        <w:tc>
          <w:tcPr>
            <w:tcW w:w="2700" w:type="dxa"/>
            <w:vAlign w:val="bottom"/>
          </w:tcPr>
          <w:p w:rsidR="00AF5C05" w:rsidRPr="008F63C9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  <w:vAlign w:val="bottom"/>
          </w:tcPr>
          <w:p w:rsidR="00AF5C05" w:rsidRPr="00703B21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  <w:vAlign w:val="bottom"/>
          </w:tcPr>
          <w:p w:rsidR="00AF5C05" w:rsidRPr="008F63C9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:rsidR="00AF5C05" w:rsidRPr="008F63C9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AF5C05" w:rsidRPr="008F63C9" w:rsidTr="008D64D8">
        <w:tc>
          <w:tcPr>
            <w:tcW w:w="2700" w:type="dxa"/>
            <w:vAlign w:val="bottom"/>
          </w:tcPr>
          <w:p w:rsidR="00AF5C05" w:rsidRPr="008F63C9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7" w:type="dxa"/>
            <w:gridSpan w:val="11"/>
            <w:vAlign w:val="bottom"/>
          </w:tcPr>
          <w:p w:rsidR="00AF5C05" w:rsidRPr="008F63C9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63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5C05" w:rsidRPr="008F63C9" w:rsidTr="008D64D8">
        <w:tc>
          <w:tcPr>
            <w:tcW w:w="2700" w:type="dxa"/>
            <w:vAlign w:val="bottom"/>
          </w:tcPr>
          <w:p w:rsidR="00AF5C05" w:rsidRPr="008F63C9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F63C9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</w:t>
            </w:r>
            <w:r w:rsidRPr="008F63C9">
              <w:rPr>
                <w:rFonts w:ascii="Angsana New" w:hAnsi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F5C05" w:rsidRPr="00E40A9E" w:rsidRDefault="00E40A9E" w:rsidP="00506CA7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0A9E">
              <w:rPr>
                <w:rFonts w:ascii="Angsana New" w:hAnsi="Angsana New"/>
                <w:sz w:val="30"/>
                <w:szCs w:val="30"/>
                <w:lang w:val="en-US"/>
              </w:rPr>
              <w:t>7,189,795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F5C05" w:rsidRPr="0060279E" w:rsidRDefault="00AF5C05" w:rsidP="00AF5C05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F5C05" w:rsidRPr="0060279E" w:rsidRDefault="00AF5C05" w:rsidP="00AF5C05">
            <w:pPr>
              <w:pStyle w:val="a2"/>
              <w:tabs>
                <w:tab w:val="decimal" w:pos="78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79E">
              <w:rPr>
                <w:rFonts w:ascii="Angsana New" w:hAnsi="Angsana New"/>
                <w:sz w:val="30"/>
                <w:szCs w:val="30"/>
                <w:lang w:val="en-US"/>
              </w:rPr>
              <w:t>7,420,728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F5C05" w:rsidRPr="0060279E" w:rsidRDefault="00AF5C05" w:rsidP="00AF5C05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AF5C05" w:rsidRPr="00E40A9E" w:rsidRDefault="00E40A9E" w:rsidP="00AF5C05">
            <w:pPr>
              <w:pStyle w:val="a2"/>
              <w:tabs>
                <w:tab w:val="decimal" w:pos="916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0A9E">
              <w:rPr>
                <w:rFonts w:ascii="Angsana New" w:hAnsi="Angsana New"/>
                <w:sz w:val="30"/>
                <w:szCs w:val="30"/>
                <w:lang w:val="en-US"/>
              </w:rPr>
              <w:t>34,043,551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F5C05" w:rsidRPr="0060279E" w:rsidRDefault="00AF5C05" w:rsidP="00AF5C05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AF5C05" w:rsidRPr="0060279E" w:rsidRDefault="00AF5C05" w:rsidP="00AF5C05">
            <w:pPr>
              <w:pStyle w:val="a2"/>
              <w:tabs>
                <w:tab w:val="decimal" w:pos="916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79E">
              <w:rPr>
                <w:rFonts w:ascii="Angsana New" w:hAnsi="Angsana New"/>
                <w:sz w:val="30"/>
                <w:szCs w:val="30"/>
                <w:lang w:val="en-US"/>
              </w:rPr>
              <w:t>35,740,458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F5C05" w:rsidRPr="0060279E" w:rsidRDefault="00AF5C05" w:rsidP="00AF5C05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F5C05" w:rsidRPr="0002775A" w:rsidRDefault="0002775A" w:rsidP="00AF5C05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775A">
              <w:rPr>
                <w:rFonts w:ascii="Angsana New" w:hAnsi="Angsana New"/>
                <w:sz w:val="30"/>
                <w:szCs w:val="30"/>
                <w:lang w:val="en-US"/>
              </w:rPr>
              <w:t>41,233,346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F5C05" w:rsidRPr="0060279E" w:rsidRDefault="00AF5C05" w:rsidP="00AF5C05">
            <w:pPr>
              <w:pStyle w:val="a2"/>
              <w:tabs>
                <w:tab w:val="decimal" w:pos="89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AF5C05" w:rsidRPr="0060279E" w:rsidRDefault="00AF5C05" w:rsidP="00AF5C05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79E">
              <w:rPr>
                <w:rFonts w:ascii="Angsana New" w:hAnsi="Angsana New"/>
                <w:sz w:val="30"/>
                <w:szCs w:val="30"/>
                <w:lang w:val="en-US"/>
              </w:rPr>
              <w:t>43,161,186</w:t>
            </w:r>
          </w:p>
        </w:tc>
      </w:tr>
      <w:tr w:rsidR="00AF5C05" w:rsidRPr="008F63C9" w:rsidTr="008D64D8">
        <w:tc>
          <w:tcPr>
            <w:tcW w:w="2700" w:type="dxa"/>
            <w:vAlign w:val="bottom"/>
          </w:tcPr>
          <w:p w:rsidR="00AF5C05" w:rsidRPr="008F63C9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F63C9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8F63C9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8F63C9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5C05" w:rsidRPr="00E40A9E" w:rsidRDefault="00E40A9E" w:rsidP="00506CA7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0A9E">
              <w:rPr>
                <w:rFonts w:ascii="Angsana New" w:hAnsi="Angsana New"/>
                <w:sz w:val="30"/>
                <w:szCs w:val="30"/>
                <w:lang w:val="en-US"/>
              </w:rPr>
              <w:t>(3,504,220)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F5C05" w:rsidRPr="0060279E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5C05" w:rsidRPr="0060279E" w:rsidRDefault="00AF5C05" w:rsidP="00AF5C05">
            <w:pPr>
              <w:pStyle w:val="a2"/>
              <w:tabs>
                <w:tab w:val="decimal" w:pos="74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79E">
              <w:rPr>
                <w:rFonts w:ascii="Angsana New" w:hAnsi="Angsana New"/>
                <w:sz w:val="30"/>
                <w:szCs w:val="30"/>
                <w:lang w:val="en-US"/>
              </w:rPr>
              <w:t>(3,650,680)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F5C05" w:rsidRPr="0060279E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5C05" w:rsidRPr="00E40A9E" w:rsidRDefault="00E40A9E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A9E">
              <w:rPr>
                <w:rFonts w:ascii="Angsana New" w:hAnsi="Angsana New"/>
                <w:sz w:val="30"/>
                <w:szCs w:val="30"/>
              </w:rPr>
              <w:t>(13,692,190)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F5C05" w:rsidRPr="0060279E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5C05" w:rsidRPr="0060279E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(14,515,261)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F5C05" w:rsidRPr="0060279E" w:rsidRDefault="00AF5C05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5C05" w:rsidRPr="0002775A" w:rsidRDefault="0002775A" w:rsidP="00AF5C05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775A">
              <w:rPr>
                <w:rFonts w:ascii="Angsana New" w:hAnsi="Angsana New"/>
                <w:sz w:val="30"/>
                <w:szCs w:val="30"/>
                <w:lang w:val="en-US"/>
              </w:rPr>
              <w:t>(17,196,410)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F5C05" w:rsidRPr="0060279E" w:rsidRDefault="00AF5C05" w:rsidP="00AF5C05">
            <w:pPr>
              <w:pStyle w:val="a2"/>
              <w:tabs>
                <w:tab w:val="decimal" w:pos="76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5C05" w:rsidRPr="0060279E" w:rsidRDefault="00AF5C05" w:rsidP="00AF5C05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79E">
              <w:rPr>
                <w:rFonts w:ascii="Angsana New" w:hAnsi="Angsana New"/>
                <w:sz w:val="30"/>
                <w:szCs w:val="30"/>
                <w:lang w:val="en-US"/>
              </w:rPr>
              <w:t>(18,165,941)</w:t>
            </w:r>
          </w:p>
        </w:tc>
      </w:tr>
      <w:tr w:rsidR="00F82FA0" w:rsidRPr="008F63C9" w:rsidTr="008D64D8">
        <w:tc>
          <w:tcPr>
            <w:tcW w:w="2700" w:type="dxa"/>
            <w:vAlign w:val="bottom"/>
          </w:tcPr>
          <w:p w:rsidR="00F82FA0" w:rsidRPr="008F63C9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2FA0" w:rsidRPr="00E40A9E" w:rsidRDefault="00E40A9E" w:rsidP="00506CA7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0A9E">
              <w:rPr>
                <w:rFonts w:ascii="Angsana New" w:hAnsi="Angsana New"/>
                <w:sz w:val="30"/>
                <w:szCs w:val="30"/>
                <w:lang w:val="en-US"/>
              </w:rPr>
              <w:t>3,685,575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2FA0" w:rsidRPr="0060279E" w:rsidRDefault="00F82FA0" w:rsidP="00AF5C05">
            <w:pPr>
              <w:pStyle w:val="a2"/>
              <w:tabs>
                <w:tab w:val="decimal" w:pos="78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79E">
              <w:rPr>
                <w:rFonts w:ascii="Angsana New" w:hAnsi="Angsana New"/>
                <w:sz w:val="30"/>
                <w:szCs w:val="30"/>
                <w:lang w:val="en-US"/>
              </w:rPr>
              <w:t>3,770,048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2FA0" w:rsidRPr="00E40A9E" w:rsidRDefault="00E40A9E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A9E">
              <w:rPr>
                <w:rFonts w:ascii="Angsana New" w:hAnsi="Angsana New"/>
                <w:sz w:val="30"/>
                <w:szCs w:val="30"/>
              </w:rPr>
              <w:t>20,351,361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21,225,197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82FA0" w:rsidRPr="00CA6CEE" w:rsidRDefault="00F82FA0" w:rsidP="0095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6CEE">
              <w:rPr>
                <w:rFonts w:ascii="Angsana New" w:hAnsi="Angsana New"/>
                <w:sz w:val="30"/>
                <w:szCs w:val="30"/>
              </w:rPr>
              <w:t>24,036,936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2FA0" w:rsidRPr="0060279E" w:rsidRDefault="00F82FA0" w:rsidP="00AF5C05">
            <w:pPr>
              <w:pStyle w:val="a2"/>
              <w:tabs>
                <w:tab w:val="decimal" w:pos="76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2FA0" w:rsidRPr="0060279E" w:rsidRDefault="00F82FA0" w:rsidP="00AF5C05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79E">
              <w:rPr>
                <w:rFonts w:ascii="Angsana New" w:hAnsi="Angsana New"/>
                <w:sz w:val="30"/>
                <w:szCs w:val="30"/>
                <w:lang w:val="en-US"/>
              </w:rPr>
              <w:t>24,995,245</w:t>
            </w:r>
          </w:p>
        </w:tc>
      </w:tr>
      <w:tr w:rsidR="00F82FA0" w:rsidRPr="008F63C9" w:rsidTr="008D64D8">
        <w:tc>
          <w:tcPr>
            <w:tcW w:w="2700" w:type="dxa"/>
            <w:vAlign w:val="bottom"/>
          </w:tcPr>
          <w:p w:rsidR="00F82FA0" w:rsidRPr="008F63C9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  <w:r w:rsidRPr="008F63C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8F63C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8F63C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FA0" w:rsidRPr="00E40A9E" w:rsidRDefault="00F82FA0" w:rsidP="00AF5C05">
            <w:pPr>
              <w:pStyle w:val="a2"/>
              <w:tabs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0A9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FA0" w:rsidRPr="0060279E" w:rsidRDefault="00F82FA0" w:rsidP="00AF5C05">
            <w:pPr>
              <w:pStyle w:val="a2"/>
              <w:tabs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79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FA0" w:rsidRPr="00E40A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  <w:cs/>
              </w:rPr>
            </w:pPr>
            <w:r w:rsidRPr="00E4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FA0" w:rsidRPr="0060279E" w:rsidRDefault="00F82FA0" w:rsidP="00AF5C05">
            <w:pPr>
              <w:pStyle w:val="a2"/>
              <w:tabs>
                <w:tab w:val="decimal" w:pos="56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FA0" w:rsidRPr="0060279E" w:rsidRDefault="00F82FA0" w:rsidP="00AF5C05">
            <w:pPr>
              <w:pStyle w:val="a2"/>
              <w:tabs>
                <w:tab w:val="decimal" w:pos="56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79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2FA0" w:rsidRPr="008F63C9" w:rsidTr="008D64D8">
        <w:tc>
          <w:tcPr>
            <w:tcW w:w="2700" w:type="dxa"/>
            <w:vAlign w:val="bottom"/>
          </w:tcPr>
          <w:p w:rsidR="00F82FA0" w:rsidRPr="008F63C9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2FA0" w:rsidRPr="00E40A9E" w:rsidRDefault="00F82FA0" w:rsidP="00AF5C05">
            <w:pPr>
              <w:pStyle w:val="a2"/>
              <w:tabs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82FA0" w:rsidRPr="0060279E" w:rsidRDefault="00F82FA0" w:rsidP="00AF5C05">
            <w:pPr>
              <w:pStyle w:val="a2"/>
              <w:tabs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F82FA0" w:rsidRPr="00E40A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2FA0" w:rsidRPr="0060279E" w:rsidRDefault="00F82FA0" w:rsidP="00AF5C05">
            <w:pPr>
              <w:pStyle w:val="a2"/>
              <w:tabs>
                <w:tab w:val="decimal" w:pos="64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82FA0" w:rsidRPr="0060279E" w:rsidRDefault="00F82FA0" w:rsidP="00AF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F82FA0" w:rsidRPr="0060279E" w:rsidRDefault="00F82FA0" w:rsidP="00AF5C05">
            <w:pPr>
              <w:pStyle w:val="a2"/>
              <w:tabs>
                <w:tab w:val="decimal" w:pos="64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0A9E" w:rsidRPr="008F63C9" w:rsidTr="008D64D8">
        <w:tc>
          <w:tcPr>
            <w:tcW w:w="2700" w:type="dxa"/>
            <w:vAlign w:val="bottom"/>
          </w:tcPr>
          <w:p w:rsidR="00E40A9E" w:rsidRPr="008F63C9" w:rsidRDefault="00E40A9E" w:rsidP="00E4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-</w:t>
            </w:r>
            <w:r w:rsidRPr="008F6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0A9E" w:rsidRPr="00E40A9E" w:rsidRDefault="00E40A9E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A9E">
              <w:rPr>
                <w:rFonts w:ascii="Angsana New" w:hAnsi="Angsana New"/>
                <w:b/>
                <w:bCs/>
                <w:sz w:val="30"/>
                <w:szCs w:val="30"/>
              </w:rPr>
              <w:t>3,685,575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0A9E" w:rsidRPr="0060279E" w:rsidRDefault="00E40A9E" w:rsidP="00E4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0A9E" w:rsidRPr="0060279E" w:rsidRDefault="00E40A9E" w:rsidP="00E4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79E">
              <w:rPr>
                <w:rFonts w:ascii="Angsana New" w:hAnsi="Angsana New"/>
                <w:b/>
                <w:bCs/>
                <w:sz w:val="30"/>
                <w:szCs w:val="30"/>
              </w:rPr>
              <w:t>3,770,048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0A9E" w:rsidRPr="0060279E" w:rsidRDefault="00E40A9E" w:rsidP="00E4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0A9E" w:rsidRPr="00E40A9E" w:rsidRDefault="00E40A9E" w:rsidP="00E4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A9E">
              <w:rPr>
                <w:rFonts w:ascii="Angsana New" w:hAnsi="Angsana New"/>
                <w:b/>
                <w:bCs/>
                <w:sz w:val="30"/>
                <w:szCs w:val="30"/>
              </w:rPr>
              <w:t>20,351,361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0A9E" w:rsidRPr="0060279E" w:rsidRDefault="00E40A9E" w:rsidP="00E4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0A9E" w:rsidRPr="0060279E" w:rsidRDefault="00E40A9E" w:rsidP="00E4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79E">
              <w:rPr>
                <w:rFonts w:ascii="Angsana New" w:hAnsi="Angsana New"/>
                <w:b/>
                <w:bCs/>
                <w:sz w:val="30"/>
                <w:szCs w:val="30"/>
              </w:rPr>
              <w:t>21,225,197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0A9E" w:rsidRPr="0060279E" w:rsidRDefault="00E40A9E" w:rsidP="00E4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E40A9E" w:rsidRPr="000359F7" w:rsidRDefault="00E40A9E" w:rsidP="00E40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24,036,936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0A9E" w:rsidRPr="0060279E" w:rsidRDefault="00E40A9E" w:rsidP="00E40A9E">
            <w:pPr>
              <w:pStyle w:val="a2"/>
              <w:tabs>
                <w:tab w:val="decimal" w:pos="76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0A9E" w:rsidRPr="0060279E" w:rsidRDefault="00E40A9E" w:rsidP="00E40A9E">
            <w:pPr>
              <w:pStyle w:val="a2"/>
              <w:tabs>
                <w:tab w:val="decimal" w:pos="86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27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24,995,245</w:t>
            </w:r>
          </w:p>
        </w:tc>
      </w:tr>
    </w:tbl>
    <w:p w:rsidR="007439FD" w:rsidRDefault="007439FD" w:rsidP="00A3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755E4C" w:rsidRDefault="00755E4C" w:rsidP="00A3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30FCC">
        <w:rPr>
          <w:rFonts w:ascii="Angsana New" w:hAnsi="Angsana New"/>
          <w:sz w:val="30"/>
          <w:szCs w:val="30"/>
          <w:cs/>
        </w:rPr>
        <w:t xml:space="preserve">ณ </w:t>
      </w:r>
      <w:r w:rsidR="00CD02D9" w:rsidRPr="00A30FCC">
        <w:rPr>
          <w:rFonts w:ascii="Angsana New" w:hAnsi="Angsana New"/>
          <w:sz w:val="30"/>
          <w:szCs w:val="30"/>
          <w:cs/>
        </w:rPr>
        <w:t xml:space="preserve">วันที่ </w:t>
      </w:r>
      <w:r w:rsidR="00DE44B5">
        <w:rPr>
          <w:rFonts w:ascii="Angsana New" w:hAnsi="Angsana New" w:hint="cs"/>
          <w:sz w:val="30"/>
          <w:szCs w:val="30"/>
          <w:cs/>
        </w:rPr>
        <w:t>31 มีนาคม 2560 และ 31 ธันวาคม 2559</w:t>
      </w:r>
      <w:r w:rsidR="00785A90" w:rsidRPr="00A30FCC">
        <w:rPr>
          <w:rFonts w:ascii="Angsana New" w:hAnsi="Angsana New" w:hint="cs"/>
          <w:sz w:val="30"/>
          <w:szCs w:val="30"/>
          <w:cs/>
        </w:rPr>
        <w:t xml:space="preserve"> </w:t>
      </w:r>
      <w:r w:rsidRPr="00A30FCC">
        <w:rPr>
          <w:rFonts w:ascii="Angsana New" w:hAnsi="Angsana New"/>
          <w:sz w:val="30"/>
          <w:szCs w:val="30"/>
          <w:cs/>
        </w:rPr>
        <w:t>ผลรวมของ</w:t>
      </w:r>
      <w:r w:rsidRPr="00A30FCC">
        <w:rPr>
          <w:rFonts w:ascii="Angsana New" w:hAnsi="Angsana New" w:hint="cs"/>
          <w:sz w:val="30"/>
          <w:szCs w:val="30"/>
          <w:cs/>
        </w:rPr>
        <w:t>ลูกหนี้และผลตอบแทน</w:t>
      </w:r>
      <w:r w:rsidRPr="00A30FCC">
        <w:rPr>
          <w:rFonts w:ascii="Angsana New" w:hAnsi="Angsana New"/>
          <w:sz w:val="30"/>
          <w:szCs w:val="30"/>
          <w:cs/>
        </w:rPr>
        <w:t>ตามสัญญาเช่าการเงินแสดงได้ดังนี้</w:t>
      </w:r>
    </w:p>
    <w:p w:rsidR="00B52888" w:rsidRPr="00A30FCC" w:rsidRDefault="00B52888" w:rsidP="00A3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32"/>
        <w:gridCol w:w="265"/>
        <w:gridCol w:w="1355"/>
        <w:gridCol w:w="273"/>
        <w:gridCol w:w="1406"/>
        <w:gridCol w:w="265"/>
        <w:gridCol w:w="1386"/>
      </w:tblGrid>
      <w:tr w:rsidR="00755E4C" w:rsidRPr="007F3F72" w:rsidTr="003E24FE">
        <w:tc>
          <w:tcPr>
            <w:tcW w:w="3060" w:type="dxa"/>
            <w:shd w:val="clear" w:color="auto" w:fill="auto"/>
            <w:vAlign w:val="bottom"/>
          </w:tcPr>
          <w:p w:rsidR="00755E4C" w:rsidRPr="007F3F72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2" w:type="dxa"/>
            <w:gridSpan w:val="7"/>
            <w:shd w:val="clear" w:color="auto" w:fill="auto"/>
            <w:vAlign w:val="bottom"/>
          </w:tcPr>
          <w:p w:rsidR="00755E4C" w:rsidRPr="007F3F72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5A90" w:rsidRPr="007F3F72" w:rsidTr="003E24FE">
        <w:tc>
          <w:tcPr>
            <w:tcW w:w="3060" w:type="dxa"/>
            <w:shd w:val="clear" w:color="auto" w:fill="auto"/>
            <w:vAlign w:val="bottom"/>
          </w:tcPr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  <w:shd w:val="clear" w:color="auto" w:fill="auto"/>
            <w:vAlign w:val="bottom"/>
          </w:tcPr>
          <w:p w:rsidR="00785A90" w:rsidRPr="007F3F72" w:rsidRDefault="00B420F2" w:rsidP="0078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A781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DA781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DA781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785A90" w:rsidRPr="007F3F72" w:rsidRDefault="00785A90" w:rsidP="0078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shd w:val="clear" w:color="auto" w:fill="auto"/>
            <w:vAlign w:val="bottom"/>
          </w:tcPr>
          <w:p w:rsidR="00785A90" w:rsidRPr="007F3F72" w:rsidRDefault="00785A90" w:rsidP="0078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A781C">
              <w:rPr>
                <w:rFonts w:ascii="Angsana New" w:hAnsi="Angsana New"/>
                <w:sz w:val="30"/>
                <w:szCs w:val="30"/>
                <w:cs/>
              </w:rPr>
              <w:t>ธันวาคม 255</w:t>
            </w:r>
            <w:r w:rsidR="00DA781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85A90" w:rsidRPr="007F3F72" w:rsidTr="003E24FE">
        <w:tc>
          <w:tcPr>
            <w:tcW w:w="3060" w:type="dxa"/>
            <w:shd w:val="clear" w:color="auto" w:fill="auto"/>
            <w:vAlign w:val="bottom"/>
          </w:tcPr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ลูกหนี้และ</w:t>
            </w:r>
          </w:p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ผลตอบแทน</w:t>
            </w:r>
          </w:p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</w:p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  <w:p w:rsidR="00785A90" w:rsidRPr="007F3F72" w:rsidRDefault="009472D2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785A90" w:rsidRPr="007F3F7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ลูกหนี้และ</w:t>
            </w:r>
          </w:p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ผลตอบแทน</w:t>
            </w:r>
          </w:p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</w:p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  <w:p w:rsidR="00785A90" w:rsidRPr="007F3F72" w:rsidRDefault="009472D2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785A90" w:rsidRPr="007F3F7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785A90" w:rsidRPr="007F3F72" w:rsidTr="003E24FE">
        <w:tc>
          <w:tcPr>
            <w:tcW w:w="3060" w:type="dxa"/>
            <w:shd w:val="clear" w:color="auto" w:fill="auto"/>
            <w:vAlign w:val="bottom"/>
          </w:tcPr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2" w:type="dxa"/>
            <w:gridSpan w:val="7"/>
            <w:shd w:val="clear" w:color="auto" w:fill="auto"/>
            <w:vAlign w:val="bottom"/>
          </w:tcPr>
          <w:p w:rsidR="00785A90" w:rsidRPr="007F3F72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4B5" w:rsidRPr="007F3F72" w:rsidTr="003E24FE">
        <w:tc>
          <w:tcPr>
            <w:tcW w:w="3060" w:type="dxa"/>
            <w:shd w:val="clear" w:color="auto" w:fill="auto"/>
            <w:vAlign w:val="bottom"/>
          </w:tcPr>
          <w:p w:rsidR="00DE44B5" w:rsidRPr="007F3F72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DE44B5" w:rsidRPr="005B0034" w:rsidRDefault="005B0034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0034">
              <w:rPr>
                <w:rFonts w:ascii="Angsana New" w:hAnsi="Angsana New"/>
                <w:sz w:val="30"/>
                <w:szCs w:val="30"/>
              </w:rPr>
              <w:t>7,189,79</w:t>
            </w:r>
            <w:r w:rsidR="003345A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DE44B5" w:rsidRPr="00724E77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DE44B5" w:rsidRPr="00932D89" w:rsidRDefault="00932D89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932D89">
              <w:rPr>
                <w:rFonts w:ascii="Angsana New" w:hAnsi="Angsana New"/>
                <w:sz w:val="30"/>
                <w:szCs w:val="30"/>
              </w:rPr>
              <w:t>3,685,575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DE44B5" w:rsidRPr="007F3F72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7,420,728</w:t>
            </w:r>
          </w:p>
        </w:tc>
        <w:tc>
          <w:tcPr>
            <w:tcW w:w="265" w:type="dxa"/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3,770,048</w:t>
            </w:r>
          </w:p>
        </w:tc>
      </w:tr>
      <w:tr w:rsidR="00DE44B5" w:rsidRPr="007F3F72" w:rsidTr="003E24FE">
        <w:tc>
          <w:tcPr>
            <w:tcW w:w="3060" w:type="dxa"/>
            <w:shd w:val="clear" w:color="auto" w:fill="auto"/>
            <w:vAlign w:val="bottom"/>
          </w:tcPr>
          <w:p w:rsidR="00DE44B5" w:rsidRPr="007F3F72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เกินหนึ่งปีแต่ไม่เกินห้าปี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DE44B5" w:rsidRPr="005B0034" w:rsidRDefault="005B0034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0034">
              <w:rPr>
                <w:rFonts w:ascii="Angsana New" w:hAnsi="Angsana New"/>
                <w:sz w:val="30"/>
                <w:szCs w:val="30"/>
              </w:rPr>
              <w:t>20,087,015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DE44B5" w:rsidRPr="00724E77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DE44B5" w:rsidRPr="00932D89" w:rsidRDefault="00932D89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932D89">
              <w:rPr>
                <w:rFonts w:ascii="Angsana New" w:hAnsi="Angsana New"/>
                <w:sz w:val="30"/>
                <w:szCs w:val="30"/>
              </w:rPr>
              <w:t>10,440,107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DE44B5" w:rsidRPr="007F3F72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20,718,562</w:t>
            </w:r>
          </w:p>
        </w:tc>
        <w:tc>
          <w:tcPr>
            <w:tcW w:w="265" w:type="dxa"/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10,661,475</w:t>
            </w:r>
          </w:p>
        </w:tc>
      </w:tr>
      <w:tr w:rsidR="00DE44B5" w:rsidRPr="007F3F72" w:rsidTr="003E24FE">
        <w:tc>
          <w:tcPr>
            <w:tcW w:w="3060" w:type="dxa"/>
            <w:shd w:val="clear" w:color="auto" w:fill="auto"/>
            <w:vAlign w:val="bottom"/>
          </w:tcPr>
          <w:p w:rsidR="00DE44B5" w:rsidRPr="007F3F72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7F3F72">
              <w:rPr>
                <w:rFonts w:ascii="Angsana New" w:hAnsi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44B5" w:rsidRPr="005B0034" w:rsidRDefault="005B0034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0034">
              <w:rPr>
                <w:rFonts w:ascii="Angsana New" w:hAnsi="Angsana New"/>
                <w:sz w:val="30"/>
                <w:szCs w:val="30"/>
              </w:rPr>
              <w:t>13,956,536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DE44B5" w:rsidRPr="00724E77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44B5" w:rsidRPr="00932D89" w:rsidRDefault="00932D89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932D89">
              <w:rPr>
                <w:rFonts w:ascii="Angsana New" w:hAnsi="Angsana New"/>
                <w:sz w:val="30"/>
                <w:szCs w:val="30"/>
              </w:rPr>
              <w:t>9,911,254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DE44B5" w:rsidRPr="007F3F72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15,021,896</w:t>
            </w:r>
          </w:p>
        </w:tc>
        <w:tc>
          <w:tcPr>
            <w:tcW w:w="265" w:type="dxa"/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10,563,722</w:t>
            </w:r>
          </w:p>
        </w:tc>
      </w:tr>
      <w:tr w:rsidR="00DE44B5" w:rsidRPr="007F3F72" w:rsidTr="003E24FE">
        <w:tc>
          <w:tcPr>
            <w:tcW w:w="3060" w:type="dxa"/>
            <w:shd w:val="clear" w:color="auto" w:fill="auto"/>
            <w:vAlign w:val="bottom"/>
          </w:tcPr>
          <w:p w:rsidR="00DE44B5" w:rsidRPr="007F3F72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44B5" w:rsidRPr="005B0034" w:rsidRDefault="005B0034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34">
              <w:rPr>
                <w:rFonts w:ascii="Angsana New" w:hAnsi="Angsana New"/>
                <w:b/>
                <w:bCs/>
                <w:sz w:val="30"/>
                <w:szCs w:val="30"/>
              </w:rPr>
              <w:t>41,233,34</w:t>
            </w:r>
            <w:r w:rsidR="003345A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DE44B5" w:rsidRPr="00724E77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E44B5" w:rsidRPr="00932D89" w:rsidRDefault="00932D89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D89">
              <w:rPr>
                <w:rFonts w:ascii="Angsana New" w:hAnsi="Angsana New"/>
                <w:b/>
                <w:bCs/>
                <w:sz w:val="30"/>
                <w:szCs w:val="30"/>
              </w:rPr>
              <w:t>24,036,936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DE44B5" w:rsidRPr="007F3F72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79E">
              <w:rPr>
                <w:rFonts w:ascii="Angsana New" w:hAnsi="Angsana New"/>
                <w:b/>
                <w:bCs/>
                <w:sz w:val="30"/>
                <w:szCs w:val="30"/>
              </w:rPr>
              <w:t>43,161,186</w:t>
            </w:r>
          </w:p>
        </w:tc>
        <w:tc>
          <w:tcPr>
            <w:tcW w:w="265" w:type="dxa"/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79E">
              <w:rPr>
                <w:rFonts w:ascii="Angsana New" w:hAnsi="Angsana New"/>
                <w:b/>
                <w:bCs/>
                <w:sz w:val="30"/>
                <w:szCs w:val="30"/>
              </w:rPr>
              <w:t>24,995,245</w:t>
            </w:r>
          </w:p>
        </w:tc>
      </w:tr>
      <w:tr w:rsidR="00DE44B5" w:rsidRPr="007F3F72" w:rsidTr="003E24FE">
        <w:tc>
          <w:tcPr>
            <w:tcW w:w="3060" w:type="dxa"/>
            <w:shd w:val="clear" w:color="auto" w:fill="auto"/>
            <w:vAlign w:val="bottom"/>
          </w:tcPr>
          <w:p w:rsidR="00DE44B5" w:rsidRPr="007F3F72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3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F3F72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44B5" w:rsidRPr="005B0034" w:rsidRDefault="003345A9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(17,196,410</w:t>
            </w:r>
            <w:r w:rsidR="005B0034" w:rsidRPr="005B00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DE44B5" w:rsidRPr="00724E77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E44B5" w:rsidRPr="00724E77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DE44B5" w:rsidRPr="007F3F72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0279E">
              <w:rPr>
                <w:rFonts w:ascii="Angsana New" w:hAnsi="Angsana New"/>
                <w:sz w:val="30"/>
                <w:szCs w:val="30"/>
              </w:rPr>
              <w:t>(18,165,941)</w:t>
            </w:r>
          </w:p>
        </w:tc>
        <w:tc>
          <w:tcPr>
            <w:tcW w:w="265" w:type="dxa"/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E44B5" w:rsidRPr="007F3F72" w:rsidTr="003E24FE">
        <w:tc>
          <w:tcPr>
            <w:tcW w:w="3060" w:type="dxa"/>
            <w:shd w:val="clear" w:color="auto" w:fill="auto"/>
            <w:vAlign w:val="bottom"/>
          </w:tcPr>
          <w:p w:rsidR="00DE44B5" w:rsidRPr="007F3F72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ลูกหนี้ตามสัญญาเช่าการเงิน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7F3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E44B5" w:rsidRPr="005B0034" w:rsidRDefault="005B0034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34">
              <w:rPr>
                <w:rFonts w:ascii="Angsana New" w:hAnsi="Angsana New"/>
                <w:b/>
                <w:bCs/>
                <w:sz w:val="30"/>
                <w:szCs w:val="30"/>
              </w:rPr>
              <w:t>24,036,936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DE44B5" w:rsidRPr="00724E77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DE44B5" w:rsidRPr="00724E77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DE44B5" w:rsidRPr="007F3F72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79E">
              <w:rPr>
                <w:rFonts w:ascii="Angsana New" w:hAnsi="Angsana New"/>
                <w:b/>
                <w:bCs/>
                <w:sz w:val="30"/>
                <w:szCs w:val="30"/>
              </w:rPr>
              <w:t>24,995,245</w:t>
            </w:r>
          </w:p>
        </w:tc>
        <w:tc>
          <w:tcPr>
            <w:tcW w:w="265" w:type="dxa"/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:rsidR="00DE44B5" w:rsidRPr="0060279E" w:rsidRDefault="00DE44B5" w:rsidP="00DE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AB3A8E" w:rsidRDefault="00AB3A8E" w:rsidP="002E06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pacing w:val="-6"/>
          <w:sz w:val="2"/>
          <w:szCs w:val="2"/>
        </w:rPr>
      </w:pPr>
    </w:p>
    <w:p w:rsidR="00861E15" w:rsidRDefault="00861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-6"/>
          <w:sz w:val="30"/>
          <w:szCs w:val="30"/>
        </w:rPr>
      </w:pPr>
      <w:r>
        <w:rPr>
          <w:rFonts w:ascii="Angsana New" w:hAnsi="Angsana New"/>
          <w:b/>
          <w:spacing w:val="-6"/>
          <w:sz w:val="30"/>
          <w:szCs w:val="30"/>
        </w:rPr>
        <w:br w:type="page"/>
      </w:r>
    </w:p>
    <w:tbl>
      <w:tblPr>
        <w:tblW w:w="93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0"/>
        <w:gridCol w:w="1262"/>
        <w:gridCol w:w="239"/>
        <w:gridCol w:w="1197"/>
        <w:gridCol w:w="237"/>
        <w:gridCol w:w="1204"/>
        <w:gridCol w:w="237"/>
        <w:gridCol w:w="1174"/>
      </w:tblGrid>
      <w:tr w:rsidR="00C625B0" w:rsidRPr="00455E26" w:rsidTr="003E24FE">
        <w:tc>
          <w:tcPr>
            <w:tcW w:w="2023" w:type="pct"/>
            <w:vAlign w:val="bottom"/>
          </w:tcPr>
          <w:p w:rsidR="00C625B0" w:rsidRPr="00455E26" w:rsidRDefault="00976B86" w:rsidP="006F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5E2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C625B0" w:rsidRPr="00455E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6F156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ไม่หมุนเวียนอื่น</w:t>
            </w:r>
            <w:r w:rsidR="00C625B0" w:rsidRPr="00455E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C625B0" w:rsidRPr="00455E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7" w:type="pct"/>
            <w:gridSpan w:val="3"/>
            <w:vAlign w:val="bottom"/>
          </w:tcPr>
          <w:p w:rsidR="00C625B0" w:rsidRPr="00455E26" w:rsidRDefault="00C625B0" w:rsidP="00804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E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vAlign w:val="bottom"/>
          </w:tcPr>
          <w:p w:rsidR="00C625B0" w:rsidRPr="00455E26" w:rsidRDefault="00C625B0" w:rsidP="00804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pct"/>
            <w:gridSpan w:val="3"/>
            <w:vAlign w:val="bottom"/>
          </w:tcPr>
          <w:p w:rsidR="00C625B0" w:rsidRPr="00455E26" w:rsidRDefault="00C625B0" w:rsidP="00804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E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A781C" w:rsidRPr="00455E26" w:rsidTr="003E24FE">
        <w:tc>
          <w:tcPr>
            <w:tcW w:w="2023" w:type="pct"/>
            <w:vAlign w:val="bottom"/>
          </w:tcPr>
          <w:p w:rsidR="00DA781C" w:rsidRPr="00455E2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shd w:val="clear" w:color="auto" w:fill="auto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03B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DA781C" w:rsidRPr="002E188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  <w:shd w:val="clear" w:color="auto" w:fill="auto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03B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A781C" w:rsidRPr="00455E26" w:rsidTr="003E24FE">
        <w:tc>
          <w:tcPr>
            <w:tcW w:w="2023" w:type="pct"/>
            <w:vAlign w:val="bottom"/>
          </w:tcPr>
          <w:p w:rsidR="00DA781C" w:rsidRPr="00455E2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  <w:shd w:val="clear" w:color="auto" w:fill="auto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DA781C" w:rsidRPr="002E188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7" w:type="pct"/>
            <w:shd w:val="clear" w:color="auto" w:fill="auto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A781C" w:rsidRPr="00455E26" w:rsidTr="003E24FE">
        <w:tc>
          <w:tcPr>
            <w:tcW w:w="2023" w:type="pct"/>
            <w:vAlign w:val="bottom"/>
          </w:tcPr>
          <w:p w:rsidR="00DA781C" w:rsidRPr="00455E2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7" w:type="pct"/>
            <w:gridSpan w:val="7"/>
            <w:vAlign w:val="bottom"/>
          </w:tcPr>
          <w:p w:rsidR="00DA781C" w:rsidRPr="00455E2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E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81C" w:rsidRPr="00455E26" w:rsidTr="003E24FE">
        <w:tc>
          <w:tcPr>
            <w:tcW w:w="2023" w:type="pct"/>
            <w:vAlign w:val="bottom"/>
          </w:tcPr>
          <w:p w:rsidR="00DA781C" w:rsidRPr="00455E26" w:rsidRDefault="00DA781C" w:rsidP="00DA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5E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677" w:type="pct"/>
            <w:vAlign w:val="bottom"/>
          </w:tcPr>
          <w:p w:rsidR="00DA781C" w:rsidRPr="00455E2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DA781C" w:rsidRPr="00455E2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A781C" w:rsidRPr="00455E2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DA781C" w:rsidRPr="00455E2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DA781C" w:rsidRPr="00455E2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DA781C" w:rsidRPr="00455E2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DA781C" w:rsidRPr="00455E2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71DFE" w:rsidRPr="00455E26" w:rsidTr="003E24FE">
        <w:tc>
          <w:tcPr>
            <w:tcW w:w="2023" w:type="pct"/>
            <w:vAlign w:val="bottom"/>
          </w:tcPr>
          <w:p w:rsidR="00271DFE" w:rsidRPr="009968F3" w:rsidRDefault="00271DFE" w:rsidP="002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68F3">
              <w:rPr>
                <w:rFonts w:ascii="Angsana New" w:hAnsi="Angsana New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77" w:type="pct"/>
            <w:vAlign w:val="bottom"/>
          </w:tcPr>
          <w:p w:rsidR="00271DFE" w:rsidRPr="005C7500" w:rsidRDefault="00685589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271DFE" w:rsidRPr="005C7500" w:rsidRDefault="00271DFE" w:rsidP="00930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75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271DFE" w:rsidRPr="005C7500" w:rsidRDefault="00685589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39,197</w:t>
            </w:r>
          </w:p>
        </w:tc>
        <w:tc>
          <w:tcPr>
            <w:tcW w:w="127" w:type="pct"/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C7500">
              <w:rPr>
                <w:rFonts w:ascii="Angsana New" w:hAnsi="Angsana New"/>
                <w:sz w:val="30"/>
                <w:szCs w:val="30"/>
              </w:rPr>
              <w:t>29,294</w:t>
            </w:r>
          </w:p>
        </w:tc>
      </w:tr>
      <w:tr w:rsidR="00271DFE" w:rsidRPr="00455E26" w:rsidTr="003E24FE">
        <w:tc>
          <w:tcPr>
            <w:tcW w:w="2023" w:type="pct"/>
            <w:vAlign w:val="bottom"/>
          </w:tcPr>
          <w:p w:rsidR="00271DFE" w:rsidRPr="009968F3" w:rsidRDefault="00271DFE" w:rsidP="002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68F3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677" w:type="pct"/>
            <w:vAlign w:val="bottom"/>
          </w:tcPr>
          <w:p w:rsidR="00271DFE" w:rsidRPr="005C7500" w:rsidRDefault="00685589" w:rsidP="00930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271DFE" w:rsidRPr="005C7500" w:rsidRDefault="00271DFE" w:rsidP="00930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75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271DFE" w:rsidRPr="005C7500" w:rsidRDefault="00685589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6,296</w:t>
            </w:r>
          </w:p>
        </w:tc>
        <w:tc>
          <w:tcPr>
            <w:tcW w:w="127" w:type="pct"/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C7500">
              <w:rPr>
                <w:rFonts w:ascii="Angsana New" w:hAnsi="Angsana New"/>
                <w:sz w:val="30"/>
                <w:szCs w:val="30"/>
              </w:rPr>
              <w:t>3,090</w:t>
            </w:r>
          </w:p>
        </w:tc>
      </w:tr>
      <w:tr w:rsidR="00271DFE" w:rsidRPr="00455E26" w:rsidTr="003E24FE">
        <w:trPr>
          <w:trHeight w:val="226"/>
        </w:trPr>
        <w:tc>
          <w:tcPr>
            <w:tcW w:w="2023" w:type="pct"/>
            <w:vAlign w:val="bottom"/>
          </w:tcPr>
          <w:p w:rsidR="00271DFE" w:rsidRPr="009968F3" w:rsidRDefault="00271DFE" w:rsidP="002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7" w:type="pct"/>
            <w:vAlign w:val="bottom"/>
          </w:tcPr>
          <w:p w:rsidR="00271DFE" w:rsidRPr="009968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271DFE" w:rsidRPr="009968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271DFE" w:rsidRPr="009968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271DFE" w:rsidRPr="009968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271DFE" w:rsidRPr="009968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271DFE" w:rsidRPr="009968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271DFE" w:rsidRPr="009968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DFE" w:rsidRPr="00455E26" w:rsidTr="003E24FE">
        <w:tc>
          <w:tcPr>
            <w:tcW w:w="2023" w:type="pct"/>
            <w:vAlign w:val="bottom"/>
          </w:tcPr>
          <w:p w:rsidR="00271DFE" w:rsidRPr="009968F3" w:rsidRDefault="00271DFE" w:rsidP="002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68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677" w:type="pct"/>
            <w:vAlign w:val="bottom"/>
          </w:tcPr>
          <w:p w:rsidR="00271DFE" w:rsidRPr="009968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271DFE" w:rsidRPr="009968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271DFE" w:rsidRPr="009968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271DFE" w:rsidRPr="009968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271DFE" w:rsidRPr="009968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271DFE" w:rsidRPr="009968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271DFE" w:rsidRPr="009968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DFE" w:rsidRPr="00455E26" w:rsidTr="003E24FE">
        <w:tc>
          <w:tcPr>
            <w:tcW w:w="2023" w:type="pct"/>
            <w:vAlign w:val="bottom"/>
          </w:tcPr>
          <w:p w:rsidR="00271DFE" w:rsidRPr="009968F3" w:rsidRDefault="00271DFE" w:rsidP="002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8F3">
              <w:rPr>
                <w:rFonts w:ascii="Angsana New" w:hAnsi="Angsana New"/>
                <w:sz w:val="30"/>
                <w:szCs w:val="30"/>
                <w:cs/>
              </w:rPr>
              <w:t>บริษัท ไฟฟ้า เซ</w:t>
            </w:r>
            <w:proofErr w:type="spellStart"/>
            <w:r w:rsidRPr="009968F3">
              <w:rPr>
                <w:rFonts w:ascii="Angsana New" w:hAnsi="Angsana New"/>
                <w:sz w:val="30"/>
                <w:szCs w:val="30"/>
                <w:cs/>
              </w:rPr>
              <w:t>เปียน</w:t>
            </w:r>
            <w:proofErr w:type="spellEnd"/>
            <w:r w:rsidRPr="009968F3">
              <w:rPr>
                <w:rFonts w:ascii="Angsana New" w:hAnsi="Angsana New"/>
                <w:sz w:val="30"/>
                <w:szCs w:val="30"/>
              </w:rPr>
              <w:t>-</w:t>
            </w:r>
            <w:r w:rsidRPr="009968F3">
              <w:rPr>
                <w:rFonts w:ascii="Angsana New" w:hAnsi="Angsana New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:rsidR="00271DFE" w:rsidRPr="005C7500" w:rsidRDefault="00685589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5,920</w:t>
            </w:r>
          </w:p>
        </w:tc>
        <w:tc>
          <w:tcPr>
            <w:tcW w:w="128" w:type="pct"/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C7500">
              <w:rPr>
                <w:rFonts w:ascii="Angsana New" w:hAnsi="Angsana New"/>
                <w:sz w:val="30"/>
                <w:szCs w:val="30"/>
              </w:rPr>
              <w:t>5,560</w:t>
            </w:r>
          </w:p>
        </w:tc>
        <w:tc>
          <w:tcPr>
            <w:tcW w:w="127" w:type="pct"/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:rsidR="00271DFE" w:rsidRPr="005C7500" w:rsidRDefault="00685589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5,920</w:t>
            </w:r>
          </w:p>
        </w:tc>
        <w:tc>
          <w:tcPr>
            <w:tcW w:w="127" w:type="pct"/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C7500">
              <w:rPr>
                <w:rFonts w:ascii="Angsana New" w:hAnsi="Angsana New"/>
                <w:sz w:val="30"/>
                <w:szCs w:val="30"/>
              </w:rPr>
              <w:t>5,560</w:t>
            </w:r>
          </w:p>
        </w:tc>
      </w:tr>
      <w:tr w:rsidR="00271DFE" w:rsidRPr="00455E26" w:rsidTr="003E24FE">
        <w:tc>
          <w:tcPr>
            <w:tcW w:w="2023" w:type="pct"/>
            <w:vAlign w:val="bottom"/>
          </w:tcPr>
          <w:p w:rsidR="00271DFE" w:rsidRPr="009968F3" w:rsidRDefault="00271DFE" w:rsidP="002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68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1DFE" w:rsidRPr="005C7500" w:rsidRDefault="00685589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5,920</w:t>
            </w:r>
          </w:p>
        </w:tc>
        <w:tc>
          <w:tcPr>
            <w:tcW w:w="128" w:type="pct"/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7500">
              <w:rPr>
                <w:rFonts w:ascii="Angsana New" w:hAnsi="Angsana New"/>
                <w:b/>
                <w:bCs/>
                <w:sz w:val="30"/>
                <w:szCs w:val="30"/>
              </w:rPr>
              <w:t>5,560</w:t>
            </w:r>
          </w:p>
        </w:tc>
        <w:tc>
          <w:tcPr>
            <w:tcW w:w="127" w:type="pct"/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1DFE" w:rsidRPr="005C7500" w:rsidRDefault="00685589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51,413</w:t>
            </w:r>
          </w:p>
        </w:tc>
        <w:tc>
          <w:tcPr>
            <w:tcW w:w="127" w:type="pct"/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1DFE" w:rsidRPr="005C7500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7500">
              <w:rPr>
                <w:rFonts w:ascii="Angsana New" w:hAnsi="Angsana New"/>
                <w:b/>
                <w:bCs/>
                <w:sz w:val="30"/>
                <w:szCs w:val="30"/>
              </w:rPr>
              <w:t>37,944</w:t>
            </w:r>
          </w:p>
        </w:tc>
      </w:tr>
    </w:tbl>
    <w:p w:rsidR="00B761EB" w:rsidRDefault="00B761EB" w:rsidP="006B1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EB71E3" w:rsidRPr="009C73F3" w:rsidRDefault="00EB71E3" w:rsidP="00AB66C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261"/>
        <w:gridCol w:w="268"/>
        <w:gridCol w:w="1173"/>
        <w:gridCol w:w="270"/>
        <w:gridCol w:w="1173"/>
        <w:gridCol w:w="268"/>
        <w:gridCol w:w="1176"/>
      </w:tblGrid>
      <w:tr w:rsidR="00123737" w:rsidRPr="000D29FC" w:rsidTr="003E24FE">
        <w:tc>
          <w:tcPr>
            <w:tcW w:w="2017" w:type="pct"/>
            <w:vAlign w:val="bottom"/>
          </w:tcPr>
          <w:p w:rsidR="00123737" w:rsidRPr="000D29FC" w:rsidRDefault="00123737" w:rsidP="00123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9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0D29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0D29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2" w:type="pct"/>
            <w:gridSpan w:val="3"/>
            <w:vAlign w:val="bottom"/>
          </w:tcPr>
          <w:p w:rsidR="00123737" w:rsidRPr="000D29FC" w:rsidRDefault="00123737" w:rsidP="0012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:rsidR="00123737" w:rsidRPr="000D29FC" w:rsidRDefault="00123737" w:rsidP="0012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pct"/>
            <w:gridSpan w:val="3"/>
            <w:vAlign w:val="bottom"/>
          </w:tcPr>
          <w:p w:rsidR="00123737" w:rsidRPr="000D29FC" w:rsidRDefault="00123737" w:rsidP="0012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781C" w:rsidRPr="000D29FC" w:rsidTr="003E24FE">
        <w:tc>
          <w:tcPr>
            <w:tcW w:w="2017" w:type="pct"/>
            <w:vAlign w:val="bottom"/>
          </w:tcPr>
          <w:p w:rsidR="00DA781C" w:rsidRPr="000D29FC" w:rsidRDefault="00DA781C" w:rsidP="00DA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03B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vAlign w:val="bottom"/>
          </w:tcPr>
          <w:p w:rsidR="00DA781C" w:rsidRPr="002E188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03B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A781C" w:rsidRPr="000D29FC" w:rsidTr="003E24FE">
        <w:tc>
          <w:tcPr>
            <w:tcW w:w="2017" w:type="pct"/>
            <w:vAlign w:val="bottom"/>
          </w:tcPr>
          <w:p w:rsidR="00DA781C" w:rsidRPr="000D29FC" w:rsidRDefault="00DA781C" w:rsidP="00DA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  <w:vAlign w:val="bottom"/>
          </w:tcPr>
          <w:p w:rsidR="00DA781C" w:rsidRPr="002E188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A781C" w:rsidRPr="000D29FC" w:rsidTr="003E24FE">
        <w:tc>
          <w:tcPr>
            <w:tcW w:w="2017" w:type="pct"/>
            <w:vAlign w:val="bottom"/>
          </w:tcPr>
          <w:p w:rsidR="00DA781C" w:rsidRPr="000D29FC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7"/>
            <w:vAlign w:val="bottom"/>
          </w:tcPr>
          <w:p w:rsidR="00DA781C" w:rsidRPr="000D29FC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81C" w:rsidRPr="000D29FC" w:rsidTr="003E24FE">
        <w:tc>
          <w:tcPr>
            <w:tcW w:w="2017" w:type="pct"/>
            <w:vAlign w:val="bottom"/>
          </w:tcPr>
          <w:p w:rsidR="00DA781C" w:rsidRPr="000D29FC" w:rsidRDefault="00DA781C" w:rsidP="00DA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9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73" w:type="pct"/>
            <w:vAlign w:val="bottom"/>
          </w:tcPr>
          <w:p w:rsidR="00DA781C" w:rsidRPr="000D29FC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DA781C" w:rsidRPr="000D29FC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DA781C" w:rsidRPr="000D29FC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DA781C" w:rsidRPr="000D29FC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DA781C" w:rsidRPr="000D29FC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DA781C" w:rsidRPr="000D29FC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DA781C" w:rsidRPr="000D29FC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117D" w:rsidRPr="000D29FC" w:rsidTr="003E24FE">
        <w:tc>
          <w:tcPr>
            <w:tcW w:w="2017" w:type="pct"/>
            <w:vAlign w:val="bottom"/>
          </w:tcPr>
          <w:p w:rsidR="008D117D" w:rsidRPr="000D29FC" w:rsidRDefault="008D117D" w:rsidP="002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9FC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73" w:type="pct"/>
            <w:tcBorders>
              <w:bottom w:val="double" w:sz="4" w:space="0" w:color="auto"/>
            </w:tcBorders>
            <w:vAlign w:val="bottom"/>
          </w:tcPr>
          <w:p w:rsidR="008D117D" w:rsidRPr="00777002" w:rsidRDefault="008D117D" w:rsidP="00930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:rsidR="008D117D" w:rsidRPr="00777002" w:rsidRDefault="008D117D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:rsidR="008D117D" w:rsidRPr="00777002" w:rsidRDefault="008D117D" w:rsidP="00930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1,003</w:t>
            </w:r>
          </w:p>
        </w:tc>
        <w:tc>
          <w:tcPr>
            <w:tcW w:w="144" w:type="pct"/>
            <w:vAlign w:val="bottom"/>
          </w:tcPr>
          <w:p w:rsidR="008D117D" w:rsidRPr="009C73F3" w:rsidRDefault="008D117D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:rsidR="008D117D" w:rsidRPr="00777002" w:rsidRDefault="008D117D" w:rsidP="00FA0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:rsidR="008D117D" w:rsidRPr="00777002" w:rsidRDefault="008D117D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792"/>
              </w:tabs>
              <w:spacing w:after="0" w:line="36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vAlign w:val="bottom"/>
          </w:tcPr>
          <w:p w:rsidR="008D117D" w:rsidRPr="00777002" w:rsidRDefault="008D117D" w:rsidP="00FA0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700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453C6" w:rsidRPr="006B12D5" w:rsidRDefault="006453C6" w:rsidP="006B1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68"/>
        <w:gridCol w:w="270"/>
        <w:gridCol w:w="6"/>
        <w:gridCol w:w="1170"/>
        <w:gridCol w:w="277"/>
        <w:gridCol w:w="1187"/>
        <w:gridCol w:w="273"/>
        <w:gridCol w:w="1140"/>
      </w:tblGrid>
      <w:tr w:rsidR="008D7BC9" w:rsidRPr="00D61A53" w:rsidTr="003E24FE">
        <w:tc>
          <w:tcPr>
            <w:tcW w:w="2067" w:type="pct"/>
            <w:vAlign w:val="bottom"/>
          </w:tcPr>
          <w:p w:rsidR="002E1EFF" w:rsidRPr="002E188D" w:rsidRDefault="00EB71E3" w:rsidP="006F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</w:rPr>
              <w:br w:type="page"/>
            </w:r>
            <w:r w:rsidR="00535A9D" w:rsidRPr="002E1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6F156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="00535A9D" w:rsidRPr="002E1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98571E" w:rsidRPr="002E1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535A9D" w:rsidRPr="002E1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6" w:type="pct"/>
            <w:gridSpan w:val="4"/>
            <w:vAlign w:val="bottom"/>
          </w:tcPr>
          <w:p w:rsidR="002E1EFF" w:rsidRPr="002E188D" w:rsidRDefault="002E1EFF" w:rsidP="0098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vAlign w:val="bottom"/>
          </w:tcPr>
          <w:p w:rsidR="002E1EFF" w:rsidRPr="002E188D" w:rsidRDefault="002E1EFF" w:rsidP="0098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vAlign w:val="bottom"/>
          </w:tcPr>
          <w:p w:rsidR="002E1EFF" w:rsidRPr="002E188D" w:rsidRDefault="002E1EFF" w:rsidP="0098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781C" w:rsidRPr="00D61A53" w:rsidTr="003E24FE">
        <w:tc>
          <w:tcPr>
            <w:tcW w:w="2067" w:type="pct"/>
            <w:vAlign w:val="bottom"/>
          </w:tcPr>
          <w:p w:rsidR="00DA781C" w:rsidRPr="002E188D" w:rsidRDefault="00DA781C" w:rsidP="00DA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03B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vAlign w:val="bottom"/>
          </w:tcPr>
          <w:p w:rsidR="00DA781C" w:rsidRPr="002E188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:rsidR="00DA781C" w:rsidRPr="00703B2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03B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A781C" w:rsidRPr="00D61A53" w:rsidTr="003E24FE">
        <w:tc>
          <w:tcPr>
            <w:tcW w:w="2067" w:type="pct"/>
            <w:vAlign w:val="bottom"/>
          </w:tcPr>
          <w:p w:rsidR="00DA781C" w:rsidRPr="002E188D" w:rsidRDefault="00DA781C" w:rsidP="00DA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" w:type="pct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  <w:vAlign w:val="bottom"/>
          </w:tcPr>
          <w:p w:rsidR="00DA781C" w:rsidRPr="002E188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:rsidR="00DA781C" w:rsidRPr="009968F3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A781C" w:rsidRPr="00D61A53" w:rsidTr="003E24FE">
        <w:tc>
          <w:tcPr>
            <w:tcW w:w="2067" w:type="pct"/>
            <w:vAlign w:val="bottom"/>
          </w:tcPr>
          <w:p w:rsidR="00DA781C" w:rsidRPr="002E188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8"/>
            <w:vAlign w:val="bottom"/>
          </w:tcPr>
          <w:p w:rsidR="00DA781C" w:rsidRPr="002E188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81C" w:rsidRPr="00D61A53" w:rsidTr="003E24FE">
        <w:tc>
          <w:tcPr>
            <w:tcW w:w="2067" w:type="pct"/>
            <w:vAlign w:val="bottom"/>
          </w:tcPr>
          <w:p w:rsidR="00DA781C" w:rsidRPr="002E188D" w:rsidRDefault="00DA781C" w:rsidP="00DA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4" w:type="pct"/>
            <w:vAlign w:val="bottom"/>
          </w:tcPr>
          <w:p w:rsidR="00DA781C" w:rsidRPr="002E188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DA781C" w:rsidRPr="002E188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:rsidR="00DA781C" w:rsidRPr="002E188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DA781C" w:rsidRPr="002E188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DA781C" w:rsidRPr="002E188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DA781C" w:rsidRPr="002E188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A781C" w:rsidRPr="002E188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71DFE" w:rsidRPr="00D61A53" w:rsidTr="003E24FE">
        <w:tc>
          <w:tcPr>
            <w:tcW w:w="2067" w:type="pct"/>
            <w:vAlign w:val="bottom"/>
          </w:tcPr>
          <w:p w:rsidR="00271DFE" w:rsidRPr="002E188D" w:rsidRDefault="00271DFE" w:rsidP="002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271DFE" w:rsidRPr="00777002" w:rsidRDefault="00B24F33" w:rsidP="005D1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113,31</w:t>
            </w:r>
            <w:r w:rsidR="005D12C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  <w:vAlign w:val="bottom"/>
          </w:tcPr>
          <w:p w:rsidR="00271DFE" w:rsidRPr="009C73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:rsidR="00271DFE" w:rsidRPr="00777002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63,949</w:t>
            </w:r>
          </w:p>
        </w:tc>
        <w:tc>
          <w:tcPr>
            <w:tcW w:w="148" w:type="pct"/>
            <w:vAlign w:val="bottom"/>
          </w:tcPr>
          <w:p w:rsidR="00271DFE" w:rsidRPr="009C73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271DFE" w:rsidRPr="00777002" w:rsidRDefault="00D97E43" w:rsidP="005B6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271DFE" w:rsidRPr="009C73F3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271DFE" w:rsidRPr="00777002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271DFE" w:rsidRPr="00361980" w:rsidTr="003E24FE">
        <w:tc>
          <w:tcPr>
            <w:tcW w:w="2067" w:type="pct"/>
            <w:vAlign w:val="bottom"/>
          </w:tcPr>
          <w:p w:rsidR="00271DFE" w:rsidRPr="00612A3C" w:rsidRDefault="00271DFE" w:rsidP="002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271DFE" w:rsidRPr="00612A3C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271DFE" w:rsidRPr="00612A3C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:rsidR="00271DFE" w:rsidRPr="00612A3C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271DFE" w:rsidRPr="00612A3C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271DFE" w:rsidRPr="00612A3C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271DFE" w:rsidRPr="00612A3C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271DFE" w:rsidRPr="00612A3C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DFE" w:rsidRPr="00D61A53" w:rsidTr="003E24FE">
        <w:tc>
          <w:tcPr>
            <w:tcW w:w="2067" w:type="pct"/>
            <w:vAlign w:val="bottom"/>
          </w:tcPr>
          <w:p w:rsidR="00271DFE" w:rsidRPr="002E188D" w:rsidRDefault="00271DFE" w:rsidP="002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271DFE" w:rsidRPr="002E188D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271DFE" w:rsidRPr="002E188D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:rsidR="00271DFE" w:rsidRPr="002E188D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271DFE" w:rsidRPr="002E188D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271DFE" w:rsidRPr="002E188D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271DFE" w:rsidRPr="002E188D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271DFE" w:rsidRPr="002E188D" w:rsidRDefault="00271DFE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8F7" w:rsidRPr="00D61A53" w:rsidTr="003E24FE">
        <w:tc>
          <w:tcPr>
            <w:tcW w:w="2067" w:type="pct"/>
            <w:vAlign w:val="bottom"/>
          </w:tcPr>
          <w:p w:rsidR="00EE48F7" w:rsidRPr="002E188D" w:rsidRDefault="00EE48F7" w:rsidP="002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EE48F7" w:rsidRPr="00953E21" w:rsidRDefault="00EE48F7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:rsidR="00EE48F7" w:rsidRPr="009C73F3" w:rsidRDefault="00EE48F7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:rsidR="00EE48F7" w:rsidRPr="00777002" w:rsidRDefault="00EE48F7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70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EE48F7" w:rsidRPr="009C73F3" w:rsidRDefault="00EE48F7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EE48F7" w:rsidRPr="00777002" w:rsidRDefault="00EE48F7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146" w:type="pct"/>
            <w:vAlign w:val="bottom"/>
          </w:tcPr>
          <w:p w:rsidR="00EE48F7" w:rsidRPr="009C73F3" w:rsidRDefault="00EE48F7" w:rsidP="00271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EE48F7" w:rsidRPr="00777002" w:rsidRDefault="00EE48F7" w:rsidP="005B6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086A5B" w:rsidRPr="00D61A53" w:rsidTr="003E24FE">
        <w:tc>
          <w:tcPr>
            <w:tcW w:w="2067" w:type="pct"/>
            <w:vAlign w:val="bottom"/>
          </w:tcPr>
          <w:p w:rsidR="00086A5B" w:rsidRPr="00271DFE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8F7">
              <w:rPr>
                <w:rFonts w:ascii="Angsana New" w:hAnsi="Angsana New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086A5B" w:rsidRPr="00953E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70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875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086A5B" w:rsidRPr="005B6CF8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48F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6" w:type="pct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15" w:right="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6A5B" w:rsidRPr="00C524A9" w:rsidTr="003E24FE">
        <w:trPr>
          <w:trHeight w:val="199"/>
        </w:trPr>
        <w:tc>
          <w:tcPr>
            <w:tcW w:w="2067" w:type="pct"/>
            <w:vAlign w:val="bottom"/>
          </w:tcPr>
          <w:p w:rsidR="00086A5B" w:rsidRPr="00EE48F7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086A5B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086A5B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086A5B" w:rsidRPr="00EE48F7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086A5B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15"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6A5B" w:rsidRPr="00C524A9" w:rsidTr="003E24FE">
        <w:trPr>
          <w:trHeight w:val="199"/>
        </w:trPr>
        <w:tc>
          <w:tcPr>
            <w:tcW w:w="2067" w:type="pct"/>
            <w:vAlign w:val="bottom"/>
          </w:tcPr>
          <w:p w:rsidR="00086A5B" w:rsidRPr="00EE48F7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086A5B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086A5B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086A5B" w:rsidRPr="00EE48F7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086A5B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15"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6A5B" w:rsidRPr="00D61A53" w:rsidTr="003E24FE">
        <w:tc>
          <w:tcPr>
            <w:tcW w:w="2067" w:type="pct"/>
            <w:vAlign w:val="bottom"/>
          </w:tcPr>
          <w:p w:rsidR="00086A5B" w:rsidRPr="002E188D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2E1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E1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2E1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2E1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6" w:type="pct"/>
            <w:gridSpan w:val="4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vAlign w:val="bottom"/>
          </w:tcPr>
          <w:p w:rsidR="00086A5B" w:rsidRPr="009C73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A5B" w:rsidRPr="00D61A53" w:rsidTr="003E24FE">
        <w:tc>
          <w:tcPr>
            <w:tcW w:w="2067" w:type="pct"/>
            <w:vAlign w:val="bottom"/>
          </w:tcPr>
          <w:p w:rsidR="00086A5B" w:rsidRPr="002E188D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:rsidR="00086A5B" w:rsidRPr="00703B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gridSpan w:val="2"/>
            <w:vAlign w:val="center"/>
          </w:tcPr>
          <w:p w:rsidR="00086A5B" w:rsidRPr="00703B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:rsidR="00086A5B" w:rsidRPr="00703B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03B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:rsidR="00086A5B" w:rsidRPr="00703B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vAlign w:val="center"/>
          </w:tcPr>
          <w:p w:rsidR="00086A5B" w:rsidRPr="00703B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:rsidR="00086A5B" w:rsidRPr="00703B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03B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86A5B" w:rsidRPr="00D61A53" w:rsidTr="003E24FE">
        <w:tc>
          <w:tcPr>
            <w:tcW w:w="2067" w:type="pct"/>
            <w:vAlign w:val="bottom"/>
          </w:tcPr>
          <w:p w:rsidR="00086A5B" w:rsidRPr="002E188D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:rsidR="00086A5B" w:rsidRPr="009968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  <w:gridSpan w:val="2"/>
            <w:vAlign w:val="center"/>
          </w:tcPr>
          <w:p w:rsidR="00086A5B" w:rsidRPr="009968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:rsidR="00086A5B" w:rsidRPr="009968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:rsidR="00086A5B" w:rsidRPr="009968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  <w:vAlign w:val="center"/>
          </w:tcPr>
          <w:p w:rsidR="00086A5B" w:rsidRPr="009968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:rsidR="00086A5B" w:rsidRPr="009968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8F3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86A5B" w:rsidRPr="00D61A53" w:rsidTr="003E24FE">
        <w:tc>
          <w:tcPr>
            <w:tcW w:w="2067" w:type="pct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8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8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6A5B" w:rsidRPr="00D61A53" w:rsidTr="003E24FE">
        <w:tc>
          <w:tcPr>
            <w:tcW w:w="2067" w:type="pct"/>
            <w:vAlign w:val="bottom"/>
          </w:tcPr>
          <w:p w:rsidR="00086A5B" w:rsidRPr="002E188D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624" w:type="pct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086A5B" w:rsidRPr="009C73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086A5B" w:rsidRPr="009C73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6A5B" w:rsidRPr="00D61A53" w:rsidTr="003E24FE">
        <w:tc>
          <w:tcPr>
            <w:tcW w:w="2067" w:type="pct"/>
            <w:vAlign w:val="bottom"/>
          </w:tcPr>
          <w:p w:rsidR="00086A5B" w:rsidRPr="002E188D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E188D">
              <w:rPr>
                <w:rFonts w:ascii="Angsana New" w:hAnsi="Angsana New"/>
                <w:spacing w:val="2"/>
                <w:sz w:val="30"/>
                <w:szCs w:val="30"/>
                <w:cs/>
              </w:rPr>
              <w:t>อาร์เอช</w:t>
            </w:r>
            <w:proofErr w:type="spellEnd"/>
            <w:r w:rsidRPr="002E188D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2E188D">
              <w:rPr>
                <w:rFonts w:ascii="Angsana New" w:hAnsi="Angsana New"/>
                <w:spacing w:val="2"/>
                <w:sz w:val="30"/>
                <w:szCs w:val="30"/>
                <w:cs/>
              </w:rPr>
              <w:t>เนชั่นแนล</w:t>
            </w:r>
            <w:proofErr w:type="spellEnd"/>
            <w:r w:rsidRPr="002E188D">
              <w:rPr>
                <w:rFonts w:ascii="Angsana New" w:hAnsi="Angsana New"/>
                <w:spacing w:val="2"/>
                <w:sz w:val="30"/>
                <w:szCs w:val="30"/>
              </w:rPr>
              <w:t xml:space="preserve"> </w:t>
            </w:r>
            <w:r w:rsidRPr="002E188D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(สิงคโปร์) </w:t>
            </w:r>
          </w:p>
        </w:tc>
        <w:tc>
          <w:tcPr>
            <w:tcW w:w="624" w:type="pct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086A5B" w:rsidRPr="009C73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086A5B" w:rsidRPr="009C73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6A5B" w:rsidRPr="00D61A53" w:rsidTr="003E24FE">
        <w:tc>
          <w:tcPr>
            <w:tcW w:w="2067" w:type="pct"/>
            <w:vAlign w:val="bottom"/>
          </w:tcPr>
          <w:p w:rsidR="00086A5B" w:rsidRPr="002E188D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  </w:t>
            </w:r>
            <w:proofErr w:type="spellStart"/>
            <w:r w:rsidRPr="002E188D">
              <w:rPr>
                <w:rFonts w:ascii="Angsana New" w:hAnsi="Angsana New"/>
                <w:spacing w:val="2"/>
                <w:sz w:val="30"/>
                <w:szCs w:val="30"/>
                <w:cs/>
              </w:rPr>
              <w:t>คอร์ปอเรชั่น</w:t>
            </w:r>
            <w:proofErr w:type="spellEnd"/>
            <w:r w:rsidRPr="002E188D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086A5B" w:rsidRPr="00953E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086A5B" w:rsidRPr="009C73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086A5B" w:rsidRPr="00953E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086A5B" w:rsidRPr="009C73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086A5B" w:rsidRPr="00953E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2,383</w:t>
            </w:r>
          </w:p>
        </w:tc>
        <w:tc>
          <w:tcPr>
            <w:tcW w:w="146" w:type="pct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3,276</w:t>
            </w:r>
          </w:p>
        </w:tc>
      </w:tr>
      <w:tr w:rsidR="00086A5B" w:rsidRPr="00D61A53" w:rsidTr="003E24FE">
        <w:trPr>
          <w:trHeight w:val="296"/>
        </w:trPr>
        <w:tc>
          <w:tcPr>
            <w:tcW w:w="2067" w:type="pct"/>
            <w:vAlign w:val="bottom"/>
          </w:tcPr>
          <w:p w:rsidR="00086A5B" w:rsidRPr="002E188D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086A5B" w:rsidRPr="009C73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086A5B" w:rsidRPr="009C73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086A5B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086A5B" w:rsidRPr="00777002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6A5B" w:rsidRPr="00C524A9" w:rsidTr="003E24FE">
        <w:tc>
          <w:tcPr>
            <w:tcW w:w="2067" w:type="pct"/>
            <w:vAlign w:val="bottom"/>
          </w:tcPr>
          <w:p w:rsidR="00086A5B" w:rsidRPr="002E188D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086A5B" w:rsidRPr="00452AC5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6A5B" w:rsidRPr="00C524A9" w:rsidTr="003E24FE">
        <w:tc>
          <w:tcPr>
            <w:tcW w:w="2067" w:type="pct"/>
            <w:vAlign w:val="bottom"/>
          </w:tcPr>
          <w:p w:rsidR="00086A5B" w:rsidRPr="002E188D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086A5B" w:rsidRPr="00953E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19,009</w:t>
            </w:r>
          </w:p>
        </w:tc>
        <w:tc>
          <w:tcPr>
            <w:tcW w:w="147" w:type="pct"/>
            <w:gridSpan w:val="2"/>
          </w:tcPr>
          <w:p w:rsidR="00086A5B" w:rsidRPr="009C73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86A5B" w:rsidRPr="008940F5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,007</w:t>
            </w:r>
          </w:p>
        </w:tc>
        <w:tc>
          <w:tcPr>
            <w:tcW w:w="148" w:type="pct"/>
          </w:tcPr>
          <w:p w:rsidR="00086A5B" w:rsidRPr="009C73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086A5B" w:rsidRPr="00953E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14,484</w:t>
            </w:r>
          </w:p>
        </w:tc>
        <w:tc>
          <w:tcPr>
            <w:tcW w:w="146" w:type="pct"/>
          </w:tcPr>
          <w:p w:rsidR="00086A5B" w:rsidRPr="009C73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086A5B" w:rsidRPr="008940F5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14,499</w:t>
            </w:r>
          </w:p>
        </w:tc>
      </w:tr>
      <w:tr w:rsidR="00086A5B" w:rsidRPr="00C524A9" w:rsidTr="003E24FE">
        <w:trPr>
          <w:trHeight w:val="199"/>
        </w:trPr>
        <w:tc>
          <w:tcPr>
            <w:tcW w:w="2067" w:type="pct"/>
            <w:vAlign w:val="bottom"/>
          </w:tcPr>
          <w:p w:rsidR="00086A5B" w:rsidRPr="00271DFE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1DF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ผลิตไฟฟ้า </w:t>
            </w:r>
            <w:proofErr w:type="spellStart"/>
            <w:r w:rsidRPr="00271DFE">
              <w:rPr>
                <w:rFonts w:ascii="Angsana New" w:hAnsi="Angsana New" w:hint="cs"/>
                <w:sz w:val="30"/>
                <w:szCs w:val="30"/>
                <w:cs/>
              </w:rPr>
              <w:t>นวนคร</w:t>
            </w:r>
            <w:proofErr w:type="spellEnd"/>
            <w:r w:rsidRPr="00271DF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086A5B" w:rsidRPr="00953E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254</w:t>
            </w:r>
          </w:p>
        </w:tc>
        <w:tc>
          <w:tcPr>
            <w:tcW w:w="148" w:type="pct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086A5B" w:rsidRPr="00953E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086A5B" w:rsidRPr="00271DFE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15" w:right="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254</w:t>
            </w:r>
          </w:p>
        </w:tc>
      </w:tr>
      <w:tr w:rsidR="00086A5B" w:rsidRPr="00C524A9" w:rsidTr="003E24FE">
        <w:trPr>
          <w:trHeight w:val="199"/>
        </w:trPr>
        <w:tc>
          <w:tcPr>
            <w:tcW w:w="2067" w:type="pct"/>
            <w:vAlign w:val="bottom"/>
          </w:tcPr>
          <w:p w:rsidR="00086A5B" w:rsidRPr="002E188D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6" w:type="pct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6A5B" w:rsidRPr="00C524A9" w:rsidTr="003E24FE">
        <w:tc>
          <w:tcPr>
            <w:tcW w:w="2067" w:type="pct"/>
            <w:vAlign w:val="bottom"/>
          </w:tcPr>
          <w:p w:rsidR="00086A5B" w:rsidRPr="002E188D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086A5B" w:rsidRPr="00953E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6" w:type="pct"/>
            <w:vAlign w:val="bottom"/>
          </w:tcPr>
          <w:p w:rsidR="00086A5B" w:rsidRPr="002E188D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086A5B" w:rsidRPr="00953E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6A5B" w:rsidRPr="00C524A9" w:rsidTr="003E24FE">
        <w:tc>
          <w:tcPr>
            <w:tcW w:w="2067" w:type="pct"/>
            <w:vAlign w:val="bottom"/>
          </w:tcPr>
          <w:p w:rsidR="00086A5B" w:rsidRPr="0069626A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proofErr w:type="spellStart"/>
            <w:r w:rsidRPr="0069626A">
              <w:rPr>
                <w:rFonts w:ascii="Angsana New" w:hAnsi="Angsana New"/>
                <w:spacing w:val="-4"/>
                <w:sz w:val="30"/>
                <w:szCs w:val="30"/>
              </w:rPr>
              <w:t>Broadspectrum</w:t>
            </w:r>
            <w:proofErr w:type="spellEnd"/>
            <w:r w:rsidRPr="0069626A">
              <w:rPr>
                <w:rFonts w:ascii="Angsana New" w:hAnsi="Angsana New"/>
                <w:spacing w:val="-4"/>
                <w:sz w:val="30"/>
                <w:szCs w:val="30"/>
              </w:rPr>
              <w:t xml:space="preserve"> Limited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6A5B" w:rsidRPr="00953E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98,341</w:t>
            </w:r>
          </w:p>
        </w:tc>
        <w:tc>
          <w:tcPr>
            <w:tcW w:w="147" w:type="pct"/>
            <w:gridSpan w:val="2"/>
          </w:tcPr>
          <w:p w:rsidR="00086A5B" w:rsidRPr="009C73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086A5B" w:rsidRPr="008940F5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78,046</w:t>
            </w:r>
          </w:p>
        </w:tc>
        <w:tc>
          <w:tcPr>
            <w:tcW w:w="148" w:type="pct"/>
          </w:tcPr>
          <w:p w:rsidR="00086A5B" w:rsidRPr="009C73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:rsidR="00086A5B" w:rsidRPr="00953E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86A5B" w:rsidRPr="009C73F3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:rsidR="00086A5B" w:rsidRPr="00953E21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953E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6A5B" w:rsidRPr="00C524A9" w:rsidTr="003E24FE">
        <w:tc>
          <w:tcPr>
            <w:tcW w:w="2067" w:type="pct"/>
            <w:vAlign w:val="bottom"/>
          </w:tcPr>
          <w:p w:rsidR="00086A5B" w:rsidRPr="002E188D" w:rsidRDefault="00086A5B" w:rsidP="0008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8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6A5B" w:rsidRPr="00EC4E0A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230,666</w:t>
            </w:r>
          </w:p>
        </w:tc>
        <w:tc>
          <w:tcPr>
            <w:tcW w:w="147" w:type="pct"/>
            <w:gridSpan w:val="2"/>
          </w:tcPr>
          <w:p w:rsidR="00086A5B" w:rsidRPr="00EC4E0A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086A5B" w:rsidRPr="00EC4E0A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158,256</w:t>
            </w:r>
          </w:p>
        </w:tc>
        <w:tc>
          <w:tcPr>
            <w:tcW w:w="148" w:type="pct"/>
          </w:tcPr>
          <w:p w:rsidR="00086A5B" w:rsidRPr="00EC4E0A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086A5B" w:rsidRPr="00EC4E0A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17,487</w:t>
            </w:r>
          </w:p>
        </w:tc>
        <w:tc>
          <w:tcPr>
            <w:tcW w:w="146" w:type="pct"/>
          </w:tcPr>
          <w:p w:rsidR="00086A5B" w:rsidRPr="00EC4E0A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:rsidR="00086A5B" w:rsidRPr="00EC4E0A" w:rsidRDefault="00086A5B" w:rsidP="00086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19,069</w:t>
            </w:r>
          </w:p>
        </w:tc>
      </w:tr>
    </w:tbl>
    <w:p w:rsidR="00DD5591" w:rsidRDefault="00DD5591" w:rsidP="006B1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4"/>
        <w:gridCol w:w="260"/>
        <w:gridCol w:w="1185"/>
        <w:gridCol w:w="262"/>
        <w:gridCol w:w="1174"/>
        <w:gridCol w:w="268"/>
        <w:gridCol w:w="1168"/>
      </w:tblGrid>
      <w:tr w:rsidR="008D7BC9" w:rsidRPr="0048757D" w:rsidTr="003E24FE">
        <w:tc>
          <w:tcPr>
            <w:tcW w:w="2067" w:type="pct"/>
            <w:vAlign w:val="bottom"/>
          </w:tcPr>
          <w:p w:rsidR="00B45EBE" w:rsidRPr="0048757D" w:rsidRDefault="00B45EBE" w:rsidP="00001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75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รายได้รับล่วงหน้าระยะยาว</w:t>
            </w:r>
          </w:p>
        </w:tc>
        <w:tc>
          <w:tcPr>
            <w:tcW w:w="1399" w:type="pct"/>
            <w:gridSpan w:val="3"/>
            <w:vAlign w:val="bottom"/>
          </w:tcPr>
          <w:p w:rsidR="00B45EBE" w:rsidRPr="0048757D" w:rsidRDefault="00B45EBE" w:rsidP="00001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5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  <w:vAlign w:val="bottom"/>
          </w:tcPr>
          <w:p w:rsidR="00B45EBE" w:rsidRPr="0048757D" w:rsidRDefault="00B45EBE" w:rsidP="00001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  <w:vAlign w:val="bottom"/>
          </w:tcPr>
          <w:p w:rsidR="00B45EBE" w:rsidRPr="0048757D" w:rsidRDefault="00B45EBE" w:rsidP="00001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5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781C" w:rsidRPr="0048757D" w:rsidTr="003E24FE">
        <w:tc>
          <w:tcPr>
            <w:tcW w:w="2067" w:type="pct"/>
            <w:vAlign w:val="bottom"/>
          </w:tcPr>
          <w:p w:rsidR="00DA781C" w:rsidRPr="0048757D" w:rsidRDefault="00DA781C" w:rsidP="00DA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4875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7" w:type="pct"/>
            <w:shd w:val="clear" w:color="auto" w:fill="auto"/>
            <w:vAlign w:val="bottom"/>
          </w:tcPr>
          <w:p w:rsidR="00DA781C" w:rsidRPr="0075434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39" w:type="pct"/>
            <w:vAlign w:val="bottom"/>
          </w:tcPr>
          <w:p w:rsidR="00DA781C" w:rsidRPr="0075434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DA781C" w:rsidRPr="0075434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0" w:type="pct"/>
            <w:vAlign w:val="bottom"/>
          </w:tcPr>
          <w:p w:rsidR="00DA781C" w:rsidRPr="0075434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DA781C" w:rsidRPr="0075434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3" w:type="pct"/>
            <w:vAlign w:val="bottom"/>
          </w:tcPr>
          <w:p w:rsidR="00DA781C" w:rsidRPr="0075434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DA781C" w:rsidRPr="0075434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A781C" w:rsidRPr="0048757D" w:rsidTr="003E24FE">
        <w:tc>
          <w:tcPr>
            <w:tcW w:w="2067" w:type="pct"/>
            <w:vAlign w:val="bottom"/>
          </w:tcPr>
          <w:p w:rsidR="00DA781C" w:rsidRPr="0048757D" w:rsidRDefault="00DA781C" w:rsidP="00DA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DA781C" w:rsidRPr="0075434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9" w:type="pct"/>
            <w:vAlign w:val="bottom"/>
          </w:tcPr>
          <w:p w:rsidR="00DA781C" w:rsidRPr="0075434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DA781C" w:rsidRPr="0075434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40" w:type="pct"/>
            <w:vAlign w:val="bottom"/>
          </w:tcPr>
          <w:p w:rsidR="00DA781C" w:rsidRPr="0075434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DA781C" w:rsidRPr="0075434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3" w:type="pct"/>
            <w:vAlign w:val="bottom"/>
          </w:tcPr>
          <w:p w:rsidR="00DA781C" w:rsidRPr="0075434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DA781C" w:rsidRPr="00754341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DA781C" w:rsidRPr="0048757D" w:rsidTr="003E24FE">
        <w:tc>
          <w:tcPr>
            <w:tcW w:w="2067" w:type="pct"/>
            <w:vAlign w:val="bottom"/>
          </w:tcPr>
          <w:p w:rsidR="00DA781C" w:rsidRPr="0048757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7"/>
            <w:vAlign w:val="bottom"/>
          </w:tcPr>
          <w:p w:rsidR="00DA781C" w:rsidRPr="0048757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5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81C" w:rsidRPr="0048757D" w:rsidTr="003E24FE">
        <w:tc>
          <w:tcPr>
            <w:tcW w:w="2067" w:type="pct"/>
            <w:vAlign w:val="bottom"/>
          </w:tcPr>
          <w:p w:rsidR="00DA781C" w:rsidRPr="0048757D" w:rsidRDefault="00DA781C" w:rsidP="00DA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5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7" w:type="pct"/>
            <w:vAlign w:val="bottom"/>
          </w:tcPr>
          <w:p w:rsidR="00DA781C" w:rsidRPr="0048757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9" w:type="pct"/>
            <w:vAlign w:val="bottom"/>
          </w:tcPr>
          <w:p w:rsidR="00DA781C" w:rsidRPr="0048757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DA781C" w:rsidRPr="0048757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0" w:type="pct"/>
            <w:vAlign w:val="bottom"/>
          </w:tcPr>
          <w:p w:rsidR="00DA781C" w:rsidRPr="0048757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A781C" w:rsidRPr="0048757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3" w:type="pct"/>
            <w:vAlign w:val="bottom"/>
          </w:tcPr>
          <w:p w:rsidR="00DA781C" w:rsidRPr="0048757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DA781C" w:rsidRPr="0048757D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3E7B" w:rsidRPr="0048757D" w:rsidTr="003E24FE">
        <w:tc>
          <w:tcPr>
            <w:tcW w:w="2067" w:type="pct"/>
            <w:vAlign w:val="bottom"/>
          </w:tcPr>
          <w:p w:rsidR="00EA3E7B" w:rsidRPr="0048757D" w:rsidRDefault="00EA3E7B" w:rsidP="00EA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57D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:rsidR="00EA3E7B" w:rsidRPr="00863788" w:rsidRDefault="00351754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890</w:t>
            </w:r>
          </w:p>
        </w:tc>
        <w:tc>
          <w:tcPr>
            <w:tcW w:w="139" w:type="pct"/>
          </w:tcPr>
          <w:p w:rsidR="00EA3E7B" w:rsidRPr="00863788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EA3E7B" w:rsidRPr="00863788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1,884</w:t>
            </w:r>
          </w:p>
        </w:tc>
        <w:tc>
          <w:tcPr>
            <w:tcW w:w="140" w:type="pct"/>
          </w:tcPr>
          <w:p w:rsidR="00EA3E7B" w:rsidRPr="00863788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:rsidR="00EA3E7B" w:rsidRPr="008D7BC9" w:rsidRDefault="009C12EA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A3E7B" w:rsidRPr="008D7BC9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:rsidR="00EA3E7B" w:rsidRPr="008D7BC9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B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D7BC9" w:rsidRPr="0048757D" w:rsidRDefault="008D7BC9" w:rsidP="0048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1"/>
        <w:gridCol w:w="1170"/>
        <w:gridCol w:w="258"/>
        <w:gridCol w:w="1101"/>
        <w:gridCol w:w="1008"/>
        <w:gridCol w:w="282"/>
        <w:gridCol w:w="979"/>
        <w:gridCol w:w="254"/>
        <w:gridCol w:w="987"/>
        <w:gridCol w:w="267"/>
        <w:gridCol w:w="985"/>
      </w:tblGrid>
      <w:tr w:rsidR="002E0630" w:rsidRPr="00C27BBF" w:rsidTr="003E24FE">
        <w:tc>
          <w:tcPr>
            <w:tcW w:w="1180" w:type="pct"/>
            <w:vAlign w:val="bottom"/>
          </w:tcPr>
          <w:p w:rsidR="002E0630" w:rsidRPr="00B420F2" w:rsidRDefault="002E0630" w:rsidP="00B4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20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1325" w:type="pct"/>
            <w:gridSpan w:val="3"/>
            <w:shd w:val="clear" w:color="auto" w:fill="auto"/>
            <w:vAlign w:val="bottom"/>
          </w:tcPr>
          <w:p w:rsidR="002E0630" w:rsidRPr="00B420F2" w:rsidRDefault="002E0630" w:rsidP="00B4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20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89" w:type="pct"/>
            <w:gridSpan w:val="3"/>
            <w:vAlign w:val="bottom"/>
          </w:tcPr>
          <w:p w:rsidR="002E0630" w:rsidRPr="00B420F2" w:rsidRDefault="002E0630" w:rsidP="00B42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20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3" w:type="pct"/>
            <w:vAlign w:val="bottom"/>
          </w:tcPr>
          <w:p w:rsidR="002E0630" w:rsidRPr="00B420F2" w:rsidRDefault="002E0630" w:rsidP="00B42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pct"/>
            <w:gridSpan w:val="3"/>
            <w:vAlign w:val="bottom"/>
          </w:tcPr>
          <w:p w:rsidR="002E0630" w:rsidRPr="00B420F2" w:rsidRDefault="002E0630" w:rsidP="00B42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20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E59" w:rsidRPr="00C27BBF" w:rsidTr="003E24FE">
        <w:tc>
          <w:tcPr>
            <w:tcW w:w="1180" w:type="pct"/>
            <w:vAlign w:val="bottom"/>
          </w:tcPr>
          <w:p w:rsidR="002F2E59" w:rsidRPr="00B420F2" w:rsidRDefault="002F2E59" w:rsidP="002F2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20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420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ที่เกี่ยวข้องกั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น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528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8" w:type="pct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3" w:type="pct"/>
            <w:vAlign w:val="bottom"/>
          </w:tcPr>
          <w:p w:rsidR="002F2E59" w:rsidRPr="00B420F2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0" w:type="pct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F2E59" w:rsidRPr="00C27BBF" w:rsidTr="003E24FE">
        <w:tc>
          <w:tcPr>
            <w:tcW w:w="1180" w:type="pct"/>
            <w:vAlign w:val="bottom"/>
          </w:tcPr>
          <w:p w:rsidR="002F2E59" w:rsidRPr="00B420F2" w:rsidRDefault="002F2E59" w:rsidP="002F2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5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528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8" w:type="pct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33" w:type="pct"/>
            <w:vAlign w:val="bottom"/>
          </w:tcPr>
          <w:p w:rsidR="002F2E59" w:rsidRPr="00B420F2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0" w:type="pct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2F2E59" w:rsidRPr="00C27BBF" w:rsidTr="003E24FE">
        <w:tc>
          <w:tcPr>
            <w:tcW w:w="1180" w:type="pct"/>
            <w:vAlign w:val="bottom"/>
          </w:tcPr>
          <w:p w:rsidR="002F2E59" w:rsidRPr="00B420F2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shd w:val="clear" w:color="auto" w:fill="auto"/>
            <w:vAlign w:val="bottom"/>
          </w:tcPr>
          <w:p w:rsidR="002F2E59" w:rsidRPr="00B420F2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20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95" w:type="pct"/>
            <w:gridSpan w:val="7"/>
            <w:shd w:val="clear" w:color="auto" w:fill="auto"/>
            <w:vAlign w:val="bottom"/>
          </w:tcPr>
          <w:p w:rsidR="002F2E59" w:rsidRPr="00B420F2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20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3E7B" w:rsidRPr="00C27BBF" w:rsidTr="003E24FE">
        <w:tc>
          <w:tcPr>
            <w:tcW w:w="1180" w:type="pct"/>
            <w:vAlign w:val="bottom"/>
          </w:tcPr>
          <w:p w:rsidR="00EA3E7B" w:rsidRPr="00B420F2" w:rsidRDefault="00EA3E7B" w:rsidP="00EA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proofErr w:type="spellStart"/>
            <w:r w:rsidRPr="00B420F2">
              <w:rPr>
                <w:rFonts w:ascii="Angsana New" w:hAnsi="Angsana New"/>
                <w:spacing w:val="-4"/>
                <w:sz w:val="30"/>
                <w:szCs w:val="30"/>
              </w:rPr>
              <w:t>Broadspectrum</w:t>
            </w:r>
            <w:proofErr w:type="spellEnd"/>
            <w:r w:rsidRPr="00B420F2">
              <w:rPr>
                <w:rFonts w:ascii="Angsana New" w:hAnsi="Angsana New"/>
                <w:spacing w:val="-4"/>
                <w:sz w:val="30"/>
                <w:szCs w:val="30"/>
              </w:rPr>
              <w:t xml:space="preserve"> Limited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EA3E7B" w:rsidRPr="005B4087" w:rsidRDefault="002E5D1B" w:rsidP="00C66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D1B">
              <w:rPr>
                <w:rFonts w:ascii="Angsana New" w:hAnsi="Angsana New"/>
                <w:sz w:val="30"/>
                <w:szCs w:val="30"/>
              </w:rPr>
              <w:t>7.35</w:t>
            </w:r>
          </w:p>
        </w:tc>
        <w:tc>
          <w:tcPr>
            <w:tcW w:w="135" w:type="pct"/>
            <w:shd w:val="clear" w:color="auto" w:fill="auto"/>
            <w:vAlign w:val="bottom"/>
          </w:tcPr>
          <w:p w:rsidR="00EA3E7B" w:rsidRPr="005B4087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EA3E7B" w:rsidRPr="005B4087" w:rsidRDefault="00EA3E7B" w:rsidP="00C66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4087">
              <w:rPr>
                <w:rFonts w:ascii="Angsana New" w:hAnsi="Angsana New"/>
                <w:sz w:val="30"/>
                <w:szCs w:val="30"/>
              </w:rPr>
              <w:t>7.4</w:t>
            </w:r>
            <w:r w:rsidR="00C6695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28" w:type="pct"/>
            <w:vAlign w:val="bottom"/>
          </w:tcPr>
          <w:p w:rsidR="00EA3E7B" w:rsidRPr="007A6CBF" w:rsidRDefault="00351754" w:rsidP="007A6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CBF">
              <w:rPr>
                <w:rFonts w:ascii="Angsana New" w:hAnsi="Angsana New"/>
                <w:sz w:val="30"/>
                <w:szCs w:val="30"/>
              </w:rPr>
              <w:t>1,046,586</w:t>
            </w:r>
          </w:p>
        </w:tc>
        <w:tc>
          <w:tcPr>
            <w:tcW w:w="148" w:type="pct"/>
            <w:vAlign w:val="bottom"/>
          </w:tcPr>
          <w:p w:rsidR="00EA3E7B" w:rsidRPr="005B4087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vAlign w:val="bottom"/>
          </w:tcPr>
          <w:p w:rsidR="00EA3E7B" w:rsidRPr="007A6CBF" w:rsidRDefault="00EA3E7B" w:rsidP="007A6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A6CBF">
              <w:rPr>
                <w:rFonts w:ascii="Angsana New" w:hAnsi="Angsana New"/>
                <w:sz w:val="30"/>
                <w:szCs w:val="30"/>
              </w:rPr>
              <w:t>1,029,085</w:t>
            </w:r>
          </w:p>
        </w:tc>
        <w:tc>
          <w:tcPr>
            <w:tcW w:w="133" w:type="pct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vAlign w:val="bottom"/>
          </w:tcPr>
          <w:p w:rsidR="00EA3E7B" w:rsidRPr="00B420F2" w:rsidRDefault="00351754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3E7B" w:rsidRPr="00C27BBF" w:rsidTr="003E24FE">
        <w:tc>
          <w:tcPr>
            <w:tcW w:w="1180" w:type="pct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rPr>
                <w:rFonts w:ascii="Angsana New" w:hAnsi="Angsana New"/>
                <w:sz w:val="30"/>
                <w:szCs w:val="30"/>
                <w:cs/>
              </w:rPr>
            </w:pPr>
            <w:r w:rsidRPr="00B420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="007A6CB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420F2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8" w:type="pct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3" w:type="pct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26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3E7B" w:rsidRPr="00C27BBF" w:rsidTr="003E24FE">
        <w:tc>
          <w:tcPr>
            <w:tcW w:w="1180" w:type="pct"/>
            <w:vAlign w:val="bottom"/>
          </w:tcPr>
          <w:p w:rsidR="00EA3E7B" w:rsidRPr="00B420F2" w:rsidRDefault="007A6CBF" w:rsidP="007A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2"/>
              </w:tabs>
              <w:spacing w:line="240" w:lineRule="auto"/>
              <w:ind w:right="-19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    </w:t>
            </w:r>
            <w:r w:rsidR="00EA3E7B" w:rsidRPr="00B420F2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:rsidR="00EA3E7B" w:rsidRPr="00B420F2" w:rsidRDefault="00EA7480" w:rsidP="007A6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:rsidR="00EA3E7B" w:rsidRPr="00B420F2" w:rsidRDefault="00EA3E7B" w:rsidP="007A6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B420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26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:rsidR="00EA3E7B" w:rsidRPr="00B420F2" w:rsidRDefault="00351754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EA3E7B" w:rsidRPr="00B420F2" w:rsidRDefault="00EA3E7B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6CBF" w:rsidRPr="00C27BBF" w:rsidTr="003E24FE">
        <w:tc>
          <w:tcPr>
            <w:tcW w:w="2505" w:type="pct"/>
            <w:gridSpan w:val="4"/>
            <w:vAlign w:val="bottom"/>
          </w:tcPr>
          <w:p w:rsidR="007A6CBF" w:rsidRPr="00B420F2" w:rsidRDefault="007A6CBF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20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เงินกู้ยืมระยะยาวจากกิจการที่เกี่ยวข้องกัน</w:t>
            </w:r>
            <w:r w:rsidRPr="00B420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B420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8" w:type="pct"/>
            <w:tcBorders>
              <w:bottom w:val="double" w:sz="4" w:space="0" w:color="auto"/>
            </w:tcBorders>
            <w:vAlign w:val="bottom"/>
          </w:tcPr>
          <w:p w:rsidR="007A6CBF" w:rsidRPr="00B420F2" w:rsidRDefault="007A6CBF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1,046,586</w:t>
            </w:r>
          </w:p>
        </w:tc>
        <w:tc>
          <w:tcPr>
            <w:tcW w:w="148" w:type="pct"/>
            <w:vAlign w:val="bottom"/>
          </w:tcPr>
          <w:p w:rsidR="007A6CBF" w:rsidRPr="00B420F2" w:rsidRDefault="007A6CBF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:rsidR="007A6CBF" w:rsidRPr="005B4087" w:rsidRDefault="007A6CBF" w:rsidP="00B76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87">
              <w:rPr>
                <w:rFonts w:ascii="Angsana New" w:hAnsi="Angsana New"/>
                <w:b/>
                <w:bCs/>
                <w:sz w:val="30"/>
                <w:szCs w:val="30"/>
              </w:rPr>
              <w:t>1,029,085</w:t>
            </w:r>
          </w:p>
        </w:tc>
        <w:tc>
          <w:tcPr>
            <w:tcW w:w="133" w:type="pct"/>
            <w:vAlign w:val="bottom"/>
          </w:tcPr>
          <w:p w:rsidR="007A6CBF" w:rsidRPr="005B4087" w:rsidRDefault="007A6CBF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26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  <w:vAlign w:val="bottom"/>
          </w:tcPr>
          <w:p w:rsidR="007A6CBF" w:rsidRPr="005B4087" w:rsidRDefault="007A6CBF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vAlign w:val="bottom"/>
          </w:tcPr>
          <w:p w:rsidR="007A6CBF" w:rsidRPr="009C6B02" w:rsidRDefault="007A6CBF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7A6CBF" w:rsidRPr="009C6B02" w:rsidRDefault="007A6CBF" w:rsidP="00EA3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B0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F2EB3" w:rsidRPr="00503A58" w:rsidRDefault="002F2EB3" w:rsidP="002F2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503A58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รายการเคลื่อนไหวของเงินกู้ยื</w:t>
      </w:r>
      <w:r w:rsidRPr="00503A58">
        <w:rPr>
          <w:rFonts w:ascii="Angsana New" w:hAnsi="Angsana New" w:hint="cs"/>
          <w:spacing w:val="-2"/>
          <w:sz w:val="30"/>
          <w:szCs w:val="30"/>
          <w:cs/>
        </w:rPr>
        <w:t>มระยะยาวจาก</w:t>
      </w:r>
      <w:r w:rsidRPr="00503A58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กิจการที่เกี่ยวข้องกันสำหรับ</w:t>
      </w:r>
      <w:r w:rsidR="00C863E3">
        <w:rPr>
          <w:rFonts w:ascii="Angsana New" w:hAnsi="Angsana New" w:hint="cs"/>
          <w:spacing w:val="-2"/>
          <w:sz w:val="30"/>
          <w:szCs w:val="30"/>
          <w:cs/>
        </w:rPr>
        <w:t>งวดสามเดือนสิ้นสุดวันที่ 31 มีนาคม 2560 และ 2559</w:t>
      </w:r>
      <w:r w:rsidRPr="00503A5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03A58">
        <w:rPr>
          <w:rFonts w:ascii="Angsana New" w:hAnsi="Angsana New"/>
          <w:spacing w:val="-2"/>
          <w:sz w:val="30"/>
          <w:szCs w:val="30"/>
        </w:rPr>
        <w:t xml:space="preserve"> </w:t>
      </w:r>
      <w:r w:rsidRPr="00503A58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2F2EB3" w:rsidRPr="00503A58" w:rsidRDefault="002F2EB3" w:rsidP="002F2EB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68"/>
        <w:gridCol w:w="238"/>
        <w:gridCol w:w="1202"/>
        <w:gridCol w:w="253"/>
        <w:gridCol w:w="1189"/>
        <w:gridCol w:w="245"/>
        <w:gridCol w:w="1196"/>
      </w:tblGrid>
      <w:tr w:rsidR="002F2EB3" w:rsidRPr="00503A58" w:rsidTr="003E24FE">
        <w:tc>
          <w:tcPr>
            <w:tcW w:w="2067" w:type="pct"/>
            <w:vAlign w:val="bottom"/>
          </w:tcPr>
          <w:p w:rsidR="002F2EB3" w:rsidRPr="002F2EB3" w:rsidRDefault="002F2EB3" w:rsidP="0001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2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93" w:type="pct"/>
            <w:gridSpan w:val="3"/>
            <w:vAlign w:val="bottom"/>
          </w:tcPr>
          <w:p w:rsidR="002F2EB3" w:rsidRPr="002F2EB3" w:rsidRDefault="002F2EB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2E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5" w:type="pct"/>
            <w:vAlign w:val="bottom"/>
          </w:tcPr>
          <w:p w:rsidR="002F2EB3" w:rsidRPr="002F2EB3" w:rsidRDefault="002F2EB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pct"/>
            <w:gridSpan w:val="3"/>
            <w:vAlign w:val="bottom"/>
          </w:tcPr>
          <w:p w:rsidR="002F2EB3" w:rsidRPr="002F2EB3" w:rsidRDefault="002F2EB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2E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E59" w:rsidRPr="00503A58" w:rsidTr="003E24FE">
        <w:tc>
          <w:tcPr>
            <w:tcW w:w="2067" w:type="pct"/>
            <w:vAlign w:val="bottom"/>
          </w:tcPr>
          <w:p w:rsidR="002F2E59" w:rsidRPr="002F2EB3" w:rsidRDefault="002F2E59" w:rsidP="002F2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27" w:type="pct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35" w:type="pct"/>
            <w:vAlign w:val="bottom"/>
          </w:tcPr>
          <w:p w:rsidR="002F2E59" w:rsidRPr="002F2EB3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1" w:type="pct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2F2E59" w:rsidRPr="00754341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2F2E59" w:rsidRPr="00503A58" w:rsidTr="003E24FE">
        <w:tc>
          <w:tcPr>
            <w:tcW w:w="2067" w:type="pct"/>
            <w:vAlign w:val="bottom"/>
          </w:tcPr>
          <w:p w:rsidR="002F2E59" w:rsidRPr="002F2EB3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7"/>
            <w:vAlign w:val="bottom"/>
          </w:tcPr>
          <w:p w:rsidR="002F2E59" w:rsidRPr="002F2EB3" w:rsidRDefault="002F2E59" w:rsidP="002F2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2E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63E3" w:rsidRPr="00503A58" w:rsidTr="003E24FE">
        <w:tc>
          <w:tcPr>
            <w:tcW w:w="2067" w:type="pct"/>
            <w:vAlign w:val="bottom"/>
          </w:tcPr>
          <w:p w:rsidR="00C863E3" w:rsidRPr="002F2EB3" w:rsidRDefault="00C863E3" w:rsidP="00C8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2EB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F2EB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F2EB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4" w:type="pct"/>
            <w:vAlign w:val="bottom"/>
          </w:tcPr>
          <w:p w:rsidR="00C863E3" w:rsidRPr="00503A58" w:rsidRDefault="00EA7480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1,029,085</w:t>
            </w:r>
          </w:p>
        </w:tc>
        <w:tc>
          <w:tcPr>
            <w:tcW w:w="127" w:type="pct"/>
            <w:vAlign w:val="bottom"/>
          </w:tcPr>
          <w:p w:rsidR="00C863E3" w:rsidRPr="002F2EB3" w:rsidRDefault="00C863E3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C863E3" w:rsidRPr="00C72F2E" w:rsidRDefault="00C863E3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1,071,599</w:t>
            </w:r>
          </w:p>
        </w:tc>
        <w:tc>
          <w:tcPr>
            <w:tcW w:w="135" w:type="pct"/>
            <w:vAlign w:val="bottom"/>
          </w:tcPr>
          <w:p w:rsidR="00C863E3" w:rsidRPr="00C72F2E" w:rsidRDefault="00C863E3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749"/>
              </w:tabs>
              <w:spacing w:after="0" w:line="240" w:lineRule="auto"/>
              <w:ind w:left="-126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C863E3" w:rsidRPr="00503A58" w:rsidRDefault="00EA7480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:rsidR="00C863E3" w:rsidRPr="002F2EB3" w:rsidRDefault="00C863E3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:rsidR="00C863E3" w:rsidRPr="00503A58" w:rsidRDefault="00C863E3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3A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63E3" w:rsidRPr="00503A58" w:rsidTr="003E24FE">
        <w:tc>
          <w:tcPr>
            <w:tcW w:w="2067" w:type="pct"/>
            <w:vAlign w:val="bottom"/>
          </w:tcPr>
          <w:p w:rsidR="00C863E3" w:rsidRPr="002F2EB3" w:rsidRDefault="00C863E3" w:rsidP="00C8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2EB3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C863E3" w:rsidRPr="00503A58" w:rsidRDefault="00EA7480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17,501</w:t>
            </w:r>
          </w:p>
        </w:tc>
        <w:tc>
          <w:tcPr>
            <w:tcW w:w="127" w:type="pct"/>
            <w:vAlign w:val="bottom"/>
          </w:tcPr>
          <w:p w:rsidR="00C863E3" w:rsidRPr="002F2EB3" w:rsidRDefault="00C863E3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63E3" w:rsidRPr="00C72F2E" w:rsidRDefault="00C863E3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29,413</w:t>
            </w:r>
          </w:p>
        </w:tc>
        <w:tc>
          <w:tcPr>
            <w:tcW w:w="135" w:type="pct"/>
            <w:vAlign w:val="bottom"/>
          </w:tcPr>
          <w:p w:rsidR="00C863E3" w:rsidRPr="00C72F2E" w:rsidRDefault="00C863E3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99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63E3" w:rsidRPr="00503A58" w:rsidRDefault="00EA7480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  <w:vAlign w:val="bottom"/>
          </w:tcPr>
          <w:p w:rsidR="00C863E3" w:rsidRPr="002F2EB3" w:rsidRDefault="00C863E3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749"/>
              </w:tabs>
              <w:spacing w:after="0"/>
              <w:ind w:left="-126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63E3" w:rsidRPr="00503A58" w:rsidRDefault="00C863E3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3A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63E3" w:rsidRPr="00503A58" w:rsidTr="003E24FE">
        <w:tc>
          <w:tcPr>
            <w:tcW w:w="2067" w:type="pct"/>
            <w:vAlign w:val="bottom"/>
          </w:tcPr>
          <w:p w:rsidR="00C863E3" w:rsidRPr="002F2EB3" w:rsidRDefault="00C863E3" w:rsidP="00C8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E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 มีนาคม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63E3" w:rsidRPr="00503A58" w:rsidRDefault="00EA7480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1,046,586</w:t>
            </w:r>
          </w:p>
        </w:tc>
        <w:tc>
          <w:tcPr>
            <w:tcW w:w="127" w:type="pct"/>
            <w:vAlign w:val="bottom"/>
          </w:tcPr>
          <w:p w:rsidR="00C863E3" w:rsidRPr="002F2EB3" w:rsidRDefault="00C863E3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63E3" w:rsidRPr="00C72F2E" w:rsidRDefault="00C863E3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1,101,012</w:t>
            </w:r>
          </w:p>
        </w:tc>
        <w:tc>
          <w:tcPr>
            <w:tcW w:w="135" w:type="pct"/>
            <w:vAlign w:val="bottom"/>
          </w:tcPr>
          <w:p w:rsidR="00C863E3" w:rsidRPr="00C72F2E" w:rsidRDefault="00C863E3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99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63E3" w:rsidRPr="00503A58" w:rsidRDefault="00EA7480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  <w:vAlign w:val="bottom"/>
          </w:tcPr>
          <w:p w:rsidR="00C863E3" w:rsidRPr="002F2EB3" w:rsidRDefault="00C863E3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63E3" w:rsidRPr="00503A58" w:rsidRDefault="00C863E3" w:rsidP="00C86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A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54AC7" w:rsidRPr="00254AC7" w:rsidRDefault="00254AC7" w:rsidP="00BC5BA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6F16DE" w:rsidRPr="000E0B9C" w:rsidRDefault="00816D4B" w:rsidP="00BC5BA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</w:t>
      </w:r>
      <w:r w:rsidR="006F16DE" w:rsidRPr="000E0B9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กิจการที่เกี่ยวข้องกัน  </w:t>
      </w:r>
    </w:p>
    <w:p w:rsidR="00E332D8" w:rsidRPr="00B761EB" w:rsidRDefault="00E332D8" w:rsidP="00E3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</w:p>
    <w:p w:rsidR="00CB6D1E" w:rsidRPr="003902C4" w:rsidRDefault="00CB6D1E" w:rsidP="00BC5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02C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สัญญาเงินให้กู้ยืมระยะสั้น</w:t>
      </w:r>
    </w:p>
    <w:p w:rsidR="00E332D8" w:rsidRPr="00B761EB" w:rsidRDefault="00E332D8" w:rsidP="00E3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</w:p>
    <w:p w:rsidR="00E332D8" w:rsidRPr="00CB186A" w:rsidRDefault="00B761EB" w:rsidP="00E3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CB186A">
        <w:rPr>
          <w:rFonts w:ascii="Angsana New" w:hAnsi="Angsana New"/>
          <w:spacing w:val="-4"/>
          <w:sz w:val="30"/>
          <w:szCs w:val="30"/>
          <w:cs/>
        </w:rPr>
        <w:t xml:space="preserve">ณ วันที่ 31 มีนาคม </w:t>
      </w:r>
      <w:r w:rsidRPr="00CB186A">
        <w:rPr>
          <w:rFonts w:ascii="Angsana New" w:hAnsi="Angsana New"/>
          <w:spacing w:val="-4"/>
          <w:sz w:val="30"/>
          <w:szCs w:val="30"/>
        </w:rPr>
        <w:t xml:space="preserve">2560 </w:t>
      </w:r>
      <w:r w:rsidRPr="00CB186A">
        <w:rPr>
          <w:rFonts w:ascii="Angsana New" w:hAnsi="Angsana New"/>
          <w:spacing w:val="-4"/>
          <w:sz w:val="30"/>
          <w:szCs w:val="30"/>
          <w:cs/>
        </w:rPr>
        <w:t xml:space="preserve">บริษัทมีเงินให้กู้ยืมคงเหลือแก่ บริษัท ผลิตไฟฟ้าราชบุรี จำกัด ซึ่งเป็นบริษัทย่อยทางตรง   </w:t>
      </w:r>
      <w:r w:rsidRPr="00CB186A">
        <w:rPr>
          <w:rFonts w:ascii="Angsana New" w:hAnsi="Angsana New"/>
          <w:spacing w:val="-4"/>
          <w:sz w:val="30"/>
          <w:szCs w:val="30"/>
        </w:rPr>
        <w:t xml:space="preserve"> </w:t>
      </w:r>
      <w:r w:rsidR="005044FA" w:rsidRPr="00CB186A">
        <w:rPr>
          <w:rFonts w:ascii="Angsana New" w:hAnsi="Angsana New"/>
          <w:spacing w:val="-4"/>
          <w:sz w:val="30"/>
          <w:szCs w:val="30"/>
        </w:rPr>
        <w:t xml:space="preserve"> </w:t>
      </w:r>
      <w:r w:rsidRPr="00CB186A">
        <w:rPr>
          <w:rFonts w:ascii="Angsana New" w:hAnsi="Angsana New"/>
          <w:spacing w:val="-4"/>
          <w:sz w:val="30"/>
          <w:szCs w:val="30"/>
          <w:cs/>
        </w:rPr>
        <w:t xml:space="preserve">เป็นจำนวนเงิน </w:t>
      </w:r>
      <w:r w:rsidR="00CB186A" w:rsidRPr="00CB186A">
        <w:rPr>
          <w:rFonts w:ascii="Angsana New" w:hAnsi="Angsana New" w:hint="cs"/>
          <w:spacing w:val="-4"/>
          <w:sz w:val="30"/>
          <w:szCs w:val="30"/>
          <w:cs/>
        </w:rPr>
        <w:t>4</w:t>
      </w:r>
      <w:r w:rsidRPr="00CB186A">
        <w:rPr>
          <w:rFonts w:ascii="Angsana New" w:hAnsi="Angsana New"/>
          <w:spacing w:val="-4"/>
          <w:sz w:val="30"/>
          <w:szCs w:val="30"/>
        </w:rPr>
        <w:t>,</w:t>
      </w:r>
      <w:r w:rsidR="00CB186A" w:rsidRPr="00CB186A">
        <w:rPr>
          <w:rFonts w:ascii="Angsana New" w:hAnsi="Angsana New"/>
          <w:spacing w:val="-4"/>
          <w:sz w:val="30"/>
          <w:szCs w:val="30"/>
        </w:rPr>
        <w:t>2</w:t>
      </w:r>
      <w:r w:rsidRPr="00CB186A">
        <w:rPr>
          <w:rFonts w:ascii="Angsana New" w:hAnsi="Angsana New"/>
          <w:spacing w:val="-4"/>
          <w:sz w:val="30"/>
          <w:szCs w:val="30"/>
          <w:cs/>
        </w:rPr>
        <w:t xml:space="preserve">00 ล้านบาท โดยมีอัตราดอกเบี้ยร้อยละ 2.45 </w:t>
      </w:r>
      <w:r w:rsidR="00CB186A" w:rsidRPr="00CB186A">
        <w:rPr>
          <w:rFonts w:ascii="Angsana New" w:hAnsi="Angsana New" w:hint="cs"/>
          <w:spacing w:val="-4"/>
          <w:sz w:val="30"/>
          <w:szCs w:val="30"/>
          <w:cs/>
        </w:rPr>
        <w:t>ถึง</w:t>
      </w:r>
      <w:r w:rsidR="009244EF">
        <w:rPr>
          <w:rFonts w:ascii="Angsana New" w:hAnsi="Angsana New" w:hint="cs"/>
          <w:spacing w:val="-4"/>
          <w:sz w:val="30"/>
          <w:szCs w:val="30"/>
          <w:cs/>
        </w:rPr>
        <w:t>ร้อยละ</w:t>
      </w:r>
      <w:r w:rsidR="00CB186A" w:rsidRPr="00CB186A">
        <w:rPr>
          <w:rFonts w:ascii="Angsana New" w:hAnsi="Angsana New" w:hint="cs"/>
          <w:spacing w:val="-4"/>
          <w:sz w:val="30"/>
          <w:szCs w:val="30"/>
          <w:cs/>
        </w:rPr>
        <w:t xml:space="preserve"> 2.47</w:t>
      </w:r>
      <w:r w:rsidRPr="00CB186A">
        <w:rPr>
          <w:rFonts w:ascii="Angsana New" w:hAnsi="Angsana New"/>
          <w:spacing w:val="-4"/>
          <w:sz w:val="30"/>
          <w:szCs w:val="30"/>
          <w:cs/>
        </w:rPr>
        <w:t xml:space="preserve"> ต่อปี มีกำหนดชำระคืนภายในไตรมาส </w:t>
      </w:r>
      <w:r w:rsidR="00CB186A" w:rsidRPr="00CB186A">
        <w:rPr>
          <w:rFonts w:ascii="Angsana New" w:hAnsi="Angsana New" w:hint="cs"/>
          <w:spacing w:val="-4"/>
          <w:sz w:val="30"/>
          <w:szCs w:val="30"/>
          <w:cs/>
        </w:rPr>
        <w:t>3</w:t>
      </w:r>
      <w:r w:rsidRPr="00CB186A">
        <w:rPr>
          <w:rFonts w:ascii="Angsana New" w:hAnsi="Angsana New"/>
          <w:spacing w:val="-4"/>
          <w:sz w:val="30"/>
          <w:szCs w:val="30"/>
          <w:cs/>
        </w:rPr>
        <w:t xml:space="preserve">          ปี 2560</w:t>
      </w:r>
    </w:p>
    <w:p w:rsidR="00B761EB" w:rsidRPr="00B761EB" w:rsidRDefault="00B761EB" w:rsidP="00E3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</w:p>
    <w:p w:rsidR="002E1F1D" w:rsidRPr="00B6622E" w:rsidRDefault="00255FE7" w:rsidP="00A3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622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สัญญาเงินให้กู้ยืมระยะยาว</w:t>
      </w:r>
    </w:p>
    <w:p w:rsidR="00E332D8" w:rsidRPr="00EF3B69" w:rsidRDefault="00E332D8" w:rsidP="00E3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B377A1" w:rsidRPr="00EF3B69" w:rsidRDefault="00C863E3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EF3B69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EF3B69">
        <w:rPr>
          <w:rFonts w:ascii="Angsana New" w:hAnsi="Angsana New" w:hint="cs"/>
          <w:spacing w:val="-4"/>
          <w:sz w:val="30"/>
          <w:szCs w:val="30"/>
          <w:cs/>
        </w:rPr>
        <w:t>31 มีนาคม 2560</w:t>
      </w:r>
      <w:r w:rsidRPr="00EF3B6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377A1" w:rsidRPr="00EF3B69">
        <w:rPr>
          <w:rFonts w:ascii="Angsana New" w:hAnsi="Angsana New"/>
          <w:spacing w:val="-2"/>
          <w:sz w:val="30"/>
          <w:szCs w:val="30"/>
          <w:cs/>
        </w:rPr>
        <w:t>บริษัทมีเงินให้กู้ยืมคงเหลือแก่ บริษัท</w:t>
      </w:r>
      <w:r w:rsidR="00B377A1" w:rsidRPr="00EF3B6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377A1" w:rsidRPr="00EF3B69">
        <w:rPr>
          <w:rFonts w:ascii="Angsana New" w:hAnsi="Angsana New"/>
          <w:spacing w:val="-2"/>
          <w:sz w:val="30"/>
          <w:szCs w:val="30"/>
          <w:cs/>
        </w:rPr>
        <w:t>ราชบุรีพลังงาน จำกัด ซึ่งเป็นบริษัทย่อย</w:t>
      </w:r>
      <w:r w:rsidR="00F701E3" w:rsidRPr="00EF3B69">
        <w:rPr>
          <w:rFonts w:ascii="Angsana New" w:hAnsi="Angsana New" w:hint="cs"/>
          <w:spacing w:val="-2"/>
          <w:sz w:val="30"/>
          <w:szCs w:val="30"/>
          <w:cs/>
        </w:rPr>
        <w:t>ทางตรง</w:t>
      </w:r>
      <w:r w:rsidR="00B377A1" w:rsidRPr="00EF3B6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B57FC" w:rsidRPr="00EF3B69">
        <w:rPr>
          <w:rFonts w:ascii="Angsana New" w:hAnsi="Angsana New"/>
          <w:spacing w:val="-2"/>
          <w:sz w:val="30"/>
          <w:szCs w:val="30"/>
        </w:rPr>
        <w:t xml:space="preserve"> </w:t>
      </w:r>
      <w:r w:rsidR="005347C5" w:rsidRPr="00EF3B69">
        <w:rPr>
          <w:rFonts w:ascii="Angsana New" w:hAnsi="Angsana New"/>
          <w:spacing w:val="-2"/>
          <w:sz w:val="30"/>
          <w:szCs w:val="30"/>
        </w:rPr>
        <w:t xml:space="preserve">   </w:t>
      </w:r>
      <w:r w:rsidR="005044FA" w:rsidRPr="00EF3B69">
        <w:rPr>
          <w:rFonts w:ascii="Angsana New" w:hAnsi="Angsana New"/>
          <w:spacing w:val="-2"/>
          <w:sz w:val="30"/>
          <w:szCs w:val="30"/>
        </w:rPr>
        <w:t xml:space="preserve"> </w:t>
      </w:r>
      <w:r w:rsidR="00EC45F5">
        <w:rPr>
          <w:rFonts w:ascii="Angsana New" w:hAnsi="Angsana New"/>
          <w:spacing w:val="-2"/>
          <w:sz w:val="30"/>
          <w:szCs w:val="30"/>
        </w:rPr>
        <w:t xml:space="preserve">          </w:t>
      </w:r>
      <w:r w:rsidR="00B377A1" w:rsidRPr="00EF3B69">
        <w:rPr>
          <w:rFonts w:ascii="Angsana New" w:hAnsi="Angsana New"/>
          <w:spacing w:val="-2"/>
          <w:sz w:val="30"/>
          <w:szCs w:val="30"/>
          <w:cs/>
        </w:rPr>
        <w:t>เป็นจำนวน</w:t>
      </w:r>
      <w:r w:rsidR="00B377A1" w:rsidRPr="00EF3B69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="00B377A1" w:rsidRPr="00EF3B69">
        <w:rPr>
          <w:rFonts w:ascii="Angsana New" w:hAnsi="Angsana New"/>
          <w:sz w:val="30"/>
          <w:szCs w:val="30"/>
        </w:rPr>
        <w:t xml:space="preserve"> </w:t>
      </w:r>
      <w:r w:rsidR="00122B8F" w:rsidRPr="00EF3B69">
        <w:rPr>
          <w:rFonts w:ascii="Angsana New" w:hAnsi="Angsana New"/>
          <w:sz w:val="30"/>
          <w:szCs w:val="30"/>
        </w:rPr>
        <w:t>3</w:t>
      </w:r>
      <w:r w:rsidR="00EF3B69" w:rsidRPr="00EF3B69">
        <w:rPr>
          <w:rFonts w:ascii="Angsana New" w:hAnsi="Angsana New"/>
          <w:sz w:val="30"/>
          <w:szCs w:val="30"/>
        </w:rPr>
        <w:t>2</w:t>
      </w:r>
      <w:r w:rsidR="00122B8F" w:rsidRPr="00EF3B69">
        <w:rPr>
          <w:rFonts w:ascii="Angsana New" w:hAnsi="Angsana New"/>
          <w:sz w:val="30"/>
          <w:szCs w:val="30"/>
        </w:rPr>
        <w:t xml:space="preserve">5 </w:t>
      </w:r>
      <w:r w:rsidR="00B377A1" w:rsidRPr="00EF3B69">
        <w:rPr>
          <w:rFonts w:ascii="Angsana New" w:hAnsi="Angsana New"/>
          <w:sz w:val="30"/>
          <w:szCs w:val="30"/>
          <w:cs/>
        </w:rPr>
        <w:t>ล้านบาท</w:t>
      </w:r>
      <w:r w:rsidR="00B377A1" w:rsidRPr="00EF3B69">
        <w:rPr>
          <w:rFonts w:ascii="Angsana New" w:hAnsi="Angsana New"/>
          <w:sz w:val="30"/>
          <w:szCs w:val="30"/>
        </w:rPr>
        <w:t xml:space="preserve"> </w:t>
      </w:r>
      <w:r w:rsidR="00B377A1" w:rsidRPr="00EF3B69">
        <w:rPr>
          <w:rFonts w:ascii="Angsana New" w:hAnsi="Angsana New"/>
          <w:sz w:val="30"/>
          <w:szCs w:val="30"/>
          <w:cs/>
        </w:rPr>
        <w:t>โดยมีอัตราดอกเบี้ยร้อยละ</w:t>
      </w:r>
      <w:r w:rsidR="00C07337" w:rsidRPr="00EF3B69">
        <w:rPr>
          <w:rFonts w:ascii="Angsana New" w:hAnsi="Angsana New" w:hint="cs"/>
          <w:sz w:val="30"/>
          <w:szCs w:val="30"/>
          <w:cs/>
        </w:rPr>
        <w:t xml:space="preserve"> </w:t>
      </w:r>
      <w:r w:rsidR="00EF3B69" w:rsidRPr="00EF3B69">
        <w:rPr>
          <w:rFonts w:ascii="Angsana New" w:hAnsi="Angsana New"/>
          <w:sz w:val="30"/>
          <w:szCs w:val="30"/>
        </w:rPr>
        <w:t>4.0</w:t>
      </w:r>
      <w:r w:rsidR="00C07337" w:rsidRPr="00EF3B69">
        <w:rPr>
          <w:rFonts w:ascii="Angsana New" w:hAnsi="Angsana New"/>
          <w:sz w:val="30"/>
          <w:szCs w:val="30"/>
        </w:rPr>
        <w:t xml:space="preserve">0 </w:t>
      </w:r>
      <w:r w:rsidR="00B377A1" w:rsidRPr="00EF3B69">
        <w:rPr>
          <w:rFonts w:ascii="Angsana New" w:hAnsi="Angsana New"/>
          <w:sz w:val="30"/>
          <w:szCs w:val="30"/>
          <w:cs/>
        </w:rPr>
        <w:t>ต่อปี</w:t>
      </w:r>
      <w:r w:rsidR="00B377A1" w:rsidRPr="00EF3B69">
        <w:rPr>
          <w:rFonts w:ascii="Angsana New" w:hAnsi="Angsana New"/>
          <w:sz w:val="30"/>
          <w:szCs w:val="30"/>
        </w:rPr>
        <w:t xml:space="preserve"> </w:t>
      </w:r>
      <w:r w:rsidR="00B377A1" w:rsidRPr="00EF3B69">
        <w:rPr>
          <w:rFonts w:ascii="Angsana New" w:hAnsi="Angsana New"/>
          <w:sz w:val="30"/>
          <w:szCs w:val="30"/>
          <w:cs/>
        </w:rPr>
        <w:t>มีกำหนดชำระคืน</w:t>
      </w:r>
      <w:r w:rsidR="00B377A1" w:rsidRPr="00EF3B69">
        <w:rPr>
          <w:rFonts w:ascii="Angsana New" w:hAnsi="Angsana New" w:hint="cs"/>
          <w:sz w:val="30"/>
          <w:szCs w:val="30"/>
          <w:cs/>
        </w:rPr>
        <w:t>เมื่อทวงถาม</w:t>
      </w:r>
      <w:r w:rsidR="00EB57FC" w:rsidRPr="00EF3B69">
        <w:rPr>
          <w:rFonts w:ascii="Angsana New" w:hAnsi="Angsana New"/>
          <w:sz w:val="30"/>
          <w:szCs w:val="30"/>
        </w:rPr>
        <w:t xml:space="preserve"> </w:t>
      </w:r>
      <w:r w:rsidR="00EB57FC" w:rsidRPr="00EF3B69">
        <w:rPr>
          <w:rFonts w:ascii="Angsana New" w:hAnsi="Angsana New" w:hint="cs"/>
          <w:sz w:val="30"/>
          <w:szCs w:val="30"/>
          <w:cs/>
        </w:rPr>
        <w:t>ทั้งนี้</w:t>
      </w:r>
      <w:r w:rsidR="00B377A1" w:rsidRPr="00EF3B69">
        <w:rPr>
          <w:rFonts w:ascii="Angsana New" w:hAnsi="Angsana New"/>
          <w:sz w:val="30"/>
          <w:szCs w:val="30"/>
          <w:cs/>
        </w:rPr>
        <w:t>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</w:t>
      </w:r>
      <w:r w:rsidR="00B377A1" w:rsidRPr="00EF3B69">
        <w:rPr>
          <w:rFonts w:ascii="Angsana New" w:hAnsi="Angsana New"/>
          <w:color w:val="000000"/>
          <w:sz w:val="30"/>
          <w:szCs w:val="30"/>
          <w:cs/>
        </w:rPr>
        <w:t>ดังกล่าวเป็นเงินให้กู้ยืมระยะยาว</w:t>
      </w:r>
    </w:p>
    <w:p w:rsidR="00E332D8" w:rsidRPr="00247393" w:rsidRDefault="00E332D8" w:rsidP="00E3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912E66" w:rsidRPr="00247393" w:rsidRDefault="00C863E3" w:rsidP="00912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247393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247393">
        <w:rPr>
          <w:rFonts w:ascii="Angsana New" w:hAnsi="Angsana New" w:hint="cs"/>
          <w:spacing w:val="-4"/>
          <w:sz w:val="30"/>
          <w:szCs w:val="30"/>
          <w:cs/>
        </w:rPr>
        <w:t>31 มีนาคม 2560</w:t>
      </w:r>
      <w:r w:rsidRPr="0024739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641A2" w:rsidRPr="00247393">
        <w:rPr>
          <w:rFonts w:ascii="Angsana New" w:hAnsi="Angsana New" w:hint="cs"/>
          <w:sz w:val="30"/>
          <w:szCs w:val="30"/>
          <w:cs/>
        </w:rPr>
        <w:t>บริษัทมีเงินให้กู้ยืม</w:t>
      </w:r>
      <w:r w:rsidR="00912E66" w:rsidRPr="00247393">
        <w:rPr>
          <w:rFonts w:ascii="Angsana New" w:hAnsi="Angsana New" w:hint="cs"/>
          <w:sz w:val="30"/>
          <w:szCs w:val="30"/>
          <w:cs/>
        </w:rPr>
        <w:t>คงเหลือแก่</w:t>
      </w:r>
      <w:r w:rsidR="00912E66" w:rsidRPr="00247393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912E66" w:rsidRPr="00247393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บริษัท ราช</w:t>
      </w:r>
      <w:r w:rsidR="00912E66" w:rsidRPr="00247393">
        <w:rPr>
          <w:rFonts w:ascii="Angsana New" w:eastAsia="Cordia New" w:hAnsi="Angsana New"/>
          <w:snapToGrid w:val="0"/>
          <w:sz w:val="30"/>
          <w:szCs w:val="30"/>
          <w:lang w:eastAsia="th-TH"/>
        </w:rPr>
        <w:t>-</w:t>
      </w:r>
      <w:r w:rsidR="00912E66" w:rsidRPr="00247393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ลาว เซอร์วิส จำกัด </w:t>
      </w:r>
      <w:r w:rsidR="00912E66" w:rsidRPr="00247393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F701E3" w:rsidRPr="00247393">
        <w:rPr>
          <w:rFonts w:ascii="Angsana New" w:hAnsi="Angsana New" w:hint="cs"/>
          <w:sz w:val="30"/>
          <w:szCs w:val="30"/>
          <w:cs/>
        </w:rPr>
        <w:t xml:space="preserve">ทางตรง </w:t>
      </w:r>
      <w:r w:rsidR="00912E66" w:rsidRPr="00247393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C07337" w:rsidRPr="00247393">
        <w:rPr>
          <w:rFonts w:ascii="Angsana New" w:hAnsi="Angsana New"/>
          <w:sz w:val="30"/>
          <w:szCs w:val="30"/>
        </w:rPr>
        <w:t xml:space="preserve">35.32 </w:t>
      </w:r>
      <w:r w:rsidR="00912E66" w:rsidRPr="00247393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912E66" w:rsidRPr="00247393">
        <w:rPr>
          <w:rFonts w:ascii="Angsana New" w:hAnsi="Angsana New"/>
          <w:sz w:val="30"/>
          <w:szCs w:val="30"/>
        </w:rPr>
        <w:t xml:space="preserve"> </w:t>
      </w:r>
      <w:r w:rsidR="00912E66" w:rsidRPr="00247393">
        <w:rPr>
          <w:rFonts w:ascii="Angsana New" w:hAnsi="Angsana New"/>
          <w:sz w:val="30"/>
          <w:szCs w:val="30"/>
          <w:cs/>
        </w:rPr>
        <w:t>หรือเทียบเท่า</w:t>
      </w:r>
      <w:r w:rsidR="00912E66" w:rsidRPr="00247393">
        <w:rPr>
          <w:rFonts w:ascii="Angsana New" w:hAnsi="Angsana New" w:hint="cs"/>
          <w:sz w:val="30"/>
          <w:szCs w:val="30"/>
          <w:cs/>
        </w:rPr>
        <w:t xml:space="preserve"> </w:t>
      </w:r>
      <w:r w:rsidR="00C07337" w:rsidRPr="00247393">
        <w:rPr>
          <w:rFonts w:ascii="Angsana New" w:hAnsi="Angsana New"/>
          <w:sz w:val="30"/>
          <w:szCs w:val="30"/>
        </w:rPr>
        <w:t>1,</w:t>
      </w:r>
      <w:r w:rsidR="00247393" w:rsidRPr="00247393">
        <w:rPr>
          <w:rFonts w:ascii="Angsana New" w:hAnsi="Angsana New"/>
          <w:sz w:val="30"/>
          <w:szCs w:val="30"/>
        </w:rPr>
        <w:t>208.14</w:t>
      </w:r>
      <w:r w:rsidR="00C07337" w:rsidRPr="00247393">
        <w:rPr>
          <w:rFonts w:ascii="Angsana New" w:hAnsi="Angsana New"/>
          <w:sz w:val="30"/>
          <w:szCs w:val="30"/>
        </w:rPr>
        <w:t xml:space="preserve"> </w:t>
      </w:r>
      <w:r w:rsidR="00912E66" w:rsidRPr="00247393">
        <w:rPr>
          <w:rFonts w:ascii="Angsana New" w:hAnsi="Angsana New"/>
          <w:sz w:val="30"/>
          <w:szCs w:val="30"/>
          <w:cs/>
        </w:rPr>
        <w:t xml:space="preserve">ล้านบาท </w:t>
      </w:r>
      <w:r w:rsidR="00912E66" w:rsidRPr="00247393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โดยมีอัตราดอกเบี้ยร้อยละ </w:t>
      </w:r>
      <w:r w:rsidR="00C07337" w:rsidRPr="00247393">
        <w:rPr>
          <w:rFonts w:ascii="Angsana New" w:hAnsi="Angsana New"/>
          <w:sz w:val="30"/>
          <w:szCs w:val="30"/>
        </w:rPr>
        <w:t xml:space="preserve">3.65 </w:t>
      </w:r>
      <w:r w:rsidR="003E24FE">
        <w:rPr>
          <w:rFonts w:ascii="Angsana New" w:hAnsi="Angsana New"/>
          <w:sz w:val="30"/>
          <w:szCs w:val="30"/>
        </w:rPr>
        <w:t xml:space="preserve"> </w:t>
      </w:r>
      <w:r w:rsidR="00912E66" w:rsidRPr="00247393">
        <w:rPr>
          <w:rFonts w:ascii="Angsana New" w:hAnsi="Angsana New" w:hint="cs"/>
          <w:sz w:val="30"/>
          <w:szCs w:val="30"/>
          <w:cs/>
        </w:rPr>
        <w:t>ต่อปี</w:t>
      </w:r>
      <w:r w:rsidR="00912E66" w:rsidRPr="00247393">
        <w:rPr>
          <w:rFonts w:ascii="Angsana New" w:hAnsi="Angsana New"/>
          <w:sz w:val="30"/>
          <w:szCs w:val="30"/>
        </w:rPr>
        <w:t xml:space="preserve"> </w:t>
      </w:r>
      <w:r w:rsidR="00912E66" w:rsidRPr="00247393">
        <w:rPr>
          <w:rFonts w:ascii="Angsana New" w:hAnsi="Angsana New" w:hint="cs"/>
          <w:sz w:val="30"/>
          <w:szCs w:val="30"/>
          <w:cs/>
        </w:rPr>
        <w:t>และมีกำหนดชำระคืนเงินต้นและดอกเบี</w:t>
      </w:r>
      <w:r w:rsidR="00EB57FC" w:rsidRPr="00247393">
        <w:rPr>
          <w:rFonts w:ascii="Angsana New" w:hAnsi="Angsana New" w:hint="cs"/>
          <w:sz w:val="30"/>
          <w:szCs w:val="30"/>
          <w:cs/>
        </w:rPr>
        <w:t>้ยตามที่ระบุไว้ในสัญญา ทั้งนี้</w:t>
      </w:r>
      <w:r w:rsidR="00912E66" w:rsidRPr="00247393">
        <w:rPr>
          <w:rFonts w:ascii="Angsana New" w:hAnsi="Angsana New"/>
          <w:sz w:val="30"/>
          <w:szCs w:val="30"/>
          <w:cs/>
        </w:rPr>
        <w:t>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</w:t>
      </w:r>
      <w:r w:rsidR="00912E66" w:rsidRPr="00247393">
        <w:rPr>
          <w:rFonts w:ascii="Angsana New" w:hAnsi="Angsana New"/>
          <w:color w:val="000000"/>
          <w:sz w:val="30"/>
          <w:szCs w:val="30"/>
          <w:cs/>
        </w:rPr>
        <w:t>ดังกล่าวเป็นเงินให้กู้ยืมระยะยาว</w:t>
      </w:r>
    </w:p>
    <w:p w:rsidR="00AB3A8E" w:rsidRPr="00B761EB" w:rsidRDefault="00AB3A8E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  <w:highlight w:val="yellow"/>
        </w:rPr>
      </w:pPr>
    </w:p>
    <w:p w:rsidR="00B377A1" w:rsidRPr="006A6D16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B5025">
        <w:rPr>
          <w:rFonts w:ascii="Angsana New" w:hAnsi="Angsana New" w:hint="cs"/>
          <w:spacing w:val="2"/>
          <w:sz w:val="30"/>
          <w:szCs w:val="30"/>
          <w:cs/>
        </w:rPr>
        <w:lastRenderedPageBreak/>
        <w:t>บริษัทได้ให้บริษัท ไฟฟ้า เซ</w:t>
      </w:r>
      <w:proofErr w:type="spellStart"/>
      <w:r w:rsidRPr="00CB5025">
        <w:rPr>
          <w:rFonts w:ascii="Angsana New" w:hAnsi="Angsana New" w:hint="cs"/>
          <w:spacing w:val="2"/>
          <w:sz w:val="30"/>
          <w:szCs w:val="30"/>
          <w:cs/>
        </w:rPr>
        <w:t>เปียน</w:t>
      </w:r>
      <w:proofErr w:type="spellEnd"/>
      <w:r w:rsidRPr="00CB5025">
        <w:rPr>
          <w:rFonts w:ascii="Angsana New" w:hAnsi="Angsana New"/>
          <w:spacing w:val="2"/>
          <w:sz w:val="30"/>
          <w:szCs w:val="30"/>
        </w:rPr>
        <w:t>-</w:t>
      </w:r>
      <w:r w:rsidRPr="00CB5025">
        <w:rPr>
          <w:rFonts w:ascii="Angsana New" w:hAnsi="Angsana New" w:hint="cs"/>
          <w:spacing w:val="2"/>
          <w:sz w:val="30"/>
          <w:szCs w:val="30"/>
          <w:cs/>
        </w:rPr>
        <w:t>เซน้ำน้อย จำกัด ซึ่งเป็นการร่วมค้า</w:t>
      </w:r>
      <w:r w:rsidR="00EB57FC" w:rsidRPr="00CB5025">
        <w:rPr>
          <w:rFonts w:ascii="Angsana New" w:hAnsi="Angsana New" w:hint="cs"/>
          <w:spacing w:val="2"/>
          <w:sz w:val="30"/>
          <w:szCs w:val="30"/>
          <w:cs/>
        </w:rPr>
        <w:t>ทางตรง</w:t>
      </w:r>
      <w:r w:rsidR="00921539" w:rsidRPr="00CB5025">
        <w:rPr>
          <w:rFonts w:ascii="Angsana New" w:hAnsi="Angsana New"/>
          <w:spacing w:val="2"/>
          <w:sz w:val="30"/>
          <w:szCs w:val="30"/>
        </w:rPr>
        <w:t xml:space="preserve"> </w:t>
      </w:r>
      <w:r w:rsidRPr="00CB5025">
        <w:rPr>
          <w:rFonts w:ascii="Angsana New" w:hAnsi="Angsana New" w:hint="cs"/>
          <w:spacing w:val="2"/>
          <w:sz w:val="30"/>
          <w:szCs w:val="30"/>
          <w:cs/>
        </w:rPr>
        <w:t>กู้ยืมเงินตามสัดส่วนการลงทุน</w:t>
      </w:r>
      <w:r w:rsidR="00EB57FC" w:rsidRPr="00CB5025">
        <w:rPr>
          <w:rFonts w:ascii="Angsana New" w:hAnsi="Angsana New" w:hint="cs"/>
          <w:spacing w:val="2"/>
          <w:sz w:val="30"/>
          <w:szCs w:val="30"/>
          <w:cs/>
        </w:rPr>
        <w:t xml:space="preserve">   </w:t>
      </w:r>
      <w:r w:rsidRPr="00CB5025">
        <w:rPr>
          <w:rFonts w:ascii="Angsana New" w:hAnsi="Angsana New" w:hint="cs"/>
          <w:spacing w:val="2"/>
          <w:sz w:val="30"/>
          <w:szCs w:val="30"/>
          <w:cs/>
        </w:rPr>
        <w:t xml:space="preserve">ร้อยละ </w:t>
      </w:r>
      <w:r w:rsidRPr="00CB5025">
        <w:rPr>
          <w:rFonts w:ascii="Angsana New" w:hAnsi="Angsana New"/>
          <w:spacing w:val="2"/>
          <w:sz w:val="30"/>
          <w:szCs w:val="30"/>
        </w:rPr>
        <w:t xml:space="preserve">25 </w:t>
      </w:r>
      <w:r w:rsidRPr="00CB5025">
        <w:rPr>
          <w:rFonts w:ascii="Angsana New" w:hAnsi="Angsana New" w:hint="cs"/>
          <w:spacing w:val="2"/>
          <w:sz w:val="30"/>
          <w:szCs w:val="30"/>
          <w:cs/>
        </w:rPr>
        <w:t>เป็น</w:t>
      </w:r>
      <w:r w:rsidRPr="00CB5025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Pr="00CB5025">
        <w:rPr>
          <w:rFonts w:ascii="Angsana New" w:hAnsi="Angsana New"/>
          <w:sz w:val="30"/>
          <w:szCs w:val="30"/>
        </w:rPr>
        <w:t xml:space="preserve">1.32 </w:t>
      </w:r>
      <w:r w:rsidRPr="00CB5025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หรือเทียบเท่า </w:t>
      </w:r>
      <w:r w:rsidRPr="00CB5025">
        <w:rPr>
          <w:rFonts w:ascii="Angsana New" w:hAnsi="Angsana New"/>
          <w:sz w:val="30"/>
          <w:szCs w:val="30"/>
        </w:rPr>
        <w:t>4</w:t>
      </w:r>
      <w:r w:rsidR="00C07337" w:rsidRPr="00CB5025">
        <w:rPr>
          <w:rFonts w:ascii="Angsana New" w:hAnsi="Angsana New"/>
          <w:sz w:val="30"/>
          <w:szCs w:val="30"/>
        </w:rPr>
        <w:t>5</w:t>
      </w:r>
      <w:r w:rsidR="000348C9" w:rsidRPr="00CB5025">
        <w:rPr>
          <w:rFonts w:ascii="Angsana New" w:hAnsi="Angsana New"/>
          <w:sz w:val="30"/>
          <w:szCs w:val="30"/>
        </w:rPr>
        <w:t>.</w:t>
      </w:r>
      <w:r w:rsidR="00CB5025" w:rsidRPr="00CB5025">
        <w:rPr>
          <w:rFonts w:ascii="Angsana New" w:hAnsi="Angsana New"/>
          <w:sz w:val="30"/>
          <w:szCs w:val="30"/>
        </w:rPr>
        <w:t>1</w:t>
      </w:r>
      <w:r w:rsidR="00C07337" w:rsidRPr="00CB5025">
        <w:rPr>
          <w:rFonts w:ascii="Angsana New" w:hAnsi="Angsana New"/>
          <w:sz w:val="30"/>
          <w:szCs w:val="30"/>
        </w:rPr>
        <w:t>5</w:t>
      </w:r>
      <w:r w:rsidRPr="00CB5025">
        <w:rPr>
          <w:rFonts w:ascii="Angsana New" w:hAnsi="Angsana New"/>
          <w:sz w:val="30"/>
          <w:szCs w:val="30"/>
        </w:rPr>
        <w:t xml:space="preserve"> </w:t>
      </w:r>
      <w:r w:rsidRPr="00CB5025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โดยมีอัตราดอกเบี้ยตามที่ระบุไว้ในสัญญา สัญญาเงินกู้ยืมดังกล่าวมีกำหนดชำระคืนเงินต้นและดอกเบี้ยภายใน </w:t>
      </w:r>
      <w:r w:rsidRPr="00CB5025">
        <w:rPr>
          <w:rFonts w:ascii="Angsana New" w:hAnsi="Angsana New"/>
          <w:sz w:val="30"/>
          <w:szCs w:val="30"/>
        </w:rPr>
        <w:t xml:space="preserve">27 </w:t>
      </w:r>
      <w:r w:rsidRPr="00CB5025">
        <w:rPr>
          <w:rFonts w:ascii="Angsana New" w:hAnsi="Angsana New" w:hint="cs"/>
          <w:sz w:val="30"/>
          <w:szCs w:val="30"/>
          <w:cs/>
        </w:rPr>
        <w:t xml:space="preserve">ปี หลังจากวันที่การร่วมค้าดังกล่าวได้รับอนุมัติให้เบิกเงินกู้ยืมจากสถาบันการเงิน </w:t>
      </w:r>
      <w:r w:rsidRPr="00CB5025">
        <w:rPr>
          <w:rFonts w:ascii="Angsana New" w:hAnsi="Angsana New"/>
          <w:sz w:val="30"/>
          <w:szCs w:val="30"/>
        </w:rPr>
        <w:t>(</w:t>
      </w:r>
      <w:r w:rsidRPr="00CB502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B5025">
        <w:rPr>
          <w:rFonts w:ascii="Angsana New" w:hAnsi="Angsana New"/>
          <w:sz w:val="30"/>
          <w:szCs w:val="30"/>
        </w:rPr>
        <w:t xml:space="preserve">5 </w:t>
      </w:r>
      <w:r w:rsidRPr="00CB502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CB5025">
        <w:rPr>
          <w:rFonts w:ascii="Angsana New" w:hAnsi="Angsana New"/>
          <w:sz w:val="30"/>
          <w:szCs w:val="30"/>
        </w:rPr>
        <w:t>2557)</w:t>
      </w:r>
      <w:r w:rsidR="005347C5" w:rsidRPr="00CB5025">
        <w:rPr>
          <w:rFonts w:ascii="Angsana New" w:hAnsi="Angsana New" w:hint="cs"/>
          <w:sz w:val="30"/>
          <w:szCs w:val="30"/>
          <w:cs/>
        </w:rPr>
        <w:t xml:space="preserve"> และเมื่อ</w:t>
      </w:r>
      <w:r w:rsidRPr="00CB5025">
        <w:rPr>
          <w:rFonts w:ascii="Angsana New" w:hAnsi="Angsana New"/>
          <w:sz w:val="30"/>
          <w:szCs w:val="30"/>
        </w:rPr>
        <w:t xml:space="preserve"> Lao Holding</w:t>
      </w:r>
      <w:r w:rsidRPr="00CB5025">
        <w:rPr>
          <w:rFonts w:ascii="Angsana New" w:hAnsi="Angsana New" w:hint="cs"/>
          <w:sz w:val="30"/>
          <w:szCs w:val="30"/>
          <w:cs/>
        </w:rPr>
        <w:t xml:space="preserve"> </w:t>
      </w:r>
      <w:r w:rsidRPr="00CB5025">
        <w:rPr>
          <w:rFonts w:ascii="Angsana New" w:hAnsi="Angsana New"/>
          <w:sz w:val="30"/>
          <w:szCs w:val="30"/>
        </w:rPr>
        <w:t xml:space="preserve">State Enterprise </w:t>
      </w:r>
      <w:r w:rsidRPr="00CB5025">
        <w:rPr>
          <w:rFonts w:ascii="Angsana New" w:hAnsi="Angsana New" w:hint="cs"/>
          <w:spacing w:val="4"/>
          <w:sz w:val="30"/>
          <w:szCs w:val="30"/>
          <w:cs/>
        </w:rPr>
        <w:t>ซึ่งเป็นผู้</w:t>
      </w:r>
      <w:r w:rsidRPr="00CB5025">
        <w:rPr>
          <w:rFonts w:ascii="Angsana New" w:hAnsi="Angsana New" w:hint="cs"/>
          <w:sz w:val="30"/>
          <w:szCs w:val="30"/>
          <w:cs/>
        </w:rPr>
        <w:t>ถือหุ้นในการร่วมค้าดังกล่าวได้จ่ายชำระค่าหุ้นเต็มจำนวน</w:t>
      </w:r>
    </w:p>
    <w:p w:rsidR="00254AC7" w:rsidRPr="00254AC7" w:rsidRDefault="00254AC7" w:rsidP="00C52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175D8" w:rsidRPr="008F6286" w:rsidRDefault="006175D8" w:rsidP="00C52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F62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สัญญาเงินกู้ยืมระยะยาว</w:t>
      </w:r>
    </w:p>
    <w:p w:rsidR="006175D8" w:rsidRPr="008F6286" w:rsidRDefault="006175D8" w:rsidP="00B63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377A1" w:rsidRPr="006A6D16" w:rsidRDefault="00C863E3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F6286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8F6286">
        <w:rPr>
          <w:rFonts w:ascii="Angsana New" w:hAnsi="Angsana New" w:hint="cs"/>
          <w:spacing w:val="-4"/>
          <w:sz w:val="30"/>
          <w:szCs w:val="30"/>
          <w:cs/>
        </w:rPr>
        <w:t>31 มีนาคม 2560</w:t>
      </w:r>
      <w:r w:rsidRPr="008F62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377A1" w:rsidRPr="008F6286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B377A1" w:rsidRPr="008F62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377A1" w:rsidRPr="008F6286">
        <w:rPr>
          <w:rFonts w:ascii="Angsana New" w:hAnsi="Angsana New" w:hint="cs"/>
          <w:spacing w:val="-2"/>
          <w:sz w:val="30"/>
          <w:szCs w:val="30"/>
          <w:cs/>
        </w:rPr>
        <w:t>ราช</w:t>
      </w:r>
      <w:r w:rsidR="00B377A1" w:rsidRPr="008F6286">
        <w:rPr>
          <w:rFonts w:ascii="Angsana New" w:hAnsi="Angsana New"/>
          <w:spacing w:val="-2"/>
          <w:sz w:val="30"/>
          <w:szCs w:val="30"/>
          <w:cs/>
        </w:rPr>
        <w:t>-</w:t>
      </w:r>
      <w:r w:rsidR="00B377A1" w:rsidRPr="008F6286">
        <w:rPr>
          <w:rFonts w:ascii="Angsana New" w:hAnsi="Angsana New" w:hint="cs"/>
          <w:spacing w:val="-2"/>
          <w:sz w:val="30"/>
          <w:szCs w:val="30"/>
          <w:cs/>
        </w:rPr>
        <w:t xml:space="preserve">ออสเตรเลีย </w:t>
      </w:r>
      <w:proofErr w:type="spellStart"/>
      <w:r w:rsidR="00B377A1" w:rsidRPr="008F6286">
        <w:rPr>
          <w:rFonts w:ascii="Angsana New" w:hAnsi="Angsana New" w:hint="cs"/>
          <w:spacing w:val="-2"/>
          <w:sz w:val="30"/>
          <w:szCs w:val="30"/>
          <w:cs/>
        </w:rPr>
        <w:t>คอร์ปอเรชั่น</w:t>
      </w:r>
      <w:proofErr w:type="spellEnd"/>
      <w:r w:rsidR="00B377A1" w:rsidRPr="008F6286">
        <w:rPr>
          <w:rFonts w:ascii="Angsana New" w:hAnsi="Angsana New" w:hint="cs"/>
          <w:spacing w:val="-2"/>
          <w:sz w:val="30"/>
          <w:szCs w:val="30"/>
          <w:cs/>
        </w:rPr>
        <w:t xml:space="preserve"> จำกัด</w:t>
      </w:r>
      <w:r w:rsidR="00B377A1" w:rsidRPr="008F6286">
        <w:rPr>
          <w:rFonts w:ascii="Angsana New" w:hAnsi="Angsana New"/>
          <w:spacing w:val="-2"/>
          <w:sz w:val="30"/>
          <w:szCs w:val="30"/>
        </w:rPr>
        <w:t xml:space="preserve"> </w:t>
      </w:r>
      <w:r w:rsidR="00B377A1" w:rsidRPr="008F6286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ซึ่งเป็นบริษัทย่อยทางอ้อม มีเงินกู้ยืมระยะยาว</w:t>
      </w:r>
      <w:r w:rsidR="00B377A1" w:rsidRPr="008F6286">
        <w:rPr>
          <w:rFonts w:ascii="Angsana New" w:hAnsi="Angsana New" w:hint="cs"/>
          <w:sz w:val="30"/>
          <w:szCs w:val="30"/>
          <w:cs/>
        </w:rPr>
        <w:t>จากกิจการอื่นที่เกี่ยวข้องกันในประเทศออสเตรเลียคงเหลือเป็นจำนวนเงิน</w:t>
      </w:r>
      <w:r w:rsidR="00B377A1" w:rsidRPr="008F6286">
        <w:rPr>
          <w:rFonts w:ascii="Angsana New" w:hAnsi="Angsana New"/>
          <w:sz w:val="30"/>
          <w:szCs w:val="30"/>
        </w:rPr>
        <w:t xml:space="preserve"> </w:t>
      </w:r>
      <w:r w:rsidR="00C07337" w:rsidRPr="008F6286">
        <w:rPr>
          <w:rFonts w:ascii="Angsana New" w:hAnsi="Angsana New"/>
          <w:sz w:val="30"/>
          <w:szCs w:val="30"/>
        </w:rPr>
        <w:t xml:space="preserve">39.74 </w:t>
      </w:r>
      <w:r w:rsidR="00B377A1" w:rsidRPr="008F6286">
        <w:rPr>
          <w:rFonts w:ascii="Angsana New" w:hAnsi="Angsana New" w:hint="cs"/>
          <w:sz w:val="30"/>
          <w:szCs w:val="30"/>
          <w:cs/>
        </w:rPr>
        <w:t xml:space="preserve">ล้านเหรียญออสเตรเลียหรือเทียบเท่า </w:t>
      </w:r>
      <w:r w:rsidR="007D5B68" w:rsidRPr="008F6286">
        <w:rPr>
          <w:rFonts w:ascii="Angsana New" w:hAnsi="Angsana New"/>
          <w:sz w:val="30"/>
          <w:szCs w:val="30"/>
        </w:rPr>
        <w:t>1,046.59</w:t>
      </w:r>
      <w:r w:rsidR="00B377A1" w:rsidRPr="008F6286">
        <w:rPr>
          <w:rFonts w:ascii="Angsana New" w:hAnsi="Angsana New"/>
          <w:sz w:val="30"/>
          <w:szCs w:val="30"/>
        </w:rPr>
        <w:t xml:space="preserve"> </w:t>
      </w:r>
      <w:r w:rsidR="00B377A1" w:rsidRPr="008F6286">
        <w:rPr>
          <w:rFonts w:ascii="Angsana New" w:hAnsi="Angsana New" w:hint="cs"/>
          <w:sz w:val="30"/>
          <w:szCs w:val="30"/>
          <w:cs/>
        </w:rPr>
        <w:t>ล้านบาท โดย</w:t>
      </w:r>
      <w:r w:rsidR="00B377A1" w:rsidRPr="00EB3CC6">
        <w:rPr>
          <w:rFonts w:ascii="Angsana New" w:hAnsi="Angsana New" w:hint="cs"/>
          <w:sz w:val="30"/>
          <w:szCs w:val="30"/>
          <w:cs/>
        </w:rPr>
        <w:t xml:space="preserve">มีอัตราดอกเบี้ยอ้างอิงจาก </w:t>
      </w:r>
      <w:proofErr w:type="spellStart"/>
      <w:r w:rsidR="00B377A1" w:rsidRPr="00EB3CC6">
        <w:rPr>
          <w:rFonts w:ascii="Angsana New" w:hAnsi="Angsana New"/>
          <w:sz w:val="30"/>
          <w:szCs w:val="30"/>
          <w:cs/>
        </w:rPr>
        <w:t>Bank</w:t>
      </w:r>
      <w:proofErr w:type="spellEnd"/>
      <w:r w:rsidR="00B377A1" w:rsidRPr="00EB3CC6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B377A1" w:rsidRPr="00EB3CC6">
        <w:rPr>
          <w:rFonts w:ascii="Angsana New" w:hAnsi="Angsana New"/>
          <w:sz w:val="30"/>
          <w:szCs w:val="30"/>
          <w:cs/>
        </w:rPr>
        <w:t>Bill</w:t>
      </w:r>
      <w:proofErr w:type="spellEnd"/>
      <w:r w:rsidR="00B377A1" w:rsidRPr="00EB3CC6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B377A1" w:rsidRPr="00EB3CC6">
        <w:rPr>
          <w:rFonts w:ascii="Angsana New" w:hAnsi="Angsana New"/>
          <w:sz w:val="30"/>
          <w:szCs w:val="30"/>
          <w:cs/>
        </w:rPr>
        <w:t>Swap</w:t>
      </w:r>
      <w:proofErr w:type="spellEnd"/>
      <w:r w:rsidR="00B377A1" w:rsidRPr="00EB3CC6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B377A1" w:rsidRPr="00EB3CC6">
        <w:rPr>
          <w:rFonts w:ascii="Angsana New" w:hAnsi="Angsana New"/>
          <w:sz w:val="30"/>
          <w:szCs w:val="30"/>
          <w:cs/>
        </w:rPr>
        <w:t>Bid</w:t>
      </w:r>
      <w:proofErr w:type="spellEnd"/>
      <w:r w:rsidR="00B377A1" w:rsidRPr="00EB3CC6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B377A1" w:rsidRPr="00EB3CC6">
        <w:rPr>
          <w:rFonts w:ascii="Angsana New" w:hAnsi="Angsana New"/>
          <w:sz w:val="30"/>
          <w:szCs w:val="30"/>
          <w:cs/>
        </w:rPr>
        <w:t>Rate</w:t>
      </w:r>
      <w:proofErr w:type="spellEnd"/>
      <w:r w:rsidR="00B377A1" w:rsidRPr="00EB3CC6">
        <w:rPr>
          <w:rFonts w:ascii="Angsana New" w:hAnsi="Angsana New"/>
          <w:sz w:val="30"/>
          <w:szCs w:val="30"/>
          <w:cs/>
        </w:rPr>
        <w:t xml:space="preserve"> (</w:t>
      </w:r>
      <w:proofErr w:type="spellStart"/>
      <w:r w:rsidR="00B377A1" w:rsidRPr="00EB3CC6">
        <w:rPr>
          <w:rFonts w:ascii="Angsana New" w:hAnsi="Angsana New"/>
          <w:sz w:val="30"/>
          <w:szCs w:val="30"/>
          <w:cs/>
        </w:rPr>
        <w:t>BBSY</w:t>
      </w:r>
      <w:proofErr w:type="spellEnd"/>
      <w:r w:rsidR="00B377A1" w:rsidRPr="00EB3CC6">
        <w:rPr>
          <w:rFonts w:ascii="Angsana New" w:hAnsi="Angsana New"/>
          <w:sz w:val="30"/>
          <w:szCs w:val="30"/>
          <w:cs/>
        </w:rPr>
        <w:t xml:space="preserve">) </w:t>
      </w:r>
      <w:r w:rsidR="00B377A1" w:rsidRPr="00EB3CC6">
        <w:rPr>
          <w:rFonts w:ascii="Angsana New" w:hAnsi="Angsana New" w:hint="cs"/>
          <w:sz w:val="30"/>
          <w:szCs w:val="30"/>
          <w:cs/>
        </w:rPr>
        <w:t xml:space="preserve">ซึ่งเป็นอัตราดอกเบี้ยลอยตัวเสนอซื้อของออสเตรเลียที่ประกาศโดย </w:t>
      </w:r>
      <w:proofErr w:type="spellStart"/>
      <w:r w:rsidR="00B377A1" w:rsidRPr="00EB3CC6">
        <w:rPr>
          <w:rFonts w:ascii="Angsana New" w:hAnsi="Angsana New"/>
          <w:sz w:val="30"/>
          <w:szCs w:val="30"/>
          <w:cs/>
        </w:rPr>
        <w:t>Reuters</w:t>
      </w:r>
      <w:proofErr w:type="spellEnd"/>
      <w:r w:rsidR="00B377A1" w:rsidRPr="00EB3CC6">
        <w:rPr>
          <w:rFonts w:ascii="Angsana New" w:hAnsi="Angsana New"/>
          <w:sz w:val="30"/>
          <w:szCs w:val="30"/>
          <w:cs/>
        </w:rPr>
        <w:t xml:space="preserve"> </w:t>
      </w:r>
      <w:r w:rsidR="00B377A1" w:rsidRPr="00EB3CC6">
        <w:rPr>
          <w:rFonts w:ascii="Angsana New" w:hAnsi="Angsana New" w:hint="cs"/>
          <w:sz w:val="30"/>
          <w:szCs w:val="30"/>
          <w:cs/>
        </w:rPr>
        <w:t xml:space="preserve">บวกด้วยอัตราร้อยละคงที่ต่อปี โดยมีกำหนดชำระคืนเมื่อทวงถามหลังจากระยะเวลา </w:t>
      </w:r>
      <w:r w:rsidR="00B377A1" w:rsidRPr="00EB3CC6">
        <w:rPr>
          <w:rFonts w:ascii="Angsana New" w:hAnsi="Angsana New"/>
          <w:sz w:val="30"/>
          <w:szCs w:val="30"/>
          <w:cs/>
        </w:rPr>
        <w:t xml:space="preserve">10 </w:t>
      </w:r>
      <w:r w:rsidR="00B377A1" w:rsidRPr="00EB3CC6">
        <w:rPr>
          <w:rFonts w:ascii="Angsana New" w:hAnsi="Angsana New" w:hint="cs"/>
          <w:sz w:val="30"/>
          <w:szCs w:val="30"/>
          <w:cs/>
        </w:rPr>
        <w:t xml:space="preserve">ปี นับจากวันที่ในสัญญากู้ยืมเงิน (วันที่ </w:t>
      </w:r>
      <w:r w:rsidR="00B377A1" w:rsidRPr="00EB3CC6">
        <w:rPr>
          <w:rFonts w:ascii="Angsana New" w:hAnsi="Angsana New"/>
          <w:sz w:val="30"/>
          <w:szCs w:val="30"/>
          <w:cs/>
        </w:rPr>
        <w:t xml:space="preserve">2 </w:t>
      </w:r>
      <w:r w:rsidR="00B377A1" w:rsidRPr="00EB3CC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377A1" w:rsidRPr="00EB3CC6">
        <w:rPr>
          <w:rFonts w:ascii="Angsana New" w:hAnsi="Angsana New"/>
          <w:sz w:val="30"/>
          <w:szCs w:val="30"/>
          <w:cs/>
        </w:rPr>
        <w:t>2554)</w:t>
      </w:r>
      <w:r w:rsidR="00B377A1" w:rsidRPr="00EB3CC6">
        <w:rPr>
          <w:rFonts w:ascii="Angsana New" w:hAnsi="Angsana New" w:hint="cs"/>
          <w:sz w:val="30"/>
          <w:szCs w:val="30"/>
          <w:cs/>
        </w:rPr>
        <w:t xml:space="preserve"> ดังนั้นกลุ่มบริษัทจึงจัดประเภทเงินกู้ยืมดังกล่าวเป็นเงินกู้ยืมระยะยาว</w:t>
      </w:r>
    </w:p>
    <w:p w:rsidR="00B377A1" w:rsidRPr="006A6D16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377A1" w:rsidRPr="00430CD0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430CD0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สัญญาซื้อขายไฟฟ้า</w:t>
      </w:r>
    </w:p>
    <w:p w:rsidR="00B377A1" w:rsidRPr="00430CD0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B3A8E" w:rsidRPr="00430CD0" w:rsidRDefault="00B761EB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430CD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9 ตุลาคม 2543 บริษัท ผลิตไฟฟ้าราชบุรี จำกัด ซึ่งเป็นบริษัทย่อยทางตรงได้ทำสัญญาซื้อขายไฟฟ้ากับ </w:t>
      </w:r>
      <w:proofErr w:type="spellStart"/>
      <w:r w:rsidRPr="00430CD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กฟผ</w:t>
      </w:r>
      <w:proofErr w:type="spellEnd"/>
      <w:r w:rsidRPr="00430CD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. เป็นระยะเวลา 25 ปี ซึ่งบริษัทย่อยดังกล่าวจะส่งไฟฟ้าสุทธิที่ผลิตได้จากโรงไฟฟ้าพลังความร้อนเครื่องที่ 1 และ 2 และที่ผลิตจากโรงไฟฟ้าพลังความร้อนร่วมชุดที่ 1, 2 และ 3 ให้แก่ </w:t>
      </w:r>
      <w:proofErr w:type="spellStart"/>
      <w:r w:rsidRPr="00430CD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กฟผ</w:t>
      </w:r>
      <w:proofErr w:type="spellEnd"/>
      <w:r w:rsidRPr="00430CD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. ตามเงื่อนไขที่ตกลงกันภายใต้สัญญาซื้อขายไฟฟ้า บริษัทย่อยจะได้รับรายได้จาก </w:t>
      </w:r>
      <w:proofErr w:type="spellStart"/>
      <w:r w:rsidRPr="00430CD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กฟผ</w:t>
      </w:r>
      <w:proofErr w:type="spellEnd"/>
      <w:r w:rsidRPr="00430CD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.ประกอบด้วยค่าความพร้อมจ่ายพลังไฟฟ้าและค่าพลังงานไฟฟ้า  ค่าความพร้อมจ่ายพลังไฟฟ้าครอบคลุมการชำระคืนเงินต้นและดอกเบี้ยเงินกู้ ผลตอบแทนการลงทุนแก่ผู้ถือหุ้น ค่าใช้จ่ายคงที่ในการเดินเครื่องและบำรุงรักษา และค่าใช้จ่ายในการบริหาร โดยค่าใช้จ่ายดังกล่าวจะมีการปรับเพื่อให้เป็นไปตามการเปลี่ยนแปลงของอัตราดอกเบี้ย ดัชนีราคาผู้บริโภคและอัตราแลกเปลี่ยน ค่าพลังงานไฟฟ้าครอบคลุมค่าใช้จ่ายในการผลิตซึ่งประกอบด้วยค่าเชื้อเพลิง ค่าใช้จ่ายผันแปรในการเดินเครื่องและบำรุงรักษา </w:t>
      </w:r>
      <w:r w:rsidRPr="00430CD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   </w:t>
      </w:r>
      <w:r w:rsidR="008E404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           </w:t>
      </w:r>
      <w:r w:rsidRPr="00430CD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โดยค่าใช้จ่ายดังกล่าวสามารถปรับได้ตามราคาเชื้อเพลิง อัตราส่วนค่าประสิทธิภาพและดัชนีราคาผู้บริโภค</w:t>
      </w:r>
    </w:p>
    <w:p w:rsidR="00B761EB" w:rsidRPr="00430CD0" w:rsidRDefault="00B761EB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9F6335" w:rsidRPr="00430CD0" w:rsidRDefault="009F6335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430CD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22 พฤษภาคม 2540 บริษัท ไตร เอนเนอจี้ จำกัด ซึ่งเป็นบริษัทย่อยทางตรงได้ทำสัญญาซื้อขายไฟฟ้ากับ </w:t>
      </w:r>
      <w:proofErr w:type="spellStart"/>
      <w:r w:rsidRPr="00430CD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กฟผ</w:t>
      </w:r>
      <w:proofErr w:type="spellEnd"/>
      <w:r w:rsidRPr="00430CD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. เป็นระยะเวลา 20 ปี ต่อมาเมื่อวันที่ 1 สิงหาคม 2557 บริษัท ไตร เอนเนอจี้ จำกัด ซึ่งเป็นบริษัทย่อยดังกล่าวได้โอนกิจการ รวมทั้งได้โอนสิทธิในสัญญาซื้อขายไฟฟ้ากับ </w:t>
      </w:r>
      <w:proofErr w:type="spellStart"/>
      <w:r w:rsidRPr="00430CD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กฟผ</w:t>
      </w:r>
      <w:proofErr w:type="spellEnd"/>
      <w:r w:rsidRPr="00430CD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. ทั้งหมดให้กับ บริษัท ผลิตไฟฟ้าราชบุรี จำกัด</w:t>
      </w:r>
    </w:p>
    <w:p w:rsidR="009F6335" w:rsidRDefault="009F6335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eastAsia="Cordia New" w:hAnsi="Angsana New"/>
          <w:snapToGrid w:val="0"/>
          <w:sz w:val="30"/>
          <w:szCs w:val="30"/>
          <w:highlight w:val="yellow"/>
          <w:cs/>
          <w:lang w:val="th-TH" w:eastAsia="th-TH"/>
        </w:rPr>
      </w:pPr>
    </w:p>
    <w:p w:rsidR="00C66950" w:rsidRPr="009F6335" w:rsidRDefault="00C66950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eastAsia="Cordia New" w:hAnsi="Angsana New"/>
          <w:snapToGrid w:val="0"/>
          <w:sz w:val="30"/>
          <w:szCs w:val="30"/>
          <w:highlight w:val="yellow"/>
          <w:cs/>
          <w:lang w:val="th-TH" w:eastAsia="th-TH"/>
        </w:rPr>
      </w:pPr>
    </w:p>
    <w:p w:rsidR="00B377A1" w:rsidRPr="00654DED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654DED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สัญญาป</w:t>
      </w:r>
      <w:r w:rsidRPr="00654DED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ฏิ</w:t>
      </w:r>
      <w:r w:rsidRPr="00654DED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บัติการเดินเครื่องและบำรุงรักษาและสัญญารับบริการอื่น</w:t>
      </w:r>
    </w:p>
    <w:p w:rsidR="00B377A1" w:rsidRPr="00654DED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377A1" w:rsidRDefault="009F6335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654DED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7 มกราคม 2552 บริษัท ผลิตไฟฟ้าราชบุรี จำกัด ซึ่งเป็นบริษัทย่อยทางตรงได้ทำสัญญาปฏิบัติการและบำรุงรักษาโรงไฟฟ้ากับ </w:t>
      </w:r>
      <w:proofErr w:type="spellStart"/>
      <w:r w:rsidRPr="00654DED">
        <w:rPr>
          <w:rFonts w:ascii="Angsana New" w:hAnsi="Angsana New"/>
          <w:spacing w:val="-4"/>
          <w:sz w:val="30"/>
          <w:szCs w:val="30"/>
          <w:cs/>
        </w:rPr>
        <w:t>กฟผ</w:t>
      </w:r>
      <w:proofErr w:type="spellEnd"/>
      <w:r w:rsidRPr="00654DED">
        <w:rPr>
          <w:rFonts w:ascii="Angsana New" w:hAnsi="Angsana New"/>
          <w:spacing w:val="-4"/>
          <w:sz w:val="30"/>
          <w:szCs w:val="30"/>
          <w:cs/>
        </w:rPr>
        <w:t xml:space="preserve">. โดยมีผลบังคับใช้ตั้งแต่วันที่ 1 มกราคม 2552 จนถึงวันสิ้นสุดสัญญาซื้อขายไฟฟ้าของโรงไฟฟ้าพลังความร้อนและโรงไฟฟ้าพลังความร้อนร่วม โดย </w:t>
      </w:r>
      <w:proofErr w:type="spellStart"/>
      <w:r w:rsidRPr="00654DED">
        <w:rPr>
          <w:rFonts w:ascii="Angsana New" w:hAnsi="Angsana New"/>
          <w:spacing w:val="-4"/>
          <w:sz w:val="30"/>
          <w:szCs w:val="30"/>
          <w:cs/>
        </w:rPr>
        <w:t>กฟผ</w:t>
      </w:r>
      <w:proofErr w:type="spellEnd"/>
      <w:r w:rsidRPr="00654DED">
        <w:rPr>
          <w:rFonts w:ascii="Angsana New" w:hAnsi="Angsana New"/>
          <w:spacing w:val="-4"/>
          <w:sz w:val="30"/>
          <w:szCs w:val="30"/>
          <w:cs/>
        </w:rPr>
        <w:t>. จะปฏิบัติการเดินเครื่องและบำรุงรักษาปกติ รวมทั้งดำเนินการบำรุงรักษาหลักตามรอบการใช้งานให้แก่บริษัทย่อย ค่าบริการเดินเครื่องและบำรุงรักษาปกติและ    ค่าบำรุงรักษาหลักตามรอบการใช้งาน มีมูลค่าเริ่มต้นตลอดอายุสัญญารวมประมาณ 16</w:t>
      </w:r>
      <w:r w:rsidRPr="00654DED">
        <w:rPr>
          <w:rFonts w:ascii="Angsana New" w:hAnsi="Angsana New"/>
          <w:spacing w:val="-4"/>
          <w:sz w:val="30"/>
          <w:szCs w:val="30"/>
        </w:rPr>
        <w:t>,</w:t>
      </w:r>
      <w:r w:rsidRPr="00654DED">
        <w:rPr>
          <w:rFonts w:ascii="Angsana New" w:hAnsi="Angsana New"/>
          <w:spacing w:val="-4"/>
          <w:sz w:val="30"/>
          <w:szCs w:val="30"/>
          <w:cs/>
        </w:rPr>
        <w:t>608.16 ล้านบาท ซึ่งจะมีการปรับเพิ่มตามอัตราค่าดัชนีราคาผู้บริโภครายปี</w:t>
      </w:r>
    </w:p>
    <w:p w:rsidR="009F6335" w:rsidRDefault="009F6335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377A1" w:rsidRPr="00654DED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654DE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สัญญาบริการจัดการเชื้อเพลิง</w:t>
      </w:r>
    </w:p>
    <w:p w:rsidR="00B377A1" w:rsidRPr="00654DED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377A1" w:rsidRPr="006A6D16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54DED">
        <w:rPr>
          <w:rFonts w:ascii="Angsana New" w:hAnsi="Angsana New"/>
          <w:spacing w:val="-4"/>
          <w:sz w:val="30"/>
          <w:szCs w:val="30"/>
          <w:cs/>
        </w:rPr>
        <w:t>เมื่อวันที่ 1 กรกฎาคม 2555 บริษัท ผลิตไฟฟ้าราชบุรี จำกัด ซ</w:t>
      </w:r>
      <w:r w:rsidRPr="00654DED">
        <w:rPr>
          <w:rFonts w:ascii="Angsana New" w:hAnsi="Angsana New" w:hint="cs"/>
          <w:spacing w:val="-4"/>
          <w:sz w:val="30"/>
          <w:szCs w:val="30"/>
          <w:cs/>
        </w:rPr>
        <w:t>ึ่ง</w:t>
      </w:r>
      <w:r w:rsidRPr="00654DED">
        <w:rPr>
          <w:rFonts w:ascii="Angsana New" w:hAnsi="Angsana New"/>
          <w:spacing w:val="-4"/>
          <w:sz w:val="30"/>
          <w:szCs w:val="30"/>
          <w:cs/>
        </w:rPr>
        <w:t>เป็นบริษัทย่อย</w:t>
      </w:r>
      <w:r w:rsidR="00F701E3" w:rsidRPr="00654DED">
        <w:rPr>
          <w:rFonts w:ascii="Angsana New" w:hAnsi="Angsana New" w:hint="cs"/>
          <w:spacing w:val="-4"/>
          <w:sz w:val="30"/>
          <w:szCs w:val="30"/>
          <w:cs/>
        </w:rPr>
        <w:t>ทางตรง</w:t>
      </w:r>
      <w:r w:rsidRPr="00654DED">
        <w:rPr>
          <w:rFonts w:ascii="Angsana New" w:hAnsi="Angsana New"/>
          <w:spacing w:val="-4"/>
          <w:sz w:val="30"/>
          <w:szCs w:val="30"/>
          <w:cs/>
        </w:rPr>
        <w:t xml:space="preserve">ได้ทำสัญญาบริการจัดการเชื้อเพลิงกับ </w:t>
      </w:r>
      <w:proofErr w:type="spellStart"/>
      <w:r w:rsidRPr="00654DED">
        <w:rPr>
          <w:rFonts w:ascii="Angsana New" w:hAnsi="Angsana New"/>
          <w:spacing w:val="-4"/>
          <w:sz w:val="30"/>
          <w:szCs w:val="30"/>
          <w:cs/>
        </w:rPr>
        <w:t>กฟผ</w:t>
      </w:r>
      <w:proofErr w:type="spellEnd"/>
      <w:r w:rsidRPr="00654DED">
        <w:rPr>
          <w:rFonts w:ascii="Angsana New" w:hAnsi="Angsana New"/>
          <w:spacing w:val="-4"/>
          <w:sz w:val="30"/>
          <w:szCs w:val="30"/>
          <w:cs/>
        </w:rPr>
        <w:t xml:space="preserve">. โดย </w:t>
      </w:r>
      <w:proofErr w:type="spellStart"/>
      <w:r w:rsidRPr="00654DED">
        <w:rPr>
          <w:rFonts w:ascii="Angsana New" w:hAnsi="Angsana New"/>
          <w:spacing w:val="-4"/>
          <w:sz w:val="30"/>
          <w:szCs w:val="30"/>
          <w:cs/>
        </w:rPr>
        <w:t>กฟผ</w:t>
      </w:r>
      <w:proofErr w:type="spellEnd"/>
      <w:r w:rsidRPr="00654DED">
        <w:rPr>
          <w:rFonts w:ascii="Angsana New" w:hAnsi="Angsana New"/>
          <w:spacing w:val="-4"/>
          <w:sz w:val="30"/>
          <w:szCs w:val="30"/>
          <w:cs/>
        </w:rPr>
        <w:t>. จะประสานการจัดหาและจัดส่งเชื้อเพลิง</w:t>
      </w:r>
      <w:r w:rsidRPr="00654DE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54DED">
        <w:rPr>
          <w:rFonts w:ascii="Angsana New" w:hAnsi="Angsana New"/>
          <w:spacing w:val="-4"/>
          <w:sz w:val="30"/>
          <w:szCs w:val="30"/>
          <w:cs/>
        </w:rPr>
        <w:t>(น้ำมันเตา) ตามค</w:t>
      </w:r>
      <w:r w:rsidR="0009279D" w:rsidRPr="00654DED">
        <w:rPr>
          <w:rFonts w:ascii="Angsana New" w:hAnsi="Angsana New"/>
          <w:spacing w:val="-4"/>
          <w:sz w:val="30"/>
          <w:szCs w:val="30"/>
          <w:cs/>
        </w:rPr>
        <w:t>วามต้องการของบริษัทย่อยดังกล่าว</w:t>
      </w:r>
      <w:r w:rsidR="00721FF8" w:rsidRPr="00654DED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654DED">
        <w:rPr>
          <w:rFonts w:ascii="Angsana New" w:hAnsi="Angsana New"/>
          <w:spacing w:val="-4"/>
          <w:sz w:val="30"/>
          <w:szCs w:val="30"/>
          <w:cs/>
        </w:rPr>
        <w:t xml:space="preserve">สอดคล้องกับแผนการผลิตไฟฟ้าของ </w:t>
      </w:r>
      <w:proofErr w:type="spellStart"/>
      <w:r w:rsidRPr="00654DED">
        <w:rPr>
          <w:rFonts w:ascii="Angsana New" w:hAnsi="Angsana New"/>
          <w:spacing w:val="-4"/>
          <w:sz w:val="30"/>
          <w:szCs w:val="30"/>
          <w:cs/>
        </w:rPr>
        <w:t>กฟผ</w:t>
      </w:r>
      <w:proofErr w:type="spellEnd"/>
      <w:r w:rsidRPr="00654DED">
        <w:rPr>
          <w:rFonts w:ascii="Angsana New" w:hAnsi="Angsana New" w:hint="cs"/>
          <w:spacing w:val="-4"/>
          <w:sz w:val="30"/>
          <w:szCs w:val="30"/>
          <w:cs/>
        </w:rPr>
        <w:t>. สัญญาดังกล่าว</w:t>
      </w:r>
      <w:r w:rsidRPr="00654DED">
        <w:rPr>
          <w:rFonts w:ascii="Angsana New" w:hAnsi="Angsana New"/>
          <w:spacing w:val="-4"/>
          <w:sz w:val="30"/>
          <w:szCs w:val="30"/>
          <w:cs/>
        </w:rPr>
        <w:t>มีผลบังคับใช้ตั้งแต่วันที่ 1 กรกฎาคม 2555 จนถึงวันที่ 30</w:t>
      </w:r>
      <w:r w:rsidR="00E52BA6" w:rsidRPr="00654DED">
        <w:rPr>
          <w:rFonts w:ascii="Angsana New" w:hAnsi="Angsana New"/>
          <w:spacing w:val="-4"/>
          <w:sz w:val="30"/>
          <w:szCs w:val="30"/>
        </w:rPr>
        <w:t xml:space="preserve"> </w:t>
      </w:r>
      <w:r w:rsidR="00E52BA6" w:rsidRPr="00654DED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654DED">
        <w:rPr>
          <w:rFonts w:ascii="Angsana New" w:hAnsi="Angsana New"/>
          <w:spacing w:val="-4"/>
          <w:sz w:val="30"/>
          <w:szCs w:val="30"/>
          <w:cs/>
        </w:rPr>
        <w:t>2556</w:t>
      </w:r>
      <w:r w:rsidR="006E53EE" w:rsidRPr="00654DE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54DED">
        <w:rPr>
          <w:rFonts w:ascii="Angsana New" w:hAnsi="Angsana New"/>
          <w:spacing w:val="-4"/>
          <w:sz w:val="30"/>
          <w:szCs w:val="30"/>
          <w:cs/>
        </w:rPr>
        <w:t xml:space="preserve">และจะขยายอายุของสัญญาอย่างต่อเนื่องครั้งละ </w:t>
      </w:r>
      <w:r w:rsidRPr="00654DED">
        <w:rPr>
          <w:rFonts w:ascii="Angsana New" w:hAnsi="Angsana New"/>
          <w:spacing w:val="-4"/>
          <w:sz w:val="30"/>
          <w:szCs w:val="30"/>
        </w:rPr>
        <w:t xml:space="preserve">1 </w:t>
      </w:r>
      <w:r w:rsidRPr="00654DED">
        <w:rPr>
          <w:rFonts w:ascii="Angsana New" w:hAnsi="Angsana New"/>
          <w:spacing w:val="-4"/>
          <w:sz w:val="30"/>
          <w:szCs w:val="30"/>
          <w:cs/>
        </w:rPr>
        <w:t>ปีโดยมีค่าบริการตามที่ระบุไว้ในสัญญา</w:t>
      </w:r>
    </w:p>
    <w:p w:rsidR="004535C9" w:rsidRPr="00254AC7" w:rsidRDefault="004535C9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:rsidR="00B377A1" w:rsidRPr="00654DED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54DED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สัญญาให้เช่าที่ดินและให้บริการด้านสาธารณูปโภค</w:t>
      </w:r>
    </w:p>
    <w:p w:rsidR="00E179A4" w:rsidRPr="00254AC7" w:rsidRDefault="00E179A4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:rsidR="00B377A1" w:rsidRPr="00654DED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654DE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54DED">
        <w:rPr>
          <w:rFonts w:ascii="Angsana New" w:hAnsi="Angsana New"/>
          <w:sz w:val="30"/>
          <w:szCs w:val="30"/>
        </w:rPr>
        <w:t xml:space="preserve">7 </w:t>
      </w:r>
      <w:r w:rsidRPr="00654DE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>254</w:t>
      </w:r>
      <w:r w:rsidRPr="00654DED">
        <w:rPr>
          <w:rStyle w:val="PageNumber"/>
          <w:rFonts w:ascii="Angsana New" w:hAnsi="Angsana New"/>
          <w:sz w:val="30"/>
          <w:szCs w:val="30"/>
        </w:rPr>
        <w:t>7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 xml:space="preserve"> และวันที่ </w:t>
      </w:r>
      <w:r w:rsidRPr="00654DED">
        <w:rPr>
          <w:rStyle w:val="PageNumber"/>
          <w:rFonts w:ascii="Angsana New" w:hAnsi="Angsana New"/>
          <w:sz w:val="30"/>
          <w:szCs w:val="30"/>
        </w:rPr>
        <w:t xml:space="preserve">21 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 xml:space="preserve">ตุลาคม </w:t>
      </w:r>
      <w:r w:rsidRPr="00654DED">
        <w:rPr>
          <w:rStyle w:val="PageNumber"/>
          <w:rFonts w:ascii="Angsana New" w:hAnsi="Angsana New"/>
          <w:sz w:val="30"/>
          <w:szCs w:val="30"/>
        </w:rPr>
        <w:t xml:space="preserve">2548 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 xml:space="preserve">บริษัท ผลิตไฟฟ้าราชบุรี จำกัด </w:t>
      </w:r>
      <w:r w:rsidRPr="00654DE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</w:t>
      </w:r>
      <w:r w:rsidR="00F701E3" w:rsidRPr="00654D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ทางตรง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>ได้ทำสัญญา</w:t>
      </w:r>
      <w:r w:rsidRPr="00654DED">
        <w:rPr>
          <w:rStyle w:val="PageNumber"/>
          <w:rFonts w:ascii="Angsana New" w:hAnsi="Angsana New"/>
          <w:spacing w:val="8"/>
          <w:sz w:val="30"/>
          <w:szCs w:val="30"/>
          <w:cs/>
        </w:rPr>
        <w:t xml:space="preserve">ให้เช่าที่ดินจำนวนรวม </w:t>
      </w:r>
      <w:r w:rsidRPr="00654DED">
        <w:rPr>
          <w:rStyle w:val="PageNumber"/>
          <w:rFonts w:ascii="Angsana New" w:hAnsi="Angsana New"/>
          <w:spacing w:val="8"/>
          <w:sz w:val="30"/>
          <w:szCs w:val="30"/>
        </w:rPr>
        <w:t xml:space="preserve">145 </w:t>
      </w:r>
      <w:r w:rsidRPr="00654DED">
        <w:rPr>
          <w:rStyle w:val="PageNumber"/>
          <w:rFonts w:ascii="Angsana New" w:hAnsi="Angsana New"/>
          <w:spacing w:val="8"/>
          <w:sz w:val="30"/>
          <w:szCs w:val="30"/>
          <w:cs/>
        </w:rPr>
        <w:t>ไร่</w:t>
      </w:r>
      <w:r w:rsidRPr="00654DED">
        <w:rPr>
          <w:rStyle w:val="PageNumber"/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654DED">
        <w:rPr>
          <w:rStyle w:val="PageNumber"/>
          <w:rFonts w:ascii="Angsana New" w:hAnsi="Angsana New"/>
          <w:spacing w:val="8"/>
          <w:sz w:val="30"/>
          <w:szCs w:val="30"/>
          <w:cs/>
        </w:rPr>
        <w:t>แก่บริษัท ราชบุรีเพาเวอร์ จำกัด</w:t>
      </w:r>
      <w:r w:rsidR="0009279D" w:rsidRPr="00654DED">
        <w:rPr>
          <w:rStyle w:val="PageNumber"/>
          <w:rFonts w:ascii="Angsana New" w:hAnsi="Angsana New"/>
          <w:spacing w:val="8"/>
          <w:sz w:val="30"/>
          <w:szCs w:val="30"/>
        </w:rPr>
        <w:t xml:space="preserve"> </w:t>
      </w:r>
      <w:r w:rsidR="0009279D" w:rsidRPr="00654DED">
        <w:rPr>
          <w:rFonts w:ascii="Angsana New" w:hAnsi="Angsana New"/>
          <w:sz w:val="30"/>
          <w:szCs w:val="30"/>
          <w:cs/>
        </w:rPr>
        <w:t>ซึ่งเป็นการร่วมค้า</w:t>
      </w:r>
      <w:r w:rsidR="006E53EE" w:rsidRPr="00654DED">
        <w:rPr>
          <w:rFonts w:ascii="Angsana New" w:hAnsi="Angsana New" w:hint="cs"/>
          <w:sz w:val="30"/>
          <w:szCs w:val="30"/>
          <w:cs/>
        </w:rPr>
        <w:t xml:space="preserve">ทางอ้อม </w:t>
      </w:r>
      <w:r w:rsidRPr="00654DED">
        <w:rPr>
          <w:rStyle w:val="PageNumber"/>
          <w:rFonts w:ascii="Angsana New" w:hAnsi="Angsana New"/>
          <w:spacing w:val="8"/>
          <w:sz w:val="30"/>
          <w:szCs w:val="30"/>
          <w:cs/>
        </w:rPr>
        <w:t>ในที่ดินบริเวณเดียวกันกับโรงไฟฟ้าราชบุรี เป็น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 xml:space="preserve">ระยะเวลา </w:t>
      </w:r>
      <w:r w:rsidRPr="00654DED">
        <w:rPr>
          <w:rStyle w:val="PageNumber"/>
          <w:rFonts w:ascii="Angsana New" w:hAnsi="Angsana New"/>
          <w:sz w:val="30"/>
          <w:szCs w:val="30"/>
        </w:rPr>
        <w:t xml:space="preserve">25 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 xml:space="preserve">ปี </w:t>
      </w:r>
      <w:r w:rsidRPr="00654DED">
        <w:rPr>
          <w:rStyle w:val="PageNumber"/>
          <w:rFonts w:ascii="Angsana New" w:hAnsi="Angsana New"/>
          <w:sz w:val="30"/>
          <w:szCs w:val="30"/>
        </w:rPr>
        <w:t xml:space="preserve">3 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>เดือน นับจากวันเริ่มดำเนินการ</w:t>
      </w:r>
      <w:r w:rsidRPr="00654DED">
        <w:rPr>
          <w:rFonts w:ascii="Angsana New" w:hAnsi="Angsana New"/>
          <w:sz w:val="30"/>
          <w:szCs w:val="30"/>
          <w:cs/>
        </w:rPr>
        <w:t>เชิงพาณิชย์ของ</w:t>
      </w:r>
      <w:r w:rsidR="001D0AC6" w:rsidRPr="00654DED">
        <w:rPr>
          <w:rFonts w:ascii="Angsana New" w:hAnsi="Angsana New"/>
          <w:sz w:val="30"/>
          <w:szCs w:val="30"/>
        </w:rPr>
        <w:t xml:space="preserve">     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>บริษัท ราชบุรีเพาเวอร์ จำกัด</w:t>
      </w:r>
    </w:p>
    <w:p w:rsidR="00B377A1" w:rsidRPr="00654DED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377A1" w:rsidRPr="006A6D16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DED">
        <w:rPr>
          <w:rStyle w:val="PageNumber"/>
          <w:rFonts w:ascii="Angsana New" w:hAnsi="Angsana New"/>
          <w:sz w:val="30"/>
          <w:szCs w:val="30"/>
          <w:cs/>
        </w:rPr>
        <w:t>เมื่อวันที่ 25 พฤศจิกายน 2548 บริษัท ผลิตไฟฟ้าราชบุรี จำกัด ซึ่งเป็นบริษัทย่อย</w:t>
      </w:r>
      <w:r w:rsidR="00F701E3" w:rsidRPr="00654DED">
        <w:rPr>
          <w:rStyle w:val="PageNumber"/>
          <w:rFonts w:ascii="Angsana New" w:hAnsi="Angsana New" w:hint="cs"/>
          <w:sz w:val="30"/>
          <w:szCs w:val="30"/>
          <w:cs/>
        </w:rPr>
        <w:t>ทางตรง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>ได้ทำสัญญาให้บริการด้านสาธารณูปโภค</w:t>
      </w:r>
      <w:r w:rsidRPr="00654DED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>แก่บริษัท</w:t>
      </w:r>
      <w:r w:rsidRPr="00654DED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>ราชบุรี</w:t>
      </w:r>
      <w:r w:rsidR="00921539" w:rsidRPr="00654DED">
        <w:rPr>
          <w:rStyle w:val="PageNumber"/>
          <w:rFonts w:ascii="Angsana New" w:hAnsi="Angsana New"/>
          <w:sz w:val="30"/>
          <w:szCs w:val="30"/>
          <w:cs/>
        </w:rPr>
        <w:t>เพาเวอร์ จำกัด</w:t>
      </w:r>
      <w:r w:rsidR="00921539" w:rsidRPr="00654DED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921539" w:rsidRPr="00654DED">
        <w:rPr>
          <w:rFonts w:ascii="Angsana New" w:hAnsi="Angsana New"/>
          <w:sz w:val="30"/>
          <w:szCs w:val="30"/>
          <w:cs/>
        </w:rPr>
        <w:t>ซึ่งเป็นการร่วมค้า</w:t>
      </w:r>
      <w:r w:rsidR="006E53EE" w:rsidRPr="00654DED">
        <w:rPr>
          <w:rFonts w:ascii="Angsana New" w:hAnsi="Angsana New" w:hint="cs"/>
          <w:sz w:val="30"/>
          <w:szCs w:val="30"/>
          <w:cs/>
        </w:rPr>
        <w:t>ทางอ้อม</w:t>
      </w:r>
      <w:r w:rsidR="00921539" w:rsidRPr="00654DED">
        <w:rPr>
          <w:rStyle w:val="PageNumber"/>
          <w:rFonts w:ascii="Angsana New" w:hAnsi="Angsana New"/>
          <w:sz w:val="30"/>
          <w:szCs w:val="30"/>
          <w:cs/>
        </w:rPr>
        <w:t xml:space="preserve"> โดย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>บริษัทย่อย</w:t>
      </w:r>
      <w:r w:rsidR="00921539" w:rsidRPr="00654DED">
        <w:rPr>
          <w:rStyle w:val="PageNumber"/>
          <w:rFonts w:ascii="Angsana New" w:hAnsi="Angsana New" w:hint="cs"/>
          <w:sz w:val="30"/>
          <w:szCs w:val="30"/>
          <w:cs/>
        </w:rPr>
        <w:t>ดังกล่าว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>จะทำการจัดหาสิ่งอำนวยความสะดวก</w:t>
      </w:r>
      <w:r w:rsidRPr="00654DED">
        <w:rPr>
          <w:rStyle w:val="PageNumber"/>
          <w:rFonts w:ascii="Angsana New" w:hAnsi="Angsana New"/>
          <w:spacing w:val="6"/>
          <w:sz w:val="30"/>
          <w:szCs w:val="30"/>
          <w:cs/>
        </w:rPr>
        <w:t>สาธารณูปโภค</w:t>
      </w:r>
      <w:r w:rsidRPr="00654DED">
        <w:rPr>
          <w:rStyle w:val="PageNumber"/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54DED">
        <w:rPr>
          <w:rStyle w:val="PageNumber"/>
          <w:rFonts w:ascii="Angsana New" w:hAnsi="Angsana New"/>
          <w:spacing w:val="6"/>
          <w:sz w:val="30"/>
          <w:szCs w:val="30"/>
          <w:cs/>
        </w:rPr>
        <w:t xml:space="preserve">บริการและให้สิทธิในการใช้และการเข้าถึงสาธารณูปโภคต่างๆ </w:t>
      </w:r>
      <w:r w:rsidR="006E53EE" w:rsidRPr="00654DED">
        <w:rPr>
          <w:rStyle w:val="PageNumber"/>
          <w:rFonts w:ascii="Angsana New" w:hAnsi="Angsana New" w:hint="cs"/>
          <w:spacing w:val="6"/>
          <w:sz w:val="30"/>
          <w:szCs w:val="30"/>
          <w:cs/>
        </w:rPr>
        <w:t xml:space="preserve">           </w:t>
      </w:r>
      <w:r w:rsidR="005044FA" w:rsidRPr="00654DED">
        <w:rPr>
          <w:rStyle w:val="PageNumber"/>
          <w:rFonts w:ascii="Angsana New" w:hAnsi="Angsana New"/>
          <w:spacing w:val="6"/>
          <w:sz w:val="30"/>
          <w:szCs w:val="30"/>
        </w:rPr>
        <w:t xml:space="preserve">      </w:t>
      </w:r>
      <w:r w:rsidRPr="00654DED">
        <w:rPr>
          <w:rStyle w:val="PageNumber"/>
          <w:rFonts w:ascii="Angsana New" w:hAnsi="Angsana New"/>
          <w:spacing w:val="6"/>
          <w:sz w:val="30"/>
          <w:szCs w:val="30"/>
          <w:cs/>
        </w:rPr>
        <w:t xml:space="preserve">ที่เกี่ยวข้องกับการก่อสร้าง </w:t>
      </w:r>
      <w:r w:rsidRPr="00654DED">
        <w:rPr>
          <w:rStyle w:val="PageNumber"/>
          <w:rFonts w:ascii="Angsana New" w:hAnsi="Angsana New"/>
          <w:spacing w:val="4"/>
          <w:sz w:val="30"/>
          <w:szCs w:val="30"/>
          <w:cs/>
        </w:rPr>
        <w:t>การดำเนินงาน</w:t>
      </w:r>
      <w:r w:rsidRPr="00654DED">
        <w:rPr>
          <w:rStyle w:val="PageNumber"/>
          <w:rFonts w:ascii="Angsana New" w:hAnsi="Angsana New"/>
          <w:spacing w:val="4"/>
          <w:sz w:val="30"/>
          <w:szCs w:val="30"/>
        </w:rPr>
        <w:t xml:space="preserve"> </w:t>
      </w:r>
      <w:r w:rsidRPr="00654DED">
        <w:rPr>
          <w:rStyle w:val="PageNumber"/>
          <w:rFonts w:ascii="Angsana New" w:hAnsi="Angsana New"/>
          <w:spacing w:val="4"/>
          <w:sz w:val="30"/>
          <w:szCs w:val="30"/>
          <w:cs/>
        </w:rPr>
        <w:t>แก่บริษัท ราชบุรีเพาเวอร์ จำกัด ตามข้อตกลงในสัญญา สัญญามีผลบังคับใช้ตั้งแต่วันที่ลงนามใน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>สัญญาจนถึงวันที่สิ้นสุดสัญญาเช่าที่ดินฉบับลงวันที่ 7 มิถุนายน 2547</w:t>
      </w:r>
    </w:p>
    <w:p w:rsidR="00254AC7" w:rsidRDefault="00254AC7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:rsidR="00C66950" w:rsidRDefault="00C66950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:rsidR="00C66950" w:rsidRPr="00254AC7" w:rsidRDefault="00C66950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:rsidR="00B377A1" w:rsidRPr="00654DED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54DED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สัญญาให้บริการงานบริหาร</w:t>
      </w:r>
    </w:p>
    <w:p w:rsidR="00B377A1" w:rsidRPr="00974A17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377A1" w:rsidRPr="006A6D16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DE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54DED">
        <w:rPr>
          <w:rFonts w:ascii="Angsana New" w:hAnsi="Angsana New"/>
          <w:sz w:val="30"/>
          <w:szCs w:val="30"/>
        </w:rPr>
        <w:t xml:space="preserve">27 </w:t>
      </w:r>
      <w:r w:rsidRPr="00654DED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654DED">
        <w:rPr>
          <w:rFonts w:ascii="Angsana New" w:hAnsi="Angsana New"/>
          <w:sz w:val="30"/>
          <w:szCs w:val="30"/>
        </w:rPr>
        <w:t xml:space="preserve">2547 </w:t>
      </w:r>
      <w:r w:rsidRPr="00654DED">
        <w:rPr>
          <w:rFonts w:ascii="Angsana New" w:hAnsi="Angsana New"/>
          <w:sz w:val="30"/>
          <w:szCs w:val="30"/>
          <w:cs/>
        </w:rPr>
        <w:t>บริษัทได้ทำสัญญาให้บริการการจัดการกับบริษัท ราชบุรีเพาเวอร์ จำกัด</w:t>
      </w:r>
      <w:r w:rsidRPr="00654DED">
        <w:rPr>
          <w:rFonts w:ascii="Angsana New" w:hAnsi="Angsana New" w:hint="cs"/>
          <w:sz w:val="30"/>
          <w:szCs w:val="30"/>
          <w:cs/>
        </w:rPr>
        <w:t xml:space="preserve"> </w:t>
      </w:r>
      <w:r w:rsidRPr="00654DED">
        <w:rPr>
          <w:rFonts w:ascii="Angsana New" w:hAnsi="Angsana New"/>
          <w:sz w:val="30"/>
          <w:szCs w:val="30"/>
          <w:cs/>
        </w:rPr>
        <w:t>ซึ่งเป็น</w:t>
      </w:r>
      <w:r w:rsidR="001D0AC6" w:rsidRPr="00654DED">
        <w:rPr>
          <w:rFonts w:ascii="Angsana New" w:hAnsi="Angsana New"/>
          <w:sz w:val="30"/>
          <w:szCs w:val="30"/>
        </w:rPr>
        <w:t xml:space="preserve">       </w:t>
      </w:r>
      <w:r w:rsidRPr="00654DED">
        <w:rPr>
          <w:rFonts w:ascii="Angsana New" w:hAnsi="Angsana New"/>
          <w:sz w:val="30"/>
          <w:szCs w:val="30"/>
          <w:cs/>
        </w:rPr>
        <w:t>การร่วมค้า</w:t>
      </w:r>
      <w:r w:rsidR="006E53EE" w:rsidRPr="00654DED">
        <w:rPr>
          <w:rFonts w:ascii="Angsana New" w:hAnsi="Angsana New" w:hint="cs"/>
          <w:sz w:val="30"/>
          <w:szCs w:val="30"/>
          <w:cs/>
        </w:rPr>
        <w:t>ทางอ้อม</w:t>
      </w:r>
      <w:r w:rsidRPr="00654DED">
        <w:rPr>
          <w:rFonts w:ascii="Angsana New" w:hAnsi="Angsana New"/>
          <w:sz w:val="30"/>
          <w:szCs w:val="30"/>
          <w:cs/>
        </w:rPr>
        <w:t xml:space="preserve"> โดยบริษัทจะได้รับค่าธรรมเนียมการบริหารจัดการเป็นจำนวนเงิน </w:t>
      </w:r>
      <w:r w:rsidRPr="00654DED">
        <w:rPr>
          <w:rFonts w:ascii="Angsana New" w:hAnsi="Angsana New"/>
          <w:sz w:val="30"/>
          <w:szCs w:val="30"/>
        </w:rPr>
        <w:t xml:space="preserve">2.5 </w:t>
      </w:r>
      <w:r w:rsidRPr="00654DED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6E53EE" w:rsidRPr="00654DED">
        <w:rPr>
          <w:rFonts w:ascii="Angsana New" w:hAnsi="Angsana New" w:hint="cs"/>
          <w:sz w:val="30"/>
          <w:szCs w:val="30"/>
          <w:cs/>
        </w:rPr>
        <w:t xml:space="preserve">  </w:t>
      </w:r>
      <w:r w:rsidRPr="00654DED">
        <w:rPr>
          <w:rFonts w:ascii="Angsana New" w:hAnsi="Angsana New"/>
          <w:sz w:val="30"/>
          <w:szCs w:val="30"/>
          <w:cs/>
        </w:rPr>
        <w:t xml:space="preserve">ต่อปี เป็นระยะเวลา </w:t>
      </w:r>
      <w:r w:rsidRPr="00654DED">
        <w:rPr>
          <w:rFonts w:ascii="Angsana New" w:hAnsi="Angsana New"/>
          <w:sz w:val="30"/>
          <w:szCs w:val="30"/>
        </w:rPr>
        <w:t>25</w:t>
      </w:r>
      <w:r w:rsidRPr="00654DED">
        <w:rPr>
          <w:rFonts w:ascii="Angsana New" w:hAnsi="Angsana New"/>
          <w:sz w:val="30"/>
          <w:szCs w:val="30"/>
          <w:cs/>
        </w:rPr>
        <w:t xml:space="preserve"> ปี 3 เดือน นับจากวันเริ่มเดินเครื่องเ</w:t>
      </w:r>
      <w:r w:rsidR="006E53EE" w:rsidRPr="00654DED">
        <w:rPr>
          <w:rFonts w:ascii="Angsana New" w:hAnsi="Angsana New"/>
          <w:sz w:val="30"/>
          <w:szCs w:val="30"/>
          <w:cs/>
        </w:rPr>
        <w:t xml:space="preserve">ชิงพาณิชย์ของโรงไฟฟ้าหน่วยที่ 1 </w:t>
      </w:r>
      <w:r w:rsidRPr="00654DED">
        <w:rPr>
          <w:rFonts w:ascii="Angsana New" w:hAnsi="Angsana New"/>
          <w:sz w:val="30"/>
          <w:szCs w:val="30"/>
          <w:cs/>
        </w:rPr>
        <w:t>ของ</w:t>
      </w:r>
      <w:r w:rsidR="006E53EE" w:rsidRPr="00654DED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="005044FA" w:rsidRPr="00654DED">
        <w:rPr>
          <w:rFonts w:ascii="Angsana New" w:hAnsi="Angsana New"/>
          <w:sz w:val="30"/>
          <w:szCs w:val="30"/>
        </w:rPr>
        <w:t xml:space="preserve">    </w:t>
      </w:r>
      <w:r w:rsidR="008E404F">
        <w:rPr>
          <w:rFonts w:ascii="Angsana New" w:hAnsi="Angsana New"/>
          <w:sz w:val="30"/>
          <w:szCs w:val="30"/>
        </w:rPr>
        <w:t xml:space="preserve">                 </w:t>
      </w:r>
      <w:r w:rsidRPr="00654DED">
        <w:rPr>
          <w:rFonts w:ascii="Angsana New" w:hAnsi="Angsana New"/>
          <w:sz w:val="30"/>
          <w:szCs w:val="30"/>
          <w:cs/>
        </w:rPr>
        <w:t>บริษัท</w:t>
      </w:r>
      <w:r w:rsidR="006E53EE" w:rsidRPr="00654DED">
        <w:rPr>
          <w:rFonts w:ascii="Angsana New" w:hAnsi="Angsana New" w:hint="cs"/>
          <w:sz w:val="30"/>
          <w:szCs w:val="30"/>
          <w:cs/>
        </w:rPr>
        <w:t xml:space="preserve"> </w:t>
      </w:r>
      <w:r w:rsidRPr="00654DED">
        <w:rPr>
          <w:rFonts w:ascii="Angsana New" w:hAnsi="Angsana New"/>
          <w:sz w:val="30"/>
          <w:szCs w:val="30"/>
          <w:cs/>
        </w:rPr>
        <w:t>ราชบุรีเพาเวอร์ จำกัด คิดเป็นจำนวนเงินรวมตามสัญญาทั้งสิ้น 63.1</w:t>
      </w:r>
      <w:r w:rsidRPr="00654DED">
        <w:rPr>
          <w:rFonts w:ascii="Angsana New" w:hAnsi="Angsana New"/>
          <w:sz w:val="30"/>
          <w:szCs w:val="30"/>
        </w:rPr>
        <w:t xml:space="preserve">2 </w:t>
      </w:r>
      <w:r w:rsidRPr="00654DED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</w:p>
    <w:p w:rsidR="00B377A1" w:rsidRPr="00974A17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377A1" w:rsidRPr="00654DED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654DED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สัญญาซึ่งเกี่ยวข้องกับเงินลงทุนในบริษัท ชูบุราชบุรี </w:t>
      </w:r>
      <w:proofErr w:type="spellStart"/>
      <w:r w:rsidRPr="00654DED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อีเลคทริค</w:t>
      </w:r>
      <w:proofErr w:type="spellEnd"/>
      <w:r w:rsidRPr="00654DED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เซอร์วิส จำกัด</w:t>
      </w:r>
    </w:p>
    <w:p w:rsidR="00B377A1" w:rsidRPr="00974A17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377A1" w:rsidRPr="00B377A1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29 กันยายน 2548 บริษัทและบริษัท ชูบุ </w:t>
      </w:r>
      <w:proofErr w:type="spellStart"/>
      <w:r w:rsidRPr="00654DED">
        <w:rPr>
          <w:rFonts w:ascii="Angsana New" w:hAnsi="Angsana New"/>
          <w:spacing w:val="2"/>
          <w:sz w:val="30"/>
          <w:szCs w:val="30"/>
          <w:cs/>
        </w:rPr>
        <w:t>อีเลคทริค</w:t>
      </w:r>
      <w:proofErr w:type="spellEnd"/>
      <w:r w:rsidRPr="00654DED">
        <w:rPr>
          <w:rFonts w:ascii="Angsana New" w:hAnsi="Angsana New"/>
          <w:spacing w:val="2"/>
          <w:sz w:val="30"/>
          <w:szCs w:val="30"/>
          <w:cs/>
        </w:rPr>
        <w:t xml:space="preserve"> </w:t>
      </w:r>
      <w:proofErr w:type="spellStart"/>
      <w:r w:rsidRPr="00654DED">
        <w:rPr>
          <w:rFonts w:ascii="Angsana New" w:hAnsi="Angsana New"/>
          <w:spacing w:val="2"/>
          <w:sz w:val="30"/>
          <w:szCs w:val="30"/>
          <w:cs/>
        </w:rPr>
        <w:t>พาวเวอร์</w:t>
      </w:r>
      <w:proofErr w:type="spellEnd"/>
      <w:r w:rsidRPr="00654DED">
        <w:rPr>
          <w:rFonts w:ascii="Angsana New" w:hAnsi="Angsana New"/>
          <w:spacing w:val="2"/>
          <w:sz w:val="30"/>
          <w:szCs w:val="30"/>
          <w:cs/>
        </w:rPr>
        <w:t xml:space="preserve"> (ประเทศไทย) จำกัด</w:t>
      </w:r>
      <w:r w:rsidRPr="00654DED">
        <w:rPr>
          <w:rFonts w:ascii="Angsana New" w:hAnsi="Angsana New"/>
          <w:spacing w:val="2"/>
          <w:sz w:val="30"/>
          <w:szCs w:val="30"/>
        </w:rPr>
        <w:t xml:space="preserve"> </w:t>
      </w:r>
      <w:r w:rsidRPr="00654DED">
        <w:rPr>
          <w:rFonts w:ascii="Angsana New" w:hAnsi="Angsana New"/>
          <w:spacing w:val="2"/>
          <w:sz w:val="30"/>
          <w:szCs w:val="30"/>
          <w:cs/>
        </w:rPr>
        <w:t>ได้ลง</w:t>
      </w:r>
      <w:r w:rsidRPr="00654DED">
        <w:rPr>
          <w:rFonts w:ascii="Angsana New" w:hAnsi="Angsana New"/>
          <w:sz w:val="30"/>
          <w:szCs w:val="30"/>
          <w:cs/>
        </w:rPr>
        <w:t xml:space="preserve">นามในสัญญาระหว่างผู้ถือหุ้นเพื่อจัดตั้งบริษัท ชูบุราชบุรี </w:t>
      </w:r>
      <w:proofErr w:type="spellStart"/>
      <w:r w:rsidRPr="00654DED">
        <w:rPr>
          <w:rFonts w:ascii="Angsana New" w:hAnsi="Angsana New"/>
          <w:sz w:val="30"/>
          <w:szCs w:val="30"/>
          <w:cs/>
        </w:rPr>
        <w:t>อีเลคทริค</w:t>
      </w:r>
      <w:proofErr w:type="spellEnd"/>
      <w:r w:rsidRPr="00654DED">
        <w:rPr>
          <w:rFonts w:ascii="Angsana New" w:hAnsi="Angsana New"/>
          <w:sz w:val="30"/>
          <w:szCs w:val="30"/>
          <w:cs/>
        </w:rPr>
        <w:t>เซอร์วิส จำกัด</w:t>
      </w:r>
      <w:r w:rsidRPr="00654DED">
        <w:rPr>
          <w:rFonts w:ascii="Angsana New" w:hAnsi="Angsana New"/>
          <w:sz w:val="30"/>
          <w:szCs w:val="30"/>
        </w:rPr>
        <w:t xml:space="preserve"> </w:t>
      </w:r>
      <w:r w:rsidRPr="00654DED">
        <w:rPr>
          <w:rFonts w:ascii="Angsana New" w:hAnsi="Angsana New" w:hint="cs"/>
          <w:sz w:val="30"/>
          <w:szCs w:val="30"/>
          <w:cs/>
        </w:rPr>
        <w:t>ซึ่งเป็นการร่วมค้า</w:t>
      </w:r>
      <w:r w:rsidR="006E53EE" w:rsidRPr="00654DED">
        <w:rPr>
          <w:rFonts w:ascii="Angsana New" w:hAnsi="Angsana New" w:hint="cs"/>
          <w:sz w:val="30"/>
          <w:szCs w:val="30"/>
          <w:cs/>
        </w:rPr>
        <w:t>ทางตรง</w:t>
      </w:r>
      <w:r w:rsidRPr="00654DED">
        <w:rPr>
          <w:rFonts w:ascii="Angsana New" w:hAnsi="Angsana New"/>
          <w:sz w:val="30"/>
          <w:szCs w:val="30"/>
          <w:cs/>
        </w:rPr>
        <w:t xml:space="preserve"> และได้ชำระค่าหุ้นงวดแรกตามสัดส่วนการถือหุ้นเป็นจำนวนเงินรวมทั้งสิ้น </w:t>
      </w:r>
      <w:r w:rsidRPr="00654DED">
        <w:rPr>
          <w:rFonts w:ascii="Angsana New" w:hAnsi="Angsana New"/>
          <w:sz w:val="30"/>
          <w:szCs w:val="30"/>
        </w:rPr>
        <w:t xml:space="preserve">10 </w:t>
      </w:r>
      <w:r w:rsidRPr="00654DED">
        <w:rPr>
          <w:rFonts w:ascii="Angsana New" w:hAnsi="Angsana New"/>
          <w:sz w:val="30"/>
          <w:szCs w:val="30"/>
          <w:cs/>
        </w:rPr>
        <w:t>ล้านบาท</w:t>
      </w:r>
      <w:r w:rsidRPr="00654DED">
        <w:rPr>
          <w:rFonts w:ascii="Angsana New" w:hAnsi="Angsana New" w:hint="cs"/>
          <w:sz w:val="30"/>
          <w:szCs w:val="30"/>
          <w:cs/>
        </w:rPr>
        <w:t xml:space="preserve"> </w:t>
      </w:r>
      <w:r w:rsidRPr="00654DED">
        <w:rPr>
          <w:rFonts w:ascii="Angsana New" w:hAnsi="Angsana New"/>
          <w:sz w:val="30"/>
          <w:szCs w:val="30"/>
          <w:cs/>
        </w:rPr>
        <w:t xml:space="preserve">นอกจากนี้ตามสัญญาระหว่างผู้ถือหุ้นดังกล่าว หากบริษัท ชูบุราชบุรี </w:t>
      </w:r>
      <w:proofErr w:type="spellStart"/>
      <w:r w:rsidRPr="00654DED">
        <w:rPr>
          <w:rFonts w:ascii="Angsana New" w:hAnsi="Angsana New"/>
          <w:sz w:val="30"/>
          <w:szCs w:val="30"/>
          <w:cs/>
        </w:rPr>
        <w:t>อีเลคทริค</w:t>
      </w:r>
      <w:proofErr w:type="spellEnd"/>
      <w:r w:rsidRPr="00654DED">
        <w:rPr>
          <w:rFonts w:ascii="Angsana New" w:hAnsi="Angsana New"/>
          <w:sz w:val="30"/>
          <w:szCs w:val="30"/>
          <w:cs/>
        </w:rPr>
        <w:t>เซอร์วิส จำกัด ต้องการเงินทุนเพิ่มเติมซึ่งเกินกว่าทุนจดทะเบียนของ</w:t>
      </w:r>
      <w:r w:rsidR="001D0AC6" w:rsidRPr="00654DED">
        <w:rPr>
          <w:rFonts w:ascii="Angsana New" w:hAnsi="Angsana New"/>
          <w:sz w:val="30"/>
          <w:szCs w:val="30"/>
        </w:rPr>
        <w:t xml:space="preserve">   </w:t>
      </w:r>
      <w:r w:rsidRPr="00654DED">
        <w:rPr>
          <w:rFonts w:ascii="Angsana New" w:hAnsi="Angsana New"/>
          <w:sz w:val="30"/>
          <w:szCs w:val="30"/>
          <w:cs/>
        </w:rPr>
        <w:t>บริษัท</w:t>
      </w:r>
      <w:r w:rsidRPr="00654DED">
        <w:rPr>
          <w:rFonts w:ascii="Angsana New" w:hAnsi="Angsana New" w:hint="cs"/>
          <w:sz w:val="30"/>
          <w:szCs w:val="30"/>
          <w:cs/>
        </w:rPr>
        <w:t xml:space="preserve"> </w:t>
      </w:r>
      <w:r w:rsidRPr="00654DED">
        <w:rPr>
          <w:rFonts w:ascii="Angsana New" w:hAnsi="Angsana New"/>
          <w:sz w:val="30"/>
          <w:szCs w:val="30"/>
          <w:cs/>
        </w:rPr>
        <w:t xml:space="preserve">ชูบุราชบุรี </w:t>
      </w:r>
      <w:proofErr w:type="spellStart"/>
      <w:r w:rsidRPr="00654DED">
        <w:rPr>
          <w:rFonts w:ascii="Angsana New" w:hAnsi="Angsana New"/>
          <w:sz w:val="30"/>
          <w:szCs w:val="30"/>
          <w:cs/>
        </w:rPr>
        <w:t>อีเลคทริค</w:t>
      </w:r>
      <w:proofErr w:type="spellEnd"/>
      <w:r w:rsidRPr="00654DED">
        <w:rPr>
          <w:rFonts w:ascii="Angsana New" w:hAnsi="Angsana New"/>
          <w:sz w:val="30"/>
          <w:szCs w:val="30"/>
          <w:cs/>
        </w:rPr>
        <w:t>เซอร์วิส จำกัด บริษัทตกลงที่จะให้ความช่วยเหลือทางการเงินในรูปของเงินกู้ผู้ถือหุ้น หรือการค้ำประกัน</w:t>
      </w:r>
      <w:r w:rsidRPr="00654DED">
        <w:rPr>
          <w:rFonts w:ascii="Angsana New" w:hAnsi="Angsana New"/>
          <w:spacing w:val="2"/>
          <w:sz w:val="30"/>
          <w:szCs w:val="30"/>
          <w:cs/>
        </w:rPr>
        <w:t>ใดๆ ตามสัดส่วนการถือหุ้นในบริษัทดังกล่าว ซึ่งเท่ากับร้อยละ 50 ทั้งนี้ สัญญาดังกล่าวมิได้กำหนดวงเงินในการให้</w:t>
      </w:r>
      <w:r w:rsidRPr="00654DED">
        <w:rPr>
          <w:rFonts w:ascii="Angsana New" w:hAnsi="Angsana New"/>
          <w:sz w:val="30"/>
          <w:szCs w:val="30"/>
          <w:cs/>
        </w:rPr>
        <w:t>ความช่วยเหลือทางการเงินนี้</w:t>
      </w:r>
      <w:r w:rsidRPr="00654DED">
        <w:rPr>
          <w:rFonts w:ascii="Angsana New" w:hAnsi="Angsana New"/>
          <w:sz w:val="30"/>
          <w:szCs w:val="30"/>
        </w:rPr>
        <w:t xml:space="preserve"> 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 xml:space="preserve">ณ วันที่ </w:t>
      </w:r>
      <w:r w:rsidR="00C66950">
        <w:rPr>
          <w:rStyle w:val="PageNumber"/>
          <w:rFonts w:ascii="Angsana New" w:hAnsi="Angsana New"/>
          <w:sz w:val="30"/>
          <w:szCs w:val="30"/>
        </w:rPr>
        <w:t xml:space="preserve">31 </w:t>
      </w:r>
      <w:r w:rsidR="00C66950">
        <w:rPr>
          <w:rStyle w:val="PageNumber"/>
          <w:rFonts w:ascii="Angsana New" w:hAnsi="Angsana New" w:hint="cs"/>
          <w:sz w:val="30"/>
          <w:szCs w:val="30"/>
          <w:cs/>
        </w:rPr>
        <w:t xml:space="preserve">มีนาคม </w:t>
      </w:r>
      <w:r w:rsidR="00C66950">
        <w:rPr>
          <w:rStyle w:val="PageNumber"/>
          <w:rFonts w:ascii="Angsana New" w:hAnsi="Angsana New"/>
          <w:sz w:val="30"/>
          <w:szCs w:val="30"/>
        </w:rPr>
        <w:t>2560</w:t>
      </w:r>
      <w:r w:rsidRPr="00654DED">
        <w:rPr>
          <w:rFonts w:ascii="Angsana New" w:hAnsi="Angsana New"/>
          <w:color w:val="000000"/>
          <w:sz w:val="30"/>
          <w:szCs w:val="30"/>
        </w:rPr>
        <w:t xml:space="preserve"> 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>บริษัทยังมิได้ให้เงินกู้ผู้ถือหุ้นหรือการค้ำประกันใดๆ</w:t>
      </w:r>
      <w:r w:rsidRPr="00654DED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Pr="00654DED">
        <w:rPr>
          <w:rStyle w:val="PageNumber"/>
          <w:rFonts w:ascii="Angsana New" w:hAnsi="Angsana New"/>
          <w:sz w:val="30"/>
          <w:szCs w:val="30"/>
          <w:cs/>
        </w:rPr>
        <w:t>ตามสัญญา</w:t>
      </w:r>
      <w:r w:rsidRPr="006A6D16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</w:p>
    <w:p w:rsidR="00B377A1" w:rsidRPr="00974A17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B377A1" w:rsidRPr="00654DED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654DED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สัญญาการให้บริการจัดหาบุคลากรเข้าปฏิบัติงานเดินเครื่องและบำรุงรักษา</w:t>
      </w:r>
    </w:p>
    <w:p w:rsidR="00B377A1" w:rsidRPr="00974A17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24"/>
          <w:szCs w:val="24"/>
        </w:rPr>
      </w:pPr>
    </w:p>
    <w:p w:rsidR="00B377A1" w:rsidRPr="00654DED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</w:t>
      </w:r>
      <w:r w:rsidRPr="00654DED">
        <w:rPr>
          <w:rFonts w:ascii="Angsana New" w:hAnsi="Angsana New"/>
          <w:spacing w:val="2"/>
          <w:sz w:val="30"/>
          <w:szCs w:val="30"/>
        </w:rPr>
        <w:t xml:space="preserve">10 </w:t>
      </w: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กันยายน </w:t>
      </w:r>
      <w:r w:rsidRPr="00654DED">
        <w:rPr>
          <w:rFonts w:ascii="Angsana New" w:hAnsi="Angsana New"/>
          <w:spacing w:val="2"/>
          <w:sz w:val="30"/>
          <w:szCs w:val="30"/>
        </w:rPr>
        <w:t xml:space="preserve">2556 </w:t>
      </w:r>
      <w:r w:rsidRPr="00654DED">
        <w:rPr>
          <w:rFonts w:ascii="Angsana New" w:hAnsi="Angsana New"/>
          <w:spacing w:val="2"/>
          <w:sz w:val="30"/>
          <w:szCs w:val="30"/>
          <w:cs/>
        </w:rPr>
        <w:t>บริษัท ราช-ลาว เซอร์วิส จำกัด</w:t>
      </w:r>
      <w:r w:rsidR="002331F4" w:rsidRPr="00654DED">
        <w:rPr>
          <w:rFonts w:ascii="Angsana New" w:hAnsi="Angsana New"/>
          <w:spacing w:val="2"/>
          <w:sz w:val="30"/>
          <w:szCs w:val="30"/>
        </w:rPr>
        <w:t xml:space="preserve"> </w:t>
      </w:r>
      <w:r w:rsidRPr="00654DED">
        <w:rPr>
          <w:rFonts w:ascii="Angsana New" w:hAnsi="Angsana New"/>
          <w:spacing w:val="2"/>
          <w:sz w:val="30"/>
          <w:szCs w:val="30"/>
          <w:cs/>
        </w:rPr>
        <w:t>ซึ่งเป็นบริษัทย่อย</w:t>
      </w:r>
      <w:r w:rsidR="00F701E3" w:rsidRPr="00654DED">
        <w:rPr>
          <w:rFonts w:ascii="Angsana New" w:hAnsi="Angsana New" w:hint="cs"/>
          <w:spacing w:val="2"/>
          <w:sz w:val="30"/>
          <w:szCs w:val="30"/>
          <w:cs/>
        </w:rPr>
        <w:t>ทางตรง</w:t>
      </w:r>
      <w:r w:rsidR="001D0AC6" w:rsidRPr="00654DED">
        <w:rPr>
          <w:rFonts w:ascii="Angsana New" w:hAnsi="Angsana New"/>
          <w:spacing w:val="2"/>
          <w:sz w:val="30"/>
          <w:szCs w:val="30"/>
        </w:rPr>
        <w:t xml:space="preserve"> </w:t>
      </w: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ได้ทำสัญญาให้บริการจัดหาบุคลากรเข้าปฏิบัติงานเดินเครื่องและบำรุงรักษากับ </w:t>
      </w:r>
      <w:proofErr w:type="spellStart"/>
      <w:r w:rsidRPr="00654DED">
        <w:rPr>
          <w:rFonts w:ascii="Angsana New" w:hAnsi="Angsana New"/>
          <w:spacing w:val="2"/>
          <w:sz w:val="30"/>
          <w:szCs w:val="30"/>
          <w:cs/>
        </w:rPr>
        <w:t>กฟผ</w:t>
      </w:r>
      <w:proofErr w:type="spellEnd"/>
      <w:r w:rsidRPr="00654DED">
        <w:rPr>
          <w:rFonts w:ascii="Angsana New" w:hAnsi="Angsana New"/>
          <w:spacing w:val="2"/>
          <w:sz w:val="30"/>
          <w:szCs w:val="30"/>
          <w:cs/>
        </w:rPr>
        <w:t>.</w:t>
      </w:r>
      <w:r w:rsidRPr="00654DED">
        <w:rPr>
          <w:rFonts w:ascii="Angsana New" w:hAnsi="Angsana New"/>
          <w:spacing w:val="2"/>
          <w:sz w:val="30"/>
          <w:szCs w:val="30"/>
        </w:rPr>
        <w:t xml:space="preserve"> </w:t>
      </w: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โดยบริษัทย่อยดังกล่าวจะดำเนินการสรรหาและคัดเลือกบุคลากรตามจำนวนและคุณสมบัติที่กำหนดในสัญญาเพื่อเข้าปฏิบัติงานเดินเครื่องและบำรุงรักษาโรงไฟฟ้าพลังความร้อนหงสาใน </w:t>
      </w:r>
      <w:proofErr w:type="spellStart"/>
      <w:r w:rsidRPr="00654DED">
        <w:rPr>
          <w:rFonts w:ascii="Angsana New" w:hAnsi="Angsana New"/>
          <w:spacing w:val="2"/>
          <w:sz w:val="30"/>
          <w:szCs w:val="30"/>
          <w:cs/>
        </w:rPr>
        <w:t>สปป</w:t>
      </w:r>
      <w:proofErr w:type="spellEnd"/>
      <w:r w:rsidRPr="00654DED">
        <w:rPr>
          <w:rFonts w:ascii="Angsana New" w:hAnsi="Angsana New"/>
          <w:spacing w:val="2"/>
          <w:sz w:val="30"/>
          <w:szCs w:val="30"/>
          <w:cs/>
        </w:rPr>
        <w:t>.ลาว</w:t>
      </w:r>
      <w:r w:rsidRPr="00654DED">
        <w:rPr>
          <w:rFonts w:ascii="Angsana New" w:hAnsi="Angsana New"/>
          <w:spacing w:val="2"/>
          <w:sz w:val="30"/>
          <w:szCs w:val="30"/>
        </w:rPr>
        <w:t xml:space="preserve">  </w:t>
      </w: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เป็นระยะเวลา </w:t>
      </w:r>
      <w:r w:rsidRPr="00654DED">
        <w:rPr>
          <w:rFonts w:ascii="Angsana New" w:hAnsi="Angsana New"/>
          <w:spacing w:val="2"/>
          <w:sz w:val="30"/>
          <w:szCs w:val="30"/>
        </w:rPr>
        <w:t xml:space="preserve">40 </w:t>
      </w:r>
      <w:r w:rsidRPr="00654DED">
        <w:rPr>
          <w:rFonts w:ascii="Angsana New" w:hAnsi="Angsana New"/>
          <w:spacing w:val="2"/>
          <w:sz w:val="30"/>
          <w:szCs w:val="30"/>
          <w:cs/>
        </w:rPr>
        <w:t>เดือน ตั้งแต่เดือนมีนาคม</w:t>
      </w:r>
      <w:r w:rsidRPr="00654DED">
        <w:rPr>
          <w:rFonts w:ascii="Angsana New" w:hAnsi="Angsana New"/>
          <w:spacing w:val="2"/>
          <w:sz w:val="30"/>
          <w:szCs w:val="30"/>
        </w:rPr>
        <w:t xml:space="preserve"> 2557 </w:t>
      </w: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ถึงเดือนมิถุนายน </w:t>
      </w:r>
      <w:r w:rsidRPr="00654DED">
        <w:rPr>
          <w:rFonts w:ascii="Angsana New" w:hAnsi="Angsana New"/>
          <w:spacing w:val="2"/>
          <w:sz w:val="30"/>
          <w:szCs w:val="30"/>
        </w:rPr>
        <w:t>2560  </w:t>
      </w: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มีค่าบริการตามสัญญาเป็นจำนวนเงิน </w:t>
      </w:r>
      <w:r w:rsidRPr="00654DED">
        <w:rPr>
          <w:rFonts w:ascii="Angsana New" w:hAnsi="Angsana New"/>
          <w:spacing w:val="2"/>
          <w:sz w:val="30"/>
          <w:szCs w:val="30"/>
        </w:rPr>
        <w:t xml:space="preserve">87 </w:t>
      </w:r>
      <w:r w:rsidRPr="00654DED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:rsidR="00C66950" w:rsidRPr="00974A17" w:rsidRDefault="00C66950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24"/>
          <w:szCs w:val="24"/>
          <w:cs/>
          <w:lang w:val="th-TH" w:eastAsia="th-TH"/>
        </w:rPr>
      </w:pPr>
    </w:p>
    <w:p w:rsidR="00B377A1" w:rsidRPr="00654DED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54DED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สัญญาบริการควบคุมงานก่อสร้างโรงไฟฟ้า</w:t>
      </w:r>
    </w:p>
    <w:p w:rsidR="00B377A1" w:rsidRPr="00974A17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24"/>
          <w:szCs w:val="24"/>
        </w:rPr>
      </w:pPr>
    </w:p>
    <w:p w:rsidR="00B377A1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</w:t>
      </w:r>
      <w:r w:rsidRPr="00654DED">
        <w:rPr>
          <w:rFonts w:ascii="Angsana New" w:hAnsi="Angsana New"/>
          <w:spacing w:val="2"/>
          <w:sz w:val="30"/>
          <w:szCs w:val="30"/>
        </w:rPr>
        <w:t>28</w:t>
      </w: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 พฤศจิกายน </w:t>
      </w:r>
      <w:r w:rsidRPr="00654DED">
        <w:rPr>
          <w:rFonts w:ascii="Angsana New" w:hAnsi="Angsana New"/>
          <w:spacing w:val="2"/>
          <w:sz w:val="30"/>
          <w:szCs w:val="30"/>
        </w:rPr>
        <w:t>2556</w:t>
      </w: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 บริษัทได้ทำสัญญาให้บริการควบคุมงานก่อสร้างโรงไฟฟ้า </w:t>
      </w:r>
      <w:r w:rsidRPr="00654DED">
        <w:rPr>
          <w:rFonts w:ascii="Angsana New" w:hAnsi="Angsana New"/>
          <w:spacing w:val="2"/>
          <w:sz w:val="30"/>
          <w:szCs w:val="30"/>
        </w:rPr>
        <w:t xml:space="preserve">(Construction Supervision Contractor Service Agreement) </w:t>
      </w:r>
      <w:r w:rsidRPr="00654DED">
        <w:rPr>
          <w:rFonts w:ascii="Angsana New" w:hAnsi="Angsana New"/>
          <w:spacing w:val="2"/>
          <w:sz w:val="30"/>
          <w:szCs w:val="30"/>
          <w:cs/>
        </w:rPr>
        <w:t>กับบริษัท ไฟฟ้า เซ</w:t>
      </w:r>
      <w:proofErr w:type="spellStart"/>
      <w:r w:rsidRPr="00654DED">
        <w:rPr>
          <w:rFonts w:ascii="Angsana New" w:hAnsi="Angsana New"/>
          <w:spacing w:val="2"/>
          <w:sz w:val="30"/>
          <w:szCs w:val="30"/>
          <w:cs/>
        </w:rPr>
        <w:t>เปียน</w:t>
      </w:r>
      <w:proofErr w:type="spellEnd"/>
      <w:r w:rsidR="008C30EE" w:rsidRPr="00654DED">
        <w:rPr>
          <w:rFonts w:ascii="Angsana New" w:hAnsi="Angsana New" w:hint="cs"/>
          <w:spacing w:val="2"/>
          <w:sz w:val="30"/>
          <w:szCs w:val="30"/>
          <w:cs/>
        </w:rPr>
        <w:t>-</w:t>
      </w:r>
      <w:r w:rsidRPr="00654DED">
        <w:rPr>
          <w:rFonts w:ascii="Angsana New" w:hAnsi="Angsana New"/>
          <w:spacing w:val="2"/>
          <w:sz w:val="30"/>
          <w:szCs w:val="30"/>
          <w:cs/>
        </w:rPr>
        <w:t>เซน้ำน้อย จำกัด ซึ่งเป็นการร่วมค้า</w:t>
      </w:r>
      <w:r w:rsidR="002C3133" w:rsidRPr="00654DED">
        <w:rPr>
          <w:rFonts w:ascii="Angsana New" w:hAnsi="Angsana New" w:hint="cs"/>
          <w:spacing w:val="2"/>
          <w:sz w:val="30"/>
          <w:szCs w:val="30"/>
          <w:cs/>
        </w:rPr>
        <w:t>ทางตรง</w:t>
      </w: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 เพื่อให้บริการควบคุมและบริหารงานก่อสร้างโครงการโรงไฟฟ้าพลังน้ำเซ</w:t>
      </w:r>
      <w:proofErr w:type="spellStart"/>
      <w:r w:rsidRPr="00654DED">
        <w:rPr>
          <w:rFonts w:ascii="Angsana New" w:hAnsi="Angsana New"/>
          <w:spacing w:val="2"/>
          <w:sz w:val="30"/>
          <w:szCs w:val="30"/>
          <w:cs/>
        </w:rPr>
        <w:t>เปียน</w:t>
      </w:r>
      <w:proofErr w:type="spellEnd"/>
      <w:r w:rsidR="008C30EE" w:rsidRPr="00654DED">
        <w:rPr>
          <w:rFonts w:ascii="Angsana New" w:hAnsi="Angsana New" w:hint="cs"/>
          <w:spacing w:val="2"/>
          <w:sz w:val="30"/>
          <w:szCs w:val="30"/>
          <w:cs/>
        </w:rPr>
        <w:t>-</w:t>
      </w:r>
      <w:r w:rsidRPr="00654DED">
        <w:rPr>
          <w:rFonts w:ascii="Angsana New" w:hAnsi="Angsana New"/>
          <w:spacing w:val="2"/>
          <w:sz w:val="30"/>
          <w:szCs w:val="30"/>
          <w:cs/>
        </w:rPr>
        <w:t>เซน้ำน้อย ซึ่งอยู่ในพื้นที่</w:t>
      </w:r>
      <w:r w:rsidR="002C3133" w:rsidRPr="00654DED">
        <w:rPr>
          <w:rFonts w:ascii="Angsana New" w:hAnsi="Angsana New" w:hint="cs"/>
          <w:spacing w:val="2"/>
          <w:sz w:val="30"/>
          <w:szCs w:val="30"/>
          <w:cs/>
        </w:rPr>
        <w:t xml:space="preserve">      </w:t>
      </w: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แขวงจำปาสัก และแขวงอัตตะปือ </w:t>
      </w:r>
      <w:proofErr w:type="spellStart"/>
      <w:r w:rsidRPr="00654DED">
        <w:rPr>
          <w:rFonts w:ascii="Angsana New" w:hAnsi="Angsana New"/>
          <w:spacing w:val="2"/>
          <w:sz w:val="30"/>
          <w:szCs w:val="30"/>
          <w:cs/>
        </w:rPr>
        <w:t>สปป</w:t>
      </w:r>
      <w:proofErr w:type="spellEnd"/>
      <w:r w:rsidRPr="00654DED">
        <w:rPr>
          <w:rFonts w:ascii="Angsana New" w:hAnsi="Angsana New"/>
          <w:spacing w:val="2"/>
          <w:sz w:val="30"/>
          <w:szCs w:val="30"/>
          <w:cs/>
        </w:rPr>
        <w:t xml:space="preserve">. ลาว เป็นระยะเวลา </w:t>
      </w:r>
      <w:r w:rsidRPr="00654DED">
        <w:rPr>
          <w:rFonts w:ascii="Angsana New" w:hAnsi="Angsana New"/>
          <w:spacing w:val="2"/>
          <w:sz w:val="30"/>
          <w:szCs w:val="30"/>
        </w:rPr>
        <w:t>64</w:t>
      </w: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 เดือน</w:t>
      </w:r>
      <w:r w:rsidR="00C00156" w:rsidRPr="00654DED">
        <w:rPr>
          <w:rFonts w:ascii="Angsana New" w:hAnsi="Angsana New"/>
          <w:spacing w:val="2"/>
          <w:sz w:val="30"/>
          <w:szCs w:val="30"/>
        </w:rPr>
        <w:t xml:space="preserve"> </w:t>
      </w: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นับแต่วันเริ่มงานโดยมีค่าบริการตามสัญญาเป็นจำนวนเงิน </w:t>
      </w:r>
      <w:r w:rsidRPr="00654DED">
        <w:rPr>
          <w:rFonts w:ascii="Angsana New" w:hAnsi="Angsana New"/>
          <w:spacing w:val="2"/>
          <w:sz w:val="30"/>
          <w:szCs w:val="30"/>
        </w:rPr>
        <w:t>10.96</w:t>
      </w:r>
      <w:r w:rsidRPr="00654DED">
        <w:rPr>
          <w:rFonts w:ascii="Angsana New" w:hAnsi="Angsana New"/>
          <w:spacing w:val="2"/>
          <w:sz w:val="30"/>
          <w:szCs w:val="30"/>
          <w:cs/>
        </w:rPr>
        <w:t xml:space="preserve"> ล้านเหรียญสหรัฐอเมริกา หรือเทียบเท่า </w:t>
      </w:r>
      <w:r w:rsidRPr="00654DED">
        <w:rPr>
          <w:rFonts w:ascii="Angsana New" w:hAnsi="Angsana New"/>
          <w:spacing w:val="2"/>
          <w:sz w:val="30"/>
          <w:szCs w:val="30"/>
        </w:rPr>
        <w:t xml:space="preserve">328 </w:t>
      </w:r>
      <w:r w:rsidRPr="00654DED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:rsidR="002F4DE8" w:rsidRPr="00FE095D" w:rsidRDefault="00E15C19" w:rsidP="00BA744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E095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</w:t>
      </w:r>
      <w:r w:rsidR="00F74FF4" w:rsidRPr="00FE095D">
        <w:rPr>
          <w:rFonts w:ascii="Angsana New" w:hAnsi="Angsana New"/>
          <w:b/>
          <w:bCs/>
          <w:sz w:val="30"/>
          <w:szCs w:val="30"/>
          <w:cs/>
          <w:lang w:val="th-TH"/>
        </w:rPr>
        <w:t>อื่น</w:t>
      </w:r>
    </w:p>
    <w:p w:rsidR="00BA7445" w:rsidRPr="009F6335" w:rsidRDefault="00BA7445" w:rsidP="006A6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388"/>
        <w:gridCol w:w="1311"/>
        <w:gridCol w:w="268"/>
        <w:gridCol w:w="1244"/>
        <w:gridCol w:w="263"/>
        <w:gridCol w:w="1176"/>
        <w:gridCol w:w="254"/>
        <w:gridCol w:w="1186"/>
      </w:tblGrid>
      <w:tr w:rsidR="00EF71DE" w:rsidRPr="00C27BBF" w:rsidTr="003E24FE">
        <w:tc>
          <w:tcPr>
            <w:tcW w:w="3388" w:type="dxa"/>
            <w:shd w:val="clear" w:color="auto" w:fill="auto"/>
            <w:vAlign w:val="bottom"/>
          </w:tcPr>
          <w:p w:rsidR="00EF71DE" w:rsidRPr="00E73317" w:rsidRDefault="00EF71DE" w:rsidP="00BC5BA6">
            <w:pPr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3"/>
            <w:vAlign w:val="bottom"/>
          </w:tcPr>
          <w:p w:rsidR="00EF71DE" w:rsidRPr="00C27BBF" w:rsidRDefault="00EF71DE" w:rsidP="00BC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7BB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vAlign w:val="bottom"/>
          </w:tcPr>
          <w:p w:rsidR="00EF71DE" w:rsidRPr="00C27BBF" w:rsidRDefault="00EF71DE" w:rsidP="00BC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vAlign w:val="bottom"/>
          </w:tcPr>
          <w:p w:rsidR="00EF71DE" w:rsidRPr="00C27BBF" w:rsidRDefault="00EF71DE" w:rsidP="00BC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7BB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A56" w:rsidRPr="00C27BBF" w:rsidTr="003E24FE">
        <w:tc>
          <w:tcPr>
            <w:tcW w:w="3388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68" w:type="dxa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3" w:type="dxa"/>
            <w:vAlign w:val="bottom"/>
          </w:tcPr>
          <w:p w:rsidR="00006A56" w:rsidRPr="0060279E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54" w:type="dxa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006A56" w:rsidRPr="00C27BBF" w:rsidTr="003E24FE">
        <w:tc>
          <w:tcPr>
            <w:tcW w:w="3388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8" w:type="dxa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63" w:type="dxa"/>
            <w:vAlign w:val="bottom"/>
          </w:tcPr>
          <w:p w:rsidR="00006A56" w:rsidRPr="0060279E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54" w:type="dxa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006A56" w:rsidRPr="00C27BBF" w:rsidTr="003E24FE">
        <w:tc>
          <w:tcPr>
            <w:tcW w:w="3388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02" w:type="dxa"/>
            <w:gridSpan w:val="7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27B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6A56" w:rsidRPr="00C27BBF" w:rsidTr="003E24FE">
        <w:tc>
          <w:tcPr>
            <w:tcW w:w="3388" w:type="dxa"/>
            <w:vAlign w:val="bottom"/>
          </w:tcPr>
          <w:p w:rsidR="00006A56" w:rsidRPr="00C27BBF" w:rsidRDefault="00006A56" w:rsidP="00006A5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7B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11" w:type="dxa"/>
            <w:vAlign w:val="bottom"/>
          </w:tcPr>
          <w:p w:rsidR="00006A56" w:rsidRPr="00C27BBF" w:rsidRDefault="00006A56" w:rsidP="00006A5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:rsidR="00006A56" w:rsidRPr="00C27BBF" w:rsidRDefault="00006A56" w:rsidP="00006A5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006A56" w:rsidRPr="00C27BBF" w:rsidRDefault="00006A56" w:rsidP="00006A5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006A56" w:rsidRPr="00C27BBF" w:rsidRDefault="00006A56" w:rsidP="00006A5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06A56" w:rsidRPr="00C27BBF" w:rsidTr="003E24FE">
        <w:tc>
          <w:tcPr>
            <w:tcW w:w="3388" w:type="dxa"/>
            <w:vAlign w:val="bottom"/>
          </w:tcPr>
          <w:p w:rsidR="00006A56" w:rsidRPr="00C27BBF" w:rsidRDefault="00006A56" w:rsidP="00006A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311" w:type="dxa"/>
            <w:vAlign w:val="bottom"/>
          </w:tcPr>
          <w:p w:rsidR="00006A56" w:rsidRPr="00C27BBF" w:rsidRDefault="00A54338" w:rsidP="00006A5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2,670,000</w:t>
            </w:r>
          </w:p>
        </w:tc>
        <w:tc>
          <w:tcPr>
            <w:tcW w:w="268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:rsidR="00006A56" w:rsidRPr="00C27BBF" w:rsidRDefault="00F0333F" w:rsidP="00006A5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2,670,000</w:t>
            </w:r>
          </w:p>
        </w:tc>
        <w:tc>
          <w:tcPr>
            <w:tcW w:w="263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006A56" w:rsidRPr="00C27BBF" w:rsidRDefault="00F6147A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2,500,000</w:t>
            </w:r>
          </w:p>
        </w:tc>
        <w:tc>
          <w:tcPr>
            <w:tcW w:w="254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006A56" w:rsidRPr="00C27BBF" w:rsidRDefault="00F0333F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2,500,000</w:t>
            </w:r>
          </w:p>
        </w:tc>
      </w:tr>
      <w:tr w:rsidR="00006A56" w:rsidRPr="00C27BBF" w:rsidTr="003E24FE">
        <w:tc>
          <w:tcPr>
            <w:tcW w:w="3388" w:type="dxa"/>
            <w:vAlign w:val="bottom"/>
          </w:tcPr>
          <w:p w:rsidR="00006A56" w:rsidRPr="00C27BBF" w:rsidRDefault="00006A56" w:rsidP="00006A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311" w:type="dxa"/>
            <w:vAlign w:val="bottom"/>
          </w:tcPr>
          <w:p w:rsidR="00006A56" w:rsidRPr="00C27BBF" w:rsidRDefault="00A54338" w:rsidP="00006A5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481,710</w:t>
            </w:r>
          </w:p>
        </w:tc>
        <w:tc>
          <w:tcPr>
            <w:tcW w:w="268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:rsidR="00006A56" w:rsidRPr="00861F24" w:rsidRDefault="00F0333F" w:rsidP="00006A5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482,4</w:t>
            </w:r>
            <w:r w:rsidR="00861F24">
              <w:rPr>
                <w:rFonts w:ascii="Angsana New" w:hAnsi="Angsana New"/>
                <w:sz w:val="30"/>
                <w:szCs w:val="30"/>
                <w:lang w:bidi="th-TH"/>
              </w:rPr>
              <w:t>76</w:t>
            </w:r>
          </w:p>
        </w:tc>
        <w:tc>
          <w:tcPr>
            <w:tcW w:w="263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006A56" w:rsidRPr="00C27BBF" w:rsidRDefault="00F6147A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449,975</w:t>
            </w:r>
          </w:p>
        </w:tc>
        <w:tc>
          <w:tcPr>
            <w:tcW w:w="254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006A56" w:rsidRPr="00C27BBF" w:rsidRDefault="00F0333F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447,856</w:t>
            </w:r>
          </w:p>
        </w:tc>
      </w:tr>
      <w:tr w:rsidR="00006A56" w:rsidRPr="00C27BBF" w:rsidTr="003E24FE">
        <w:tc>
          <w:tcPr>
            <w:tcW w:w="3388" w:type="dxa"/>
            <w:vAlign w:val="bottom"/>
          </w:tcPr>
          <w:p w:rsidR="00006A56" w:rsidRPr="00C27BBF" w:rsidRDefault="00006A56" w:rsidP="00006A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006A56" w:rsidRPr="003E24FE" w:rsidRDefault="00A54338" w:rsidP="003E24F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24FE">
              <w:rPr>
                <w:rFonts w:ascii="Angsana New" w:hAnsi="Angsana New"/>
                <w:sz w:val="30"/>
                <w:szCs w:val="30"/>
                <w:lang w:val="en-US" w:bidi="th-TH"/>
              </w:rPr>
              <w:t>23,000</w:t>
            </w:r>
          </w:p>
        </w:tc>
        <w:tc>
          <w:tcPr>
            <w:tcW w:w="268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:rsidR="00006A56" w:rsidRPr="00C27BBF" w:rsidRDefault="00F0333F" w:rsidP="00006A5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23,000</w:t>
            </w:r>
          </w:p>
        </w:tc>
        <w:tc>
          <w:tcPr>
            <w:tcW w:w="263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:rsidR="00006A56" w:rsidRPr="00C27BBF" w:rsidRDefault="00F6147A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23,000</w:t>
            </w:r>
          </w:p>
        </w:tc>
        <w:tc>
          <w:tcPr>
            <w:tcW w:w="254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:rsidR="00006A56" w:rsidRPr="00C27BBF" w:rsidRDefault="00F0333F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23,000</w:t>
            </w:r>
          </w:p>
        </w:tc>
      </w:tr>
      <w:tr w:rsidR="00006A56" w:rsidRPr="00C27BBF" w:rsidTr="003E24FE">
        <w:tc>
          <w:tcPr>
            <w:tcW w:w="3388" w:type="dxa"/>
            <w:vAlign w:val="bottom"/>
          </w:tcPr>
          <w:p w:rsidR="00006A56" w:rsidRPr="00C27BBF" w:rsidRDefault="00006A56" w:rsidP="00006A5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A56" w:rsidRPr="00C27BBF" w:rsidRDefault="00A54338" w:rsidP="003E24F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3,174,710</w:t>
            </w:r>
          </w:p>
        </w:tc>
        <w:tc>
          <w:tcPr>
            <w:tcW w:w="268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A56" w:rsidRPr="00C27BBF" w:rsidRDefault="00F0333F" w:rsidP="00006A5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3,175,47</w:t>
            </w:r>
            <w:r w:rsidR="00861F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63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A56" w:rsidRPr="00C27BBF" w:rsidRDefault="00F6147A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2,972,975</w:t>
            </w:r>
          </w:p>
        </w:tc>
        <w:tc>
          <w:tcPr>
            <w:tcW w:w="254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A56" w:rsidRPr="00C27BBF" w:rsidRDefault="00F0333F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2,970,856</w:t>
            </w:r>
          </w:p>
        </w:tc>
      </w:tr>
      <w:tr w:rsidR="00006A56" w:rsidRPr="00C27BBF" w:rsidTr="003E24FE">
        <w:tc>
          <w:tcPr>
            <w:tcW w:w="3388" w:type="dxa"/>
            <w:vAlign w:val="bottom"/>
          </w:tcPr>
          <w:p w:rsidR="00006A56" w:rsidRPr="00C27BBF" w:rsidRDefault="00006A56" w:rsidP="00006A5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006A56" w:rsidRDefault="00006A56" w:rsidP="00006A5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006A56" w:rsidRPr="00C27BBF" w:rsidRDefault="00006A56" w:rsidP="00006A5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:rsidR="00006A56" w:rsidRDefault="00006A56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:rsidR="00006A56" w:rsidRPr="00C27BBF" w:rsidRDefault="00006A56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06A56" w:rsidRPr="00C27BBF" w:rsidTr="003E24FE">
        <w:tc>
          <w:tcPr>
            <w:tcW w:w="3388" w:type="dxa"/>
            <w:vAlign w:val="bottom"/>
          </w:tcPr>
          <w:p w:rsidR="00006A56" w:rsidRPr="00C27BBF" w:rsidRDefault="00006A56" w:rsidP="00006A5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7B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11" w:type="dxa"/>
            <w:vAlign w:val="bottom"/>
          </w:tcPr>
          <w:p w:rsidR="00006A56" w:rsidRPr="00C27BBF" w:rsidRDefault="00006A56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:rsidR="00006A56" w:rsidRPr="00C27BBF" w:rsidRDefault="00006A56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006A56" w:rsidRPr="00C27BBF" w:rsidRDefault="00006A56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006A56" w:rsidRPr="00C27BBF" w:rsidRDefault="00006A56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06A56" w:rsidRPr="00C27BBF" w:rsidTr="003E24FE">
        <w:tc>
          <w:tcPr>
            <w:tcW w:w="3388" w:type="dxa"/>
            <w:vAlign w:val="bottom"/>
          </w:tcPr>
          <w:p w:rsidR="00006A56" w:rsidRPr="00C27BBF" w:rsidRDefault="00006A56" w:rsidP="00006A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11" w:type="dxa"/>
            <w:vAlign w:val="bottom"/>
          </w:tcPr>
          <w:p w:rsidR="00006A56" w:rsidRPr="003E24FE" w:rsidRDefault="00A54338" w:rsidP="003E24F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E24FE">
              <w:rPr>
                <w:rFonts w:ascii="Angsana New" w:hAnsi="Angsana New"/>
                <w:sz w:val="30"/>
                <w:szCs w:val="30"/>
                <w:lang w:bidi="th-TH"/>
              </w:rPr>
              <w:t>3,852,453</w:t>
            </w:r>
          </w:p>
        </w:tc>
        <w:tc>
          <w:tcPr>
            <w:tcW w:w="268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:rsidR="00006A56" w:rsidRPr="00C27BBF" w:rsidRDefault="007F43A5" w:rsidP="00006A5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3,730,280</w:t>
            </w:r>
          </w:p>
        </w:tc>
        <w:tc>
          <w:tcPr>
            <w:tcW w:w="263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006A56" w:rsidRPr="00C27BBF" w:rsidRDefault="00A54338" w:rsidP="00006A5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006A56" w:rsidRPr="00C27BBF" w:rsidRDefault="007F43A5" w:rsidP="00006A56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06A56" w:rsidRPr="00C27BBF" w:rsidTr="003E24FE">
        <w:tc>
          <w:tcPr>
            <w:tcW w:w="3388" w:type="dxa"/>
            <w:vAlign w:val="bottom"/>
          </w:tcPr>
          <w:p w:rsidR="00006A56" w:rsidRPr="00C27BBF" w:rsidRDefault="00006A56" w:rsidP="00006A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 w:rsidR="005C29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C27BBF">
              <w:rPr>
                <w:rFonts w:ascii="Angsana New" w:hAnsi="Angsana New"/>
                <w:sz w:val="30"/>
                <w:szCs w:val="30"/>
                <w:cs/>
              </w:rPr>
              <w:t>ที่จะถือจนครบกำหนด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006A56" w:rsidRPr="003E24FE" w:rsidRDefault="00A54338" w:rsidP="003E24F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E24FE">
              <w:rPr>
                <w:rFonts w:ascii="Angsana New" w:hAnsi="Angsana New"/>
                <w:sz w:val="30"/>
                <w:szCs w:val="30"/>
                <w:lang w:bidi="th-TH"/>
              </w:rPr>
              <w:t>434,134</w:t>
            </w:r>
          </w:p>
        </w:tc>
        <w:tc>
          <w:tcPr>
            <w:tcW w:w="268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:rsidR="00006A56" w:rsidRPr="00C27BBF" w:rsidRDefault="007F43A5" w:rsidP="00006A5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434,300</w:t>
            </w:r>
          </w:p>
        </w:tc>
        <w:tc>
          <w:tcPr>
            <w:tcW w:w="263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:rsidR="00006A56" w:rsidRPr="00C27BBF" w:rsidRDefault="00A54338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430,000</w:t>
            </w:r>
          </w:p>
        </w:tc>
        <w:tc>
          <w:tcPr>
            <w:tcW w:w="254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:rsidR="00006A56" w:rsidRPr="00C27BBF" w:rsidRDefault="007F43A5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430,000</w:t>
            </w:r>
          </w:p>
        </w:tc>
      </w:tr>
      <w:tr w:rsidR="00006A56" w:rsidRPr="00C27BBF" w:rsidTr="003E24FE">
        <w:tc>
          <w:tcPr>
            <w:tcW w:w="3388" w:type="dxa"/>
            <w:vAlign w:val="bottom"/>
          </w:tcPr>
          <w:p w:rsidR="00006A56" w:rsidRPr="00C27BBF" w:rsidRDefault="00006A56" w:rsidP="00006A56">
            <w:pPr>
              <w:spacing w:line="240" w:lineRule="auto"/>
              <w:ind w:left="72" w:right="2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A56" w:rsidRPr="003E24FE" w:rsidRDefault="00A54338" w:rsidP="003E24F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E24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4,286,587</w:t>
            </w:r>
          </w:p>
        </w:tc>
        <w:tc>
          <w:tcPr>
            <w:tcW w:w="268" w:type="dxa"/>
            <w:vAlign w:val="bottom"/>
          </w:tcPr>
          <w:p w:rsidR="00006A56" w:rsidRPr="000C56F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A56" w:rsidRPr="000C56FF" w:rsidRDefault="007F43A5" w:rsidP="00006A5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4,164,580</w:t>
            </w:r>
          </w:p>
        </w:tc>
        <w:tc>
          <w:tcPr>
            <w:tcW w:w="263" w:type="dxa"/>
            <w:vAlign w:val="bottom"/>
          </w:tcPr>
          <w:p w:rsidR="00006A56" w:rsidRPr="000C56F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A56" w:rsidRPr="000C56FF" w:rsidRDefault="00A54338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430,000</w:t>
            </w:r>
          </w:p>
        </w:tc>
        <w:tc>
          <w:tcPr>
            <w:tcW w:w="254" w:type="dxa"/>
            <w:vAlign w:val="bottom"/>
          </w:tcPr>
          <w:p w:rsidR="00006A56" w:rsidRPr="000C56F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A56" w:rsidRPr="000C56FF" w:rsidRDefault="007F43A5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430,000</w:t>
            </w:r>
          </w:p>
        </w:tc>
      </w:tr>
      <w:tr w:rsidR="00006A56" w:rsidRPr="00C27BBF" w:rsidTr="003E24FE">
        <w:tc>
          <w:tcPr>
            <w:tcW w:w="3388" w:type="dxa"/>
            <w:vAlign w:val="bottom"/>
          </w:tcPr>
          <w:p w:rsidR="00006A56" w:rsidRPr="00C27BBF" w:rsidRDefault="00006A56" w:rsidP="00006A5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B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C27BBF" w:rsidRDefault="00A54338" w:rsidP="003E24F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7,461,297</w:t>
            </w:r>
          </w:p>
        </w:tc>
        <w:tc>
          <w:tcPr>
            <w:tcW w:w="268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C27BBF" w:rsidRDefault="007F43A5" w:rsidP="00006A5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7,340,05</w:t>
            </w:r>
            <w:r w:rsidR="001A0C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63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C27BBF" w:rsidRDefault="00A54338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3,402,975</w:t>
            </w:r>
          </w:p>
        </w:tc>
        <w:tc>
          <w:tcPr>
            <w:tcW w:w="254" w:type="dxa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C27BBF" w:rsidRDefault="007F43A5" w:rsidP="00006A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3,400,856</w:t>
            </w:r>
          </w:p>
        </w:tc>
      </w:tr>
    </w:tbl>
    <w:p w:rsidR="00C66950" w:rsidRDefault="00C66950" w:rsidP="00A14C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shd w:val="clear" w:color="auto" w:fill="FFFFFF"/>
        </w:rPr>
      </w:pPr>
    </w:p>
    <w:p w:rsidR="00A14C78" w:rsidRDefault="00A14C78" w:rsidP="00A14C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shd w:val="clear" w:color="auto" w:fill="FFFFFF"/>
        </w:rPr>
      </w:pPr>
      <w:r w:rsidRPr="006C24FD">
        <w:rPr>
          <w:rFonts w:ascii="Angsana New" w:hAnsi="Angsana New"/>
          <w:sz w:val="30"/>
          <w:szCs w:val="30"/>
          <w:shd w:val="clear" w:color="auto" w:fill="FFFFFF"/>
          <w:cs/>
        </w:rPr>
        <w:t>รายการเคลื่อนไหวในระหว่างงวด</w:t>
      </w:r>
      <w:r w:rsidR="005D491F">
        <w:rPr>
          <w:rFonts w:ascii="Angsana New" w:hAnsi="Angsana New" w:hint="cs"/>
          <w:sz w:val="30"/>
          <w:szCs w:val="30"/>
          <w:shd w:val="clear" w:color="auto" w:fill="FFFFFF"/>
          <w:cs/>
        </w:rPr>
        <w:t>สาม</w:t>
      </w:r>
      <w:r w:rsidRPr="006C24FD">
        <w:rPr>
          <w:rFonts w:ascii="Angsana New" w:hAnsi="Angsana New"/>
          <w:sz w:val="30"/>
          <w:szCs w:val="30"/>
          <w:shd w:val="clear" w:color="auto" w:fill="FFFFFF"/>
          <w:cs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  <w:cs/>
        </w:rPr>
        <w:t>3</w:t>
      </w:r>
      <w:r w:rsidR="00AF5C05">
        <w:rPr>
          <w:rFonts w:ascii="Angsana New" w:hAnsi="Angsana New"/>
          <w:sz w:val="30"/>
          <w:szCs w:val="30"/>
        </w:rPr>
        <w:t xml:space="preserve">1 </w:t>
      </w:r>
      <w:r w:rsidR="00AF5C0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F5C05">
        <w:rPr>
          <w:rFonts w:ascii="Angsana New" w:hAnsi="Angsana New"/>
          <w:sz w:val="30"/>
          <w:szCs w:val="30"/>
        </w:rPr>
        <w:t xml:space="preserve">2560 </w:t>
      </w:r>
      <w:r w:rsidR="00AF5C05">
        <w:rPr>
          <w:rFonts w:ascii="Angsana New" w:hAnsi="Angsana New" w:hint="cs"/>
          <w:sz w:val="30"/>
          <w:szCs w:val="30"/>
          <w:cs/>
        </w:rPr>
        <w:t xml:space="preserve">และ </w:t>
      </w:r>
      <w:r w:rsidR="00AF5C05">
        <w:rPr>
          <w:rFonts w:ascii="Angsana New" w:hAnsi="Angsana New"/>
          <w:sz w:val="30"/>
          <w:szCs w:val="30"/>
        </w:rPr>
        <w:t xml:space="preserve">2559 </w:t>
      </w:r>
      <w:r w:rsidRPr="006C24FD">
        <w:rPr>
          <w:rFonts w:ascii="Angsana New" w:hAnsi="Angsana New"/>
          <w:sz w:val="30"/>
          <w:szCs w:val="30"/>
          <w:shd w:val="clear" w:color="auto" w:fill="FFFFFF"/>
          <w:cs/>
        </w:rPr>
        <w:t>ของตราสารทุนและตราสารหนี้ที่อยู่ในความต้องการของตลาดมีดังนี้</w:t>
      </w:r>
    </w:p>
    <w:p w:rsidR="00A14C78" w:rsidRDefault="00A14C78" w:rsidP="00A14C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shd w:val="clear" w:color="auto" w:fill="FFFFFF"/>
        </w:rPr>
      </w:pP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69"/>
        <w:gridCol w:w="14"/>
        <w:gridCol w:w="1211"/>
        <w:gridCol w:w="261"/>
        <w:gridCol w:w="1179"/>
        <w:gridCol w:w="254"/>
        <w:gridCol w:w="6"/>
        <w:gridCol w:w="1180"/>
      </w:tblGrid>
      <w:tr w:rsidR="00A14C78" w:rsidRPr="00BA7445" w:rsidTr="003E24FE">
        <w:trPr>
          <w:trHeight w:val="425"/>
          <w:tblHeader/>
        </w:trPr>
        <w:tc>
          <w:tcPr>
            <w:tcW w:w="3600" w:type="dxa"/>
            <w:shd w:val="clear" w:color="auto" w:fill="auto"/>
            <w:vAlign w:val="bottom"/>
          </w:tcPr>
          <w:p w:rsidR="00A14C78" w:rsidRPr="00A14C78" w:rsidRDefault="00A14C78" w:rsidP="00014BBD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14C78">
              <w:rPr>
                <w:rFonts w:ascii="Angsana New" w:hAnsi="Angsana New"/>
                <w:sz w:val="30"/>
                <w:szCs w:val="30"/>
                <w:shd w:val="clear" w:color="auto" w:fill="FFFFFF"/>
                <w:cs/>
              </w:rPr>
              <w:br w:type="page"/>
            </w:r>
          </w:p>
        </w:tc>
        <w:tc>
          <w:tcPr>
            <w:tcW w:w="2754" w:type="dxa"/>
            <w:gridSpan w:val="4"/>
            <w:vAlign w:val="bottom"/>
          </w:tcPr>
          <w:p w:rsidR="00A14C78" w:rsidRPr="00A14C78" w:rsidRDefault="00A14C78" w:rsidP="0001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4C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vAlign w:val="bottom"/>
          </w:tcPr>
          <w:p w:rsidR="00A14C78" w:rsidRPr="00A14C78" w:rsidRDefault="00A14C78" w:rsidP="0001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9" w:type="dxa"/>
            <w:gridSpan w:val="4"/>
            <w:vAlign w:val="bottom"/>
          </w:tcPr>
          <w:p w:rsidR="00A14C78" w:rsidRPr="00A14C78" w:rsidRDefault="00A14C78" w:rsidP="0001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4C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14C7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06A56" w:rsidRPr="00BA7445" w:rsidTr="003E24FE">
        <w:trPr>
          <w:trHeight w:val="413"/>
          <w:tblHeader/>
        </w:trPr>
        <w:tc>
          <w:tcPr>
            <w:tcW w:w="3600" w:type="dxa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3" w:type="dxa"/>
            <w:gridSpan w:val="2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61" w:type="dxa"/>
            <w:vAlign w:val="bottom"/>
          </w:tcPr>
          <w:p w:rsidR="00006A56" w:rsidRPr="0060279E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0" w:type="dxa"/>
            <w:gridSpan w:val="2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006A56" w:rsidRPr="00BA7445" w:rsidTr="003E24FE">
        <w:trPr>
          <w:trHeight w:val="425"/>
          <w:tblHeader/>
        </w:trPr>
        <w:tc>
          <w:tcPr>
            <w:tcW w:w="3600" w:type="dxa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4" w:type="dxa"/>
            <w:gridSpan w:val="9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4C7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4C89" w:rsidRPr="00BA7445" w:rsidTr="003E24FE">
        <w:trPr>
          <w:trHeight w:val="425"/>
        </w:trPr>
        <w:tc>
          <w:tcPr>
            <w:tcW w:w="3600" w:type="dxa"/>
            <w:vAlign w:val="bottom"/>
          </w:tcPr>
          <w:p w:rsidR="000A4C89" w:rsidRPr="00A14C78" w:rsidRDefault="000A4C89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5634" w:type="dxa"/>
            <w:gridSpan w:val="9"/>
            <w:vAlign w:val="bottom"/>
          </w:tcPr>
          <w:p w:rsidR="000A4C89" w:rsidRPr="00A14C78" w:rsidRDefault="000A4C89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16D4B" w:rsidRPr="00BA7445" w:rsidTr="003E24FE">
        <w:trPr>
          <w:trHeight w:val="425"/>
        </w:trPr>
        <w:tc>
          <w:tcPr>
            <w:tcW w:w="3600" w:type="dxa"/>
            <w:vAlign w:val="bottom"/>
          </w:tcPr>
          <w:p w:rsidR="00816D4B" w:rsidRPr="00816D4B" w:rsidRDefault="00816D4B" w:rsidP="00816D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6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5634" w:type="dxa"/>
            <w:gridSpan w:val="9"/>
            <w:vAlign w:val="bottom"/>
          </w:tcPr>
          <w:p w:rsidR="00816D4B" w:rsidRPr="00A14C78" w:rsidRDefault="00816D4B" w:rsidP="0081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06A56" w:rsidRPr="00BA7445" w:rsidTr="003E24FE">
        <w:trPr>
          <w:trHeight w:val="413"/>
        </w:trPr>
        <w:tc>
          <w:tcPr>
            <w:tcW w:w="3600" w:type="dxa"/>
            <w:vAlign w:val="bottom"/>
          </w:tcPr>
          <w:p w:rsidR="00006A56" w:rsidRPr="00A14C78" w:rsidRDefault="00006A56" w:rsidP="00006A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4C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14C7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14C7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:rsidR="00006A56" w:rsidRPr="00A14C78" w:rsidRDefault="00F31A61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482,47</w:t>
            </w:r>
            <w:r w:rsidR="00C66950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83" w:type="dxa"/>
            <w:gridSpan w:val="2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006A56" w:rsidRPr="00F31A61" w:rsidRDefault="00F31A61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,295</w:t>
            </w:r>
          </w:p>
        </w:tc>
        <w:tc>
          <w:tcPr>
            <w:tcW w:w="261" w:type="dxa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006A56" w:rsidRPr="00A14C78" w:rsidRDefault="00F31A61" w:rsidP="00006A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447,856</w:t>
            </w:r>
          </w:p>
        </w:tc>
        <w:tc>
          <w:tcPr>
            <w:tcW w:w="260" w:type="dxa"/>
            <w:gridSpan w:val="2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006A56" w:rsidRPr="00A14C78" w:rsidRDefault="00F31A61" w:rsidP="00006A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411,627</w:t>
            </w:r>
          </w:p>
        </w:tc>
      </w:tr>
      <w:tr w:rsidR="00006A56" w:rsidRPr="00BA7445" w:rsidTr="003E24FE">
        <w:trPr>
          <w:trHeight w:val="413"/>
        </w:trPr>
        <w:tc>
          <w:tcPr>
            <w:tcW w:w="3600" w:type="dxa"/>
            <w:vAlign w:val="bottom"/>
          </w:tcPr>
          <w:p w:rsidR="00006A56" w:rsidRPr="00A14C78" w:rsidRDefault="00006A56" w:rsidP="00006A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4C78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260" w:type="dxa"/>
            <w:vAlign w:val="bottom"/>
          </w:tcPr>
          <w:p w:rsidR="00006A56" w:rsidRPr="009E24BF" w:rsidRDefault="009E24BF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4BF">
              <w:rPr>
                <w:rFonts w:ascii="Angsana New" w:hAnsi="Angsana New"/>
                <w:sz w:val="30"/>
                <w:szCs w:val="30"/>
                <w:lang w:val="en-US" w:bidi="th-TH"/>
              </w:rPr>
              <w:t>93,61</w:t>
            </w:r>
            <w:r w:rsidR="003E24F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  <w:gridSpan w:val="2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006A56" w:rsidRPr="00A14C78" w:rsidRDefault="000A4C89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133,715</w:t>
            </w:r>
          </w:p>
        </w:tc>
        <w:tc>
          <w:tcPr>
            <w:tcW w:w="261" w:type="dxa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006A56" w:rsidRPr="00252A1C" w:rsidRDefault="00252A1C" w:rsidP="00006A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93,612</w:t>
            </w:r>
          </w:p>
        </w:tc>
        <w:tc>
          <w:tcPr>
            <w:tcW w:w="260" w:type="dxa"/>
            <w:gridSpan w:val="2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006A56" w:rsidRPr="00A14C78" w:rsidRDefault="000A4C89" w:rsidP="00006A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133,715</w:t>
            </w:r>
          </w:p>
        </w:tc>
      </w:tr>
      <w:tr w:rsidR="00006A56" w:rsidRPr="00BA7445" w:rsidTr="003E24FE">
        <w:trPr>
          <w:trHeight w:val="425"/>
        </w:trPr>
        <w:tc>
          <w:tcPr>
            <w:tcW w:w="3600" w:type="dxa"/>
            <w:vAlign w:val="bottom"/>
          </w:tcPr>
          <w:p w:rsidR="00006A56" w:rsidRPr="00A14C78" w:rsidRDefault="00006A56" w:rsidP="00006A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4C78">
              <w:rPr>
                <w:rFonts w:ascii="Angsana New" w:hAnsi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260" w:type="dxa"/>
            <w:vAlign w:val="bottom"/>
          </w:tcPr>
          <w:p w:rsidR="00006A56" w:rsidRPr="009E24BF" w:rsidRDefault="003E24FE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(94,877</w:t>
            </w:r>
            <w:r w:rsidR="009E24BF" w:rsidRPr="009E24B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006A56" w:rsidRPr="00A14C78" w:rsidRDefault="000A4C89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(138,901</w:t>
            </w:r>
            <w:r w:rsidR="00F31A6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006A56" w:rsidRPr="00A14C78" w:rsidRDefault="00252A1C" w:rsidP="00252A1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(91,891)</w:t>
            </w:r>
          </w:p>
        </w:tc>
        <w:tc>
          <w:tcPr>
            <w:tcW w:w="260" w:type="dxa"/>
            <w:gridSpan w:val="2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006A56" w:rsidRPr="00A14C78" w:rsidRDefault="000A4C89" w:rsidP="00006A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(138,901</w:t>
            </w:r>
            <w:r w:rsidR="00F31A61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06A56" w:rsidRPr="00BA7445" w:rsidTr="003E24FE">
        <w:trPr>
          <w:trHeight w:val="413"/>
        </w:trPr>
        <w:tc>
          <w:tcPr>
            <w:tcW w:w="3600" w:type="dxa"/>
            <w:vAlign w:val="bottom"/>
          </w:tcPr>
          <w:p w:rsidR="00006A56" w:rsidRPr="00A14C78" w:rsidRDefault="000A4C89" w:rsidP="00006A5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260" w:type="dxa"/>
            <w:vAlign w:val="bottom"/>
          </w:tcPr>
          <w:p w:rsidR="00006A56" w:rsidRPr="009E24BF" w:rsidRDefault="009E24BF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4BF">
              <w:rPr>
                <w:rFonts w:ascii="Angsana New" w:hAnsi="Angsana New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83" w:type="dxa"/>
            <w:gridSpan w:val="2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006A56" w:rsidRPr="00A14C78" w:rsidRDefault="000A4C89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261" w:type="dxa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006A56" w:rsidRPr="00A14C78" w:rsidRDefault="00252A1C" w:rsidP="00006A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398</w:t>
            </w:r>
          </w:p>
        </w:tc>
        <w:tc>
          <w:tcPr>
            <w:tcW w:w="260" w:type="dxa"/>
            <w:gridSpan w:val="2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:rsidR="00006A56" w:rsidRPr="00A14C78" w:rsidRDefault="000A4C89" w:rsidP="00006A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906</w:t>
            </w:r>
          </w:p>
        </w:tc>
      </w:tr>
      <w:tr w:rsidR="00006A56" w:rsidRPr="00BA7445" w:rsidTr="003E24FE">
        <w:trPr>
          <w:trHeight w:val="425"/>
        </w:trPr>
        <w:tc>
          <w:tcPr>
            <w:tcW w:w="3600" w:type="dxa"/>
            <w:vAlign w:val="bottom"/>
          </w:tcPr>
          <w:p w:rsidR="00006A56" w:rsidRPr="00A14C78" w:rsidRDefault="00006A56" w:rsidP="00006A5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C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4C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F43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7F43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6A1A14" w:rsidRDefault="009E24BF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24B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481,710</w:t>
            </w:r>
          </w:p>
        </w:tc>
        <w:tc>
          <w:tcPr>
            <w:tcW w:w="283" w:type="dxa"/>
            <w:gridSpan w:val="2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A14C78" w:rsidRDefault="000A4C89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414,036</w:t>
            </w:r>
          </w:p>
        </w:tc>
        <w:tc>
          <w:tcPr>
            <w:tcW w:w="261" w:type="dxa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252A1C" w:rsidRDefault="00252A1C" w:rsidP="00006A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449,975</w:t>
            </w:r>
          </w:p>
        </w:tc>
        <w:tc>
          <w:tcPr>
            <w:tcW w:w="260" w:type="dxa"/>
            <w:gridSpan w:val="2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A14C78" w:rsidRDefault="000A4C89" w:rsidP="00006A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407,347</w:t>
            </w:r>
          </w:p>
        </w:tc>
      </w:tr>
      <w:tr w:rsidR="000A4C89" w:rsidRPr="00BA7445" w:rsidTr="003E24FE">
        <w:tc>
          <w:tcPr>
            <w:tcW w:w="3600" w:type="dxa"/>
            <w:vAlign w:val="bottom"/>
          </w:tcPr>
          <w:p w:rsidR="000A4C89" w:rsidRPr="00A14C78" w:rsidRDefault="000A4C89" w:rsidP="00006A5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:rsidR="000A4C89" w:rsidRPr="00A14C78" w:rsidRDefault="000A4C89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0A4C89" w:rsidRPr="00A14C78" w:rsidRDefault="000A4C89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gridSpan w:val="2"/>
            <w:vAlign w:val="bottom"/>
          </w:tcPr>
          <w:p w:rsidR="000A4C89" w:rsidRPr="00A14C78" w:rsidRDefault="000A4C89" w:rsidP="00006A5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:rsidR="000A4C89" w:rsidRPr="00A14C78" w:rsidRDefault="000A4C89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0A4C89" w:rsidRPr="00A14C78" w:rsidRDefault="000A4C89" w:rsidP="00006A56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vAlign w:val="bottom"/>
          </w:tcPr>
          <w:p w:rsidR="000A4C89" w:rsidRPr="00A14C78" w:rsidRDefault="000A4C89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vAlign w:val="bottom"/>
          </w:tcPr>
          <w:p w:rsidR="000A4C89" w:rsidRPr="00A14C78" w:rsidRDefault="000A4C89" w:rsidP="00006A56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16D4B" w:rsidRPr="00BA7445" w:rsidTr="003E24FE">
        <w:tc>
          <w:tcPr>
            <w:tcW w:w="3600" w:type="dxa"/>
            <w:vAlign w:val="bottom"/>
          </w:tcPr>
          <w:p w:rsidR="00816D4B" w:rsidRPr="00816D4B" w:rsidRDefault="00816D4B" w:rsidP="00816D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6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816D4B" w:rsidRPr="00A14C78" w:rsidRDefault="00816D4B" w:rsidP="00816D4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816D4B" w:rsidRPr="00A14C78" w:rsidRDefault="00816D4B" w:rsidP="0081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gridSpan w:val="2"/>
            <w:vAlign w:val="bottom"/>
          </w:tcPr>
          <w:p w:rsidR="00816D4B" w:rsidRPr="00A14C78" w:rsidRDefault="00816D4B" w:rsidP="00816D4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:rsidR="00816D4B" w:rsidRPr="00A14C78" w:rsidRDefault="00816D4B" w:rsidP="0081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816D4B" w:rsidRPr="00A14C78" w:rsidRDefault="00816D4B" w:rsidP="00816D4B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vAlign w:val="bottom"/>
          </w:tcPr>
          <w:p w:rsidR="00816D4B" w:rsidRPr="00A14C78" w:rsidRDefault="00816D4B" w:rsidP="0081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vAlign w:val="bottom"/>
          </w:tcPr>
          <w:p w:rsidR="00816D4B" w:rsidRPr="00A14C78" w:rsidRDefault="00816D4B" w:rsidP="00816D4B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06A56" w:rsidRPr="00BA7445" w:rsidTr="003E24FE">
        <w:tc>
          <w:tcPr>
            <w:tcW w:w="3600" w:type="dxa"/>
            <w:vAlign w:val="bottom"/>
          </w:tcPr>
          <w:p w:rsidR="00006A56" w:rsidRPr="00A14C78" w:rsidRDefault="00006A56" w:rsidP="00006A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C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14C7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14C7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:rsidR="00006A56" w:rsidRPr="00A14C78" w:rsidRDefault="00F31A61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3,730,280</w:t>
            </w:r>
          </w:p>
        </w:tc>
        <w:tc>
          <w:tcPr>
            <w:tcW w:w="269" w:type="dxa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gridSpan w:val="2"/>
            <w:vAlign w:val="bottom"/>
          </w:tcPr>
          <w:p w:rsidR="00006A56" w:rsidRPr="00A14C78" w:rsidRDefault="00F31A61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4,270,193</w:t>
            </w:r>
          </w:p>
        </w:tc>
        <w:tc>
          <w:tcPr>
            <w:tcW w:w="261" w:type="dxa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006A56" w:rsidRPr="00A14C78" w:rsidRDefault="00F31A61" w:rsidP="00F5212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vAlign w:val="bottom"/>
          </w:tcPr>
          <w:p w:rsidR="00006A56" w:rsidRPr="00A14C78" w:rsidRDefault="00F31A61" w:rsidP="00F52123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06A56" w:rsidRPr="00BA7445" w:rsidTr="003E24FE">
        <w:tc>
          <w:tcPr>
            <w:tcW w:w="3600" w:type="dxa"/>
            <w:vAlign w:val="bottom"/>
          </w:tcPr>
          <w:p w:rsidR="00006A56" w:rsidRPr="00A14C78" w:rsidRDefault="00006A56" w:rsidP="00006A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C78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260" w:type="dxa"/>
            <w:vAlign w:val="bottom"/>
          </w:tcPr>
          <w:p w:rsidR="00006A56" w:rsidRPr="006A1A14" w:rsidRDefault="006A1A14" w:rsidP="00F5212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1A1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gridSpan w:val="2"/>
            <w:vAlign w:val="bottom"/>
          </w:tcPr>
          <w:p w:rsidR="00006A56" w:rsidRPr="00A14C78" w:rsidRDefault="00F31A61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117,314</w:t>
            </w:r>
          </w:p>
        </w:tc>
        <w:tc>
          <w:tcPr>
            <w:tcW w:w="261" w:type="dxa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006A56" w:rsidRPr="00A14C78" w:rsidRDefault="009C5DE4" w:rsidP="00F5212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  <w:vAlign w:val="bottom"/>
          </w:tcPr>
          <w:p w:rsidR="00006A56" w:rsidRPr="0010352B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  <w:gridSpan w:val="2"/>
            <w:vAlign w:val="bottom"/>
          </w:tcPr>
          <w:p w:rsidR="00006A56" w:rsidRPr="00A14C78" w:rsidRDefault="00F31A61" w:rsidP="00006A5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A4C89" w:rsidRPr="00BA7445" w:rsidTr="003E24FE">
        <w:tc>
          <w:tcPr>
            <w:tcW w:w="3600" w:type="dxa"/>
            <w:shd w:val="clear" w:color="auto" w:fill="auto"/>
            <w:vAlign w:val="bottom"/>
          </w:tcPr>
          <w:p w:rsidR="000A4C89" w:rsidRPr="00A14C78" w:rsidRDefault="000A4C89" w:rsidP="000A4C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4C89" w:rsidRPr="006A1A14" w:rsidRDefault="006A1A14" w:rsidP="000A4C8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1A14">
              <w:rPr>
                <w:rFonts w:ascii="Angsana New" w:hAnsi="Angsana New"/>
                <w:sz w:val="30"/>
                <w:szCs w:val="30"/>
                <w:lang w:val="en-US" w:bidi="th-TH"/>
              </w:rPr>
              <w:t>122,173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0A4C89" w:rsidRPr="00A14C78" w:rsidRDefault="000A4C89" w:rsidP="000A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4C89" w:rsidRPr="00A14C78" w:rsidRDefault="000A4C89" w:rsidP="000A4C8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D21079">
              <w:rPr>
                <w:rFonts w:ascii="Angsana New" w:hAnsi="Angsana New"/>
                <w:sz w:val="30"/>
                <w:szCs w:val="30"/>
                <w:lang w:val="en-US" w:bidi="th-TH"/>
              </w:rPr>
              <w:t>57,86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0A4C89" w:rsidRPr="00A14C78" w:rsidRDefault="000A4C89" w:rsidP="000A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4C89" w:rsidRPr="00A14C78" w:rsidRDefault="009C5DE4" w:rsidP="000A4C89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0A4C89" w:rsidRPr="0010352B" w:rsidRDefault="000A4C89" w:rsidP="000A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4C89" w:rsidRPr="00A14C78" w:rsidRDefault="000A4C89" w:rsidP="000A4C89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06A56" w:rsidRPr="00BA7445" w:rsidTr="003E24FE">
        <w:tc>
          <w:tcPr>
            <w:tcW w:w="3600" w:type="dxa"/>
            <w:vAlign w:val="bottom"/>
          </w:tcPr>
          <w:p w:rsidR="00006A56" w:rsidRPr="00A14C78" w:rsidRDefault="00006A56" w:rsidP="00006A5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C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43A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F43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 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6A1A14" w:rsidRDefault="006A1A14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A1A1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3,852,453</w:t>
            </w:r>
          </w:p>
        </w:tc>
        <w:tc>
          <w:tcPr>
            <w:tcW w:w="269" w:type="dxa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A14C78" w:rsidRDefault="00D21079" w:rsidP="00006A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4,329,64</w:t>
            </w:r>
            <w:r w:rsidR="007D048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61" w:type="dxa"/>
            <w:vAlign w:val="bottom"/>
          </w:tcPr>
          <w:p w:rsidR="00006A56" w:rsidRPr="00A14C78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E52BA6" w:rsidRDefault="009C5DE4" w:rsidP="00006A5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  <w:vAlign w:val="bottom"/>
          </w:tcPr>
          <w:p w:rsidR="00006A56" w:rsidRPr="00E52BA6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E52BA6" w:rsidRDefault="00F31A61" w:rsidP="00006A5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:rsidR="006826BF" w:rsidRPr="00EF02EE" w:rsidRDefault="006826BF" w:rsidP="006C24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shd w:val="clear" w:color="auto" w:fill="FFFFFF"/>
          <w:cs/>
        </w:rPr>
      </w:pPr>
    </w:p>
    <w:p w:rsidR="0006549F" w:rsidRDefault="0006549F" w:rsidP="004058F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42F3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ลูกหนี้การค้า</w:t>
      </w:r>
    </w:p>
    <w:p w:rsidR="00EF02EE" w:rsidRDefault="00EF02EE" w:rsidP="00EF0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20"/>
        <w:gridCol w:w="1242"/>
        <w:gridCol w:w="19"/>
        <w:gridCol w:w="263"/>
        <w:gridCol w:w="9"/>
        <w:gridCol w:w="1240"/>
        <w:gridCol w:w="13"/>
        <w:gridCol w:w="258"/>
        <w:gridCol w:w="15"/>
        <w:gridCol w:w="1153"/>
        <w:gridCol w:w="19"/>
        <w:gridCol w:w="234"/>
        <w:gridCol w:w="22"/>
        <w:gridCol w:w="1163"/>
        <w:gridCol w:w="19"/>
      </w:tblGrid>
      <w:tr w:rsidR="008D6632" w:rsidRPr="009466D1" w:rsidTr="003E24FE">
        <w:tc>
          <w:tcPr>
            <w:tcW w:w="1943" w:type="pct"/>
            <w:gridSpan w:val="2"/>
            <w:vAlign w:val="bottom"/>
          </w:tcPr>
          <w:p w:rsidR="008D6632" w:rsidRPr="009466D1" w:rsidRDefault="008D6632" w:rsidP="00157857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3" w:type="pct"/>
            <w:gridSpan w:val="6"/>
            <w:vAlign w:val="bottom"/>
          </w:tcPr>
          <w:p w:rsidR="008D6632" w:rsidRPr="009466D1" w:rsidRDefault="008D6632" w:rsidP="0015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66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vAlign w:val="bottom"/>
          </w:tcPr>
          <w:p w:rsidR="008D6632" w:rsidRPr="009466D1" w:rsidRDefault="008D6632" w:rsidP="0015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6"/>
            <w:vAlign w:val="bottom"/>
          </w:tcPr>
          <w:p w:rsidR="008D6632" w:rsidRPr="009466D1" w:rsidRDefault="008D6632" w:rsidP="0015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66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06A56" w:rsidRPr="009466D1" w:rsidTr="003E24FE">
        <w:tc>
          <w:tcPr>
            <w:tcW w:w="1943" w:type="pct"/>
            <w:gridSpan w:val="2"/>
            <w:vAlign w:val="bottom"/>
          </w:tcPr>
          <w:p w:rsidR="00006A56" w:rsidRPr="009466D1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006A56" w:rsidRPr="0060279E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006A56" w:rsidRPr="009466D1" w:rsidTr="003E24FE">
        <w:tc>
          <w:tcPr>
            <w:tcW w:w="1943" w:type="pct"/>
            <w:gridSpan w:val="2"/>
            <w:vAlign w:val="bottom"/>
          </w:tcPr>
          <w:p w:rsidR="00006A56" w:rsidRPr="009466D1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006A56" w:rsidRPr="0060279E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006A56" w:rsidRPr="009466D1" w:rsidTr="003E24FE">
        <w:tc>
          <w:tcPr>
            <w:tcW w:w="1943" w:type="pct"/>
            <w:gridSpan w:val="2"/>
            <w:vAlign w:val="bottom"/>
          </w:tcPr>
          <w:p w:rsidR="00006A56" w:rsidRPr="009466D1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57" w:type="pct"/>
            <w:gridSpan w:val="14"/>
            <w:vAlign w:val="bottom"/>
          </w:tcPr>
          <w:p w:rsidR="00006A56" w:rsidRPr="009466D1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66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6A56" w:rsidRPr="009466D1" w:rsidTr="003E24FE">
        <w:tc>
          <w:tcPr>
            <w:tcW w:w="1943" w:type="pct"/>
            <w:gridSpan w:val="2"/>
            <w:vAlign w:val="bottom"/>
          </w:tcPr>
          <w:p w:rsidR="00006A56" w:rsidRPr="009466D1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66D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9466D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466D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9466D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80" w:type="pct"/>
            <w:gridSpan w:val="2"/>
            <w:vAlign w:val="bottom"/>
          </w:tcPr>
          <w:p w:rsidR="00006A56" w:rsidRPr="009466D1" w:rsidRDefault="00E3097D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4,302,195</w:t>
            </w:r>
          </w:p>
        </w:tc>
        <w:tc>
          <w:tcPr>
            <w:tcW w:w="142" w:type="pct"/>
            <w:vAlign w:val="bottom"/>
          </w:tcPr>
          <w:p w:rsidR="00006A56" w:rsidRPr="009466D1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:rsidR="00006A56" w:rsidRPr="009466D1" w:rsidRDefault="008C309A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9,137</w:t>
            </w:r>
          </w:p>
        </w:tc>
        <w:tc>
          <w:tcPr>
            <w:tcW w:w="147" w:type="pct"/>
            <w:gridSpan w:val="2"/>
            <w:vAlign w:val="bottom"/>
          </w:tcPr>
          <w:p w:rsidR="00006A56" w:rsidRPr="009466D1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vAlign w:val="bottom"/>
          </w:tcPr>
          <w:p w:rsidR="00006A56" w:rsidRPr="009466D1" w:rsidRDefault="00E3097D" w:rsidP="00006A56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gridSpan w:val="2"/>
            <w:vAlign w:val="bottom"/>
          </w:tcPr>
          <w:p w:rsidR="00006A56" w:rsidRPr="009466D1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vAlign w:val="bottom"/>
          </w:tcPr>
          <w:p w:rsidR="00006A56" w:rsidRPr="009466D1" w:rsidRDefault="008C309A" w:rsidP="00006A56">
            <w:pPr>
              <w:pStyle w:val="acctfourfigures"/>
              <w:tabs>
                <w:tab w:val="clear" w:pos="765"/>
                <w:tab w:val="decimal" w:pos="624"/>
              </w:tabs>
              <w:spacing w:line="380" w:lineRule="exact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06A56" w:rsidRPr="009466D1" w:rsidTr="003E24FE">
        <w:tc>
          <w:tcPr>
            <w:tcW w:w="1943" w:type="pct"/>
            <w:gridSpan w:val="2"/>
            <w:vAlign w:val="bottom"/>
          </w:tcPr>
          <w:p w:rsidR="00006A56" w:rsidRPr="009466D1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66D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80" w:type="pct"/>
            <w:gridSpan w:val="2"/>
            <w:vAlign w:val="bottom"/>
          </w:tcPr>
          <w:p w:rsidR="00006A56" w:rsidRPr="009466D1" w:rsidRDefault="00E3097D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116,215</w:t>
            </w:r>
          </w:p>
        </w:tc>
        <w:tc>
          <w:tcPr>
            <w:tcW w:w="142" w:type="pct"/>
            <w:vAlign w:val="bottom"/>
          </w:tcPr>
          <w:p w:rsidR="00006A56" w:rsidRPr="009466D1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:rsidR="00006A56" w:rsidRPr="009466D1" w:rsidRDefault="008C309A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195,288</w:t>
            </w:r>
          </w:p>
        </w:tc>
        <w:tc>
          <w:tcPr>
            <w:tcW w:w="147" w:type="pct"/>
            <w:gridSpan w:val="2"/>
            <w:vAlign w:val="bottom"/>
          </w:tcPr>
          <w:p w:rsidR="00006A56" w:rsidRPr="009466D1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vAlign w:val="bottom"/>
          </w:tcPr>
          <w:p w:rsidR="00006A56" w:rsidRPr="009466D1" w:rsidRDefault="00E3097D" w:rsidP="00006A56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gridSpan w:val="2"/>
            <w:vAlign w:val="bottom"/>
          </w:tcPr>
          <w:p w:rsidR="00006A56" w:rsidRPr="009466D1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vAlign w:val="bottom"/>
          </w:tcPr>
          <w:p w:rsidR="00006A56" w:rsidRPr="009466D1" w:rsidRDefault="008C309A" w:rsidP="00006A56">
            <w:pPr>
              <w:pStyle w:val="acctfourfigures"/>
              <w:tabs>
                <w:tab w:val="clear" w:pos="765"/>
                <w:tab w:val="decimal" w:pos="624"/>
              </w:tabs>
              <w:spacing w:line="380" w:lineRule="exact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06A56" w:rsidRPr="009466D1" w:rsidTr="003E24FE">
        <w:tc>
          <w:tcPr>
            <w:tcW w:w="1943" w:type="pct"/>
            <w:gridSpan w:val="2"/>
            <w:vAlign w:val="bottom"/>
          </w:tcPr>
          <w:p w:rsidR="00006A56" w:rsidRPr="009466D1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66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</w:tcBorders>
            <w:vAlign w:val="bottom"/>
          </w:tcPr>
          <w:p w:rsidR="00006A56" w:rsidRPr="009466D1" w:rsidRDefault="00E3097D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4,418,410</w:t>
            </w:r>
          </w:p>
        </w:tc>
        <w:tc>
          <w:tcPr>
            <w:tcW w:w="142" w:type="pct"/>
            <w:vAlign w:val="bottom"/>
          </w:tcPr>
          <w:p w:rsidR="00006A56" w:rsidRPr="009466D1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tcBorders>
              <w:top w:val="single" w:sz="4" w:space="0" w:color="auto"/>
            </w:tcBorders>
            <w:vAlign w:val="bottom"/>
          </w:tcPr>
          <w:p w:rsidR="00006A56" w:rsidRPr="009466D1" w:rsidRDefault="008C309A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7,564,425</w:t>
            </w:r>
          </w:p>
        </w:tc>
        <w:tc>
          <w:tcPr>
            <w:tcW w:w="147" w:type="pct"/>
            <w:gridSpan w:val="2"/>
            <w:vAlign w:val="bottom"/>
          </w:tcPr>
          <w:p w:rsidR="00006A56" w:rsidRPr="009466D1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</w:tcBorders>
            <w:vAlign w:val="bottom"/>
          </w:tcPr>
          <w:p w:rsidR="00006A56" w:rsidRPr="009466D1" w:rsidRDefault="00E3097D" w:rsidP="00006A56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gridSpan w:val="2"/>
            <w:vAlign w:val="bottom"/>
          </w:tcPr>
          <w:p w:rsidR="00006A56" w:rsidRPr="009466D1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tcBorders>
              <w:top w:val="single" w:sz="4" w:space="0" w:color="auto"/>
            </w:tcBorders>
            <w:vAlign w:val="bottom"/>
          </w:tcPr>
          <w:p w:rsidR="00006A56" w:rsidRPr="009466D1" w:rsidRDefault="008C309A" w:rsidP="00006A56">
            <w:pPr>
              <w:pStyle w:val="acctfourfigures"/>
              <w:tabs>
                <w:tab w:val="clear" w:pos="765"/>
                <w:tab w:val="decimal" w:pos="624"/>
              </w:tabs>
              <w:spacing w:line="380" w:lineRule="exact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006A56" w:rsidRPr="009466D1" w:rsidTr="003E24FE">
        <w:tc>
          <w:tcPr>
            <w:tcW w:w="1943" w:type="pct"/>
            <w:gridSpan w:val="2"/>
            <w:vAlign w:val="bottom"/>
          </w:tcPr>
          <w:p w:rsidR="00006A56" w:rsidRPr="009466D1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66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466D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0" w:type="pct"/>
            <w:gridSpan w:val="2"/>
            <w:tcBorders>
              <w:bottom w:val="single" w:sz="4" w:space="0" w:color="auto"/>
            </w:tcBorders>
            <w:vAlign w:val="bottom"/>
          </w:tcPr>
          <w:p w:rsidR="00006A56" w:rsidRPr="009466D1" w:rsidRDefault="00E3097D" w:rsidP="00006A56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vAlign w:val="bottom"/>
          </w:tcPr>
          <w:p w:rsidR="00006A56" w:rsidRPr="009466D1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tcBorders>
              <w:bottom w:val="single" w:sz="4" w:space="0" w:color="auto"/>
            </w:tcBorders>
            <w:vAlign w:val="bottom"/>
          </w:tcPr>
          <w:p w:rsidR="00006A56" w:rsidRPr="009466D1" w:rsidRDefault="008C309A" w:rsidP="00006A56">
            <w:pPr>
              <w:pStyle w:val="acctfourfigures"/>
              <w:tabs>
                <w:tab w:val="clear" w:pos="765"/>
                <w:tab w:val="decimal" w:pos="708"/>
              </w:tabs>
              <w:spacing w:line="380" w:lineRule="exact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006A56" w:rsidRPr="009466D1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vAlign w:val="bottom"/>
          </w:tcPr>
          <w:p w:rsidR="00006A56" w:rsidRPr="009466D1" w:rsidRDefault="00E3097D" w:rsidP="00006A56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gridSpan w:val="2"/>
            <w:vAlign w:val="bottom"/>
          </w:tcPr>
          <w:p w:rsidR="00006A56" w:rsidRPr="009466D1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tcBorders>
              <w:bottom w:val="single" w:sz="4" w:space="0" w:color="auto"/>
            </w:tcBorders>
            <w:vAlign w:val="bottom"/>
          </w:tcPr>
          <w:p w:rsidR="00006A56" w:rsidRPr="009466D1" w:rsidRDefault="008C309A" w:rsidP="00006A56">
            <w:pPr>
              <w:pStyle w:val="acctfourfigures"/>
              <w:tabs>
                <w:tab w:val="clear" w:pos="765"/>
                <w:tab w:val="decimal" w:pos="624"/>
              </w:tabs>
              <w:spacing w:line="380" w:lineRule="exact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3097D" w:rsidRPr="009466D1" w:rsidTr="003E24FE">
        <w:tc>
          <w:tcPr>
            <w:tcW w:w="1943" w:type="pct"/>
            <w:gridSpan w:val="2"/>
            <w:vAlign w:val="bottom"/>
          </w:tcPr>
          <w:p w:rsidR="00E3097D" w:rsidRPr="009466D1" w:rsidRDefault="00E3097D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66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097D" w:rsidRPr="009466D1" w:rsidRDefault="00E3097D" w:rsidP="0095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4,418,410</w:t>
            </w:r>
          </w:p>
        </w:tc>
        <w:tc>
          <w:tcPr>
            <w:tcW w:w="142" w:type="pct"/>
            <w:vAlign w:val="bottom"/>
          </w:tcPr>
          <w:p w:rsidR="00E3097D" w:rsidRPr="009466D1" w:rsidRDefault="00E3097D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097D" w:rsidRPr="009466D1" w:rsidRDefault="00E3097D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7,564,425</w:t>
            </w:r>
          </w:p>
        </w:tc>
        <w:tc>
          <w:tcPr>
            <w:tcW w:w="147" w:type="pct"/>
            <w:gridSpan w:val="2"/>
            <w:vAlign w:val="bottom"/>
          </w:tcPr>
          <w:p w:rsidR="00E3097D" w:rsidRPr="009466D1" w:rsidRDefault="00E3097D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097D" w:rsidRPr="009466D1" w:rsidRDefault="00E3097D" w:rsidP="00006A56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gridSpan w:val="2"/>
            <w:vAlign w:val="bottom"/>
          </w:tcPr>
          <w:p w:rsidR="00E3097D" w:rsidRPr="009466D1" w:rsidRDefault="00E3097D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097D" w:rsidRPr="009466D1" w:rsidRDefault="00E3097D" w:rsidP="00006A56">
            <w:pPr>
              <w:pStyle w:val="acctfourfigures"/>
              <w:tabs>
                <w:tab w:val="clear" w:pos="765"/>
                <w:tab w:val="decimal" w:pos="624"/>
              </w:tabs>
              <w:spacing w:line="380" w:lineRule="exact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F83010" w:rsidRPr="006C24FD" w:rsidTr="003E24FE">
        <w:trPr>
          <w:gridAfter w:val="1"/>
          <w:wAfter w:w="10" w:type="pct"/>
        </w:trPr>
        <w:tc>
          <w:tcPr>
            <w:tcW w:w="1932" w:type="pct"/>
            <w:vAlign w:val="bottom"/>
          </w:tcPr>
          <w:p w:rsidR="00F83010" w:rsidRPr="00157857" w:rsidRDefault="00F83010" w:rsidP="0015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pct"/>
            <w:gridSpan w:val="6"/>
            <w:vAlign w:val="bottom"/>
          </w:tcPr>
          <w:p w:rsidR="00F83010" w:rsidRPr="00157857" w:rsidRDefault="00F83010" w:rsidP="0015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:rsidR="00F83010" w:rsidRPr="00157857" w:rsidRDefault="00F83010" w:rsidP="0015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pct"/>
            <w:gridSpan w:val="6"/>
            <w:vAlign w:val="bottom"/>
          </w:tcPr>
          <w:p w:rsidR="00F83010" w:rsidRPr="00157857" w:rsidRDefault="00F83010" w:rsidP="0015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57857" w:rsidRPr="006C24FD" w:rsidTr="003E24FE">
        <w:trPr>
          <w:gridAfter w:val="1"/>
          <w:wAfter w:w="10" w:type="pct"/>
        </w:trPr>
        <w:tc>
          <w:tcPr>
            <w:tcW w:w="1932" w:type="pct"/>
            <w:vAlign w:val="bottom"/>
          </w:tcPr>
          <w:p w:rsidR="00157857" w:rsidRPr="00157857" w:rsidRDefault="00157857" w:rsidP="0015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785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57857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507" w:type="pct"/>
            <w:gridSpan w:val="6"/>
            <w:vAlign w:val="bottom"/>
          </w:tcPr>
          <w:p w:rsidR="00157857" w:rsidRPr="00157857" w:rsidRDefault="00157857" w:rsidP="0015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8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vAlign w:val="bottom"/>
          </w:tcPr>
          <w:p w:rsidR="00157857" w:rsidRPr="00157857" w:rsidRDefault="00157857" w:rsidP="0015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pct"/>
            <w:gridSpan w:val="6"/>
            <w:vAlign w:val="bottom"/>
          </w:tcPr>
          <w:p w:rsidR="00157857" w:rsidRPr="00157857" w:rsidRDefault="00157857" w:rsidP="0015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8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06A56" w:rsidRPr="006C24FD" w:rsidTr="003E24FE">
        <w:trPr>
          <w:gridAfter w:val="1"/>
          <w:wAfter w:w="10" w:type="pct"/>
        </w:trPr>
        <w:tc>
          <w:tcPr>
            <w:tcW w:w="1932" w:type="pct"/>
            <w:vAlign w:val="bottom"/>
          </w:tcPr>
          <w:p w:rsidR="00006A56" w:rsidRPr="00157857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" w:type="pct"/>
            <w:gridSpan w:val="2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157" w:type="pct"/>
            <w:gridSpan w:val="3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2559</w:t>
            </w:r>
          </w:p>
        </w:tc>
        <w:tc>
          <w:tcPr>
            <w:tcW w:w="146" w:type="pct"/>
            <w:gridSpan w:val="2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136" w:type="pct"/>
            <w:gridSpan w:val="2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2559</w:t>
            </w:r>
          </w:p>
        </w:tc>
      </w:tr>
      <w:tr w:rsidR="00006A56" w:rsidRPr="006C24FD" w:rsidTr="003E24FE">
        <w:trPr>
          <w:gridAfter w:val="1"/>
          <w:wAfter w:w="10" w:type="pct"/>
        </w:trPr>
        <w:tc>
          <w:tcPr>
            <w:tcW w:w="1932" w:type="pct"/>
            <w:vAlign w:val="bottom"/>
          </w:tcPr>
          <w:p w:rsidR="00006A56" w:rsidRPr="00157857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57" w:type="pct"/>
            <w:gridSpan w:val="14"/>
            <w:vAlign w:val="bottom"/>
          </w:tcPr>
          <w:p w:rsidR="00006A56" w:rsidRPr="00157857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8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6A56" w:rsidRPr="006C24FD" w:rsidTr="003E24FE">
        <w:trPr>
          <w:gridAfter w:val="1"/>
          <w:wAfter w:w="10" w:type="pct"/>
        </w:trPr>
        <w:tc>
          <w:tcPr>
            <w:tcW w:w="1932" w:type="pct"/>
            <w:vAlign w:val="bottom"/>
          </w:tcPr>
          <w:p w:rsidR="00006A56" w:rsidRPr="006C24FD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4FD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681" w:type="pct"/>
            <w:gridSpan w:val="2"/>
            <w:vAlign w:val="bottom"/>
          </w:tcPr>
          <w:p w:rsidR="00006A56" w:rsidRPr="00157857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" w:type="pct"/>
            <w:gridSpan w:val="3"/>
            <w:vAlign w:val="bottom"/>
          </w:tcPr>
          <w:p w:rsidR="00006A56" w:rsidRPr="00157857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:rsidR="00006A56" w:rsidRPr="00157857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:rsidR="00006A56" w:rsidRPr="00157857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vAlign w:val="bottom"/>
          </w:tcPr>
          <w:p w:rsidR="00006A56" w:rsidRPr="00157857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vAlign w:val="bottom"/>
          </w:tcPr>
          <w:p w:rsidR="00006A56" w:rsidRPr="00157857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vAlign w:val="bottom"/>
          </w:tcPr>
          <w:p w:rsidR="00006A56" w:rsidRPr="00157857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6A56" w:rsidRPr="006C24FD" w:rsidTr="003E24FE">
        <w:trPr>
          <w:gridAfter w:val="1"/>
          <w:wAfter w:w="10" w:type="pct"/>
        </w:trPr>
        <w:tc>
          <w:tcPr>
            <w:tcW w:w="1932" w:type="pct"/>
            <w:vAlign w:val="bottom"/>
          </w:tcPr>
          <w:p w:rsidR="00006A56" w:rsidRPr="006C24FD" w:rsidRDefault="00C66950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006A56" w:rsidRPr="006C24FD">
              <w:rPr>
                <w:rFonts w:ascii="Angsana New" w:hAnsi="Angsana New"/>
                <w:sz w:val="30"/>
                <w:szCs w:val="30"/>
                <w:cs/>
              </w:rPr>
              <w:t>งวดสามเดือนสิ้นสุด</w:t>
            </w:r>
            <w:r w:rsidR="00150E9F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="00006A56" w:rsidRPr="006C24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06A56" w:rsidRPr="006C24FD">
              <w:rPr>
                <w:rFonts w:ascii="Angsana New" w:hAnsi="Angsana New"/>
                <w:sz w:val="30"/>
                <w:szCs w:val="30"/>
              </w:rPr>
              <w:t>3</w:t>
            </w:r>
            <w:r w:rsidR="008C309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8C309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81" w:type="pct"/>
            <w:gridSpan w:val="2"/>
            <w:tcBorders>
              <w:bottom w:val="double" w:sz="4" w:space="0" w:color="auto"/>
            </w:tcBorders>
            <w:vAlign w:val="bottom"/>
          </w:tcPr>
          <w:p w:rsidR="00006A56" w:rsidRPr="00A72961" w:rsidRDefault="00724E77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7" w:type="pct"/>
            <w:gridSpan w:val="3"/>
            <w:vAlign w:val="bottom"/>
          </w:tcPr>
          <w:p w:rsidR="00006A56" w:rsidRPr="00A72961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:rsidR="00006A56" w:rsidRPr="00A72961" w:rsidRDefault="00006A56" w:rsidP="00006A56">
            <w:pPr>
              <w:pStyle w:val="acctfourfigures"/>
              <w:tabs>
                <w:tab w:val="clear" w:pos="765"/>
                <w:tab w:val="decimal" w:pos="696"/>
              </w:tabs>
              <w:spacing w:line="380" w:lineRule="exact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7296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:rsidR="00006A56" w:rsidRPr="00A72961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double" w:sz="4" w:space="0" w:color="auto"/>
            </w:tcBorders>
            <w:vAlign w:val="bottom"/>
          </w:tcPr>
          <w:p w:rsidR="00006A56" w:rsidRPr="00A72961" w:rsidRDefault="00724E77" w:rsidP="00006A56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6" w:type="pct"/>
            <w:gridSpan w:val="2"/>
            <w:vAlign w:val="bottom"/>
          </w:tcPr>
          <w:p w:rsidR="00006A56" w:rsidRPr="00A72961" w:rsidRDefault="00006A56" w:rsidP="00006A56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gridSpan w:val="2"/>
            <w:tcBorders>
              <w:bottom w:val="double" w:sz="4" w:space="0" w:color="auto"/>
            </w:tcBorders>
            <w:vAlign w:val="bottom"/>
          </w:tcPr>
          <w:p w:rsidR="00006A56" w:rsidRPr="00A72961" w:rsidRDefault="00006A56" w:rsidP="00006A56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7296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:rsidR="00157857" w:rsidRPr="00D23C8C" w:rsidRDefault="00157857" w:rsidP="00C669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shd w:val="clear" w:color="auto" w:fill="FFFFFF"/>
        </w:rPr>
      </w:pPr>
    </w:p>
    <w:p w:rsidR="00974A17" w:rsidRDefault="0097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shd w:val="clear" w:color="auto" w:fill="FFFFFF"/>
          <w:cs/>
        </w:rPr>
      </w:pPr>
      <w:r>
        <w:rPr>
          <w:rFonts w:ascii="Angsana New" w:hAnsi="Angsana New"/>
          <w:sz w:val="30"/>
          <w:szCs w:val="30"/>
          <w:shd w:val="clear" w:color="auto" w:fill="FFFFFF"/>
          <w:cs/>
        </w:rPr>
        <w:br w:type="page"/>
      </w:r>
    </w:p>
    <w:p w:rsidR="008D6632" w:rsidRPr="00D23C8C" w:rsidRDefault="008D6632" w:rsidP="00C669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shd w:val="clear" w:color="auto" w:fill="FFFFFF"/>
          <w:cs/>
        </w:rPr>
      </w:pPr>
      <w:r w:rsidRPr="00D23C8C">
        <w:rPr>
          <w:rFonts w:ascii="Angsana New" w:hAnsi="Angsana New"/>
          <w:sz w:val="30"/>
          <w:szCs w:val="30"/>
          <w:shd w:val="clear" w:color="auto" w:fill="FFFFFF"/>
          <w:cs/>
        </w:rPr>
        <w:lastRenderedPageBreak/>
        <w:t>การวิเคราะห์อายุของลูกหนี้การค้า มีดังนี้</w:t>
      </w:r>
    </w:p>
    <w:p w:rsidR="00617CAB" w:rsidRPr="00974A17" w:rsidRDefault="00617CAB" w:rsidP="00C669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shd w:val="clear" w:color="auto" w:fill="FFFFFF"/>
          <w:cs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6"/>
        <w:gridCol w:w="1259"/>
        <w:gridCol w:w="238"/>
        <w:gridCol w:w="1293"/>
        <w:gridCol w:w="270"/>
        <w:gridCol w:w="1172"/>
        <w:gridCol w:w="270"/>
        <w:gridCol w:w="1166"/>
      </w:tblGrid>
      <w:tr w:rsidR="008D6632" w:rsidRPr="00C27BBF" w:rsidTr="003E24FE">
        <w:tc>
          <w:tcPr>
            <w:tcW w:w="1957" w:type="pct"/>
            <w:vAlign w:val="bottom"/>
          </w:tcPr>
          <w:p w:rsidR="008D6632" w:rsidRPr="00C27BBF" w:rsidRDefault="008D6632" w:rsidP="008D663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8" w:type="pct"/>
            <w:gridSpan w:val="3"/>
            <w:vAlign w:val="bottom"/>
          </w:tcPr>
          <w:p w:rsidR="008D6632" w:rsidRPr="00C27BBF" w:rsidRDefault="008D6632" w:rsidP="008D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:rsidR="008D6632" w:rsidRPr="00C27BBF" w:rsidRDefault="008D6632" w:rsidP="008D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pct"/>
            <w:gridSpan w:val="3"/>
            <w:vAlign w:val="bottom"/>
          </w:tcPr>
          <w:p w:rsidR="008D6632" w:rsidRPr="00C27BBF" w:rsidRDefault="008D6632" w:rsidP="008D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006A56" w:rsidRPr="0060279E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006A56" w:rsidRPr="0060279E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006A56" w:rsidRPr="0060279E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43" w:type="pct"/>
            <w:gridSpan w:val="7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B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043" w:type="pct"/>
            <w:gridSpan w:val="7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27BB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76" w:type="pct"/>
            <w:vAlign w:val="bottom"/>
          </w:tcPr>
          <w:p w:rsidR="00006A56" w:rsidRPr="00C27BBF" w:rsidRDefault="00A80D58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4,153,376</w:t>
            </w:r>
          </w:p>
        </w:tc>
        <w:tc>
          <w:tcPr>
            <w:tcW w:w="128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006A56" w:rsidRPr="00C27BBF" w:rsidRDefault="008C309A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7,210,076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006A56" w:rsidRPr="00C27BBF" w:rsidRDefault="00A80D58" w:rsidP="00D23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D23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006A56" w:rsidRPr="00C27BBF" w:rsidRDefault="00006A56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76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27BB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27BB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6" w:type="pct"/>
            <w:vAlign w:val="bottom"/>
          </w:tcPr>
          <w:p w:rsidR="00006A56" w:rsidRPr="00C27BBF" w:rsidRDefault="00A80D58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61,961</w:t>
            </w:r>
          </w:p>
        </w:tc>
        <w:tc>
          <w:tcPr>
            <w:tcW w:w="128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006A56" w:rsidRPr="00C27BBF" w:rsidRDefault="008C309A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33,453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006A56" w:rsidRPr="00C27BBF" w:rsidRDefault="00A80D58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006A56" w:rsidRPr="00C27BBF" w:rsidRDefault="00006A56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27BB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C27BB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6" w:type="pct"/>
            <w:vAlign w:val="bottom"/>
          </w:tcPr>
          <w:p w:rsidR="00006A56" w:rsidRPr="00C27BBF" w:rsidRDefault="00A80D58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30,011</w:t>
            </w:r>
          </w:p>
        </w:tc>
        <w:tc>
          <w:tcPr>
            <w:tcW w:w="128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006A56" w:rsidRPr="00C27BBF" w:rsidRDefault="008C309A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30,609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006A56" w:rsidRPr="00C27BBF" w:rsidRDefault="00A80D58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006A56" w:rsidRPr="00C27BBF" w:rsidRDefault="00006A56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27BB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C27BB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6" w:type="pct"/>
            <w:vAlign w:val="bottom"/>
          </w:tcPr>
          <w:p w:rsidR="00006A56" w:rsidRPr="00C27BBF" w:rsidRDefault="00A80D58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56,847</w:t>
            </w:r>
          </w:p>
        </w:tc>
        <w:tc>
          <w:tcPr>
            <w:tcW w:w="128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006A56" w:rsidRPr="00C27BBF" w:rsidRDefault="008C309A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62,919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006A56" w:rsidRPr="00C27BBF" w:rsidRDefault="00A80D58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006A56" w:rsidRPr="00C27BBF" w:rsidRDefault="00006A56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0D58" w:rsidRPr="00C27BBF" w:rsidTr="003E24FE">
        <w:tc>
          <w:tcPr>
            <w:tcW w:w="1957" w:type="pct"/>
            <w:vAlign w:val="bottom"/>
          </w:tcPr>
          <w:p w:rsidR="00A80D58" w:rsidRDefault="00A80D58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27BB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C27BB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6" w:type="pct"/>
            <w:vAlign w:val="bottom"/>
          </w:tcPr>
          <w:p w:rsidR="00A80D58" w:rsidRPr="00C27BBF" w:rsidRDefault="00A80D58" w:rsidP="00150E9F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A80D58" w:rsidRPr="00C27BBF" w:rsidRDefault="00A80D58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A80D58" w:rsidRPr="00C27BBF" w:rsidRDefault="00A80D58" w:rsidP="0015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32,080</w:t>
            </w:r>
          </w:p>
        </w:tc>
        <w:tc>
          <w:tcPr>
            <w:tcW w:w="145" w:type="pct"/>
            <w:vAlign w:val="bottom"/>
          </w:tcPr>
          <w:p w:rsidR="00A80D58" w:rsidRPr="00C27BBF" w:rsidRDefault="00A80D58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0D58" w:rsidRPr="00C27BBF" w:rsidRDefault="00A80D58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A80D58" w:rsidRPr="00C27BBF" w:rsidRDefault="00A80D58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A80D58" w:rsidRPr="00C27BBF" w:rsidRDefault="00A80D58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:rsidR="00006A56" w:rsidRPr="00C27BBF" w:rsidRDefault="00A80D58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4,302,195</w:t>
            </w:r>
          </w:p>
        </w:tc>
        <w:tc>
          <w:tcPr>
            <w:tcW w:w="128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:rsidR="00006A56" w:rsidRPr="00C27BBF" w:rsidRDefault="008C309A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7,369,137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006A56" w:rsidRPr="00C27BBF" w:rsidRDefault="00A80D58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006A56" w:rsidRPr="00C27BBF" w:rsidRDefault="00006A56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7BBF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:rsidR="00006A56" w:rsidRPr="00FE1EBE" w:rsidRDefault="00A80D58" w:rsidP="00006A56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:rsidR="00006A56" w:rsidRPr="00C27BBF" w:rsidRDefault="008C309A" w:rsidP="00150E9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006A56" w:rsidRPr="00C27BBF" w:rsidRDefault="00A80D58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006A56" w:rsidRPr="00C27BBF" w:rsidRDefault="00006A56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0D58" w:rsidRPr="00C27BBF" w:rsidTr="003E24FE">
        <w:tc>
          <w:tcPr>
            <w:tcW w:w="1957" w:type="pct"/>
            <w:vAlign w:val="bottom"/>
          </w:tcPr>
          <w:p w:rsidR="00A80D58" w:rsidRPr="00C27BBF" w:rsidRDefault="00A80D58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D58" w:rsidRPr="00150E9F" w:rsidRDefault="00A80D58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E9F">
              <w:rPr>
                <w:rFonts w:ascii="Angsana New" w:hAnsi="Angsana New"/>
                <w:b/>
                <w:bCs/>
                <w:sz w:val="30"/>
                <w:szCs w:val="30"/>
              </w:rPr>
              <w:t>4,302,195</w:t>
            </w:r>
          </w:p>
        </w:tc>
        <w:tc>
          <w:tcPr>
            <w:tcW w:w="128" w:type="pct"/>
            <w:vAlign w:val="bottom"/>
          </w:tcPr>
          <w:p w:rsidR="00A80D58" w:rsidRPr="00C27BBF" w:rsidRDefault="00A80D58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D58" w:rsidRPr="000013D1" w:rsidRDefault="00A80D58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7,369,137</w:t>
            </w:r>
          </w:p>
        </w:tc>
        <w:tc>
          <w:tcPr>
            <w:tcW w:w="145" w:type="pct"/>
            <w:vAlign w:val="bottom"/>
          </w:tcPr>
          <w:p w:rsidR="00A80D58" w:rsidRPr="00C27BBF" w:rsidRDefault="00A80D58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D58" w:rsidRPr="00150E9F" w:rsidRDefault="00A80D58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E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A80D58" w:rsidRPr="00E52BA6" w:rsidRDefault="00A80D58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D58" w:rsidRPr="00150E9F" w:rsidRDefault="00A80D58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E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74A17" w:rsidRPr="00C27BBF" w:rsidTr="003E24FE">
        <w:tc>
          <w:tcPr>
            <w:tcW w:w="1957" w:type="pct"/>
            <w:vAlign w:val="bottom"/>
          </w:tcPr>
          <w:p w:rsidR="00974A17" w:rsidRPr="00C27BBF" w:rsidRDefault="00974A17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vAlign w:val="bottom"/>
          </w:tcPr>
          <w:p w:rsidR="00974A17" w:rsidRPr="00C27BBF" w:rsidRDefault="00974A17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8" w:type="pct"/>
            <w:vAlign w:val="bottom"/>
          </w:tcPr>
          <w:p w:rsidR="00974A17" w:rsidRPr="00C27BBF" w:rsidRDefault="00974A17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974A17" w:rsidRPr="00C27BBF" w:rsidRDefault="00974A17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974A17" w:rsidRPr="00C27BBF" w:rsidRDefault="00974A17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74A17" w:rsidRPr="00C27BBF" w:rsidRDefault="00974A17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974A17" w:rsidRPr="00C27BBF" w:rsidRDefault="00974A17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974A17" w:rsidRPr="00C27BBF" w:rsidRDefault="00974A17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3C8C" w:rsidRPr="00C27BBF" w:rsidTr="003E24FE">
        <w:tc>
          <w:tcPr>
            <w:tcW w:w="1957" w:type="pct"/>
            <w:vAlign w:val="bottom"/>
          </w:tcPr>
          <w:p w:rsidR="00D23C8C" w:rsidRPr="00C27BBF" w:rsidRDefault="00D23C8C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B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76" w:type="pct"/>
            <w:vAlign w:val="bottom"/>
          </w:tcPr>
          <w:p w:rsidR="00D23C8C" w:rsidRPr="00C27BBF" w:rsidRDefault="00D23C8C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8" w:type="pct"/>
            <w:vAlign w:val="bottom"/>
          </w:tcPr>
          <w:p w:rsidR="00D23C8C" w:rsidRPr="00C27BBF" w:rsidRDefault="00D23C8C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D23C8C" w:rsidRPr="00C27BBF" w:rsidRDefault="00D23C8C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D23C8C" w:rsidRPr="00C27BBF" w:rsidRDefault="00D23C8C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D23C8C" w:rsidRPr="00C27BBF" w:rsidRDefault="00D23C8C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D23C8C" w:rsidRPr="00C27BBF" w:rsidRDefault="00D23C8C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D23C8C" w:rsidRPr="00C27BBF" w:rsidRDefault="00D23C8C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27BB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76" w:type="pct"/>
            <w:vAlign w:val="bottom"/>
          </w:tcPr>
          <w:p w:rsidR="00006A56" w:rsidRPr="00C27BBF" w:rsidRDefault="00294C78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115,780</w:t>
            </w:r>
          </w:p>
        </w:tc>
        <w:tc>
          <w:tcPr>
            <w:tcW w:w="128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006A56" w:rsidRPr="00C27BBF" w:rsidRDefault="008C309A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194,330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006A56" w:rsidRPr="00C27BBF" w:rsidRDefault="00E772D4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76" w:type="pct"/>
            <w:vAlign w:val="bottom"/>
          </w:tcPr>
          <w:p w:rsidR="00006A56" w:rsidRPr="00C27BBF" w:rsidRDefault="00006A56" w:rsidP="00006A56">
            <w:pPr>
              <w:pStyle w:val="acctfourfigures"/>
              <w:tabs>
                <w:tab w:val="clear" w:pos="765"/>
                <w:tab w:val="decimal" w:pos="643"/>
                <w:tab w:val="decimal" w:pos="101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5118" w:rsidRPr="00C27BBF" w:rsidTr="003E24FE">
        <w:tc>
          <w:tcPr>
            <w:tcW w:w="1957" w:type="pct"/>
            <w:vAlign w:val="bottom"/>
          </w:tcPr>
          <w:p w:rsidR="00B75118" w:rsidRPr="00C27BBF" w:rsidRDefault="00B75118" w:rsidP="00B7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7BB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27BB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27BB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6" w:type="pct"/>
            <w:vAlign w:val="bottom"/>
          </w:tcPr>
          <w:p w:rsidR="00B75118" w:rsidRPr="00C27BBF" w:rsidRDefault="00294C78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B75118" w:rsidRPr="00C27BBF" w:rsidRDefault="00B75118" w:rsidP="00B7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B75118" w:rsidRPr="00C27BBF" w:rsidRDefault="00B75118" w:rsidP="00150E9F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B75118" w:rsidRPr="00C27BBF" w:rsidRDefault="00B7511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B75118" w:rsidRPr="00C27BBF" w:rsidRDefault="00E772D4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B75118" w:rsidRPr="00C27BBF" w:rsidRDefault="00B7511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B75118" w:rsidRPr="00C27BBF" w:rsidRDefault="00B7511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5118" w:rsidRPr="00C27BBF" w:rsidTr="003E24FE">
        <w:tc>
          <w:tcPr>
            <w:tcW w:w="1957" w:type="pct"/>
            <w:vAlign w:val="bottom"/>
          </w:tcPr>
          <w:p w:rsidR="00B75118" w:rsidRPr="00C27BBF" w:rsidRDefault="00B75118" w:rsidP="00B7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27BB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C27BB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6" w:type="pct"/>
            <w:vAlign w:val="bottom"/>
          </w:tcPr>
          <w:p w:rsidR="00B75118" w:rsidRPr="00C27BBF" w:rsidRDefault="00294C7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B75118" w:rsidRPr="00C27BBF" w:rsidRDefault="00B75118" w:rsidP="00B7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B75118" w:rsidRPr="00C27BBF" w:rsidRDefault="00B75118" w:rsidP="00B7511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B75118" w:rsidRPr="00C27BBF" w:rsidRDefault="00B7511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B75118" w:rsidRPr="00C27BBF" w:rsidRDefault="00E772D4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B75118" w:rsidRPr="00C27BBF" w:rsidRDefault="00B7511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B75118" w:rsidRPr="00C27BBF" w:rsidRDefault="00B7511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5118" w:rsidRPr="00C27BBF" w:rsidTr="003E24FE">
        <w:tc>
          <w:tcPr>
            <w:tcW w:w="1957" w:type="pct"/>
            <w:vAlign w:val="bottom"/>
          </w:tcPr>
          <w:p w:rsidR="00B75118" w:rsidRPr="00C27BBF" w:rsidRDefault="00B75118" w:rsidP="00B7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27BB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C27BB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6" w:type="pct"/>
            <w:vAlign w:val="bottom"/>
          </w:tcPr>
          <w:p w:rsidR="00B75118" w:rsidRPr="00C27BBF" w:rsidRDefault="00294C7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B75118" w:rsidRPr="00C27BBF" w:rsidRDefault="00B7511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:rsidR="00B75118" w:rsidRPr="00C27BBF" w:rsidRDefault="00B75118" w:rsidP="00B7511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B75118" w:rsidRPr="00C27BBF" w:rsidRDefault="00B7511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B75118" w:rsidRPr="00C27BBF" w:rsidRDefault="00E772D4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B75118" w:rsidRPr="00C27BBF" w:rsidRDefault="00B7511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B75118" w:rsidRPr="00C27BBF" w:rsidRDefault="00B7511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27BB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C27BB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:rsidR="00006A56" w:rsidRPr="00C27BBF" w:rsidRDefault="00294C78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128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:rsidR="00006A56" w:rsidRPr="00C27BBF" w:rsidRDefault="008C309A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006A56" w:rsidRPr="00C27BBF" w:rsidRDefault="00E772D4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:rsidR="00006A56" w:rsidRPr="00C27BBF" w:rsidRDefault="00294C78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116,215</w:t>
            </w:r>
          </w:p>
        </w:tc>
        <w:tc>
          <w:tcPr>
            <w:tcW w:w="128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:rsidR="00006A56" w:rsidRPr="00C27BBF" w:rsidRDefault="008C309A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195,288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006A56" w:rsidRPr="00C27BBF" w:rsidRDefault="00E772D4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5118" w:rsidRPr="00C27BBF" w:rsidTr="003E24FE">
        <w:tc>
          <w:tcPr>
            <w:tcW w:w="1957" w:type="pct"/>
            <w:vAlign w:val="bottom"/>
          </w:tcPr>
          <w:p w:rsidR="00B75118" w:rsidRPr="00C27BBF" w:rsidRDefault="00B75118" w:rsidP="00B7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7BBF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:rsidR="00B75118" w:rsidRPr="00C27BBF" w:rsidRDefault="00294C78" w:rsidP="00150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B75118" w:rsidRPr="00C27BBF" w:rsidRDefault="00B7511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:rsidR="00B75118" w:rsidRPr="00C27BBF" w:rsidRDefault="00B75118" w:rsidP="00B7511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B75118" w:rsidRPr="00C27BBF" w:rsidRDefault="00B7511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B75118" w:rsidRPr="00C27BBF" w:rsidRDefault="00E772D4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B75118" w:rsidRPr="00C27BBF" w:rsidRDefault="00B7511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B75118" w:rsidRPr="00C27BBF" w:rsidRDefault="00B75118" w:rsidP="00B75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A56" w:rsidRPr="00C27BBF" w:rsidTr="003E24FE">
        <w:tc>
          <w:tcPr>
            <w:tcW w:w="1957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:rsidR="00006A56" w:rsidRPr="00C27BBF" w:rsidRDefault="00294C78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116,215</w:t>
            </w:r>
          </w:p>
        </w:tc>
        <w:tc>
          <w:tcPr>
            <w:tcW w:w="128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:rsidR="00006A56" w:rsidRPr="00C27BBF" w:rsidRDefault="008C309A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195,288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006A56" w:rsidRPr="00C27BBF" w:rsidRDefault="00E772D4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B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06A56" w:rsidRPr="00C27BBF" w:rsidTr="003E24FE">
        <w:trPr>
          <w:trHeight w:val="193"/>
        </w:trPr>
        <w:tc>
          <w:tcPr>
            <w:tcW w:w="1957" w:type="pct"/>
            <w:vAlign w:val="bottom"/>
          </w:tcPr>
          <w:p w:rsidR="00006A56" w:rsidRPr="00C27BBF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B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C27BBF" w:rsidRDefault="00150E9F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4,418,410</w:t>
            </w:r>
          </w:p>
        </w:tc>
        <w:tc>
          <w:tcPr>
            <w:tcW w:w="128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C27BBF" w:rsidRDefault="008C309A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7,564,425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C27BBF" w:rsidRDefault="00E772D4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A56" w:rsidRPr="00C27BBF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B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74A17" w:rsidRDefault="00974A17" w:rsidP="002C0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8D6632" w:rsidRDefault="008D6632" w:rsidP="002C0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</w:rPr>
      </w:pPr>
      <w:r w:rsidRPr="00C733F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โดยปกติระยะเวลาการให้สินเชื่อแก่ลูกค้าของกลุ่มบริษัทมีระยะเวลา</w:t>
      </w:r>
      <w:r w:rsidRPr="00C733F5">
        <w:rPr>
          <w:rFonts w:ascii="Angsana New" w:hAnsi="Angsana New"/>
          <w:sz w:val="30"/>
          <w:szCs w:val="30"/>
          <w:cs/>
        </w:rPr>
        <w:t>ไม่เกิน 1 เดือน</w:t>
      </w:r>
    </w:p>
    <w:p w:rsidR="00D23C8C" w:rsidRDefault="00D23C8C" w:rsidP="002C0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</w:rPr>
      </w:pPr>
    </w:p>
    <w:p w:rsidR="00974A17" w:rsidRDefault="0097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23C8C" w:rsidRPr="00434670" w:rsidRDefault="00D23C8C" w:rsidP="00D23C8C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467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:rsidR="00D23C8C" w:rsidRDefault="00D23C8C" w:rsidP="002C0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5"/>
        <w:gridCol w:w="366"/>
        <w:gridCol w:w="1148"/>
        <w:gridCol w:w="237"/>
        <w:gridCol w:w="1142"/>
        <w:gridCol w:w="238"/>
        <w:gridCol w:w="1194"/>
        <w:gridCol w:w="265"/>
        <w:gridCol w:w="1240"/>
      </w:tblGrid>
      <w:tr w:rsidR="00D23C8C" w:rsidRPr="0073345A" w:rsidTr="00B1169A">
        <w:trPr>
          <w:trHeight w:val="419"/>
        </w:trPr>
        <w:tc>
          <w:tcPr>
            <w:tcW w:w="1968" w:type="pct"/>
            <w:vAlign w:val="bottom"/>
          </w:tcPr>
          <w:p w:rsidR="00D23C8C" w:rsidRPr="004C67F2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" w:type="pct"/>
            <w:vAlign w:val="bottom"/>
          </w:tcPr>
          <w:p w:rsidR="00D23C8C" w:rsidRPr="004C67F2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4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pct"/>
            <w:gridSpan w:val="3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3C8C" w:rsidRPr="0073345A" w:rsidTr="00B1169A">
        <w:trPr>
          <w:trHeight w:val="407"/>
        </w:trPr>
        <w:tc>
          <w:tcPr>
            <w:tcW w:w="1968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34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334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334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90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23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124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38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D23C8C" w:rsidRPr="0073345A" w:rsidTr="00B1169A">
        <w:trPr>
          <w:trHeight w:val="407"/>
        </w:trPr>
        <w:tc>
          <w:tcPr>
            <w:tcW w:w="1968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1" w:type="pct"/>
            <w:gridSpan w:val="7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3C8C" w:rsidRPr="0073345A" w:rsidTr="00B1169A">
        <w:trPr>
          <w:trHeight w:val="407"/>
        </w:trPr>
        <w:tc>
          <w:tcPr>
            <w:tcW w:w="1968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45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3345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3345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90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FFFFFF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25,429,303</w:t>
            </w:r>
          </w:p>
        </w:tc>
        <w:tc>
          <w:tcPr>
            <w:tcW w:w="123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17,559,704</w:t>
            </w:r>
          </w:p>
        </w:tc>
        <w:tc>
          <w:tcPr>
            <w:tcW w:w="124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4,393,296</w:t>
            </w:r>
          </w:p>
        </w:tc>
        <w:tc>
          <w:tcPr>
            <w:tcW w:w="138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3,911,527</w:t>
            </w:r>
          </w:p>
        </w:tc>
      </w:tr>
      <w:tr w:rsidR="00D23C8C" w:rsidRPr="0073345A" w:rsidTr="00B1169A">
        <w:trPr>
          <w:trHeight w:val="407"/>
        </w:trPr>
        <w:tc>
          <w:tcPr>
            <w:tcW w:w="1968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45A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90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FFFFFF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3C8C" w:rsidRPr="0073345A" w:rsidTr="00B1169A">
        <w:trPr>
          <w:trHeight w:val="407"/>
        </w:trPr>
        <w:tc>
          <w:tcPr>
            <w:tcW w:w="1968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3345A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73345A"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90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FFFFFF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526,705</w:t>
            </w:r>
          </w:p>
        </w:tc>
        <w:tc>
          <w:tcPr>
            <w:tcW w:w="123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358,383</w:t>
            </w:r>
          </w:p>
        </w:tc>
        <w:tc>
          <w:tcPr>
            <w:tcW w:w="124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3C8C" w:rsidRPr="0073345A" w:rsidTr="00B1169A">
        <w:trPr>
          <w:trHeight w:val="407"/>
        </w:trPr>
        <w:tc>
          <w:tcPr>
            <w:tcW w:w="1968" w:type="pct"/>
            <w:vAlign w:val="bottom"/>
          </w:tcPr>
          <w:p w:rsidR="00D23C8C" w:rsidRPr="0073345A" w:rsidRDefault="0053673E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45A">
              <w:rPr>
                <w:rFonts w:ascii="Angsana New" w:hAnsi="Angsana New"/>
                <w:sz w:val="30"/>
                <w:szCs w:val="30"/>
                <w:cs/>
              </w:rPr>
              <w:t>ส่วนแบ่งกำไรเบ็ดเสร็จ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D23C8C" w:rsidRPr="0073345A">
              <w:rPr>
                <w:rFonts w:ascii="Angsana New" w:hAnsi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90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FFFFFF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23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4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59E0" w:rsidRPr="0073345A" w:rsidTr="00B1169A">
        <w:trPr>
          <w:trHeight w:val="407"/>
        </w:trPr>
        <w:tc>
          <w:tcPr>
            <w:tcW w:w="1968" w:type="pct"/>
            <w:vAlign w:val="bottom"/>
          </w:tcPr>
          <w:p w:rsidR="008459E0" w:rsidRPr="0073345A" w:rsidRDefault="008459E0" w:rsidP="0084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45A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73345A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90" w:type="pct"/>
            <w:vAlign w:val="bottom"/>
          </w:tcPr>
          <w:p w:rsidR="008459E0" w:rsidRPr="0073345A" w:rsidRDefault="008459E0" w:rsidP="0084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FFFFFF"/>
            <w:vAlign w:val="bottom"/>
          </w:tcPr>
          <w:p w:rsidR="008459E0" w:rsidRPr="0073345A" w:rsidRDefault="008459E0" w:rsidP="0084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243,64</w:t>
            </w:r>
            <w:r w:rsidR="001A5F25" w:rsidRPr="0073345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" w:type="pct"/>
            <w:vAlign w:val="bottom"/>
          </w:tcPr>
          <w:p w:rsidR="008459E0" w:rsidRPr="0073345A" w:rsidRDefault="008459E0" w:rsidP="0084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8459E0" w:rsidRPr="0073345A" w:rsidRDefault="008459E0" w:rsidP="0084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6,910,072</w:t>
            </w:r>
          </w:p>
        </w:tc>
        <w:tc>
          <w:tcPr>
            <w:tcW w:w="124" w:type="pct"/>
            <w:vAlign w:val="bottom"/>
          </w:tcPr>
          <w:p w:rsidR="008459E0" w:rsidRPr="0073345A" w:rsidRDefault="008459E0" w:rsidP="0084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8459E0" w:rsidRPr="0073345A" w:rsidRDefault="008459E0" w:rsidP="0084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243,64</w:t>
            </w:r>
            <w:r w:rsidR="001A5F25" w:rsidRPr="0073345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  <w:vAlign w:val="bottom"/>
          </w:tcPr>
          <w:p w:rsidR="008459E0" w:rsidRPr="0073345A" w:rsidRDefault="008459E0" w:rsidP="0084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8459E0" w:rsidRPr="0073345A" w:rsidRDefault="008459E0" w:rsidP="0084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3C8C" w:rsidRPr="0073345A" w:rsidTr="00B1169A">
        <w:trPr>
          <w:trHeight w:val="407"/>
        </w:trPr>
        <w:tc>
          <w:tcPr>
            <w:tcW w:w="1968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45A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90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FFFFFF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(550,022)</w:t>
            </w:r>
          </w:p>
        </w:tc>
        <w:tc>
          <w:tcPr>
            <w:tcW w:w="123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(518,605)</w:t>
            </w:r>
          </w:p>
        </w:tc>
        <w:tc>
          <w:tcPr>
            <w:tcW w:w="124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3C8C" w:rsidRPr="0073345A" w:rsidTr="00B1169A">
        <w:trPr>
          <w:trHeight w:val="407"/>
        </w:trPr>
        <w:tc>
          <w:tcPr>
            <w:tcW w:w="1968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45A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190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FFFFFF"/>
            <w:vAlign w:val="bottom"/>
          </w:tcPr>
          <w:p w:rsidR="00D23C8C" w:rsidRPr="0073345A" w:rsidRDefault="001A5F25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(594,455</w:t>
            </w:r>
            <w:r w:rsidR="00D23C8C" w:rsidRPr="007334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172,969</w:t>
            </w:r>
          </w:p>
        </w:tc>
        <w:tc>
          <w:tcPr>
            <w:tcW w:w="124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7334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3C8C" w:rsidRPr="0054676B" w:rsidTr="00B1169A">
        <w:trPr>
          <w:trHeight w:val="419"/>
        </w:trPr>
        <w:tc>
          <w:tcPr>
            <w:tcW w:w="1968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34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345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334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 มีนาคม</w:t>
            </w:r>
          </w:p>
        </w:tc>
        <w:tc>
          <w:tcPr>
            <w:tcW w:w="190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45A">
              <w:rPr>
                <w:rFonts w:ascii="Angsana New" w:hAnsi="Angsana New"/>
                <w:b/>
                <w:bCs/>
                <w:sz w:val="30"/>
                <w:szCs w:val="30"/>
              </w:rPr>
              <w:t>25,055,299</w:t>
            </w:r>
          </w:p>
        </w:tc>
        <w:tc>
          <w:tcPr>
            <w:tcW w:w="123" w:type="pct"/>
            <w:vAlign w:val="bottom"/>
          </w:tcPr>
          <w:p w:rsidR="00D23C8C" w:rsidRPr="0073345A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45A">
              <w:rPr>
                <w:rFonts w:ascii="Angsana New" w:hAnsi="Angsana New"/>
                <w:b/>
                <w:bCs/>
                <w:sz w:val="30"/>
                <w:szCs w:val="30"/>
              </w:rPr>
              <w:t>24,482,587</w:t>
            </w:r>
          </w:p>
        </w:tc>
        <w:tc>
          <w:tcPr>
            <w:tcW w:w="124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45A">
              <w:rPr>
                <w:rFonts w:ascii="Angsana New" w:hAnsi="Angsana New"/>
                <w:b/>
                <w:bCs/>
                <w:sz w:val="30"/>
                <w:szCs w:val="30"/>
              </w:rPr>
              <w:t>4,636,944</w:t>
            </w:r>
          </w:p>
        </w:tc>
        <w:tc>
          <w:tcPr>
            <w:tcW w:w="138" w:type="pct"/>
            <w:vAlign w:val="bottom"/>
          </w:tcPr>
          <w:p w:rsidR="00D23C8C" w:rsidRPr="0073345A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3C8C" w:rsidRPr="00CC3DDE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45A">
              <w:rPr>
                <w:rFonts w:ascii="Angsana New" w:hAnsi="Angsana New"/>
                <w:b/>
                <w:bCs/>
                <w:sz w:val="30"/>
                <w:szCs w:val="30"/>
              </w:rPr>
              <w:t>3,911,527</w:t>
            </w:r>
          </w:p>
        </w:tc>
      </w:tr>
    </w:tbl>
    <w:p w:rsidR="00D23C8C" w:rsidRDefault="00D23C8C" w:rsidP="00D2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  <w:sectPr w:rsidR="00D23C8C" w:rsidSect="00126D02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:rsidR="00D23C8C" w:rsidRPr="00CC3DDE" w:rsidRDefault="00D23C8C" w:rsidP="00BF2704">
      <w:pPr>
        <w:pStyle w:val="block"/>
        <w:spacing w:after="0" w:line="240" w:lineRule="auto"/>
        <w:ind w:left="90" w:right="-764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CC3DDE">
        <w:rPr>
          <w:rFonts w:ascii="Angsana New" w:hAnsi="Angsana New"/>
          <w:color w:val="000000"/>
          <w:sz w:val="30"/>
          <w:szCs w:val="30"/>
          <w:cs/>
          <w:lang w:bidi="th-TH"/>
        </w:rPr>
        <w:lastRenderedPageBreak/>
        <w:t>เงินลงทุนในบริษัทร่วมและการร่วมค้า</w:t>
      </w:r>
      <w:r w:rsidRPr="00CC3DDE">
        <w:rPr>
          <w:rFonts w:ascii="Angsana New" w:hAnsi="Angsana New"/>
          <w:color w:val="000000"/>
          <w:sz w:val="30"/>
          <w:szCs w:val="30"/>
          <w:lang w:bidi="th-TH"/>
        </w:rPr>
        <w:t xml:space="preserve"> </w:t>
      </w:r>
      <w:r w:rsidRPr="00CC3DDE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ณ วันที่ </w:t>
      </w:r>
      <w:r w:rsidRPr="00CC3DDE">
        <w:rPr>
          <w:rFonts w:ascii="Angsana New" w:hAnsi="Angsana New" w:hint="cs"/>
          <w:color w:val="000000"/>
          <w:sz w:val="30"/>
          <w:szCs w:val="30"/>
          <w:cs/>
          <w:lang w:bidi="th-TH"/>
        </w:rPr>
        <w:t>31 มีนาคม 2560</w:t>
      </w:r>
      <w:r w:rsidRPr="00CC3DDE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CC3DD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และ </w:t>
      </w:r>
      <w:r w:rsidRPr="00CC3DDE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31 </w:t>
      </w:r>
      <w:r w:rsidRPr="00CC3DD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ธันวาคม </w:t>
      </w:r>
      <w:r w:rsidRPr="00CC3DDE">
        <w:rPr>
          <w:rFonts w:ascii="Angsana New" w:hAnsi="Angsana New"/>
          <w:color w:val="000000"/>
          <w:sz w:val="30"/>
          <w:szCs w:val="30"/>
          <w:lang w:val="en-US" w:bidi="th-TH"/>
        </w:rPr>
        <w:t>255</w:t>
      </w:r>
      <w:r w:rsidRPr="00CC3DD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9 </w:t>
      </w:r>
      <w:r w:rsidRPr="00CC3DDE">
        <w:rPr>
          <w:rFonts w:ascii="Angsana New" w:hAnsi="Angsana New"/>
          <w:color w:val="000000"/>
          <w:sz w:val="30"/>
          <w:szCs w:val="30"/>
          <w:cs/>
          <w:lang w:bidi="th-TH"/>
        </w:rPr>
        <w:t>และเงินปันผลรับสำหรับงวดสามเดือนสิ้นสุดวันที่</w:t>
      </w:r>
      <w:r w:rsidRPr="00CC3DDE"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 31 มีนาคม 2560 และ 2559 </w:t>
      </w:r>
      <w:r w:rsidRPr="00CC3DDE">
        <w:rPr>
          <w:rFonts w:ascii="Angsana New" w:hAnsi="Angsana New"/>
          <w:color w:val="000000"/>
          <w:sz w:val="30"/>
          <w:szCs w:val="30"/>
          <w:cs/>
          <w:lang w:bidi="th-TH"/>
        </w:rPr>
        <w:t>มีดังนี้</w:t>
      </w:r>
    </w:p>
    <w:p w:rsidR="00D23C8C" w:rsidRPr="003377B5" w:rsidRDefault="00D23C8C" w:rsidP="00D23C8C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10"/>
          <w:szCs w:val="10"/>
          <w:lang w:bidi="th-TH"/>
        </w:rPr>
      </w:pPr>
    </w:p>
    <w:tbl>
      <w:tblPr>
        <w:tblW w:w="15480" w:type="dxa"/>
        <w:tblLayout w:type="fixed"/>
        <w:tblLook w:val="01E0" w:firstRow="1" w:lastRow="1" w:firstColumn="1" w:lastColumn="1" w:noHBand="0" w:noVBand="0"/>
      </w:tblPr>
      <w:tblGrid>
        <w:gridCol w:w="8"/>
        <w:gridCol w:w="2529"/>
        <w:gridCol w:w="630"/>
        <w:gridCol w:w="663"/>
        <w:gridCol w:w="241"/>
        <w:gridCol w:w="789"/>
        <w:gridCol w:w="773"/>
        <w:gridCol w:w="237"/>
        <w:gridCol w:w="753"/>
        <w:gridCol w:w="275"/>
        <w:gridCol w:w="740"/>
        <w:gridCol w:w="274"/>
        <w:gridCol w:w="719"/>
        <w:gridCol w:w="237"/>
        <w:gridCol w:w="760"/>
        <w:gridCol w:w="272"/>
        <w:gridCol w:w="715"/>
        <w:gridCol w:w="289"/>
        <w:gridCol w:w="665"/>
        <w:gridCol w:w="238"/>
        <w:gridCol w:w="746"/>
        <w:gridCol w:w="237"/>
        <w:gridCol w:w="766"/>
        <w:gridCol w:w="237"/>
        <w:gridCol w:w="697"/>
        <w:gridCol w:w="236"/>
        <w:gridCol w:w="754"/>
      </w:tblGrid>
      <w:tr w:rsidR="00D23C8C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D23C8C" w:rsidRPr="00C27BBF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71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43" w:type="dxa"/>
            <w:gridSpan w:val="25"/>
            <w:vAlign w:val="bottom"/>
          </w:tcPr>
          <w:p w:rsidR="00D23C8C" w:rsidRPr="00C27BBF" w:rsidRDefault="00D23C8C" w:rsidP="00506CA7">
            <w:pPr>
              <w:pStyle w:val="acctfourfigures"/>
              <w:tabs>
                <w:tab w:val="clear" w:pos="765"/>
              </w:tabs>
              <w:spacing w:line="240" w:lineRule="atLeast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27BB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27BBF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241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8" w:type="dxa"/>
            <w:gridSpan w:val="3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6" w:type="dxa"/>
            <w:gridSpan w:val="3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237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7" w:type="dxa"/>
            <w:gridSpan w:val="3"/>
            <w:vAlign w:val="bottom"/>
          </w:tcPr>
          <w:p w:rsidR="008E404F" w:rsidRPr="002B0E04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7BBF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41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27BBF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7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8" w:type="dxa"/>
            <w:gridSpan w:val="3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27BBF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4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6" w:type="dxa"/>
            <w:gridSpan w:val="3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F3F7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72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27BBF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38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วิธี</w:t>
            </w:r>
            <w:r w:rsidRPr="007F3F72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ส่วนได้เสีย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  <w:r w:rsidRPr="007F3F72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7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7" w:type="dxa"/>
            <w:gridSpan w:val="3"/>
            <w:vAlign w:val="bottom"/>
          </w:tcPr>
          <w:p w:rsidR="008E404F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</w:t>
            </w:r>
          </w:p>
        </w:tc>
      </w:tr>
      <w:tr w:rsidR="00404ADE" w:rsidRPr="00C27BBF" w:rsidTr="00D8593C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404ADE" w:rsidRPr="00C27BBF" w:rsidRDefault="00404ADE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663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41" w:type="dxa"/>
            <w:vAlign w:val="bottom"/>
          </w:tcPr>
          <w:p w:rsidR="00404ADE" w:rsidRPr="00056C07" w:rsidRDefault="00404ADE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773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37" w:type="dxa"/>
            <w:vAlign w:val="bottom"/>
          </w:tcPr>
          <w:p w:rsidR="00404ADE" w:rsidRPr="00056C07" w:rsidRDefault="00404ADE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75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0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274" w:type="dxa"/>
            <w:vAlign w:val="bottom"/>
          </w:tcPr>
          <w:p w:rsidR="00404ADE" w:rsidRPr="00056C07" w:rsidRDefault="00404ADE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37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272" w:type="dxa"/>
            <w:vAlign w:val="bottom"/>
          </w:tcPr>
          <w:p w:rsidR="00404ADE" w:rsidRPr="00056C07" w:rsidRDefault="00404ADE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89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5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238" w:type="dxa"/>
            <w:vAlign w:val="bottom"/>
          </w:tcPr>
          <w:p w:rsidR="00404ADE" w:rsidRPr="00056C07" w:rsidRDefault="00404ADE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37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237" w:type="dxa"/>
            <w:vAlign w:val="bottom"/>
          </w:tcPr>
          <w:p w:rsidR="00404ADE" w:rsidRPr="00056C07" w:rsidRDefault="00404ADE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7" w:type="dxa"/>
            <w:gridSpan w:val="3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งวดสามเดือนสิ้นสุดวันที่</w:t>
            </w:r>
          </w:p>
        </w:tc>
      </w:tr>
      <w:tr w:rsidR="00404ADE" w:rsidRPr="00C27BBF" w:rsidTr="00D8593C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404ADE" w:rsidRPr="00C27BBF" w:rsidRDefault="00404ADE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404ADE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63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41" w:type="dxa"/>
            <w:vAlign w:val="bottom"/>
          </w:tcPr>
          <w:p w:rsidR="00404ADE" w:rsidRPr="00056C07" w:rsidRDefault="00404ADE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773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7" w:type="dxa"/>
            <w:vAlign w:val="bottom"/>
          </w:tcPr>
          <w:p w:rsidR="00404ADE" w:rsidRPr="00056C07" w:rsidRDefault="00404ADE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5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0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4" w:type="dxa"/>
            <w:vAlign w:val="bottom"/>
          </w:tcPr>
          <w:p w:rsidR="00404ADE" w:rsidRPr="00056C07" w:rsidRDefault="00404ADE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7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2" w:type="dxa"/>
            <w:vAlign w:val="bottom"/>
          </w:tcPr>
          <w:p w:rsidR="00404ADE" w:rsidRPr="00056C07" w:rsidRDefault="00404ADE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89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5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  <w:vAlign w:val="bottom"/>
          </w:tcPr>
          <w:p w:rsidR="00404ADE" w:rsidRPr="00056C07" w:rsidRDefault="00404ADE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7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7" w:type="dxa"/>
            <w:vAlign w:val="bottom"/>
          </w:tcPr>
          <w:p w:rsidR="00404ADE" w:rsidRPr="00056C07" w:rsidRDefault="00404ADE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7" w:type="dxa"/>
            <w:gridSpan w:val="3"/>
            <w:vAlign w:val="bottom"/>
          </w:tcPr>
          <w:p w:rsidR="00404ADE" w:rsidRPr="00056C07" w:rsidRDefault="00404ADE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6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4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77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255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9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27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74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2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</w:tr>
      <w:tr w:rsidR="008E404F" w:rsidRPr="00C27BBF" w:rsidTr="008E404F">
        <w:trPr>
          <w:trHeight w:val="117"/>
        </w:trPr>
        <w:tc>
          <w:tcPr>
            <w:tcW w:w="2537" w:type="dxa"/>
            <w:gridSpan w:val="2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pacing w:val="-4"/>
                <w:sz w:val="24"/>
                <w:szCs w:val="24"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C27BBF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C27BBF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C27BBF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9" w:type="dxa"/>
            <w:gridSpan w:val="22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27BBF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pacing w:val="-4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b/>
                <w:bCs/>
                <w:i/>
                <w:iCs/>
                <w:spacing w:val="-4"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630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3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5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C27BBF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:rsidR="008E404F" w:rsidRPr="00C27BBF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27BBF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เฟิร์ส</w:t>
            </w:r>
            <w:proofErr w:type="spellEnd"/>
            <w:r w:rsidRPr="00C27BBF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โคราช </w:t>
            </w:r>
            <w:proofErr w:type="spellStart"/>
            <w:r w:rsidRPr="00C27BBF">
              <w:rPr>
                <w:rFonts w:ascii="Angsana New" w:hAnsi="Angsana New"/>
                <w:spacing w:val="-6"/>
                <w:sz w:val="24"/>
                <w:szCs w:val="24"/>
                <w:cs/>
              </w:rPr>
              <w:t>วินด์</w:t>
            </w:r>
            <w:proofErr w:type="spellEnd"/>
            <w:r w:rsidRPr="00C27BBF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3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6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24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1,996,020</w:t>
            </w:r>
          </w:p>
        </w:tc>
        <w:tc>
          <w:tcPr>
            <w:tcW w:w="77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1,996,020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399,204</w:t>
            </w:r>
          </w:p>
        </w:tc>
        <w:tc>
          <w:tcPr>
            <w:tcW w:w="27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399,204</w:t>
            </w:r>
          </w:p>
        </w:tc>
        <w:tc>
          <w:tcPr>
            <w:tcW w:w="274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bottom"/>
          </w:tcPr>
          <w:p w:rsidR="008E404F" w:rsidRPr="00C113CF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598,172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563,974</w:t>
            </w: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8E404F" w:rsidRPr="00C113CF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598,172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563,974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</w:t>
            </w:r>
            <w:proofErr w:type="spellEnd"/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>.</w:t>
            </w:r>
            <w:proofErr w:type="spellStart"/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อาร์</w:t>
            </w:r>
            <w:proofErr w:type="spellEnd"/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>.ทู จำกัด</w:t>
            </w:r>
          </w:p>
        </w:tc>
        <w:tc>
          <w:tcPr>
            <w:tcW w:w="63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6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24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1,827,000</w:t>
            </w:r>
          </w:p>
        </w:tc>
        <w:tc>
          <w:tcPr>
            <w:tcW w:w="77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1,827,000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365,400</w:t>
            </w:r>
          </w:p>
        </w:tc>
        <w:tc>
          <w:tcPr>
            <w:tcW w:w="27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365,400</w:t>
            </w:r>
          </w:p>
        </w:tc>
        <w:tc>
          <w:tcPr>
            <w:tcW w:w="274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E404F" w:rsidRPr="00F77760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487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,617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458,380</w:t>
            </w: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8E404F" w:rsidRPr="00F77760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487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,617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458,380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764,604</w:t>
            </w:r>
          </w:p>
        </w:tc>
        <w:tc>
          <w:tcPr>
            <w:tcW w:w="27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764,604</w:t>
            </w:r>
          </w:p>
        </w:tc>
        <w:tc>
          <w:tcPr>
            <w:tcW w:w="274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1,085,789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1,022,354</w:t>
            </w: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1,085,789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1,022,354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pacing w:val="-4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b/>
                <w:bCs/>
                <w:i/>
                <w:iCs/>
                <w:spacing w:val="-4"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63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7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pacing w:val="-4"/>
                <w:sz w:val="24"/>
                <w:szCs w:val="24"/>
              </w:rPr>
              <w:t>Perth Power Partnership (</w:t>
            </w:r>
            <w:proofErr w:type="spellStart"/>
            <w:r w:rsidRPr="00C27BBF">
              <w:rPr>
                <w:rFonts w:ascii="Angsana New" w:hAnsi="Angsana New"/>
                <w:spacing w:val="-4"/>
                <w:sz w:val="24"/>
                <w:szCs w:val="24"/>
              </w:rPr>
              <w:t>Kwinana</w:t>
            </w:r>
            <w:proofErr w:type="spellEnd"/>
            <w:r w:rsidRPr="00C27BBF">
              <w:rPr>
                <w:rFonts w:ascii="Angsana New" w:hAnsi="Angsana New"/>
                <w:spacing w:val="-4"/>
                <w:sz w:val="24"/>
                <w:szCs w:val="24"/>
              </w:rPr>
              <w:t>) *</w:t>
            </w:r>
          </w:p>
        </w:tc>
        <w:tc>
          <w:tcPr>
            <w:tcW w:w="63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24</w:t>
            </w:r>
          </w:p>
        </w:tc>
        <w:tc>
          <w:tcPr>
            <w:tcW w:w="6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24</w:t>
            </w:r>
          </w:p>
        </w:tc>
        <w:tc>
          <w:tcPr>
            <w:tcW w:w="24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2,311,167</w:t>
            </w:r>
          </w:p>
        </w:tc>
        <w:tc>
          <w:tcPr>
            <w:tcW w:w="77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2,311,167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618,531</w:t>
            </w:r>
          </w:p>
        </w:tc>
        <w:tc>
          <w:tcPr>
            <w:tcW w:w="27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618,531</w:t>
            </w:r>
          </w:p>
        </w:tc>
        <w:tc>
          <w:tcPr>
            <w:tcW w:w="274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556,674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539,216</w:t>
            </w: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556,674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539,216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7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618,531</w:t>
            </w:r>
          </w:p>
        </w:tc>
        <w:tc>
          <w:tcPr>
            <w:tcW w:w="27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618,531</w:t>
            </w:r>
          </w:p>
        </w:tc>
        <w:tc>
          <w:tcPr>
            <w:tcW w:w="274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556,674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539,216</w:t>
            </w: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556,674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539,216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04F" w:rsidRPr="003D0745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63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7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1,383,135</w:t>
            </w:r>
          </w:p>
        </w:tc>
        <w:tc>
          <w:tcPr>
            <w:tcW w:w="27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1,383,135</w:t>
            </w:r>
          </w:p>
        </w:tc>
        <w:tc>
          <w:tcPr>
            <w:tcW w:w="274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1,642,463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1,561,570</w:t>
            </w: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1,642,463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1,561,570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63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7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z w:val="24"/>
                <w:szCs w:val="24"/>
                <w:cs/>
              </w:rPr>
              <w:t xml:space="preserve">บริษัท ชูบุราชบุรี </w:t>
            </w:r>
            <w:proofErr w:type="spellStart"/>
            <w:r w:rsidRPr="00C27BBF">
              <w:rPr>
                <w:rFonts w:ascii="Angsana New" w:hAnsi="Angsana New"/>
                <w:sz w:val="24"/>
                <w:szCs w:val="24"/>
                <w:cs/>
              </w:rPr>
              <w:t>อีเลคทริค</w:t>
            </w:r>
            <w:proofErr w:type="spellEnd"/>
          </w:p>
        </w:tc>
        <w:tc>
          <w:tcPr>
            <w:tcW w:w="63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27BBF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63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6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24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77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27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274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97,770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83,207</w:t>
            </w: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97,770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83,207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8,000</w:t>
            </w: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27BBF">
              <w:rPr>
                <w:rFonts w:ascii="Angsana New" w:hAnsi="Angsana New"/>
                <w:sz w:val="24"/>
                <w:szCs w:val="24"/>
                <w:cs/>
              </w:rPr>
              <w:t>เซาท์อีสท์</w:t>
            </w:r>
            <w:proofErr w:type="spellEnd"/>
            <w:r w:rsidRPr="00C27BBF">
              <w:rPr>
                <w:rFonts w:ascii="Angsana New" w:hAnsi="Angsana New"/>
                <w:sz w:val="24"/>
                <w:szCs w:val="24"/>
                <w:cs/>
              </w:rPr>
              <w:t xml:space="preserve"> เอเชีย </w:t>
            </w:r>
          </w:p>
        </w:tc>
        <w:tc>
          <w:tcPr>
            <w:tcW w:w="63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27BBF">
              <w:rPr>
                <w:rFonts w:ascii="Angsana New" w:hAnsi="Angsana New"/>
                <w:sz w:val="24"/>
                <w:szCs w:val="24"/>
                <w:cs/>
              </w:rPr>
              <w:t>เอน</w:t>
            </w:r>
            <w:proofErr w:type="spellStart"/>
            <w:r w:rsidRPr="00C27BBF">
              <w:rPr>
                <w:rFonts w:ascii="Angsana New" w:hAnsi="Angsana New"/>
                <w:sz w:val="24"/>
                <w:szCs w:val="24"/>
                <w:cs/>
              </w:rPr>
              <w:t>เนอร์</w:t>
            </w:r>
            <w:proofErr w:type="spellEnd"/>
            <w:r w:rsidRPr="00C27BBF">
              <w:rPr>
                <w:rFonts w:ascii="Angsana New" w:hAnsi="Angsana New"/>
                <w:sz w:val="24"/>
                <w:szCs w:val="24"/>
                <w:cs/>
              </w:rPr>
              <w:t>จี จำกัด</w:t>
            </w:r>
          </w:p>
        </w:tc>
        <w:tc>
          <w:tcPr>
            <w:tcW w:w="63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145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33</w:t>
            </w: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.33</w:t>
            </w:r>
          </w:p>
        </w:tc>
        <w:tc>
          <w:tcPr>
            <w:tcW w:w="6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145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33</w:t>
            </w: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.33</w:t>
            </w:r>
          </w:p>
        </w:tc>
        <w:tc>
          <w:tcPr>
            <w:tcW w:w="24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6,606,750</w:t>
            </w:r>
          </w:p>
        </w:tc>
        <w:tc>
          <w:tcPr>
            <w:tcW w:w="77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6,606,750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2,202,250</w:t>
            </w:r>
          </w:p>
        </w:tc>
        <w:tc>
          <w:tcPr>
            <w:tcW w:w="27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2,202,250</w:t>
            </w:r>
          </w:p>
        </w:tc>
        <w:tc>
          <w:tcPr>
            <w:tcW w:w="274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2,683,196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2,627,138</w:t>
            </w: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2,683,196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2,627,138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ไฟฟ้า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>น้ำงึม 3 จำกัด</w:t>
            </w:r>
          </w:p>
        </w:tc>
        <w:tc>
          <w:tcPr>
            <w:tcW w:w="63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25</w:t>
            </w:r>
          </w:p>
        </w:tc>
        <w:tc>
          <w:tcPr>
            <w:tcW w:w="6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25</w:t>
            </w:r>
          </w:p>
        </w:tc>
        <w:tc>
          <w:tcPr>
            <w:tcW w:w="24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1,808</w:t>
            </w:r>
          </w:p>
        </w:tc>
        <w:tc>
          <w:tcPr>
            <w:tcW w:w="77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1,808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452</w:t>
            </w:r>
          </w:p>
        </w:tc>
        <w:tc>
          <w:tcPr>
            <w:tcW w:w="27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452</w:t>
            </w:r>
          </w:p>
        </w:tc>
        <w:tc>
          <w:tcPr>
            <w:tcW w:w="274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1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04F" w:rsidRPr="00C27BBF" w:rsidTr="008E404F">
        <w:trPr>
          <w:gridBefore w:val="1"/>
          <w:wBefore w:w="8" w:type="dxa"/>
          <w:trHeight w:val="117"/>
        </w:trPr>
        <w:tc>
          <w:tcPr>
            <w:tcW w:w="2529" w:type="dxa"/>
            <w:vAlign w:val="bottom"/>
          </w:tcPr>
          <w:p w:rsidR="008E404F" w:rsidRPr="00C27BBF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เคเค</w:t>
            </w:r>
            <w:proofErr w:type="spellEnd"/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63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6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24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30,892</w:t>
            </w:r>
          </w:p>
        </w:tc>
        <w:tc>
          <w:tcPr>
            <w:tcW w:w="77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30,892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15,446</w:t>
            </w:r>
          </w:p>
        </w:tc>
        <w:tc>
          <w:tcPr>
            <w:tcW w:w="27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15,446</w:t>
            </w:r>
          </w:p>
        </w:tc>
        <w:tc>
          <w:tcPr>
            <w:tcW w:w="274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15,156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15,156</w:t>
            </w:r>
          </w:p>
        </w:tc>
        <w:tc>
          <w:tcPr>
            <w:tcW w:w="27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(15,156)</w:t>
            </w:r>
          </w:p>
        </w:tc>
        <w:tc>
          <w:tcPr>
            <w:tcW w:w="28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5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(15,156)</w:t>
            </w:r>
          </w:p>
        </w:tc>
        <w:tc>
          <w:tcPr>
            <w:tcW w:w="238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6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9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</w:tbl>
    <w:p w:rsidR="00D23C8C" w:rsidRPr="00EA4225" w:rsidRDefault="00D23C8C" w:rsidP="00D2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>*</w:t>
      </w:r>
      <w:r>
        <w:rPr>
          <w:rFonts w:ascii="Angsana New" w:hAnsi="Angsana New" w:hint="cs"/>
          <w:sz w:val="24"/>
          <w:szCs w:val="24"/>
          <w:cs/>
        </w:rPr>
        <w:t xml:space="preserve"> บริษัทย่อยทางอ้อมถือหุ้นร้อยละ </w:t>
      </w:r>
      <w:r>
        <w:rPr>
          <w:rFonts w:ascii="Angsana New" w:hAnsi="Angsana New"/>
          <w:sz w:val="24"/>
          <w:szCs w:val="24"/>
        </w:rPr>
        <w:t>30</w:t>
      </w:r>
    </w:p>
    <w:tbl>
      <w:tblPr>
        <w:tblW w:w="15570" w:type="dxa"/>
        <w:tblLayout w:type="fixed"/>
        <w:tblLook w:val="01E0" w:firstRow="1" w:lastRow="1" w:firstColumn="1" w:lastColumn="1" w:noHBand="0" w:noVBand="0"/>
      </w:tblPr>
      <w:tblGrid>
        <w:gridCol w:w="2536"/>
        <w:gridCol w:w="669"/>
        <w:gridCol w:w="622"/>
        <w:gridCol w:w="236"/>
        <w:gridCol w:w="810"/>
        <w:gridCol w:w="790"/>
        <w:gridCol w:w="237"/>
        <w:gridCol w:w="863"/>
        <w:gridCol w:w="243"/>
        <w:gridCol w:w="747"/>
        <w:gridCol w:w="251"/>
        <w:gridCol w:w="737"/>
        <w:gridCol w:w="239"/>
        <w:gridCol w:w="787"/>
        <w:gridCol w:w="243"/>
        <w:gridCol w:w="623"/>
        <w:gridCol w:w="280"/>
        <w:gridCol w:w="620"/>
        <w:gridCol w:w="271"/>
        <w:gridCol w:w="782"/>
        <w:gridCol w:w="262"/>
        <w:gridCol w:w="743"/>
        <w:gridCol w:w="242"/>
        <w:gridCol w:w="742"/>
        <w:gridCol w:w="236"/>
        <w:gridCol w:w="759"/>
      </w:tblGrid>
      <w:tr w:rsidR="00D23C8C" w:rsidRPr="007F3F72" w:rsidTr="0046143E">
        <w:trPr>
          <w:trHeight w:val="265"/>
        </w:trPr>
        <w:tc>
          <w:tcPr>
            <w:tcW w:w="2536" w:type="dxa"/>
            <w:vAlign w:val="bottom"/>
          </w:tcPr>
          <w:p w:rsidR="00D23C8C" w:rsidRPr="007F3F72" w:rsidRDefault="00D23C8C" w:rsidP="0050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34" w:type="dxa"/>
            <w:gridSpan w:val="25"/>
            <w:vAlign w:val="bottom"/>
          </w:tcPr>
          <w:p w:rsidR="00D23C8C" w:rsidRPr="007F3F72" w:rsidRDefault="00D23C8C" w:rsidP="00506C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F3F72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E404F" w:rsidRPr="007F3F72" w:rsidTr="0046143E">
        <w:trPr>
          <w:trHeight w:val="265"/>
        </w:trPr>
        <w:tc>
          <w:tcPr>
            <w:tcW w:w="2536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F3F72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236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3" w:type="dxa"/>
            <w:gridSpan w:val="3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3" w:type="dxa"/>
            <w:gridSpan w:val="3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3" w:type="dxa"/>
            <w:gridSpan w:val="3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7" w:type="dxa"/>
            <w:gridSpan w:val="3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242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7" w:type="dxa"/>
            <w:gridSpan w:val="3"/>
            <w:vAlign w:val="bottom"/>
          </w:tcPr>
          <w:p w:rsidR="008E404F" w:rsidRPr="00100666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8E404F" w:rsidRPr="007F3F72" w:rsidTr="0046143E">
        <w:trPr>
          <w:trHeight w:val="265"/>
        </w:trPr>
        <w:tc>
          <w:tcPr>
            <w:tcW w:w="2536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72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F3F72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7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3" w:type="dxa"/>
            <w:gridSpan w:val="3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F3F72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3" w:type="dxa"/>
            <w:gridSpan w:val="3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F3F7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43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3" w:type="dxa"/>
            <w:gridSpan w:val="3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F3F72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71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7" w:type="dxa"/>
            <w:gridSpan w:val="3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วิธี</w:t>
            </w:r>
            <w:r w:rsidRPr="007F3F72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ส่วนได้เสีย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  <w:r w:rsidRPr="007F3F72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42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7" w:type="dxa"/>
            <w:gridSpan w:val="3"/>
            <w:vAlign w:val="bottom"/>
          </w:tcPr>
          <w:p w:rsidR="008E404F" w:rsidRPr="00056C07" w:rsidRDefault="00A57F2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11A6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</w:tc>
      </w:tr>
      <w:tr w:rsidR="00A57F2F" w:rsidRPr="007F3F72" w:rsidTr="00A57F2F">
        <w:trPr>
          <w:trHeight w:val="265"/>
        </w:trPr>
        <w:tc>
          <w:tcPr>
            <w:tcW w:w="2536" w:type="dxa"/>
            <w:vAlign w:val="bottom"/>
          </w:tcPr>
          <w:p w:rsidR="00A57F2F" w:rsidRPr="007F3F72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622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36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790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37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43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251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39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87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243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80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271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62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242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7" w:type="dxa"/>
            <w:gridSpan w:val="3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11A6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งวดสามเดือนสิ้นสุดวันที่</w:t>
            </w:r>
          </w:p>
        </w:tc>
      </w:tr>
      <w:tr w:rsidR="00A57F2F" w:rsidRPr="007F3F72" w:rsidTr="00A57F2F">
        <w:trPr>
          <w:trHeight w:val="265"/>
        </w:trPr>
        <w:tc>
          <w:tcPr>
            <w:tcW w:w="2536" w:type="dxa"/>
            <w:vAlign w:val="bottom"/>
          </w:tcPr>
          <w:p w:rsidR="00A57F2F" w:rsidRPr="007F3F72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A57F2F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22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A57F2F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790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7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43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51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9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87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43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80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1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62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42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7" w:type="dxa"/>
            <w:gridSpan w:val="3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46143E" w:rsidRPr="007F3F72" w:rsidTr="0046143E">
        <w:trPr>
          <w:trHeight w:val="265"/>
        </w:trPr>
        <w:tc>
          <w:tcPr>
            <w:tcW w:w="2536" w:type="dxa"/>
            <w:vAlign w:val="bottom"/>
          </w:tcPr>
          <w:p w:rsidR="0046143E" w:rsidRPr="007F3F72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62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36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790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3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243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51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23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8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43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280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71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26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42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23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</w:tr>
      <w:tr w:rsidR="008E404F" w:rsidRPr="007F3F72" w:rsidTr="0046143E">
        <w:trPr>
          <w:trHeight w:val="274"/>
        </w:trPr>
        <w:tc>
          <w:tcPr>
            <w:tcW w:w="2536" w:type="dxa"/>
            <w:vAlign w:val="bottom"/>
          </w:tcPr>
          <w:p w:rsidR="008E404F" w:rsidRPr="007F3F72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1" w:type="dxa"/>
            <w:gridSpan w:val="2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F3F72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7F3F72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7F3F72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07" w:type="dxa"/>
            <w:gridSpan w:val="22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7F3F72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E404F" w:rsidRPr="007F3F72" w:rsidTr="0046143E">
        <w:trPr>
          <w:trHeight w:val="274"/>
        </w:trPr>
        <w:tc>
          <w:tcPr>
            <w:tcW w:w="2536" w:type="dxa"/>
            <w:vAlign w:val="bottom"/>
          </w:tcPr>
          <w:p w:rsidR="008E404F" w:rsidRPr="007F3F72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F3F7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669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2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7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vAlign w:val="bottom"/>
          </w:tcPr>
          <w:p w:rsidR="008E404F" w:rsidRPr="004B6C0C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0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8E404F" w:rsidRPr="004B6C0C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dxa"/>
            <w:vAlign w:val="bottom"/>
          </w:tcPr>
          <w:p w:rsidR="008E404F" w:rsidRPr="007F3F72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9" w:type="dxa"/>
            <w:vAlign w:val="bottom"/>
          </w:tcPr>
          <w:p w:rsidR="008E404F" w:rsidRPr="007F3F72" w:rsidRDefault="008E404F" w:rsidP="008E404F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E404F" w:rsidRPr="004B6C0C" w:rsidTr="0046143E">
        <w:trPr>
          <w:trHeight w:val="274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ไฟฟ้า เซ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เปียน</w:t>
            </w:r>
            <w:proofErr w:type="spellEnd"/>
            <w:r w:rsidRPr="004B6C0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-</w:t>
            </w: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เซน้ำน้อย จำกัด</w:t>
            </w: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</w:t>
            </w: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25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8E404F" w:rsidRPr="00F655C5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  <w:r w:rsidRPr="002E1326">
              <w:rPr>
                <w:rFonts w:ascii="Angsana New" w:hAnsi="Angsana New"/>
                <w:sz w:val="24"/>
                <w:szCs w:val="24"/>
                <w:lang w:bidi="th-TH"/>
              </w:rPr>
              <w:t>6,961,112</w:t>
            </w: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6,203,936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1,659,638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1,415,990</w:t>
            </w: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1,779,673</w:t>
            </w: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1,653,052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1,779,673</w:t>
            </w: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22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1,653,052</w:t>
            </w: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04F" w:rsidRPr="004B6C0C" w:rsidTr="0046143E">
        <w:trPr>
          <w:trHeight w:val="274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3,887,786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3,644,138</w:t>
            </w: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4,575,795</w:t>
            </w: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4,378,553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(15,156)</w:t>
            </w: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(15,156)</w:t>
            </w: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4,560,639</w:t>
            </w: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4,363,397</w:t>
            </w: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E404F" w:rsidRPr="00011A6B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04F" w:rsidRPr="00011A6B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11A6B">
              <w:rPr>
                <w:rFonts w:ascii="Angsana New" w:hAnsi="Angsana New"/>
                <w:sz w:val="24"/>
                <w:szCs w:val="24"/>
                <w:lang w:val="en-GB"/>
              </w:rPr>
              <w:t>18,000</w:t>
            </w:r>
          </w:p>
        </w:tc>
      </w:tr>
      <w:tr w:rsidR="008E404F" w:rsidRPr="004B6C0C" w:rsidTr="0046143E">
        <w:trPr>
          <w:trHeight w:val="274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  <w:tab w:val="decimal" w:pos="609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  <w:tab w:val="decimal" w:pos="609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E404F" w:rsidRPr="004B6C0C" w:rsidTr="0046143E">
        <w:trPr>
          <w:trHeight w:val="274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  <w:tab w:val="decimal" w:pos="609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  <w:tab w:val="decimal" w:pos="609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E404F" w:rsidRPr="004B6C0C" w:rsidTr="0046143E">
        <w:trPr>
          <w:trHeight w:val="265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z w:val="24"/>
                <w:szCs w:val="24"/>
                <w:cs/>
              </w:rPr>
              <w:t>บริษัท ราชบุรีเพาเวอร์ จำกัด</w:t>
            </w: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25</w:t>
            </w: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25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7,325,000</w:t>
            </w: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7,325,000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1,831,250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1,831,250</w:t>
            </w: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3,722,612</w:t>
            </w: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3,826,999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3,722,612</w:t>
            </w: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3,826,999</w:t>
            </w: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200,000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5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00,000</w:t>
            </w:r>
          </w:p>
        </w:tc>
      </w:tr>
      <w:tr w:rsidR="008E404F" w:rsidRPr="004B6C0C" w:rsidTr="0046143E">
        <w:trPr>
          <w:trHeight w:val="265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ไฟฟ้าหงสา จำกัด</w:t>
            </w:r>
            <w:r w:rsidRPr="004B6C0C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32,324,715</w:t>
            </w: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32,324,715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12,929,886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12,929,886</w:t>
            </w: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11,203,288</w:t>
            </w: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after="0" w:line="240" w:lineRule="auto"/>
              <w:ind w:left="-180" w:right="-19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11,835,324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432"/>
              </w:tabs>
              <w:spacing w:after="0"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11,203,288</w:t>
            </w: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after="0" w:line="240" w:lineRule="auto"/>
              <w:ind w:left="-180" w:right="-22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3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11,835,324</w:t>
            </w: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2" w:type="dxa"/>
            <w:vAlign w:val="bottom"/>
          </w:tcPr>
          <w:p w:rsidR="008E404F" w:rsidRPr="005350A3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240,000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04F" w:rsidRPr="004B6C0C" w:rsidTr="0046143E">
        <w:trPr>
          <w:trHeight w:val="265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พูไฟมายนิ่ง จำกัด</w:t>
            </w: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3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37.5</w:t>
            </w: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0</w:t>
            </w: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3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37.5</w:t>
            </w: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0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1,679</w:t>
            </w: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1,679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630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630</w:t>
            </w: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162,977</w:t>
            </w: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432"/>
              </w:tabs>
              <w:spacing w:after="0"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134,904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162,977</w:t>
            </w: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134,904</w:t>
            </w: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04F" w:rsidRPr="004B6C0C" w:rsidTr="0046143E">
        <w:trPr>
          <w:trHeight w:val="265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ผลิตไฟฟ้า</w:t>
            </w:r>
            <w:r w:rsidRPr="004B6C0C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นวนคร</w:t>
            </w:r>
            <w:proofErr w:type="spellEnd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1,525,000</w:t>
            </w: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1,525,000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610,000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610,000</w:t>
            </w: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657,232</w:t>
            </w: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622,312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657,232</w:t>
            </w: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622,312</w:t>
            </w: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5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04F" w:rsidRPr="004B6C0C" w:rsidTr="0046143E">
        <w:trPr>
          <w:trHeight w:val="265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ราชบุรี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เวอลด์</w:t>
            </w:r>
            <w:proofErr w:type="spellEnd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5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E404F" w:rsidRPr="004B6C0C" w:rsidTr="0046143E">
        <w:trPr>
          <w:trHeight w:val="254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  <w:tab w:val="left" w:pos="265"/>
                <w:tab w:val="left" w:pos="565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โคเจนเนอ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เรชั่น</w:t>
            </w:r>
            <w:proofErr w:type="spellEnd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2,500,000</w:t>
            </w: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2,500,000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1,000,000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1,000,000</w:t>
            </w: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1,157,215</w:t>
            </w: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18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1,149,329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1,157,215</w:t>
            </w: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1,149,329</w:t>
            </w: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5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44,000</w:t>
            </w:r>
          </w:p>
        </w:tc>
      </w:tr>
      <w:tr w:rsidR="008E404F" w:rsidRPr="004B6C0C" w:rsidTr="0046143E">
        <w:trPr>
          <w:trHeight w:val="265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โซ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ลาร์ต้า</w:t>
            </w:r>
            <w:proofErr w:type="spellEnd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49</w:t>
            </w: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49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1,100,000</w:t>
            </w: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1,100,000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545,960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545,960</w:t>
            </w: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1,044,078</w:t>
            </w: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1,025,646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1,044,078</w:t>
            </w: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1,025,646</w:t>
            </w: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34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,496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5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56,605</w:t>
            </w:r>
          </w:p>
        </w:tc>
      </w:tr>
      <w:tr w:rsidR="008E404F" w:rsidRPr="004B6C0C" w:rsidTr="0046143E">
        <w:trPr>
          <w:trHeight w:val="265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โซล่า เพาเวอร์ (โคราช 3) จำกัด</w:t>
            </w: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188,750</w:t>
            </w: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188,750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75,500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75,500</w:t>
            </w: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120,005</w:t>
            </w: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116,713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120,005</w:t>
            </w: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116,713</w:t>
            </w: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4,379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5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04F" w:rsidRPr="004B6C0C" w:rsidTr="0046143E">
        <w:trPr>
          <w:trHeight w:val="265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โซล่า เพาเวอร์</w:t>
            </w:r>
            <w:r w:rsidRPr="004B6C0C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(โคราช 4) จำกัด</w:t>
            </w: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199,250</w:t>
            </w: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199,250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79,700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79,700</w:t>
            </w: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122,612</w:t>
            </w: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117,15</w:t>
            </w: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122,612</w:t>
            </w: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2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117,157</w:t>
            </w: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1,674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5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04F" w:rsidRPr="004B6C0C" w:rsidTr="0046143E">
        <w:trPr>
          <w:trHeight w:val="265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 โซล่า เพาเวอร์ (โคราช </w:t>
            </w:r>
            <w:r w:rsidRPr="004B6C0C">
              <w:rPr>
                <w:rFonts w:ascii="Angsana New" w:hAnsi="Angsana New"/>
                <w:spacing w:val="-4"/>
                <w:sz w:val="24"/>
                <w:szCs w:val="24"/>
              </w:rPr>
              <w:t>7</w:t>
            </w: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) จำกัด</w:t>
            </w: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188,750</w:t>
            </w: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188,750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75,500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75,500</w:t>
            </w: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116,339</w:t>
            </w: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112,252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116,339</w:t>
            </w: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112,252</w:t>
            </w: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3,473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5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04F" w:rsidRPr="004B6C0C" w:rsidTr="0046143E">
        <w:trPr>
          <w:trHeight w:val="265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</w:t>
            </w:r>
            <w:r w:rsidRPr="004B6C0C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สงขลา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ไบโอ</w:t>
            </w:r>
            <w:proofErr w:type="spellEnd"/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แมส</w:t>
            </w:r>
            <w:proofErr w:type="spellEnd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246,000</w:t>
            </w: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246,000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98,400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98,400</w:t>
            </w: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109,956</w:t>
            </w: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124,181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109,956</w:t>
            </w: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124,181</w:t>
            </w: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16,000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5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04F" w:rsidRPr="004B6C0C" w:rsidTr="0046143E">
        <w:trPr>
          <w:trHeight w:val="265"/>
        </w:trPr>
        <w:tc>
          <w:tcPr>
            <w:tcW w:w="2536" w:type="dxa"/>
            <w:vAlign w:val="bottom"/>
          </w:tcPr>
          <w:p w:rsidR="008E404F" w:rsidRPr="004B6C0C" w:rsidRDefault="008E404F" w:rsidP="008E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 สงขลา 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ไบ</w:t>
            </w:r>
            <w:proofErr w:type="spellEnd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โอฟู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เอล</w:t>
            </w:r>
            <w:proofErr w:type="spellEnd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6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62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79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237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51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358</w:t>
            </w:r>
          </w:p>
        </w:tc>
        <w:tc>
          <w:tcPr>
            <w:tcW w:w="23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7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366</w:t>
            </w:r>
          </w:p>
        </w:tc>
        <w:tc>
          <w:tcPr>
            <w:tcW w:w="243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0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358</w:t>
            </w:r>
          </w:p>
        </w:tc>
        <w:tc>
          <w:tcPr>
            <w:tcW w:w="26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3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366</w:t>
            </w:r>
          </w:p>
        </w:tc>
        <w:tc>
          <w:tcPr>
            <w:tcW w:w="242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E404F" w:rsidRPr="00056C07" w:rsidRDefault="008E404F" w:rsidP="008E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59" w:type="dxa"/>
            <w:vAlign w:val="bottom"/>
          </w:tcPr>
          <w:p w:rsidR="008E404F" w:rsidRPr="00056C07" w:rsidRDefault="008E404F" w:rsidP="008E404F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</w:tbl>
    <w:p w:rsidR="00B1169A" w:rsidRPr="007722B0" w:rsidRDefault="00B1169A" w:rsidP="00B1169A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15578" w:type="dxa"/>
        <w:tblLayout w:type="fixed"/>
        <w:tblLook w:val="01E0" w:firstRow="1" w:lastRow="1" w:firstColumn="1" w:lastColumn="1" w:noHBand="0" w:noVBand="0"/>
      </w:tblPr>
      <w:tblGrid>
        <w:gridCol w:w="2513"/>
        <w:gridCol w:w="662"/>
        <w:gridCol w:w="617"/>
        <w:gridCol w:w="238"/>
        <w:gridCol w:w="791"/>
        <w:gridCol w:w="780"/>
        <w:gridCol w:w="236"/>
        <w:gridCol w:w="770"/>
        <w:gridCol w:w="242"/>
        <w:gridCol w:w="811"/>
        <w:gridCol w:w="239"/>
        <w:gridCol w:w="826"/>
        <w:gridCol w:w="238"/>
        <w:gridCol w:w="773"/>
        <w:gridCol w:w="242"/>
        <w:gridCol w:w="652"/>
        <w:gridCol w:w="278"/>
        <w:gridCol w:w="622"/>
        <w:gridCol w:w="236"/>
        <w:gridCol w:w="779"/>
        <w:gridCol w:w="260"/>
        <w:gridCol w:w="741"/>
        <w:gridCol w:w="241"/>
        <w:gridCol w:w="735"/>
        <w:gridCol w:w="238"/>
        <w:gridCol w:w="818"/>
      </w:tblGrid>
      <w:tr w:rsidR="00D23C8C" w:rsidRPr="004B6C0C" w:rsidTr="0046143E">
        <w:trPr>
          <w:trHeight w:val="265"/>
        </w:trPr>
        <w:tc>
          <w:tcPr>
            <w:tcW w:w="2513" w:type="dxa"/>
            <w:vAlign w:val="bottom"/>
          </w:tcPr>
          <w:p w:rsidR="00D23C8C" w:rsidRPr="004B6C0C" w:rsidRDefault="00D23C8C" w:rsidP="0050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065" w:type="dxa"/>
            <w:gridSpan w:val="25"/>
            <w:vAlign w:val="bottom"/>
          </w:tcPr>
          <w:p w:rsidR="00D23C8C" w:rsidRPr="004B6C0C" w:rsidRDefault="00D23C8C" w:rsidP="00506CA7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6C0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6143E" w:rsidRPr="004B6C0C" w:rsidTr="0046143E">
        <w:trPr>
          <w:trHeight w:val="265"/>
        </w:trPr>
        <w:tc>
          <w:tcPr>
            <w:tcW w:w="2513" w:type="dxa"/>
            <w:vAlign w:val="bottom"/>
          </w:tcPr>
          <w:p w:rsidR="0046143E" w:rsidRPr="004B6C0C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B6C0C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238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7" w:type="dxa"/>
            <w:gridSpan w:val="3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242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2" w:type="dxa"/>
            <w:gridSpan w:val="3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241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6143E" w:rsidRPr="004B6C0C" w:rsidTr="0046143E">
        <w:trPr>
          <w:trHeight w:val="265"/>
        </w:trPr>
        <w:tc>
          <w:tcPr>
            <w:tcW w:w="2513" w:type="dxa"/>
            <w:vAlign w:val="bottom"/>
          </w:tcPr>
          <w:p w:rsidR="0046143E" w:rsidRPr="004B6C0C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6C0C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38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6C0C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6C0C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39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7" w:type="dxa"/>
            <w:gridSpan w:val="3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6C0C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42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2" w:type="dxa"/>
            <w:gridSpan w:val="3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6C0C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46143E" w:rsidRPr="007F3F72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วิธี</w:t>
            </w:r>
            <w:r w:rsidRPr="007F3F72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ส่วนได้เสีย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  <w:r w:rsidRPr="007F3F72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41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vAlign w:val="bottom"/>
          </w:tcPr>
          <w:p w:rsidR="0046143E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0C30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</w:tc>
      </w:tr>
      <w:tr w:rsidR="00A57F2F" w:rsidRPr="004B6C0C" w:rsidTr="00A57F2F">
        <w:trPr>
          <w:trHeight w:val="265"/>
        </w:trPr>
        <w:tc>
          <w:tcPr>
            <w:tcW w:w="2513" w:type="dxa"/>
            <w:vAlign w:val="bottom"/>
          </w:tcPr>
          <w:p w:rsidR="00A57F2F" w:rsidRPr="004B6C0C" w:rsidRDefault="00A57F2F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62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617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38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780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36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42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239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38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73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242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2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78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22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236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60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1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241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0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งวดสามเดือนสิ้นสุดวันที่</w:t>
            </w:r>
          </w:p>
        </w:tc>
      </w:tr>
      <w:tr w:rsidR="00A57F2F" w:rsidRPr="004B6C0C" w:rsidTr="00A57F2F">
        <w:trPr>
          <w:trHeight w:val="265"/>
        </w:trPr>
        <w:tc>
          <w:tcPr>
            <w:tcW w:w="2513" w:type="dxa"/>
            <w:vAlign w:val="bottom"/>
          </w:tcPr>
          <w:p w:rsidR="00A57F2F" w:rsidRPr="004B6C0C" w:rsidRDefault="00A57F2F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62" w:type="dxa"/>
            <w:vAlign w:val="bottom"/>
          </w:tcPr>
          <w:p w:rsidR="00A57F2F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7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  <w:vAlign w:val="bottom"/>
          </w:tcPr>
          <w:p w:rsidR="00A57F2F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780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42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38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73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42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2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8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22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60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1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41" w:type="dxa"/>
            <w:vAlign w:val="bottom"/>
          </w:tcPr>
          <w:p w:rsidR="00A57F2F" w:rsidRPr="00056C07" w:rsidRDefault="00A57F2F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46143E" w:rsidRPr="004B6C0C" w:rsidTr="0046143E">
        <w:trPr>
          <w:trHeight w:val="265"/>
        </w:trPr>
        <w:tc>
          <w:tcPr>
            <w:tcW w:w="2513" w:type="dxa"/>
            <w:vAlign w:val="bottom"/>
          </w:tcPr>
          <w:p w:rsidR="0046143E" w:rsidRPr="004B6C0C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6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61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38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780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36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24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39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23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73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42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27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2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36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260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1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41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23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</w:tr>
      <w:tr w:rsidR="0046143E" w:rsidRPr="004B6C0C" w:rsidTr="0046143E">
        <w:trPr>
          <w:trHeight w:val="265"/>
        </w:trPr>
        <w:tc>
          <w:tcPr>
            <w:tcW w:w="2513" w:type="dxa"/>
            <w:vAlign w:val="bottom"/>
          </w:tcPr>
          <w:p w:rsidR="0046143E" w:rsidRPr="004B6C0C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4B6C0C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4B6C0C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4B6C0C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8" w:type="dxa"/>
            <w:gridSpan w:val="22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6C0C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6143E" w:rsidRPr="004B6C0C" w:rsidTr="0046143E">
        <w:trPr>
          <w:trHeight w:val="265"/>
        </w:trPr>
        <w:tc>
          <w:tcPr>
            <w:tcW w:w="2513" w:type="dxa"/>
            <w:vAlign w:val="bottom"/>
          </w:tcPr>
          <w:p w:rsidR="0046143E" w:rsidRPr="004B6C0C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662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17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0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2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8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2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0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vAlign w:val="bottom"/>
          </w:tcPr>
          <w:p w:rsidR="0046143E" w:rsidRPr="004B6C0C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18" w:type="dxa"/>
            <w:vAlign w:val="bottom"/>
          </w:tcPr>
          <w:p w:rsidR="0046143E" w:rsidRPr="004B6C0C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6143E" w:rsidRPr="004B6C0C" w:rsidTr="0046143E">
        <w:trPr>
          <w:trHeight w:val="265"/>
        </w:trPr>
        <w:tc>
          <w:tcPr>
            <w:tcW w:w="2513" w:type="dxa"/>
            <w:vAlign w:val="bottom"/>
          </w:tcPr>
          <w:p w:rsidR="0046143E" w:rsidRPr="004B6C0C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เบิกไพรโคเจนเนอ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เรชั่น</w:t>
            </w:r>
            <w:proofErr w:type="spellEnd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6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61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238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333,500</w:t>
            </w:r>
          </w:p>
        </w:tc>
        <w:tc>
          <w:tcPr>
            <w:tcW w:w="780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333,500</w:t>
            </w:r>
          </w:p>
        </w:tc>
        <w:tc>
          <w:tcPr>
            <w:tcW w:w="236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116,462</w:t>
            </w:r>
          </w:p>
        </w:tc>
        <w:tc>
          <w:tcPr>
            <w:tcW w:w="24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116,462</w:t>
            </w:r>
          </w:p>
        </w:tc>
        <w:tc>
          <w:tcPr>
            <w:tcW w:w="239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114,354</w:t>
            </w:r>
          </w:p>
        </w:tc>
        <w:tc>
          <w:tcPr>
            <w:tcW w:w="23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114,648</w:t>
            </w:r>
          </w:p>
        </w:tc>
        <w:tc>
          <w:tcPr>
            <w:tcW w:w="242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114,354</w:t>
            </w:r>
          </w:p>
        </w:tc>
        <w:tc>
          <w:tcPr>
            <w:tcW w:w="260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0C30">
              <w:rPr>
                <w:rFonts w:ascii="Angsana New" w:hAnsi="Angsana New"/>
                <w:sz w:val="24"/>
                <w:szCs w:val="24"/>
                <w:lang w:val="en-US" w:bidi="th-TH"/>
              </w:rPr>
              <w:t>114,648</w:t>
            </w:r>
          </w:p>
        </w:tc>
        <w:tc>
          <w:tcPr>
            <w:tcW w:w="241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5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1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46143E" w:rsidRPr="004B6C0C" w:rsidTr="0046143E">
        <w:trPr>
          <w:trHeight w:val="265"/>
        </w:trPr>
        <w:tc>
          <w:tcPr>
            <w:tcW w:w="2513" w:type="dxa"/>
            <w:vAlign w:val="bottom"/>
          </w:tcPr>
          <w:p w:rsidR="0046143E" w:rsidRPr="004B6C0C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โอ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เวอร์</w:t>
            </w:r>
            <w:proofErr w:type="spellEnd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ซี 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กรีน</w:t>
            </w:r>
            <w:proofErr w:type="spellEnd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เอน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เนอร์</w:t>
            </w:r>
            <w:proofErr w:type="spellEnd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ยี่ จำกัด</w:t>
            </w:r>
          </w:p>
        </w:tc>
        <w:tc>
          <w:tcPr>
            <w:tcW w:w="66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60</w:t>
            </w:r>
          </w:p>
        </w:tc>
        <w:tc>
          <w:tcPr>
            <w:tcW w:w="61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60</w:t>
            </w:r>
          </w:p>
        </w:tc>
        <w:tc>
          <w:tcPr>
            <w:tcW w:w="238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780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236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9,600</w:t>
            </w:r>
          </w:p>
        </w:tc>
        <w:tc>
          <w:tcPr>
            <w:tcW w:w="24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9,600</w:t>
            </w:r>
          </w:p>
        </w:tc>
        <w:tc>
          <w:tcPr>
            <w:tcW w:w="239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12,654</w:t>
            </w:r>
          </w:p>
        </w:tc>
        <w:tc>
          <w:tcPr>
            <w:tcW w:w="23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12,235</w:t>
            </w:r>
          </w:p>
        </w:tc>
        <w:tc>
          <w:tcPr>
            <w:tcW w:w="242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12,654</w:t>
            </w:r>
          </w:p>
        </w:tc>
        <w:tc>
          <w:tcPr>
            <w:tcW w:w="260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0C30">
              <w:rPr>
                <w:rFonts w:ascii="Angsana New" w:hAnsi="Angsana New"/>
                <w:sz w:val="24"/>
                <w:szCs w:val="24"/>
                <w:lang w:val="en-US" w:bidi="th-TH"/>
              </w:rPr>
              <w:t>12,235</w:t>
            </w:r>
          </w:p>
        </w:tc>
        <w:tc>
          <w:tcPr>
            <w:tcW w:w="241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5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1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46143E" w:rsidRPr="004B6C0C" w:rsidTr="0046143E">
        <w:trPr>
          <w:trHeight w:val="274"/>
        </w:trPr>
        <w:tc>
          <w:tcPr>
            <w:tcW w:w="2513" w:type="dxa"/>
            <w:shd w:val="clear" w:color="auto" w:fill="auto"/>
            <w:vAlign w:val="bottom"/>
          </w:tcPr>
          <w:p w:rsidR="0046143E" w:rsidRPr="004B6C0C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อาร์</w:t>
            </w:r>
            <w:proofErr w:type="spellEnd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ไอซีไอ อินเตอร์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เนชั่นแนล</w:t>
            </w:r>
            <w:proofErr w:type="spellEnd"/>
          </w:p>
        </w:tc>
        <w:tc>
          <w:tcPr>
            <w:tcW w:w="662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272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272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2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272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6143E" w:rsidRPr="004B6C0C" w:rsidTr="0046143E">
        <w:trPr>
          <w:trHeight w:val="274"/>
        </w:trPr>
        <w:tc>
          <w:tcPr>
            <w:tcW w:w="2513" w:type="dxa"/>
            <w:shd w:val="clear" w:color="auto" w:fill="auto"/>
            <w:vAlign w:val="bottom"/>
          </w:tcPr>
          <w:p w:rsidR="0046143E" w:rsidRPr="004B6C0C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อิน</w:t>
            </w:r>
            <w:proofErr w:type="spellStart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เวสต์เมนต์</w:t>
            </w:r>
            <w:proofErr w:type="spellEnd"/>
            <w:r w:rsidRPr="004B6C0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62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617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15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510,947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510,947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306,568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306,568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308,517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312,270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308,517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0C30">
              <w:rPr>
                <w:rFonts w:ascii="Angsana New" w:hAnsi="Angsana New"/>
                <w:sz w:val="24"/>
                <w:szCs w:val="24"/>
                <w:lang w:val="en-US" w:bidi="th-TH"/>
              </w:rPr>
              <w:t>312,270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46143E" w:rsidRPr="004B6C0C" w:rsidTr="0046143E">
        <w:trPr>
          <w:trHeight w:val="274"/>
        </w:trPr>
        <w:tc>
          <w:tcPr>
            <w:tcW w:w="2513" w:type="dxa"/>
            <w:vAlign w:val="bottom"/>
          </w:tcPr>
          <w:p w:rsidR="0046143E" w:rsidRPr="004B6C0C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66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0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17,679,856</w:t>
            </w:r>
          </w:p>
        </w:tc>
        <w:tc>
          <w:tcPr>
            <w:tcW w:w="242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17,679,856</w:t>
            </w:r>
          </w:p>
        </w:tc>
        <w:tc>
          <w:tcPr>
            <w:tcW w:w="239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18,852,197</w:t>
            </w:r>
          </w:p>
        </w:tc>
        <w:tc>
          <w:tcPr>
            <w:tcW w:w="23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19,504,336</w:t>
            </w:r>
          </w:p>
        </w:tc>
        <w:tc>
          <w:tcPr>
            <w:tcW w:w="242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18,852,197</w:t>
            </w:r>
          </w:p>
        </w:tc>
        <w:tc>
          <w:tcPr>
            <w:tcW w:w="260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0C30">
              <w:rPr>
                <w:rFonts w:ascii="Angsana New" w:hAnsi="Angsana New"/>
                <w:sz w:val="24"/>
                <w:szCs w:val="24"/>
                <w:lang w:val="en-US" w:bidi="th-TH"/>
              </w:rPr>
              <w:t>19,504,336</w:t>
            </w:r>
          </w:p>
        </w:tc>
        <w:tc>
          <w:tcPr>
            <w:tcW w:w="241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550,022</w:t>
            </w:r>
          </w:p>
        </w:tc>
        <w:tc>
          <w:tcPr>
            <w:tcW w:w="23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500,605</w:t>
            </w:r>
          </w:p>
        </w:tc>
      </w:tr>
      <w:tr w:rsidR="0046143E" w:rsidRPr="008B0C30" w:rsidTr="0046143E">
        <w:trPr>
          <w:trHeight w:val="274"/>
        </w:trPr>
        <w:tc>
          <w:tcPr>
            <w:tcW w:w="2513" w:type="dxa"/>
            <w:vAlign w:val="bottom"/>
          </w:tcPr>
          <w:p w:rsidR="0046143E" w:rsidRPr="008B0C30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8B0C30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662" w:type="dxa"/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7" w:type="dxa"/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vAlign w:val="bottom"/>
          </w:tcPr>
          <w:p w:rsidR="0046143E" w:rsidRPr="008B0C30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0" w:type="dxa"/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46143E" w:rsidRPr="008B0C30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21,567,642</w:t>
            </w:r>
          </w:p>
        </w:tc>
        <w:tc>
          <w:tcPr>
            <w:tcW w:w="242" w:type="dxa"/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B0C3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21,323,994</w:t>
            </w:r>
          </w:p>
        </w:tc>
        <w:tc>
          <w:tcPr>
            <w:tcW w:w="239" w:type="dxa"/>
            <w:vAlign w:val="bottom"/>
          </w:tcPr>
          <w:p w:rsidR="0046143E" w:rsidRPr="008B0C30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23,427,992</w:t>
            </w:r>
          </w:p>
        </w:tc>
        <w:tc>
          <w:tcPr>
            <w:tcW w:w="238" w:type="dxa"/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B0C3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23,882,889</w:t>
            </w:r>
          </w:p>
        </w:tc>
        <w:tc>
          <w:tcPr>
            <w:tcW w:w="242" w:type="dxa"/>
            <w:vAlign w:val="bottom"/>
          </w:tcPr>
          <w:p w:rsidR="0046143E" w:rsidRPr="008B0C30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B0C3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(15,156)</w:t>
            </w:r>
          </w:p>
        </w:tc>
        <w:tc>
          <w:tcPr>
            <w:tcW w:w="278" w:type="dxa"/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B0C3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(15,156)</w:t>
            </w:r>
          </w:p>
        </w:tc>
        <w:tc>
          <w:tcPr>
            <w:tcW w:w="236" w:type="dxa"/>
            <w:vAlign w:val="bottom"/>
          </w:tcPr>
          <w:p w:rsidR="0046143E" w:rsidRPr="008B0C30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23,412,836</w:t>
            </w:r>
          </w:p>
        </w:tc>
        <w:tc>
          <w:tcPr>
            <w:tcW w:w="260" w:type="dxa"/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B0C3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23,867,733</w:t>
            </w:r>
          </w:p>
        </w:tc>
        <w:tc>
          <w:tcPr>
            <w:tcW w:w="241" w:type="dxa"/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143E" w:rsidRPr="008E49A7" w:rsidRDefault="0046143E" w:rsidP="0046143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E49A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550,022</w:t>
            </w:r>
          </w:p>
        </w:tc>
        <w:tc>
          <w:tcPr>
            <w:tcW w:w="238" w:type="dxa"/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518,605</w:t>
            </w:r>
          </w:p>
        </w:tc>
      </w:tr>
    </w:tbl>
    <w:p w:rsidR="00D23C8C" w:rsidRDefault="00D23C8C" w:rsidP="00D23C8C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B1169A" w:rsidRPr="007722B0" w:rsidRDefault="00B1169A" w:rsidP="00B1169A">
      <w:pPr>
        <w:pStyle w:val="block"/>
        <w:spacing w:after="0" w:line="240" w:lineRule="auto"/>
        <w:ind w:left="90" w:right="-518"/>
        <w:jc w:val="thaiDistribute"/>
        <w:rPr>
          <w:rFonts w:ascii="Angsana New" w:hAnsi="Angsana New"/>
          <w:sz w:val="24"/>
          <w:szCs w:val="24"/>
          <w:lang w:bidi="th-TH"/>
        </w:rPr>
      </w:pPr>
      <w:r w:rsidRPr="007722B0">
        <w:rPr>
          <w:rFonts w:ascii="Angsana New" w:hAnsi="Angsana New" w:hint="cs"/>
          <w:sz w:val="24"/>
          <w:szCs w:val="24"/>
          <w:cs/>
          <w:lang w:bidi="th-TH"/>
        </w:rPr>
        <w:t>กลุ่มบริษัทไม่มีเงินลงทุนใน</w:t>
      </w:r>
      <w:r w:rsidRPr="007722B0">
        <w:rPr>
          <w:rFonts w:ascii="Angsana New" w:hAnsi="Angsana New"/>
          <w:sz w:val="24"/>
          <w:szCs w:val="24"/>
          <w:cs/>
          <w:lang w:bidi="th-TH"/>
        </w:rPr>
        <w:t>บริษัทร่วมและการร่วมค้า</w:t>
      </w:r>
      <w:r w:rsidRPr="007722B0">
        <w:rPr>
          <w:rFonts w:ascii="Angsana New" w:hAnsi="Angsana New" w:hint="cs"/>
          <w:sz w:val="24"/>
          <w:szCs w:val="24"/>
          <w:cs/>
          <w:lang w:bidi="th-TH"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B1169A" w:rsidRPr="007722B0" w:rsidRDefault="00B1169A" w:rsidP="00D23C8C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D23C8C" w:rsidRDefault="00D23C8C" w:rsidP="00D23C8C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D23C8C" w:rsidRDefault="00D23C8C" w:rsidP="00D23C8C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D23C8C" w:rsidRDefault="00D23C8C" w:rsidP="00D23C8C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D23C8C" w:rsidRDefault="00D23C8C" w:rsidP="00D23C8C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D23C8C" w:rsidRDefault="00D23C8C" w:rsidP="00D23C8C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D23C8C" w:rsidRDefault="00D23C8C" w:rsidP="00D23C8C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D23C8C" w:rsidRDefault="00D23C8C" w:rsidP="00D23C8C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D23C8C" w:rsidRDefault="00D23C8C" w:rsidP="00D23C8C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14927" w:type="dxa"/>
        <w:tblInd w:w="-11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27"/>
        <w:gridCol w:w="826"/>
        <w:gridCol w:w="809"/>
        <w:gridCol w:w="177"/>
        <w:gridCol w:w="937"/>
        <w:gridCol w:w="177"/>
        <w:gridCol w:w="10"/>
        <w:gridCol w:w="977"/>
        <w:gridCol w:w="203"/>
        <w:gridCol w:w="768"/>
        <w:gridCol w:w="178"/>
        <w:gridCol w:w="785"/>
        <w:gridCol w:w="178"/>
        <w:gridCol w:w="864"/>
        <w:gridCol w:w="178"/>
        <w:gridCol w:w="889"/>
        <w:gridCol w:w="177"/>
        <w:gridCol w:w="896"/>
        <w:gridCol w:w="180"/>
        <w:gridCol w:w="794"/>
        <w:gridCol w:w="177"/>
        <w:gridCol w:w="842"/>
        <w:gridCol w:w="178"/>
        <w:gridCol w:w="800"/>
      </w:tblGrid>
      <w:tr w:rsidR="00D23C8C" w:rsidRPr="00C27BBF" w:rsidTr="0046143E">
        <w:trPr>
          <w:cantSplit/>
        </w:trPr>
        <w:tc>
          <w:tcPr>
            <w:tcW w:w="2927" w:type="dxa"/>
            <w:vAlign w:val="bottom"/>
          </w:tcPr>
          <w:p w:rsidR="00D23C8C" w:rsidRPr="00C27BBF" w:rsidRDefault="00D23C8C" w:rsidP="00506CA7">
            <w:pPr>
              <w:spacing w:line="340" w:lineRule="exact"/>
              <w:ind w:right="-79"/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2000" w:type="dxa"/>
            <w:gridSpan w:val="23"/>
            <w:vAlign w:val="bottom"/>
          </w:tcPr>
          <w:p w:rsidR="00D23C8C" w:rsidRPr="00C27BBF" w:rsidRDefault="00D23C8C" w:rsidP="00506CA7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143E" w:rsidRPr="00C27BBF" w:rsidTr="0046143E">
        <w:trPr>
          <w:cantSplit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35" w:type="dxa"/>
            <w:gridSpan w:val="2"/>
            <w:vAlign w:val="bottom"/>
          </w:tcPr>
          <w:p w:rsidR="0046143E" w:rsidRPr="00152214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52214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77" w:type="dxa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1" w:type="dxa"/>
            <w:gridSpan w:val="4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" w:type="dxa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1" w:type="dxa"/>
            <w:gridSpan w:val="3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31" w:type="dxa"/>
            <w:gridSpan w:val="3"/>
            <w:shd w:val="clear" w:color="auto" w:fill="auto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7" w:type="dxa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shd w:val="clear" w:color="auto" w:fill="auto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7" w:type="dxa"/>
            <w:shd w:val="clear" w:color="auto" w:fill="auto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vAlign w:val="bottom"/>
          </w:tcPr>
          <w:p w:rsidR="0046143E" w:rsidRPr="009968F3" w:rsidRDefault="0046143E" w:rsidP="0046143E">
            <w:pPr>
              <w:pStyle w:val="acctfourfigures"/>
              <w:tabs>
                <w:tab w:val="clear" w:pos="765"/>
              </w:tabs>
              <w:spacing w:line="300" w:lineRule="exact"/>
              <w:ind w:left="-180" w:right="-15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46143E" w:rsidRPr="00C27BBF" w:rsidTr="0046143E">
        <w:trPr>
          <w:cantSplit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35" w:type="dxa"/>
            <w:gridSpan w:val="2"/>
            <w:vAlign w:val="bottom"/>
          </w:tcPr>
          <w:p w:rsidR="0046143E" w:rsidRPr="00152214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2214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7" w:type="dxa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1" w:type="dxa"/>
            <w:gridSpan w:val="4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3" w:type="dxa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1" w:type="dxa"/>
            <w:gridSpan w:val="3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31" w:type="dxa"/>
            <w:gridSpan w:val="3"/>
            <w:shd w:val="clear" w:color="auto" w:fill="auto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77" w:type="dxa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shd w:val="clear" w:color="auto" w:fill="auto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C27BBF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46143E" w:rsidRPr="00C27BBF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vAlign w:val="bottom"/>
          </w:tcPr>
          <w:p w:rsidR="0046143E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0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</w:p>
        </w:tc>
      </w:tr>
      <w:tr w:rsidR="00A57F2F" w:rsidRPr="00C27BBF" w:rsidTr="00A57F2F">
        <w:trPr>
          <w:cantSplit/>
        </w:trPr>
        <w:tc>
          <w:tcPr>
            <w:tcW w:w="2927" w:type="dxa"/>
            <w:vAlign w:val="bottom"/>
          </w:tcPr>
          <w:p w:rsidR="00A57F2F" w:rsidRPr="00C27BBF" w:rsidRDefault="00A57F2F" w:rsidP="0046143E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6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809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177" w:type="dxa"/>
            <w:vAlign w:val="bottom"/>
          </w:tcPr>
          <w:p w:rsidR="00A57F2F" w:rsidRPr="00056C07" w:rsidRDefault="00A57F2F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187" w:type="dxa"/>
            <w:gridSpan w:val="2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77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203" w:type="dxa"/>
            <w:vAlign w:val="bottom"/>
          </w:tcPr>
          <w:p w:rsidR="00A57F2F" w:rsidRPr="00056C07" w:rsidRDefault="00A57F2F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178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85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178" w:type="dxa"/>
            <w:vAlign w:val="bottom"/>
          </w:tcPr>
          <w:p w:rsidR="00A57F2F" w:rsidRPr="00056C07" w:rsidRDefault="00A57F2F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177" w:type="dxa"/>
            <w:vAlign w:val="bottom"/>
          </w:tcPr>
          <w:p w:rsidR="00A57F2F" w:rsidRPr="00056C07" w:rsidRDefault="00A57F2F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A57F2F" w:rsidRPr="00056C07" w:rsidRDefault="00A57F2F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0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งวดสามเดือนสิ้นสุดวันที่</w:t>
            </w:r>
          </w:p>
        </w:tc>
      </w:tr>
      <w:tr w:rsidR="00A57F2F" w:rsidRPr="00C27BBF" w:rsidTr="00A57F2F">
        <w:trPr>
          <w:cantSplit/>
        </w:trPr>
        <w:tc>
          <w:tcPr>
            <w:tcW w:w="2927" w:type="dxa"/>
            <w:vAlign w:val="bottom"/>
          </w:tcPr>
          <w:p w:rsidR="00A57F2F" w:rsidRPr="00C27BBF" w:rsidRDefault="00A57F2F" w:rsidP="0046143E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6" w:type="dxa"/>
            <w:vAlign w:val="bottom"/>
          </w:tcPr>
          <w:p w:rsidR="00A57F2F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809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7" w:type="dxa"/>
            <w:vAlign w:val="bottom"/>
          </w:tcPr>
          <w:p w:rsidR="00A57F2F" w:rsidRPr="00056C07" w:rsidRDefault="00A57F2F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7" w:type="dxa"/>
            <w:gridSpan w:val="2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77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03" w:type="dxa"/>
            <w:vAlign w:val="bottom"/>
          </w:tcPr>
          <w:p w:rsidR="00A57F2F" w:rsidRPr="00056C07" w:rsidRDefault="00A57F2F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85" w:type="dxa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bottom"/>
          </w:tcPr>
          <w:p w:rsidR="00A57F2F" w:rsidRPr="00056C07" w:rsidRDefault="00A57F2F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7" w:type="dxa"/>
            <w:vAlign w:val="bottom"/>
          </w:tcPr>
          <w:p w:rsidR="00A57F2F" w:rsidRPr="00056C07" w:rsidRDefault="00A57F2F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A57F2F" w:rsidRPr="00056C07" w:rsidRDefault="00A57F2F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vAlign w:val="bottom"/>
          </w:tcPr>
          <w:p w:rsidR="00A57F2F" w:rsidRPr="00056C07" w:rsidRDefault="00A57F2F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46143E" w:rsidRPr="00C27BBF" w:rsidTr="0046143E">
        <w:trPr>
          <w:cantSplit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80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7" w:type="dxa"/>
            <w:gridSpan w:val="2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7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203" w:type="dxa"/>
            <w:vAlign w:val="bottom"/>
          </w:tcPr>
          <w:p w:rsidR="0046143E" w:rsidRPr="00056C07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7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85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178" w:type="dxa"/>
            <w:vAlign w:val="bottom"/>
          </w:tcPr>
          <w:p w:rsidR="0046143E" w:rsidRPr="00056C07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46143E" w:rsidRPr="00056C07" w:rsidRDefault="0046143E" w:rsidP="0046143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2559</w:t>
            </w:r>
          </w:p>
        </w:tc>
      </w:tr>
      <w:tr w:rsidR="0046143E" w:rsidRPr="00C27BBF" w:rsidTr="0046143E">
        <w:trPr>
          <w:cantSplit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35" w:type="dxa"/>
            <w:gridSpan w:val="2"/>
            <w:vAlign w:val="bottom"/>
          </w:tcPr>
          <w:p w:rsidR="0046143E" w:rsidRPr="00C27BBF" w:rsidRDefault="0046143E" w:rsidP="0046143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27BB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7" w:type="dxa"/>
            <w:vAlign w:val="bottom"/>
          </w:tcPr>
          <w:p w:rsidR="0046143E" w:rsidRPr="00C27BBF" w:rsidRDefault="0046143E" w:rsidP="0046143E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8" w:type="dxa"/>
            <w:gridSpan w:val="20"/>
            <w:vAlign w:val="bottom"/>
          </w:tcPr>
          <w:p w:rsidR="0046143E" w:rsidRPr="00C27BBF" w:rsidRDefault="0046143E" w:rsidP="0046143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27BB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6143E" w:rsidRPr="00C27BBF" w:rsidTr="0046143E">
        <w:trPr>
          <w:cantSplit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26" w:type="dxa"/>
            <w:vAlign w:val="bottom"/>
          </w:tcPr>
          <w:p w:rsidR="0046143E" w:rsidRPr="00C27BBF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:rsidR="0046143E" w:rsidRPr="00C27BBF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:rsidR="0046143E" w:rsidRPr="00C27BBF" w:rsidRDefault="0046143E" w:rsidP="0046143E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46143E" w:rsidRPr="00C27BBF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7" w:type="dxa"/>
            <w:vAlign w:val="bottom"/>
          </w:tcPr>
          <w:p w:rsidR="0046143E" w:rsidRPr="00C27BBF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gridSpan w:val="2"/>
            <w:vAlign w:val="bottom"/>
          </w:tcPr>
          <w:p w:rsidR="0046143E" w:rsidRPr="00C27BBF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03" w:type="dxa"/>
            <w:vAlign w:val="bottom"/>
          </w:tcPr>
          <w:p w:rsidR="0046143E" w:rsidRPr="00C27BBF" w:rsidRDefault="0046143E" w:rsidP="0046143E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:rsidR="0046143E" w:rsidRPr="00C27BBF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46143E" w:rsidRPr="00C27BBF" w:rsidRDefault="0046143E" w:rsidP="0046143E">
            <w:pPr>
              <w:pStyle w:val="CharChar2"/>
              <w:tabs>
                <w:tab w:val="decimal" w:pos="477"/>
              </w:tabs>
              <w:spacing w:after="0"/>
              <w:ind w:left="-79" w:right="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:rsidR="0046143E" w:rsidRPr="00C27BBF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46143E" w:rsidRPr="00C27BBF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6143E" w:rsidRPr="00C27BBF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C27BBF" w:rsidRDefault="0046143E" w:rsidP="0046143E">
            <w:pPr>
              <w:pStyle w:val="CharChar2"/>
              <w:spacing w:after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46143E" w:rsidRPr="00C27BBF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7" w:type="dxa"/>
            <w:vAlign w:val="bottom"/>
          </w:tcPr>
          <w:p w:rsidR="0046143E" w:rsidRPr="00C27BBF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6143E" w:rsidRPr="00C27BBF" w:rsidRDefault="0046143E" w:rsidP="0046143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10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6143E" w:rsidRPr="00C27BBF" w:rsidRDefault="0046143E" w:rsidP="0046143E">
            <w:pPr>
              <w:pStyle w:val="CharChar2"/>
              <w:tabs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46143E" w:rsidRPr="00C27BBF" w:rsidRDefault="0046143E" w:rsidP="0046143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10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7" w:type="dxa"/>
            <w:shd w:val="clear" w:color="auto" w:fill="auto"/>
            <w:vAlign w:val="bottom"/>
          </w:tcPr>
          <w:p w:rsidR="0046143E" w:rsidRPr="00C27BBF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46143E" w:rsidRPr="00C27BBF" w:rsidRDefault="0046143E" w:rsidP="0046143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C27BBF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right="-5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46143E" w:rsidRPr="00C27BBF" w:rsidRDefault="0046143E" w:rsidP="0046143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6143E" w:rsidRPr="00DC7CF0" w:rsidTr="0046143E">
        <w:trPr>
          <w:cantSplit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27BBF">
              <w:rPr>
                <w:rFonts w:ascii="Angsana New" w:hAnsi="Angsana New"/>
                <w:sz w:val="24"/>
                <w:szCs w:val="24"/>
                <w:cs/>
              </w:rPr>
              <w:t>เฟิร์ส</w:t>
            </w:r>
            <w:proofErr w:type="spellEnd"/>
            <w:r w:rsidRPr="00C27BBF">
              <w:rPr>
                <w:rFonts w:ascii="Angsana New" w:hAnsi="Angsana New"/>
                <w:sz w:val="24"/>
                <w:szCs w:val="24"/>
                <w:cs/>
              </w:rPr>
              <w:t xml:space="preserve"> โคราช </w:t>
            </w:r>
            <w:proofErr w:type="spellStart"/>
            <w:r w:rsidRPr="00C27BBF">
              <w:rPr>
                <w:rFonts w:ascii="Angsana New" w:hAnsi="Angsana New"/>
                <w:sz w:val="24"/>
                <w:szCs w:val="24"/>
                <w:cs/>
              </w:rPr>
              <w:t>วินด์</w:t>
            </w:r>
            <w:proofErr w:type="spellEnd"/>
            <w:r w:rsidRPr="00C27BB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2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80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1,996,020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gridSpan w:val="2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1,996,020</w:t>
            </w:r>
          </w:p>
        </w:tc>
        <w:tc>
          <w:tcPr>
            <w:tcW w:w="203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399,204</w:t>
            </w:r>
          </w:p>
        </w:tc>
        <w:tc>
          <w:tcPr>
            <w:tcW w:w="178" w:type="dxa"/>
            <w:vAlign w:val="bottom"/>
          </w:tcPr>
          <w:p w:rsidR="0046143E" w:rsidRPr="00FE67C8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399,204</w:t>
            </w:r>
          </w:p>
        </w:tc>
        <w:tc>
          <w:tcPr>
            <w:tcW w:w="178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792"/>
              </w:tabs>
              <w:spacing w:after="0"/>
              <w:ind w:left="-79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733"/>
              </w:tabs>
              <w:spacing w:after="0"/>
              <w:ind w:left="-79" w:right="-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399,204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CharChar"/>
              <w:tabs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399,204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46143E" w:rsidRPr="00C27BBF" w:rsidTr="0046143E">
        <w:trPr>
          <w:cantSplit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27BBF">
              <w:rPr>
                <w:rFonts w:ascii="Angsana New" w:hAnsi="Angsana New"/>
                <w:sz w:val="24"/>
                <w:szCs w:val="24"/>
                <w:cs/>
              </w:rPr>
              <w:t>เค</w:t>
            </w:r>
            <w:proofErr w:type="spellEnd"/>
            <w:r w:rsidRPr="00C27BBF">
              <w:rPr>
                <w:rFonts w:ascii="Angsana New" w:hAnsi="Angsana New"/>
                <w:sz w:val="24"/>
                <w:szCs w:val="24"/>
                <w:cs/>
              </w:rPr>
              <w:t>.</w:t>
            </w:r>
            <w:proofErr w:type="spellStart"/>
            <w:r w:rsidRPr="00C27BBF">
              <w:rPr>
                <w:rFonts w:ascii="Angsana New" w:hAnsi="Angsana New"/>
                <w:sz w:val="24"/>
                <w:szCs w:val="24"/>
                <w:cs/>
              </w:rPr>
              <w:t>อาร์</w:t>
            </w:r>
            <w:proofErr w:type="spellEnd"/>
            <w:r w:rsidRPr="00C27BBF">
              <w:rPr>
                <w:rFonts w:ascii="Angsana New" w:hAnsi="Angsana New"/>
                <w:sz w:val="24"/>
                <w:szCs w:val="24"/>
                <w:cs/>
              </w:rPr>
              <w:t>.ทู จำกัด</w:t>
            </w:r>
          </w:p>
        </w:tc>
        <w:tc>
          <w:tcPr>
            <w:tcW w:w="82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80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1,827,000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gridSpan w:val="2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1,827,000</w:t>
            </w:r>
          </w:p>
        </w:tc>
        <w:tc>
          <w:tcPr>
            <w:tcW w:w="203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365,400</w:t>
            </w:r>
          </w:p>
        </w:tc>
        <w:tc>
          <w:tcPr>
            <w:tcW w:w="178" w:type="dxa"/>
            <w:vAlign w:val="bottom"/>
          </w:tcPr>
          <w:p w:rsidR="0046143E" w:rsidRPr="00FE67C8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365,400</w:t>
            </w:r>
          </w:p>
        </w:tc>
        <w:tc>
          <w:tcPr>
            <w:tcW w:w="178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792"/>
              </w:tabs>
              <w:spacing w:after="0"/>
              <w:ind w:left="-79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733"/>
              </w:tabs>
              <w:spacing w:after="0"/>
              <w:ind w:left="-79" w:right="-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365,400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CharChar"/>
              <w:tabs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365,400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46143E" w:rsidRPr="00C27BBF" w:rsidTr="0046143E">
        <w:trPr>
          <w:cantSplit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gridSpan w:val="2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3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764,604</w:t>
            </w:r>
          </w:p>
        </w:tc>
        <w:tc>
          <w:tcPr>
            <w:tcW w:w="178" w:type="dxa"/>
            <w:vAlign w:val="bottom"/>
          </w:tcPr>
          <w:p w:rsidR="0046143E" w:rsidRPr="00FE67C8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764,604</w:t>
            </w:r>
          </w:p>
        </w:tc>
        <w:tc>
          <w:tcPr>
            <w:tcW w:w="178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CharChar"/>
              <w:spacing w:after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764,604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CharChar"/>
              <w:tabs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764,604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46143E" w:rsidRPr="00C27BBF" w:rsidTr="0046143E">
        <w:trPr>
          <w:cantSplit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3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46143E" w:rsidRPr="00FE67C8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6143E" w:rsidRPr="00C27BBF" w:rsidTr="0046143E">
        <w:trPr>
          <w:cantSplit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27B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2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3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46143E" w:rsidRPr="00FE67C8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143E" w:rsidRPr="00C27BBF" w:rsidTr="0046143E">
        <w:trPr>
          <w:cantSplit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z w:val="24"/>
                <w:szCs w:val="24"/>
                <w:cs/>
              </w:rPr>
              <w:t xml:space="preserve">บริษัท ชูบุราชบุรี </w:t>
            </w:r>
            <w:proofErr w:type="spellStart"/>
            <w:r w:rsidRPr="00C27BBF">
              <w:rPr>
                <w:rFonts w:ascii="Angsana New" w:hAnsi="Angsana New"/>
                <w:sz w:val="24"/>
                <w:szCs w:val="24"/>
                <w:cs/>
              </w:rPr>
              <w:t>อีเลคทริค</w:t>
            </w:r>
            <w:proofErr w:type="spellEnd"/>
            <w:r w:rsidRPr="00C27BBF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82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50</w:t>
            </w:r>
          </w:p>
        </w:tc>
        <w:tc>
          <w:tcPr>
            <w:tcW w:w="80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50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CharChar"/>
              <w:tabs>
                <w:tab w:val="decimal" w:pos="477"/>
                <w:tab w:val="decimal" w:pos="919"/>
              </w:tabs>
              <w:spacing w:after="0"/>
              <w:ind w:left="-79" w:right="5"/>
              <w:jc w:val="right"/>
              <w:rPr>
                <w:rFonts w:ascii="Angsana New" w:hAnsi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203" w:type="dxa"/>
            <w:vAlign w:val="bottom"/>
          </w:tcPr>
          <w:p w:rsidR="0046143E" w:rsidRPr="00056C07" w:rsidRDefault="0046143E" w:rsidP="0046143E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6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178" w:type="dxa"/>
            <w:vAlign w:val="bottom"/>
          </w:tcPr>
          <w:p w:rsidR="0046143E" w:rsidRPr="00FE67C8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178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CharChar"/>
              <w:spacing w:after="0"/>
              <w:jc w:val="center"/>
              <w:rPr>
                <w:rFonts w:ascii="Angsana New" w:hAnsi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CharChar"/>
              <w:tabs>
                <w:tab w:val="decimal" w:pos="477"/>
                <w:tab w:val="decimal" w:pos="919"/>
              </w:tabs>
              <w:spacing w:after="0"/>
              <w:ind w:left="-79" w:right="5"/>
              <w:jc w:val="right"/>
              <w:rPr>
                <w:rFonts w:ascii="Angsana New" w:hAnsi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102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8,000</w:t>
            </w:r>
          </w:p>
        </w:tc>
      </w:tr>
      <w:tr w:rsidR="0046143E" w:rsidRPr="00C27BBF" w:rsidTr="0046143E">
        <w:trPr>
          <w:cantSplit/>
          <w:trHeight w:val="299"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left" w:pos="210"/>
                <w:tab w:val="left" w:pos="375"/>
              </w:tabs>
              <w:ind w:right="-378"/>
              <w:rPr>
                <w:rFonts w:ascii="Angsana New" w:hAnsi="Angsana New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27BBF">
              <w:rPr>
                <w:rFonts w:ascii="Angsana New" w:hAnsi="Angsana New"/>
                <w:sz w:val="24"/>
                <w:szCs w:val="24"/>
                <w:cs/>
              </w:rPr>
              <w:t>เซาท์อีสท์</w:t>
            </w:r>
            <w:proofErr w:type="spellEnd"/>
            <w:r w:rsidRPr="00C27BBF">
              <w:rPr>
                <w:rFonts w:ascii="Angsana New" w:hAnsi="Angsana New"/>
                <w:sz w:val="24"/>
                <w:szCs w:val="24"/>
                <w:cs/>
              </w:rPr>
              <w:t xml:space="preserve"> เอเชียเอน</w:t>
            </w:r>
            <w:proofErr w:type="spellStart"/>
            <w:r w:rsidRPr="00C27BBF">
              <w:rPr>
                <w:rFonts w:ascii="Angsana New" w:hAnsi="Angsana New"/>
                <w:sz w:val="24"/>
                <w:szCs w:val="24"/>
                <w:cs/>
              </w:rPr>
              <w:t>เนอร์</w:t>
            </w:r>
            <w:proofErr w:type="spellEnd"/>
            <w:r w:rsidRPr="00C27BBF">
              <w:rPr>
                <w:rFonts w:ascii="Angsana New" w:hAnsi="Angsana New"/>
                <w:sz w:val="24"/>
                <w:szCs w:val="24"/>
                <w:cs/>
              </w:rPr>
              <w:t>จี จำกัด</w:t>
            </w:r>
          </w:p>
        </w:tc>
        <w:tc>
          <w:tcPr>
            <w:tcW w:w="82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33.33</w:t>
            </w:r>
          </w:p>
        </w:tc>
        <w:tc>
          <w:tcPr>
            <w:tcW w:w="80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cs/>
                <w:lang w:bidi="th-TH"/>
              </w:rPr>
              <w:t>33.33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6,606,750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decimal" w:pos="919"/>
              </w:tabs>
              <w:spacing w:line="240" w:lineRule="atLeast"/>
              <w:ind w:left="-79" w:right="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6,606,750</w:t>
            </w:r>
          </w:p>
        </w:tc>
        <w:tc>
          <w:tcPr>
            <w:tcW w:w="203" w:type="dxa"/>
            <w:vAlign w:val="bottom"/>
          </w:tcPr>
          <w:p w:rsidR="0046143E" w:rsidRPr="00056C07" w:rsidRDefault="0046143E" w:rsidP="0046143E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6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2,202,250</w:t>
            </w:r>
          </w:p>
        </w:tc>
        <w:tc>
          <w:tcPr>
            <w:tcW w:w="178" w:type="dxa"/>
            <w:vAlign w:val="bottom"/>
          </w:tcPr>
          <w:p w:rsidR="0046143E" w:rsidRPr="00FE67C8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2,202,250</w:t>
            </w:r>
          </w:p>
        </w:tc>
        <w:tc>
          <w:tcPr>
            <w:tcW w:w="178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CharChar"/>
              <w:spacing w:after="0"/>
              <w:jc w:val="center"/>
              <w:rPr>
                <w:rFonts w:ascii="Angsana New" w:hAnsi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2,202,250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CharChar"/>
              <w:tabs>
                <w:tab w:val="decimal" w:pos="477"/>
                <w:tab w:val="decimal" w:pos="919"/>
              </w:tabs>
              <w:spacing w:after="0"/>
              <w:ind w:left="-79" w:right="5"/>
              <w:jc w:val="right"/>
              <w:rPr>
                <w:rFonts w:ascii="Angsana New" w:hAnsi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2,202,250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46143E" w:rsidRPr="00C27BBF" w:rsidTr="0046143E">
        <w:trPr>
          <w:cantSplit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ไฟฟ้า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>น้ำงึม 3 จำกัด</w:t>
            </w:r>
          </w:p>
        </w:tc>
        <w:tc>
          <w:tcPr>
            <w:tcW w:w="82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25</w:t>
            </w:r>
          </w:p>
        </w:tc>
        <w:tc>
          <w:tcPr>
            <w:tcW w:w="80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25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1,808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CharChar"/>
              <w:tabs>
                <w:tab w:val="decimal" w:pos="477"/>
                <w:tab w:val="decimal" w:pos="919"/>
              </w:tabs>
              <w:spacing w:after="0"/>
              <w:ind w:left="-79" w:right="5"/>
              <w:jc w:val="right"/>
              <w:rPr>
                <w:rFonts w:ascii="Angsana New" w:hAnsi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1,808</w:t>
            </w:r>
          </w:p>
        </w:tc>
        <w:tc>
          <w:tcPr>
            <w:tcW w:w="203" w:type="dxa"/>
            <w:vAlign w:val="bottom"/>
          </w:tcPr>
          <w:p w:rsidR="0046143E" w:rsidRPr="00056C07" w:rsidRDefault="0046143E" w:rsidP="0046143E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6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452</w:t>
            </w:r>
          </w:p>
        </w:tc>
        <w:tc>
          <w:tcPr>
            <w:tcW w:w="178" w:type="dxa"/>
            <w:vAlign w:val="bottom"/>
          </w:tcPr>
          <w:p w:rsidR="0046143E" w:rsidRPr="00FE67C8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452</w:t>
            </w:r>
          </w:p>
        </w:tc>
        <w:tc>
          <w:tcPr>
            <w:tcW w:w="178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CharChar"/>
              <w:spacing w:after="0"/>
              <w:jc w:val="center"/>
              <w:rPr>
                <w:rFonts w:ascii="Angsana New" w:hAnsi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452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CharChar"/>
              <w:tabs>
                <w:tab w:val="decimal" w:pos="477"/>
                <w:tab w:val="decimal" w:pos="919"/>
              </w:tabs>
              <w:spacing w:after="0"/>
              <w:ind w:left="-79" w:right="5"/>
              <w:jc w:val="right"/>
              <w:rPr>
                <w:rFonts w:ascii="Angsana New" w:hAnsi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452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46143E" w:rsidRPr="00C27BBF" w:rsidTr="0046143E">
        <w:trPr>
          <w:cantSplit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เคเค</w:t>
            </w:r>
            <w:proofErr w:type="spellEnd"/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82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 xml:space="preserve"> 50</w:t>
            </w:r>
          </w:p>
        </w:tc>
        <w:tc>
          <w:tcPr>
            <w:tcW w:w="80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 xml:space="preserve"> 50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30,892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30,892</w:t>
            </w:r>
          </w:p>
        </w:tc>
        <w:tc>
          <w:tcPr>
            <w:tcW w:w="203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15,446</w:t>
            </w:r>
          </w:p>
        </w:tc>
        <w:tc>
          <w:tcPr>
            <w:tcW w:w="178" w:type="dxa"/>
            <w:vAlign w:val="bottom"/>
          </w:tcPr>
          <w:p w:rsidR="0046143E" w:rsidRPr="00FE67C8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15,446</w:t>
            </w:r>
          </w:p>
        </w:tc>
        <w:tc>
          <w:tcPr>
            <w:tcW w:w="178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792"/>
              </w:tabs>
              <w:spacing w:after="0"/>
              <w:ind w:left="-79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(15,446)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733"/>
              </w:tabs>
              <w:spacing w:after="0"/>
              <w:ind w:left="-79" w:right="-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(15,446)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ind w:left="-79" w:right="-1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46143E" w:rsidRPr="00C27BBF" w:rsidTr="0046143E">
        <w:trPr>
          <w:cantSplit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ไฟฟ้า เซ</w:t>
            </w:r>
            <w:proofErr w:type="spellStart"/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เปียน</w:t>
            </w:r>
            <w:proofErr w:type="spellEnd"/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-</w:t>
            </w:r>
            <w:r w:rsidRPr="00C27BBF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เซน้ำน้อย จำกัด</w:t>
            </w:r>
          </w:p>
        </w:tc>
        <w:tc>
          <w:tcPr>
            <w:tcW w:w="82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 xml:space="preserve"> 25</w:t>
            </w:r>
          </w:p>
        </w:tc>
        <w:tc>
          <w:tcPr>
            <w:tcW w:w="80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 xml:space="preserve"> 25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46143E" w:rsidRPr="0079053F" w:rsidRDefault="0046143E" w:rsidP="0046143E">
            <w:pPr>
              <w:pStyle w:val="acctfourfigures"/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 w:rsidRPr="002E1326">
              <w:rPr>
                <w:rFonts w:ascii="Angsana New" w:hAnsi="Angsana New"/>
                <w:sz w:val="24"/>
                <w:szCs w:val="24"/>
                <w:lang w:val="en-US" w:bidi="th-TH"/>
              </w:rPr>
              <w:t>6,961,112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:rsidR="0046143E" w:rsidRPr="00056C07" w:rsidRDefault="0046143E" w:rsidP="0046143E">
            <w:pPr>
              <w:pStyle w:val="acctfourfigures"/>
              <w:spacing w:line="240" w:lineRule="atLeast"/>
              <w:ind w:left="-79" w:right="-25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6,203,936</w:t>
            </w:r>
          </w:p>
        </w:tc>
        <w:tc>
          <w:tcPr>
            <w:tcW w:w="203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1,659,638</w:t>
            </w:r>
          </w:p>
        </w:tc>
        <w:tc>
          <w:tcPr>
            <w:tcW w:w="178" w:type="dxa"/>
            <w:vAlign w:val="bottom"/>
          </w:tcPr>
          <w:p w:rsidR="0046143E" w:rsidRPr="00FE67C8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1,415,990</w:t>
            </w:r>
          </w:p>
        </w:tc>
        <w:tc>
          <w:tcPr>
            <w:tcW w:w="178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792"/>
              </w:tabs>
              <w:spacing w:after="0"/>
              <w:ind w:left="-79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733"/>
              </w:tabs>
              <w:spacing w:after="0"/>
              <w:ind w:left="-79" w:right="-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1,659,638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val="en-US" w:bidi="th-TH"/>
              </w:rPr>
              <w:t>1,415,990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ind w:left="-79" w:right="-1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46143E" w:rsidRPr="00C27BBF" w:rsidTr="0046143E">
        <w:trPr>
          <w:cantSplit/>
        </w:trPr>
        <w:tc>
          <w:tcPr>
            <w:tcW w:w="2927" w:type="dxa"/>
            <w:vAlign w:val="bottom"/>
          </w:tcPr>
          <w:p w:rsidR="0046143E" w:rsidRPr="00C27BBF" w:rsidRDefault="0046143E" w:rsidP="0046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27B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6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gridSpan w:val="2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03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3,887,786</w:t>
            </w:r>
          </w:p>
        </w:tc>
        <w:tc>
          <w:tcPr>
            <w:tcW w:w="178" w:type="dxa"/>
            <w:vAlign w:val="bottom"/>
          </w:tcPr>
          <w:p w:rsidR="0046143E" w:rsidRPr="00FE67C8" w:rsidRDefault="0046143E" w:rsidP="0046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0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3,644,138</w:t>
            </w:r>
          </w:p>
        </w:tc>
        <w:tc>
          <w:tcPr>
            <w:tcW w:w="178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143E" w:rsidRPr="002E1326" w:rsidRDefault="0046143E" w:rsidP="0046143E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E1326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(15,446)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CharChar"/>
              <w:spacing w:after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(15,446)</w:t>
            </w:r>
          </w:p>
        </w:tc>
        <w:tc>
          <w:tcPr>
            <w:tcW w:w="177" w:type="dxa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3,872,340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143E" w:rsidRPr="00056C07" w:rsidRDefault="0046143E" w:rsidP="0046143E">
            <w:pPr>
              <w:pStyle w:val="CharChar"/>
              <w:tabs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143E" w:rsidRPr="00056C07" w:rsidRDefault="0046143E" w:rsidP="0046143E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56C0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3,628,692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46143E" w:rsidRPr="00056C07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143E" w:rsidRPr="002E1326" w:rsidRDefault="0046143E" w:rsidP="004614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E1326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6143E" w:rsidRPr="008B0C30" w:rsidRDefault="0046143E" w:rsidP="0046143E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143E" w:rsidRPr="008B0C30" w:rsidRDefault="0046143E" w:rsidP="0046143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B0C3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18,000</w:t>
            </w:r>
          </w:p>
        </w:tc>
      </w:tr>
    </w:tbl>
    <w:p w:rsidR="00D23C8C" w:rsidRPr="00B325D2" w:rsidRDefault="00D23C8C" w:rsidP="00D23C8C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D23C8C" w:rsidRPr="007722B0" w:rsidRDefault="00D23C8C" w:rsidP="00B1169A">
      <w:pPr>
        <w:pStyle w:val="block"/>
        <w:spacing w:after="0" w:line="240" w:lineRule="auto"/>
        <w:ind w:left="90" w:right="-518"/>
        <w:jc w:val="thaiDistribute"/>
        <w:rPr>
          <w:rFonts w:ascii="Angsana New" w:hAnsi="Angsana New"/>
          <w:sz w:val="24"/>
          <w:szCs w:val="24"/>
          <w:lang w:bidi="th-TH"/>
        </w:rPr>
      </w:pPr>
      <w:r w:rsidRPr="007722B0">
        <w:rPr>
          <w:rFonts w:ascii="Angsana New" w:hAnsi="Angsana New" w:hint="cs"/>
          <w:sz w:val="24"/>
          <w:szCs w:val="24"/>
          <w:cs/>
          <w:lang w:bidi="th-TH"/>
        </w:rPr>
        <w:t>บริษัทไม่มีเงินลงทุนใน</w:t>
      </w:r>
      <w:r w:rsidRPr="007722B0">
        <w:rPr>
          <w:rFonts w:ascii="Angsana New" w:hAnsi="Angsana New"/>
          <w:sz w:val="24"/>
          <w:szCs w:val="24"/>
          <w:cs/>
          <w:lang w:bidi="th-TH"/>
        </w:rPr>
        <w:t>บริษัทร่วมและการร่วมค้า</w:t>
      </w:r>
      <w:r w:rsidRPr="007722B0">
        <w:rPr>
          <w:rFonts w:ascii="Angsana New" w:hAnsi="Angsana New" w:hint="cs"/>
          <w:sz w:val="24"/>
          <w:szCs w:val="24"/>
          <w:cs/>
          <w:lang w:bidi="th-TH"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D23C8C" w:rsidRDefault="00D23C8C" w:rsidP="00B11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rPr>
          <w:rFonts w:ascii="Angsana New" w:hAnsi="Angsana New"/>
          <w:b/>
          <w:bCs/>
          <w:sz w:val="30"/>
          <w:szCs w:val="30"/>
        </w:rPr>
        <w:sectPr w:rsidR="00D23C8C" w:rsidSect="00620AA0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:rsidR="00D23C8C" w:rsidRPr="007722B0" w:rsidRDefault="00D23C8C" w:rsidP="00D2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7722B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การจ่ายชำระค่าหุ้นเพิ่มเติม</w:t>
      </w:r>
    </w:p>
    <w:p w:rsidR="00D23C8C" w:rsidRPr="007722B0" w:rsidRDefault="00D23C8C" w:rsidP="00D2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</w:rPr>
      </w:pPr>
    </w:p>
    <w:p w:rsidR="00D23C8C" w:rsidRPr="007722B0" w:rsidRDefault="00D23C8C" w:rsidP="00D2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22B0">
        <w:rPr>
          <w:rFonts w:ascii="Angsana New" w:hAnsi="Angsana New"/>
          <w:spacing w:val="2"/>
          <w:sz w:val="30"/>
          <w:szCs w:val="30"/>
          <w:cs/>
        </w:rPr>
        <w:t>ในระหว่าง</w:t>
      </w:r>
      <w:r w:rsidRPr="007722B0">
        <w:rPr>
          <w:rFonts w:ascii="Angsana New" w:hAnsi="Angsana New" w:hint="cs"/>
          <w:spacing w:val="2"/>
          <w:sz w:val="30"/>
          <w:szCs w:val="30"/>
          <w:cs/>
        </w:rPr>
        <w:t>งวด</w:t>
      </w:r>
      <w:r>
        <w:rPr>
          <w:rFonts w:ascii="Angsana New" w:hAnsi="Angsana New" w:hint="cs"/>
          <w:spacing w:val="2"/>
          <w:sz w:val="30"/>
          <w:szCs w:val="30"/>
          <w:cs/>
        </w:rPr>
        <w:t>สามเดือนสิ้นสุดวันที่ 31 มีนาคม 2560</w:t>
      </w:r>
      <w:r w:rsidRPr="007722B0">
        <w:rPr>
          <w:rFonts w:ascii="Angsana New" w:hAnsi="Angsana New" w:hint="cs"/>
          <w:spacing w:val="2"/>
          <w:sz w:val="30"/>
          <w:szCs w:val="30"/>
          <w:cs/>
        </w:rPr>
        <w:t xml:space="preserve"> การร่วมค้า</w:t>
      </w:r>
      <w:r w:rsidRPr="007722B0">
        <w:rPr>
          <w:rFonts w:ascii="Angsana New" w:hAnsi="Angsana New"/>
          <w:spacing w:val="2"/>
          <w:sz w:val="30"/>
          <w:szCs w:val="30"/>
          <w:cs/>
        </w:rPr>
        <w:t>ได้เรียกชำระค่าหุ้น</w:t>
      </w:r>
      <w:r w:rsidRPr="007722B0">
        <w:rPr>
          <w:rFonts w:ascii="Angsana New" w:hAnsi="Angsana New" w:hint="cs"/>
          <w:spacing w:val="2"/>
          <w:sz w:val="30"/>
          <w:szCs w:val="30"/>
          <w:cs/>
        </w:rPr>
        <w:t>เพิ่มเติม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7722B0">
        <w:rPr>
          <w:rFonts w:ascii="Angsana New" w:hAnsi="Angsana New"/>
          <w:spacing w:val="2"/>
          <w:sz w:val="30"/>
          <w:szCs w:val="30"/>
          <w:cs/>
        </w:rPr>
        <w:t>โดย</w:t>
      </w:r>
      <w:r w:rsidRPr="007722B0">
        <w:rPr>
          <w:rFonts w:ascii="Angsana New" w:hAnsi="Angsana New"/>
          <w:sz w:val="30"/>
          <w:szCs w:val="30"/>
          <w:cs/>
        </w:rPr>
        <w:t>กลุ่มบริษัทได้จ่ายชำระค่าหุ้นดังกล่าวตามสัดส่วนการลงทุน</w:t>
      </w:r>
      <w:r w:rsidRPr="007722B0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D23C8C" w:rsidRPr="007722B0" w:rsidRDefault="00D23C8C" w:rsidP="00D2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005"/>
        <w:gridCol w:w="3577"/>
        <w:gridCol w:w="1688"/>
      </w:tblGrid>
      <w:tr w:rsidR="00D23C8C" w:rsidRPr="0016110C" w:rsidTr="00D21079">
        <w:tc>
          <w:tcPr>
            <w:tcW w:w="4140" w:type="dxa"/>
          </w:tcPr>
          <w:p w:rsidR="00D23C8C" w:rsidRPr="00136471" w:rsidRDefault="00D23C8C" w:rsidP="00506CA7">
            <w:pPr>
              <w:ind w:left="720" w:right="-45" w:hanging="72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</w:p>
          <w:p w:rsidR="00D23C8C" w:rsidRPr="00136471" w:rsidRDefault="00D23C8C" w:rsidP="00506CA7">
            <w:pPr>
              <w:ind w:left="720" w:right="-45" w:hanging="720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136471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90" w:type="dxa"/>
          </w:tcPr>
          <w:p w:rsidR="00D23C8C" w:rsidRPr="00136471" w:rsidRDefault="00D23C8C" w:rsidP="00506CA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23C8C" w:rsidRPr="00136471" w:rsidRDefault="00D23C8C" w:rsidP="00506CA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64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</w:tcPr>
          <w:p w:rsidR="00D23C8C" w:rsidRPr="00136471" w:rsidRDefault="00D23C8C" w:rsidP="00506CA7">
            <w:pPr>
              <w:ind w:right="-45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136471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:rsidR="00D23C8C" w:rsidRPr="00136471" w:rsidRDefault="00D23C8C" w:rsidP="00506CA7">
            <w:pPr>
              <w:ind w:right="-45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136471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136471"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136471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D23C8C" w:rsidRPr="00136471" w:rsidTr="00D21079">
        <w:tc>
          <w:tcPr>
            <w:tcW w:w="4140" w:type="dxa"/>
            <w:shd w:val="clear" w:color="auto" w:fill="auto"/>
            <w:vAlign w:val="bottom"/>
          </w:tcPr>
          <w:p w:rsidR="00D23C8C" w:rsidRPr="00136471" w:rsidRDefault="00D23C8C" w:rsidP="00506CA7">
            <w:pPr>
              <w:ind w:left="720" w:right="-45" w:hanging="73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4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Pr="00136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ทางตรง</w:t>
            </w:r>
          </w:p>
        </w:tc>
        <w:tc>
          <w:tcPr>
            <w:tcW w:w="3690" w:type="dxa"/>
            <w:shd w:val="clear" w:color="auto" w:fill="auto"/>
          </w:tcPr>
          <w:p w:rsidR="00D23C8C" w:rsidRPr="00136471" w:rsidRDefault="00D23C8C" w:rsidP="00506CA7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D23C8C" w:rsidRPr="00136471" w:rsidRDefault="00D23C8C" w:rsidP="00506CA7">
            <w:pPr>
              <w:ind w:right="162" w:firstLine="25"/>
              <w:jc w:val="right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D23C8C" w:rsidRPr="0016110C" w:rsidTr="00D21079">
        <w:tc>
          <w:tcPr>
            <w:tcW w:w="4140" w:type="dxa"/>
            <w:shd w:val="clear" w:color="auto" w:fill="auto"/>
          </w:tcPr>
          <w:p w:rsidR="00D23C8C" w:rsidRPr="00136471" w:rsidRDefault="00D23C8C" w:rsidP="00506CA7">
            <w:pPr>
              <w:ind w:right="-45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36471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บริษัท ไฟฟ้า เซ</w:t>
            </w:r>
            <w:proofErr w:type="spellStart"/>
            <w:r w:rsidRPr="00136471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เปียน</w:t>
            </w:r>
            <w:proofErr w:type="spellEnd"/>
            <w:r w:rsidRPr="00136471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-เซน้ำน้อย จำกัด</w:t>
            </w:r>
          </w:p>
        </w:tc>
        <w:tc>
          <w:tcPr>
            <w:tcW w:w="3690" w:type="dxa"/>
            <w:shd w:val="clear" w:color="auto" w:fill="auto"/>
          </w:tcPr>
          <w:p w:rsidR="00D23C8C" w:rsidRPr="00136471" w:rsidRDefault="00D23C8C" w:rsidP="00506CA7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                  </w:t>
            </w:r>
            <w:r w:rsidRPr="00136471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shd w:val="clear" w:color="auto" w:fill="auto"/>
          </w:tcPr>
          <w:p w:rsidR="00D23C8C" w:rsidRPr="00136471" w:rsidRDefault="00D23C8C" w:rsidP="00D2107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72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D21079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243.65</w:t>
            </w:r>
          </w:p>
        </w:tc>
      </w:tr>
    </w:tbl>
    <w:p w:rsidR="00D23C8C" w:rsidRDefault="00D23C8C" w:rsidP="00D2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:rsidR="00D625E7" w:rsidRPr="009C73F3" w:rsidRDefault="0088136D" w:rsidP="00617CAB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C73F3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F0480E" w:rsidRPr="006C24FD" w:rsidRDefault="00F0480E" w:rsidP="00F04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242"/>
        <w:gridCol w:w="1332"/>
        <w:gridCol w:w="270"/>
        <w:gridCol w:w="1332"/>
      </w:tblGrid>
      <w:tr w:rsidR="00F0480E" w:rsidRPr="00703B21" w:rsidTr="00D21079">
        <w:tc>
          <w:tcPr>
            <w:tcW w:w="4950" w:type="dxa"/>
            <w:shd w:val="clear" w:color="auto" w:fill="auto"/>
          </w:tcPr>
          <w:p w:rsidR="00F0480E" w:rsidRPr="00703B21" w:rsidRDefault="00F0480E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</w:tcPr>
          <w:p w:rsidR="00F0480E" w:rsidRPr="00703B21" w:rsidRDefault="00F0480E" w:rsidP="0001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4" w:type="dxa"/>
            <w:gridSpan w:val="3"/>
          </w:tcPr>
          <w:p w:rsidR="00F0480E" w:rsidRPr="00703B21" w:rsidRDefault="00F0480E" w:rsidP="0001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B2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03B2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7E7CE2" w:rsidRPr="00703B21" w:rsidTr="00D21079">
        <w:tc>
          <w:tcPr>
            <w:tcW w:w="4950" w:type="dxa"/>
            <w:shd w:val="clear" w:color="auto" w:fill="auto"/>
          </w:tcPr>
          <w:p w:rsidR="007E7CE2" w:rsidRPr="00AC0AB1" w:rsidRDefault="0046104F" w:rsidP="00D21079">
            <w:pPr>
              <w:spacing w:line="240" w:lineRule="auto"/>
              <w:ind w:left="-126" w:firstLine="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0A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C0A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C0A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42" w:type="dxa"/>
          </w:tcPr>
          <w:p w:rsidR="007E7CE2" w:rsidRPr="004640A2" w:rsidRDefault="007E7CE2" w:rsidP="007E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7E7CE2" w:rsidRPr="0060279E" w:rsidRDefault="007E7CE2" w:rsidP="007E7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E7CE2" w:rsidRPr="0060279E" w:rsidRDefault="007E7CE2" w:rsidP="007E7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7E7CE2" w:rsidRPr="0060279E" w:rsidRDefault="007E7CE2" w:rsidP="007E7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7E7CE2" w:rsidRPr="00703B21" w:rsidTr="00D21079">
        <w:tc>
          <w:tcPr>
            <w:tcW w:w="4950" w:type="dxa"/>
            <w:shd w:val="clear" w:color="auto" w:fill="auto"/>
          </w:tcPr>
          <w:p w:rsidR="007E7CE2" w:rsidRPr="00703B21" w:rsidRDefault="007E7CE2" w:rsidP="00D2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firstLine="12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:rsidR="007E7CE2" w:rsidRPr="00703B21" w:rsidRDefault="007E7CE2" w:rsidP="007E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dxa"/>
            <w:gridSpan w:val="3"/>
            <w:shd w:val="clear" w:color="auto" w:fill="auto"/>
          </w:tcPr>
          <w:p w:rsidR="007E7CE2" w:rsidRPr="00703B21" w:rsidRDefault="007E7CE2" w:rsidP="007E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095D" w:rsidRPr="00703B21" w:rsidTr="00D21079">
        <w:tc>
          <w:tcPr>
            <w:tcW w:w="4950" w:type="dxa"/>
          </w:tcPr>
          <w:p w:rsidR="00FE095D" w:rsidRPr="00703B21" w:rsidRDefault="00FE095D" w:rsidP="00D2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B2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03B2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:rsidR="00FE095D" w:rsidRDefault="00FE095D" w:rsidP="00FE095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:rsidR="00FE095D" w:rsidRPr="00222D71" w:rsidRDefault="00A4324F" w:rsidP="00FE095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40,690,558</w:t>
            </w:r>
          </w:p>
        </w:tc>
        <w:tc>
          <w:tcPr>
            <w:tcW w:w="270" w:type="dxa"/>
          </w:tcPr>
          <w:p w:rsidR="00FE095D" w:rsidRPr="00824157" w:rsidRDefault="00FE095D" w:rsidP="00FE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FE095D" w:rsidRPr="00222D71" w:rsidRDefault="00FE095D" w:rsidP="00FE095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30,040,558</w:t>
            </w:r>
          </w:p>
        </w:tc>
      </w:tr>
      <w:tr w:rsidR="00FE095D" w:rsidRPr="00703B21" w:rsidTr="00D21079">
        <w:tc>
          <w:tcPr>
            <w:tcW w:w="4950" w:type="dxa"/>
          </w:tcPr>
          <w:p w:rsidR="00FE095D" w:rsidRPr="00703B21" w:rsidRDefault="00802956" w:rsidP="00D2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242" w:type="dxa"/>
          </w:tcPr>
          <w:p w:rsidR="00FE095D" w:rsidRPr="00302134" w:rsidRDefault="00FE095D" w:rsidP="00FE0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</w:tcPr>
          <w:p w:rsidR="00FE095D" w:rsidRPr="00222D71" w:rsidRDefault="001D0B59" w:rsidP="004610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E095D" w:rsidRPr="00824157" w:rsidRDefault="00FE095D" w:rsidP="00FE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FE095D" w:rsidRPr="00222D71" w:rsidRDefault="00FE095D" w:rsidP="00FE095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10,650,000</w:t>
            </w:r>
          </w:p>
        </w:tc>
      </w:tr>
      <w:tr w:rsidR="001D0B59" w:rsidRPr="00703B21" w:rsidTr="00D21079">
        <w:tc>
          <w:tcPr>
            <w:tcW w:w="4950" w:type="dxa"/>
          </w:tcPr>
          <w:p w:rsidR="001D0B59" w:rsidRPr="00703B21" w:rsidRDefault="001D0B59" w:rsidP="00D21079">
            <w:pPr>
              <w:spacing w:line="240" w:lineRule="auto"/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42" w:type="dxa"/>
          </w:tcPr>
          <w:p w:rsidR="001D0B59" w:rsidRDefault="001D0B59" w:rsidP="00FE095D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1D0B59" w:rsidRPr="00863788" w:rsidRDefault="001D0B59" w:rsidP="009573A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40,690,558</w:t>
            </w:r>
          </w:p>
        </w:tc>
        <w:tc>
          <w:tcPr>
            <w:tcW w:w="270" w:type="dxa"/>
          </w:tcPr>
          <w:p w:rsidR="001D0B59" w:rsidRPr="00703B21" w:rsidRDefault="001D0B59" w:rsidP="00FE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1D0B59" w:rsidRPr="00863788" w:rsidRDefault="001D0B59" w:rsidP="00FE095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40,690,558</w:t>
            </w:r>
          </w:p>
        </w:tc>
      </w:tr>
    </w:tbl>
    <w:p w:rsidR="00434670" w:rsidRDefault="00434670" w:rsidP="006C2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46104F" w:rsidRDefault="0046104F" w:rsidP="006C2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>ไม่มี</w:t>
      </w:r>
      <w:r w:rsidRPr="0046104F">
        <w:rPr>
          <w:rFonts w:ascii="Angsana New" w:hAnsi="Angsana New"/>
          <w:sz w:val="30"/>
          <w:szCs w:val="30"/>
          <w:cs/>
          <w:lang w:val="th-TH"/>
        </w:rPr>
        <w:t>การซื้อและจำหน่ายเงิ</w:t>
      </w:r>
      <w:r w:rsidR="00BE26A4">
        <w:rPr>
          <w:rFonts w:ascii="Angsana New" w:hAnsi="Angsana New"/>
          <w:sz w:val="30"/>
          <w:szCs w:val="30"/>
          <w:cs/>
          <w:lang w:val="th-TH"/>
        </w:rPr>
        <w:t>นลงทุนในบริษัทย่อยในระหว่างงวดสามเดือนสิ้นสุดวันที่ 3</w:t>
      </w:r>
      <w:r w:rsidR="00BE26A4">
        <w:rPr>
          <w:rFonts w:ascii="Angsana New" w:hAnsi="Angsana New" w:hint="cs"/>
          <w:sz w:val="30"/>
          <w:szCs w:val="30"/>
          <w:cs/>
          <w:lang w:val="th-TH"/>
        </w:rPr>
        <w:t>1</w:t>
      </w:r>
      <w:r w:rsidRPr="0046104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E26A4">
        <w:rPr>
          <w:rFonts w:ascii="Angsana New" w:hAnsi="Angsana New" w:hint="cs"/>
          <w:sz w:val="30"/>
          <w:szCs w:val="30"/>
          <w:cs/>
        </w:rPr>
        <w:t>มีนาคม</w:t>
      </w:r>
      <w:r w:rsidRPr="0046104F">
        <w:rPr>
          <w:rFonts w:ascii="Angsana New" w:hAnsi="Angsana New"/>
          <w:sz w:val="30"/>
          <w:szCs w:val="30"/>
          <w:cs/>
          <w:lang w:val="th-TH"/>
        </w:rPr>
        <w:t xml:space="preserve"> 2560</w:t>
      </w:r>
    </w:p>
    <w:p w:rsidR="00D23C8C" w:rsidRDefault="00D23C8C" w:rsidP="006C2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23C8C" w:rsidRDefault="00D23C8C" w:rsidP="006C2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46104F" w:rsidRDefault="0046104F" w:rsidP="006C2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AD27D2" w:rsidRPr="009C73F3" w:rsidRDefault="00AD27D2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AD27D2" w:rsidRPr="009C73F3" w:rsidSect="00620AA0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5A3A79" w:rsidRPr="00D04404" w:rsidRDefault="005A3A79" w:rsidP="00453FDC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  <w:r w:rsidRPr="00D04404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="00AF5C05">
        <w:rPr>
          <w:rFonts w:ascii="Angsana New" w:hAnsi="Angsana New" w:hint="cs"/>
          <w:sz w:val="30"/>
          <w:szCs w:val="30"/>
          <w:cs/>
          <w:lang w:bidi="th-TH"/>
        </w:rPr>
        <w:t>3</w:t>
      </w:r>
      <w:r w:rsidR="00AF5C05">
        <w:rPr>
          <w:rFonts w:ascii="Angsana New" w:hAnsi="Angsana New"/>
          <w:sz w:val="30"/>
          <w:szCs w:val="30"/>
          <w:lang w:bidi="th-TH"/>
        </w:rPr>
        <w:t xml:space="preserve">1 </w:t>
      </w:r>
      <w:r w:rsidR="00AF5C05">
        <w:rPr>
          <w:rFonts w:ascii="Angsana New" w:hAnsi="Angsana New" w:hint="cs"/>
          <w:sz w:val="30"/>
          <w:szCs w:val="30"/>
          <w:cs/>
          <w:lang w:bidi="th-TH"/>
        </w:rPr>
        <w:t xml:space="preserve">มีนาคม </w:t>
      </w:r>
      <w:r w:rsidR="00AF5C05">
        <w:rPr>
          <w:rFonts w:ascii="Angsana New" w:hAnsi="Angsana New"/>
          <w:sz w:val="30"/>
          <w:szCs w:val="30"/>
          <w:lang w:val="en-US" w:bidi="th-TH"/>
        </w:rPr>
        <w:t>2560</w:t>
      </w:r>
      <w:r w:rsidR="00C72F2E" w:rsidRPr="00D0440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6826BF" w:rsidRPr="00D04404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Pr="00D04404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D04404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773D1E" w:rsidRPr="00D04404">
        <w:rPr>
          <w:rFonts w:ascii="Angsana New" w:hAnsi="Angsana New"/>
          <w:sz w:val="30"/>
          <w:szCs w:val="30"/>
          <w:lang w:val="en-US" w:bidi="th-TH"/>
        </w:rPr>
        <w:t>255</w:t>
      </w:r>
      <w:r w:rsidR="00AF5C05">
        <w:rPr>
          <w:rFonts w:ascii="Angsana New" w:hAnsi="Angsana New"/>
          <w:sz w:val="30"/>
          <w:szCs w:val="30"/>
          <w:lang w:val="en-US" w:bidi="th-TH"/>
        </w:rPr>
        <w:t>9</w:t>
      </w:r>
      <w:r w:rsidR="00C72F2E" w:rsidRPr="00D0440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6C24FD" w:rsidRPr="00D04404">
        <w:rPr>
          <w:rFonts w:ascii="Angsana New" w:hAnsi="Angsana New"/>
          <w:sz w:val="30"/>
          <w:szCs w:val="30"/>
          <w:cs/>
          <w:lang w:bidi="th-TH"/>
        </w:rPr>
        <w:t>และเงินปันผลรับจากเงินลงทุนสำหรับงวด</w:t>
      </w:r>
      <w:r w:rsidR="00802956">
        <w:rPr>
          <w:rFonts w:ascii="Angsana New" w:hAnsi="Angsana New" w:hint="cs"/>
          <w:sz w:val="30"/>
          <w:szCs w:val="30"/>
          <w:cs/>
          <w:lang w:bidi="th-TH"/>
        </w:rPr>
        <w:t>สาม</w:t>
      </w:r>
      <w:r w:rsidR="006C24FD" w:rsidRPr="00D04404">
        <w:rPr>
          <w:rFonts w:ascii="Angsana New" w:hAnsi="Angsana New"/>
          <w:sz w:val="30"/>
          <w:szCs w:val="30"/>
          <w:cs/>
          <w:lang w:bidi="th-TH"/>
        </w:rPr>
        <w:t>เดือนสิ้นสุดวันที่</w:t>
      </w:r>
      <w:r w:rsidR="006C24FD" w:rsidRPr="00D0440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72F2E" w:rsidRPr="00D04404">
        <w:rPr>
          <w:rFonts w:ascii="Angsana New" w:hAnsi="Angsana New" w:hint="cs"/>
          <w:sz w:val="30"/>
          <w:szCs w:val="30"/>
          <w:cs/>
          <w:lang w:bidi="th-TH"/>
        </w:rPr>
        <w:t>3</w:t>
      </w:r>
      <w:r w:rsidR="00AF5C05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="00AF5C05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 w:rsidR="00AF5C05">
        <w:rPr>
          <w:rFonts w:ascii="Angsana New" w:hAnsi="Angsana New"/>
          <w:sz w:val="30"/>
          <w:szCs w:val="30"/>
          <w:lang w:val="en-US" w:bidi="th-TH"/>
        </w:rPr>
        <w:t>2560</w:t>
      </w:r>
      <w:r w:rsidR="00AF5C05">
        <w:rPr>
          <w:rFonts w:ascii="Angsana New" w:hAnsi="Angsana New" w:hint="cs"/>
          <w:sz w:val="30"/>
          <w:szCs w:val="30"/>
          <w:cs/>
          <w:lang w:bidi="th-TH"/>
        </w:rPr>
        <w:t xml:space="preserve"> และ 255</w:t>
      </w:r>
      <w:r w:rsidR="00AF5C05">
        <w:rPr>
          <w:rFonts w:ascii="Angsana New" w:hAnsi="Angsana New"/>
          <w:sz w:val="30"/>
          <w:szCs w:val="30"/>
          <w:lang w:bidi="th-TH"/>
        </w:rPr>
        <w:t>9</w:t>
      </w:r>
      <w:r w:rsidR="00C72F2E" w:rsidRPr="00D0440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6C24FD" w:rsidRPr="00D04404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C72F2E" w:rsidRPr="00D04404" w:rsidRDefault="00C72F2E" w:rsidP="00FC19C6">
      <w:pPr>
        <w:rPr>
          <w:rFonts w:ascii="Angsana New" w:hAnsi="Angsana New"/>
          <w:strike/>
          <w:color w:val="FF0000"/>
          <w:sz w:val="30"/>
          <w:szCs w:val="30"/>
        </w:rPr>
      </w:pPr>
    </w:p>
    <w:tbl>
      <w:tblPr>
        <w:tblW w:w="15120" w:type="dxa"/>
        <w:tblInd w:w="-101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747"/>
        <w:gridCol w:w="738"/>
        <w:gridCol w:w="178"/>
        <w:gridCol w:w="938"/>
        <w:gridCol w:w="184"/>
        <w:gridCol w:w="938"/>
        <w:gridCol w:w="206"/>
        <w:gridCol w:w="982"/>
        <w:gridCol w:w="180"/>
        <w:gridCol w:w="1016"/>
        <w:gridCol w:w="180"/>
        <w:gridCol w:w="905"/>
        <w:gridCol w:w="180"/>
        <w:gridCol w:w="889"/>
        <w:gridCol w:w="178"/>
        <w:gridCol w:w="991"/>
        <w:gridCol w:w="183"/>
        <w:gridCol w:w="986"/>
        <w:gridCol w:w="183"/>
        <w:gridCol w:w="830"/>
        <w:gridCol w:w="180"/>
        <w:gridCol w:w="899"/>
      </w:tblGrid>
      <w:tr w:rsidR="00C72F2E" w:rsidRPr="00C27BBF" w:rsidTr="00AD0DA5">
        <w:trPr>
          <w:cantSplit/>
        </w:trPr>
        <w:tc>
          <w:tcPr>
            <w:tcW w:w="2429" w:type="dxa"/>
            <w:vAlign w:val="bottom"/>
          </w:tcPr>
          <w:p w:rsidR="00C72F2E" w:rsidRPr="00DB7005" w:rsidRDefault="00C72F2E" w:rsidP="00C72F2E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91" w:type="dxa"/>
            <w:gridSpan w:val="22"/>
            <w:vAlign w:val="bottom"/>
          </w:tcPr>
          <w:p w:rsidR="00C72F2E" w:rsidRPr="00C27BBF" w:rsidRDefault="00C72F2E" w:rsidP="00C72F2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0DA5" w:rsidRPr="00C27BBF" w:rsidTr="00AD0DA5">
        <w:trPr>
          <w:cantSplit/>
        </w:trPr>
        <w:tc>
          <w:tcPr>
            <w:tcW w:w="2429" w:type="dxa"/>
            <w:vAlign w:val="bottom"/>
          </w:tcPr>
          <w:p w:rsidR="00AD0DA5" w:rsidRPr="00DB7005" w:rsidRDefault="00AD0DA5" w:rsidP="00AD0DA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  <w:vAlign w:val="bottom"/>
          </w:tcPr>
          <w:p w:rsidR="00AD0DA5" w:rsidRPr="00C27BBF" w:rsidRDefault="00AD0DA5" w:rsidP="00AD0DA5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8" w:type="dxa"/>
            <w:gridSpan w:val="3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  <w:gridSpan w:val="3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7F2F" w:rsidRPr="00C27BBF" w:rsidTr="00AD0DA5">
        <w:trPr>
          <w:cantSplit/>
        </w:trPr>
        <w:tc>
          <w:tcPr>
            <w:tcW w:w="2429" w:type="dxa"/>
            <w:vAlign w:val="bottom"/>
          </w:tcPr>
          <w:p w:rsidR="00A57F2F" w:rsidRPr="00DB7005" w:rsidRDefault="00A57F2F" w:rsidP="00A57F2F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  <w:vAlign w:val="bottom"/>
          </w:tcPr>
          <w:p w:rsidR="00A57F2F" w:rsidRPr="00C27BBF" w:rsidRDefault="00A57F2F" w:rsidP="00A57F2F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ความ</w:t>
            </w:r>
            <w:r w:rsidRPr="00C27BBF">
              <w:rPr>
                <w:rFonts w:ascii="Angsana New" w:hAnsi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78" w:type="dxa"/>
            <w:vAlign w:val="bottom"/>
          </w:tcPr>
          <w:p w:rsidR="00A57F2F" w:rsidRPr="00C27BBF" w:rsidRDefault="00A57F2F" w:rsidP="00A57F2F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A57F2F" w:rsidRPr="00C27BBF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6" w:type="dxa"/>
            <w:vAlign w:val="bottom"/>
          </w:tcPr>
          <w:p w:rsidR="00A57F2F" w:rsidRPr="00C27BBF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8" w:type="dxa"/>
            <w:gridSpan w:val="3"/>
            <w:vAlign w:val="bottom"/>
          </w:tcPr>
          <w:p w:rsidR="00A57F2F" w:rsidRPr="00C27BBF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A57F2F" w:rsidRPr="00C27BBF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:rsidR="00A57F2F" w:rsidRPr="00C27BBF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A57F2F" w:rsidRPr="00C27BBF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A57F2F" w:rsidRPr="00C27BBF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C27BB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57F2F" w:rsidRPr="00C27BBF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  <w:gridSpan w:val="3"/>
            <w:shd w:val="clear" w:color="auto" w:fill="auto"/>
            <w:vAlign w:val="bottom"/>
          </w:tcPr>
          <w:p w:rsidR="00A57F2F" w:rsidRPr="00C27BBF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</w:rPr>
              <w:t>เงินปันผลรับสำหรับแต่ละ</w:t>
            </w:r>
          </w:p>
        </w:tc>
      </w:tr>
      <w:tr w:rsidR="00A57F2F" w:rsidRPr="00C27BBF" w:rsidTr="00A57F2F">
        <w:trPr>
          <w:cantSplit/>
        </w:trPr>
        <w:tc>
          <w:tcPr>
            <w:tcW w:w="2429" w:type="dxa"/>
            <w:vAlign w:val="bottom"/>
          </w:tcPr>
          <w:p w:rsidR="00A57F2F" w:rsidRPr="00DB7005" w:rsidRDefault="00A57F2F" w:rsidP="00AD0DA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7" w:type="dxa"/>
            <w:vAlign w:val="bottom"/>
          </w:tcPr>
          <w:p w:rsidR="00A57F2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</w:p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738" w:type="dxa"/>
            <w:vAlign w:val="bottom"/>
          </w:tcPr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7BBF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57F2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</w:p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4" w:type="dxa"/>
            <w:vAlign w:val="bottom"/>
          </w:tcPr>
          <w:p w:rsidR="00A57F2F" w:rsidRPr="00C27BBF" w:rsidRDefault="00A57F2F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8" w:type="dxa"/>
            <w:vAlign w:val="bottom"/>
          </w:tcPr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7BBF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6" w:type="dxa"/>
            <w:vAlign w:val="bottom"/>
          </w:tcPr>
          <w:p w:rsidR="00A57F2F" w:rsidRPr="00C27BBF" w:rsidRDefault="00A57F2F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:rsidR="00A57F2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</w:p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:rsidR="00A57F2F" w:rsidRPr="00C27BBF" w:rsidRDefault="00A57F2F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6" w:type="dxa"/>
            <w:vAlign w:val="bottom"/>
          </w:tcPr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7BBF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A57F2F" w:rsidRPr="00C27BBF" w:rsidRDefault="00A57F2F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A57F2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</w:p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57F2F" w:rsidRPr="00C27BBF" w:rsidRDefault="00A57F2F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7BBF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:rsidR="00A57F2F" w:rsidRPr="00C27BBF" w:rsidRDefault="00A57F2F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57F2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</w:p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57F2F" w:rsidRPr="00C27BBF" w:rsidRDefault="00A57F2F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7BBF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57F2F" w:rsidRPr="00C27BBF" w:rsidRDefault="00A57F2F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57F2F" w:rsidRPr="00C27BBF" w:rsidRDefault="00A57F2F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  <w:gridSpan w:val="3"/>
            <w:shd w:val="clear" w:color="auto" w:fill="auto"/>
            <w:vAlign w:val="bottom"/>
          </w:tcPr>
          <w:p w:rsidR="00A57F2F" w:rsidRDefault="00A57F2F" w:rsidP="00A57F2F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สามเดือนสิ้นสุดวันที่</w:t>
            </w:r>
          </w:p>
          <w:p w:rsidR="00A57F2F" w:rsidRPr="00C27BBF" w:rsidRDefault="00A57F2F" w:rsidP="00A57F2F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AD0DA5" w:rsidRPr="00C27BBF" w:rsidTr="00AD0DA5">
        <w:trPr>
          <w:cantSplit/>
        </w:trPr>
        <w:tc>
          <w:tcPr>
            <w:tcW w:w="2429" w:type="dxa"/>
            <w:vAlign w:val="bottom"/>
          </w:tcPr>
          <w:p w:rsidR="00AD0DA5" w:rsidRPr="00DB7005" w:rsidRDefault="00AD0DA5" w:rsidP="00AD0DA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7" w:type="dxa"/>
            <w:vAlign w:val="bottom"/>
          </w:tcPr>
          <w:p w:rsidR="00AD0DA5" w:rsidRPr="00C27BBF" w:rsidRDefault="00AD0DA5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738" w:type="dxa"/>
            <w:vAlign w:val="bottom"/>
          </w:tcPr>
          <w:p w:rsidR="00AD0DA5" w:rsidRPr="00C27BBF" w:rsidRDefault="00AD0DA5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7BBF"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84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7BBF"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06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:rsidR="00AD0DA5" w:rsidRPr="00C27BBF" w:rsidRDefault="00AD0DA5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6" w:type="dxa"/>
            <w:vAlign w:val="bottom"/>
          </w:tcPr>
          <w:p w:rsidR="00AD0DA5" w:rsidRPr="00C27BBF" w:rsidRDefault="00AD0DA5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7BBF"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AD0DA5" w:rsidRPr="00C27BBF" w:rsidRDefault="00AD0DA5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AD0DA5" w:rsidRPr="00C27BBF" w:rsidRDefault="00AD0DA5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7BBF"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D0DA5" w:rsidRPr="00C27BBF" w:rsidRDefault="00AD0DA5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AD0DA5" w:rsidRPr="00C27BBF" w:rsidRDefault="00AD0DA5" w:rsidP="00AD0DA5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7BBF"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AD0DA5" w:rsidRPr="00C27BBF" w:rsidTr="00AD0DA5">
        <w:trPr>
          <w:cantSplit/>
        </w:trPr>
        <w:tc>
          <w:tcPr>
            <w:tcW w:w="2429" w:type="dxa"/>
            <w:vAlign w:val="bottom"/>
          </w:tcPr>
          <w:p w:rsidR="00AD0DA5" w:rsidRPr="00DB7005" w:rsidRDefault="00AD0DA5" w:rsidP="00AD0DA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  <w:vAlign w:val="bottom"/>
          </w:tcPr>
          <w:p w:rsidR="00AD0DA5" w:rsidRPr="00C27BBF" w:rsidRDefault="00AD0DA5" w:rsidP="00AD0DA5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27BB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8" w:type="dxa"/>
            <w:gridSpan w:val="19"/>
            <w:vAlign w:val="bottom"/>
          </w:tcPr>
          <w:p w:rsidR="00AD0DA5" w:rsidRPr="00C27BBF" w:rsidRDefault="00AD0DA5" w:rsidP="00AD0DA5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27BB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D0DA5" w:rsidRPr="00C27BBF" w:rsidTr="00AD0DA5">
        <w:trPr>
          <w:cantSplit/>
        </w:trPr>
        <w:tc>
          <w:tcPr>
            <w:tcW w:w="2429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7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ย</w:t>
            </w:r>
          </w:p>
        </w:tc>
        <w:tc>
          <w:tcPr>
            <w:tcW w:w="747" w:type="dxa"/>
            <w:vAlign w:val="bottom"/>
          </w:tcPr>
          <w:p w:rsidR="00AD0DA5" w:rsidRPr="00C27BBF" w:rsidRDefault="00AD0DA5" w:rsidP="00AD0DA5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AD0DA5" w:rsidRPr="00C27BBF" w:rsidRDefault="00AD0DA5" w:rsidP="00AD0DA5">
            <w:pPr>
              <w:tabs>
                <w:tab w:val="decimal" w:pos="32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6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0DA5" w:rsidRPr="00C27BBF" w:rsidTr="00AD0DA5">
        <w:trPr>
          <w:cantSplit/>
        </w:trPr>
        <w:tc>
          <w:tcPr>
            <w:tcW w:w="2429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</w:rPr>
              <w:t>บริษัท ผลิตไฟฟ้าราชบุรี จำกัด</w:t>
            </w:r>
          </w:p>
        </w:tc>
        <w:tc>
          <w:tcPr>
            <w:tcW w:w="747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7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4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206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835,185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AD0DA5" w:rsidRPr="00C27BBF" w:rsidTr="00AD0DA5">
        <w:trPr>
          <w:cantSplit/>
        </w:trPr>
        <w:tc>
          <w:tcPr>
            <w:tcW w:w="2429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ราชบุรี </w:t>
            </w:r>
            <w:proofErr w:type="spellStart"/>
            <w:r w:rsidRPr="00C27BBF">
              <w:rPr>
                <w:rFonts w:ascii="Angsana New" w:hAnsi="Angsana New"/>
                <w:sz w:val="26"/>
                <w:szCs w:val="26"/>
                <w:cs/>
              </w:rPr>
              <w:t>อัล</w:t>
            </w:r>
            <w:proofErr w:type="spellEnd"/>
            <w:r w:rsidRPr="00C27BBF">
              <w:rPr>
                <w:rFonts w:ascii="Angsana New" w:hAnsi="Angsana New"/>
                <w:sz w:val="26"/>
                <w:szCs w:val="26"/>
                <w:cs/>
              </w:rPr>
              <w:t>ลาย</w:t>
            </w:r>
            <w:proofErr w:type="spellStart"/>
            <w:r w:rsidRPr="00C27BBF">
              <w:rPr>
                <w:rFonts w:ascii="Angsana New" w:hAnsi="Angsana New"/>
                <w:sz w:val="26"/>
                <w:szCs w:val="26"/>
                <w:cs/>
              </w:rPr>
              <w:t>แอนซ์</w:t>
            </w:r>
            <w:proofErr w:type="spellEnd"/>
            <w:r w:rsidRPr="00C27BB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747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7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4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206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AD0DA5" w:rsidRPr="00B830E8" w:rsidRDefault="00AD0DA5" w:rsidP="00AD0DA5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AD0DA5" w:rsidRPr="00B830E8" w:rsidRDefault="00AD0DA5" w:rsidP="00AD0DA5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310,000</w:t>
            </w:r>
          </w:p>
        </w:tc>
      </w:tr>
      <w:tr w:rsidR="00AD0DA5" w:rsidRPr="00C27BBF" w:rsidTr="00AD0DA5">
        <w:trPr>
          <w:cantSplit/>
        </w:trPr>
        <w:tc>
          <w:tcPr>
            <w:tcW w:w="2429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</w:rPr>
              <w:t>บริษัท ราชบุรีพลังงาน จำกัด</w:t>
            </w:r>
          </w:p>
        </w:tc>
        <w:tc>
          <w:tcPr>
            <w:tcW w:w="747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7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4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206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AD0DA5" w:rsidRPr="00C27BBF" w:rsidTr="00AD0DA5">
        <w:trPr>
          <w:cantSplit/>
        </w:trPr>
        <w:tc>
          <w:tcPr>
            <w:tcW w:w="2429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eastAsia="th-TH"/>
              </w:rPr>
              <w:t>บริษัท ราช</w:t>
            </w: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C27BBF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eastAsia="th-TH"/>
              </w:rPr>
              <w:t>ลาว เซอร์วิส จำกัด</w:t>
            </w:r>
          </w:p>
        </w:tc>
        <w:tc>
          <w:tcPr>
            <w:tcW w:w="747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7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4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206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AD0DA5" w:rsidRPr="0060279E" w:rsidRDefault="00AD0DA5" w:rsidP="00AD0DA5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AD0DA5" w:rsidRPr="0060279E" w:rsidRDefault="00AD0DA5" w:rsidP="00AD0DA5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0279E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D0DA5" w:rsidRPr="00C27BBF" w:rsidTr="00AD0DA5">
        <w:trPr>
          <w:cantSplit/>
        </w:trPr>
        <w:tc>
          <w:tcPr>
            <w:tcW w:w="2429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27BB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อาร์เอช</w:t>
            </w:r>
            <w:proofErr w:type="spellEnd"/>
            <w:r w:rsidRPr="00C27BB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อินเตอร์</w:t>
            </w:r>
            <w:proofErr w:type="spellStart"/>
            <w:r w:rsidRPr="00C27BB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เนชั่นแนล</w:t>
            </w:r>
            <w:proofErr w:type="spellEnd"/>
          </w:p>
        </w:tc>
        <w:tc>
          <w:tcPr>
            <w:tcW w:w="747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acctfourfigures"/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6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:rsidR="00AD0DA5" w:rsidRPr="00C27BBF" w:rsidRDefault="00AD0DA5" w:rsidP="00AD0DA5">
            <w:pPr>
              <w:pStyle w:val="acctfourfigures"/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0DA5" w:rsidRPr="00C27BBF" w:rsidRDefault="00AD0DA5" w:rsidP="00AD0DA5">
            <w:pPr>
              <w:pStyle w:val="acctfourfigures"/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AD0DA5" w:rsidRPr="0060279E" w:rsidRDefault="00AD0DA5" w:rsidP="00AD0DA5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AD0DA5" w:rsidRPr="0060279E" w:rsidRDefault="00AD0DA5" w:rsidP="00AD0DA5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AD0DA5" w:rsidRPr="00C27BBF" w:rsidTr="00AD0DA5">
        <w:trPr>
          <w:cantSplit/>
        </w:trPr>
        <w:tc>
          <w:tcPr>
            <w:tcW w:w="2429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C27BBF">
              <w:rPr>
                <w:rFonts w:ascii="Angsana New" w:hAnsi="Angsana New"/>
                <w:sz w:val="26"/>
                <w:szCs w:val="26"/>
                <w:cs/>
              </w:rPr>
              <w:t>คอร์ปอเรชั่น</w:t>
            </w:r>
            <w:proofErr w:type="spellEnd"/>
            <w:r w:rsidRPr="00C27BB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747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7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acctfourfigures"/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7,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65</w:t>
            </w: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0,000</w:t>
            </w:r>
          </w:p>
        </w:tc>
        <w:tc>
          <w:tcPr>
            <w:tcW w:w="184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acctfourfigures"/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7,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65</w:t>
            </w: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0,000</w:t>
            </w:r>
          </w:p>
        </w:tc>
        <w:tc>
          <w:tcPr>
            <w:tcW w:w="206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:rsidR="00AD0DA5" w:rsidRPr="00C27BBF" w:rsidRDefault="00AD0DA5" w:rsidP="00AD0DA5">
            <w:pPr>
              <w:pStyle w:val="acctfourfigures"/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7,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65</w:t>
            </w: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0,000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0DA5" w:rsidRPr="00C27BBF" w:rsidRDefault="00AD0DA5" w:rsidP="00AD0DA5">
            <w:pPr>
              <w:pStyle w:val="acctfourfigures"/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7,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65</w:t>
            </w: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0,000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7,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65</w:t>
            </w: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7,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65</w:t>
            </w: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AD0DA5" w:rsidRPr="0060279E" w:rsidRDefault="00AD0DA5" w:rsidP="00AD0DA5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AD0DA5" w:rsidRPr="0060279E" w:rsidRDefault="00AD0DA5" w:rsidP="00AD0DA5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0279E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D0DA5" w:rsidRPr="00C27BBF" w:rsidTr="00AD0DA5">
        <w:trPr>
          <w:cantSplit/>
        </w:trPr>
        <w:tc>
          <w:tcPr>
            <w:tcW w:w="2429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sz w:val="26"/>
                <w:szCs w:val="26"/>
                <w:cs/>
              </w:rPr>
              <w:t>บริษัท ราช โอ</w:t>
            </w:r>
            <w:proofErr w:type="spellStart"/>
            <w:r w:rsidRPr="00C27BBF">
              <w:rPr>
                <w:rFonts w:ascii="Angsana New" w:hAnsi="Angsana New"/>
                <w:sz w:val="26"/>
                <w:szCs w:val="26"/>
                <w:cs/>
              </w:rPr>
              <w:t>แอนด์เอ็ม</w:t>
            </w:r>
            <w:proofErr w:type="spellEnd"/>
            <w:r w:rsidRPr="00C27BB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747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7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4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206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AD0DA5" w:rsidRPr="0060279E" w:rsidRDefault="00AD0DA5" w:rsidP="00AD0DA5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AD0DA5" w:rsidRPr="0060279E" w:rsidRDefault="00AD0DA5" w:rsidP="00AD0DA5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0279E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D0DA5" w:rsidRPr="00C27BBF" w:rsidTr="00AD0DA5">
        <w:trPr>
          <w:cantSplit/>
        </w:trPr>
        <w:tc>
          <w:tcPr>
            <w:tcW w:w="2429" w:type="dxa"/>
            <w:vAlign w:val="bottom"/>
          </w:tcPr>
          <w:p w:rsidR="00AD0DA5" w:rsidRPr="00C27BBF" w:rsidRDefault="00AD0DA5" w:rsidP="00AD0DA5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27BB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47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6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0DA5" w:rsidRPr="00FF2EF4" w:rsidRDefault="00AD0DA5" w:rsidP="00AD0DA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F2EF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40,690,558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0DA5" w:rsidRPr="00FF2EF4" w:rsidRDefault="00AD0DA5" w:rsidP="00AD0DA5">
            <w:pPr>
              <w:pStyle w:val="acctfourfigures"/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F2EF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40,690,558</w:t>
            </w:r>
          </w:p>
        </w:tc>
        <w:tc>
          <w:tcPr>
            <w:tcW w:w="180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27BB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0DA5" w:rsidRPr="00FF2EF4" w:rsidRDefault="00AD0DA5" w:rsidP="00AD0DA5">
            <w:pPr>
              <w:pStyle w:val="acctfourfigures"/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F2EF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40,690,558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0DA5" w:rsidRPr="00FF2EF4" w:rsidRDefault="00AD0DA5" w:rsidP="00AD0DA5">
            <w:pPr>
              <w:pStyle w:val="acctfourfigures"/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F2EF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40,690,558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D0DA5" w:rsidRPr="00C27BBF" w:rsidRDefault="00AD0DA5" w:rsidP="00AD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1,035,185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D0DA5" w:rsidRPr="00C27BBF" w:rsidRDefault="00AD0DA5" w:rsidP="00AD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0DA5" w:rsidRPr="00C27BBF" w:rsidRDefault="00AD0DA5" w:rsidP="00AD0DA5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310,000</w:t>
            </w:r>
          </w:p>
        </w:tc>
      </w:tr>
    </w:tbl>
    <w:p w:rsidR="00C72F2E" w:rsidRPr="00375300" w:rsidRDefault="00C72F2E" w:rsidP="00FC19C6">
      <w:pPr>
        <w:rPr>
          <w:rFonts w:ascii="Angsana New" w:hAnsi="Angsana New"/>
          <w:strike/>
          <w:color w:val="FF0000"/>
          <w:sz w:val="30"/>
          <w:szCs w:val="30"/>
          <w:cs/>
        </w:rPr>
        <w:sectPr w:rsidR="00C72F2E" w:rsidRPr="00375300" w:rsidSect="00F901FA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BB4E92" w:rsidRPr="009968F3" w:rsidRDefault="00BB4E92" w:rsidP="00A108E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968F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:rsidR="007664B1" w:rsidRPr="007147F9" w:rsidRDefault="007664B1" w:rsidP="0076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b/>
          <w:bCs/>
          <w:sz w:val="24"/>
          <w:szCs w:val="24"/>
        </w:rPr>
      </w:pPr>
    </w:p>
    <w:p w:rsidR="007664B1" w:rsidRDefault="007664B1" w:rsidP="0076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9D170B">
        <w:rPr>
          <w:rFonts w:ascii="Angsana New" w:hAnsi="Angsana New"/>
          <w:b/>
          <w:sz w:val="30"/>
          <w:szCs w:val="30"/>
          <w:cs/>
        </w:rPr>
        <w:t>ก</w:t>
      </w:r>
      <w:r w:rsidRPr="00077E11">
        <w:rPr>
          <w:rFonts w:ascii="Angsana New" w:hAnsi="Angsana New"/>
          <w:sz w:val="30"/>
          <w:szCs w:val="30"/>
          <w:cs/>
        </w:rPr>
        <w:t>ารซื้อ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77E11">
        <w:rPr>
          <w:rFonts w:ascii="Angsana New" w:hAnsi="Angsana New"/>
          <w:sz w:val="30"/>
          <w:szCs w:val="30"/>
          <w:cs/>
        </w:rPr>
        <w:t>จำหน่าย และโอนที่ดิน อาคารและอุปกรณ์</w:t>
      </w:r>
      <w:r w:rsidR="00D1491F" w:rsidRPr="009968F3">
        <w:rPr>
          <w:rFonts w:ascii="Angsana New" w:hAnsi="Angsana New"/>
          <w:sz w:val="30"/>
          <w:szCs w:val="30"/>
          <w:cs/>
        </w:rPr>
        <w:t>ระหว่างงวดสามเดือนสิ้นสุดวันที่ 31 มีนาคม 25</w:t>
      </w:r>
      <w:r w:rsidR="00D1491F">
        <w:rPr>
          <w:rFonts w:ascii="Angsana New" w:hAnsi="Angsana New" w:hint="cs"/>
          <w:sz w:val="30"/>
          <w:szCs w:val="30"/>
          <w:cs/>
        </w:rPr>
        <w:t xml:space="preserve">60 </w:t>
      </w:r>
      <w:r w:rsidR="00D1491F" w:rsidRPr="009968F3">
        <w:rPr>
          <w:rFonts w:ascii="Angsana New" w:hAnsi="Angsana New"/>
          <w:sz w:val="30"/>
          <w:szCs w:val="30"/>
          <w:cs/>
        </w:rPr>
        <w:t>และ 255</w:t>
      </w:r>
      <w:r w:rsidR="00D1491F">
        <w:rPr>
          <w:rFonts w:ascii="Angsana New" w:hAnsi="Angsana New" w:hint="cs"/>
          <w:sz w:val="30"/>
          <w:szCs w:val="30"/>
          <w:cs/>
        </w:rPr>
        <w:t>9</w:t>
      </w:r>
      <w:r w:rsidR="00D1491F" w:rsidRPr="009968F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A670AC" w:rsidRPr="007147F9" w:rsidRDefault="00A670AC" w:rsidP="0076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W w:w="136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8"/>
        <w:gridCol w:w="1258"/>
        <w:gridCol w:w="285"/>
        <w:gridCol w:w="1426"/>
        <w:gridCol w:w="255"/>
        <w:gridCol w:w="1190"/>
        <w:gridCol w:w="255"/>
        <w:gridCol w:w="1273"/>
        <w:gridCol w:w="285"/>
        <w:gridCol w:w="1420"/>
        <w:gridCol w:w="255"/>
        <w:gridCol w:w="1283"/>
      </w:tblGrid>
      <w:tr w:rsidR="007664B1" w:rsidRPr="003C08DC" w:rsidTr="00D21079">
        <w:trPr>
          <w:trHeight w:val="344"/>
        </w:trPr>
        <w:tc>
          <w:tcPr>
            <w:tcW w:w="1644" w:type="pct"/>
            <w:shd w:val="clear" w:color="auto" w:fill="auto"/>
            <w:vAlign w:val="bottom"/>
          </w:tcPr>
          <w:p w:rsidR="007664B1" w:rsidRPr="007664B1" w:rsidRDefault="007664B1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56" w:type="pct"/>
            <w:gridSpan w:val="11"/>
            <w:shd w:val="clear" w:color="auto" w:fill="auto"/>
          </w:tcPr>
          <w:p w:rsidR="007664B1" w:rsidRPr="003C08DC" w:rsidRDefault="007664B1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8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1491F" w:rsidRPr="003C08DC" w:rsidTr="00D21079">
        <w:trPr>
          <w:trHeight w:val="344"/>
        </w:trPr>
        <w:tc>
          <w:tcPr>
            <w:tcW w:w="1644" w:type="pct"/>
            <w:shd w:val="clear" w:color="auto" w:fill="auto"/>
            <w:vAlign w:val="bottom"/>
          </w:tcPr>
          <w:p w:rsidR="00D1491F" w:rsidRPr="003C08DC" w:rsidRDefault="0061462C" w:rsidP="00614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8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C08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C08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613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D1491F" w:rsidRPr="003C08DC" w:rsidTr="00D21079">
        <w:trPr>
          <w:trHeight w:val="344"/>
        </w:trPr>
        <w:tc>
          <w:tcPr>
            <w:tcW w:w="1644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" w:type="pct"/>
            <w:tcBorders>
              <w:top w:val="single" w:sz="4" w:space="0" w:color="auto"/>
            </w:tcBorders>
            <w:shd w:val="clear" w:color="auto" w:fill="auto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1491F" w:rsidRPr="003C08DC" w:rsidTr="00D21079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04" w:type="pct"/>
            <w:shd w:val="clear" w:color="auto" w:fill="auto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</w:tr>
      <w:tr w:rsidR="00D1491F" w:rsidRPr="003C08DC" w:rsidTr="00D21079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:rsidR="00D1491F" w:rsidRPr="003C08DC" w:rsidRDefault="00D1491F" w:rsidP="00614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04" w:type="pct"/>
            <w:shd w:val="clear" w:color="auto" w:fill="auto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D1491F" w:rsidRPr="003C08DC" w:rsidRDefault="0061462C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  <w:r w:rsidR="00D1491F" w:rsidRPr="003C08DC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D1491F" w:rsidRPr="003C08DC" w:rsidRDefault="00D1491F" w:rsidP="00614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D1491F" w:rsidRPr="003C08DC" w:rsidRDefault="0061462C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  <w:r w:rsidR="00D1491F" w:rsidRPr="003C08DC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</w:tr>
      <w:tr w:rsidR="00D1491F" w:rsidRPr="003C08DC" w:rsidTr="00D21079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:rsidR="00D1491F" w:rsidRPr="003C08DC" w:rsidRDefault="0061462C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  <w:r w:rsidR="00D1491F" w:rsidRPr="003C08D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4" w:type="pct"/>
            <w:shd w:val="clear" w:color="auto" w:fill="auto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D1491F" w:rsidRPr="003C08DC" w:rsidRDefault="0061462C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  <w:r w:rsidR="00D1491F" w:rsidRPr="003C08D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แลกเปลี่ยน</w:t>
            </w:r>
          </w:p>
        </w:tc>
      </w:tr>
      <w:tr w:rsidR="00D1491F" w:rsidRPr="003C08DC" w:rsidTr="00D21079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56" w:type="pct"/>
            <w:gridSpan w:val="11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C08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C08D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F2EF4" w:rsidRPr="003C08DC" w:rsidTr="00D21079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8,806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3,512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FF2EF4" w:rsidRPr="003C08DC" w:rsidRDefault="00FF2EF4" w:rsidP="00720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5,894</w:t>
            </w:r>
          </w:p>
        </w:tc>
      </w:tr>
      <w:tr w:rsidR="00FF2EF4" w:rsidRPr="003C08DC" w:rsidTr="00D21079">
        <w:trPr>
          <w:trHeight w:val="310"/>
        </w:trPr>
        <w:tc>
          <w:tcPr>
            <w:tcW w:w="1644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3C08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08DC">
              <w:rPr>
                <w:rFonts w:ascii="Angsana New" w:hAnsi="Angsana New" w:hint="cs"/>
                <w:sz w:val="30"/>
                <w:szCs w:val="30"/>
                <w:cs/>
              </w:rPr>
              <w:t>สิ่งปลูกสร้าง</w:t>
            </w:r>
            <w:r w:rsidRPr="003C08DC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FF2EF4" w:rsidRPr="003C08DC" w:rsidRDefault="00FF2EF4" w:rsidP="00720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1,405</w:t>
            </w:r>
          </w:p>
        </w:tc>
      </w:tr>
      <w:tr w:rsidR="00D1491F" w:rsidRPr="003C08DC" w:rsidTr="00D21079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D1491F" w:rsidRPr="003C08DC" w:rsidRDefault="00D106A6" w:rsidP="00D2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โรงไฟฟ้า ระบบส่งพลังงานไฟฟ้า</w:t>
            </w:r>
            <w:r w:rsidR="00D1491F" w:rsidRPr="003C08DC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D1491F" w:rsidRPr="003C08DC" w:rsidRDefault="00D1491F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shd w:val="clear" w:color="auto" w:fill="auto"/>
            <w:vAlign w:val="bottom"/>
          </w:tcPr>
          <w:p w:rsidR="00D1491F" w:rsidRPr="003C08DC" w:rsidRDefault="00D1491F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D1491F" w:rsidRPr="003C08DC" w:rsidRDefault="00D1491F" w:rsidP="007D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0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D1491F" w:rsidRPr="003C08DC" w:rsidRDefault="00D1491F" w:rsidP="007D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D1491F" w:rsidRPr="003C08DC" w:rsidRDefault="00D1491F" w:rsidP="00D10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1491F" w:rsidRPr="003C08DC" w:rsidTr="00D21079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left="-18" w:right="-131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 xml:space="preserve">และเครื่องมือเครื่องใช้ในการผลิต   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D1491F" w:rsidRPr="003C08DC" w:rsidRDefault="00D1491F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shd w:val="clear" w:color="auto" w:fill="auto"/>
            <w:vAlign w:val="bottom"/>
          </w:tcPr>
          <w:p w:rsidR="00D1491F" w:rsidRPr="003C08DC" w:rsidRDefault="00D1491F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D1491F" w:rsidRPr="003C08DC" w:rsidRDefault="00D1491F" w:rsidP="007D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0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D1491F" w:rsidRPr="003C08DC" w:rsidRDefault="00D1491F" w:rsidP="007D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3C08D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D1491F" w:rsidRPr="003C08DC" w:rsidRDefault="00D1491F" w:rsidP="00D10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08DC" w:rsidRPr="003C08DC" w:rsidTr="00D21079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after="0" w:line="240" w:lineRule="auto"/>
              <w:ind w:left="-18" w:right="-131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และบำรุงรักษา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21,553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3C08DC" w:rsidRPr="003C08DC" w:rsidRDefault="003C08DC" w:rsidP="007D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3C08DC" w:rsidRPr="003C08DC" w:rsidRDefault="003C08DC" w:rsidP="007D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178,243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9,530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3C08DC" w:rsidRPr="003C08DC" w:rsidRDefault="003C08DC" w:rsidP="00D10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3C08DC" w:rsidRPr="003C08DC" w:rsidRDefault="003C08DC" w:rsidP="00D10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295,923</w:t>
            </w:r>
          </w:p>
        </w:tc>
      </w:tr>
      <w:tr w:rsidR="003C08DC" w:rsidRPr="003C08DC" w:rsidTr="00D21079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4,187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3C08DC" w:rsidRPr="003C08DC" w:rsidRDefault="003C08DC" w:rsidP="007D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3C08DC" w:rsidRPr="003C08DC" w:rsidRDefault="003C08DC" w:rsidP="007D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(74)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3C08DC" w:rsidRPr="003C08DC" w:rsidRDefault="003C08DC" w:rsidP="003C0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3C08DC" w:rsidRPr="003C08DC" w:rsidRDefault="003C08DC" w:rsidP="00D10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FF2EF4" w:rsidRPr="003C08DC" w:rsidTr="00D21079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1,226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FF2EF4" w:rsidRPr="003C08DC" w:rsidRDefault="00FF2EF4" w:rsidP="00720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2EF4" w:rsidRPr="003C08DC" w:rsidTr="00D21079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831,293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(21,426)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11,062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FF2EF4" w:rsidRPr="003C08DC" w:rsidRDefault="00FF2EF4" w:rsidP="00720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2EF4" w:rsidRPr="003C08DC" w:rsidRDefault="00FF2EF4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3010" w:rsidRPr="00023A7E" w:rsidTr="00D21079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F83010" w:rsidRPr="003C08DC" w:rsidRDefault="00F83010" w:rsidP="00F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3010" w:rsidRPr="003C08DC" w:rsidRDefault="00F83010" w:rsidP="00F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</w:rPr>
              <w:t>867,160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F83010" w:rsidRPr="003C08DC" w:rsidRDefault="00F83010" w:rsidP="00F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3010" w:rsidRPr="00F83010" w:rsidRDefault="00F83010" w:rsidP="007D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3010">
              <w:rPr>
                <w:rFonts w:ascii="Angsana New" w:hAnsi="Angsana New"/>
                <w:b/>
                <w:bCs/>
                <w:sz w:val="30"/>
                <w:szCs w:val="30"/>
              </w:rPr>
              <w:t>(21,426)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F83010" w:rsidRPr="00F83010" w:rsidRDefault="00F83010" w:rsidP="00F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3010" w:rsidRPr="003C08DC" w:rsidRDefault="00F83010" w:rsidP="007D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</w:rPr>
              <w:t>193,662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F83010" w:rsidRPr="003C08DC" w:rsidRDefault="00F83010" w:rsidP="00F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3010" w:rsidRPr="003C08DC" w:rsidRDefault="00F83010" w:rsidP="00F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</w:rPr>
              <w:t>10,562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F83010" w:rsidRPr="003C08DC" w:rsidRDefault="00F83010" w:rsidP="00F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3010" w:rsidRPr="003C08DC" w:rsidRDefault="00F83010" w:rsidP="00F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</w:rPr>
              <w:t>(75)</w:t>
            </w:r>
          </w:p>
        </w:tc>
        <w:tc>
          <w:tcPr>
            <w:tcW w:w="93" w:type="pct"/>
            <w:tcBorders>
              <w:left w:val="nil"/>
            </w:tcBorders>
            <w:shd w:val="clear" w:color="auto" w:fill="auto"/>
            <w:vAlign w:val="bottom"/>
          </w:tcPr>
          <w:p w:rsidR="00F83010" w:rsidRPr="003C08DC" w:rsidRDefault="00F83010" w:rsidP="00F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3010" w:rsidRPr="009968F3" w:rsidRDefault="00F83010" w:rsidP="00D10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</w:rPr>
              <w:t>303,249</w:t>
            </w:r>
          </w:p>
        </w:tc>
      </w:tr>
    </w:tbl>
    <w:p w:rsidR="00842CFF" w:rsidRPr="002E188D" w:rsidRDefault="00842CFF" w:rsidP="00842CFF">
      <w:pPr>
        <w:spacing w:line="240" w:lineRule="auto"/>
        <w:rPr>
          <w:rFonts w:ascii="Angsana New" w:hAnsi="Angsana New"/>
          <w:sz w:val="2"/>
          <w:szCs w:val="2"/>
        </w:rPr>
      </w:pPr>
    </w:p>
    <w:p w:rsidR="008C7669" w:rsidRPr="00D96888" w:rsidRDefault="008C7669" w:rsidP="00D96888">
      <w:pPr>
        <w:spacing w:line="240" w:lineRule="auto"/>
        <w:rPr>
          <w:rFonts w:ascii="Angsana New" w:hAnsi="Angsana New"/>
          <w:sz w:val="2"/>
          <w:szCs w:val="2"/>
        </w:rPr>
        <w:sectPr w:rsidR="008C7669" w:rsidRPr="00D96888" w:rsidSect="00F901FA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78"/>
        <w:gridCol w:w="270"/>
        <w:gridCol w:w="1353"/>
        <w:gridCol w:w="271"/>
        <w:gridCol w:w="1078"/>
        <w:gridCol w:w="268"/>
        <w:gridCol w:w="1352"/>
      </w:tblGrid>
      <w:tr w:rsidR="008A093C" w:rsidRPr="008A093C" w:rsidTr="00FF2EF4">
        <w:tc>
          <w:tcPr>
            <w:tcW w:w="1971" w:type="pct"/>
            <w:shd w:val="clear" w:color="auto" w:fill="auto"/>
          </w:tcPr>
          <w:p w:rsidR="008A093C" w:rsidRPr="008A093C" w:rsidRDefault="008A093C" w:rsidP="00881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29" w:type="pct"/>
            <w:gridSpan w:val="7"/>
            <w:shd w:val="clear" w:color="auto" w:fill="auto"/>
          </w:tcPr>
          <w:p w:rsidR="008A093C" w:rsidRPr="008A093C" w:rsidRDefault="008A093C" w:rsidP="00881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9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91F" w:rsidRPr="008A093C" w:rsidTr="00FF2EF4">
        <w:tc>
          <w:tcPr>
            <w:tcW w:w="1971" w:type="pct"/>
            <w:shd w:val="clear" w:color="auto" w:fill="auto"/>
          </w:tcPr>
          <w:p w:rsidR="00D1491F" w:rsidRPr="00D106A6" w:rsidRDefault="00513B2D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="00D106A6" w:rsidRPr="00D106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106A6" w:rsidRPr="00D106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D106A6" w:rsidRPr="00D106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491F" w:rsidRPr="009968F3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D1491F" w:rsidRPr="009968F3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491F" w:rsidRPr="009968F3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513B2D" w:rsidRPr="008A093C" w:rsidTr="00FF2EF4">
        <w:tc>
          <w:tcPr>
            <w:tcW w:w="1971" w:type="pct"/>
            <w:shd w:val="clear" w:color="auto" w:fill="auto"/>
          </w:tcPr>
          <w:p w:rsidR="00D1491F" w:rsidRPr="008A093C" w:rsidRDefault="00D1491F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7" w:right="-110" w:firstLine="1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single" w:sz="4" w:space="0" w:color="auto"/>
            </w:tcBorders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093C">
              <w:rPr>
                <w:rFonts w:ascii="Angsana New" w:hAnsi="Angsana New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145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093C">
              <w:rPr>
                <w:rFonts w:ascii="Angsana New" w:hAnsi="Angsana New"/>
                <w:sz w:val="30"/>
                <w:szCs w:val="30"/>
                <w:cs/>
              </w:rPr>
              <w:t>การจำหน่ายและ</w:t>
            </w:r>
          </w:p>
        </w:tc>
      </w:tr>
      <w:tr w:rsidR="00513B2D" w:rsidRPr="008A093C" w:rsidTr="00FF2EF4">
        <w:tc>
          <w:tcPr>
            <w:tcW w:w="1971" w:type="pct"/>
            <w:shd w:val="clear" w:color="auto" w:fill="auto"/>
          </w:tcPr>
          <w:p w:rsidR="00D1491F" w:rsidRPr="008A093C" w:rsidRDefault="00D1491F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93C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4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093C">
              <w:rPr>
                <w:rFonts w:ascii="Angsana New" w:hAnsi="Angsana New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145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93C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3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093C">
              <w:rPr>
                <w:rFonts w:ascii="Angsana New" w:hAnsi="Angsana New"/>
                <w:sz w:val="30"/>
                <w:szCs w:val="30"/>
                <w:cs/>
              </w:rPr>
              <w:t>การโอนออก</w:t>
            </w:r>
          </w:p>
        </w:tc>
      </w:tr>
      <w:tr w:rsidR="00513B2D" w:rsidRPr="008A093C" w:rsidTr="00FF2EF4">
        <w:tc>
          <w:tcPr>
            <w:tcW w:w="1971" w:type="pct"/>
            <w:shd w:val="clear" w:color="auto" w:fill="auto"/>
          </w:tcPr>
          <w:p w:rsidR="00D1491F" w:rsidRPr="008A093C" w:rsidRDefault="00D1491F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:rsidR="00D1491F" w:rsidRPr="008A093C" w:rsidRDefault="00D1491F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093C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4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:rsidR="00D1491F" w:rsidRPr="008A093C" w:rsidRDefault="00D106A6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D1491F" w:rsidRPr="008A093C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45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D1491F" w:rsidRPr="008A093C" w:rsidRDefault="00D1491F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93C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3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:rsidR="00D1491F" w:rsidRPr="008A093C" w:rsidRDefault="00D106A6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D1491F" w:rsidRPr="008A093C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</w:tr>
      <w:tr w:rsidR="00513B2D" w:rsidRPr="008A093C" w:rsidTr="00FF2EF4">
        <w:tc>
          <w:tcPr>
            <w:tcW w:w="1971" w:type="pct"/>
            <w:shd w:val="clear" w:color="auto" w:fill="auto"/>
          </w:tcPr>
          <w:p w:rsidR="00D1491F" w:rsidRPr="008A093C" w:rsidRDefault="00D1491F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:rsidR="00D1491F" w:rsidRPr="008A093C" w:rsidRDefault="00D106A6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D1491F" w:rsidRPr="008A093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093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5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D1491F" w:rsidRPr="008A093C" w:rsidRDefault="00D106A6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D1491F" w:rsidRPr="008A093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093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D1491F" w:rsidRPr="008A093C" w:rsidTr="00FF2EF4">
        <w:tc>
          <w:tcPr>
            <w:tcW w:w="1971" w:type="pct"/>
            <w:shd w:val="clear" w:color="auto" w:fill="auto"/>
          </w:tcPr>
          <w:p w:rsidR="00D1491F" w:rsidRPr="008A093C" w:rsidRDefault="00D1491F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9" w:type="pct"/>
            <w:gridSpan w:val="7"/>
            <w:shd w:val="clear" w:color="auto" w:fill="auto"/>
          </w:tcPr>
          <w:p w:rsidR="00D1491F" w:rsidRPr="008A093C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09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3B2D" w:rsidRPr="008A093C" w:rsidTr="00FF2EF4">
        <w:tc>
          <w:tcPr>
            <w:tcW w:w="1971" w:type="pct"/>
            <w:shd w:val="clear" w:color="auto" w:fill="auto"/>
          </w:tcPr>
          <w:p w:rsidR="00D106A6" w:rsidRPr="008A093C" w:rsidRDefault="00D106A6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</w:t>
            </w:r>
            <w:r w:rsidRPr="007664B1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576" w:type="pct"/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20"/>
              </w:tabs>
              <w:spacing w:after="0" w:line="240" w:lineRule="auto"/>
              <w:ind w:left="-108" w:right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2,393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:rsidR="00D106A6" w:rsidRPr="00C27BBF" w:rsidRDefault="00D106A6" w:rsidP="0051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20"/>
              </w:tabs>
              <w:spacing w:after="0" w:line="240" w:lineRule="auto"/>
              <w:ind w:left="-108" w:right="1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3B2D" w:rsidRPr="008A093C" w:rsidTr="00FF2EF4">
        <w:tc>
          <w:tcPr>
            <w:tcW w:w="1971" w:type="pct"/>
            <w:shd w:val="clear" w:color="auto" w:fill="auto"/>
          </w:tcPr>
          <w:p w:rsidR="00D106A6" w:rsidRPr="008A093C" w:rsidRDefault="00D106A6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20"/>
              </w:tabs>
              <w:spacing w:after="0" w:line="240" w:lineRule="auto"/>
              <w:ind w:left="-108" w:right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(3,030)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6A6" w:rsidRPr="00C27BBF" w:rsidRDefault="00D106A6" w:rsidP="0051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27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3B2D" w:rsidRPr="008A093C" w:rsidTr="00FF2EF4">
        <w:tc>
          <w:tcPr>
            <w:tcW w:w="1971" w:type="pct"/>
            <w:shd w:val="clear" w:color="auto" w:fill="auto"/>
          </w:tcPr>
          <w:p w:rsidR="00D106A6" w:rsidRPr="008A093C" w:rsidRDefault="00D106A6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09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20"/>
              </w:tabs>
              <w:spacing w:after="0" w:line="240" w:lineRule="auto"/>
              <w:ind w:left="-108" w:right="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3,753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06A6" w:rsidRPr="00B70CB1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(3,030)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20"/>
              </w:tabs>
              <w:spacing w:after="0" w:line="240" w:lineRule="auto"/>
              <w:ind w:left="-108" w:right="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BBF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D106A6" w:rsidRPr="00C27BBF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06A6" w:rsidRPr="00B70CB1" w:rsidRDefault="00D106A6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0CB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3345A" w:rsidRPr="0073345A" w:rsidRDefault="0073345A" w:rsidP="0073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:rsidR="003057D6" w:rsidRPr="00B378D7" w:rsidRDefault="00473665" w:rsidP="00D23C8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378D7">
        <w:rPr>
          <w:rFonts w:ascii="Angsana New" w:hAnsi="Angsana New"/>
          <w:b/>
          <w:bCs/>
          <w:sz w:val="30"/>
          <w:szCs w:val="30"/>
          <w:cs/>
          <w:lang w:val="th-TH"/>
        </w:rPr>
        <w:t>ห</w:t>
      </w:r>
      <w:r w:rsidR="003057D6" w:rsidRPr="00B378D7">
        <w:rPr>
          <w:rFonts w:ascii="Angsana New" w:hAnsi="Angsana New"/>
          <w:b/>
          <w:bCs/>
          <w:sz w:val="30"/>
          <w:szCs w:val="30"/>
          <w:cs/>
          <w:lang w:val="th-TH"/>
        </w:rPr>
        <w:t>นี้สินที่มีภาระดอกเบี้ย</w:t>
      </w:r>
    </w:p>
    <w:p w:rsidR="008C7669" w:rsidRPr="00B378D7" w:rsidRDefault="008C7669" w:rsidP="00447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197967" w:rsidRPr="00197967" w:rsidRDefault="00104406" w:rsidP="0019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378D7">
        <w:rPr>
          <w:rFonts w:ascii="Angsana New" w:hAnsi="Angsana New"/>
          <w:sz w:val="30"/>
          <w:szCs w:val="30"/>
          <w:cs/>
          <w:lang w:val="th-TH"/>
        </w:rPr>
        <w:t>ณ วันที่ 31</w:t>
      </w:r>
      <w:r w:rsidRPr="00B378D7">
        <w:rPr>
          <w:rFonts w:ascii="Angsana New" w:hAnsi="Angsana New" w:hint="cs"/>
          <w:sz w:val="30"/>
          <w:szCs w:val="30"/>
          <w:cs/>
          <w:lang w:val="th-TH"/>
        </w:rPr>
        <w:t xml:space="preserve"> มีนาคม </w:t>
      </w:r>
      <w:r w:rsidRPr="00B378D7">
        <w:rPr>
          <w:rFonts w:ascii="Angsana New" w:hAnsi="Angsana New"/>
          <w:sz w:val="30"/>
          <w:szCs w:val="30"/>
        </w:rPr>
        <w:t xml:space="preserve">2560 </w:t>
      </w:r>
      <w:r w:rsidR="00197967" w:rsidRPr="00B378D7">
        <w:rPr>
          <w:rFonts w:ascii="Angsana New" w:hAnsi="Angsana New"/>
          <w:sz w:val="30"/>
          <w:szCs w:val="30"/>
          <w:cs/>
          <w:lang w:val="th-TH"/>
        </w:rPr>
        <w:t>บริษัทมีเงินกู้ยืมระยะสั้นจากสถาบันการเงินในประเทศหลายแห่งคงเหลือเป็นจำนวนเงิน 3,800 ล้านบาท</w:t>
      </w:r>
      <w:r w:rsidR="00197967" w:rsidRPr="004D31EE">
        <w:rPr>
          <w:rFonts w:ascii="Angsana New" w:hAnsi="Angsana New"/>
          <w:sz w:val="30"/>
          <w:szCs w:val="30"/>
          <w:cs/>
          <w:lang w:val="th-TH"/>
        </w:rPr>
        <w:t xml:space="preserve"> โดยมีอัตราดอกเบี้ยร้อยละ 1.6</w:t>
      </w:r>
      <w:r w:rsidR="009244EF" w:rsidRPr="004D31EE">
        <w:rPr>
          <w:rFonts w:ascii="Angsana New" w:hAnsi="Angsana New" w:hint="cs"/>
          <w:sz w:val="30"/>
          <w:szCs w:val="30"/>
          <w:cs/>
          <w:lang w:val="th-TH"/>
        </w:rPr>
        <w:t>9</w:t>
      </w:r>
      <w:r w:rsidR="00197967" w:rsidRPr="004D31EE">
        <w:rPr>
          <w:rFonts w:ascii="Angsana New" w:hAnsi="Angsana New"/>
          <w:sz w:val="30"/>
          <w:szCs w:val="30"/>
          <w:cs/>
          <w:lang w:val="th-TH"/>
        </w:rPr>
        <w:t xml:space="preserve"> ถึงร้อยละ 1.71 ต</w:t>
      </w:r>
      <w:r w:rsidR="004D31EE" w:rsidRPr="004D31EE">
        <w:rPr>
          <w:rFonts w:ascii="Angsana New" w:hAnsi="Angsana New"/>
          <w:sz w:val="30"/>
          <w:szCs w:val="30"/>
          <w:cs/>
          <w:lang w:val="th-TH"/>
        </w:rPr>
        <w:t xml:space="preserve">่อปี มีกำหนดชำระคืนภายในไตรมาส </w:t>
      </w:r>
      <w:r w:rsidR="004D31EE" w:rsidRPr="004D31EE">
        <w:rPr>
          <w:rFonts w:ascii="Angsana New" w:hAnsi="Angsana New" w:hint="cs"/>
          <w:sz w:val="30"/>
          <w:szCs w:val="30"/>
          <w:cs/>
          <w:lang w:val="th-TH"/>
        </w:rPr>
        <w:t xml:space="preserve">3 และ    </w:t>
      </w:r>
      <w:r w:rsidR="00F830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4D31EE" w:rsidRPr="004D31EE">
        <w:rPr>
          <w:rFonts w:ascii="Angsana New" w:hAnsi="Angsana New" w:hint="cs"/>
          <w:sz w:val="30"/>
          <w:szCs w:val="30"/>
          <w:cs/>
          <w:lang w:val="th-TH"/>
        </w:rPr>
        <w:t>ไตรมาส</w:t>
      </w:r>
      <w:r w:rsidR="0015462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4D31EE" w:rsidRPr="004D31EE">
        <w:rPr>
          <w:rFonts w:ascii="Angsana New" w:hAnsi="Angsana New" w:hint="cs"/>
          <w:sz w:val="30"/>
          <w:szCs w:val="30"/>
          <w:cs/>
          <w:lang w:val="th-TH"/>
        </w:rPr>
        <w:t xml:space="preserve">4 </w:t>
      </w:r>
      <w:r w:rsidR="00197967" w:rsidRPr="004D31EE">
        <w:rPr>
          <w:rFonts w:ascii="Angsana New" w:hAnsi="Angsana New"/>
          <w:sz w:val="30"/>
          <w:szCs w:val="30"/>
          <w:cs/>
          <w:lang w:val="th-TH"/>
        </w:rPr>
        <w:t xml:space="preserve"> ปี 2560 </w:t>
      </w:r>
      <w:r w:rsidRPr="004D31EE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="0025461D">
        <w:rPr>
          <w:rFonts w:ascii="Angsana New" w:hAnsi="Angsana New"/>
          <w:i/>
          <w:iCs/>
          <w:sz w:val="30"/>
          <w:szCs w:val="30"/>
        </w:rPr>
        <w:t xml:space="preserve">31 </w:t>
      </w:r>
      <w:r w:rsidR="0025461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D31EE">
        <w:rPr>
          <w:rFonts w:ascii="Angsana New" w:hAnsi="Angsana New"/>
          <w:i/>
          <w:iCs/>
          <w:sz w:val="30"/>
          <w:szCs w:val="30"/>
          <w:cs/>
          <w:lang w:val="th-TH"/>
        </w:rPr>
        <w:t>255</w:t>
      </w:r>
      <w:r w:rsidRPr="004D31EE">
        <w:rPr>
          <w:rFonts w:ascii="Angsana New" w:hAnsi="Angsana New" w:hint="cs"/>
          <w:i/>
          <w:iCs/>
          <w:sz w:val="30"/>
          <w:szCs w:val="30"/>
          <w:cs/>
          <w:lang w:val="th-TH"/>
        </w:rPr>
        <w:t>9</w:t>
      </w:r>
      <w:r w:rsidRPr="004D31EE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Pr="004D31EE">
        <w:rPr>
          <w:rFonts w:ascii="Angsana New" w:hAnsi="Angsana New" w:hint="cs"/>
          <w:i/>
          <w:iCs/>
          <w:sz w:val="30"/>
          <w:szCs w:val="30"/>
          <w:cs/>
          <w:lang w:val="th-TH"/>
        </w:rPr>
        <w:t>3,8</w:t>
      </w:r>
      <w:r w:rsidR="00197967" w:rsidRPr="004D31EE">
        <w:rPr>
          <w:rFonts w:ascii="Angsana New" w:hAnsi="Angsana New"/>
          <w:i/>
          <w:iCs/>
          <w:sz w:val="30"/>
          <w:szCs w:val="30"/>
          <w:cs/>
          <w:lang w:val="th-TH"/>
        </w:rPr>
        <w:t>00 ล้านบาท)</w:t>
      </w:r>
    </w:p>
    <w:p w:rsidR="00197967" w:rsidRPr="00197967" w:rsidRDefault="00197967" w:rsidP="0019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97967" w:rsidRPr="00197967" w:rsidRDefault="00104406" w:rsidP="0019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C1CD2">
        <w:rPr>
          <w:rFonts w:ascii="Angsana New" w:hAnsi="Angsana New"/>
          <w:sz w:val="30"/>
          <w:szCs w:val="30"/>
          <w:cs/>
          <w:lang w:val="th-TH"/>
        </w:rPr>
        <w:t>ณ วันที่ 31 มีนาคม 2560</w:t>
      </w:r>
      <w:r w:rsidRPr="00EC1CD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97967" w:rsidRPr="00EC1CD2">
        <w:rPr>
          <w:rFonts w:ascii="Angsana New" w:hAnsi="Angsana New"/>
          <w:sz w:val="30"/>
          <w:szCs w:val="30"/>
          <w:cs/>
          <w:lang w:val="th-TH"/>
        </w:rPr>
        <w:t xml:space="preserve">บริษัท ผลิตไฟฟ้าราชบุรี จำกัด ซึ่งเป็นบริษัทย่อยทางตรง มีหุ้นกู้ชนิดระบุชื่อผู้ถือ ประเภทไม่ด้อยสิทธิ ไม่มีหลักประกันและไม่มีผู้แทนผู้ถือหุ้นกู้ คงเหลือเป็นจำนวนเงิน 2,000 ล้านบาท โดยมีอัตราดอกเบี้ยคงที่ร้อยละ 3.50 ต่อปี หุ้นกู้ดังกล่าวมีอายุ 7 ปี ครบกำหนดไถ่ถอนในปี 2565 </w:t>
      </w:r>
      <w:r w:rsidRPr="00EC1CD2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="0025461D">
        <w:rPr>
          <w:rFonts w:ascii="Angsana New" w:hAnsi="Angsana New"/>
          <w:i/>
          <w:iCs/>
          <w:sz w:val="30"/>
          <w:szCs w:val="30"/>
        </w:rPr>
        <w:t xml:space="preserve">31 </w:t>
      </w:r>
      <w:r w:rsidR="0025461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EC1CD2">
        <w:rPr>
          <w:rFonts w:ascii="Angsana New" w:hAnsi="Angsana New"/>
          <w:i/>
          <w:iCs/>
          <w:sz w:val="30"/>
          <w:szCs w:val="30"/>
          <w:cs/>
          <w:lang w:val="th-TH"/>
        </w:rPr>
        <w:t>255</w:t>
      </w:r>
      <w:r w:rsidRPr="00EC1CD2">
        <w:rPr>
          <w:rFonts w:ascii="Angsana New" w:hAnsi="Angsana New" w:hint="cs"/>
          <w:i/>
          <w:iCs/>
          <w:sz w:val="30"/>
          <w:szCs w:val="30"/>
          <w:cs/>
          <w:lang w:val="th-TH"/>
        </w:rPr>
        <w:t>9</w:t>
      </w:r>
      <w:r w:rsidR="00197967" w:rsidRPr="00EC1CD2">
        <w:rPr>
          <w:rFonts w:ascii="Angsana New" w:hAnsi="Angsana New"/>
          <w:i/>
          <w:iCs/>
          <w:sz w:val="30"/>
          <w:szCs w:val="30"/>
          <w:cs/>
          <w:lang w:val="th-TH"/>
        </w:rPr>
        <w:t>: 2,000 ล้านบาท)</w:t>
      </w:r>
    </w:p>
    <w:p w:rsidR="00197967" w:rsidRPr="00197967" w:rsidRDefault="00197967" w:rsidP="0019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97967" w:rsidRPr="00197967" w:rsidRDefault="00104406" w:rsidP="0019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05533">
        <w:rPr>
          <w:rFonts w:ascii="Angsana New" w:hAnsi="Angsana New"/>
          <w:sz w:val="30"/>
          <w:szCs w:val="30"/>
          <w:cs/>
          <w:lang w:val="th-TH"/>
        </w:rPr>
        <w:t>ณ วันที่ 31 มีนาคม 2560</w:t>
      </w:r>
      <w:r w:rsidRPr="0090553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97967" w:rsidRPr="00905533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proofErr w:type="spellStart"/>
      <w:r w:rsidR="00197967" w:rsidRPr="00905533">
        <w:rPr>
          <w:rFonts w:ascii="Angsana New" w:hAnsi="Angsana New"/>
          <w:sz w:val="30"/>
          <w:szCs w:val="30"/>
          <w:cs/>
          <w:lang w:val="th-TH"/>
        </w:rPr>
        <w:t>อาร์เอช</w:t>
      </w:r>
      <w:proofErr w:type="spellEnd"/>
      <w:r w:rsidR="00197967" w:rsidRPr="00905533">
        <w:rPr>
          <w:rFonts w:ascii="Angsana New" w:hAnsi="Angsana New"/>
          <w:sz w:val="30"/>
          <w:szCs w:val="30"/>
          <w:cs/>
          <w:lang w:val="th-TH"/>
        </w:rPr>
        <w:t xml:space="preserve"> อินเตอร์</w:t>
      </w:r>
      <w:proofErr w:type="spellStart"/>
      <w:r w:rsidR="00197967" w:rsidRPr="00905533">
        <w:rPr>
          <w:rFonts w:ascii="Angsana New" w:hAnsi="Angsana New"/>
          <w:sz w:val="30"/>
          <w:szCs w:val="30"/>
          <w:cs/>
          <w:lang w:val="th-TH"/>
        </w:rPr>
        <w:t>เนชั่นแนล</w:t>
      </w:r>
      <w:proofErr w:type="spellEnd"/>
      <w:r w:rsidR="00197967" w:rsidRPr="00905533">
        <w:rPr>
          <w:rFonts w:ascii="Angsana New" w:hAnsi="Angsana New"/>
          <w:sz w:val="30"/>
          <w:szCs w:val="30"/>
          <w:cs/>
          <w:lang w:val="th-TH"/>
        </w:rPr>
        <w:t xml:space="preserve"> (สิงคโปร์) </w:t>
      </w:r>
      <w:proofErr w:type="spellStart"/>
      <w:r w:rsidR="00197967" w:rsidRPr="00905533">
        <w:rPr>
          <w:rFonts w:ascii="Angsana New" w:hAnsi="Angsana New"/>
          <w:sz w:val="30"/>
          <w:szCs w:val="30"/>
          <w:cs/>
          <w:lang w:val="th-TH"/>
        </w:rPr>
        <w:t>คอร์ปอเรชั่น</w:t>
      </w:r>
      <w:proofErr w:type="spellEnd"/>
      <w:r w:rsidR="00197967" w:rsidRPr="00905533">
        <w:rPr>
          <w:rFonts w:ascii="Angsana New" w:hAnsi="Angsana New"/>
          <w:sz w:val="30"/>
          <w:szCs w:val="30"/>
          <w:cs/>
          <w:lang w:val="th-TH"/>
        </w:rPr>
        <w:t xml:space="preserve"> จำกัด ซึ่งเป็นบริษัทย่อยทางอ้อม มีหุ้นกู้คงเหลือเป็นจำนวนเงิน 300 ล้านเหรียญสหรัฐอเมริกา หรือเทียบเท่า </w:t>
      </w:r>
      <w:r w:rsidR="00905533" w:rsidRPr="00905533">
        <w:rPr>
          <w:rFonts w:ascii="Angsana New" w:hAnsi="Angsana New"/>
          <w:sz w:val="30"/>
          <w:szCs w:val="30"/>
        </w:rPr>
        <w:t>10,335.03</w:t>
      </w:r>
      <w:r w:rsidR="00197967" w:rsidRPr="00905533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="0015462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97967" w:rsidRPr="00905533">
        <w:rPr>
          <w:rFonts w:ascii="Angsana New" w:hAnsi="Angsana New"/>
          <w:sz w:val="30"/>
          <w:szCs w:val="30"/>
          <w:cs/>
          <w:lang w:val="th-TH"/>
        </w:rPr>
        <w:t>โดยมีอัตราดอกเบี้ยคงที่ร้อยละ 3.50 ต่อปี หุ้นกู้ดังกล่าวมีอายุ 5 ปี ครบกำหนดไถ่ถอนในปี 2562 ทั้งนี้บริษัทได้ให้การค้ำประกันการชำระหนี้ของหุ้นกู้ดังกล่าว</w:t>
      </w:r>
      <w:r w:rsidR="0015462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54626" w:rsidRPr="00905533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="0025461D">
        <w:rPr>
          <w:rFonts w:ascii="Angsana New" w:hAnsi="Angsana New"/>
          <w:i/>
          <w:iCs/>
          <w:sz w:val="30"/>
          <w:szCs w:val="30"/>
        </w:rPr>
        <w:t xml:space="preserve">31 </w:t>
      </w:r>
      <w:r w:rsidR="0025461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54626" w:rsidRPr="00905533">
        <w:rPr>
          <w:rFonts w:ascii="Angsana New" w:hAnsi="Angsana New"/>
          <w:i/>
          <w:iCs/>
          <w:sz w:val="30"/>
          <w:szCs w:val="30"/>
          <w:cs/>
          <w:lang w:val="th-TH"/>
        </w:rPr>
        <w:t>255</w:t>
      </w:r>
      <w:r w:rsidR="00154626" w:rsidRPr="00905533">
        <w:rPr>
          <w:rFonts w:ascii="Angsana New" w:hAnsi="Angsana New" w:hint="cs"/>
          <w:i/>
          <w:iCs/>
          <w:sz w:val="30"/>
          <w:szCs w:val="30"/>
          <w:cs/>
          <w:lang w:val="th-TH"/>
        </w:rPr>
        <w:t>9</w:t>
      </w:r>
      <w:r w:rsidR="00154626" w:rsidRPr="00905533">
        <w:rPr>
          <w:rFonts w:ascii="Angsana New" w:hAnsi="Angsana New"/>
          <w:i/>
          <w:iCs/>
          <w:sz w:val="30"/>
          <w:szCs w:val="30"/>
          <w:cs/>
          <w:lang w:val="th-TH"/>
        </w:rPr>
        <w:t>: 300 ล้านเหรียญสหรัฐอเมริกา หรือเทียบเท่า</w:t>
      </w:r>
      <w:r w:rsidR="00154626" w:rsidRPr="00905533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10,749.21 </w:t>
      </w:r>
      <w:r w:rsidR="00154626" w:rsidRPr="00905533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ล้านบาท)</w:t>
      </w:r>
    </w:p>
    <w:p w:rsidR="00197967" w:rsidRPr="00197967" w:rsidRDefault="00197967" w:rsidP="0019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97967" w:rsidRPr="00197967" w:rsidRDefault="00104406" w:rsidP="0019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604EB">
        <w:rPr>
          <w:rFonts w:ascii="Angsana New" w:hAnsi="Angsana New"/>
          <w:sz w:val="30"/>
          <w:szCs w:val="30"/>
          <w:cs/>
          <w:lang w:val="th-TH"/>
        </w:rPr>
        <w:t>ณ วันที่ 31 มีนาคม 2560</w:t>
      </w:r>
      <w:r w:rsidRPr="002604E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97967" w:rsidRPr="002604EB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proofErr w:type="spellStart"/>
      <w:r w:rsidR="00197967" w:rsidRPr="002604EB">
        <w:rPr>
          <w:rFonts w:ascii="Angsana New" w:hAnsi="Angsana New"/>
          <w:sz w:val="30"/>
          <w:szCs w:val="30"/>
          <w:cs/>
          <w:lang w:val="th-TH"/>
        </w:rPr>
        <w:t>อาร์เอช</w:t>
      </w:r>
      <w:proofErr w:type="spellEnd"/>
      <w:r w:rsidR="00197967" w:rsidRPr="002604EB">
        <w:rPr>
          <w:rFonts w:ascii="Angsana New" w:hAnsi="Angsana New"/>
          <w:sz w:val="30"/>
          <w:szCs w:val="30"/>
          <w:cs/>
          <w:lang w:val="th-TH"/>
        </w:rPr>
        <w:t xml:space="preserve"> อินเตอร์</w:t>
      </w:r>
      <w:proofErr w:type="spellStart"/>
      <w:r w:rsidR="00197967" w:rsidRPr="002604EB">
        <w:rPr>
          <w:rFonts w:ascii="Angsana New" w:hAnsi="Angsana New"/>
          <w:sz w:val="30"/>
          <w:szCs w:val="30"/>
          <w:cs/>
          <w:lang w:val="th-TH"/>
        </w:rPr>
        <w:t>เนชั่นแนล</w:t>
      </w:r>
      <w:proofErr w:type="spellEnd"/>
      <w:r w:rsidR="00197967" w:rsidRPr="002604EB">
        <w:rPr>
          <w:rFonts w:ascii="Angsana New" w:hAnsi="Angsana New"/>
          <w:sz w:val="30"/>
          <w:szCs w:val="30"/>
          <w:cs/>
          <w:lang w:val="th-TH"/>
        </w:rPr>
        <w:t xml:space="preserve"> (สิงคโปร์) </w:t>
      </w:r>
      <w:proofErr w:type="spellStart"/>
      <w:r w:rsidR="00197967" w:rsidRPr="002604EB">
        <w:rPr>
          <w:rFonts w:ascii="Angsana New" w:hAnsi="Angsana New"/>
          <w:sz w:val="30"/>
          <w:szCs w:val="30"/>
          <w:cs/>
          <w:lang w:val="th-TH"/>
        </w:rPr>
        <w:t>คอร์ปอเรชั่น</w:t>
      </w:r>
      <w:proofErr w:type="spellEnd"/>
      <w:r w:rsidR="00197967" w:rsidRPr="002604EB">
        <w:rPr>
          <w:rFonts w:ascii="Angsana New" w:hAnsi="Angsana New"/>
          <w:sz w:val="30"/>
          <w:szCs w:val="30"/>
          <w:cs/>
          <w:lang w:val="th-TH"/>
        </w:rPr>
        <w:t xml:space="preserve"> จำกัด ซึ่งเป็นบริษัทย่อยทางอ้อม มีหุ้นกู้คงเหลือเป็นจำนวนเงิน 15,000 ล้านเยน หรือเทียบเท่า </w:t>
      </w:r>
      <w:r w:rsidR="002604EB" w:rsidRPr="002604EB">
        <w:rPr>
          <w:rFonts w:ascii="Angsana New" w:hAnsi="Angsana New"/>
          <w:sz w:val="30"/>
          <w:szCs w:val="30"/>
        </w:rPr>
        <w:t>4,624.93</w:t>
      </w:r>
      <w:r w:rsidR="00154626">
        <w:rPr>
          <w:rFonts w:ascii="Angsana New" w:hAnsi="Angsana New" w:hint="cs"/>
          <w:sz w:val="30"/>
          <w:szCs w:val="30"/>
          <w:cs/>
        </w:rPr>
        <w:t xml:space="preserve"> </w:t>
      </w:r>
      <w:r w:rsidR="00197967" w:rsidRPr="002604EB">
        <w:rPr>
          <w:rFonts w:ascii="Angsana New" w:hAnsi="Angsana New"/>
          <w:sz w:val="30"/>
          <w:szCs w:val="30"/>
          <w:cs/>
          <w:lang w:val="th-TH"/>
        </w:rPr>
        <w:t>ล้าน</w:t>
      </w:r>
      <w:r w:rsidR="00154626">
        <w:rPr>
          <w:rFonts w:ascii="Angsana New" w:hAnsi="Angsana New"/>
          <w:sz w:val="30"/>
          <w:szCs w:val="30"/>
          <w:cs/>
          <w:lang w:val="th-TH"/>
        </w:rPr>
        <w:t xml:space="preserve">บาท </w:t>
      </w:r>
      <w:r w:rsidR="00197967" w:rsidRPr="002604EB">
        <w:rPr>
          <w:rFonts w:ascii="Angsana New" w:hAnsi="Angsana New"/>
          <w:sz w:val="30"/>
          <w:szCs w:val="30"/>
          <w:cs/>
          <w:lang w:val="th-TH"/>
        </w:rPr>
        <w:t>โดยมีอัตราดอกเบี้ยคงที่ร้อยละ 2.72 ต่อปี หุ้นกู้ดังกล่าวเป็นหุ้นกู้ประเภทไม่มีหลักประกันและไม่ด้อยสิทธิ มีอายุ 15 ปี ครบกำหนดไถ่ถอนในปี 2569 ทั้งนี้บริษัทได้ให้การค้ำประกันการชำระหนี้ของหุ้นกู้ดังกล่าว</w:t>
      </w:r>
      <w:r w:rsidR="0015462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54626" w:rsidRPr="002604EB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="0025461D">
        <w:rPr>
          <w:rFonts w:ascii="Angsana New" w:hAnsi="Angsana New"/>
          <w:i/>
          <w:iCs/>
          <w:sz w:val="30"/>
          <w:szCs w:val="30"/>
        </w:rPr>
        <w:t xml:space="preserve">31 </w:t>
      </w:r>
      <w:r w:rsidR="0025461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54626" w:rsidRPr="002604EB">
        <w:rPr>
          <w:rFonts w:ascii="Angsana New" w:hAnsi="Angsana New"/>
          <w:i/>
          <w:iCs/>
          <w:sz w:val="30"/>
          <w:szCs w:val="30"/>
          <w:cs/>
          <w:lang w:val="th-TH"/>
        </w:rPr>
        <w:t>255</w:t>
      </w:r>
      <w:r w:rsidR="00154626" w:rsidRPr="002604EB">
        <w:rPr>
          <w:rFonts w:ascii="Angsana New" w:hAnsi="Angsana New" w:hint="cs"/>
          <w:i/>
          <w:iCs/>
          <w:sz w:val="30"/>
          <w:szCs w:val="30"/>
          <w:cs/>
          <w:lang w:val="th-TH"/>
        </w:rPr>
        <w:t>9</w:t>
      </w:r>
      <w:r w:rsidR="00154626" w:rsidRPr="002604EB">
        <w:rPr>
          <w:rFonts w:ascii="Angsana New" w:hAnsi="Angsana New"/>
          <w:i/>
          <w:iCs/>
          <w:sz w:val="30"/>
          <w:szCs w:val="30"/>
          <w:cs/>
          <w:lang w:val="th-TH"/>
        </w:rPr>
        <w:t>: 15,000 ล้านเยน หรือเทียบเท่า 4,</w:t>
      </w:r>
      <w:r w:rsidR="00154626" w:rsidRPr="002604EB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606.04 </w:t>
      </w:r>
      <w:r w:rsidR="00154626" w:rsidRPr="002604EB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ล้านบาท)</w:t>
      </w:r>
    </w:p>
    <w:p w:rsidR="00197967" w:rsidRDefault="00896C73" w:rsidP="0019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B7A9A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ณ วันที่ 31 มีนาคม 2560 </w:t>
      </w:r>
      <w:r w:rsidR="00197967" w:rsidRPr="007B7A9A">
        <w:rPr>
          <w:rFonts w:ascii="Angsana New" w:hAnsi="Angsana New"/>
          <w:sz w:val="30"/>
          <w:szCs w:val="30"/>
          <w:cs/>
          <w:lang w:val="th-TH"/>
        </w:rPr>
        <w:t xml:space="preserve">บริษัท ราช-ออสเตรเลีย </w:t>
      </w:r>
      <w:proofErr w:type="spellStart"/>
      <w:r w:rsidR="00197967" w:rsidRPr="007B7A9A">
        <w:rPr>
          <w:rFonts w:ascii="Angsana New" w:hAnsi="Angsana New"/>
          <w:sz w:val="30"/>
          <w:szCs w:val="30"/>
          <w:cs/>
          <w:lang w:val="th-TH"/>
        </w:rPr>
        <w:t>คอร์ปอเรชั่น</w:t>
      </w:r>
      <w:proofErr w:type="spellEnd"/>
      <w:r w:rsidR="00197967" w:rsidRPr="007B7A9A">
        <w:rPr>
          <w:rFonts w:ascii="Angsana New" w:hAnsi="Angsana New"/>
          <w:sz w:val="30"/>
          <w:szCs w:val="30"/>
          <w:cs/>
          <w:lang w:val="th-TH"/>
        </w:rPr>
        <w:t xml:space="preserve"> จำกัด ซึ่งเป็นบริษัทย่อยทางอ้อม มีเงินกู้ยืม             ระยะยาวจากสถาบันการเงินในประเทศออสเตรเลียหลายแห่ง</w:t>
      </w:r>
      <w:r w:rsidR="00197967" w:rsidRPr="00FF7723">
        <w:rPr>
          <w:rFonts w:ascii="Angsana New" w:hAnsi="Angsana New"/>
          <w:sz w:val="30"/>
          <w:szCs w:val="30"/>
          <w:cs/>
          <w:lang w:val="th-TH"/>
        </w:rPr>
        <w:t>คงเหลือเป็นจำนวนเงิน 10</w:t>
      </w:r>
      <w:r w:rsidR="00D85F41" w:rsidRPr="00FF7723">
        <w:rPr>
          <w:rFonts w:ascii="Angsana New" w:hAnsi="Angsana New" w:hint="cs"/>
          <w:sz w:val="30"/>
          <w:szCs w:val="30"/>
          <w:cs/>
          <w:lang w:val="th-TH"/>
        </w:rPr>
        <w:t>0</w:t>
      </w:r>
      <w:r w:rsidR="00197967" w:rsidRPr="00FF7723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ล้านเหรียญออสเตรเลีย หรือเทียบเท่า </w:t>
      </w:r>
      <w:r w:rsidR="00FF7723" w:rsidRPr="00FF7723">
        <w:rPr>
          <w:rFonts w:ascii="Angsana New" w:hAnsi="Angsana New" w:hint="cs"/>
          <w:sz w:val="30"/>
          <w:szCs w:val="30"/>
          <w:cs/>
          <w:lang w:val="th-TH"/>
        </w:rPr>
        <w:t>2</w:t>
      </w:r>
      <w:r w:rsidR="00FF7723" w:rsidRPr="00FF7723">
        <w:rPr>
          <w:rFonts w:ascii="Angsana New" w:hAnsi="Angsana New"/>
          <w:sz w:val="30"/>
          <w:szCs w:val="30"/>
        </w:rPr>
        <w:t>,633.19</w:t>
      </w:r>
      <w:r w:rsidR="00E027D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97967" w:rsidRPr="00FF7723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15462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54626">
        <w:rPr>
          <w:rFonts w:ascii="Angsana New" w:hAnsi="Angsana New"/>
          <w:sz w:val="30"/>
          <w:szCs w:val="30"/>
          <w:cs/>
          <w:lang w:val="th-TH"/>
        </w:rPr>
        <w:t xml:space="preserve">โดยมีอัตราดอกเบี้ยอ้างอิงจาก </w:t>
      </w:r>
      <w:proofErr w:type="spellStart"/>
      <w:r w:rsidR="00197967" w:rsidRPr="00FF7723">
        <w:rPr>
          <w:rFonts w:ascii="Angsana New" w:hAnsi="Angsana New"/>
          <w:sz w:val="30"/>
          <w:szCs w:val="30"/>
          <w:cs/>
          <w:lang w:val="th-TH"/>
        </w:rPr>
        <w:t>Bank</w:t>
      </w:r>
      <w:proofErr w:type="spellEnd"/>
      <w:r w:rsidR="00197967" w:rsidRPr="00FF7723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="00197967" w:rsidRPr="00FF7723">
        <w:rPr>
          <w:rFonts w:ascii="Angsana New" w:hAnsi="Angsana New"/>
          <w:sz w:val="30"/>
          <w:szCs w:val="30"/>
          <w:cs/>
          <w:lang w:val="th-TH"/>
        </w:rPr>
        <w:t>Bill</w:t>
      </w:r>
      <w:proofErr w:type="spellEnd"/>
      <w:r w:rsidR="00197967" w:rsidRPr="00FF7723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="00197967" w:rsidRPr="00FF7723">
        <w:rPr>
          <w:rFonts w:ascii="Angsana New" w:hAnsi="Angsana New"/>
          <w:sz w:val="30"/>
          <w:szCs w:val="30"/>
          <w:cs/>
          <w:lang w:val="th-TH"/>
        </w:rPr>
        <w:t>Swap</w:t>
      </w:r>
      <w:proofErr w:type="spellEnd"/>
      <w:r w:rsidR="00197967" w:rsidRPr="00FF7723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="00197967" w:rsidRPr="00FF7723">
        <w:rPr>
          <w:rFonts w:ascii="Angsana New" w:hAnsi="Angsana New"/>
          <w:sz w:val="30"/>
          <w:szCs w:val="30"/>
          <w:cs/>
          <w:lang w:val="th-TH"/>
        </w:rPr>
        <w:t>Bid</w:t>
      </w:r>
      <w:proofErr w:type="spellEnd"/>
      <w:r w:rsidR="00197967" w:rsidRPr="00FF7723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="00197967" w:rsidRPr="00FF7723">
        <w:rPr>
          <w:rFonts w:ascii="Angsana New" w:hAnsi="Angsana New"/>
          <w:sz w:val="30"/>
          <w:szCs w:val="30"/>
          <w:cs/>
          <w:lang w:val="th-TH"/>
        </w:rPr>
        <w:t>Rate</w:t>
      </w:r>
      <w:proofErr w:type="spellEnd"/>
      <w:r w:rsidR="00197967" w:rsidRPr="00FF7723">
        <w:rPr>
          <w:rFonts w:ascii="Angsana New" w:hAnsi="Angsana New"/>
          <w:sz w:val="30"/>
          <w:szCs w:val="30"/>
          <w:cs/>
          <w:lang w:val="th-TH"/>
        </w:rPr>
        <w:t xml:space="preserve"> (</w:t>
      </w:r>
      <w:proofErr w:type="spellStart"/>
      <w:r w:rsidR="00197967" w:rsidRPr="00FF7723">
        <w:rPr>
          <w:rFonts w:ascii="Angsana New" w:hAnsi="Angsana New"/>
          <w:sz w:val="30"/>
          <w:szCs w:val="30"/>
          <w:cs/>
          <w:lang w:val="th-TH"/>
        </w:rPr>
        <w:t>BBSY</w:t>
      </w:r>
      <w:proofErr w:type="spellEnd"/>
      <w:r w:rsidR="00197967" w:rsidRPr="00FF7723">
        <w:rPr>
          <w:rFonts w:ascii="Angsana New" w:hAnsi="Angsana New"/>
          <w:sz w:val="30"/>
          <w:szCs w:val="30"/>
          <w:cs/>
          <w:lang w:val="th-TH"/>
        </w:rPr>
        <w:t xml:space="preserve">) ซึ่งเป็นอัตราดอกเบี้ยลอยตัวเสนอซื้อของออสเตรเลียที่ประกาศโดย </w:t>
      </w:r>
      <w:proofErr w:type="spellStart"/>
      <w:r w:rsidR="00197967" w:rsidRPr="00FF7723">
        <w:rPr>
          <w:rFonts w:ascii="Angsana New" w:hAnsi="Angsana New"/>
          <w:sz w:val="30"/>
          <w:szCs w:val="30"/>
          <w:cs/>
          <w:lang w:val="th-TH"/>
        </w:rPr>
        <w:t>Reuters</w:t>
      </w:r>
      <w:proofErr w:type="spellEnd"/>
      <w:r w:rsidR="00197967" w:rsidRPr="00FF7723">
        <w:rPr>
          <w:rFonts w:ascii="Angsana New" w:hAnsi="Angsana New"/>
          <w:sz w:val="30"/>
          <w:szCs w:val="30"/>
          <w:cs/>
          <w:lang w:val="th-TH"/>
        </w:rPr>
        <w:t xml:space="preserve"> บวกด้วยอัตราร้อยละคงที่ต่อปี โดยมีกำห</w:t>
      </w:r>
      <w:r w:rsidRPr="00FF7723">
        <w:rPr>
          <w:rFonts w:ascii="Angsana New" w:hAnsi="Angsana New"/>
          <w:sz w:val="30"/>
          <w:szCs w:val="30"/>
          <w:cs/>
          <w:lang w:val="th-TH"/>
        </w:rPr>
        <w:t>นด</w:t>
      </w:r>
      <w:r w:rsidR="00F83010">
        <w:rPr>
          <w:rFonts w:ascii="Angsana New" w:hAnsi="Angsana New" w:hint="cs"/>
          <w:sz w:val="30"/>
          <w:szCs w:val="30"/>
          <w:cs/>
          <w:lang w:val="th-TH"/>
        </w:rPr>
        <w:t xml:space="preserve">     </w:t>
      </w:r>
      <w:r w:rsidR="00154626">
        <w:rPr>
          <w:rFonts w:ascii="Angsana New" w:hAnsi="Angsana New"/>
          <w:sz w:val="30"/>
          <w:szCs w:val="30"/>
          <w:cs/>
          <w:lang w:val="th-TH"/>
        </w:rPr>
        <w:t>ชำระคืนในเดือน</w:t>
      </w:r>
      <w:r w:rsidR="00154626">
        <w:rPr>
          <w:rFonts w:ascii="Angsana New" w:hAnsi="Angsana New" w:hint="cs"/>
          <w:sz w:val="30"/>
          <w:szCs w:val="30"/>
          <w:cs/>
          <w:lang w:val="th-TH"/>
        </w:rPr>
        <w:t xml:space="preserve">พฤษภาคม </w:t>
      </w:r>
      <w:r w:rsidR="00197967" w:rsidRPr="00FF7723">
        <w:rPr>
          <w:rFonts w:ascii="Angsana New" w:hAnsi="Angsana New"/>
          <w:sz w:val="30"/>
          <w:szCs w:val="30"/>
          <w:cs/>
          <w:lang w:val="th-TH"/>
        </w:rPr>
        <w:t>2561</w:t>
      </w:r>
      <w:r w:rsidR="0015462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54626">
        <w:rPr>
          <w:rFonts w:ascii="Angsana New" w:hAnsi="Angsana New" w:hint="cs"/>
          <w:i/>
          <w:iCs/>
          <w:sz w:val="30"/>
          <w:szCs w:val="30"/>
          <w:cs/>
          <w:lang w:val="th-TH"/>
        </w:rPr>
        <w:t>(</w:t>
      </w:r>
      <w:r w:rsidR="0025461D">
        <w:rPr>
          <w:rFonts w:ascii="Angsana New" w:hAnsi="Angsana New"/>
          <w:i/>
          <w:iCs/>
          <w:sz w:val="30"/>
          <w:szCs w:val="30"/>
        </w:rPr>
        <w:t xml:space="preserve">31 </w:t>
      </w:r>
      <w:r w:rsidR="0025461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54626" w:rsidRPr="00F761D3">
        <w:rPr>
          <w:rFonts w:ascii="Angsana New" w:hAnsi="Angsana New" w:hint="cs"/>
          <w:i/>
          <w:iCs/>
          <w:sz w:val="30"/>
          <w:szCs w:val="30"/>
          <w:cs/>
          <w:lang w:val="th-TH"/>
        </w:rPr>
        <w:t>2559</w:t>
      </w:r>
      <w:r w:rsidR="00154626" w:rsidRPr="00F761D3">
        <w:rPr>
          <w:rFonts w:ascii="Angsana New" w:hAnsi="Angsana New"/>
          <w:i/>
          <w:iCs/>
          <w:sz w:val="30"/>
          <w:szCs w:val="30"/>
        </w:rPr>
        <w:t>:</w:t>
      </w:r>
      <w:r w:rsidR="00154626" w:rsidRPr="00F761D3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10</w:t>
      </w:r>
      <w:r w:rsidR="00154626" w:rsidRPr="00F761D3">
        <w:rPr>
          <w:rFonts w:ascii="Angsana New" w:hAnsi="Angsana New" w:hint="cs"/>
          <w:i/>
          <w:iCs/>
          <w:sz w:val="30"/>
          <w:szCs w:val="30"/>
          <w:cs/>
          <w:lang w:val="th-TH"/>
        </w:rPr>
        <w:t>0</w:t>
      </w:r>
      <w:r w:rsidR="00154626" w:rsidRPr="00F761D3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ล้านเหรียญออสเตรเลีย หรือเทียบเท่า </w:t>
      </w:r>
      <w:r w:rsidR="00154626" w:rsidRPr="00F761D3">
        <w:rPr>
          <w:rFonts w:ascii="Angsana New" w:hAnsi="Angsana New" w:hint="cs"/>
          <w:i/>
          <w:iCs/>
          <w:sz w:val="30"/>
          <w:szCs w:val="30"/>
          <w:cs/>
          <w:lang w:val="th-TH"/>
        </w:rPr>
        <w:t>2</w:t>
      </w:r>
      <w:r w:rsidR="00154626" w:rsidRPr="00F761D3">
        <w:rPr>
          <w:rFonts w:ascii="Angsana New" w:hAnsi="Angsana New"/>
          <w:i/>
          <w:iCs/>
          <w:sz w:val="30"/>
          <w:szCs w:val="30"/>
        </w:rPr>
        <w:t>,589.16</w:t>
      </w:r>
      <w:r w:rsidR="00154626" w:rsidRPr="00F761D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54626" w:rsidRPr="00F761D3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154626" w:rsidRPr="00F761D3">
        <w:rPr>
          <w:rFonts w:ascii="Angsana New" w:hAnsi="Angsana New" w:hint="cs"/>
          <w:i/>
          <w:iCs/>
          <w:sz w:val="30"/>
          <w:szCs w:val="30"/>
          <w:cs/>
          <w:lang w:val="th-TH"/>
        </w:rPr>
        <w:t>)</w:t>
      </w:r>
    </w:p>
    <w:p w:rsidR="00444A5C" w:rsidRPr="00896C73" w:rsidRDefault="00444A5C" w:rsidP="0019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97967" w:rsidRDefault="00FF2EF4" w:rsidP="0019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 xml:space="preserve">ณ วันที่ 31 มีนาคม 2560 </w:t>
      </w:r>
      <w:proofErr w:type="spellStart"/>
      <w:r w:rsidR="00154626" w:rsidRPr="00154626">
        <w:rPr>
          <w:rFonts w:ascii="Angsana New" w:hAnsi="Angsana New"/>
          <w:sz w:val="30"/>
          <w:szCs w:val="30"/>
          <w:cs/>
          <w:lang w:val="th-TH"/>
        </w:rPr>
        <w:t>Mount</w:t>
      </w:r>
      <w:proofErr w:type="spellEnd"/>
      <w:r w:rsidR="00154626" w:rsidRPr="00154626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="00154626" w:rsidRPr="00154626">
        <w:rPr>
          <w:rFonts w:ascii="Angsana New" w:hAnsi="Angsana New"/>
          <w:sz w:val="30"/>
          <w:szCs w:val="30"/>
          <w:cs/>
          <w:lang w:val="th-TH"/>
        </w:rPr>
        <w:t>Emerald</w:t>
      </w:r>
      <w:proofErr w:type="spellEnd"/>
      <w:r w:rsidR="00154626" w:rsidRPr="00154626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="00154626" w:rsidRPr="00154626">
        <w:rPr>
          <w:rFonts w:ascii="Angsana New" w:hAnsi="Angsana New"/>
          <w:sz w:val="30"/>
          <w:szCs w:val="30"/>
          <w:cs/>
          <w:lang w:val="th-TH"/>
        </w:rPr>
        <w:t>Pty</w:t>
      </w:r>
      <w:proofErr w:type="spellEnd"/>
      <w:r w:rsidR="00154626" w:rsidRPr="00154626">
        <w:rPr>
          <w:rFonts w:ascii="Angsana New" w:hAnsi="Angsana New"/>
          <w:sz w:val="30"/>
          <w:szCs w:val="30"/>
          <w:cs/>
          <w:lang w:val="th-TH"/>
        </w:rPr>
        <w:t xml:space="preserve">. </w:t>
      </w:r>
      <w:proofErr w:type="spellStart"/>
      <w:r w:rsidR="00154626" w:rsidRPr="00154626">
        <w:rPr>
          <w:rFonts w:ascii="Angsana New" w:hAnsi="Angsana New"/>
          <w:sz w:val="30"/>
          <w:szCs w:val="30"/>
          <w:cs/>
          <w:lang w:val="th-TH"/>
        </w:rPr>
        <w:t>Ltd</w:t>
      </w:r>
      <w:proofErr w:type="spellEnd"/>
      <w:r w:rsidR="00154626" w:rsidRPr="00154626">
        <w:rPr>
          <w:rFonts w:ascii="Angsana New" w:hAnsi="Angsana New"/>
          <w:sz w:val="30"/>
          <w:szCs w:val="30"/>
          <w:cs/>
          <w:lang w:val="th-TH"/>
        </w:rPr>
        <w:t xml:space="preserve">. </w:t>
      </w:r>
      <w:r w:rsidR="00405C9E">
        <w:rPr>
          <w:rFonts w:ascii="Angsana New" w:hAnsi="Angsana New"/>
          <w:sz w:val="30"/>
          <w:szCs w:val="30"/>
          <w:cs/>
          <w:lang w:val="th-TH"/>
        </w:rPr>
        <w:t>ซึ่งเป็นบริษัทย่อยทางอ้อม</w:t>
      </w:r>
      <w:r w:rsidR="00405C9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54626" w:rsidRPr="00154626">
        <w:rPr>
          <w:rFonts w:ascii="Angsana New" w:hAnsi="Angsana New"/>
          <w:sz w:val="30"/>
          <w:szCs w:val="30"/>
          <w:cs/>
          <w:lang w:val="th-TH"/>
        </w:rPr>
        <w:t xml:space="preserve">มีเงินกู้ยืมระยะยาวจากสถาบันการเงินในประเทศออสเตรเลียหลายแห่งคงเหลือเป็นจำนวนเงิน 5 ล้านเหรียญออสเตรเลีย หรือเทียบเท่า 131.66 ล้านบาท โดยมีอัตราดอกเบี้ยอ้างอิงจาก </w:t>
      </w:r>
      <w:proofErr w:type="spellStart"/>
      <w:r w:rsidR="00154626" w:rsidRPr="00154626">
        <w:rPr>
          <w:rFonts w:ascii="Angsana New" w:hAnsi="Angsana New"/>
          <w:sz w:val="30"/>
          <w:szCs w:val="30"/>
          <w:cs/>
          <w:lang w:val="th-TH"/>
        </w:rPr>
        <w:t>Bank</w:t>
      </w:r>
      <w:proofErr w:type="spellEnd"/>
      <w:r w:rsidR="00154626" w:rsidRPr="00154626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="00154626" w:rsidRPr="00154626">
        <w:rPr>
          <w:rFonts w:ascii="Angsana New" w:hAnsi="Angsana New"/>
          <w:sz w:val="30"/>
          <w:szCs w:val="30"/>
          <w:cs/>
          <w:lang w:val="th-TH"/>
        </w:rPr>
        <w:t>Bill</w:t>
      </w:r>
      <w:proofErr w:type="spellEnd"/>
      <w:r w:rsidR="00154626" w:rsidRPr="00154626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="00154626" w:rsidRPr="00154626">
        <w:rPr>
          <w:rFonts w:ascii="Angsana New" w:hAnsi="Angsana New"/>
          <w:sz w:val="30"/>
          <w:szCs w:val="30"/>
          <w:cs/>
          <w:lang w:val="th-TH"/>
        </w:rPr>
        <w:t>Swap</w:t>
      </w:r>
      <w:proofErr w:type="spellEnd"/>
      <w:r w:rsidR="00154626" w:rsidRPr="00154626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="00154626" w:rsidRPr="00154626">
        <w:rPr>
          <w:rFonts w:ascii="Angsana New" w:hAnsi="Angsana New"/>
          <w:sz w:val="30"/>
          <w:szCs w:val="30"/>
          <w:cs/>
          <w:lang w:val="th-TH"/>
        </w:rPr>
        <w:t>Bid</w:t>
      </w:r>
      <w:proofErr w:type="spellEnd"/>
      <w:r w:rsidR="00154626" w:rsidRPr="00154626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="00154626" w:rsidRPr="00154626">
        <w:rPr>
          <w:rFonts w:ascii="Angsana New" w:hAnsi="Angsana New"/>
          <w:sz w:val="30"/>
          <w:szCs w:val="30"/>
          <w:cs/>
          <w:lang w:val="th-TH"/>
        </w:rPr>
        <w:t>Rate</w:t>
      </w:r>
      <w:proofErr w:type="spellEnd"/>
      <w:r w:rsidR="00154626" w:rsidRPr="00154626">
        <w:rPr>
          <w:rFonts w:ascii="Angsana New" w:hAnsi="Angsana New"/>
          <w:sz w:val="30"/>
          <w:szCs w:val="30"/>
          <w:cs/>
          <w:lang w:val="th-TH"/>
        </w:rPr>
        <w:t xml:space="preserve"> (</w:t>
      </w:r>
      <w:proofErr w:type="spellStart"/>
      <w:r w:rsidR="00154626" w:rsidRPr="00154626">
        <w:rPr>
          <w:rFonts w:ascii="Angsana New" w:hAnsi="Angsana New"/>
          <w:sz w:val="30"/>
          <w:szCs w:val="30"/>
          <w:cs/>
          <w:lang w:val="th-TH"/>
        </w:rPr>
        <w:t>BBSY</w:t>
      </w:r>
      <w:proofErr w:type="spellEnd"/>
      <w:r w:rsidR="00154626" w:rsidRPr="00154626">
        <w:rPr>
          <w:rFonts w:ascii="Angsana New" w:hAnsi="Angsana New"/>
          <w:sz w:val="30"/>
          <w:szCs w:val="30"/>
          <w:cs/>
          <w:lang w:val="th-TH"/>
        </w:rPr>
        <w:t xml:space="preserve">) ซึ่งเป็นอัตราดอกเบี้ยลอยตัวเสนอซื้อของออสเตรเลียที่ประกาศโดย </w:t>
      </w:r>
      <w:proofErr w:type="spellStart"/>
      <w:r w:rsidR="00154626" w:rsidRPr="00154626">
        <w:rPr>
          <w:rFonts w:ascii="Angsana New" w:hAnsi="Angsana New"/>
          <w:sz w:val="30"/>
          <w:szCs w:val="30"/>
          <w:cs/>
          <w:lang w:val="th-TH"/>
        </w:rPr>
        <w:t>Reuters</w:t>
      </w:r>
      <w:proofErr w:type="spellEnd"/>
      <w:r w:rsidR="00154626" w:rsidRPr="00154626">
        <w:rPr>
          <w:rFonts w:ascii="Angsana New" w:hAnsi="Angsana New"/>
          <w:sz w:val="30"/>
          <w:szCs w:val="30"/>
          <w:cs/>
          <w:lang w:val="th-TH"/>
        </w:rPr>
        <w:t xml:space="preserve"> บวกด้วยอัตราร้อยละคงที่</w:t>
      </w:r>
      <w:r w:rsidR="00405C9E">
        <w:rPr>
          <w:rFonts w:ascii="Angsana New" w:hAnsi="Angsana New"/>
          <w:sz w:val="30"/>
          <w:szCs w:val="30"/>
          <w:cs/>
          <w:lang w:val="th-TH"/>
        </w:rPr>
        <w:t>ต่อปี โดยมีกำหนดชำระคืนในปี 256</w:t>
      </w:r>
      <w:r w:rsidR="00405C9E">
        <w:rPr>
          <w:rFonts w:ascii="Angsana New" w:hAnsi="Angsana New"/>
          <w:sz w:val="30"/>
          <w:szCs w:val="30"/>
        </w:rPr>
        <w:t>6</w:t>
      </w:r>
    </w:p>
    <w:p w:rsidR="0025461D" w:rsidRPr="00405C9E" w:rsidRDefault="0025461D" w:rsidP="0019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97967" w:rsidRPr="00896C73" w:rsidRDefault="00896C73" w:rsidP="0019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06186">
        <w:rPr>
          <w:rFonts w:ascii="Angsana New" w:hAnsi="Angsana New"/>
          <w:sz w:val="30"/>
          <w:szCs w:val="30"/>
          <w:cs/>
          <w:lang w:val="th-TH"/>
        </w:rPr>
        <w:t>ณ วันที่ 31 มีนาคม 2560</w:t>
      </w:r>
      <w:r w:rsidRPr="00E0618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C2F8C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197967" w:rsidRPr="00E06186">
        <w:rPr>
          <w:rFonts w:ascii="Angsana New" w:hAnsi="Angsana New"/>
          <w:sz w:val="30"/>
          <w:szCs w:val="30"/>
          <w:cs/>
          <w:lang w:val="th-TH"/>
        </w:rPr>
        <w:t>มีวงเงินสินเชื่อซึ่งยังมิได้เบิกใช้เป็นจำนวนเงินรวม 12,200 ล้านบาท 12</w:t>
      </w:r>
      <w:r w:rsidR="009019A9" w:rsidRPr="00E06186">
        <w:rPr>
          <w:rFonts w:ascii="Angsana New" w:hAnsi="Angsana New"/>
          <w:sz w:val="30"/>
          <w:szCs w:val="30"/>
          <w:cs/>
          <w:lang w:val="th-TH"/>
        </w:rPr>
        <w:t>4 ล้านเหรียญสหรัฐอเมริกา และ 25</w:t>
      </w:r>
      <w:r w:rsidR="009019A9" w:rsidRPr="00E06186">
        <w:rPr>
          <w:rFonts w:ascii="Angsana New" w:hAnsi="Angsana New" w:hint="cs"/>
          <w:sz w:val="30"/>
          <w:szCs w:val="30"/>
          <w:cs/>
          <w:lang w:val="th-TH"/>
        </w:rPr>
        <w:t>3</w:t>
      </w:r>
      <w:r w:rsidR="00197967" w:rsidRPr="00E06186">
        <w:rPr>
          <w:rFonts w:ascii="Angsana New" w:hAnsi="Angsana New"/>
          <w:sz w:val="30"/>
          <w:szCs w:val="30"/>
          <w:cs/>
          <w:lang w:val="th-TH"/>
        </w:rPr>
        <w:t xml:space="preserve">.30 ล้านเหรียญออสเตรเลีย </w:t>
      </w:r>
      <w:r w:rsidRPr="00E06186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="0025461D">
        <w:rPr>
          <w:rFonts w:ascii="Angsana New" w:hAnsi="Angsana New"/>
          <w:i/>
          <w:iCs/>
          <w:sz w:val="30"/>
          <w:szCs w:val="30"/>
        </w:rPr>
        <w:t xml:space="preserve">31 </w:t>
      </w:r>
      <w:r w:rsidR="0025461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E06186">
        <w:rPr>
          <w:rFonts w:ascii="Angsana New" w:hAnsi="Angsana New"/>
          <w:i/>
          <w:iCs/>
          <w:sz w:val="30"/>
          <w:szCs w:val="30"/>
          <w:cs/>
          <w:lang w:val="th-TH"/>
        </w:rPr>
        <w:t>255</w:t>
      </w:r>
      <w:r w:rsidRPr="00E06186">
        <w:rPr>
          <w:rFonts w:ascii="Angsana New" w:hAnsi="Angsana New" w:hint="cs"/>
          <w:i/>
          <w:iCs/>
          <w:sz w:val="30"/>
          <w:szCs w:val="30"/>
          <w:cs/>
          <w:lang w:val="th-TH"/>
        </w:rPr>
        <w:t>9</w:t>
      </w:r>
      <w:r w:rsidRPr="00E06186">
        <w:rPr>
          <w:rFonts w:ascii="Angsana New" w:hAnsi="Angsana New"/>
          <w:i/>
          <w:iCs/>
          <w:sz w:val="30"/>
          <w:szCs w:val="30"/>
          <w:cs/>
          <w:lang w:val="th-TH"/>
        </w:rPr>
        <w:t>: 1</w:t>
      </w:r>
      <w:r w:rsidRPr="00E06186">
        <w:rPr>
          <w:rFonts w:ascii="Angsana New" w:hAnsi="Angsana New" w:hint="cs"/>
          <w:i/>
          <w:iCs/>
          <w:sz w:val="30"/>
          <w:szCs w:val="30"/>
          <w:cs/>
          <w:lang w:val="th-TH"/>
        </w:rPr>
        <w:t>2</w:t>
      </w:r>
      <w:r w:rsidRPr="00E06186">
        <w:rPr>
          <w:rFonts w:ascii="Angsana New" w:hAnsi="Angsana New"/>
          <w:i/>
          <w:iCs/>
          <w:sz w:val="30"/>
          <w:szCs w:val="30"/>
          <w:cs/>
          <w:lang w:val="th-TH"/>
        </w:rPr>
        <w:t>,200 ล้านบาท 1</w:t>
      </w:r>
      <w:r w:rsidRPr="00E06186">
        <w:rPr>
          <w:rFonts w:ascii="Angsana New" w:hAnsi="Angsana New" w:hint="cs"/>
          <w:i/>
          <w:iCs/>
          <w:sz w:val="30"/>
          <w:szCs w:val="30"/>
          <w:cs/>
          <w:lang w:val="th-TH"/>
        </w:rPr>
        <w:t>24</w:t>
      </w:r>
      <w:r w:rsidR="000C2F8C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Pr="00E06186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ล้านเหรียญสหรัฐอเมริกา และ </w:t>
      </w:r>
      <w:r w:rsidRPr="00E06186">
        <w:rPr>
          <w:rFonts w:ascii="Angsana New" w:hAnsi="Angsana New" w:hint="cs"/>
          <w:i/>
          <w:iCs/>
          <w:sz w:val="30"/>
          <w:szCs w:val="30"/>
          <w:cs/>
          <w:lang w:val="th-TH"/>
        </w:rPr>
        <w:t>258.30</w:t>
      </w:r>
      <w:r w:rsidR="00197967" w:rsidRPr="00E06186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ล้านเหรียญออสเตรเลีย)</w:t>
      </w:r>
    </w:p>
    <w:p w:rsidR="00197967" w:rsidRPr="00197967" w:rsidRDefault="00197967" w:rsidP="0019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52C82" w:rsidRDefault="00197967" w:rsidP="0019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E26DB">
        <w:rPr>
          <w:rFonts w:ascii="Angsana New" w:hAnsi="Angsana New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ดังกล่าวและต้องดำรงไว้ซึ่งอัตราส่วนทางการเงินที่สำคัญ</w:t>
      </w:r>
    </w:p>
    <w:p w:rsidR="00107FAD" w:rsidRPr="00107FAD" w:rsidRDefault="00107FAD" w:rsidP="0019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565CA" w:rsidRPr="004B2FF5" w:rsidRDefault="0025461D" w:rsidP="004058F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ข้อมูลทางการเงินจำแนกตามส่วนงาน</w:t>
      </w:r>
    </w:p>
    <w:p w:rsidR="0016555B" w:rsidRPr="004B2FF5" w:rsidRDefault="0016555B" w:rsidP="00E52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52C82" w:rsidRDefault="00111B77" w:rsidP="00E52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11B77">
        <w:rPr>
          <w:rFonts w:ascii="Angsana New" w:hAnsi="Angsana New"/>
          <w:sz w:val="30"/>
          <w:szCs w:val="30"/>
          <w:cs/>
          <w:lang w:val="th-TH"/>
        </w:rPr>
        <w:t>กลุ่มบริษัทมี 4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E52C82" w:rsidRPr="004B2FF5" w:rsidRDefault="00E52C82" w:rsidP="00E52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52C82" w:rsidRPr="004B2FF5" w:rsidRDefault="00E52C82" w:rsidP="00E52C82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2FF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B2FF5">
        <w:rPr>
          <w:rFonts w:ascii="Angsana New" w:hAnsi="Angsana New"/>
          <w:sz w:val="30"/>
          <w:szCs w:val="30"/>
        </w:rPr>
        <w:t xml:space="preserve">1 </w:t>
      </w:r>
      <w:r w:rsidRPr="004B2FF5">
        <w:rPr>
          <w:rFonts w:ascii="Angsana New" w:hAnsi="Angsana New"/>
          <w:sz w:val="30"/>
          <w:szCs w:val="30"/>
        </w:rPr>
        <w:tab/>
      </w:r>
      <w:r w:rsidRPr="004B2FF5">
        <w:rPr>
          <w:rFonts w:ascii="Angsana New" w:hAnsi="Angsana New"/>
          <w:sz w:val="30"/>
          <w:szCs w:val="30"/>
        </w:rPr>
        <w:tab/>
      </w:r>
      <w:r w:rsidRPr="004B2FF5">
        <w:rPr>
          <w:rFonts w:ascii="Angsana New" w:hAnsi="Angsana New"/>
          <w:sz w:val="30"/>
          <w:szCs w:val="30"/>
          <w:cs/>
        </w:rPr>
        <w:t>กลุ่มธุรกิจผลิตไฟฟ้าในประเทศ</w:t>
      </w:r>
    </w:p>
    <w:p w:rsidR="00E52C82" w:rsidRPr="004B2FF5" w:rsidRDefault="00E52C82" w:rsidP="00E52C8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B2FF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B2FF5">
        <w:rPr>
          <w:rFonts w:ascii="Angsana New" w:hAnsi="Angsana New"/>
          <w:sz w:val="30"/>
          <w:szCs w:val="30"/>
        </w:rPr>
        <w:t xml:space="preserve">2 </w:t>
      </w:r>
      <w:r w:rsidRPr="004B2FF5">
        <w:rPr>
          <w:rFonts w:ascii="Angsana New" w:hAnsi="Angsana New"/>
          <w:sz w:val="30"/>
          <w:szCs w:val="30"/>
        </w:rPr>
        <w:tab/>
      </w:r>
      <w:r w:rsidRPr="004B2FF5">
        <w:rPr>
          <w:rFonts w:ascii="Angsana New" w:hAnsi="Angsana New"/>
          <w:sz w:val="30"/>
          <w:szCs w:val="30"/>
        </w:rPr>
        <w:tab/>
      </w:r>
      <w:r w:rsidRPr="004B2FF5">
        <w:rPr>
          <w:rFonts w:ascii="Angsana New" w:hAnsi="Angsana New"/>
          <w:sz w:val="30"/>
          <w:szCs w:val="30"/>
          <w:cs/>
        </w:rPr>
        <w:t>กลุ่มธุรกิจพลังงานทดแทน</w:t>
      </w:r>
    </w:p>
    <w:p w:rsidR="00E52C82" w:rsidRPr="004B2FF5" w:rsidRDefault="00E52C82" w:rsidP="00E52C82">
      <w:pPr>
        <w:ind w:left="540"/>
        <w:rPr>
          <w:rFonts w:ascii="Angsana New" w:hAnsi="Angsana New"/>
          <w:sz w:val="30"/>
          <w:szCs w:val="30"/>
          <w:cs/>
        </w:rPr>
      </w:pPr>
      <w:r w:rsidRPr="004B2FF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B2FF5">
        <w:rPr>
          <w:rFonts w:ascii="Angsana New" w:hAnsi="Angsana New"/>
          <w:sz w:val="30"/>
          <w:szCs w:val="30"/>
        </w:rPr>
        <w:t>3</w:t>
      </w:r>
      <w:r w:rsidRPr="004B2FF5">
        <w:rPr>
          <w:rFonts w:ascii="Angsana New" w:hAnsi="Angsana New"/>
          <w:sz w:val="30"/>
          <w:szCs w:val="30"/>
        </w:rPr>
        <w:tab/>
      </w:r>
      <w:r w:rsidRPr="004B2FF5">
        <w:rPr>
          <w:rFonts w:ascii="Angsana New" w:hAnsi="Angsana New"/>
          <w:sz w:val="30"/>
          <w:szCs w:val="30"/>
        </w:rPr>
        <w:tab/>
      </w:r>
      <w:r w:rsidRPr="004B2FF5">
        <w:rPr>
          <w:rFonts w:ascii="Angsana New" w:hAnsi="Angsana New"/>
          <w:sz w:val="30"/>
          <w:szCs w:val="30"/>
          <w:cs/>
        </w:rPr>
        <w:t>กลุ่ม</w:t>
      </w:r>
      <w:r w:rsidR="00D41854">
        <w:rPr>
          <w:rFonts w:ascii="Angsana New" w:hAnsi="Angsana New" w:hint="cs"/>
          <w:sz w:val="30"/>
          <w:szCs w:val="30"/>
          <w:cs/>
        </w:rPr>
        <w:t>ธุรกิจ</w:t>
      </w:r>
      <w:r w:rsidRPr="004B2FF5">
        <w:rPr>
          <w:rFonts w:ascii="Angsana New" w:hAnsi="Angsana New"/>
          <w:sz w:val="30"/>
          <w:szCs w:val="30"/>
          <w:cs/>
        </w:rPr>
        <w:t>การลงทุนในต่างประเทศ</w:t>
      </w:r>
    </w:p>
    <w:p w:rsidR="00E52C82" w:rsidRPr="004B2FF5" w:rsidRDefault="00E52C82" w:rsidP="00452A90">
      <w:pPr>
        <w:ind w:left="540"/>
        <w:rPr>
          <w:rFonts w:ascii="Angsana New" w:hAnsi="Angsana New"/>
          <w:sz w:val="30"/>
          <w:szCs w:val="30"/>
          <w:cs/>
        </w:rPr>
        <w:sectPr w:rsidR="00E52C82" w:rsidRPr="004B2FF5" w:rsidSect="004B4FA2">
          <w:headerReference w:type="default" r:id="rId12"/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  <w:r w:rsidRPr="004B2FF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B2FF5">
        <w:rPr>
          <w:rFonts w:ascii="Angsana New" w:hAnsi="Angsana New"/>
          <w:sz w:val="30"/>
          <w:szCs w:val="30"/>
        </w:rPr>
        <w:t xml:space="preserve">4 </w:t>
      </w:r>
      <w:r w:rsidRPr="004B2FF5">
        <w:rPr>
          <w:rFonts w:ascii="Angsana New" w:hAnsi="Angsana New"/>
          <w:sz w:val="30"/>
          <w:szCs w:val="30"/>
        </w:rPr>
        <w:tab/>
      </w:r>
      <w:r w:rsidRPr="004B2FF5">
        <w:rPr>
          <w:rFonts w:ascii="Angsana New" w:hAnsi="Angsana New"/>
          <w:sz w:val="30"/>
          <w:szCs w:val="30"/>
        </w:rPr>
        <w:tab/>
      </w:r>
      <w:r w:rsidRPr="004B2FF5">
        <w:rPr>
          <w:rFonts w:ascii="Angsana New" w:hAnsi="Angsana New"/>
          <w:sz w:val="30"/>
          <w:szCs w:val="30"/>
          <w:cs/>
        </w:rPr>
        <w:t>กลุ่มธุรกิจอื่นๆ</w:t>
      </w:r>
    </w:p>
    <w:p w:rsidR="00C97FBE" w:rsidRDefault="00933D43" w:rsidP="00933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33D4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ข้อมูลทางการเงินจำแนกตามส่วนงาน</w:t>
      </w:r>
      <w:r w:rsidR="00452A90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452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ธุรกิจหลัก</w:t>
      </w:r>
    </w:p>
    <w:p w:rsidR="00C97FBE" w:rsidRDefault="00C97FBE" w:rsidP="00B03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54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22"/>
        <w:gridCol w:w="1135"/>
        <w:gridCol w:w="236"/>
        <w:gridCol w:w="1060"/>
        <w:gridCol w:w="236"/>
        <w:gridCol w:w="880"/>
        <w:gridCol w:w="236"/>
        <w:gridCol w:w="972"/>
        <w:gridCol w:w="236"/>
        <w:gridCol w:w="1046"/>
        <w:gridCol w:w="262"/>
        <w:gridCol w:w="1080"/>
        <w:gridCol w:w="236"/>
        <w:gridCol w:w="974"/>
        <w:gridCol w:w="236"/>
        <w:gridCol w:w="895"/>
        <w:gridCol w:w="268"/>
        <w:gridCol w:w="992"/>
        <w:gridCol w:w="236"/>
        <w:gridCol w:w="1046"/>
      </w:tblGrid>
      <w:tr w:rsidR="00111B77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31" w:type="dxa"/>
            <w:gridSpan w:val="3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8" w:type="dxa"/>
            <w:gridSpan w:val="3"/>
            <w:shd w:val="clear" w:color="auto" w:fill="auto"/>
            <w:vAlign w:val="bottom"/>
          </w:tcPr>
          <w:p w:rsidR="00FF2EF4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</w:t>
            </w:r>
            <w:r w:rsidR="00FF2EF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ธุรกิจ</w:t>
            </w:r>
          </w:p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05" w:type="dxa"/>
            <w:gridSpan w:val="3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กลุ่มธุรกิจอื่นๆ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4" w:type="dxa"/>
            <w:gridSpan w:val="3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72D9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804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Pr="008804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8804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  <w:cs/>
              </w:rPr>
              <w:t>2559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  <w:cs/>
              </w:rPr>
              <w:t>2559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  <w:cs/>
              </w:rPr>
              <w:t>2559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  <w:cs/>
              </w:rPr>
              <w:t>2559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0E72D9" w:rsidRPr="008804B8" w:rsidRDefault="000E72D9" w:rsidP="000E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  <w:cs/>
              </w:rPr>
              <w:t>2559</w:t>
            </w:r>
          </w:p>
        </w:tc>
      </w:tr>
      <w:tr w:rsidR="00111B77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262" w:type="dxa"/>
            <w:gridSpan w:val="19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11B77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111B77" w:rsidRPr="008804B8" w:rsidRDefault="006064A0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8,172,100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97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11,410,401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625,954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665,951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111B77" w:rsidRPr="008804B8" w:rsidRDefault="009E14C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B77" w:rsidRPr="008804B8" w:rsidRDefault="009E14C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8,798,054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76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12,076,352</w:t>
            </w:r>
          </w:p>
        </w:tc>
      </w:tr>
      <w:tr w:rsidR="00111B77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804B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รายได้ตามสัญญาเช่าการเงิน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111B77" w:rsidRPr="008804B8" w:rsidRDefault="006064A0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1,056,212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97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1,168,226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11B77" w:rsidRPr="008804B8" w:rsidRDefault="00E655D2" w:rsidP="00E65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111B77" w:rsidRPr="008804B8" w:rsidRDefault="009E14C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B77" w:rsidRPr="008804B8" w:rsidRDefault="009E14C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1,056,212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76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1,168,226</w:t>
            </w:r>
          </w:p>
        </w:tc>
      </w:tr>
      <w:tr w:rsidR="00111B77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804B8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6064A0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(8,026,941)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left="-39" w:right="-197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(11,155,588)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(385,102)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(404,772)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9E14C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9E14C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(8,412,043)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76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(11,560,360)</w:t>
            </w:r>
          </w:p>
        </w:tc>
      </w:tr>
      <w:tr w:rsidR="00111B77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6064A0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1,201,371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9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</w:rPr>
              <w:t>1,423,039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240,852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</w:rPr>
              <w:t>261,179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9E14C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9E14C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1,442,223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7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</w:rPr>
              <w:t>1,684,218</w:t>
            </w:r>
          </w:p>
        </w:tc>
      </w:tr>
      <w:tr w:rsidR="006871A6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6871A6" w:rsidRPr="008804B8" w:rsidRDefault="00452A90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871A6" w:rsidRPr="008804B8" w:rsidRDefault="006871A6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00" w:lineRule="exact"/>
              <w:ind w:right="-197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6871A6" w:rsidRPr="008804B8" w:rsidRDefault="006871A6" w:rsidP="00E65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6871A6" w:rsidRPr="008804B8" w:rsidRDefault="00E655D2" w:rsidP="00E65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3,140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6871A6" w:rsidRPr="008804B8" w:rsidRDefault="009E14C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60,800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6871A6" w:rsidRPr="008804B8" w:rsidRDefault="006871A6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64,942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871A6" w:rsidRPr="008804B8" w:rsidRDefault="009E14C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60,800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6871A6" w:rsidRPr="008804B8" w:rsidRDefault="006871A6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76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68,082</w:t>
            </w:r>
          </w:p>
        </w:tc>
      </w:tr>
      <w:tr w:rsidR="006871A6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6871A6" w:rsidRPr="008804B8" w:rsidRDefault="00E655D2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6871A6" w:rsidRPr="008804B8" w:rsidRDefault="006871A6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4,487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871A6" w:rsidRPr="008804B8" w:rsidRDefault="006871A6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97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2,869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6871A6" w:rsidRPr="008804B8" w:rsidRDefault="006871A6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6871A6" w:rsidRPr="008804B8" w:rsidRDefault="006871A6" w:rsidP="00D2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10,508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7,125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6871A6" w:rsidRPr="008804B8" w:rsidRDefault="009E14C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32,181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6871A6" w:rsidRPr="008804B8" w:rsidRDefault="006871A6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37,897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871A6" w:rsidRPr="008804B8" w:rsidRDefault="001D274D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47,201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6871A6" w:rsidRPr="008804B8" w:rsidRDefault="006871A6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76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48,066</w:t>
            </w:r>
          </w:p>
        </w:tc>
      </w:tr>
      <w:tr w:rsidR="00111B77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804B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111B77" w:rsidRPr="008804B8" w:rsidRDefault="0034363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6064A0">
              <w:rPr>
                <w:rFonts w:ascii="Angsana New" w:hAnsi="Angsana New"/>
                <w:sz w:val="26"/>
                <w:szCs w:val="26"/>
              </w:rPr>
              <w:t>9,847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97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67,430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111B77" w:rsidRPr="008804B8" w:rsidRDefault="006871A6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111B77" w:rsidRPr="008804B8" w:rsidRDefault="00111B77" w:rsidP="00D2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7,047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926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111B77" w:rsidRPr="008804B8" w:rsidRDefault="009E14C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B77" w:rsidRPr="008804B8" w:rsidRDefault="001D274D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101,352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76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77,349</w:t>
            </w:r>
          </w:p>
        </w:tc>
      </w:tr>
      <w:tr w:rsidR="00111B77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111B77" w:rsidRPr="008804B8" w:rsidRDefault="006064A0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(66,115)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97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(70,266)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111B77" w:rsidRPr="008804B8" w:rsidRDefault="006871A6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(17</w:t>
            </w:r>
            <w:r w:rsidR="00E655D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(464)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(95,563)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(65,492)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111B77" w:rsidRPr="008804B8" w:rsidRDefault="00E655D2" w:rsidP="00E65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(273,880</w:t>
            </w:r>
            <w:r w:rsidR="009E14C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(234,816)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B77" w:rsidRPr="008804B8" w:rsidRDefault="001D274D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(435,729)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76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(371,038)</w:t>
            </w:r>
          </w:p>
        </w:tc>
      </w:tr>
      <w:tr w:rsidR="00111B77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 (ขาดทุน) จากอัตราแลกเปลี่ยน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111B77" w:rsidRPr="008804B8" w:rsidRDefault="006064A0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</w:t>
            </w:r>
            <w:r w:rsidR="00E655D2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97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20,855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219,410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18,573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111B77" w:rsidRPr="008804B8" w:rsidRDefault="00E655D2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(4,803</w:t>
            </w:r>
            <w:r w:rsidR="009E14C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(32,934)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B77" w:rsidRPr="008804B8" w:rsidRDefault="001D274D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233,002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76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6,494</w:t>
            </w:r>
          </w:p>
        </w:tc>
      </w:tr>
      <w:tr w:rsidR="00111B77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111B77" w:rsidRPr="008804B8" w:rsidRDefault="006064A0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(16,174)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97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(16,325)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(368,603)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(290,218)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111B77" w:rsidRPr="008804B8" w:rsidRDefault="009E14C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(15,595)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(20,293)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B77" w:rsidRPr="008804B8" w:rsidRDefault="001D274D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(400,372)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76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(326,836)</w:t>
            </w:r>
          </w:p>
        </w:tc>
      </w:tr>
      <w:tr w:rsidR="00111B77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11B77" w:rsidRPr="008804B8" w:rsidRDefault="00111B77" w:rsidP="00E65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804B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7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B77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804B8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6064A0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188,12</w:t>
            </w:r>
            <w:r w:rsidR="00D9664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97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193,270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D96644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140,475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D2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143,018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183,495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5,187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9E14C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14,609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16,908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D96644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526</w:t>
            </w:r>
            <w:r w:rsidR="001D274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705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76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358,383</w:t>
            </w:r>
          </w:p>
        </w:tc>
      </w:tr>
      <w:tr w:rsidR="00111B77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8804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(</w:t>
            </w:r>
            <w:r w:rsidRPr="008804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ขาดทุน)</w:t>
            </w:r>
            <w:r w:rsidRPr="008804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8804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6064A0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1,429,937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9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</w:rPr>
              <w:t>1,620,872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6871A6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="00D96644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862F9">
              <w:rPr>
                <w:rFonts w:ascii="Angsana New" w:hAnsi="Angsana New"/>
                <w:b/>
                <w:bCs/>
                <w:sz w:val="26"/>
                <w:szCs w:val="26"/>
              </w:rPr>
              <w:t>444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D2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</w:rPr>
              <w:t>149,776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191,053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</w:rPr>
              <w:t>(59,580)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9E14C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(186,252)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00" w:lineRule="exac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</w:rPr>
              <w:t>(166,350)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D96644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1,575</w:t>
            </w:r>
            <w:r w:rsidR="001D27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7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</w:rPr>
              <w:t>1,544,718</w:t>
            </w:r>
          </w:p>
        </w:tc>
      </w:tr>
      <w:tr w:rsidR="00111B77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11B77" w:rsidRPr="008804B8" w:rsidRDefault="00111B77" w:rsidP="00E65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</w:t>
            </w:r>
            <w:r w:rsidRPr="008804B8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8804B8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="006408C1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6064A0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(271,034)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97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(294,730)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22,971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(5,974)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9E14C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(8,355)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D274D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(247,058)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8804B8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1B77" w:rsidRPr="008804B8" w:rsidRDefault="00111B77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76"/>
              <w:rPr>
                <w:rFonts w:ascii="Angsana New" w:hAnsi="Angsana New"/>
                <w:sz w:val="26"/>
                <w:szCs w:val="26"/>
              </w:rPr>
            </w:pPr>
            <w:r w:rsidRPr="008804B8">
              <w:rPr>
                <w:rFonts w:ascii="Angsana New" w:hAnsi="Angsana New"/>
                <w:sz w:val="26"/>
                <w:szCs w:val="26"/>
              </w:rPr>
              <w:t>(309,059)</w:t>
            </w:r>
          </w:p>
        </w:tc>
      </w:tr>
      <w:tr w:rsidR="006871A6" w:rsidRPr="008804B8" w:rsidTr="00111B77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804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8804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8804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(ขาดทุน)</w:t>
            </w:r>
            <w:r w:rsidRPr="008804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8804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71A6" w:rsidRPr="008804B8" w:rsidRDefault="006871A6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1,158,903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71A6" w:rsidRPr="008804B8" w:rsidRDefault="006871A6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9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</w:rPr>
              <w:t>1,326,142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71A6" w:rsidRPr="008804B8" w:rsidRDefault="00D96644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140</w:t>
            </w:r>
            <w:r w:rsidR="006871A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862F9">
              <w:rPr>
                <w:rFonts w:ascii="Angsana New" w:hAnsi="Angsana New"/>
                <w:b/>
                <w:bCs/>
                <w:sz w:val="26"/>
                <w:szCs w:val="26"/>
              </w:rPr>
              <w:t>444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</w:rPr>
              <w:t>149,776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214,024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</w:rPr>
              <w:t>(65,554)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71A6" w:rsidRPr="008804B8" w:rsidRDefault="009E14C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(185,247)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71A6" w:rsidRPr="008804B8" w:rsidRDefault="006871A6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00" w:lineRule="exac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</w:rPr>
              <w:t>(174,705)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71A6" w:rsidRPr="008804B8" w:rsidRDefault="00D96644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1,328</w:t>
            </w:r>
            <w:r w:rsidR="001D27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871A6" w:rsidRPr="008804B8" w:rsidRDefault="006871A6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71A6" w:rsidRPr="008804B8" w:rsidRDefault="006871A6" w:rsidP="00C27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7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04B8">
              <w:rPr>
                <w:rFonts w:ascii="Angsana New" w:hAnsi="Angsana New"/>
                <w:b/>
                <w:bCs/>
                <w:sz w:val="26"/>
                <w:szCs w:val="26"/>
              </w:rPr>
              <w:t>1,235,659</w:t>
            </w:r>
          </w:p>
        </w:tc>
      </w:tr>
    </w:tbl>
    <w:p w:rsidR="00111B77" w:rsidRDefault="00111B77" w:rsidP="00B03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881097" w:rsidRDefault="00881097" w:rsidP="00D44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  <w:cs/>
        </w:rPr>
        <w:sectPr w:rsidR="00881097" w:rsidSect="00881097">
          <w:footerReference w:type="default" r:id="rId13"/>
          <w:pgSz w:w="16840" w:h="11907" w:orient="landscape" w:code="9"/>
          <w:pgMar w:top="576" w:right="691" w:bottom="1152" w:left="720" w:header="720" w:footer="720" w:gutter="0"/>
          <w:cols w:space="720"/>
          <w:docGrid w:linePitch="245"/>
        </w:sectPr>
      </w:pPr>
    </w:p>
    <w:p w:rsidR="00E65588" w:rsidRPr="00956760" w:rsidRDefault="00E65588" w:rsidP="0095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56760">
        <w:rPr>
          <w:rFonts w:ascii="Angsana New" w:hAnsi="Angsana New"/>
          <w:sz w:val="30"/>
          <w:szCs w:val="30"/>
          <w:cs/>
          <w:lang w:val="th-TH"/>
        </w:rPr>
        <w:lastRenderedPageBreak/>
        <w:t>สินทรัพย์รวมของแต่ละส่วนงาน</w:t>
      </w:r>
      <w:r w:rsidR="006408C1" w:rsidRPr="00956760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Pr="00956760">
        <w:rPr>
          <w:rFonts w:ascii="Angsana New" w:hAnsi="Angsana New"/>
          <w:sz w:val="30"/>
          <w:szCs w:val="30"/>
          <w:cs/>
          <w:lang w:val="th-TH"/>
        </w:rPr>
        <w:t xml:space="preserve"> ณ </w:t>
      </w:r>
      <w:r w:rsidRPr="00956760">
        <w:rPr>
          <w:rFonts w:ascii="Angsana New" w:hAnsi="Angsana New" w:hint="cs"/>
          <w:sz w:val="30"/>
          <w:szCs w:val="30"/>
          <w:cs/>
          <w:lang w:val="th-TH"/>
        </w:rPr>
        <w:t xml:space="preserve">วันที่ </w:t>
      </w:r>
      <w:r w:rsidR="00D44444" w:rsidRPr="00956760">
        <w:rPr>
          <w:rFonts w:ascii="Angsana New" w:hAnsi="Angsana New" w:hint="cs"/>
          <w:sz w:val="30"/>
          <w:szCs w:val="30"/>
          <w:cs/>
          <w:lang w:val="th-TH"/>
        </w:rPr>
        <w:t xml:space="preserve">31 มีนาคม 2560 และ 31 ธันวาคม 2559 </w:t>
      </w:r>
      <w:r w:rsidRPr="00956760">
        <w:rPr>
          <w:rFonts w:ascii="Angsana New" w:hAnsi="Angsana New" w:hint="cs"/>
          <w:sz w:val="30"/>
          <w:szCs w:val="30"/>
          <w:cs/>
          <w:lang w:val="th-TH"/>
        </w:rPr>
        <w:t>มีดังนี้</w:t>
      </w:r>
    </w:p>
    <w:p w:rsidR="00542E45" w:rsidRPr="004B2FF5" w:rsidRDefault="00542E45" w:rsidP="00447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02"/>
        <w:gridCol w:w="1569"/>
        <w:gridCol w:w="1569"/>
        <w:gridCol w:w="1569"/>
        <w:gridCol w:w="1569"/>
        <w:gridCol w:w="1569"/>
      </w:tblGrid>
      <w:tr w:rsidR="00E52C82" w:rsidRPr="003C08DC" w:rsidTr="00FF2EF4">
        <w:trPr>
          <w:trHeight w:val="781"/>
        </w:trPr>
        <w:tc>
          <w:tcPr>
            <w:tcW w:w="1702" w:type="dxa"/>
            <w:shd w:val="clear" w:color="auto" w:fill="auto"/>
            <w:vAlign w:val="bottom"/>
          </w:tcPr>
          <w:p w:rsidR="00E52C82" w:rsidRPr="004B2FF5" w:rsidRDefault="00E52C82" w:rsidP="00C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E52C82" w:rsidRPr="003C08DC" w:rsidRDefault="00E52C82" w:rsidP="00C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กลุ่มธุรกิจผลิตไฟฟ้าในประเทศ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E52C82" w:rsidRPr="003C08DC" w:rsidRDefault="00E52C82" w:rsidP="00C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กลุ่มธุรกิจพลังงานทดแทน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F747C6" w:rsidRPr="003C08DC" w:rsidRDefault="00E52C82" w:rsidP="00C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="00F747C6" w:rsidRPr="003C08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</w:t>
            </w:r>
          </w:p>
          <w:p w:rsidR="00E52C82" w:rsidRPr="003C08DC" w:rsidRDefault="00E52C82" w:rsidP="00C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การลงทุน</w:t>
            </w:r>
          </w:p>
          <w:p w:rsidR="00E52C82" w:rsidRPr="003C08DC" w:rsidRDefault="00E52C82" w:rsidP="00C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E52C82" w:rsidRPr="003C08DC" w:rsidRDefault="00E52C82" w:rsidP="00C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กลุ่มธุรกิจอื่นๆ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E52C82" w:rsidRPr="003C08DC" w:rsidRDefault="00E52C82" w:rsidP="00C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52C82" w:rsidRPr="003C08DC" w:rsidTr="00FF2EF4">
        <w:trPr>
          <w:trHeight w:val="378"/>
        </w:trPr>
        <w:tc>
          <w:tcPr>
            <w:tcW w:w="1702" w:type="dxa"/>
            <w:shd w:val="clear" w:color="auto" w:fill="auto"/>
            <w:vAlign w:val="bottom"/>
          </w:tcPr>
          <w:p w:rsidR="00E52C82" w:rsidRPr="003C08DC" w:rsidRDefault="00E52C82" w:rsidP="00C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5" w:type="dxa"/>
            <w:gridSpan w:val="5"/>
            <w:shd w:val="clear" w:color="auto" w:fill="auto"/>
            <w:vAlign w:val="bottom"/>
          </w:tcPr>
          <w:p w:rsidR="00E52C82" w:rsidRPr="003C08DC" w:rsidRDefault="00E52C82" w:rsidP="00C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8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2C82" w:rsidRPr="003C08DC" w:rsidTr="00FF2EF4">
        <w:trPr>
          <w:trHeight w:val="416"/>
        </w:trPr>
        <w:tc>
          <w:tcPr>
            <w:tcW w:w="1702" w:type="dxa"/>
            <w:shd w:val="clear" w:color="auto" w:fill="auto"/>
            <w:vAlign w:val="bottom"/>
          </w:tcPr>
          <w:p w:rsidR="00E52C82" w:rsidRPr="003C08DC" w:rsidRDefault="00DE4463" w:rsidP="00C0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8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721EF3" w:rsidRPr="003C08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721EF3" w:rsidRPr="003C08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 2560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E52C82" w:rsidRPr="003C08DC" w:rsidRDefault="003C08DC" w:rsidP="000E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41,008,580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E52C82" w:rsidRPr="003C08DC" w:rsidRDefault="003C08DC" w:rsidP="00C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2,716,775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E52C82" w:rsidRPr="003C08DC" w:rsidRDefault="003C08DC" w:rsidP="000F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43,180,197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E52C82" w:rsidRPr="003C08DC" w:rsidRDefault="003C08DC" w:rsidP="00C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9,843,338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E52C82" w:rsidRPr="003C08DC" w:rsidRDefault="003C08DC" w:rsidP="000E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</w:rPr>
              <w:t>96,748,890</w:t>
            </w:r>
          </w:p>
        </w:tc>
      </w:tr>
      <w:tr w:rsidR="00E52C82" w:rsidRPr="004B2FF5" w:rsidTr="00FF2EF4">
        <w:trPr>
          <w:trHeight w:val="416"/>
        </w:trPr>
        <w:tc>
          <w:tcPr>
            <w:tcW w:w="1702" w:type="dxa"/>
            <w:shd w:val="clear" w:color="auto" w:fill="auto"/>
            <w:vAlign w:val="bottom"/>
          </w:tcPr>
          <w:p w:rsidR="00E52C82" w:rsidRPr="003C08DC" w:rsidRDefault="00E52C82" w:rsidP="00E5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 255</w:t>
            </w:r>
            <w:r w:rsidR="00721EF3" w:rsidRPr="003C08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E52C82" w:rsidRPr="003C08DC" w:rsidRDefault="00E24DBE" w:rsidP="00E5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42,545,372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E52C82" w:rsidRPr="003C08DC" w:rsidRDefault="00E24DBE" w:rsidP="00E5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2,577,436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E52C82" w:rsidRPr="003C08DC" w:rsidRDefault="00E24DBE" w:rsidP="00E5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43,289,496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E52C82" w:rsidRPr="003C08DC" w:rsidRDefault="00E24DBE" w:rsidP="00E5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08DC">
              <w:rPr>
                <w:rFonts w:ascii="Angsana New" w:hAnsi="Angsana New"/>
                <w:sz w:val="30"/>
                <w:szCs w:val="30"/>
              </w:rPr>
              <w:t>7,978,787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E52C82" w:rsidRPr="004B2FF5" w:rsidRDefault="00E24DBE" w:rsidP="00E5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8DC">
              <w:rPr>
                <w:rFonts w:ascii="Angsana New" w:hAnsi="Angsana New"/>
                <w:b/>
                <w:bCs/>
                <w:sz w:val="30"/>
                <w:szCs w:val="30"/>
              </w:rPr>
              <w:t>96,391,091</w:t>
            </w:r>
          </w:p>
        </w:tc>
      </w:tr>
    </w:tbl>
    <w:p w:rsidR="00A57E84" w:rsidRPr="004B2FF5" w:rsidRDefault="00A57E84" w:rsidP="00447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CA2AFD" w:rsidRPr="001D3DBD" w:rsidRDefault="00524220" w:rsidP="004058F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D3DBD">
        <w:rPr>
          <w:rFonts w:ascii="Angsana New" w:hAnsi="Angsana New"/>
          <w:b/>
          <w:bCs/>
          <w:sz w:val="30"/>
          <w:szCs w:val="30"/>
          <w:cs/>
          <w:lang w:val="th-TH"/>
        </w:rPr>
        <w:t>ภ</w:t>
      </w:r>
      <w:r w:rsidR="00B03387" w:rsidRPr="001D3DBD">
        <w:rPr>
          <w:rFonts w:ascii="Angsana New" w:hAnsi="Angsana New"/>
          <w:b/>
          <w:bCs/>
          <w:sz w:val="30"/>
          <w:szCs w:val="30"/>
          <w:cs/>
          <w:lang w:val="th-TH"/>
        </w:rPr>
        <w:t>าษีเงินได้</w:t>
      </w:r>
    </w:p>
    <w:p w:rsidR="00E213EC" w:rsidRPr="001D3DBD" w:rsidRDefault="00E213EC" w:rsidP="00447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D779F0" w:rsidRDefault="000E72D9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D3DBD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   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Pr="001D3DBD">
        <w:rPr>
          <w:rFonts w:ascii="Angsana New" w:hAnsi="Angsana New" w:hint="cs"/>
          <w:sz w:val="30"/>
          <w:szCs w:val="30"/>
          <w:cs/>
        </w:rPr>
        <w:t>สาม</w:t>
      </w:r>
      <w:r w:rsidRPr="001D3DB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1D3DBD">
        <w:rPr>
          <w:rFonts w:ascii="Angsana New" w:hAnsi="Angsana New"/>
          <w:sz w:val="30"/>
          <w:szCs w:val="30"/>
        </w:rPr>
        <w:t xml:space="preserve">31 </w:t>
      </w:r>
      <w:r w:rsidRPr="001D3DB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1D3DBD">
        <w:rPr>
          <w:rFonts w:ascii="Angsana New" w:hAnsi="Angsana New"/>
          <w:sz w:val="30"/>
          <w:szCs w:val="30"/>
        </w:rPr>
        <w:t>2560</w:t>
      </w:r>
      <w:r w:rsidRPr="001D3DBD">
        <w:rPr>
          <w:rFonts w:ascii="Angsana New" w:hAnsi="Angsana New"/>
          <w:sz w:val="30"/>
          <w:szCs w:val="30"/>
          <w:cs/>
        </w:rPr>
        <w:t xml:space="preserve">            </w:t>
      </w:r>
      <w:r w:rsidRPr="001D3DBD">
        <w:rPr>
          <w:rFonts w:ascii="Angsana New" w:hAnsi="Angsana New"/>
          <w:sz w:val="30"/>
          <w:szCs w:val="30"/>
        </w:rPr>
        <w:t xml:space="preserve">  </w:t>
      </w:r>
      <w:r w:rsidR="00720583">
        <w:rPr>
          <w:rFonts w:ascii="Angsana New" w:hAnsi="Angsana New"/>
          <w:sz w:val="30"/>
          <w:szCs w:val="30"/>
        </w:rPr>
        <w:t xml:space="preserve">           </w:t>
      </w:r>
      <w:r w:rsidRPr="001D3DBD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1D3DBD">
        <w:rPr>
          <w:rFonts w:ascii="Angsana New" w:hAnsi="Angsana New"/>
          <w:sz w:val="30"/>
          <w:szCs w:val="30"/>
        </w:rPr>
        <w:t>15.68</w:t>
      </w:r>
      <w:r w:rsidRPr="001D3DBD">
        <w:rPr>
          <w:rFonts w:ascii="Angsana New" w:hAnsi="Angsana New"/>
          <w:sz w:val="30"/>
          <w:szCs w:val="30"/>
          <w:cs/>
        </w:rPr>
        <w:t xml:space="preserve"> </w:t>
      </w:r>
      <w:r w:rsidRPr="001D3DBD">
        <w:rPr>
          <w:rFonts w:ascii="Angsana New" w:hAnsi="Angsana New"/>
          <w:i/>
          <w:iCs/>
          <w:sz w:val="30"/>
          <w:szCs w:val="30"/>
          <w:cs/>
        </w:rPr>
        <w:t>(3</w:t>
      </w:r>
      <w:r w:rsidRPr="001D3DBD">
        <w:rPr>
          <w:rFonts w:ascii="Angsana New" w:hAnsi="Angsana New"/>
          <w:i/>
          <w:iCs/>
          <w:sz w:val="30"/>
          <w:szCs w:val="30"/>
        </w:rPr>
        <w:t xml:space="preserve">1 </w:t>
      </w:r>
      <w:r w:rsidRPr="001D3DBD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Pr="001D3DBD">
        <w:rPr>
          <w:rFonts w:ascii="Angsana New" w:hAnsi="Angsana New"/>
          <w:i/>
          <w:iCs/>
          <w:sz w:val="30"/>
          <w:szCs w:val="30"/>
        </w:rPr>
        <w:t>2559</w:t>
      </w:r>
      <w:r w:rsidRPr="001D3DBD">
        <w:rPr>
          <w:rFonts w:ascii="Angsana New" w:hAnsi="Angsana New"/>
          <w:i/>
          <w:iCs/>
          <w:sz w:val="30"/>
          <w:szCs w:val="30"/>
          <w:cs/>
        </w:rPr>
        <w:t>: ร้อยละ</w:t>
      </w:r>
      <w:r w:rsidR="001A0CB9" w:rsidRPr="001D3DBD">
        <w:rPr>
          <w:rFonts w:ascii="Angsana New" w:hAnsi="Angsana New"/>
          <w:i/>
          <w:iCs/>
          <w:sz w:val="30"/>
          <w:szCs w:val="30"/>
        </w:rPr>
        <w:t xml:space="preserve"> </w:t>
      </w:r>
      <w:r w:rsidRPr="001D3DBD">
        <w:rPr>
          <w:rFonts w:ascii="Angsana New" w:hAnsi="Angsana New"/>
          <w:i/>
          <w:iCs/>
          <w:sz w:val="30"/>
          <w:szCs w:val="30"/>
        </w:rPr>
        <w:t>20.01</w:t>
      </w:r>
      <w:r w:rsidRPr="001D3DBD">
        <w:rPr>
          <w:rFonts w:ascii="Angsana New" w:hAnsi="Angsana New"/>
          <w:i/>
          <w:iCs/>
          <w:sz w:val="30"/>
          <w:szCs w:val="30"/>
          <w:cs/>
        </w:rPr>
        <w:t>)</w:t>
      </w:r>
      <w:r w:rsidRPr="001D3DBD">
        <w:rPr>
          <w:rFonts w:ascii="Angsana New" w:hAnsi="Angsana New"/>
          <w:sz w:val="30"/>
          <w:szCs w:val="30"/>
          <w:cs/>
        </w:rPr>
        <w:t xml:space="preserve"> ปัจจัยที่ทำให้อัตราภาษี</w:t>
      </w:r>
      <w:r w:rsidR="001A0CB9" w:rsidRPr="001D3DBD">
        <w:rPr>
          <w:rFonts w:ascii="Angsana New" w:hAnsi="Angsana New" w:hint="cs"/>
          <w:sz w:val="30"/>
          <w:szCs w:val="30"/>
          <w:cs/>
        </w:rPr>
        <w:t>เงินได้</w:t>
      </w:r>
      <w:r w:rsidRPr="001D3DBD">
        <w:rPr>
          <w:rFonts w:ascii="Angsana New" w:hAnsi="Angsana New"/>
          <w:sz w:val="30"/>
          <w:szCs w:val="30"/>
          <w:cs/>
        </w:rPr>
        <w:t>ที่แท้จริงต่ำกว่าอัตราภาษีเงินได้</w:t>
      </w:r>
      <w:r w:rsidR="00FF2EF4">
        <w:rPr>
          <w:rFonts w:ascii="Angsana New" w:hAnsi="Angsana New" w:hint="cs"/>
          <w:sz w:val="30"/>
          <w:szCs w:val="30"/>
          <w:cs/>
        </w:rPr>
        <w:t xml:space="preserve">  </w:t>
      </w:r>
      <w:r w:rsidRPr="001D3DBD">
        <w:rPr>
          <w:rFonts w:ascii="Angsana New" w:hAnsi="Angsana New"/>
          <w:sz w:val="30"/>
          <w:szCs w:val="30"/>
          <w:cs/>
        </w:rPr>
        <w:t>นิติบุคคลมีสาเหตุหลักจากความแตกต่างระหว่างการรับรู้รายได้ทางบัญชีกับรายได้ทางภาษีบางรายการ</w:t>
      </w:r>
    </w:p>
    <w:p w:rsidR="000E72D9" w:rsidRPr="00AE622F" w:rsidRDefault="000E72D9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140FB7" w:rsidRPr="00AB05FF" w:rsidRDefault="00140FB7" w:rsidP="004058F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B05FF">
        <w:rPr>
          <w:rFonts w:ascii="Angsana New" w:hAnsi="Angsana New"/>
          <w:b/>
          <w:bCs/>
          <w:sz w:val="30"/>
          <w:szCs w:val="30"/>
          <w:cs/>
          <w:lang w:val="th-TH"/>
        </w:rPr>
        <w:t>กำไรต่อหุ้น</w:t>
      </w:r>
      <w:r w:rsidR="00787579" w:rsidRPr="00787579">
        <w:rPr>
          <w:rFonts w:ascii="Angsana New" w:hAnsi="Angsana New"/>
          <w:b/>
          <w:bCs/>
          <w:sz w:val="30"/>
          <w:szCs w:val="30"/>
          <w:cs/>
          <w:lang w:val="th-TH"/>
        </w:rPr>
        <w:t>ขั้นพื้นฐาน</w:t>
      </w:r>
    </w:p>
    <w:p w:rsidR="00787579" w:rsidRDefault="00787579" w:rsidP="00637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E75860" w:rsidRPr="00637FCD" w:rsidRDefault="00E75860" w:rsidP="00E75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37FCD">
        <w:rPr>
          <w:rFonts w:ascii="Angsana New" w:hAnsi="Angsana New"/>
          <w:sz w:val="30"/>
          <w:szCs w:val="30"/>
          <w:cs/>
          <w:lang w:val="th-TH"/>
        </w:rPr>
        <w:t>ก</w:t>
      </w:r>
      <w:r>
        <w:rPr>
          <w:rFonts w:ascii="Angsana New" w:hAnsi="Angsana New"/>
          <w:sz w:val="30"/>
          <w:szCs w:val="30"/>
          <w:cs/>
          <w:lang w:val="th-TH"/>
        </w:rPr>
        <w:t>ำไรต่อหุ้นขั้นพื้นฐานสำหรับ</w:t>
      </w:r>
      <w:r w:rsidRPr="00637FCD">
        <w:rPr>
          <w:rFonts w:ascii="Angsana New" w:hAnsi="Angsana New" w:hint="cs"/>
          <w:sz w:val="30"/>
          <w:szCs w:val="30"/>
          <w:cs/>
          <w:lang w:val="th-TH"/>
        </w:rPr>
        <w:t>งวดสามเดือนสิ้</w:t>
      </w:r>
      <w:r w:rsidRPr="00637FCD">
        <w:rPr>
          <w:rFonts w:ascii="Angsana New" w:hAnsi="Angsana New"/>
          <w:sz w:val="30"/>
          <w:szCs w:val="30"/>
          <w:cs/>
          <w:lang w:val="th-TH"/>
        </w:rPr>
        <w:t>นสุดวันที่</w:t>
      </w:r>
      <w:r w:rsidRPr="00637FC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21EF3">
        <w:rPr>
          <w:rFonts w:ascii="Angsana New" w:hAnsi="Angsana New" w:hint="cs"/>
          <w:sz w:val="30"/>
          <w:szCs w:val="30"/>
          <w:cs/>
          <w:lang w:val="th-TH"/>
        </w:rPr>
        <w:t xml:space="preserve">31 มีนาคม 2560 และ 2559 </w:t>
      </w:r>
      <w:r>
        <w:rPr>
          <w:rFonts w:ascii="Angsana New" w:hAnsi="Angsana New"/>
          <w:sz w:val="30"/>
          <w:szCs w:val="30"/>
          <w:cs/>
          <w:lang w:val="th-TH"/>
        </w:rPr>
        <w:t>คำนวณจากกำไร</w:t>
      </w:r>
      <w:r w:rsidRPr="00637FCD">
        <w:rPr>
          <w:rFonts w:ascii="Angsana New" w:hAnsi="Angsana New"/>
          <w:sz w:val="30"/>
          <w:szCs w:val="30"/>
          <w:cs/>
          <w:lang w:val="th-TH"/>
        </w:rPr>
        <w:t>สำหรับ</w:t>
      </w:r>
      <w:r w:rsidRPr="00637FCD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Pr="00637FCD">
        <w:rPr>
          <w:rFonts w:ascii="Angsana New" w:hAnsi="Angsana New"/>
          <w:sz w:val="30"/>
          <w:szCs w:val="30"/>
          <w:cs/>
          <w:lang w:val="th-TH"/>
        </w:rPr>
        <w:t>ที่เป็นส่วนของผู้ถือหุ้น</w:t>
      </w:r>
      <w:r w:rsidR="007F48E4">
        <w:rPr>
          <w:rFonts w:ascii="Angsana New" w:hAnsi="Angsana New" w:hint="cs"/>
          <w:sz w:val="30"/>
          <w:szCs w:val="30"/>
          <w:cs/>
          <w:lang w:val="th-TH"/>
        </w:rPr>
        <w:t>สามัญ</w:t>
      </w:r>
      <w:r w:rsidRPr="00637FCD">
        <w:rPr>
          <w:rFonts w:ascii="Angsana New" w:hAnsi="Angsana New"/>
          <w:sz w:val="30"/>
          <w:szCs w:val="30"/>
          <w:cs/>
          <w:lang w:val="th-TH"/>
        </w:rPr>
        <w:t>ของบริษัทและจำนวนหุ้นสามัญที่ออกจำหน่ายแล้วระหว่าง</w:t>
      </w:r>
      <w:r w:rsidRPr="00637FCD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7F48E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37FCD">
        <w:rPr>
          <w:rFonts w:ascii="Angsana New" w:hAnsi="Angsana New"/>
          <w:sz w:val="30"/>
          <w:szCs w:val="30"/>
          <w:cs/>
          <w:lang w:val="th-TH"/>
        </w:rPr>
        <w:t>โดยแสดงการคำนวณดังนี้</w:t>
      </w:r>
    </w:p>
    <w:p w:rsidR="00E75860" w:rsidRPr="00637FCD" w:rsidRDefault="00E75860" w:rsidP="00E75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9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1249"/>
        <w:gridCol w:w="281"/>
        <w:gridCol w:w="1147"/>
        <w:gridCol w:w="274"/>
        <w:gridCol w:w="1141"/>
        <w:gridCol w:w="281"/>
        <w:gridCol w:w="1138"/>
      </w:tblGrid>
      <w:tr w:rsidR="00E75860" w:rsidRPr="00703B21" w:rsidTr="00FF2EF4">
        <w:tc>
          <w:tcPr>
            <w:tcW w:w="2040" w:type="pct"/>
            <w:vAlign w:val="bottom"/>
          </w:tcPr>
          <w:p w:rsidR="00E75860" w:rsidRPr="00703B21" w:rsidRDefault="00E75860" w:rsidP="007A3A8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8" w:type="pct"/>
            <w:gridSpan w:val="3"/>
            <w:vAlign w:val="bottom"/>
          </w:tcPr>
          <w:p w:rsidR="00E75860" w:rsidRPr="00703B21" w:rsidRDefault="00E75860" w:rsidP="007A3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03B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  <w:vAlign w:val="bottom"/>
          </w:tcPr>
          <w:p w:rsidR="00E75860" w:rsidRPr="00703B21" w:rsidRDefault="00E75860" w:rsidP="007A3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  <w:vAlign w:val="bottom"/>
          </w:tcPr>
          <w:p w:rsidR="00E75860" w:rsidRPr="00703B21" w:rsidRDefault="00E75860" w:rsidP="007A3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21EF3" w:rsidRPr="00703B21" w:rsidTr="00FF2EF4">
        <w:tc>
          <w:tcPr>
            <w:tcW w:w="2040" w:type="pct"/>
            <w:vAlign w:val="bottom"/>
          </w:tcPr>
          <w:p w:rsidR="00721EF3" w:rsidRPr="0086379E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37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31 มีนาคม</w:t>
            </w:r>
          </w:p>
        </w:tc>
        <w:tc>
          <w:tcPr>
            <w:tcW w:w="671" w:type="pct"/>
            <w:shd w:val="clear" w:color="auto" w:fill="auto"/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51" w:type="pct"/>
            <w:shd w:val="clear" w:color="auto" w:fill="auto"/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51" w:type="pct"/>
            <w:shd w:val="clear" w:color="auto" w:fill="auto"/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721EF3" w:rsidRPr="00703B21" w:rsidTr="00FF2EF4">
        <w:tc>
          <w:tcPr>
            <w:tcW w:w="2040" w:type="pct"/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0" w:type="pct"/>
            <w:gridSpan w:val="7"/>
            <w:tcBorders>
              <w:bottom w:val="nil"/>
            </w:tcBorders>
            <w:vAlign w:val="bottom"/>
          </w:tcPr>
          <w:p w:rsidR="00721EF3" w:rsidRPr="00703B21" w:rsidRDefault="00FF2EF4" w:rsidP="0072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="00721EF3" w:rsidRPr="00703B2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="00721EF3" w:rsidRPr="00703B2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21EF3" w:rsidRPr="00703B21" w:rsidTr="00FF2EF4">
        <w:tc>
          <w:tcPr>
            <w:tcW w:w="2040" w:type="pct"/>
            <w:tcBorders>
              <w:bottom w:val="nil"/>
            </w:tcBorders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 w:firstLine="1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</w:t>
            </w:r>
            <w:r w:rsidRPr="00703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</w:t>
            </w:r>
            <w:r w:rsidRPr="00703B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</w:p>
        </w:tc>
        <w:tc>
          <w:tcPr>
            <w:tcW w:w="671" w:type="pct"/>
            <w:tcBorders>
              <w:bottom w:val="nil"/>
            </w:tcBorders>
            <w:shd w:val="clear" w:color="auto" w:fill="auto"/>
            <w:vAlign w:val="bottom"/>
          </w:tcPr>
          <w:p w:rsidR="00721EF3" w:rsidRPr="0057427F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tcBorders>
              <w:bottom w:val="nil"/>
            </w:tcBorders>
            <w:shd w:val="clear" w:color="auto" w:fill="auto"/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:rsidR="00721EF3" w:rsidRPr="0057427F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:rsidR="00721EF3" w:rsidRPr="00EB1FD5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nil"/>
            </w:tcBorders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  <w:tcBorders>
              <w:bottom w:val="nil"/>
            </w:tcBorders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21EF3" w:rsidRPr="00703B21" w:rsidTr="00FF2EF4">
        <w:tc>
          <w:tcPr>
            <w:tcW w:w="2040" w:type="pct"/>
            <w:tcBorders>
              <w:bottom w:val="nil"/>
            </w:tcBorders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 w:firstLine="12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03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67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21EF3" w:rsidRPr="00BF11C9" w:rsidRDefault="00F03DC7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1,358,438</w:t>
            </w: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1EF3" w:rsidRPr="00185EF5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21EF3" w:rsidRPr="00306A6E" w:rsidRDefault="009B7E55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,259,331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:rsidR="00721EF3" w:rsidRPr="00185EF5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bottom w:val="double" w:sz="4" w:space="0" w:color="auto"/>
            </w:tcBorders>
            <w:vAlign w:val="bottom"/>
          </w:tcPr>
          <w:p w:rsidR="00721EF3" w:rsidRPr="00306A6E" w:rsidRDefault="001A0CB9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892,19</w:t>
            </w:r>
            <w:r w:rsidR="0073345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1" w:type="pct"/>
            <w:tcBorders>
              <w:top w:val="nil"/>
              <w:bottom w:val="nil"/>
            </w:tcBorders>
            <w:vAlign w:val="bottom"/>
          </w:tcPr>
          <w:p w:rsidR="00721EF3" w:rsidRPr="00306A6E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nil"/>
              <w:bottom w:val="double" w:sz="4" w:space="0" w:color="auto"/>
            </w:tcBorders>
            <w:vAlign w:val="bottom"/>
          </w:tcPr>
          <w:p w:rsidR="00721EF3" w:rsidRPr="00306A6E" w:rsidRDefault="009B7E55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251,520</w:t>
            </w:r>
          </w:p>
        </w:tc>
      </w:tr>
      <w:tr w:rsidR="00721EF3" w:rsidRPr="00703B21" w:rsidTr="00FF2EF4">
        <w:tc>
          <w:tcPr>
            <w:tcW w:w="2040" w:type="pct"/>
            <w:tcBorders>
              <w:bottom w:val="nil"/>
            </w:tcBorders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 w:firstLine="1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1EF3" w:rsidRPr="00863788" w:rsidRDefault="001A0CB9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1EF3" w:rsidRPr="00185EF5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1EF3" w:rsidRPr="00863788" w:rsidRDefault="009B7E55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:rsidR="00721EF3" w:rsidRPr="00185EF5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:rsidR="00721EF3" w:rsidRPr="00863788" w:rsidRDefault="001A0CB9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51" w:type="pct"/>
            <w:tcBorders>
              <w:bottom w:val="nil"/>
            </w:tcBorders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vAlign w:val="bottom"/>
          </w:tcPr>
          <w:p w:rsidR="00721EF3" w:rsidRPr="00863788" w:rsidRDefault="009B7E55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</w:tr>
      <w:tr w:rsidR="00721EF3" w:rsidRPr="00306A6E" w:rsidTr="00FF2EF4">
        <w:tc>
          <w:tcPr>
            <w:tcW w:w="2040" w:type="pct"/>
            <w:tcBorders>
              <w:bottom w:val="nil"/>
            </w:tcBorders>
            <w:vAlign w:val="bottom"/>
          </w:tcPr>
          <w:p w:rsidR="00721EF3" w:rsidRPr="00703B21" w:rsidRDefault="00721EF3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 w:firstLine="1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703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03B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1EF3" w:rsidRPr="00306A6E" w:rsidRDefault="00F03DC7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0.94</w:t>
            </w: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1EF3" w:rsidRPr="00185EF5" w:rsidRDefault="00721EF3" w:rsidP="0072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1EF3" w:rsidRPr="00306A6E" w:rsidRDefault="009B7E55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0.87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:rsidR="00721EF3" w:rsidRPr="00185EF5" w:rsidRDefault="00721EF3" w:rsidP="0072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21EF3" w:rsidRPr="00306A6E" w:rsidRDefault="001A0CB9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0.62</w:t>
            </w:r>
          </w:p>
        </w:tc>
        <w:tc>
          <w:tcPr>
            <w:tcW w:w="151" w:type="pct"/>
            <w:tcBorders>
              <w:bottom w:val="nil"/>
            </w:tcBorders>
            <w:vAlign w:val="bottom"/>
          </w:tcPr>
          <w:p w:rsidR="00721EF3" w:rsidRPr="00703B21" w:rsidRDefault="00721EF3" w:rsidP="0072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21EF3" w:rsidRPr="00306A6E" w:rsidRDefault="009B7E55" w:rsidP="0072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</w:tr>
    </w:tbl>
    <w:p w:rsidR="00E75860" w:rsidRPr="00284B4D" w:rsidRDefault="00E75860" w:rsidP="00E75860">
      <w:pPr>
        <w:rPr>
          <w:rFonts w:ascii="Angsana New" w:hAnsi="Angsana New"/>
          <w:sz w:val="30"/>
          <w:szCs w:val="30"/>
        </w:rPr>
      </w:pPr>
    </w:p>
    <w:p w:rsidR="00F47877" w:rsidRPr="000C0088" w:rsidRDefault="00F47877" w:rsidP="009B7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B419DC" w:rsidRPr="00B419DC" w:rsidRDefault="00CA2F7D" w:rsidP="00FF4A1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FF4A19" w:rsidRPr="00B419D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FF4A19" w:rsidRPr="00E85B96" w:rsidRDefault="00B419DC" w:rsidP="00B41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2770D5">
        <w:rPr>
          <w:rFonts w:ascii="Angsana New" w:hAnsi="Angsana New"/>
          <w:sz w:val="30"/>
          <w:szCs w:val="30"/>
          <w:cs/>
        </w:rPr>
        <w:t xml:space="preserve"> </w:t>
      </w:r>
    </w:p>
    <w:p w:rsidR="004058F7" w:rsidRPr="00BE733F" w:rsidRDefault="004058F7" w:rsidP="004058F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BE733F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4058F7" w:rsidRPr="00E85B96" w:rsidRDefault="004058F7" w:rsidP="004B2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2770D5" w:rsidRPr="002770D5" w:rsidRDefault="002770D5" w:rsidP="004058F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770D5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770D5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="008C428A">
        <w:rPr>
          <w:rFonts w:ascii="Angsana New" w:hAnsi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2770D5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770D5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2770D5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372EE0" w:rsidRPr="00E85B96" w:rsidRDefault="00372EE0" w:rsidP="004058F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79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126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0B6AF9" w:rsidRPr="00C27BBF" w:rsidTr="000B6AF9">
        <w:trPr>
          <w:trHeight w:val="363"/>
          <w:tblHeader/>
        </w:trPr>
        <w:tc>
          <w:tcPr>
            <w:tcW w:w="3499" w:type="dxa"/>
            <w:vMerge w:val="restart"/>
            <w:shd w:val="clear" w:color="auto" w:fill="auto"/>
            <w:vAlign w:val="bottom"/>
          </w:tcPr>
          <w:p w:rsidR="000B6AF9" w:rsidRPr="00C27BBF" w:rsidRDefault="000B6AF9" w:rsidP="00DE446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6300" w:type="dxa"/>
            <w:gridSpan w:val="9"/>
            <w:vAlign w:val="bottom"/>
          </w:tcPr>
          <w:p w:rsidR="000B6AF9" w:rsidRPr="00C27BBF" w:rsidRDefault="000B6AF9" w:rsidP="00DE4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7BB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058F7" w:rsidRPr="00C27BBF" w:rsidTr="00DE4463">
        <w:trPr>
          <w:trHeight w:val="363"/>
          <w:tblHeader/>
        </w:trPr>
        <w:tc>
          <w:tcPr>
            <w:tcW w:w="3499" w:type="dxa"/>
            <w:vMerge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58F7" w:rsidRPr="00C27BBF" w:rsidTr="00DE4463">
        <w:trPr>
          <w:trHeight w:val="363"/>
          <w:tblHeader/>
        </w:trPr>
        <w:tc>
          <w:tcPr>
            <w:tcW w:w="3499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27BB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27BB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27BB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058F7" w:rsidRPr="00C27BBF" w:rsidTr="00DE4463">
        <w:trPr>
          <w:tblHeader/>
        </w:trPr>
        <w:tc>
          <w:tcPr>
            <w:tcW w:w="3499" w:type="dxa"/>
            <w:shd w:val="clear" w:color="auto" w:fill="auto"/>
            <w:vAlign w:val="bottom"/>
          </w:tcPr>
          <w:p w:rsidR="004058F7" w:rsidRPr="00C27BBF" w:rsidRDefault="004058F7" w:rsidP="00DE446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27BB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058F7" w:rsidRPr="00C27BBF" w:rsidTr="00DE4463">
        <w:tc>
          <w:tcPr>
            <w:tcW w:w="3499" w:type="dxa"/>
            <w:shd w:val="clear" w:color="auto" w:fill="auto"/>
            <w:vAlign w:val="bottom"/>
          </w:tcPr>
          <w:p w:rsidR="004058F7" w:rsidRPr="00C27BBF" w:rsidRDefault="009B7E55" w:rsidP="003F785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 2560</w:t>
            </w:r>
          </w:p>
        </w:tc>
        <w:tc>
          <w:tcPr>
            <w:tcW w:w="126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0B6AF9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BB8" w:rsidRPr="00C27BBF" w:rsidTr="00DE4463">
        <w:tc>
          <w:tcPr>
            <w:tcW w:w="3499" w:type="dxa"/>
            <w:shd w:val="clear" w:color="auto" w:fill="auto"/>
            <w:vAlign w:val="bottom"/>
          </w:tcPr>
          <w:p w:rsidR="009D4BB8" w:rsidRDefault="009D4BB8" w:rsidP="009D4BB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E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9D4BB8" w:rsidRPr="0026078E" w:rsidRDefault="009D4BB8" w:rsidP="009D4BB8">
            <w:pPr>
              <w:tabs>
                <w:tab w:val="clear" w:pos="227"/>
                <w:tab w:val="left" w:pos="191"/>
              </w:tabs>
              <w:ind w:left="180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E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BB8" w:rsidRPr="00C27BBF" w:rsidTr="00DE4463">
        <w:tc>
          <w:tcPr>
            <w:tcW w:w="3499" w:type="dxa"/>
            <w:shd w:val="clear" w:color="auto" w:fill="auto"/>
            <w:vAlign w:val="bottom"/>
          </w:tcPr>
          <w:p w:rsidR="009D4BB8" w:rsidRPr="0026078E" w:rsidRDefault="009D4BB8" w:rsidP="009D4BB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07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E9D" w:rsidRPr="00C27BBF" w:rsidTr="00DE4463">
        <w:tc>
          <w:tcPr>
            <w:tcW w:w="3499" w:type="dxa"/>
            <w:shd w:val="clear" w:color="auto" w:fill="auto"/>
            <w:vAlign w:val="bottom"/>
          </w:tcPr>
          <w:p w:rsidR="00D02E9D" w:rsidRPr="00C27BBF" w:rsidRDefault="00D02E9D" w:rsidP="00DE44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60" w:type="dxa"/>
            <w:vAlign w:val="bottom"/>
          </w:tcPr>
          <w:p w:rsidR="00D02E9D" w:rsidRPr="00D02E9D" w:rsidRDefault="00352CF6" w:rsidP="00DE446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481,710</w:t>
            </w:r>
          </w:p>
        </w:tc>
        <w:tc>
          <w:tcPr>
            <w:tcW w:w="180" w:type="dxa"/>
            <w:vAlign w:val="bottom"/>
          </w:tcPr>
          <w:p w:rsidR="00D02E9D" w:rsidRPr="00C27BBF" w:rsidRDefault="00D02E9D" w:rsidP="00DE44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D02E9D" w:rsidRDefault="00352CF6" w:rsidP="00D02E9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481,710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C27BBF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382A2D" w:rsidRDefault="00382A2D" w:rsidP="00DE446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C27BBF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C27BBF" w:rsidRDefault="00382A2D" w:rsidP="00DE446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C27BBF" w:rsidRDefault="00D02E9D" w:rsidP="00DE446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D02E9D" w:rsidRDefault="00352CF6" w:rsidP="00D02E9D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481,710</w:t>
            </w:r>
          </w:p>
        </w:tc>
      </w:tr>
      <w:tr w:rsidR="00D02E9D" w:rsidRPr="00DE4463" w:rsidTr="00DE4463">
        <w:tc>
          <w:tcPr>
            <w:tcW w:w="3499" w:type="dxa"/>
            <w:shd w:val="clear" w:color="auto" w:fill="auto"/>
            <w:vAlign w:val="bottom"/>
          </w:tcPr>
          <w:p w:rsidR="00D02E9D" w:rsidRPr="00DE630B" w:rsidRDefault="00D02E9D" w:rsidP="00DE446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D02E9D" w:rsidRPr="00DE4463" w:rsidRDefault="00D02E9D" w:rsidP="00DE446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D02E9D" w:rsidRPr="00DE4463" w:rsidRDefault="00D02E9D" w:rsidP="00DE44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DE4463" w:rsidRDefault="00D02E9D" w:rsidP="000309F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DE4463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DE4463" w:rsidRDefault="00D02E9D" w:rsidP="00DE446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DE4463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DE4463" w:rsidRDefault="00D02E9D" w:rsidP="00DE446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DE4463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0A7D06" w:rsidRDefault="00D02E9D" w:rsidP="000309F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D02E9D" w:rsidRPr="00C27BBF" w:rsidTr="00DE4463">
        <w:tc>
          <w:tcPr>
            <w:tcW w:w="3499" w:type="dxa"/>
            <w:shd w:val="clear" w:color="auto" w:fill="auto"/>
            <w:vAlign w:val="bottom"/>
          </w:tcPr>
          <w:p w:rsidR="00D02E9D" w:rsidRPr="00C27BBF" w:rsidRDefault="00D02E9D" w:rsidP="00DE446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7B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:rsidR="00D02E9D" w:rsidRPr="00C27BBF" w:rsidRDefault="00D02E9D" w:rsidP="00DE446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D02E9D" w:rsidRPr="00C27BBF" w:rsidRDefault="00D02E9D" w:rsidP="00DE44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C27BBF" w:rsidRDefault="00D02E9D" w:rsidP="000309F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C27BBF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C27BBF" w:rsidRDefault="00D02E9D" w:rsidP="00DE446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C27BBF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C27BBF" w:rsidRDefault="00D02E9D" w:rsidP="00DE446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C27BBF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0A7D06" w:rsidRDefault="00D02E9D" w:rsidP="000309F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02E9D" w:rsidRPr="00C27BBF" w:rsidTr="00DE4463">
        <w:tc>
          <w:tcPr>
            <w:tcW w:w="3499" w:type="dxa"/>
            <w:shd w:val="clear" w:color="auto" w:fill="auto"/>
            <w:vAlign w:val="bottom"/>
          </w:tcPr>
          <w:p w:rsidR="00D02E9D" w:rsidRPr="00C27BBF" w:rsidRDefault="00721FF8" w:rsidP="00DE446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</w:t>
            </w:r>
            <w:r w:rsidR="00D02E9D" w:rsidRPr="00C27BBF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260" w:type="dxa"/>
            <w:vAlign w:val="bottom"/>
          </w:tcPr>
          <w:p w:rsidR="00D02E9D" w:rsidRPr="00BE733F" w:rsidRDefault="00352CF6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33F">
              <w:rPr>
                <w:rFonts w:ascii="Angsana New" w:hAnsi="Angsana New"/>
                <w:sz w:val="30"/>
                <w:szCs w:val="30"/>
                <w:lang w:val="en-US" w:bidi="th-TH"/>
              </w:rPr>
              <w:t>3,852,453</w:t>
            </w:r>
          </w:p>
        </w:tc>
        <w:tc>
          <w:tcPr>
            <w:tcW w:w="180" w:type="dxa"/>
            <w:vAlign w:val="bottom"/>
          </w:tcPr>
          <w:p w:rsidR="00D02E9D" w:rsidRPr="00C27BBF" w:rsidRDefault="00D02E9D" w:rsidP="00DE44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C27BBF" w:rsidRDefault="00352CF6" w:rsidP="00D02E9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3,852,453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C27BBF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C27BBF" w:rsidRDefault="00382A2D" w:rsidP="00DE446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C27BBF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C27BBF" w:rsidRDefault="00382A2D" w:rsidP="00DE446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C27BBF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0A7D06" w:rsidRDefault="00352CF6" w:rsidP="00D02E9D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3,852,453</w:t>
            </w:r>
          </w:p>
        </w:tc>
      </w:tr>
      <w:tr w:rsidR="00D02E9D" w:rsidRPr="00DE4463" w:rsidTr="00DE4463">
        <w:tc>
          <w:tcPr>
            <w:tcW w:w="3499" w:type="dxa"/>
            <w:shd w:val="clear" w:color="auto" w:fill="auto"/>
            <w:vAlign w:val="bottom"/>
          </w:tcPr>
          <w:p w:rsidR="00D02E9D" w:rsidRPr="00DE630B" w:rsidRDefault="00D02E9D" w:rsidP="00DE446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D02E9D" w:rsidRPr="00BE733F" w:rsidRDefault="00D02E9D" w:rsidP="00BE733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02E9D" w:rsidRPr="00DE4463" w:rsidRDefault="00D02E9D" w:rsidP="00DE44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DE4463" w:rsidRDefault="00D02E9D" w:rsidP="00DE446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DE4463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DE4463" w:rsidRDefault="00D02E9D" w:rsidP="00DE44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DE4463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DE4463" w:rsidRDefault="00D02E9D" w:rsidP="00DE446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DE4463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DE4463" w:rsidRDefault="00D02E9D" w:rsidP="00DE44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cyan"/>
                <w:lang w:bidi="th-TH"/>
              </w:rPr>
            </w:pPr>
          </w:p>
        </w:tc>
      </w:tr>
      <w:tr w:rsidR="009D4BB8" w:rsidRPr="00C27BBF" w:rsidTr="00DE4463">
        <w:tc>
          <w:tcPr>
            <w:tcW w:w="3499" w:type="dxa"/>
            <w:shd w:val="clear" w:color="auto" w:fill="auto"/>
            <w:vAlign w:val="bottom"/>
          </w:tcPr>
          <w:p w:rsidR="009D4BB8" w:rsidRDefault="009D4BB8" w:rsidP="009D4BB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E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9D4BB8" w:rsidRPr="0026078E" w:rsidRDefault="009D4BB8" w:rsidP="009D4BB8">
            <w:pPr>
              <w:tabs>
                <w:tab w:val="clear" w:pos="227"/>
                <w:tab w:val="left" w:pos="191"/>
              </w:tabs>
              <w:ind w:left="180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E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:rsidR="009D4BB8" w:rsidRPr="00BE733F" w:rsidRDefault="009D4BB8" w:rsidP="00BE733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9D4BB8" w:rsidRPr="00C27BBF" w:rsidTr="00DE4463">
        <w:tc>
          <w:tcPr>
            <w:tcW w:w="3499" w:type="dxa"/>
            <w:shd w:val="clear" w:color="auto" w:fill="auto"/>
            <w:vAlign w:val="bottom"/>
          </w:tcPr>
          <w:p w:rsidR="009D4BB8" w:rsidRPr="0026078E" w:rsidRDefault="009D4BB8" w:rsidP="009D4BB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07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:rsidR="009D4BB8" w:rsidRPr="00BE733F" w:rsidRDefault="009D4BB8" w:rsidP="00BE733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9D4B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9D4BB8" w:rsidRPr="00C27BBF" w:rsidTr="00382A2D">
        <w:tc>
          <w:tcPr>
            <w:tcW w:w="3499" w:type="dxa"/>
            <w:shd w:val="clear" w:color="auto" w:fill="auto"/>
            <w:vAlign w:val="bottom"/>
          </w:tcPr>
          <w:p w:rsidR="009D4BB8" w:rsidRPr="00A86FBC" w:rsidRDefault="009D4BB8" w:rsidP="009D4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6FB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BE733F" w:rsidRDefault="00352CF6" w:rsidP="00BE733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33F">
              <w:rPr>
                <w:rFonts w:ascii="Angsana New" w:hAnsi="Angsana New"/>
                <w:sz w:val="30"/>
                <w:szCs w:val="30"/>
                <w:lang w:val="en-US" w:bidi="th-TH"/>
              </w:rPr>
              <w:t>(2,744,676)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382A2D" w:rsidRDefault="009D4BB8" w:rsidP="009D4BB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382A2D" w:rsidRDefault="00382A2D" w:rsidP="00BE733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382A2D" w:rsidRDefault="009D4BB8" w:rsidP="009D4BB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382A2D" w:rsidRDefault="00382A2D" w:rsidP="009D4B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82A2D">
              <w:rPr>
                <w:rFonts w:ascii="Angsana New" w:hAnsi="Angsana New"/>
                <w:sz w:val="30"/>
                <w:szCs w:val="30"/>
                <w:lang w:bidi="th-TH"/>
              </w:rPr>
              <w:t>(2,744,676)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382A2D" w:rsidRDefault="009D4BB8" w:rsidP="009D4BB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382A2D" w:rsidRDefault="00382A2D" w:rsidP="009D4BB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382A2D" w:rsidRDefault="009D4BB8" w:rsidP="009D4BB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382A2D" w:rsidRDefault="00352CF6" w:rsidP="009D4B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82A2D">
              <w:rPr>
                <w:rFonts w:ascii="Angsana New" w:hAnsi="Angsana New"/>
                <w:sz w:val="30"/>
                <w:szCs w:val="30"/>
                <w:lang w:bidi="th-TH"/>
              </w:rPr>
              <w:t>(2,744,676)</w:t>
            </w:r>
          </w:p>
        </w:tc>
      </w:tr>
      <w:tr w:rsidR="009D4BB8" w:rsidRPr="00C27BBF" w:rsidTr="00DE4463">
        <w:tc>
          <w:tcPr>
            <w:tcW w:w="3499" w:type="dxa"/>
            <w:shd w:val="clear" w:color="auto" w:fill="auto"/>
            <w:vAlign w:val="bottom"/>
          </w:tcPr>
          <w:p w:rsidR="009D4BB8" w:rsidRPr="00382A2D" w:rsidRDefault="009D4BB8" w:rsidP="009D4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82A2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:rsidR="009D4BB8" w:rsidRPr="00BE733F" w:rsidRDefault="00382A2D" w:rsidP="00BE733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33F">
              <w:rPr>
                <w:rFonts w:ascii="Angsana New" w:hAnsi="Angsana New"/>
                <w:sz w:val="30"/>
                <w:szCs w:val="30"/>
                <w:lang w:val="en-US" w:bidi="th-TH"/>
              </w:rPr>
              <w:t>(16,935,038)</w:t>
            </w:r>
          </w:p>
        </w:tc>
        <w:tc>
          <w:tcPr>
            <w:tcW w:w="180" w:type="dxa"/>
            <w:vAlign w:val="bottom"/>
          </w:tcPr>
          <w:p w:rsidR="009D4BB8" w:rsidRPr="00382A2D" w:rsidRDefault="009D4BB8" w:rsidP="009D4BB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382A2D" w:rsidRDefault="00382A2D" w:rsidP="008C428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382A2D" w:rsidRDefault="009D4BB8" w:rsidP="009D4BB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382A2D" w:rsidRDefault="008C428A" w:rsidP="00382A2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(17,855,891</w:t>
            </w:r>
            <w:r w:rsidR="00382A2D" w:rsidRPr="00382A2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382A2D" w:rsidRDefault="009D4BB8" w:rsidP="009D4BB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382A2D" w:rsidRDefault="00382A2D" w:rsidP="009D4BB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382A2D" w:rsidRDefault="009D4BB8" w:rsidP="009D4BB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382A2D" w:rsidRDefault="00382A2D" w:rsidP="008C428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82A2D">
              <w:rPr>
                <w:rFonts w:ascii="Angsana New" w:hAnsi="Angsana New"/>
                <w:sz w:val="30"/>
                <w:szCs w:val="30"/>
                <w:lang w:bidi="th-TH"/>
              </w:rPr>
              <w:t>(1</w:t>
            </w:r>
            <w:r w:rsidR="008C428A">
              <w:rPr>
                <w:rFonts w:ascii="Angsana New" w:hAnsi="Angsana New"/>
                <w:sz w:val="30"/>
                <w:szCs w:val="30"/>
                <w:lang w:bidi="th-TH"/>
              </w:rPr>
              <w:t>7,855,891</w:t>
            </w:r>
            <w:r w:rsidRPr="00382A2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9D4BB8" w:rsidRPr="00C27BBF" w:rsidTr="00DE4463">
        <w:tc>
          <w:tcPr>
            <w:tcW w:w="3499" w:type="dxa"/>
            <w:shd w:val="clear" w:color="auto" w:fill="auto"/>
            <w:vAlign w:val="bottom"/>
          </w:tcPr>
          <w:p w:rsidR="009D4BB8" w:rsidRPr="00C27BBF" w:rsidRDefault="009D4BB8" w:rsidP="00DE446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9D4BB8" w:rsidRPr="00C27BBF" w:rsidRDefault="009D4BB8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D4BB8" w:rsidRPr="00C27BBF" w:rsidRDefault="009D4BB8" w:rsidP="00DE44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DE446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C27BBF" w:rsidRDefault="009D4BB8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DE44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C27BBF" w:rsidRDefault="009D4BB8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DE446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C27BBF" w:rsidRDefault="009D4BB8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C27BBF" w:rsidRDefault="009D4BB8" w:rsidP="00DE44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D02E9D" w:rsidRPr="004A472D" w:rsidTr="00DE4463">
        <w:tc>
          <w:tcPr>
            <w:tcW w:w="3499" w:type="dxa"/>
            <w:shd w:val="clear" w:color="auto" w:fill="auto"/>
            <w:vAlign w:val="bottom"/>
          </w:tcPr>
          <w:p w:rsidR="00D02E9D" w:rsidRPr="004A472D" w:rsidRDefault="00D02E9D" w:rsidP="00DE446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47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 w:rsidR="00D23C8C" w:rsidRPr="004A47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*</w:t>
            </w:r>
          </w:p>
        </w:tc>
        <w:tc>
          <w:tcPr>
            <w:tcW w:w="1260" w:type="dxa"/>
            <w:vAlign w:val="bottom"/>
          </w:tcPr>
          <w:p w:rsidR="00D02E9D" w:rsidRPr="004A472D" w:rsidRDefault="00D02E9D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D02E9D" w:rsidRPr="004A472D" w:rsidRDefault="00D02E9D" w:rsidP="00DE44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4A472D" w:rsidRDefault="00D02E9D" w:rsidP="00DE446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4A472D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4A472D" w:rsidRDefault="00D02E9D" w:rsidP="00DE44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4A472D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4A472D" w:rsidRDefault="00D02E9D" w:rsidP="00DE446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02E9D" w:rsidRPr="004A472D" w:rsidRDefault="00D02E9D" w:rsidP="00DE446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2E9D" w:rsidRPr="004A472D" w:rsidRDefault="00D02E9D" w:rsidP="00DE44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82A2D" w:rsidRPr="004A472D" w:rsidTr="00DE4463">
        <w:tc>
          <w:tcPr>
            <w:tcW w:w="3499" w:type="dxa"/>
            <w:shd w:val="clear" w:color="auto" w:fill="auto"/>
            <w:vAlign w:val="bottom"/>
          </w:tcPr>
          <w:p w:rsidR="00382A2D" w:rsidRPr="004A472D" w:rsidRDefault="00382A2D" w:rsidP="00DE4463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472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:rsidR="00382A2D" w:rsidRPr="004A472D" w:rsidRDefault="000B6AF9" w:rsidP="00BE73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472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82A2D" w:rsidRPr="004A472D" w:rsidRDefault="00382A2D" w:rsidP="00DE446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82A2D" w:rsidRPr="004A472D" w:rsidRDefault="000B6AF9" w:rsidP="00DE446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472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2A2D" w:rsidRPr="004A472D" w:rsidRDefault="00382A2D" w:rsidP="00DE44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82A2D" w:rsidRPr="004A472D" w:rsidRDefault="003C08DC" w:rsidP="008C428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472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C428A" w:rsidRPr="004A472D">
              <w:rPr>
                <w:rFonts w:ascii="Angsana New" w:hAnsi="Angsana New"/>
                <w:sz w:val="30"/>
                <w:szCs w:val="30"/>
                <w:lang w:bidi="th-TH"/>
              </w:rPr>
              <w:t>97</w:t>
            </w:r>
            <w:r w:rsidR="00582584" w:rsidRPr="004A472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C428A" w:rsidRPr="004A472D">
              <w:rPr>
                <w:rFonts w:ascii="Angsana New" w:hAnsi="Angsana New"/>
                <w:sz w:val="30"/>
                <w:szCs w:val="30"/>
                <w:lang w:bidi="th-TH"/>
              </w:rPr>
              <w:t>447</w:t>
            </w:r>
            <w:r w:rsidRPr="004A472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2A2D" w:rsidRPr="004A472D" w:rsidRDefault="00382A2D" w:rsidP="00DE4463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82A2D" w:rsidRPr="004A472D" w:rsidRDefault="000B6AF9" w:rsidP="00DE446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472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2A2D" w:rsidRPr="004A472D" w:rsidRDefault="00382A2D" w:rsidP="00DE44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82A2D" w:rsidRPr="004A472D" w:rsidRDefault="003C08DC" w:rsidP="008C428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472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C428A" w:rsidRPr="004A472D">
              <w:rPr>
                <w:rFonts w:ascii="Angsana New" w:hAnsi="Angsana New"/>
                <w:sz w:val="30"/>
                <w:szCs w:val="30"/>
                <w:lang w:bidi="th-TH"/>
              </w:rPr>
              <w:t>97</w:t>
            </w:r>
            <w:r w:rsidR="00582584" w:rsidRPr="004A472D">
              <w:rPr>
                <w:rFonts w:ascii="Angsana New" w:hAnsi="Angsana New"/>
                <w:sz w:val="30"/>
                <w:szCs w:val="30"/>
                <w:lang w:bidi="th-TH"/>
              </w:rPr>
              <w:t>,4</w:t>
            </w:r>
            <w:r w:rsidR="008C428A" w:rsidRPr="004A472D"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  <w:r w:rsidRPr="004A472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C83D7F" w:rsidRPr="00C83D7F" w:rsidTr="00DE4463">
        <w:tc>
          <w:tcPr>
            <w:tcW w:w="3499" w:type="dxa"/>
            <w:shd w:val="clear" w:color="auto" w:fill="auto"/>
            <w:vAlign w:val="bottom"/>
          </w:tcPr>
          <w:p w:rsidR="00C83D7F" w:rsidRPr="00C83D7F" w:rsidRDefault="00C83D7F" w:rsidP="00C83D7F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83D7F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83D7F" w:rsidRPr="00C83D7F" w:rsidRDefault="00C83D7F" w:rsidP="00C83D7F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3D7F" w:rsidRPr="00AA367F" w:rsidTr="00DE4463">
        <w:tc>
          <w:tcPr>
            <w:tcW w:w="3499" w:type="dxa"/>
            <w:shd w:val="clear" w:color="auto" w:fill="auto"/>
            <w:vAlign w:val="bottom"/>
          </w:tcPr>
          <w:p w:rsidR="00C83D7F" w:rsidRPr="00C83D7F" w:rsidRDefault="00C83D7F" w:rsidP="00C83D7F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83D7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83D7F">
              <w:rPr>
                <w:rFonts w:ascii="Angsana New" w:hAnsi="Angsana New"/>
                <w:sz w:val="30"/>
                <w:szCs w:val="30"/>
                <w:cs/>
              </w:rPr>
              <w:t>และอัตราแลกเปลี่ยนสกุลเงิน</w:t>
            </w:r>
          </w:p>
        </w:tc>
        <w:tc>
          <w:tcPr>
            <w:tcW w:w="1260" w:type="dxa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83D7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83D7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(3,709,132</w:t>
            </w:r>
            <w:r w:rsidRPr="00C83D7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83D7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83D7F" w:rsidRPr="00C83D7F" w:rsidRDefault="00C83D7F" w:rsidP="00C83D7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(3,709,132</w:t>
            </w:r>
            <w:r w:rsidRPr="00C83D7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tbl>
      <w:tblPr>
        <w:tblpPr w:leftFromText="180" w:rightFromText="180" w:vertAnchor="text" w:horzAnchor="margin" w:tblpX="496" w:tblpY="183"/>
        <w:tblW w:w="9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126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9D4BB8" w:rsidRPr="006A433E" w:rsidTr="00352CF6">
        <w:trPr>
          <w:trHeight w:val="363"/>
          <w:tblHeader/>
        </w:trPr>
        <w:tc>
          <w:tcPr>
            <w:tcW w:w="3499" w:type="dxa"/>
            <w:vMerge w:val="restart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6300" w:type="dxa"/>
            <w:gridSpan w:val="9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078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D4BB8" w:rsidRPr="006A433E" w:rsidTr="00352CF6">
        <w:trPr>
          <w:trHeight w:val="363"/>
          <w:tblHeader/>
        </w:trPr>
        <w:tc>
          <w:tcPr>
            <w:tcW w:w="3499" w:type="dxa"/>
            <w:vMerge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D4BB8" w:rsidRPr="006A433E" w:rsidTr="00352CF6">
        <w:trPr>
          <w:trHeight w:val="363"/>
          <w:tblHeader/>
        </w:trPr>
        <w:tc>
          <w:tcPr>
            <w:tcW w:w="3499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607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4BB8" w:rsidRPr="000B6AF9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607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607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4BB8" w:rsidRPr="006A433E" w:rsidTr="00352CF6">
        <w:trPr>
          <w:tblHeader/>
        </w:trPr>
        <w:tc>
          <w:tcPr>
            <w:tcW w:w="3499" w:type="dxa"/>
            <w:shd w:val="clear" w:color="auto" w:fill="auto"/>
            <w:vAlign w:val="bottom"/>
          </w:tcPr>
          <w:p w:rsidR="009D4BB8" w:rsidRPr="0026078E" w:rsidRDefault="009D4BB8" w:rsidP="00352CF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6078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4BB8" w:rsidRPr="006A433E" w:rsidTr="00352CF6">
        <w:tc>
          <w:tcPr>
            <w:tcW w:w="3499" w:type="dxa"/>
            <w:shd w:val="clear" w:color="auto" w:fill="auto"/>
            <w:vAlign w:val="bottom"/>
          </w:tcPr>
          <w:p w:rsidR="009D4BB8" w:rsidRPr="0026078E" w:rsidRDefault="009D4BB8" w:rsidP="00352CF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078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6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6078E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0B6AF9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BB8" w:rsidRPr="00030E0F" w:rsidTr="00352CF6">
        <w:tc>
          <w:tcPr>
            <w:tcW w:w="3499" w:type="dxa"/>
            <w:shd w:val="clear" w:color="auto" w:fill="auto"/>
            <w:vAlign w:val="bottom"/>
          </w:tcPr>
          <w:p w:rsidR="009D4BB8" w:rsidRDefault="009D4BB8" w:rsidP="00352CF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E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9D4BB8" w:rsidRPr="0026078E" w:rsidRDefault="009D4BB8" w:rsidP="00352CF6">
            <w:pPr>
              <w:tabs>
                <w:tab w:val="clear" w:pos="227"/>
                <w:tab w:val="left" w:pos="191"/>
              </w:tabs>
              <w:ind w:left="180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E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BB8" w:rsidRPr="006A433E" w:rsidTr="00352CF6">
        <w:tc>
          <w:tcPr>
            <w:tcW w:w="3499" w:type="dxa"/>
            <w:shd w:val="clear" w:color="auto" w:fill="auto"/>
            <w:vAlign w:val="bottom"/>
          </w:tcPr>
          <w:p w:rsidR="009D4BB8" w:rsidRPr="0026078E" w:rsidRDefault="009D4BB8" w:rsidP="00352CF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07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D4BB8" w:rsidRPr="006A433E" w:rsidTr="00352CF6">
        <w:tc>
          <w:tcPr>
            <w:tcW w:w="3499" w:type="dxa"/>
            <w:shd w:val="clear" w:color="auto" w:fill="auto"/>
            <w:vAlign w:val="bottom"/>
          </w:tcPr>
          <w:p w:rsidR="009D4BB8" w:rsidRPr="006A433E" w:rsidRDefault="009D4BB8" w:rsidP="00352CF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433E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26078E">
              <w:rPr>
                <w:rFonts w:ascii="Angsana New" w:hAnsi="Angsana New"/>
                <w:sz w:val="30"/>
                <w:szCs w:val="30"/>
                <w:lang w:val="en-US" w:bidi="th-TH"/>
              </w:rPr>
              <w:t>82,47</w:t>
            </w:r>
            <w:r w:rsidR="00FF2EF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26078E">
              <w:rPr>
                <w:rFonts w:ascii="Angsana New" w:hAnsi="Angsana New"/>
                <w:sz w:val="30"/>
                <w:szCs w:val="30"/>
                <w:lang w:val="en-US" w:bidi="th-TH"/>
              </w:rPr>
              <w:t>82,47</w:t>
            </w:r>
            <w:r w:rsidR="00FF2EF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26078E">
              <w:rPr>
                <w:rFonts w:ascii="Angsana New" w:hAnsi="Angsana New"/>
                <w:sz w:val="30"/>
                <w:szCs w:val="30"/>
                <w:lang w:val="en-US" w:bidi="th-TH"/>
              </w:rPr>
              <w:t>82,47</w:t>
            </w:r>
            <w:r w:rsidR="00FF2EF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9D4BB8" w:rsidRPr="00287CB7" w:rsidTr="00352CF6">
        <w:tc>
          <w:tcPr>
            <w:tcW w:w="3499" w:type="dxa"/>
            <w:shd w:val="clear" w:color="auto" w:fill="auto"/>
            <w:vAlign w:val="bottom"/>
          </w:tcPr>
          <w:p w:rsidR="009D4BB8" w:rsidRPr="00287CB7" w:rsidRDefault="009D4BB8" w:rsidP="00352CF6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9D4BB8" w:rsidRPr="006A433E" w:rsidTr="00352CF6">
        <w:tc>
          <w:tcPr>
            <w:tcW w:w="3499" w:type="dxa"/>
            <w:shd w:val="clear" w:color="auto" w:fill="auto"/>
            <w:vAlign w:val="bottom"/>
          </w:tcPr>
          <w:p w:rsidR="009D4BB8" w:rsidRPr="0026078E" w:rsidRDefault="009D4BB8" w:rsidP="00352CF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07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D4BB8" w:rsidRPr="006A433E" w:rsidTr="00352CF6">
        <w:tc>
          <w:tcPr>
            <w:tcW w:w="3499" w:type="dxa"/>
            <w:shd w:val="clear" w:color="auto" w:fill="auto"/>
            <w:vAlign w:val="bottom"/>
          </w:tcPr>
          <w:p w:rsidR="009D4BB8" w:rsidRPr="006A433E" w:rsidRDefault="009D4BB8" w:rsidP="00352CF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433E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lang w:bidi="th-TH"/>
              </w:rPr>
              <w:t>3,730</w:t>
            </w:r>
            <w:r w:rsidRPr="0026078E">
              <w:rPr>
                <w:rFonts w:ascii="Angsana New" w:hAnsi="Angsana New"/>
                <w:sz w:val="30"/>
                <w:szCs w:val="30"/>
                <w:lang w:val="en-US" w:bidi="th-TH"/>
              </w:rPr>
              <w:t>,280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lang w:bidi="th-TH"/>
              </w:rPr>
              <w:t>3,730</w:t>
            </w:r>
            <w:r w:rsidRPr="0026078E">
              <w:rPr>
                <w:rFonts w:ascii="Angsana New" w:hAnsi="Angsana New"/>
                <w:sz w:val="30"/>
                <w:szCs w:val="30"/>
                <w:lang w:val="en-US" w:bidi="th-TH"/>
              </w:rPr>
              <w:t>,280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AF35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078E">
              <w:rPr>
                <w:rFonts w:ascii="Angsana New" w:hAnsi="Angsana New"/>
                <w:sz w:val="30"/>
                <w:szCs w:val="30"/>
                <w:lang w:bidi="th-TH"/>
              </w:rPr>
              <w:t>3,730,280</w:t>
            </w:r>
          </w:p>
        </w:tc>
      </w:tr>
      <w:tr w:rsidR="009D4BB8" w:rsidRPr="00287CB7" w:rsidTr="00352CF6">
        <w:tc>
          <w:tcPr>
            <w:tcW w:w="3499" w:type="dxa"/>
            <w:shd w:val="clear" w:color="auto" w:fill="auto"/>
            <w:vAlign w:val="bottom"/>
          </w:tcPr>
          <w:p w:rsidR="009D4BB8" w:rsidRPr="00287CB7" w:rsidRDefault="009D4BB8" w:rsidP="00352CF6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9D4BB8" w:rsidRPr="00030E0F" w:rsidTr="00352CF6">
        <w:tc>
          <w:tcPr>
            <w:tcW w:w="3499" w:type="dxa"/>
            <w:shd w:val="clear" w:color="auto" w:fill="auto"/>
            <w:vAlign w:val="bottom"/>
          </w:tcPr>
          <w:p w:rsidR="009D4BB8" w:rsidRDefault="009D4BB8" w:rsidP="00352CF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E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9D4BB8" w:rsidRPr="0026078E" w:rsidRDefault="009D4BB8" w:rsidP="00352CF6">
            <w:pPr>
              <w:tabs>
                <w:tab w:val="clear" w:pos="227"/>
                <w:tab w:val="left" w:pos="191"/>
              </w:tabs>
              <w:ind w:left="180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E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BB8" w:rsidRPr="006A433E" w:rsidTr="00352CF6">
        <w:tc>
          <w:tcPr>
            <w:tcW w:w="3499" w:type="dxa"/>
            <w:shd w:val="clear" w:color="auto" w:fill="auto"/>
            <w:vAlign w:val="bottom"/>
          </w:tcPr>
          <w:p w:rsidR="009D4BB8" w:rsidRPr="0026078E" w:rsidRDefault="009D4BB8" w:rsidP="00352CF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07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6078E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D4BB8" w:rsidRPr="00215667" w:rsidTr="00352CF6">
        <w:tc>
          <w:tcPr>
            <w:tcW w:w="3499" w:type="dxa"/>
            <w:shd w:val="clear" w:color="auto" w:fill="auto"/>
            <w:vAlign w:val="bottom"/>
          </w:tcPr>
          <w:p w:rsidR="009D4BB8" w:rsidRPr="00A86FBC" w:rsidRDefault="009D4BB8" w:rsidP="00352CF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6FB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A86FBC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86FBC">
              <w:rPr>
                <w:rFonts w:ascii="Angsana New" w:hAnsi="Angsana New"/>
                <w:sz w:val="30"/>
                <w:szCs w:val="30"/>
                <w:lang w:val="en-US" w:bidi="th-TH"/>
              </w:rPr>
              <w:t>(2,567,009)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A86FBC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A86FBC" w:rsidRDefault="009D4BB8" w:rsidP="0057001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6FB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A86FBC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A86FBC" w:rsidRDefault="009D4BB8" w:rsidP="00352C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2,567,009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A86FBC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A86FBC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6FB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A86FBC" w:rsidRDefault="009D4BB8" w:rsidP="00352CF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A86FBC" w:rsidRDefault="009D4BB8" w:rsidP="00352C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6FBC">
              <w:rPr>
                <w:rFonts w:ascii="Angsana New" w:hAnsi="Angsana New"/>
                <w:sz w:val="30"/>
                <w:szCs w:val="30"/>
                <w:lang w:bidi="th-TH"/>
              </w:rPr>
              <w:t>(2,567,009)</w:t>
            </w:r>
          </w:p>
        </w:tc>
      </w:tr>
      <w:tr w:rsidR="009D4BB8" w:rsidRPr="005D349F" w:rsidTr="00352CF6">
        <w:tc>
          <w:tcPr>
            <w:tcW w:w="3499" w:type="dxa"/>
            <w:shd w:val="clear" w:color="auto" w:fill="auto"/>
            <w:vAlign w:val="bottom"/>
          </w:tcPr>
          <w:p w:rsidR="009D4BB8" w:rsidRPr="003D4101" w:rsidRDefault="009D4BB8" w:rsidP="00352CF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D4101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3D4101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4101">
              <w:rPr>
                <w:rFonts w:ascii="Angsana New" w:hAnsi="Angsana New"/>
                <w:sz w:val="30"/>
                <w:szCs w:val="30"/>
                <w:lang w:bidi="th-TH"/>
              </w:rPr>
              <w:t>(17,327,198)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3D4101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3D4101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410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3D4101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3D4101" w:rsidRDefault="009D4BB8" w:rsidP="00352C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4101">
              <w:rPr>
                <w:rFonts w:ascii="Angsana New" w:hAnsi="Angsana New"/>
                <w:sz w:val="30"/>
                <w:szCs w:val="30"/>
                <w:lang w:bidi="th-TH"/>
              </w:rPr>
              <w:t>(18,127,181)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3D4101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3D4101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410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3D4101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3D4101" w:rsidRDefault="009D4BB8" w:rsidP="00352C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4101">
              <w:rPr>
                <w:rFonts w:ascii="Angsana New" w:hAnsi="Angsana New"/>
                <w:sz w:val="30"/>
                <w:szCs w:val="30"/>
                <w:lang w:bidi="th-TH"/>
              </w:rPr>
              <w:t>(18,127,181)</w:t>
            </w:r>
          </w:p>
        </w:tc>
      </w:tr>
      <w:tr w:rsidR="009D4BB8" w:rsidRPr="00287CB7" w:rsidTr="00352CF6">
        <w:tc>
          <w:tcPr>
            <w:tcW w:w="3499" w:type="dxa"/>
            <w:shd w:val="clear" w:color="auto" w:fill="auto"/>
            <w:vAlign w:val="bottom"/>
          </w:tcPr>
          <w:p w:rsidR="009D4BB8" w:rsidRPr="00287CB7" w:rsidRDefault="009D4BB8" w:rsidP="00352CF6">
            <w:pPr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4BB8" w:rsidRPr="00287CB7" w:rsidRDefault="009D4BB8" w:rsidP="00352C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16"/>
                <w:szCs w:val="16"/>
                <w:highlight w:val="yellow"/>
                <w:lang w:bidi="th-TH"/>
              </w:rPr>
            </w:pPr>
          </w:p>
        </w:tc>
      </w:tr>
      <w:tr w:rsidR="00F63665" w:rsidRPr="005D349F" w:rsidTr="00352CF6">
        <w:tc>
          <w:tcPr>
            <w:tcW w:w="3499" w:type="dxa"/>
            <w:shd w:val="clear" w:color="auto" w:fill="auto"/>
            <w:vAlign w:val="bottom"/>
          </w:tcPr>
          <w:p w:rsidR="00F63665" w:rsidRPr="00F9106E" w:rsidRDefault="00F63665" w:rsidP="00F6366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910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 w:rsidRPr="00F910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*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63665" w:rsidRPr="005D349F" w:rsidTr="00F63665">
        <w:tc>
          <w:tcPr>
            <w:tcW w:w="3499" w:type="dxa"/>
            <w:shd w:val="clear" w:color="auto" w:fill="auto"/>
            <w:vAlign w:val="bottom"/>
          </w:tcPr>
          <w:p w:rsidR="00F63665" w:rsidRPr="00F9106E" w:rsidRDefault="00F63665" w:rsidP="00F63665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106E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106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106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106E">
              <w:rPr>
                <w:rFonts w:ascii="Angsana New" w:hAnsi="Angsana New"/>
                <w:sz w:val="30"/>
                <w:szCs w:val="30"/>
                <w:lang w:bidi="th-TH"/>
              </w:rPr>
              <w:t>78,555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106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3665" w:rsidRPr="00F9106E" w:rsidRDefault="00F63665" w:rsidP="00F636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106E">
              <w:rPr>
                <w:rFonts w:ascii="Angsana New" w:hAnsi="Angsana New"/>
                <w:sz w:val="30"/>
                <w:szCs w:val="30"/>
                <w:lang w:bidi="th-TH"/>
              </w:rPr>
              <w:t>78,555</w:t>
            </w:r>
          </w:p>
        </w:tc>
      </w:tr>
      <w:tr w:rsidR="002048D6" w:rsidRPr="00C83D7F" w:rsidTr="00352CF6">
        <w:tc>
          <w:tcPr>
            <w:tcW w:w="3499" w:type="dxa"/>
            <w:shd w:val="clear" w:color="auto" w:fill="auto"/>
            <w:vAlign w:val="bottom"/>
          </w:tcPr>
          <w:p w:rsidR="002048D6" w:rsidRPr="00C83D7F" w:rsidRDefault="002048D6" w:rsidP="002048D6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83D7F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048D6" w:rsidRPr="00582584" w:rsidTr="00352CF6">
        <w:tc>
          <w:tcPr>
            <w:tcW w:w="3499" w:type="dxa"/>
            <w:shd w:val="clear" w:color="auto" w:fill="auto"/>
            <w:vAlign w:val="bottom"/>
          </w:tcPr>
          <w:p w:rsidR="002048D6" w:rsidRPr="00C83D7F" w:rsidRDefault="002048D6" w:rsidP="002048D6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83D7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83D7F">
              <w:rPr>
                <w:rFonts w:ascii="Angsana New" w:hAnsi="Angsana New"/>
                <w:sz w:val="30"/>
                <w:szCs w:val="30"/>
                <w:cs/>
              </w:rPr>
              <w:t>และอัตราแลกเปลี่ยนสกุลเงิน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83D7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83D7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(3,521,967</w:t>
            </w:r>
            <w:r w:rsidRPr="00C83D7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83D7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48D6" w:rsidRPr="00C83D7F" w:rsidRDefault="002048D6" w:rsidP="002048D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(3,521,967</w:t>
            </w:r>
            <w:r w:rsidRPr="00C83D7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:rsidR="009D4BB8" w:rsidRPr="00570013" w:rsidRDefault="009D4BB8" w:rsidP="00E01179">
      <w:pPr>
        <w:pStyle w:val="block"/>
        <w:spacing w:after="0" w:line="240" w:lineRule="atLeast"/>
        <w:ind w:left="518"/>
        <w:jc w:val="thaiDistribute"/>
        <w:rPr>
          <w:rFonts w:ascii="Angsana New" w:hAnsi="Angsana New"/>
          <w:sz w:val="20"/>
          <w:lang w:bidi="th-TH"/>
        </w:rPr>
      </w:pPr>
      <w:bookmarkStart w:id="0" w:name="_GoBack"/>
    </w:p>
    <w:bookmarkEnd w:id="0"/>
    <w:tbl>
      <w:tblPr>
        <w:tblW w:w="979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126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0B6AF9" w:rsidRPr="00C27BBF" w:rsidTr="00FF2EF4">
        <w:trPr>
          <w:trHeight w:val="363"/>
        </w:trPr>
        <w:tc>
          <w:tcPr>
            <w:tcW w:w="3499" w:type="dxa"/>
            <w:vMerge w:val="restart"/>
            <w:shd w:val="clear" w:color="auto" w:fill="auto"/>
            <w:vAlign w:val="bottom"/>
          </w:tcPr>
          <w:p w:rsidR="000B6AF9" w:rsidRPr="00C27BBF" w:rsidRDefault="000B6AF9" w:rsidP="00DE446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6300" w:type="dxa"/>
            <w:gridSpan w:val="9"/>
            <w:vAlign w:val="bottom"/>
          </w:tcPr>
          <w:p w:rsidR="000B6AF9" w:rsidRPr="00C27BBF" w:rsidRDefault="000B6AF9" w:rsidP="00DE4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7BB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058F7" w:rsidRPr="00C27BBF" w:rsidTr="00FF2EF4">
        <w:trPr>
          <w:trHeight w:val="363"/>
        </w:trPr>
        <w:tc>
          <w:tcPr>
            <w:tcW w:w="3499" w:type="dxa"/>
            <w:vMerge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58F7" w:rsidRPr="00C27BBF" w:rsidTr="00FF2EF4">
        <w:trPr>
          <w:trHeight w:val="363"/>
        </w:trPr>
        <w:tc>
          <w:tcPr>
            <w:tcW w:w="3499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27BB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27BB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27BB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058F7" w:rsidRPr="00C27BBF" w:rsidTr="00FF2EF4">
        <w:tc>
          <w:tcPr>
            <w:tcW w:w="3499" w:type="dxa"/>
            <w:shd w:val="clear" w:color="auto" w:fill="auto"/>
            <w:vAlign w:val="bottom"/>
          </w:tcPr>
          <w:p w:rsidR="004058F7" w:rsidRPr="00C27BBF" w:rsidRDefault="004058F7" w:rsidP="00DE446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27BB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058F7" w:rsidRPr="00C27BBF" w:rsidTr="00FF2EF4">
        <w:tc>
          <w:tcPr>
            <w:tcW w:w="3499" w:type="dxa"/>
            <w:shd w:val="clear" w:color="auto" w:fill="auto"/>
            <w:vAlign w:val="bottom"/>
          </w:tcPr>
          <w:p w:rsidR="004058F7" w:rsidRPr="00C27BBF" w:rsidRDefault="00DE4463" w:rsidP="003F785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EC61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C61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2560</w:t>
            </w:r>
          </w:p>
        </w:tc>
        <w:tc>
          <w:tcPr>
            <w:tcW w:w="126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7CB7" w:rsidRPr="00C27BBF" w:rsidTr="00FF2EF4">
        <w:tc>
          <w:tcPr>
            <w:tcW w:w="3499" w:type="dxa"/>
            <w:shd w:val="clear" w:color="auto" w:fill="auto"/>
            <w:vAlign w:val="bottom"/>
          </w:tcPr>
          <w:p w:rsidR="00287CB7" w:rsidRDefault="00287CB7" w:rsidP="00287CB7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E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287CB7" w:rsidRPr="0026078E" w:rsidRDefault="00287CB7" w:rsidP="00287CB7">
            <w:pPr>
              <w:tabs>
                <w:tab w:val="clear" w:pos="227"/>
                <w:tab w:val="left" w:pos="191"/>
              </w:tabs>
              <w:ind w:left="180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E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:rsidR="00287CB7" w:rsidRPr="00C27BBF" w:rsidRDefault="00287CB7" w:rsidP="00287CB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287CB7" w:rsidRPr="00C27BBF" w:rsidRDefault="00287CB7" w:rsidP="00287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7CB7" w:rsidRPr="00C27BBF" w:rsidRDefault="00287CB7" w:rsidP="00287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87CB7" w:rsidRPr="00C27BBF" w:rsidRDefault="00287CB7" w:rsidP="00287C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7CB7" w:rsidRPr="00C27BBF" w:rsidRDefault="00287CB7" w:rsidP="00287C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87CB7" w:rsidRPr="00C27BBF" w:rsidRDefault="00287CB7" w:rsidP="00287C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7CB7" w:rsidRPr="00C27BBF" w:rsidRDefault="00287CB7" w:rsidP="00287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87CB7" w:rsidRPr="00C27BBF" w:rsidRDefault="00287CB7" w:rsidP="00287C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7CB7" w:rsidRPr="00C27BBF" w:rsidRDefault="00287CB7" w:rsidP="00287CB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058F7" w:rsidRPr="00C27BBF" w:rsidTr="00FF2EF4">
        <w:tc>
          <w:tcPr>
            <w:tcW w:w="3499" w:type="dxa"/>
            <w:shd w:val="clear" w:color="auto" w:fill="auto"/>
            <w:vAlign w:val="bottom"/>
          </w:tcPr>
          <w:p w:rsidR="004058F7" w:rsidRPr="00C27BBF" w:rsidRDefault="004058F7" w:rsidP="00DE446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7B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058F7" w:rsidRPr="00C27BBF" w:rsidTr="00FF2EF4">
        <w:tc>
          <w:tcPr>
            <w:tcW w:w="3499" w:type="dxa"/>
            <w:shd w:val="clear" w:color="auto" w:fill="auto"/>
            <w:vAlign w:val="bottom"/>
          </w:tcPr>
          <w:p w:rsidR="004058F7" w:rsidRPr="00C27BBF" w:rsidRDefault="004058F7" w:rsidP="00DE44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7BBF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60" w:type="dxa"/>
            <w:vAlign w:val="bottom"/>
          </w:tcPr>
          <w:p w:rsidR="004058F7" w:rsidRPr="000B6AF9" w:rsidRDefault="000B6AF9" w:rsidP="00DE446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449,975</w:t>
            </w:r>
          </w:p>
        </w:tc>
        <w:tc>
          <w:tcPr>
            <w:tcW w:w="180" w:type="dxa"/>
            <w:vAlign w:val="bottom"/>
          </w:tcPr>
          <w:p w:rsidR="004058F7" w:rsidRPr="00C27BBF" w:rsidRDefault="004058F7" w:rsidP="00DE44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C27BBF" w:rsidRDefault="004E13D8" w:rsidP="00DE44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449,975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4E13D8" w:rsidRDefault="004E13D8" w:rsidP="00AF352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C27BBF" w:rsidRDefault="004E13D8" w:rsidP="00AF35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058F7" w:rsidRPr="00C27BBF" w:rsidRDefault="004058F7" w:rsidP="00DE4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58F7" w:rsidRPr="00C27BBF" w:rsidRDefault="004E13D8" w:rsidP="00DE44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449,975</w:t>
            </w:r>
          </w:p>
        </w:tc>
      </w:tr>
      <w:tr w:rsidR="004E13D8" w:rsidRPr="00795DEC" w:rsidTr="00FF2EF4">
        <w:trPr>
          <w:trHeight w:val="363"/>
          <w:tblHeader/>
        </w:trPr>
        <w:tc>
          <w:tcPr>
            <w:tcW w:w="3499" w:type="dxa"/>
            <w:vMerge w:val="restart"/>
            <w:shd w:val="clear" w:color="auto" w:fill="auto"/>
            <w:vAlign w:val="bottom"/>
          </w:tcPr>
          <w:p w:rsidR="004E13D8" w:rsidRPr="00306502" w:rsidRDefault="004E13D8" w:rsidP="004B106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6300" w:type="dxa"/>
            <w:gridSpan w:val="9"/>
            <w:vAlign w:val="bottom"/>
          </w:tcPr>
          <w:p w:rsidR="004E13D8" w:rsidRPr="00306502" w:rsidRDefault="004E13D8" w:rsidP="004B106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0650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C72E8" w:rsidRPr="00795DEC" w:rsidTr="00FF2EF4">
        <w:trPr>
          <w:trHeight w:val="363"/>
          <w:tblHeader/>
        </w:trPr>
        <w:tc>
          <w:tcPr>
            <w:tcW w:w="3499" w:type="dxa"/>
            <w:vMerge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502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</w:t>
            </w:r>
            <w:r w:rsidRPr="0030650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</w:t>
            </w:r>
            <w:r w:rsidRPr="00306502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0" w:type="dxa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6502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C72E8" w:rsidRPr="00795DEC" w:rsidTr="00FF2EF4">
        <w:trPr>
          <w:trHeight w:val="363"/>
          <w:tblHeader/>
        </w:trPr>
        <w:tc>
          <w:tcPr>
            <w:tcW w:w="3499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50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065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0650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0650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0650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06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0650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C72E8" w:rsidRPr="00795DEC" w:rsidTr="00FF2EF4">
        <w:trPr>
          <w:tblHeader/>
        </w:trPr>
        <w:tc>
          <w:tcPr>
            <w:tcW w:w="3499" w:type="dxa"/>
            <w:shd w:val="clear" w:color="auto" w:fill="auto"/>
            <w:vAlign w:val="bottom"/>
          </w:tcPr>
          <w:p w:rsidR="00BC72E8" w:rsidRPr="00306502" w:rsidRDefault="00BC72E8" w:rsidP="004B106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0650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2EF4" w:rsidRPr="00F9106E" w:rsidTr="00FF2EF4">
        <w:tc>
          <w:tcPr>
            <w:tcW w:w="3499" w:type="dxa"/>
            <w:shd w:val="clear" w:color="auto" w:fill="auto"/>
            <w:vAlign w:val="bottom"/>
          </w:tcPr>
          <w:p w:rsidR="00FF2EF4" w:rsidRPr="00F9106E" w:rsidRDefault="00FF2EF4" w:rsidP="00FF2EF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0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F910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910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2560</w:t>
            </w:r>
          </w:p>
        </w:tc>
        <w:tc>
          <w:tcPr>
            <w:tcW w:w="1260" w:type="dxa"/>
            <w:vAlign w:val="bottom"/>
          </w:tcPr>
          <w:p w:rsidR="00FF2EF4" w:rsidRPr="00F9106E" w:rsidRDefault="00FF2EF4" w:rsidP="00FF2E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F2EF4" w:rsidRPr="00F9106E" w:rsidRDefault="00FF2EF4" w:rsidP="00FF2E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F2EF4" w:rsidRPr="00F9106E" w:rsidRDefault="00FF2EF4" w:rsidP="00FF2E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EF4" w:rsidRPr="00F9106E" w:rsidRDefault="00FF2EF4" w:rsidP="00FF2EF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F2EF4" w:rsidRPr="00F9106E" w:rsidRDefault="00FF2EF4" w:rsidP="00FF2E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EF4" w:rsidRPr="00F9106E" w:rsidRDefault="00FF2EF4" w:rsidP="00FF2EF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F2EF4" w:rsidRPr="00F9106E" w:rsidRDefault="00FF2EF4" w:rsidP="00FF2E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EF4" w:rsidRPr="00F9106E" w:rsidRDefault="00FF2EF4" w:rsidP="00FF2EF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F2EF4" w:rsidRPr="00F9106E" w:rsidRDefault="00FF2EF4" w:rsidP="00FF2E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EF4" w:rsidRPr="00F9106E" w:rsidTr="00FF2EF4">
        <w:tc>
          <w:tcPr>
            <w:tcW w:w="3499" w:type="dxa"/>
            <w:shd w:val="clear" w:color="auto" w:fill="auto"/>
            <w:vAlign w:val="bottom"/>
          </w:tcPr>
          <w:p w:rsidR="00FF2EF4" w:rsidRPr="00F9106E" w:rsidRDefault="00FF2EF4" w:rsidP="00FF2EF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910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</w:p>
        </w:tc>
        <w:tc>
          <w:tcPr>
            <w:tcW w:w="1260" w:type="dxa"/>
            <w:vAlign w:val="bottom"/>
          </w:tcPr>
          <w:p w:rsidR="00FF2EF4" w:rsidRPr="00F9106E" w:rsidRDefault="00FF2EF4" w:rsidP="00FF2E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F2EF4" w:rsidRPr="00F9106E" w:rsidRDefault="00FF2EF4" w:rsidP="00FF2E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F2EF4" w:rsidRPr="00F9106E" w:rsidRDefault="00FF2EF4" w:rsidP="00FF2E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EF4" w:rsidRPr="00F9106E" w:rsidRDefault="00FF2EF4" w:rsidP="00FF2EF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F2EF4" w:rsidRPr="00F9106E" w:rsidRDefault="00FF2EF4" w:rsidP="00FF2E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EF4" w:rsidRPr="00F9106E" w:rsidRDefault="00FF2EF4" w:rsidP="00FF2EF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F2EF4" w:rsidRPr="00F9106E" w:rsidRDefault="00FF2EF4" w:rsidP="00FF2E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EF4" w:rsidRPr="00F9106E" w:rsidRDefault="00FF2EF4" w:rsidP="00FF2EF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F2EF4" w:rsidRPr="00F9106E" w:rsidRDefault="00FF2EF4" w:rsidP="00FF2E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72D" w:rsidRPr="004A472D" w:rsidTr="00EC45F5">
        <w:tc>
          <w:tcPr>
            <w:tcW w:w="3499" w:type="dxa"/>
            <w:shd w:val="clear" w:color="auto" w:fill="auto"/>
            <w:vAlign w:val="bottom"/>
          </w:tcPr>
          <w:p w:rsidR="004A472D" w:rsidRPr="00F9106E" w:rsidRDefault="004A472D" w:rsidP="00EC45F5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106E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:rsidR="004A472D" w:rsidRPr="00F9106E" w:rsidRDefault="004A472D" w:rsidP="00EC45F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106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A472D" w:rsidRPr="00F9106E" w:rsidRDefault="004A472D" w:rsidP="00EC45F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A472D" w:rsidRPr="00F9106E" w:rsidRDefault="004A472D" w:rsidP="00EC45F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106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A472D" w:rsidRPr="00F9106E" w:rsidRDefault="004A472D" w:rsidP="00EC45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A472D" w:rsidRPr="00F9106E" w:rsidRDefault="004A472D" w:rsidP="00EC45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106E">
              <w:rPr>
                <w:rFonts w:ascii="Angsana New" w:hAnsi="Angsana New"/>
                <w:sz w:val="30"/>
                <w:szCs w:val="30"/>
                <w:lang w:bidi="th-TH"/>
              </w:rPr>
              <w:t>(263)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A472D" w:rsidRPr="00F9106E" w:rsidRDefault="004A472D" w:rsidP="00EC45F5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A472D" w:rsidRPr="00F9106E" w:rsidRDefault="004A472D" w:rsidP="00EC45F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106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A472D" w:rsidRPr="00F9106E" w:rsidRDefault="004A472D" w:rsidP="00EC45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A472D" w:rsidRPr="004A472D" w:rsidRDefault="004A472D" w:rsidP="00EC45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106E">
              <w:rPr>
                <w:rFonts w:ascii="Angsana New" w:hAnsi="Angsana New"/>
                <w:sz w:val="30"/>
                <w:szCs w:val="30"/>
                <w:lang w:bidi="th-TH"/>
              </w:rPr>
              <w:t>(263)</w:t>
            </w:r>
          </w:p>
        </w:tc>
      </w:tr>
      <w:tr w:rsidR="00FF2EF4" w:rsidRPr="00795DEC" w:rsidTr="00FF2EF4">
        <w:tc>
          <w:tcPr>
            <w:tcW w:w="3499" w:type="dxa"/>
            <w:shd w:val="clear" w:color="auto" w:fill="auto"/>
            <w:vAlign w:val="bottom"/>
          </w:tcPr>
          <w:p w:rsidR="00FF2EF4" w:rsidRPr="00306502" w:rsidRDefault="00FF2EF4" w:rsidP="004B106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F2EF4" w:rsidRPr="00306502" w:rsidRDefault="00FF2EF4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F2EF4" w:rsidRPr="00306502" w:rsidRDefault="00FF2EF4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F2EF4" w:rsidRPr="00306502" w:rsidRDefault="00FF2EF4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EF4" w:rsidRPr="00306502" w:rsidRDefault="00FF2EF4" w:rsidP="004B106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F2EF4" w:rsidRPr="00306502" w:rsidRDefault="00FF2EF4" w:rsidP="004B10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EF4" w:rsidRPr="00306502" w:rsidRDefault="00FF2EF4" w:rsidP="004B106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F2EF4" w:rsidRPr="00306502" w:rsidRDefault="00FF2EF4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2EF4" w:rsidRPr="00306502" w:rsidRDefault="00FF2EF4" w:rsidP="004B106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F2EF4" w:rsidRPr="00306502" w:rsidRDefault="00FF2EF4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E8" w:rsidRPr="00795DEC" w:rsidTr="00FF2EF4">
        <w:tc>
          <w:tcPr>
            <w:tcW w:w="3499" w:type="dxa"/>
            <w:shd w:val="clear" w:color="auto" w:fill="auto"/>
            <w:vAlign w:val="bottom"/>
          </w:tcPr>
          <w:p w:rsidR="00BC72E8" w:rsidRPr="00306502" w:rsidRDefault="00BC72E8" w:rsidP="004B106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65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065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502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EC61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7CB7" w:rsidRPr="00795DEC" w:rsidTr="00FF2EF4">
        <w:tc>
          <w:tcPr>
            <w:tcW w:w="3499" w:type="dxa"/>
            <w:shd w:val="clear" w:color="auto" w:fill="auto"/>
            <w:vAlign w:val="bottom"/>
          </w:tcPr>
          <w:p w:rsidR="00287CB7" w:rsidRDefault="00287CB7" w:rsidP="00287CB7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E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287CB7" w:rsidRPr="0026078E" w:rsidRDefault="00287CB7" w:rsidP="00287CB7">
            <w:pPr>
              <w:tabs>
                <w:tab w:val="clear" w:pos="227"/>
                <w:tab w:val="left" w:pos="191"/>
              </w:tabs>
              <w:ind w:left="180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E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:rsidR="00287CB7" w:rsidRPr="00306502" w:rsidRDefault="00287CB7" w:rsidP="00287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87CB7" w:rsidRPr="00306502" w:rsidRDefault="00287CB7" w:rsidP="00287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7CB7" w:rsidRPr="00306502" w:rsidRDefault="00287CB7" w:rsidP="00287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87CB7" w:rsidRPr="00306502" w:rsidRDefault="00287CB7" w:rsidP="00287C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7CB7" w:rsidRPr="00306502" w:rsidRDefault="00287CB7" w:rsidP="00287C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87CB7" w:rsidRPr="00306502" w:rsidRDefault="00287CB7" w:rsidP="00287C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7CB7" w:rsidRPr="00306502" w:rsidRDefault="00287CB7" w:rsidP="00287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87CB7" w:rsidRPr="00306502" w:rsidRDefault="00287CB7" w:rsidP="00287C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7CB7" w:rsidRPr="00306502" w:rsidRDefault="00287CB7" w:rsidP="00287C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E8" w:rsidRPr="00795DEC" w:rsidTr="00FF2EF4">
        <w:tc>
          <w:tcPr>
            <w:tcW w:w="3499" w:type="dxa"/>
            <w:shd w:val="clear" w:color="auto" w:fill="auto"/>
            <w:vAlign w:val="bottom"/>
          </w:tcPr>
          <w:p w:rsidR="00BC72E8" w:rsidRPr="00306502" w:rsidRDefault="00BC72E8" w:rsidP="004B106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6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C72E8" w:rsidRPr="000359F7" w:rsidTr="00FF2EF4">
        <w:tc>
          <w:tcPr>
            <w:tcW w:w="3499" w:type="dxa"/>
            <w:shd w:val="clear" w:color="auto" w:fill="auto"/>
          </w:tcPr>
          <w:p w:rsidR="00BC72E8" w:rsidRPr="00306502" w:rsidRDefault="00BC72E8" w:rsidP="004B10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6502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60" w:type="dxa"/>
            <w:vAlign w:val="bottom"/>
          </w:tcPr>
          <w:p w:rsidR="00BC72E8" w:rsidRPr="00EC61FE" w:rsidRDefault="00EC61FE" w:rsidP="004B106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,856</w:t>
            </w:r>
          </w:p>
        </w:tc>
        <w:tc>
          <w:tcPr>
            <w:tcW w:w="180" w:type="dxa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72E8" w:rsidRPr="00306502" w:rsidRDefault="00EC61FE" w:rsidP="004B106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650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650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72E8" w:rsidRPr="00306502" w:rsidRDefault="00BC72E8" w:rsidP="004B106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C72E8" w:rsidRPr="00306502" w:rsidRDefault="00EC61FE" w:rsidP="004B106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,856</w:t>
            </w:r>
          </w:p>
        </w:tc>
      </w:tr>
    </w:tbl>
    <w:p w:rsidR="00372EE0" w:rsidRPr="00351928" w:rsidRDefault="00372EE0" w:rsidP="0027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770D5" w:rsidRPr="002770D5" w:rsidRDefault="002770D5" w:rsidP="0027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*</w:t>
      </w:r>
      <w:r w:rsidR="00F42133">
        <w:rPr>
          <w:rFonts w:ascii="Angsana New" w:hAnsi="Angsana New"/>
          <w:sz w:val="30"/>
          <w:szCs w:val="30"/>
        </w:rPr>
        <w:t xml:space="preserve"> </w:t>
      </w:r>
      <w:r w:rsidRPr="00A4230F">
        <w:rPr>
          <w:rFonts w:ascii="Angsana New" w:hAnsi="Angsana New"/>
          <w:sz w:val="30"/>
          <w:szCs w:val="30"/>
          <w:cs/>
        </w:rPr>
        <w:t>รายการเคลื่อนไหว</w:t>
      </w:r>
      <w:r>
        <w:rPr>
          <w:rFonts w:ascii="Angsana New" w:hAnsi="Angsana New"/>
          <w:sz w:val="30"/>
          <w:szCs w:val="30"/>
          <w:cs/>
        </w:rPr>
        <w:t>ของ</w:t>
      </w:r>
      <w:r w:rsidR="007D7D56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F42133">
        <w:rPr>
          <w:rFonts w:ascii="Angsana New" w:hAnsi="Angsana New" w:hint="cs"/>
          <w:sz w:val="30"/>
          <w:szCs w:val="30"/>
          <w:cs/>
        </w:rPr>
        <w:t>สัญญาซื้อขายเงินตราต่างประเทศล่วงหน้า</w:t>
      </w:r>
      <w:r w:rsidR="00F42133">
        <w:rPr>
          <w:rFonts w:ascii="Angsana New" w:hAnsi="Angsana New"/>
          <w:sz w:val="30"/>
          <w:szCs w:val="30"/>
        </w:rPr>
        <w:t xml:space="preserve"> </w:t>
      </w:r>
      <w:r w:rsidRPr="00893B3E">
        <w:rPr>
          <w:rFonts w:ascii="Angsana New" w:hAnsi="Angsana New" w:hint="cs"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  <w:r w:rsidRPr="00E23970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/>
          <w:sz w:val="30"/>
          <w:szCs w:val="30"/>
          <w:cs/>
        </w:rPr>
        <w:t>งวด</w:t>
      </w:r>
      <w:r w:rsidR="00EC61FE">
        <w:rPr>
          <w:rFonts w:ascii="Angsana New" w:hAnsi="Angsana New" w:hint="cs"/>
          <w:sz w:val="30"/>
          <w:szCs w:val="30"/>
          <w:cs/>
        </w:rPr>
        <w:t>สามเดือนสิ้นสุดวันที่ 31 มีนาคม 2560</w:t>
      </w:r>
      <w:r w:rsidRPr="00BF11C9">
        <w:rPr>
          <w:rFonts w:ascii="Angsana New" w:hAnsi="Angsana New"/>
          <w:sz w:val="30"/>
          <w:szCs w:val="30"/>
        </w:rPr>
        <w:t xml:space="preserve"> </w:t>
      </w:r>
      <w:r w:rsidRPr="00BF11C9">
        <w:rPr>
          <w:rFonts w:ascii="Angsana New" w:hAnsi="Angsana New"/>
          <w:sz w:val="30"/>
          <w:szCs w:val="30"/>
          <w:cs/>
        </w:rPr>
        <w:t>มีดังนี้</w:t>
      </w:r>
    </w:p>
    <w:p w:rsidR="002770D5" w:rsidRPr="00351928" w:rsidRDefault="002770D5" w:rsidP="00405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638"/>
      </w:tblGrid>
      <w:tr w:rsidR="002770D5" w:rsidRPr="002048D6" w:rsidTr="007D7D56">
        <w:tc>
          <w:tcPr>
            <w:tcW w:w="4092" w:type="pct"/>
            <w:vAlign w:val="bottom"/>
          </w:tcPr>
          <w:p w:rsidR="002770D5" w:rsidRPr="009466D1" w:rsidRDefault="002770D5" w:rsidP="0094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8" w:type="pct"/>
            <w:vAlign w:val="bottom"/>
          </w:tcPr>
          <w:p w:rsidR="002770D5" w:rsidRPr="002048D6" w:rsidRDefault="002770D5" w:rsidP="00946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048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70D5" w:rsidRPr="002048D6" w:rsidTr="007D7D56">
        <w:trPr>
          <w:trHeight w:val="317"/>
        </w:trPr>
        <w:tc>
          <w:tcPr>
            <w:tcW w:w="4092" w:type="pct"/>
            <w:vAlign w:val="bottom"/>
          </w:tcPr>
          <w:p w:rsidR="002770D5" w:rsidRPr="002048D6" w:rsidRDefault="002770D5" w:rsidP="00946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08" w:type="pct"/>
            <w:vAlign w:val="bottom"/>
          </w:tcPr>
          <w:p w:rsidR="002770D5" w:rsidRPr="002048D6" w:rsidRDefault="007D7D56" w:rsidP="00946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48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7D56" w:rsidRPr="002048D6" w:rsidTr="007D7D56">
        <w:trPr>
          <w:trHeight w:val="317"/>
        </w:trPr>
        <w:tc>
          <w:tcPr>
            <w:tcW w:w="4092" w:type="pct"/>
          </w:tcPr>
          <w:p w:rsidR="007D7D56" w:rsidRPr="002048D6" w:rsidRDefault="007D7D56" w:rsidP="007D7D56">
            <w:pPr>
              <w:rPr>
                <w:rFonts w:ascii="Angsana New" w:hAnsi="Angsana New"/>
                <w:sz w:val="30"/>
                <w:szCs w:val="30"/>
              </w:rPr>
            </w:pPr>
            <w:r w:rsidRPr="002048D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048D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048D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C9302D" w:rsidRPr="002048D6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C9302D" w:rsidRPr="002048D6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908" w:type="pct"/>
            <w:vAlign w:val="bottom"/>
          </w:tcPr>
          <w:p w:rsidR="007D7D56" w:rsidRPr="002048D6" w:rsidRDefault="00C9302D" w:rsidP="007D7D56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48D6">
              <w:rPr>
                <w:rFonts w:ascii="Angsana New" w:hAnsi="Angsana New"/>
                <w:sz w:val="30"/>
                <w:szCs w:val="30"/>
                <w:lang w:val="en-US"/>
              </w:rPr>
              <w:t>(3,</w:t>
            </w:r>
            <w:r w:rsidR="002048D6" w:rsidRPr="002048D6">
              <w:rPr>
                <w:rFonts w:ascii="Angsana New" w:hAnsi="Angsana New"/>
                <w:sz w:val="30"/>
                <w:szCs w:val="30"/>
                <w:lang w:val="en-US" w:bidi="th-TH"/>
              </w:rPr>
              <w:t>443,412</w:t>
            </w:r>
            <w:r w:rsidR="007D7D56" w:rsidRPr="002048D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D7D56" w:rsidRPr="002048D6" w:rsidTr="007D7D56">
        <w:trPr>
          <w:trHeight w:val="317"/>
        </w:trPr>
        <w:tc>
          <w:tcPr>
            <w:tcW w:w="4092" w:type="pct"/>
          </w:tcPr>
          <w:p w:rsidR="007D7D56" w:rsidRPr="002048D6" w:rsidRDefault="007D7D56" w:rsidP="007D7D56">
            <w:pPr>
              <w:rPr>
                <w:rFonts w:ascii="Angsana New" w:hAnsi="Angsana New"/>
                <w:sz w:val="30"/>
                <w:szCs w:val="30"/>
              </w:rPr>
            </w:pPr>
            <w:r w:rsidRPr="002048D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:rsidR="007D7D56" w:rsidRPr="002048D6" w:rsidRDefault="00EF1889" w:rsidP="00AF352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(363,167</w:t>
            </w:r>
            <w:r w:rsidR="002048D6" w:rsidRPr="002048D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D7D56" w:rsidRPr="009466D1" w:rsidTr="007D7D56">
        <w:trPr>
          <w:trHeight w:val="317"/>
        </w:trPr>
        <w:tc>
          <w:tcPr>
            <w:tcW w:w="4092" w:type="pct"/>
          </w:tcPr>
          <w:p w:rsidR="007D7D56" w:rsidRPr="002048D6" w:rsidRDefault="007D7D56" w:rsidP="00C9302D">
            <w:pPr>
              <w:rPr>
                <w:rFonts w:ascii="Angsana New" w:hAnsi="Angsana New"/>
                <w:sz w:val="30"/>
                <w:szCs w:val="30"/>
              </w:rPr>
            </w:pPr>
            <w:r w:rsidRPr="002048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302D" w:rsidRPr="002048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9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7D56" w:rsidRPr="00F63665" w:rsidRDefault="00EF1889" w:rsidP="00AF352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(3,806,579</w:t>
            </w:r>
            <w:r w:rsidR="002048D6" w:rsidRPr="002048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2770D5" w:rsidRPr="00351928" w:rsidRDefault="002770D5" w:rsidP="00405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8593C" w:rsidRPr="002048D6" w:rsidRDefault="00D8593C" w:rsidP="00D85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048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426181" w:rsidRPr="00351928" w:rsidRDefault="00426181" w:rsidP="00D85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26181" w:rsidRPr="002048D6" w:rsidRDefault="0027629F" w:rsidP="00426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ณ วันที่ 31 มีนาคม 2560</w:t>
      </w:r>
      <w:r>
        <w:rPr>
          <w:rFonts w:ascii="Angsana New" w:hAnsi="Angsana New"/>
          <w:sz w:val="30"/>
          <w:szCs w:val="30"/>
        </w:rPr>
        <w:t xml:space="preserve"> </w:t>
      </w:r>
      <w:r w:rsidR="00426181" w:rsidRPr="002048D6">
        <w:rPr>
          <w:rFonts w:ascii="Angsana New" w:hAnsi="Angsana New" w:hint="cs"/>
          <w:sz w:val="30"/>
          <w:szCs w:val="30"/>
          <w:cs/>
        </w:rPr>
        <w:t>บริษัท</w:t>
      </w:r>
      <w:r w:rsidR="00426181" w:rsidRPr="002048D6">
        <w:rPr>
          <w:rFonts w:ascii="Angsana New" w:hAnsi="Angsana New"/>
          <w:sz w:val="30"/>
          <w:szCs w:val="30"/>
          <w:cs/>
        </w:rPr>
        <w:t>มีสัญญาซื้อ</w:t>
      </w:r>
      <w:r w:rsidR="00426181" w:rsidRPr="002048D6">
        <w:rPr>
          <w:rFonts w:ascii="Angsana New" w:hAnsi="Angsana New" w:hint="cs"/>
          <w:sz w:val="30"/>
          <w:szCs w:val="30"/>
          <w:cs/>
        </w:rPr>
        <w:t>ขาย</w:t>
      </w:r>
      <w:r w:rsidR="00426181" w:rsidRPr="002048D6">
        <w:rPr>
          <w:rFonts w:ascii="Angsana New" w:hAnsi="Angsana New"/>
          <w:sz w:val="30"/>
          <w:szCs w:val="30"/>
          <w:cs/>
        </w:rPr>
        <w:t>เงินตราต่างปร</w:t>
      </w:r>
      <w:r w:rsidR="00EF1889">
        <w:rPr>
          <w:rFonts w:ascii="Angsana New" w:hAnsi="Angsana New"/>
          <w:sz w:val="30"/>
          <w:szCs w:val="30"/>
          <w:cs/>
        </w:rPr>
        <w:t>ะเท</w:t>
      </w:r>
      <w:r w:rsidR="00A7767F">
        <w:rPr>
          <w:rFonts w:ascii="Angsana New" w:hAnsi="Angsana New"/>
          <w:sz w:val="30"/>
          <w:szCs w:val="30"/>
          <w:cs/>
        </w:rPr>
        <w:t>ศล่วงหน้าโดยทำสัญญา</w:t>
      </w:r>
      <w:r w:rsidR="00EF1889">
        <w:rPr>
          <w:rFonts w:ascii="Angsana New" w:hAnsi="Angsana New" w:hint="cs"/>
          <w:sz w:val="30"/>
          <w:szCs w:val="30"/>
          <w:cs/>
        </w:rPr>
        <w:t>ซื้อ</w:t>
      </w:r>
      <w:r w:rsidR="00A7767F">
        <w:rPr>
          <w:rFonts w:ascii="Angsana New" w:hAnsi="Angsana New"/>
          <w:sz w:val="30"/>
          <w:szCs w:val="30"/>
          <w:cs/>
        </w:rPr>
        <w:t>สกุล</w:t>
      </w:r>
      <w:r w:rsidR="00A7767F">
        <w:rPr>
          <w:rFonts w:ascii="Angsana New" w:hAnsi="Angsana New" w:hint="cs"/>
          <w:sz w:val="30"/>
          <w:szCs w:val="30"/>
          <w:cs/>
        </w:rPr>
        <w:t>เงิน</w:t>
      </w:r>
      <w:r w:rsidR="00426181" w:rsidRPr="002048D6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="00EF1889" w:rsidRPr="002048D6">
        <w:rPr>
          <w:rFonts w:ascii="Angsana New" w:hAnsi="Angsana New"/>
          <w:sz w:val="30"/>
          <w:szCs w:val="30"/>
          <w:cs/>
        </w:rPr>
        <w:t>จำนวน</w:t>
      </w:r>
      <w:r w:rsidR="00EF1889" w:rsidRPr="002048D6">
        <w:rPr>
          <w:rFonts w:ascii="Angsana New" w:hAnsi="Angsana New"/>
          <w:sz w:val="30"/>
          <w:szCs w:val="30"/>
        </w:rPr>
        <w:t xml:space="preserve"> 1.5</w:t>
      </w:r>
      <w:r w:rsidR="00EF1889">
        <w:rPr>
          <w:rFonts w:ascii="Angsana New" w:hAnsi="Angsana New"/>
          <w:sz w:val="30"/>
          <w:szCs w:val="30"/>
        </w:rPr>
        <w:t>0</w:t>
      </w:r>
      <w:r w:rsidR="00EF1889" w:rsidRPr="002048D6">
        <w:rPr>
          <w:rFonts w:ascii="Angsana New" w:hAnsi="Angsana New"/>
          <w:sz w:val="30"/>
          <w:szCs w:val="30"/>
        </w:rPr>
        <w:t xml:space="preserve"> </w:t>
      </w:r>
      <w:r w:rsidR="00EF1889" w:rsidRPr="002048D6">
        <w:rPr>
          <w:rFonts w:ascii="Angsana New" w:hAnsi="Angsana New"/>
          <w:sz w:val="30"/>
          <w:szCs w:val="30"/>
          <w:cs/>
        </w:rPr>
        <w:t>ล้าน</w:t>
      </w:r>
      <w:r w:rsidR="00EF1889" w:rsidRPr="002048D6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="00426181" w:rsidRPr="002048D6">
        <w:rPr>
          <w:rFonts w:ascii="Angsana New" w:hAnsi="Angsana New" w:hint="cs"/>
          <w:sz w:val="30"/>
          <w:szCs w:val="30"/>
          <w:cs/>
        </w:rPr>
        <w:t xml:space="preserve"> </w:t>
      </w:r>
      <w:r w:rsidR="00D449C4" w:rsidRPr="002048D6">
        <w:rPr>
          <w:rFonts w:ascii="Angsana New" w:hAnsi="Angsana New"/>
          <w:sz w:val="30"/>
          <w:szCs w:val="30"/>
          <w:cs/>
        </w:rPr>
        <w:t>ด้วย</w:t>
      </w:r>
      <w:r w:rsidR="00A7767F">
        <w:rPr>
          <w:rFonts w:ascii="Angsana New" w:hAnsi="Angsana New" w:hint="cs"/>
          <w:sz w:val="30"/>
          <w:szCs w:val="30"/>
          <w:cs/>
        </w:rPr>
        <w:t>สกุลเงิน</w:t>
      </w:r>
      <w:r w:rsidR="00426181" w:rsidRPr="002048D6">
        <w:rPr>
          <w:rFonts w:ascii="Angsana New" w:hAnsi="Angsana New"/>
          <w:sz w:val="30"/>
          <w:szCs w:val="30"/>
          <w:cs/>
        </w:rPr>
        <w:t xml:space="preserve">บาทจำนวนเงิน </w:t>
      </w:r>
      <w:r w:rsidR="00F8289B">
        <w:rPr>
          <w:rFonts w:ascii="Angsana New" w:hAnsi="Angsana New"/>
          <w:sz w:val="30"/>
          <w:szCs w:val="30"/>
        </w:rPr>
        <w:t>51.9</w:t>
      </w:r>
      <w:r w:rsidR="00426181" w:rsidRPr="002048D6">
        <w:rPr>
          <w:rFonts w:ascii="Angsana New" w:hAnsi="Angsana New"/>
          <w:sz w:val="30"/>
          <w:szCs w:val="30"/>
        </w:rPr>
        <w:t xml:space="preserve">7 </w:t>
      </w:r>
      <w:r w:rsidR="00426181" w:rsidRPr="002048D6">
        <w:rPr>
          <w:rFonts w:ascii="Angsana New" w:hAnsi="Angsana New"/>
          <w:sz w:val="30"/>
          <w:szCs w:val="30"/>
          <w:cs/>
        </w:rPr>
        <w:t>ล้าน</w:t>
      </w:r>
      <w:r w:rsidR="00426181" w:rsidRPr="002048D6">
        <w:rPr>
          <w:rFonts w:ascii="Angsana New" w:hAnsi="Angsana New" w:hint="cs"/>
          <w:sz w:val="30"/>
          <w:szCs w:val="30"/>
          <w:cs/>
        </w:rPr>
        <w:t>บาท</w:t>
      </w:r>
      <w:r w:rsidR="00426181" w:rsidRPr="002048D6">
        <w:rPr>
          <w:rFonts w:ascii="Angsana New" w:hAnsi="Angsana New"/>
          <w:sz w:val="30"/>
          <w:szCs w:val="30"/>
          <w:cs/>
        </w:rPr>
        <w:t xml:space="preserve"> สัญญาดังกล่าวจะสิ้นสุดในเดือน</w:t>
      </w:r>
      <w:r w:rsidR="00D449C4" w:rsidRPr="002048D6">
        <w:rPr>
          <w:rFonts w:ascii="Angsana New" w:hAnsi="Angsana New" w:hint="cs"/>
          <w:sz w:val="30"/>
          <w:szCs w:val="30"/>
          <w:cs/>
        </w:rPr>
        <w:t>พฤษภาคม</w:t>
      </w:r>
      <w:r w:rsidR="00D449C4" w:rsidRPr="002048D6">
        <w:rPr>
          <w:rFonts w:ascii="Angsana New" w:hAnsi="Angsana New"/>
          <w:sz w:val="30"/>
          <w:szCs w:val="30"/>
          <w:cs/>
        </w:rPr>
        <w:t xml:space="preserve"> </w:t>
      </w:r>
      <w:r w:rsidR="00426181" w:rsidRPr="002048D6">
        <w:rPr>
          <w:rFonts w:ascii="Angsana New" w:hAnsi="Angsana New"/>
          <w:sz w:val="30"/>
          <w:szCs w:val="30"/>
          <w:cs/>
        </w:rPr>
        <w:t>2560</w:t>
      </w:r>
    </w:p>
    <w:p w:rsidR="00D8593C" w:rsidRPr="002048D6" w:rsidRDefault="00D8593C" w:rsidP="00D85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426181" w:rsidRPr="002048D6" w:rsidRDefault="00426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048D6">
        <w:rPr>
          <w:rFonts w:ascii="Angsana New" w:hAnsi="Angsana New"/>
          <w:sz w:val="30"/>
          <w:szCs w:val="30"/>
          <w:cs/>
        </w:rPr>
        <w:br w:type="page"/>
      </w:r>
    </w:p>
    <w:p w:rsidR="00D8593C" w:rsidRPr="002048D6" w:rsidRDefault="0027629F" w:rsidP="00D85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lastRenderedPageBreak/>
        <w:t>ณ วันที่ 31 มีนาคม 2560</w:t>
      </w:r>
      <w:r>
        <w:rPr>
          <w:rFonts w:ascii="Angsana New" w:hAnsi="Angsana New"/>
          <w:sz w:val="30"/>
          <w:szCs w:val="30"/>
        </w:rPr>
        <w:t xml:space="preserve"> </w:t>
      </w:r>
      <w:r w:rsidR="006C530F" w:rsidRPr="002048D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8593C" w:rsidRPr="002048D6">
        <w:rPr>
          <w:rFonts w:ascii="Angsana New" w:hAnsi="Angsana New"/>
          <w:sz w:val="30"/>
          <w:szCs w:val="30"/>
          <w:cs/>
        </w:rPr>
        <w:t>มีสัญญาซื้อ</w:t>
      </w:r>
      <w:r w:rsidR="006C530F" w:rsidRPr="002048D6">
        <w:rPr>
          <w:rFonts w:ascii="Angsana New" w:hAnsi="Angsana New" w:hint="cs"/>
          <w:sz w:val="30"/>
          <w:szCs w:val="30"/>
          <w:cs/>
        </w:rPr>
        <w:t>ขาย</w:t>
      </w:r>
      <w:r w:rsidR="00D8593C" w:rsidRPr="002048D6">
        <w:rPr>
          <w:rFonts w:ascii="Angsana New" w:hAnsi="Angsana New"/>
          <w:sz w:val="30"/>
          <w:szCs w:val="30"/>
          <w:cs/>
        </w:rPr>
        <w:t>เงินตรา</w:t>
      </w:r>
      <w:r w:rsidR="00A7767F">
        <w:rPr>
          <w:rFonts w:ascii="Angsana New" w:hAnsi="Angsana New"/>
          <w:sz w:val="30"/>
          <w:szCs w:val="30"/>
          <w:cs/>
        </w:rPr>
        <w:t>ต่างประเทศล่วงหน้าโดยทำสัญญาซื้อ</w:t>
      </w:r>
      <w:r w:rsidR="00D449C4" w:rsidRPr="002048D6">
        <w:rPr>
          <w:rFonts w:ascii="Angsana New" w:hAnsi="Angsana New"/>
          <w:sz w:val="30"/>
          <w:szCs w:val="30"/>
          <w:cs/>
        </w:rPr>
        <w:t>สกุลเงิน</w:t>
      </w:r>
      <w:r w:rsidR="006C530F" w:rsidRPr="002048D6">
        <w:rPr>
          <w:rFonts w:ascii="Angsana New" w:hAnsi="Angsana New"/>
          <w:sz w:val="30"/>
          <w:szCs w:val="30"/>
          <w:cs/>
        </w:rPr>
        <w:t>ยูโร</w:t>
      </w:r>
      <w:r w:rsidR="007A6AE2" w:rsidRPr="002048D6">
        <w:rPr>
          <w:rFonts w:ascii="Angsana New" w:hAnsi="Angsana New"/>
          <w:sz w:val="30"/>
          <w:szCs w:val="30"/>
          <w:cs/>
        </w:rPr>
        <w:t>จำนวน</w:t>
      </w:r>
      <w:r w:rsidR="007A6AE2" w:rsidRPr="002048D6">
        <w:rPr>
          <w:rFonts w:ascii="Angsana New" w:hAnsi="Angsana New"/>
          <w:sz w:val="30"/>
          <w:szCs w:val="30"/>
        </w:rPr>
        <w:t xml:space="preserve"> 59.47 </w:t>
      </w:r>
      <w:r w:rsidR="007A6AE2" w:rsidRPr="002048D6">
        <w:rPr>
          <w:rFonts w:ascii="Angsana New" w:hAnsi="Angsana New"/>
          <w:sz w:val="30"/>
          <w:szCs w:val="30"/>
          <w:cs/>
        </w:rPr>
        <w:t>ล้าน</w:t>
      </w:r>
      <w:r w:rsidR="007A6AE2">
        <w:rPr>
          <w:rFonts w:ascii="Angsana New" w:hAnsi="Angsana New" w:hint="cs"/>
          <w:sz w:val="30"/>
          <w:szCs w:val="30"/>
          <w:cs/>
        </w:rPr>
        <w:t xml:space="preserve">ยูโร </w:t>
      </w:r>
      <w:r w:rsidR="00D449C4" w:rsidRPr="002048D6">
        <w:rPr>
          <w:rFonts w:ascii="Angsana New" w:hAnsi="Angsana New" w:hint="cs"/>
          <w:sz w:val="30"/>
          <w:szCs w:val="30"/>
          <w:cs/>
        </w:rPr>
        <w:t>และสกุลเงิน</w:t>
      </w:r>
      <w:r w:rsidR="00A7767F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="00A7767F" w:rsidRPr="002048D6">
        <w:rPr>
          <w:rFonts w:ascii="Angsana New" w:hAnsi="Angsana New"/>
          <w:sz w:val="30"/>
          <w:szCs w:val="30"/>
          <w:cs/>
        </w:rPr>
        <w:t>จำนวน</w:t>
      </w:r>
      <w:r w:rsidR="007A6AE2">
        <w:rPr>
          <w:rFonts w:ascii="Angsana New" w:hAnsi="Angsana New" w:hint="cs"/>
          <w:sz w:val="30"/>
          <w:szCs w:val="30"/>
          <w:cs/>
        </w:rPr>
        <w:t xml:space="preserve"> </w:t>
      </w:r>
      <w:r w:rsidR="00A7767F">
        <w:rPr>
          <w:rFonts w:ascii="Angsana New" w:hAnsi="Angsana New"/>
          <w:sz w:val="30"/>
          <w:szCs w:val="30"/>
        </w:rPr>
        <w:t>28</w:t>
      </w:r>
      <w:r w:rsidR="007A6AE2">
        <w:rPr>
          <w:rFonts w:ascii="Angsana New" w:hAnsi="Angsana New"/>
          <w:sz w:val="30"/>
          <w:szCs w:val="30"/>
        </w:rPr>
        <w:t>.00</w:t>
      </w:r>
      <w:r w:rsidR="00A7767F">
        <w:rPr>
          <w:rFonts w:ascii="Angsana New" w:hAnsi="Angsana New" w:hint="cs"/>
          <w:sz w:val="30"/>
          <w:szCs w:val="30"/>
          <w:cs/>
        </w:rPr>
        <w:t xml:space="preserve"> </w:t>
      </w:r>
      <w:r w:rsidR="00A7767F" w:rsidRPr="002048D6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="00A7767F">
        <w:rPr>
          <w:rFonts w:ascii="Angsana New" w:hAnsi="Angsana New" w:hint="cs"/>
          <w:sz w:val="30"/>
          <w:szCs w:val="30"/>
          <w:cs/>
        </w:rPr>
        <w:t xml:space="preserve"> </w:t>
      </w:r>
      <w:r w:rsidR="00D449C4" w:rsidRPr="002048D6">
        <w:rPr>
          <w:rFonts w:ascii="Angsana New" w:hAnsi="Angsana New"/>
          <w:sz w:val="30"/>
          <w:szCs w:val="30"/>
          <w:cs/>
        </w:rPr>
        <w:t>ด้วยสกุลเงิน</w:t>
      </w:r>
      <w:r w:rsidR="00F8289B">
        <w:rPr>
          <w:rFonts w:ascii="Angsana New" w:hAnsi="Angsana New"/>
          <w:sz w:val="30"/>
          <w:szCs w:val="30"/>
          <w:cs/>
        </w:rPr>
        <w:t>เหรียญออสเตรเลียจำนวนเงิน</w:t>
      </w:r>
      <w:r w:rsidR="00F8289B">
        <w:rPr>
          <w:rFonts w:ascii="Angsana New" w:hAnsi="Angsana New"/>
          <w:sz w:val="30"/>
          <w:szCs w:val="30"/>
        </w:rPr>
        <w:t xml:space="preserve"> 124.46 </w:t>
      </w:r>
      <w:r w:rsidR="006C530F" w:rsidRPr="002048D6">
        <w:rPr>
          <w:rFonts w:ascii="Angsana New" w:hAnsi="Angsana New"/>
          <w:sz w:val="30"/>
          <w:szCs w:val="30"/>
          <w:cs/>
        </w:rPr>
        <w:t>ล้าน</w:t>
      </w:r>
      <w:r w:rsidR="006C530F" w:rsidRPr="002048D6">
        <w:rPr>
          <w:rFonts w:ascii="Angsana New" w:hAnsi="Angsana New" w:hint="cs"/>
          <w:sz w:val="30"/>
          <w:szCs w:val="30"/>
          <w:cs/>
        </w:rPr>
        <w:t>เหรียญออสเตรเลีย</w:t>
      </w:r>
      <w:r w:rsidR="00F8289B">
        <w:rPr>
          <w:rFonts w:ascii="Angsana New" w:hAnsi="Angsana New"/>
          <w:sz w:val="30"/>
          <w:szCs w:val="30"/>
          <w:cs/>
        </w:rPr>
        <w:t xml:space="preserve"> หรือเทียบเท่า</w:t>
      </w:r>
      <w:r w:rsidR="00F8289B">
        <w:rPr>
          <w:rFonts w:ascii="Angsana New" w:hAnsi="Angsana New"/>
          <w:sz w:val="30"/>
          <w:szCs w:val="30"/>
        </w:rPr>
        <w:t xml:space="preserve"> 3,277.31 </w:t>
      </w:r>
      <w:r w:rsidR="00D8593C" w:rsidRPr="002048D6">
        <w:rPr>
          <w:rFonts w:ascii="Angsana New" w:hAnsi="Angsana New"/>
          <w:sz w:val="30"/>
          <w:szCs w:val="30"/>
          <w:cs/>
        </w:rPr>
        <w:t>ล้านบาท สัญญาดังกล่าวจะสิ้นส</w:t>
      </w:r>
      <w:r w:rsidR="007A6AE2">
        <w:rPr>
          <w:rFonts w:ascii="Angsana New" w:hAnsi="Angsana New"/>
          <w:sz w:val="30"/>
          <w:szCs w:val="30"/>
          <w:cs/>
        </w:rPr>
        <w:t>ุดในระหว</w:t>
      </w:r>
      <w:r w:rsidR="007A6AE2">
        <w:rPr>
          <w:rFonts w:ascii="Angsana New" w:hAnsi="Angsana New" w:hint="cs"/>
          <w:sz w:val="30"/>
          <w:szCs w:val="30"/>
          <w:cs/>
        </w:rPr>
        <w:t>่าง</w:t>
      </w:r>
      <w:r w:rsidR="00426181" w:rsidRPr="002048D6">
        <w:rPr>
          <w:rFonts w:ascii="Angsana New" w:hAnsi="Angsana New"/>
          <w:sz w:val="30"/>
          <w:szCs w:val="30"/>
          <w:cs/>
        </w:rPr>
        <w:t>เดือน</w:t>
      </w:r>
      <w:r w:rsidR="00426181" w:rsidRPr="002048D6">
        <w:rPr>
          <w:rFonts w:ascii="Angsana New" w:hAnsi="Angsana New" w:hint="cs"/>
          <w:sz w:val="30"/>
          <w:szCs w:val="30"/>
          <w:cs/>
        </w:rPr>
        <w:t>เมษายน</w:t>
      </w:r>
      <w:r w:rsidR="006C530F" w:rsidRPr="002048D6">
        <w:rPr>
          <w:rFonts w:ascii="Angsana New" w:hAnsi="Angsana New"/>
          <w:sz w:val="30"/>
          <w:szCs w:val="30"/>
          <w:cs/>
        </w:rPr>
        <w:t xml:space="preserve"> 2560 ถึงเดือนมกราคม 2561 </w:t>
      </w:r>
      <w:r w:rsidR="006C530F" w:rsidRPr="002048D6">
        <w:rPr>
          <w:rFonts w:ascii="Angsana New" w:hAnsi="Angsana New"/>
          <w:i/>
          <w:iCs/>
          <w:sz w:val="30"/>
          <w:szCs w:val="30"/>
        </w:rPr>
        <w:t xml:space="preserve">(31 </w:t>
      </w:r>
      <w:r w:rsidR="006C530F" w:rsidRPr="002048D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C530F" w:rsidRPr="002048D6">
        <w:rPr>
          <w:rFonts w:ascii="Angsana New" w:hAnsi="Angsana New"/>
          <w:i/>
          <w:iCs/>
          <w:sz w:val="30"/>
          <w:szCs w:val="30"/>
        </w:rPr>
        <w:t xml:space="preserve">2559: </w:t>
      </w:r>
      <w:r w:rsidR="00426181" w:rsidRPr="002048D6">
        <w:rPr>
          <w:rFonts w:ascii="Angsana New" w:hAnsi="Angsana New"/>
          <w:i/>
          <w:iCs/>
          <w:sz w:val="30"/>
          <w:szCs w:val="30"/>
          <w:cs/>
        </w:rPr>
        <w:t xml:space="preserve">จำนวน </w:t>
      </w:r>
      <w:r w:rsidR="00426181" w:rsidRPr="002048D6">
        <w:rPr>
          <w:rFonts w:ascii="Angsana New" w:hAnsi="Angsana New"/>
          <w:i/>
          <w:iCs/>
          <w:sz w:val="30"/>
          <w:szCs w:val="30"/>
        </w:rPr>
        <w:t xml:space="preserve">66.56 </w:t>
      </w:r>
      <w:r w:rsidR="006C530F" w:rsidRPr="002048D6">
        <w:rPr>
          <w:rFonts w:ascii="Angsana New" w:hAnsi="Angsana New"/>
          <w:i/>
          <w:iCs/>
          <w:sz w:val="30"/>
          <w:szCs w:val="30"/>
          <w:cs/>
        </w:rPr>
        <w:t>ล้านยูโร และ</w:t>
      </w:r>
      <w:r w:rsidR="00426181" w:rsidRPr="002048D6">
        <w:rPr>
          <w:rFonts w:ascii="Angsana New" w:hAnsi="Angsana New"/>
          <w:i/>
          <w:iCs/>
          <w:sz w:val="30"/>
          <w:szCs w:val="30"/>
        </w:rPr>
        <w:t xml:space="preserve"> </w:t>
      </w:r>
      <w:r w:rsidR="006C530F" w:rsidRPr="002048D6">
        <w:rPr>
          <w:rFonts w:ascii="Angsana New" w:hAnsi="Angsana New"/>
          <w:i/>
          <w:iCs/>
          <w:sz w:val="30"/>
          <w:szCs w:val="30"/>
        </w:rPr>
        <w:t>28</w:t>
      </w:r>
      <w:r w:rsidR="007A6AE2">
        <w:rPr>
          <w:rFonts w:ascii="Angsana New" w:hAnsi="Angsana New"/>
          <w:i/>
          <w:iCs/>
          <w:sz w:val="30"/>
          <w:szCs w:val="30"/>
        </w:rPr>
        <w:t>.00</w:t>
      </w:r>
      <w:r w:rsidR="006C530F" w:rsidRPr="002048D6">
        <w:rPr>
          <w:rFonts w:ascii="Angsana New" w:hAnsi="Angsana New"/>
          <w:i/>
          <w:iCs/>
          <w:sz w:val="30"/>
          <w:szCs w:val="30"/>
        </w:rPr>
        <w:t xml:space="preserve"> </w:t>
      </w:r>
      <w:r w:rsidR="006C530F" w:rsidRPr="002048D6">
        <w:rPr>
          <w:rFonts w:ascii="Angsana New" w:hAnsi="Angsana New"/>
          <w:i/>
          <w:iCs/>
          <w:sz w:val="30"/>
          <w:szCs w:val="30"/>
          <w:cs/>
        </w:rPr>
        <w:t>ล้านเหรีย</w:t>
      </w:r>
      <w:r w:rsidR="00426181" w:rsidRPr="002048D6">
        <w:rPr>
          <w:rFonts w:ascii="Angsana New" w:hAnsi="Angsana New"/>
          <w:i/>
          <w:iCs/>
          <w:sz w:val="30"/>
          <w:szCs w:val="30"/>
          <w:cs/>
        </w:rPr>
        <w:t xml:space="preserve">ญสหรัฐอเมริกาเทียบเท่าจำนวนเงิน </w:t>
      </w:r>
      <w:r w:rsidR="00426181" w:rsidRPr="002048D6">
        <w:rPr>
          <w:rFonts w:ascii="Angsana New" w:hAnsi="Angsana New"/>
          <w:i/>
          <w:iCs/>
          <w:sz w:val="30"/>
          <w:szCs w:val="30"/>
        </w:rPr>
        <w:t xml:space="preserve">134.50 </w:t>
      </w:r>
      <w:r w:rsidR="006C530F" w:rsidRPr="002048D6">
        <w:rPr>
          <w:rFonts w:ascii="Angsana New" w:hAnsi="Angsana New"/>
          <w:i/>
          <w:iCs/>
          <w:sz w:val="30"/>
          <w:szCs w:val="30"/>
          <w:cs/>
        </w:rPr>
        <w:t>ล้า</w:t>
      </w:r>
      <w:r w:rsidR="00426181" w:rsidRPr="002048D6">
        <w:rPr>
          <w:rFonts w:ascii="Angsana New" w:hAnsi="Angsana New"/>
          <w:i/>
          <w:iCs/>
          <w:sz w:val="30"/>
          <w:szCs w:val="30"/>
          <w:cs/>
        </w:rPr>
        <w:t>นเหรียญออสเตรเลีย หรือเทียบเท่า</w:t>
      </w:r>
      <w:r w:rsidR="00426181" w:rsidRPr="002048D6">
        <w:rPr>
          <w:rFonts w:ascii="Angsana New" w:hAnsi="Angsana New"/>
          <w:i/>
          <w:iCs/>
          <w:sz w:val="30"/>
          <w:szCs w:val="30"/>
        </w:rPr>
        <w:t xml:space="preserve"> 3,482.46 </w:t>
      </w:r>
      <w:r w:rsidR="006C530F" w:rsidRPr="002048D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6C530F" w:rsidRPr="002048D6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D8593C" w:rsidRPr="00307994" w:rsidRDefault="00D8593C" w:rsidP="00FF2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:rsidR="00FF2EF4" w:rsidRPr="002048D6" w:rsidRDefault="00FF2EF4" w:rsidP="00FF2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048D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สัญญาแลก</w:t>
      </w:r>
      <w:r w:rsidRPr="002048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เปลี่ยน</w:t>
      </w:r>
      <w:r w:rsidRPr="002048D6">
        <w:rPr>
          <w:rFonts w:ascii="Angsana New" w:hAnsi="Angsana New"/>
          <w:b/>
          <w:bCs/>
          <w:i/>
          <w:iCs/>
          <w:sz w:val="30"/>
          <w:szCs w:val="30"/>
          <w:cs/>
        </w:rPr>
        <w:t>อัตราดอกเบี้ยและ</w:t>
      </w:r>
      <w:r w:rsidRPr="002048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อัตรา</w:t>
      </w:r>
      <w:r w:rsidRPr="002048D6">
        <w:rPr>
          <w:rFonts w:ascii="Angsana New" w:hAnsi="Angsana New"/>
          <w:b/>
          <w:bCs/>
          <w:i/>
          <w:iCs/>
          <w:sz w:val="30"/>
          <w:szCs w:val="30"/>
          <w:cs/>
        </w:rPr>
        <w:t>แลกเปลี่ยนสกุลเงิน</w:t>
      </w:r>
    </w:p>
    <w:p w:rsidR="00FF2EF4" w:rsidRPr="00307994" w:rsidRDefault="00FF2EF4" w:rsidP="00FF2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F2EF4" w:rsidRDefault="00FF2EF4" w:rsidP="00FF2EF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048D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048D6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31 </w:t>
      </w:r>
      <w:r w:rsidRPr="002048D6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มีนาคม </w:t>
      </w:r>
      <w:r w:rsidRPr="002048D6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2560 </w:t>
      </w:r>
      <w:r w:rsidRPr="002048D6">
        <w:rPr>
          <w:rFonts w:ascii="Angsana New" w:hAnsi="Angsana New"/>
          <w:sz w:val="30"/>
          <w:szCs w:val="30"/>
          <w:cs/>
        </w:rPr>
        <w:t>กลุ่มบริษัทมีสัญญาแลก</w:t>
      </w:r>
      <w:r w:rsidRPr="002048D6">
        <w:rPr>
          <w:rFonts w:ascii="Angsana New" w:hAnsi="Angsana New" w:hint="cs"/>
          <w:sz w:val="30"/>
          <w:szCs w:val="30"/>
          <w:cs/>
        </w:rPr>
        <w:t>เปลี่ยน</w:t>
      </w:r>
      <w:r w:rsidRPr="002048D6">
        <w:rPr>
          <w:rFonts w:ascii="Angsana New" w:hAnsi="Angsana New"/>
          <w:sz w:val="30"/>
          <w:szCs w:val="30"/>
          <w:cs/>
        </w:rPr>
        <w:t>อัตราดอกเบี้ยและอัตราแลกเปลี่ยนสกุลเงินกับสถาบันการเงินหลายแห่ง</w:t>
      </w:r>
      <w:r w:rsidRPr="002048D6">
        <w:rPr>
          <w:rFonts w:ascii="Angsana New" w:hAnsi="Angsana New"/>
          <w:sz w:val="30"/>
          <w:szCs w:val="30"/>
        </w:rPr>
        <w:t xml:space="preserve"> </w:t>
      </w:r>
      <w:r w:rsidRPr="002048D6">
        <w:rPr>
          <w:rFonts w:ascii="Angsana New" w:hAnsi="Angsana New"/>
          <w:sz w:val="30"/>
          <w:szCs w:val="30"/>
          <w:cs/>
        </w:rPr>
        <w:t>เพื่อป้องกันความเสี่ยงจากอัตราดอกเบี้ยและอัตราแลกเปลี่ยนของภาระหนี้สินทางการเงิน</w:t>
      </w:r>
      <w:r w:rsidRPr="002048D6">
        <w:rPr>
          <w:rFonts w:ascii="Angsana New" w:hAnsi="Angsana New"/>
          <w:sz w:val="30"/>
          <w:szCs w:val="30"/>
        </w:rPr>
        <w:t xml:space="preserve">      </w:t>
      </w:r>
      <w:r w:rsidRPr="002048D6">
        <w:rPr>
          <w:rFonts w:ascii="Angsana New" w:hAnsi="Angsana New"/>
          <w:sz w:val="30"/>
          <w:szCs w:val="30"/>
          <w:cs/>
        </w:rPr>
        <w:t>ระยะยาว</w:t>
      </w:r>
      <w:r w:rsidRPr="002048D6">
        <w:rPr>
          <w:rFonts w:ascii="Angsana New" w:hAnsi="Angsana New"/>
          <w:sz w:val="30"/>
          <w:szCs w:val="30"/>
        </w:rPr>
        <w:t xml:space="preserve"> </w:t>
      </w:r>
      <w:r w:rsidRPr="002048D6">
        <w:rPr>
          <w:rFonts w:ascii="Angsana New" w:hAnsi="Angsana New"/>
          <w:sz w:val="30"/>
          <w:szCs w:val="30"/>
          <w:cs/>
        </w:rPr>
        <w:t>สกุลเงินบาทเป็นจำนวนเงินรวม</w:t>
      </w:r>
      <w:r w:rsidRPr="002048D6">
        <w:rPr>
          <w:rFonts w:ascii="Angsana New" w:hAnsi="Angsana New"/>
          <w:sz w:val="30"/>
          <w:szCs w:val="30"/>
        </w:rPr>
        <w:t xml:space="preserve"> 1,000 </w:t>
      </w:r>
      <w:r w:rsidRPr="002048D6">
        <w:rPr>
          <w:rFonts w:ascii="Angsana New" w:hAnsi="Angsana New"/>
          <w:sz w:val="30"/>
          <w:szCs w:val="30"/>
          <w:cs/>
        </w:rPr>
        <w:t>ล้านบาท</w:t>
      </w:r>
      <w:r w:rsidRPr="002048D6">
        <w:rPr>
          <w:rFonts w:ascii="Angsana New" w:hAnsi="Angsana New"/>
          <w:sz w:val="30"/>
          <w:szCs w:val="30"/>
        </w:rPr>
        <w:t xml:space="preserve"> </w:t>
      </w:r>
      <w:r w:rsidRPr="002048D6">
        <w:rPr>
          <w:rFonts w:ascii="Angsana New" w:hAnsi="Angsana New"/>
          <w:sz w:val="30"/>
          <w:szCs w:val="30"/>
          <w:cs/>
        </w:rPr>
        <w:t>สกุลเงินเหรียญสหรัฐอเมริกาเป็นจำนวนเงินรวม</w:t>
      </w:r>
      <w:r w:rsidR="00F8289B">
        <w:rPr>
          <w:rFonts w:ascii="Angsana New" w:hAnsi="Angsana New"/>
          <w:sz w:val="30"/>
          <w:szCs w:val="30"/>
        </w:rPr>
        <w:t xml:space="preserve"> 2</w:t>
      </w:r>
      <w:r w:rsidRPr="002048D6">
        <w:rPr>
          <w:rFonts w:ascii="Angsana New" w:hAnsi="Angsana New"/>
          <w:sz w:val="30"/>
          <w:szCs w:val="30"/>
        </w:rPr>
        <w:t xml:space="preserve">00 </w:t>
      </w:r>
      <w:r w:rsidRPr="002048D6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2048D6">
        <w:rPr>
          <w:rFonts w:ascii="Angsana New" w:hAnsi="Angsana New"/>
          <w:sz w:val="30"/>
          <w:szCs w:val="30"/>
        </w:rPr>
        <w:t xml:space="preserve"> </w:t>
      </w:r>
      <w:r w:rsidRPr="002048D6">
        <w:rPr>
          <w:rFonts w:ascii="Angsana New" w:hAnsi="Angsana New"/>
          <w:sz w:val="30"/>
          <w:szCs w:val="30"/>
          <w:cs/>
        </w:rPr>
        <w:t>สกุลเงินเยนเป็นจำนวนเงินรว</w:t>
      </w:r>
      <w:r w:rsidRPr="002048D6">
        <w:rPr>
          <w:rFonts w:ascii="Angsana New" w:hAnsi="Angsana New" w:hint="cs"/>
          <w:sz w:val="30"/>
          <w:szCs w:val="30"/>
          <w:cs/>
        </w:rPr>
        <w:t xml:space="preserve">ม </w:t>
      </w:r>
      <w:r w:rsidRPr="002048D6">
        <w:rPr>
          <w:rFonts w:ascii="Angsana New" w:hAnsi="Angsana New"/>
          <w:sz w:val="30"/>
          <w:szCs w:val="30"/>
        </w:rPr>
        <w:t xml:space="preserve">15,000 </w:t>
      </w:r>
      <w:r w:rsidRPr="002048D6">
        <w:rPr>
          <w:rFonts w:ascii="Angsana New" w:hAnsi="Angsana New"/>
          <w:sz w:val="30"/>
          <w:szCs w:val="30"/>
          <w:cs/>
        </w:rPr>
        <w:t>ล้านเยน</w:t>
      </w:r>
      <w:r w:rsidRPr="002048D6">
        <w:rPr>
          <w:rFonts w:ascii="Angsana New" w:hAnsi="Angsana New"/>
          <w:sz w:val="30"/>
          <w:szCs w:val="30"/>
        </w:rPr>
        <w:t xml:space="preserve"> </w:t>
      </w:r>
      <w:r w:rsidRPr="002048D6">
        <w:rPr>
          <w:rFonts w:ascii="Angsana New" w:hAnsi="Angsana New" w:hint="cs"/>
          <w:sz w:val="30"/>
          <w:szCs w:val="30"/>
          <w:cs/>
        </w:rPr>
        <w:t>และสกุลเหรียญออสเตรเลีย</w:t>
      </w:r>
      <w:r w:rsidRPr="002048D6">
        <w:rPr>
          <w:rFonts w:ascii="Angsana New" w:hAnsi="Angsana New"/>
          <w:sz w:val="30"/>
          <w:szCs w:val="30"/>
        </w:rPr>
        <w:t xml:space="preserve">         </w:t>
      </w:r>
      <w:r w:rsidRPr="002048D6">
        <w:rPr>
          <w:rFonts w:ascii="Angsana New" w:hAnsi="Angsana New"/>
          <w:sz w:val="30"/>
          <w:szCs w:val="30"/>
          <w:cs/>
        </w:rPr>
        <w:br/>
      </w:r>
      <w:r w:rsidRPr="002048D6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Pr="002048D6">
        <w:rPr>
          <w:rFonts w:ascii="Angsana New" w:hAnsi="Angsana New"/>
          <w:sz w:val="30"/>
          <w:szCs w:val="30"/>
        </w:rPr>
        <w:t xml:space="preserve">704.35 </w:t>
      </w:r>
      <w:r w:rsidRPr="002048D6">
        <w:rPr>
          <w:rFonts w:ascii="Angsana New" w:hAnsi="Angsana New" w:hint="cs"/>
          <w:sz w:val="30"/>
          <w:szCs w:val="30"/>
          <w:cs/>
        </w:rPr>
        <w:t xml:space="preserve">ล้านเหรียญออสเตรเลีย </w:t>
      </w:r>
      <w:r w:rsidRPr="002048D6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048D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048D6">
        <w:rPr>
          <w:rFonts w:ascii="Angsana New" w:hAnsi="Angsana New"/>
          <w:i/>
          <w:iCs/>
          <w:sz w:val="30"/>
          <w:szCs w:val="30"/>
        </w:rPr>
        <w:t xml:space="preserve">2559: </w:t>
      </w:r>
      <w:r w:rsidRPr="002048D6">
        <w:rPr>
          <w:rFonts w:ascii="Angsana New" w:hAnsi="Angsana New"/>
          <w:i/>
          <w:iCs/>
          <w:sz w:val="30"/>
          <w:szCs w:val="30"/>
          <w:cs/>
        </w:rPr>
        <w:t>สกุลเงินบาทเป็นจำนวนเงินรวม</w:t>
      </w:r>
      <w:r w:rsidRPr="002048D6">
        <w:rPr>
          <w:rFonts w:ascii="Angsana New" w:hAnsi="Angsana New"/>
          <w:i/>
          <w:iCs/>
          <w:sz w:val="30"/>
          <w:szCs w:val="30"/>
        </w:rPr>
        <w:t xml:space="preserve"> 1,000 </w:t>
      </w:r>
      <w:r w:rsidR="00D449C4" w:rsidRPr="002048D6">
        <w:rPr>
          <w:rFonts w:ascii="Angsana New" w:hAnsi="Angsana New"/>
          <w:i/>
          <w:iCs/>
          <w:sz w:val="30"/>
          <w:szCs w:val="30"/>
        </w:rPr>
        <w:t xml:space="preserve">   </w:t>
      </w:r>
      <w:r w:rsidRPr="002048D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2048D6">
        <w:rPr>
          <w:rFonts w:ascii="Angsana New" w:hAnsi="Angsana New"/>
          <w:i/>
          <w:iCs/>
          <w:sz w:val="30"/>
          <w:szCs w:val="30"/>
        </w:rPr>
        <w:t xml:space="preserve"> </w:t>
      </w:r>
      <w:r w:rsidRPr="002048D6">
        <w:rPr>
          <w:rFonts w:ascii="Angsana New" w:hAnsi="Angsana New"/>
          <w:i/>
          <w:iCs/>
          <w:sz w:val="30"/>
          <w:szCs w:val="30"/>
          <w:cs/>
        </w:rPr>
        <w:t xml:space="preserve">สกุลเงินเหรียญสหรัฐอเมริกาเป็นจำนวนเงินรวม </w:t>
      </w:r>
      <w:r w:rsidRPr="002048D6">
        <w:rPr>
          <w:rFonts w:ascii="Angsana New" w:hAnsi="Angsana New"/>
          <w:i/>
          <w:iCs/>
          <w:sz w:val="30"/>
          <w:szCs w:val="30"/>
        </w:rPr>
        <w:t xml:space="preserve">300 </w:t>
      </w:r>
      <w:r w:rsidRPr="002048D6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2048D6">
        <w:rPr>
          <w:rFonts w:ascii="Angsana New" w:hAnsi="Angsana New"/>
          <w:i/>
          <w:iCs/>
          <w:sz w:val="30"/>
          <w:szCs w:val="30"/>
        </w:rPr>
        <w:t xml:space="preserve"> </w:t>
      </w:r>
      <w:r w:rsidRPr="002048D6">
        <w:rPr>
          <w:rFonts w:ascii="Angsana New" w:hAnsi="Angsana New"/>
          <w:i/>
          <w:iCs/>
          <w:sz w:val="30"/>
          <w:szCs w:val="30"/>
          <w:cs/>
        </w:rPr>
        <w:t xml:space="preserve">สกุลเงินเยนเป็นจำนวนเงินรวม </w:t>
      </w:r>
      <w:r w:rsidRPr="002048D6">
        <w:rPr>
          <w:rFonts w:ascii="Angsana New" w:hAnsi="Angsana New"/>
          <w:i/>
          <w:iCs/>
          <w:sz w:val="30"/>
          <w:szCs w:val="30"/>
        </w:rPr>
        <w:t xml:space="preserve">15,000  </w:t>
      </w:r>
      <w:r w:rsidRPr="002048D6">
        <w:rPr>
          <w:rFonts w:ascii="Angsana New" w:hAnsi="Angsana New"/>
          <w:i/>
          <w:iCs/>
          <w:sz w:val="30"/>
          <w:szCs w:val="30"/>
          <w:cs/>
        </w:rPr>
        <w:t>ล้านเยน</w:t>
      </w:r>
      <w:r w:rsidRPr="002048D6">
        <w:rPr>
          <w:rFonts w:ascii="Angsana New" w:hAnsi="Angsana New"/>
          <w:i/>
          <w:iCs/>
          <w:sz w:val="30"/>
          <w:szCs w:val="30"/>
        </w:rPr>
        <w:t xml:space="preserve"> </w:t>
      </w:r>
      <w:r w:rsidRPr="002048D6">
        <w:rPr>
          <w:rFonts w:ascii="Angsana New" w:hAnsi="Angsana New" w:hint="cs"/>
          <w:i/>
          <w:iCs/>
          <w:sz w:val="30"/>
          <w:szCs w:val="30"/>
          <w:cs/>
        </w:rPr>
        <w:t>และสกุลเหรียญออสเตรเลียเป็นจำนวนเงินรวม</w:t>
      </w:r>
      <w:r w:rsidR="00D449C4" w:rsidRPr="002048D6">
        <w:rPr>
          <w:rFonts w:ascii="Angsana New" w:hAnsi="Angsana New"/>
          <w:i/>
          <w:iCs/>
          <w:sz w:val="30"/>
          <w:szCs w:val="30"/>
        </w:rPr>
        <w:t xml:space="preserve"> 646.27</w:t>
      </w:r>
      <w:r w:rsidRPr="002048D6">
        <w:rPr>
          <w:rFonts w:ascii="Angsana New" w:hAnsi="Angsana New"/>
          <w:i/>
          <w:iCs/>
          <w:sz w:val="30"/>
          <w:szCs w:val="30"/>
        </w:rPr>
        <w:t xml:space="preserve"> </w:t>
      </w:r>
      <w:r w:rsidRPr="002048D6">
        <w:rPr>
          <w:rFonts w:ascii="Angsana New" w:hAnsi="Angsana New" w:hint="cs"/>
          <w:i/>
          <w:iCs/>
          <w:sz w:val="30"/>
          <w:szCs w:val="30"/>
          <w:cs/>
        </w:rPr>
        <w:t>ล้านเหรียญออสเตรเลีย</w:t>
      </w:r>
      <w:r w:rsidRPr="002048D6">
        <w:rPr>
          <w:rFonts w:ascii="Angsana New" w:hAnsi="Angsana New"/>
          <w:i/>
          <w:iCs/>
          <w:sz w:val="30"/>
          <w:szCs w:val="30"/>
        </w:rPr>
        <w:t xml:space="preserve">) </w:t>
      </w:r>
      <w:r w:rsidRPr="002048D6">
        <w:rPr>
          <w:rFonts w:ascii="Angsana New" w:hAnsi="Angsana New"/>
          <w:sz w:val="30"/>
          <w:szCs w:val="30"/>
          <w:cs/>
        </w:rPr>
        <w:t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:rsidR="00CE3B15" w:rsidRPr="00307994" w:rsidRDefault="00CE3B15" w:rsidP="00CE3B15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CE2AF3" w:rsidRPr="00D96644" w:rsidRDefault="00520FD4" w:rsidP="004058F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96644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</w:t>
      </w:r>
      <w:r w:rsidR="00CE2AF3" w:rsidRPr="00D96644">
        <w:rPr>
          <w:rFonts w:ascii="Angsana New" w:hAnsi="Angsana New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:rsidR="00B525E3" w:rsidRPr="00307994" w:rsidRDefault="00B525E3" w:rsidP="007D7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287CB7" w:rsidRPr="00FD4C58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D4C5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สัญญาปฏิบัติการเดินเครื่องและบำรุงรักษาโรงไฟฟ้า</w:t>
      </w:r>
    </w:p>
    <w:p w:rsidR="005A72D6" w:rsidRPr="00307994" w:rsidRDefault="005A72D6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87CB7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4C5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D4C58">
        <w:rPr>
          <w:rFonts w:ascii="Angsana New" w:hAnsi="Angsana New"/>
          <w:sz w:val="30"/>
          <w:szCs w:val="30"/>
        </w:rPr>
        <w:t xml:space="preserve">30 </w:t>
      </w:r>
      <w:r w:rsidRPr="00FD4C5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D4C58">
        <w:rPr>
          <w:rFonts w:ascii="Angsana New" w:hAnsi="Angsana New"/>
          <w:sz w:val="30"/>
          <w:szCs w:val="30"/>
        </w:rPr>
        <w:t xml:space="preserve">2543 </w:t>
      </w:r>
      <w:r w:rsidRPr="00FD4C58">
        <w:rPr>
          <w:rFonts w:ascii="Angsana New" w:hAnsi="Angsana New"/>
          <w:sz w:val="30"/>
          <w:szCs w:val="30"/>
          <w:cs/>
        </w:rPr>
        <w:t>บริษัท ไตร เอนเนอจี้ จำกัด ซึ่งเป็นบริษัทย่อย</w:t>
      </w:r>
      <w:r w:rsidRPr="00FD4C58">
        <w:rPr>
          <w:rFonts w:ascii="Angsana New" w:hAnsi="Angsana New" w:hint="cs"/>
          <w:sz w:val="30"/>
          <w:szCs w:val="30"/>
          <w:cs/>
        </w:rPr>
        <w:t>ทางตรง</w:t>
      </w:r>
      <w:r w:rsidRPr="00FD4C58">
        <w:rPr>
          <w:rFonts w:ascii="Angsana New" w:hAnsi="Angsana New"/>
          <w:sz w:val="30"/>
          <w:szCs w:val="30"/>
          <w:cs/>
        </w:rPr>
        <w:t xml:space="preserve">ได้เข้าทำสัญญาดำเนินการและบำรุงรักษาโรงไฟฟ้ากับผู้ให้บริการรายหนึ่ง ตามเงื่อนไขของสัญญาผู้ให้บริการรายดังกล่าวจะต้องดำเนินการผลิตกระแสไฟฟ้าและบำรุงรักษาโรงไฟฟ้าให้กับบริษัทย่อย โดยสัญญาดังกล่าวมีระยะเวลา 20 ปี ต่อมาเมื่อวันที่ </w:t>
      </w:r>
      <w:r w:rsidRPr="00FD4C58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D4C58">
        <w:rPr>
          <w:rFonts w:ascii="Angsana New" w:hAnsi="Angsana New"/>
          <w:sz w:val="30"/>
          <w:szCs w:val="30"/>
        </w:rPr>
        <w:t xml:space="preserve">  1 </w:t>
      </w:r>
      <w:r w:rsidRPr="00FD4C58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FD4C58">
        <w:rPr>
          <w:rFonts w:ascii="Angsana New" w:hAnsi="Angsana New"/>
          <w:sz w:val="30"/>
          <w:szCs w:val="30"/>
        </w:rPr>
        <w:t xml:space="preserve">2557 </w:t>
      </w:r>
      <w:r w:rsidRPr="00FD4C58">
        <w:rPr>
          <w:rFonts w:ascii="Angsana New" w:hAnsi="Angsana New"/>
          <w:sz w:val="30"/>
          <w:szCs w:val="30"/>
          <w:cs/>
        </w:rPr>
        <w:t>บริษัทย่อยดังกล่าวได้โอนกิจการ</w:t>
      </w:r>
      <w:r w:rsidRPr="00FD4C58">
        <w:rPr>
          <w:rFonts w:ascii="Angsana New" w:hAnsi="Angsana New"/>
          <w:spacing w:val="2"/>
          <w:sz w:val="30"/>
          <w:szCs w:val="30"/>
          <w:cs/>
        </w:rPr>
        <w:t xml:space="preserve"> รวมทั้งได้โอนสิทธิในสัญญาดำเนินการและบำรุงรักษาโรงไฟฟ้า</w:t>
      </w:r>
      <w:r w:rsidRPr="00FD4C58">
        <w:rPr>
          <w:rFonts w:ascii="Angsana New" w:hAnsi="Angsana New" w:hint="cs"/>
          <w:spacing w:val="2"/>
          <w:sz w:val="30"/>
          <w:szCs w:val="30"/>
          <w:cs/>
        </w:rPr>
        <w:t>ทั้งหมด</w:t>
      </w:r>
      <w:r w:rsidRPr="00FD4C58">
        <w:rPr>
          <w:rFonts w:ascii="Angsana New" w:hAnsi="Angsana New"/>
          <w:spacing w:val="2"/>
          <w:sz w:val="30"/>
          <w:szCs w:val="30"/>
          <w:cs/>
        </w:rPr>
        <w:t>ให้กับบริษัท</w:t>
      </w:r>
      <w:r w:rsidRPr="00FD4C58">
        <w:rPr>
          <w:rFonts w:ascii="Angsana New" w:hAnsi="Angsana New"/>
          <w:sz w:val="30"/>
          <w:szCs w:val="30"/>
          <w:cs/>
        </w:rPr>
        <w:t xml:space="preserve"> ผลิตไฟฟ้าราชบุรี จำกัด</w:t>
      </w:r>
    </w:p>
    <w:p w:rsidR="005A72D6" w:rsidRPr="00307994" w:rsidRDefault="005A72D6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87CB7" w:rsidRPr="00FD4C58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D4C5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สัญญาซื้อขายเชื้อเพลิง</w:t>
      </w:r>
    </w:p>
    <w:p w:rsidR="00287CB7" w:rsidRPr="00307994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287CB7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FD4C5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เมื่อวันที่ 27 ตุลาคม 2543 บริษัท ผลิตไฟฟ้าราชบุรี จำกัด ซึ่งเป็นบริษัทย่อย</w:t>
      </w:r>
      <w:r w:rsidRPr="00FD4C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ทางตรง</w:t>
      </w:r>
      <w:r w:rsidRPr="00FD4C5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ได้ทำสัญญาซื้อขาย</w:t>
      </w:r>
      <w:r w:rsidR="00D5259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                        </w:t>
      </w:r>
      <w:r w:rsidRPr="00FD4C5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ก๊าซธรรมชาติกับบริษัท ปตท. จำกัด (มหาชน) </w:t>
      </w:r>
      <w:r w:rsidRPr="00FD4C58">
        <w:rPr>
          <w:rFonts w:ascii="Angsana New" w:eastAsia="Cordia New" w:hAnsi="Angsana New"/>
          <w:snapToGrid w:val="0"/>
          <w:sz w:val="30"/>
          <w:szCs w:val="30"/>
          <w:lang w:eastAsia="th-TH"/>
        </w:rPr>
        <w:t>(“</w:t>
      </w:r>
      <w:proofErr w:type="spellStart"/>
      <w:r w:rsidRPr="00FD4C5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ปตท</w:t>
      </w:r>
      <w:proofErr w:type="spellEnd"/>
      <w:r w:rsidRPr="00FD4C58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.”) </w:t>
      </w:r>
      <w:r w:rsidRPr="00FD4C5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เป็นระยะเวลา 25 ปี โดย ปตท. จะจำหน่ายก๊าซธรรมชาติให้กับบริษัทย่อยในปริมาณและราคาที่ตกลงกัน</w:t>
      </w:r>
    </w:p>
    <w:p w:rsidR="00287CB7" w:rsidRPr="00AC0266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D4C58">
        <w:rPr>
          <w:rFonts w:ascii="Angsana New" w:hAnsi="Angsana New"/>
          <w:spacing w:val="-4"/>
          <w:sz w:val="30"/>
          <w:szCs w:val="30"/>
          <w:cs/>
        </w:rPr>
        <w:lastRenderedPageBreak/>
        <w:t>เมื่อวันที่ 1 มิถุนายน 2547 บริษัท ผลิตไฟฟ้าราชบุรี จำกัด ซึ่งเป็นบริษัทย่อย</w:t>
      </w:r>
      <w:r w:rsidRPr="00FD4C58">
        <w:rPr>
          <w:rFonts w:ascii="Angsana New" w:hAnsi="Angsana New" w:hint="cs"/>
          <w:spacing w:val="-4"/>
          <w:sz w:val="30"/>
          <w:szCs w:val="30"/>
          <w:cs/>
        </w:rPr>
        <w:t>ทางตรง</w:t>
      </w:r>
      <w:r w:rsidRPr="00FD4C58">
        <w:rPr>
          <w:rFonts w:ascii="Angsana New" w:hAnsi="Angsana New"/>
          <w:spacing w:val="-4"/>
          <w:sz w:val="30"/>
          <w:szCs w:val="30"/>
          <w:cs/>
        </w:rPr>
        <w:t xml:space="preserve">ได้ทำสัญญาซื้อขายน้ำมันดีเซลกับ ปตท. เป็นระยะเวลา 3 ปีและระยะเวลาตามสัญญาจะได้รับการขยายออกไปโดยอัตโนมัติอย่างต่อเนื่องอีกคราวละ 1 ปี จนกว่าระยะเวลาตามสัญญาจะสิ้นสุดลง เว้นแต่จะมีการแจ้งเป็นลายลักษณ์อักษรว่ามีความประสงค์จะยกเลิกการขยายระยะเวลาตามสัญญาโดยอัตโนมัติดังกล่าวไม่น้อยกว่า </w:t>
      </w:r>
      <w:r w:rsidRPr="00FD4C58">
        <w:rPr>
          <w:rFonts w:ascii="Angsana New" w:hAnsi="Angsana New"/>
          <w:spacing w:val="-4"/>
          <w:sz w:val="30"/>
          <w:szCs w:val="30"/>
        </w:rPr>
        <w:t>6</w:t>
      </w:r>
      <w:r w:rsidRPr="00FD4C58">
        <w:rPr>
          <w:rFonts w:ascii="Angsana New" w:hAnsi="Angsana New"/>
          <w:spacing w:val="-4"/>
          <w:sz w:val="30"/>
          <w:szCs w:val="30"/>
          <w:cs/>
        </w:rPr>
        <w:t xml:space="preserve"> เดือน ก่อนที่ระยะเวลาตามสัญญาเดิมจะสิ้นสุดลง</w:t>
      </w:r>
      <w:r w:rsidR="00D41DB1">
        <w:rPr>
          <w:rFonts w:ascii="Angsana New" w:hAnsi="Angsana New"/>
          <w:sz w:val="30"/>
          <w:szCs w:val="30"/>
        </w:rPr>
        <w:t xml:space="preserve"> </w:t>
      </w:r>
      <w:r w:rsidRPr="00FD4C58">
        <w:rPr>
          <w:rFonts w:ascii="Angsana New" w:hAnsi="Angsana New"/>
          <w:sz w:val="30"/>
          <w:szCs w:val="30"/>
          <w:cs/>
        </w:rPr>
        <w:t>โดยปตท. จะจำหน่ายน้ำมันดีเซลให้กับบริษัทย่อยในปริมาณและราคาที่ตกลงกัน</w:t>
      </w:r>
    </w:p>
    <w:p w:rsidR="00287CB7" w:rsidRPr="00307994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287CB7" w:rsidRPr="00AC0266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</w:pPr>
      <w:r w:rsidRPr="00FD4C5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เมื่อวันที่ 22 พฤษภาคม 2540 บริษัท ไตร เอนเนอจี้ จำกัด ซึ่งเป็นบริษัทย่อย</w:t>
      </w:r>
      <w:r w:rsidRPr="00FD4C5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val="th-TH" w:eastAsia="th-TH"/>
        </w:rPr>
        <w:t>ทางตรง</w:t>
      </w:r>
      <w:r w:rsidRPr="00FD4C5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ได้ทำสัญญาซื้อขายก๊าซกับบริษัท ปตท. จำกัด (มหาชน) (“ปตท.”) สัญญาดังกล่าวมีระยะเวลา 20 ปี</w:t>
      </w:r>
      <w:r w:rsidRPr="00FD4C5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val="th-TH" w:eastAsia="th-TH"/>
        </w:rPr>
        <w:t xml:space="preserve"> ต่อมา</w:t>
      </w:r>
      <w:r w:rsidRPr="00FD4C5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เมื่อวันที่ 1 สิงหาคม 2557 </w:t>
      </w:r>
      <w:r w:rsidRPr="00FD4C5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val="th-TH" w:eastAsia="th-TH"/>
        </w:rPr>
        <w:t xml:space="preserve">          </w:t>
      </w:r>
      <w:r w:rsidRPr="00FD4C5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บริษัท</w:t>
      </w:r>
      <w:r w:rsidRPr="00FD4C5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val="th-TH" w:eastAsia="th-TH"/>
        </w:rPr>
        <w:t>ย่อยดังกล่าว</w:t>
      </w:r>
      <w:r w:rsidRPr="00FD4C5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ได้โอนกิจการ รวมทั้งได้โอนสิทธิในสัญญาซื้อขายก๊าซกับ ปตท. </w:t>
      </w:r>
      <w:r w:rsidRPr="00FD4C5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val="th-TH" w:eastAsia="th-TH"/>
        </w:rPr>
        <w:t>ทั้งหมด</w:t>
      </w:r>
      <w:r w:rsidRPr="00FD4C5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ให้กับ</w:t>
      </w:r>
      <w:r w:rsidRPr="00FD4C5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val="th-TH" w:eastAsia="th-TH"/>
        </w:rPr>
        <w:t xml:space="preserve">                     </w:t>
      </w:r>
      <w:r w:rsidR="00720583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val="th-TH" w:eastAsia="th-TH"/>
        </w:rPr>
        <w:t xml:space="preserve">                         </w:t>
      </w:r>
      <w:r w:rsidRPr="00FD4C5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บริษัท ผลิตไฟฟ้าราชบุรี จำกัด</w:t>
      </w:r>
    </w:p>
    <w:p w:rsidR="00307994" w:rsidRPr="00307994" w:rsidRDefault="00307994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287CB7" w:rsidRPr="00552068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5206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สัญญาจัดหาและซ่อมอะไหล่โรงไฟฟ้า (</w:t>
      </w:r>
      <w:proofErr w:type="spellStart"/>
      <w:r w:rsidRPr="00552068">
        <w:rPr>
          <w:rFonts w:ascii="Angsana New" w:hAnsi="Angsana New"/>
          <w:b/>
          <w:bCs/>
          <w:i/>
          <w:iCs/>
          <w:sz w:val="30"/>
          <w:szCs w:val="30"/>
          <w:cs/>
        </w:rPr>
        <w:t>Contractual</w:t>
      </w:r>
      <w:proofErr w:type="spellEnd"/>
      <w:r w:rsidRPr="0055206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proofErr w:type="spellStart"/>
      <w:r w:rsidRPr="00552068">
        <w:rPr>
          <w:rFonts w:ascii="Angsana New" w:hAnsi="Angsana New"/>
          <w:b/>
          <w:bCs/>
          <w:i/>
          <w:iCs/>
          <w:sz w:val="30"/>
          <w:szCs w:val="30"/>
          <w:cs/>
        </w:rPr>
        <w:t>Service</w:t>
      </w:r>
      <w:proofErr w:type="spellEnd"/>
      <w:r w:rsidRPr="0055206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proofErr w:type="spellStart"/>
      <w:r w:rsidRPr="00552068">
        <w:rPr>
          <w:rFonts w:ascii="Angsana New" w:hAnsi="Angsana New"/>
          <w:b/>
          <w:bCs/>
          <w:i/>
          <w:iCs/>
          <w:sz w:val="30"/>
          <w:szCs w:val="30"/>
          <w:cs/>
        </w:rPr>
        <w:t>Agreement</w:t>
      </w:r>
      <w:proofErr w:type="spellEnd"/>
      <w:r w:rsidRPr="0055206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</w:t>
      </w:r>
    </w:p>
    <w:p w:rsidR="00287CB7" w:rsidRPr="00307994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24"/>
          <w:szCs w:val="24"/>
          <w:cs/>
          <w:lang w:val="th-TH" w:eastAsia="th-TH"/>
        </w:rPr>
      </w:pPr>
    </w:p>
    <w:p w:rsidR="00287CB7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เมื่อวันที่ 29 ธันวาคม 2548 บริษัท ผลิตไฟฟ้าราชบุรี จำกัด ซึ่งเป็นบริษัทย่อย</w:t>
      </w:r>
      <w:r w:rsidRPr="0055206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ทางตรง</w:t>
      </w:r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ได้ทำสัญญาจัดหาและซ่อมอะไหล่</w:t>
      </w:r>
      <w:r w:rsidRPr="00552068">
        <w:rPr>
          <w:rFonts w:ascii="Angsana New" w:eastAsia="Cordia New" w:hAnsi="Angsana New"/>
          <w:snapToGrid w:val="0"/>
          <w:spacing w:val="4"/>
          <w:sz w:val="30"/>
          <w:szCs w:val="30"/>
          <w:cs/>
          <w:lang w:val="th-TH" w:eastAsia="th-TH"/>
        </w:rPr>
        <w:t>โรงไฟฟ้าพลังความร้อนร่</w:t>
      </w:r>
      <w:r w:rsidRPr="00552068">
        <w:rPr>
          <w:rFonts w:ascii="Angsana New" w:eastAsia="Cordia New" w:hAnsi="Angsana New"/>
          <w:snapToGrid w:val="0"/>
          <w:spacing w:val="4"/>
          <w:sz w:val="30"/>
          <w:szCs w:val="30"/>
          <w:cs/>
          <w:lang w:eastAsia="th-TH"/>
        </w:rPr>
        <w:t>วมระหว่างบริษัทย่อย</w:t>
      </w:r>
      <w:r w:rsidRPr="00552068">
        <w:rPr>
          <w:rFonts w:ascii="Angsana New" w:eastAsia="Cordia New" w:hAnsi="Angsana New"/>
          <w:snapToGrid w:val="0"/>
          <w:spacing w:val="4"/>
          <w:sz w:val="30"/>
          <w:szCs w:val="30"/>
          <w:cs/>
          <w:lang w:val="th-TH" w:eastAsia="th-TH"/>
        </w:rPr>
        <w:t xml:space="preserve">กับคู่สัญญาร่วมค้า </w:t>
      </w:r>
      <w:proofErr w:type="spellStart"/>
      <w:r w:rsidRPr="00552068">
        <w:rPr>
          <w:rFonts w:ascii="Angsana New" w:eastAsia="Cordia New" w:hAnsi="Angsana New"/>
          <w:snapToGrid w:val="0"/>
          <w:spacing w:val="4"/>
          <w:sz w:val="30"/>
          <w:szCs w:val="30"/>
          <w:cs/>
          <w:lang w:val="th-TH" w:eastAsia="th-TH"/>
        </w:rPr>
        <w:t>General</w:t>
      </w:r>
      <w:proofErr w:type="spellEnd"/>
      <w:r w:rsidRPr="00552068">
        <w:rPr>
          <w:rFonts w:ascii="Angsana New" w:eastAsia="Cordia New" w:hAnsi="Angsana New"/>
          <w:snapToGrid w:val="0"/>
          <w:spacing w:val="4"/>
          <w:sz w:val="30"/>
          <w:szCs w:val="30"/>
          <w:cs/>
          <w:lang w:val="th-TH" w:eastAsia="th-TH"/>
        </w:rPr>
        <w:t xml:space="preserve"> </w:t>
      </w:r>
      <w:proofErr w:type="spellStart"/>
      <w:r w:rsidRPr="00552068">
        <w:rPr>
          <w:rFonts w:ascii="Angsana New" w:eastAsia="Cordia New" w:hAnsi="Angsana New"/>
          <w:snapToGrid w:val="0"/>
          <w:spacing w:val="4"/>
          <w:sz w:val="30"/>
          <w:szCs w:val="30"/>
          <w:cs/>
          <w:lang w:val="th-TH" w:eastAsia="th-TH"/>
        </w:rPr>
        <w:t>Electric</w:t>
      </w:r>
      <w:proofErr w:type="spellEnd"/>
      <w:r w:rsidRPr="00552068">
        <w:rPr>
          <w:rFonts w:ascii="Angsana New" w:eastAsia="Cordia New" w:hAnsi="Angsana New"/>
          <w:snapToGrid w:val="0"/>
          <w:spacing w:val="4"/>
          <w:sz w:val="30"/>
          <w:szCs w:val="30"/>
          <w:cs/>
          <w:lang w:val="th-TH" w:eastAsia="th-TH"/>
        </w:rPr>
        <w:t xml:space="preserve"> </w:t>
      </w:r>
      <w:proofErr w:type="spellStart"/>
      <w:r w:rsidRPr="00552068">
        <w:rPr>
          <w:rFonts w:ascii="Angsana New" w:eastAsia="Cordia New" w:hAnsi="Angsana New"/>
          <w:snapToGrid w:val="0"/>
          <w:spacing w:val="4"/>
          <w:sz w:val="30"/>
          <w:szCs w:val="30"/>
          <w:cs/>
          <w:lang w:val="th-TH" w:eastAsia="th-TH"/>
        </w:rPr>
        <w:t>International</w:t>
      </w:r>
      <w:proofErr w:type="spellEnd"/>
      <w:r w:rsidRPr="00552068">
        <w:rPr>
          <w:rFonts w:ascii="Angsana New" w:eastAsia="Cordia New" w:hAnsi="Angsana New"/>
          <w:snapToGrid w:val="0"/>
          <w:spacing w:val="4"/>
          <w:sz w:val="30"/>
          <w:szCs w:val="30"/>
          <w:cs/>
          <w:lang w:val="th-TH" w:eastAsia="th-TH"/>
        </w:rPr>
        <w:t xml:space="preserve"> </w:t>
      </w:r>
      <w:proofErr w:type="spellStart"/>
      <w:r w:rsidRPr="00552068">
        <w:rPr>
          <w:rFonts w:ascii="Angsana New" w:eastAsia="Cordia New" w:hAnsi="Angsana New"/>
          <w:snapToGrid w:val="0"/>
          <w:spacing w:val="4"/>
          <w:sz w:val="30"/>
          <w:szCs w:val="30"/>
          <w:cs/>
          <w:lang w:val="th-TH" w:eastAsia="th-TH"/>
        </w:rPr>
        <w:t>Operations</w:t>
      </w:r>
      <w:proofErr w:type="spellEnd"/>
      <w:r w:rsidRPr="00552068">
        <w:rPr>
          <w:rFonts w:ascii="Angsana New" w:eastAsia="Cordia New" w:hAnsi="Angsana New"/>
          <w:snapToGrid w:val="0"/>
          <w:spacing w:val="4"/>
          <w:sz w:val="30"/>
          <w:szCs w:val="30"/>
          <w:lang w:eastAsia="th-TH"/>
        </w:rPr>
        <w:t xml:space="preserve"> </w:t>
      </w:r>
      <w:proofErr w:type="spellStart"/>
      <w:r w:rsidRPr="00552068">
        <w:rPr>
          <w:rFonts w:ascii="Angsana New" w:eastAsia="Cordia New" w:hAnsi="Angsana New"/>
          <w:snapToGrid w:val="0"/>
          <w:spacing w:val="4"/>
          <w:sz w:val="30"/>
          <w:szCs w:val="30"/>
          <w:cs/>
          <w:lang w:val="th-TH" w:eastAsia="th-TH"/>
        </w:rPr>
        <w:t>Co</w:t>
      </w:r>
      <w:proofErr w:type="spellEnd"/>
      <w:r w:rsidRPr="00552068">
        <w:rPr>
          <w:rFonts w:ascii="Angsana New" w:eastAsia="Cordia New" w:hAnsi="Angsana New"/>
          <w:snapToGrid w:val="0"/>
          <w:spacing w:val="4"/>
          <w:sz w:val="30"/>
          <w:szCs w:val="30"/>
          <w:cs/>
          <w:lang w:val="th-TH" w:eastAsia="th-TH"/>
        </w:rPr>
        <w:t>.,</w:t>
      </w:r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proofErr w:type="spellStart"/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Inc</w:t>
      </w:r>
      <w:proofErr w:type="spellEnd"/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. และ </w:t>
      </w:r>
      <w:proofErr w:type="spellStart"/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GE</w:t>
      </w:r>
      <w:proofErr w:type="spellEnd"/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proofErr w:type="spellStart"/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Energy</w:t>
      </w:r>
      <w:proofErr w:type="spellEnd"/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proofErr w:type="spellStart"/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Parts</w:t>
      </w:r>
      <w:proofErr w:type="spellEnd"/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, </w:t>
      </w:r>
      <w:proofErr w:type="spellStart"/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Inc</w:t>
      </w:r>
      <w:proofErr w:type="spellEnd"/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 ในปี </w:t>
      </w:r>
      <w:r w:rsidRPr="00552068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2570 </w:t>
      </w:r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โดยมีมูลค่าตามสัญญาประมาณ </w:t>
      </w:r>
      <w:r w:rsidRPr="00552068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42</w:t>
      </w:r>
      <w:r w:rsidRPr="00552068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8.60 </w:t>
      </w:r>
      <w:r w:rsidRPr="00552068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ล้านเหรียญสหรัฐอเมริกา ซึ่งจะมีการปรับเพิ่มราคาตามเงื่อนไขในสัญญา ในระหว่างไตรมาส </w:t>
      </w:r>
      <w:r w:rsidRPr="00552068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1 </w:t>
      </w:r>
      <w:r w:rsidRPr="00552068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ปี </w:t>
      </w:r>
      <w:r w:rsidRPr="00552068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2557 </w:t>
      </w:r>
      <w:r w:rsidRPr="00552068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คู่สัญญาทั้งสอง</w:t>
      </w:r>
      <w:r w:rsidRPr="00552068">
        <w:rPr>
          <w:rFonts w:ascii="Angsana New" w:eastAsia="Cordia New" w:hAnsi="Angsana New"/>
          <w:snapToGrid w:val="0"/>
          <w:spacing w:val="2"/>
          <w:sz w:val="30"/>
          <w:szCs w:val="30"/>
          <w:cs/>
          <w:lang w:eastAsia="th-TH"/>
        </w:rPr>
        <w:t>ฝ่ายตกลงปรับลดราคาและเปลี่ยนแปลงเงื่อนไขในสัญญาใหม่ โดยมีผลบังคับใช้ตั้งแต่กุมภาพันธ์ 2557</w:t>
      </w:r>
      <w:r w:rsidRPr="00552068">
        <w:rPr>
          <w:rFonts w:ascii="Angsana New" w:eastAsia="Cordia New" w:hAnsi="Angsana New"/>
          <w:snapToGrid w:val="0"/>
          <w:spacing w:val="2"/>
          <w:sz w:val="30"/>
          <w:szCs w:val="30"/>
          <w:lang w:eastAsia="th-TH"/>
        </w:rPr>
        <w:t xml:space="preserve"> </w:t>
      </w:r>
      <w:r w:rsidRPr="00552068">
        <w:rPr>
          <w:rFonts w:ascii="Angsana New" w:eastAsia="Cordia New" w:hAnsi="Angsana New"/>
          <w:snapToGrid w:val="0"/>
          <w:spacing w:val="2"/>
          <w:sz w:val="30"/>
          <w:szCs w:val="30"/>
          <w:cs/>
          <w:lang w:eastAsia="th-TH"/>
        </w:rPr>
        <w:t>มีมูลค่าตาม</w:t>
      </w:r>
      <w:r w:rsidRPr="00552068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สัญญาเป็นจำนวนเงินประมาณ 418.21 ล้านเหรียญ</w:t>
      </w:r>
      <w:r w:rsidRPr="0055206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สหรัฐอเมริกา</w:t>
      </w:r>
      <w:r w:rsidRPr="0055206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ณ วันที่</w:t>
      </w:r>
      <w:r w:rsidRPr="00552068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31 </w:t>
      </w:r>
      <w:r w:rsidRPr="0055206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มีนาคม </w:t>
      </w:r>
      <w:r w:rsidRPr="00552068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2560    </w:t>
      </w:r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บริษัทย่อยดังกล่าวมีภาระผูกพันคงเหลือตามสัญญาเป็นจำนวนเงินประมา</w:t>
      </w:r>
      <w:r w:rsidRPr="00552068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ณ</w:t>
      </w:r>
      <w:r w:rsidRPr="00552068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5A3642">
        <w:rPr>
          <w:rFonts w:ascii="Angsana New" w:eastAsia="Cordia New" w:hAnsi="Angsana New"/>
          <w:snapToGrid w:val="0"/>
          <w:sz w:val="30"/>
          <w:szCs w:val="30"/>
          <w:lang w:eastAsia="th-TH"/>
        </w:rPr>
        <w:t>179.24</w:t>
      </w:r>
      <w:r w:rsidRPr="00552068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55206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ล้านเหรียญสหรัฐอเมริกา</w:t>
      </w:r>
      <w:r w:rsidRPr="0055206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5461D">
        <w:rPr>
          <w:rFonts w:ascii="Angsana New" w:hAnsi="Angsana New" w:hint="cs"/>
          <w:i/>
          <w:iCs/>
          <w:sz w:val="30"/>
          <w:szCs w:val="30"/>
          <w:cs/>
        </w:rPr>
        <w:t xml:space="preserve">     </w:t>
      </w:r>
      <w:r w:rsidRPr="0055206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5461D">
        <w:rPr>
          <w:rFonts w:ascii="Angsana New" w:hAnsi="Angsana New"/>
          <w:i/>
          <w:iCs/>
          <w:sz w:val="30"/>
          <w:szCs w:val="30"/>
        </w:rPr>
        <w:t xml:space="preserve">31 </w:t>
      </w:r>
      <w:r w:rsidR="0025461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52068">
        <w:rPr>
          <w:rFonts w:ascii="Angsana New" w:hAnsi="Angsana New"/>
          <w:i/>
          <w:iCs/>
          <w:sz w:val="30"/>
          <w:szCs w:val="30"/>
        </w:rPr>
        <w:t>2</w:t>
      </w:r>
      <w:r w:rsidRPr="00552068">
        <w:rPr>
          <w:rFonts w:ascii="Angsana New" w:hAnsi="Angsana New"/>
          <w:i/>
          <w:iCs/>
          <w:sz w:val="30"/>
          <w:szCs w:val="30"/>
          <w:cs/>
        </w:rPr>
        <w:t>5</w:t>
      </w:r>
      <w:r w:rsidRPr="00552068">
        <w:rPr>
          <w:rFonts w:ascii="Angsana New" w:hAnsi="Angsana New"/>
          <w:i/>
          <w:iCs/>
          <w:sz w:val="30"/>
          <w:szCs w:val="30"/>
        </w:rPr>
        <w:t xml:space="preserve">59: </w:t>
      </w:r>
      <w:r w:rsidRPr="00552068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184.08 </w:t>
      </w:r>
      <w:r w:rsidRPr="00552068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552068">
        <w:rPr>
          <w:rFonts w:ascii="Angsana New" w:hAnsi="Angsana New"/>
          <w:i/>
          <w:iCs/>
          <w:sz w:val="30"/>
          <w:szCs w:val="30"/>
        </w:rPr>
        <w:t>)</w:t>
      </w:r>
    </w:p>
    <w:p w:rsidR="00287CB7" w:rsidRPr="00307994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287CB7" w:rsidRPr="00DA5C9E" w:rsidRDefault="00287CB7" w:rsidP="00287CB7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E4796D">
        <w:rPr>
          <w:rFonts w:ascii="Angsana New" w:hAnsi="Angsana New"/>
          <w:spacing w:val="4"/>
          <w:sz w:val="30"/>
          <w:szCs w:val="30"/>
          <w:cs/>
        </w:rPr>
        <w:t>นอกจากนี้ สัญญาดังกล่าวระบุให้บริษัทย่อย</w:t>
      </w:r>
      <w:r w:rsidRPr="00E4796D">
        <w:rPr>
          <w:rFonts w:ascii="Angsana New" w:hAnsi="Angsana New" w:hint="cs"/>
          <w:spacing w:val="4"/>
          <w:sz w:val="30"/>
          <w:szCs w:val="30"/>
          <w:cs/>
        </w:rPr>
        <w:t>ดังกล่าว</w:t>
      </w:r>
      <w:r w:rsidRPr="00E4796D">
        <w:rPr>
          <w:rFonts w:ascii="Angsana New" w:hAnsi="Angsana New"/>
          <w:spacing w:val="4"/>
          <w:sz w:val="30"/>
          <w:szCs w:val="30"/>
          <w:cs/>
        </w:rPr>
        <w:t>เปิด</w:t>
      </w:r>
      <w:proofErr w:type="spellStart"/>
      <w:r w:rsidRPr="00E4796D">
        <w:rPr>
          <w:rFonts w:ascii="Angsana New" w:hAnsi="Angsana New"/>
          <w:spacing w:val="4"/>
          <w:sz w:val="30"/>
          <w:szCs w:val="30"/>
          <w:cs/>
        </w:rPr>
        <w:t>เล็ตเตอร์ออฟ</w:t>
      </w:r>
      <w:proofErr w:type="spellEnd"/>
      <w:r w:rsidRPr="00E4796D">
        <w:rPr>
          <w:rFonts w:ascii="Angsana New" w:hAnsi="Angsana New"/>
          <w:spacing w:val="4"/>
          <w:sz w:val="30"/>
          <w:szCs w:val="30"/>
          <w:cs/>
        </w:rPr>
        <w:t xml:space="preserve">เครดิตจำนวน </w:t>
      </w:r>
      <w:r w:rsidRPr="00E4796D">
        <w:rPr>
          <w:rFonts w:ascii="Angsana New" w:hAnsi="Angsana New"/>
          <w:spacing w:val="4"/>
          <w:sz w:val="30"/>
          <w:szCs w:val="30"/>
        </w:rPr>
        <w:t xml:space="preserve">6 </w:t>
      </w:r>
      <w:r w:rsidRPr="00E4796D">
        <w:rPr>
          <w:rFonts w:ascii="Angsana New" w:hAnsi="Angsana New"/>
          <w:spacing w:val="4"/>
          <w:sz w:val="30"/>
          <w:szCs w:val="30"/>
          <w:cs/>
        </w:rPr>
        <w:t xml:space="preserve">ล้านเหรียญสหรัฐอเมริกา ณ วันที่ </w:t>
      </w:r>
      <w:r w:rsidR="00213BBB" w:rsidRPr="00E4796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31 </w:t>
      </w:r>
      <w:r w:rsidR="00213BBB" w:rsidRPr="00E4796D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มีนาคม </w:t>
      </w:r>
      <w:r w:rsidR="00213BBB" w:rsidRPr="00E4796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2560 </w:t>
      </w:r>
      <w:r w:rsidRPr="00E4796D">
        <w:rPr>
          <w:rFonts w:ascii="Angsana New" w:hAnsi="Angsana New"/>
          <w:sz w:val="30"/>
          <w:szCs w:val="30"/>
          <w:cs/>
        </w:rPr>
        <w:t>บริษัทย่อยดังกล่าวมี</w:t>
      </w:r>
      <w:proofErr w:type="spellStart"/>
      <w:r w:rsidRPr="00E4796D">
        <w:rPr>
          <w:rFonts w:ascii="Angsana New" w:hAnsi="Angsana New"/>
          <w:sz w:val="30"/>
          <w:szCs w:val="30"/>
          <w:cs/>
        </w:rPr>
        <w:t>เล็ตเตอร์ออฟ</w:t>
      </w:r>
      <w:proofErr w:type="spellEnd"/>
      <w:r w:rsidRPr="00E4796D">
        <w:rPr>
          <w:rFonts w:ascii="Angsana New" w:hAnsi="Angsana New"/>
          <w:sz w:val="30"/>
          <w:szCs w:val="30"/>
          <w:cs/>
        </w:rPr>
        <w:t>เครดิตที่ยังไม่ได้ใช้จำนวน</w:t>
      </w:r>
      <w:r w:rsidR="0014298D" w:rsidRPr="00E4796D">
        <w:rPr>
          <w:rFonts w:ascii="Angsana New" w:hAnsi="Angsana New" w:hint="cs"/>
          <w:sz w:val="30"/>
          <w:szCs w:val="30"/>
          <w:cs/>
        </w:rPr>
        <w:t xml:space="preserve"> </w:t>
      </w:r>
      <w:r w:rsidR="0014298D" w:rsidRPr="00E4796D">
        <w:rPr>
          <w:rFonts w:ascii="Angsana New" w:hAnsi="Angsana New"/>
          <w:sz w:val="30"/>
          <w:szCs w:val="30"/>
        </w:rPr>
        <w:t>6</w:t>
      </w:r>
      <w:r w:rsidR="00213BBB" w:rsidRPr="00E4796D">
        <w:rPr>
          <w:rFonts w:ascii="Angsana New" w:hAnsi="Angsana New"/>
          <w:sz w:val="30"/>
          <w:szCs w:val="30"/>
        </w:rPr>
        <w:t xml:space="preserve"> </w:t>
      </w:r>
      <w:r w:rsidRPr="00E4796D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Pr="00E4796D">
        <w:rPr>
          <w:rFonts w:ascii="Angsana New" w:hAnsi="Angsana New"/>
          <w:i/>
          <w:iCs/>
          <w:sz w:val="30"/>
          <w:szCs w:val="30"/>
          <w:cs/>
        </w:rPr>
        <w:t>(</w:t>
      </w:r>
      <w:r w:rsidR="0025461D">
        <w:rPr>
          <w:rFonts w:ascii="Angsana New" w:hAnsi="Angsana New"/>
          <w:i/>
          <w:iCs/>
          <w:sz w:val="30"/>
          <w:szCs w:val="30"/>
        </w:rPr>
        <w:t xml:space="preserve">31 </w:t>
      </w:r>
      <w:r w:rsidR="0025461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13BBB" w:rsidRPr="00E4796D">
        <w:rPr>
          <w:rFonts w:ascii="Angsana New" w:hAnsi="Angsana New"/>
          <w:i/>
          <w:iCs/>
          <w:sz w:val="30"/>
          <w:szCs w:val="30"/>
        </w:rPr>
        <w:t>2559</w:t>
      </w:r>
      <w:r w:rsidRPr="00E4796D">
        <w:rPr>
          <w:rFonts w:ascii="Angsana New" w:hAnsi="Angsana New"/>
          <w:i/>
          <w:iCs/>
          <w:sz w:val="30"/>
          <w:szCs w:val="30"/>
        </w:rPr>
        <w:t xml:space="preserve">: 6 </w:t>
      </w:r>
      <w:r w:rsidRPr="00E4796D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:rsidR="005A72D6" w:rsidRPr="00307994" w:rsidRDefault="005A72D6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287CB7" w:rsidRPr="00E4796D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4796D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:rsidR="00287CB7" w:rsidRPr="00307994" w:rsidRDefault="00287CB7" w:rsidP="00287CB7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287CB7" w:rsidRDefault="00287CB7" w:rsidP="00287CB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4796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13BBB" w:rsidRPr="00E4796D">
        <w:rPr>
          <w:rFonts w:ascii="Angsana New" w:hAnsi="Angsana New"/>
          <w:sz w:val="30"/>
          <w:szCs w:val="30"/>
        </w:rPr>
        <w:t xml:space="preserve">31 </w:t>
      </w:r>
      <w:r w:rsidR="00213BBB" w:rsidRPr="00E4796D">
        <w:rPr>
          <w:rFonts w:ascii="Angsana New" w:hAnsi="Angsana New"/>
          <w:sz w:val="30"/>
          <w:szCs w:val="30"/>
          <w:cs/>
        </w:rPr>
        <w:t xml:space="preserve">มีนาคม </w:t>
      </w:r>
      <w:r w:rsidR="00213BBB" w:rsidRPr="00E4796D">
        <w:rPr>
          <w:rFonts w:ascii="Angsana New" w:hAnsi="Angsana New"/>
          <w:sz w:val="30"/>
          <w:szCs w:val="30"/>
        </w:rPr>
        <w:t xml:space="preserve">2560 </w:t>
      </w:r>
      <w:r w:rsidRPr="00E4796D">
        <w:rPr>
          <w:rFonts w:ascii="Angsana New" w:hAnsi="Angsana New"/>
          <w:sz w:val="30"/>
          <w:szCs w:val="30"/>
          <w:cs/>
        </w:rPr>
        <w:t>บริษัทและบริษัทย่อยมีภาระผูกพันจากการที่ธนาคารออกหนังสือค้ำประกันในนามของบริษัท</w:t>
      </w:r>
      <w:r w:rsidRPr="00E4796D">
        <w:rPr>
          <w:rFonts w:ascii="Angsana New" w:hAnsi="Angsana New" w:hint="cs"/>
          <w:sz w:val="30"/>
          <w:szCs w:val="30"/>
          <w:cs/>
        </w:rPr>
        <w:t>และ</w:t>
      </w:r>
      <w:r w:rsidRPr="00E4796D">
        <w:rPr>
          <w:rFonts w:ascii="Angsana New" w:hAnsi="Angsana New"/>
          <w:sz w:val="30"/>
          <w:szCs w:val="30"/>
          <w:cs/>
        </w:rPr>
        <w:t>บริษัทย่อย</w:t>
      </w:r>
      <w:r w:rsidRPr="00E4796D">
        <w:rPr>
          <w:rFonts w:ascii="Angsana New" w:hAnsi="Angsana New" w:hint="cs"/>
          <w:sz w:val="30"/>
          <w:szCs w:val="30"/>
          <w:cs/>
        </w:rPr>
        <w:t xml:space="preserve"> </w:t>
      </w:r>
      <w:r w:rsidRPr="00E4796D">
        <w:rPr>
          <w:rFonts w:ascii="Angsana New" w:hAnsi="Angsana New"/>
          <w:sz w:val="30"/>
          <w:szCs w:val="30"/>
          <w:cs/>
        </w:rPr>
        <w:t>เพื่อใช้เป็นหลักประกันในการ</w:t>
      </w:r>
      <w:proofErr w:type="spellStart"/>
      <w:r w:rsidRPr="00E4796D">
        <w:rPr>
          <w:rFonts w:ascii="Angsana New" w:hAnsi="Angsana New"/>
          <w:sz w:val="30"/>
          <w:szCs w:val="30"/>
          <w:cs/>
        </w:rPr>
        <w:t>ปฎิบัติ</w:t>
      </w:r>
      <w:proofErr w:type="spellEnd"/>
      <w:r w:rsidRPr="00E4796D">
        <w:rPr>
          <w:rFonts w:ascii="Angsana New" w:hAnsi="Angsana New"/>
          <w:sz w:val="30"/>
          <w:szCs w:val="30"/>
          <w:cs/>
        </w:rPr>
        <w:t xml:space="preserve">ตามเงื่อนไขต่างๆ ในการดำเนินธุรกิจปกติจำนวน </w:t>
      </w:r>
      <w:r w:rsidRPr="00E4796D">
        <w:rPr>
          <w:rFonts w:ascii="Angsana New" w:hAnsi="Angsana New"/>
          <w:sz w:val="30"/>
          <w:szCs w:val="30"/>
        </w:rPr>
        <w:t xml:space="preserve">  </w:t>
      </w:r>
      <w:r w:rsidRPr="00E4796D">
        <w:rPr>
          <w:rFonts w:ascii="Angsana New" w:hAnsi="Angsana New"/>
          <w:sz w:val="30"/>
          <w:szCs w:val="30"/>
          <w:cs/>
        </w:rPr>
        <w:br/>
      </w:r>
      <w:r w:rsidR="004227A8" w:rsidRPr="00E4796D">
        <w:rPr>
          <w:rFonts w:ascii="Angsana New" w:hAnsi="Angsana New"/>
          <w:sz w:val="30"/>
          <w:szCs w:val="30"/>
        </w:rPr>
        <w:t>94.05</w:t>
      </w:r>
      <w:r w:rsidR="00213BBB" w:rsidRPr="00E4796D">
        <w:rPr>
          <w:rFonts w:ascii="Angsana New" w:hAnsi="Angsana New"/>
          <w:sz w:val="30"/>
          <w:szCs w:val="30"/>
        </w:rPr>
        <w:t xml:space="preserve"> </w:t>
      </w:r>
      <w:r w:rsidRPr="00E4796D">
        <w:rPr>
          <w:rFonts w:ascii="Angsana New" w:hAnsi="Angsana New"/>
          <w:sz w:val="30"/>
          <w:szCs w:val="30"/>
          <w:cs/>
        </w:rPr>
        <w:t>ล้านบาท</w:t>
      </w:r>
      <w:r w:rsidR="00213BBB" w:rsidRPr="00E4796D">
        <w:rPr>
          <w:rFonts w:ascii="Angsana New" w:hAnsi="Angsana New"/>
          <w:sz w:val="30"/>
          <w:szCs w:val="30"/>
        </w:rPr>
        <w:t xml:space="preserve"> </w:t>
      </w:r>
      <w:r w:rsidR="004227A8" w:rsidRPr="00E4796D">
        <w:rPr>
          <w:rFonts w:ascii="Angsana New" w:hAnsi="Angsana New"/>
          <w:sz w:val="30"/>
          <w:szCs w:val="30"/>
        </w:rPr>
        <w:t>3.17</w:t>
      </w:r>
      <w:r w:rsidR="00213BBB" w:rsidRPr="00E4796D">
        <w:rPr>
          <w:rFonts w:ascii="Angsana New" w:hAnsi="Angsana New"/>
          <w:sz w:val="30"/>
          <w:szCs w:val="30"/>
        </w:rPr>
        <w:t xml:space="preserve"> </w:t>
      </w:r>
      <w:r w:rsidRPr="00E4796D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213BBB" w:rsidRPr="00E4796D">
        <w:rPr>
          <w:rFonts w:ascii="Angsana New" w:hAnsi="Angsana New" w:hint="cs"/>
          <w:sz w:val="30"/>
          <w:szCs w:val="30"/>
          <w:cs/>
        </w:rPr>
        <w:t xml:space="preserve"> และ</w:t>
      </w:r>
      <w:r w:rsidR="00213BBB" w:rsidRPr="00E4796D">
        <w:rPr>
          <w:rFonts w:ascii="Angsana New" w:hAnsi="Angsana New"/>
          <w:sz w:val="30"/>
          <w:szCs w:val="30"/>
        </w:rPr>
        <w:t xml:space="preserve"> </w:t>
      </w:r>
      <w:r w:rsidR="00E4796D" w:rsidRPr="00E4796D">
        <w:rPr>
          <w:rFonts w:ascii="Angsana New" w:hAnsi="Angsana New"/>
          <w:sz w:val="30"/>
          <w:szCs w:val="30"/>
        </w:rPr>
        <w:t>0.2</w:t>
      </w:r>
      <w:r w:rsidR="004227A8" w:rsidRPr="00E4796D">
        <w:rPr>
          <w:rFonts w:ascii="Angsana New" w:hAnsi="Angsana New"/>
          <w:sz w:val="30"/>
          <w:szCs w:val="30"/>
        </w:rPr>
        <w:t>0</w:t>
      </w:r>
      <w:r w:rsidR="00213BBB" w:rsidRPr="00E4796D">
        <w:rPr>
          <w:rFonts w:ascii="Angsana New" w:hAnsi="Angsana New"/>
          <w:sz w:val="30"/>
          <w:szCs w:val="30"/>
        </w:rPr>
        <w:t xml:space="preserve"> </w:t>
      </w:r>
      <w:r w:rsidRPr="00E4796D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Pr="00E4796D">
        <w:rPr>
          <w:rFonts w:ascii="Angsana New" w:hAnsi="Angsana New"/>
          <w:sz w:val="30"/>
          <w:szCs w:val="30"/>
        </w:rPr>
        <w:t xml:space="preserve"> </w:t>
      </w:r>
      <w:r w:rsidRPr="00E4796D">
        <w:rPr>
          <w:rFonts w:ascii="Angsana New" w:hAnsi="Angsana New"/>
          <w:i/>
          <w:iCs/>
          <w:sz w:val="30"/>
          <w:szCs w:val="30"/>
          <w:cs/>
        </w:rPr>
        <w:t>(</w:t>
      </w:r>
      <w:r w:rsidR="0025461D">
        <w:rPr>
          <w:rFonts w:ascii="Angsana New" w:hAnsi="Angsana New"/>
          <w:i/>
          <w:iCs/>
          <w:sz w:val="30"/>
          <w:szCs w:val="30"/>
        </w:rPr>
        <w:t xml:space="preserve">31 </w:t>
      </w:r>
      <w:r w:rsidR="0025461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E4796D">
        <w:rPr>
          <w:rFonts w:ascii="Angsana New" w:hAnsi="Angsana New"/>
          <w:i/>
          <w:iCs/>
          <w:sz w:val="30"/>
          <w:szCs w:val="30"/>
          <w:cs/>
        </w:rPr>
        <w:t>25</w:t>
      </w:r>
      <w:r w:rsidR="00213BBB" w:rsidRPr="00E4796D">
        <w:rPr>
          <w:rFonts w:ascii="Angsana New" w:hAnsi="Angsana New"/>
          <w:i/>
          <w:iCs/>
          <w:sz w:val="30"/>
          <w:szCs w:val="30"/>
        </w:rPr>
        <w:t>59: 94.05</w:t>
      </w:r>
      <w:r w:rsidRPr="00E4796D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213BBB" w:rsidRPr="00E4796D">
        <w:rPr>
          <w:rFonts w:ascii="Angsana New" w:hAnsi="Angsana New"/>
          <w:i/>
          <w:iCs/>
          <w:sz w:val="30"/>
          <w:szCs w:val="30"/>
        </w:rPr>
        <w:t xml:space="preserve"> </w:t>
      </w:r>
      <w:r w:rsidR="00A732A8">
        <w:rPr>
          <w:rFonts w:ascii="Angsana New" w:hAnsi="Angsana New"/>
          <w:i/>
          <w:iCs/>
          <w:sz w:val="30"/>
          <w:szCs w:val="30"/>
        </w:rPr>
        <w:t xml:space="preserve">1.09 </w:t>
      </w:r>
      <w:r w:rsidRPr="00E4796D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213BBB" w:rsidRPr="00E4796D">
        <w:rPr>
          <w:rFonts w:ascii="Angsana New" w:hAnsi="Angsana New"/>
          <w:i/>
          <w:iCs/>
          <w:sz w:val="30"/>
          <w:szCs w:val="30"/>
        </w:rPr>
        <w:t xml:space="preserve"> </w:t>
      </w:r>
      <w:r w:rsidR="00213BBB" w:rsidRPr="00E4796D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213BBB" w:rsidRPr="00E4796D">
        <w:rPr>
          <w:rFonts w:ascii="Angsana New" w:hAnsi="Angsana New"/>
          <w:i/>
          <w:iCs/>
          <w:sz w:val="30"/>
          <w:szCs w:val="30"/>
        </w:rPr>
        <w:t xml:space="preserve">0.70 </w:t>
      </w:r>
      <w:r w:rsidR="00213BBB" w:rsidRPr="00E4796D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</w:t>
      </w:r>
      <w:r w:rsidRPr="00E4796D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287CB7" w:rsidRPr="00E4796D" w:rsidRDefault="00287CB7" w:rsidP="00287CB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4796D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213BBB" w:rsidRPr="00E4796D">
        <w:rPr>
          <w:rFonts w:ascii="Angsana New" w:hAnsi="Angsana New"/>
          <w:sz w:val="30"/>
          <w:szCs w:val="30"/>
        </w:rPr>
        <w:t xml:space="preserve">31 </w:t>
      </w:r>
      <w:r w:rsidR="00213BBB" w:rsidRPr="00E4796D">
        <w:rPr>
          <w:rFonts w:ascii="Angsana New" w:hAnsi="Angsana New"/>
          <w:sz w:val="30"/>
          <w:szCs w:val="30"/>
          <w:cs/>
        </w:rPr>
        <w:t xml:space="preserve">มีนาคม </w:t>
      </w:r>
      <w:r w:rsidR="00213BBB" w:rsidRPr="00E4796D">
        <w:rPr>
          <w:rFonts w:ascii="Angsana New" w:hAnsi="Angsana New"/>
          <w:sz w:val="30"/>
          <w:szCs w:val="30"/>
        </w:rPr>
        <w:t xml:space="preserve">2560 </w:t>
      </w:r>
      <w:r w:rsidRPr="00E4796D">
        <w:rPr>
          <w:rFonts w:ascii="Angsana New" w:hAnsi="Angsana New"/>
          <w:sz w:val="30"/>
          <w:szCs w:val="30"/>
          <w:cs/>
        </w:rPr>
        <w:t xml:space="preserve">บริษัทและบริษัทย่อยมีภาระผูกพันจากการที่ธนาคารออก </w:t>
      </w:r>
      <w:r w:rsidRPr="00E4796D">
        <w:rPr>
          <w:rFonts w:ascii="Angsana New" w:hAnsi="Angsana New"/>
          <w:sz w:val="30"/>
          <w:szCs w:val="30"/>
        </w:rPr>
        <w:t xml:space="preserve">Standby Letter of Credit      </w:t>
      </w:r>
      <w:r w:rsidR="00213BBB" w:rsidRPr="00E4796D">
        <w:rPr>
          <w:rFonts w:ascii="Angsana New" w:hAnsi="Angsana New"/>
          <w:sz w:val="30"/>
          <w:szCs w:val="30"/>
        </w:rPr>
        <w:t xml:space="preserve">  </w:t>
      </w:r>
      <w:r w:rsidR="00720583">
        <w:rPr>
          <w:rFonts w:ascii="Angsana New" w:hAnsi="Angsana New"/>
          <w:sz w:val="30"/>
          <w:szCs w:val="30"/>
        </w:rPr>
        <w:t xml:space="preserve">                    </w:t>
      </w:r>
      <w:r w:rsidRPr="00E4796D">
        <w:rPr>
          <w:rFonts w:ascii="Angsana New" w:hAnsi="Angsana New"/>
          <w:sz w:val="30"/>
          <w:szCs w:val="30"/>
          <w:cs/>
        </w:rPr>
        <w:t xml:space="preserve">เพื่อใช้ค้ำประกันเงินสำรองเพื่อการชำระหนี้ </w:t>
      </w:r>
      <w:r w:rsidRPr="00E4796D">
        <w:rPr>
          <w:rFonts w:ascii="Angsana New" w:hAnsi="Angsana New"/>
          <w:sz w:val="30"/>
          <w:szCs w:val="30"/>
        </w:rPr>
        <w:t>(Debt Service Reserve Guarantee)</w:t>
      </w:r>
      <w:r w:rsidRPr="00E4796D">
        <w:rPr>
          <w:rFonts w:ascii="Angsana New" w:hAnsi="Angsana New"/>
          <w:sz w:val="30"/>
          <w:szCs w:val="30"/>
          <w:cs/>
        </w:rPr>
        <w:t xml:space="preserve"> ของการร่วมค้าและค้ำประกัน</w:t>
      </w:r>
      <w:r w:rsidRPr="00E4796D">
        <w:rPr>
          <w:rFonts w:ascii="Angsana New" w:hAnsi="Angsana New"/>
          <w:sz w:val="30"/>
          <w:szCs w:val="30"/>
        </w:rPr>
        <w:t xml:space="preserve"> </w:t>
      </w:r>
      <w:r w:rsidRPr="00E4796D">
        <w:rPr>
          <w:rFonts w:ascii="Angsana New" w:hAnsi="Angsana New"/>
          <w:sz w:val="30"/>
          <w:szCs w:val="30"/>
          <w:cs/>
        </w:rPr>
        <w:br/>
        <w:t>การเพิ่มทุนในการร่วมค้าจำนวน</w:t>
      </w:r>
      <w:r w:rsidR="00213BBB" w:rsidRPr="00E4796D">
        <w:rPr>
          <w:rFonts w:ascii="Angsana New" w:hAnsi="Angsana New"/>
          <w:sz w:val="30"/>
          <w:szCs w:val="30"/>
        </w:rPr>
        <w:t xml:space="preserve"> </w:t>
      </w:r>
      <w:r w:rsidR="00094C20" w:rsidRPr="00E4796D">
        <w:rPr>
          <w:rFonts w:ascii="Angsana New" w:hAnsi="Angsana New"/>
          <w:sz w:val="30"/>
          <w:szCs w:val="30"/>
        </w:rPr>
        <w:t>745.43</w:t>
      </w:r>
      <w:r w:rsidR="00213BBB" w:rsidRPr="00E4796D">
        <w:rPr>
          <w:rFonts w:ascii="Angsana New" w:hAnsi="Angsana New"/>
          <w:sz w:val="30"/>
          <w:szCs w:val="30"/>
        </w:rPr>
        <w:t xml:space="preserve"> </w:t>
      </w:r>
      <w:r w:rsidRPr="00E4796D">
        <w:rPr>
          <w:rFonts w:ascii="Angsana New" w:hAnsi="Angsana New"/>
          <w:sz w:val="30"/>
          <w:szCs w:val="30"/>
          <w:cs/>
        </w:rPr>
        <w:t>ล้านบาท และ</w:t>
      </w:r>
      <w:r w:rsidR="00213BBB" w:rsidRPr="00E4796D">
        <w:rPr>
          <w:rFonts w:ascii="Angsana New" w:hAnsi="Angsana New"/>
          <w:sz w:val="30"/>
          <w:szCs w:val="30"/>
        </w:rPr>
        <w:t xml:space="preserve"> </w:t>
      </w:r>
      <w:r w:rsidR="00094C20" w:rsidRPr="00E4796D">
        <w:rPr>
          <w:rFonts w:ascii="Angsana New" w:hAnsi="Angsana New"/>
          <w:sz w:val="30"/>
          <w:szCs w:val="30"/>
        </w:rPr>
        <w:t>24.00</w:t>
      </w:r>
      <w:r w:rsidR="00213BBB" w:rsidRPr="00E4796D">
        <w:rPr>
          <w:rFonts w:ascii="Angsana New" w:hAnsi="Angsana New"/>
          <w:sz w:val="30"/>
          <w:szCs w:val="30"/>
        </w:rPr>
        <w:t xml:space="preserve"> </w:t>
      </w:r>
      <w:r w:rsidRPr="00E4796D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Pr="00E4796D">
        <w:rPr>
          <w:rFonts w:ascii="Angsana New" w:hAnsi="Angsana New"/>
          <w:i/>
          <w:iCs/>
          <w:sz w:val="30"/>
          <w:szCs w:val="30"/>
          <w:cs/>
        </w:rPr>
        <w:t>(</w:t>
      </w:r>
      <w:r w:rsidR="0025461D">
        <w:rPr>
          <w:rFonts w:ascii="Angsana New" w:hAnsi="Angsana New"/>
          <w:i/>
          <w:iCs/>
          <w:sz w:val="30"/>
          <w:szCs w:val="30"/>
        </w:rPr>
        <w:t xml:space="preserve">31 </w:t>
      </w:r>
      <w:r w:rsidR="0025461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E4796D">
        <w:rPr>
          <w:rFonts w:ascii="Angsana New" w:hAnsi="Angsana New"/>
          <w:i/>
          <w:iCs/>
          <w:sz w:val="30"/>
          <w:szCs w:val="30"/>
          <w:cs/>
        </w:rPr>
        <w:t>25</w:t>
      </w:r>
      <w:r w:rsidR="00213BBB" w:rsidRPr="00E4796D">
        <w:rPr>
          <w:rFonts w:ascii="Angsana New" w:hAnsi="Angsana New"/>
          <w:i/>
          <w:iCs/>
          <w:sz w:val="30"/>
          <w:szCs w:val="30"/>
        </w:rPr>
        <w:t>59: 5</w:t>
      </w:r>
      <w:r w:rsidRPr="00E4796D">
        <w:rPr>
          <w:rFonts w:ascii="Angsana New" w:hAnsi="Angsana New"/>
          <w:i/>
          <w:iCs/>
          <w:sz w:val="30"/>
          <w:szCs w:val="30"/>
        </w:rPr>
        <w:t xml:space="preserve">05.43 </w:t>
      </w:r>
      <w:r w:rsidRPr="00E4796D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213BBB" w:rsidRPr="00E4796D">
        <w:rPr>
          <w:rFonts w:ascii="Angsana New" w:hAnsi="Angsana New"/>
          <w:i/>
          <w:iCs/>
          <w:sz w:val="30"/>
          <w:szCs w:val="30"/>
        </w:rPr>
        <w:t>23.50</w:t>
      </w:r>
      <w:r w:rsidRPr="00E4796D">
        <w:rPr>
          <w:rFonts w:ascii="Angsana New" w:hAnsi="Angsana New"/>
          <w:i/>
          <w:iCs/>
          <w:sz w:val="30"/>
          <w:szCs w:val="30"/>
        </w:rPr>
        <w:t xml:space="preserve"> </w:t>
      </w:r>
      <w:r w:rsidRPr="00E4796D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:rsidR="00287CB7" w:rsidRPr="00E4796D" w:rsidRDefault="00287CB7" w:rsidP="00287CB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87CB7" w:rsidRPr="00E4796D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0"/>
        <w:jc w:val="thaiDistribute"/>
        <w:rPr>
          <w:rStyle w:val="PageNumber"/>
          <w:rFonts w:ascii="Angsana New" w:hAnsi="Angsana New"/>
          <w:b/>
          <w:bCs/>
          <w:i/>
          <w:iCs/>
          <w:sz w:val="30"/>
          <w:szCs w:val="30"/>
        </w:rPr>
      </w:pPr>
      <w:r w:rsidRPr="00E4796D">
        <w:rPr>
          <w:rStyle w:val="PageNumber"/>
          <w:rFonts w:ascii="Angsana New" w:hAnsi="Angsana New"/>
          <w:b/>
          <w:bCs/>
          <w:i/>
          <w:iCs/>
          <w:sz w:val="30"/>
          <w:szCs w:val="30"/>
          <w:cs/>
        </w:rPr>
        <w:t>รายจ่ายฝ่ายทุน</w:t>
      </w:r>
    </w:p>
    <w:p w:rsidR="00287CB7" w:rsidRPr="00213BBB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287CB7" w:rsidRPr="00E124D2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4796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13BBB" w:rsidRPr="00E4796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31 </w:t>
      </w:r>
      <w:r w:rsidR="00213BBB" w:rsidRPr="00E4796D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มีนาคม </w:t>
      </w:r>
      <w:r w:rsidR="00213BBB" w:rsidRPr="00E4796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2560 </w:t>
      </w:r>
      <w:r w:rsidRPr="00E4796D">
        <w:rPr>
          <w:rFonts w:ascii="Angsana New" w:hAnsi="Angsana New"/>
          <w:sz w:val="30"/>
          <w:szCs w:val="30"/>
          <w:cs/>
        </w:rPr>
        <w:t>บริษัทมีภาระผูกพันเกี่ยวกับรายจ่ายฝ่ายทุนคงเหลือเป็นจำนวนเงิน</w:t>
      </w:r>
      <w:r w:rsidR="00213BBB" w:rsidRPr="00E4796D">
        <w:rPr>
          <w:rFonts w:ascii="Angsana New" w:hAnsi="Angsana New"/>
          <w:sz w:val="30"/>
          <w:szCs w:val="30"/>
        </w:rPr>
        <w:t xml:space="preserve"> </w:t>
      </w:r>
      <w:r w:rsidR="0016028C" w:rsidRPr="00E4796D">
        <w:rPr>
          <w:rFonts w:ascii="Angsana New" w:hAnsi="Angsana New"/>
          <w:sz w:val="30"/>
          <w:szCs w:val="30"/>
        </w:rPr>
        <w:t>0.94</w:t>
      </w:r>
      <w:r w:rsidR="00213BBB" w:rsidRPr="00E4796D">
        <w:rPr>
          <w:rFonts w:ascii="Angsana New" w:hAnsi="Angsana New"/>
          <w:sz w:val="30"/>
          <w:szCs w:val="30"/>
        </w:rPr>
        <w:t xml:space="preserve"> </w:t>
      </w:r>
      <w:r w:rsidRPr="00E4796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4796D">
        <w:rPr>
          <w:rFonts w:ascii="Angsana New" w:hAnsi="Angsana New"/>
          <w:sz w:val="30"/>
          <w:szCs w:val="30"/>
        </w:rPr>
        <w:t xml:space="preserve">        </w:t>
      </w:r>
      <w:r w:rsidRPr="00E4796D">
        <w:rPr>
          <w:rFonts w:ascii="Angsana New" w:hAnsi="Angsana New"/>
          <w:sz w:val="30"/>
          <w:szCs w:val="30"/>
          <w:cs/>
        </w:rPr>
        <w:br/>
      </w:r>
      <w:r w:rsidRPr="00E4796D">
        <w:rPr>
          <w:rFonts w:ascii="Angsana New" w:hAnsi="Angsana New"/>
          <w:i/>
          <w:iCs/>
          <w:sz w:val="30"/>
          <w:szCs w:val="30"/>
          <w:cs/>
        </w:rPr>
        <w:t>(</w:t>
      </w:r>
      <w:r w:rsidR="0025461D">
        <w:rPr>
          <w:rFonts w:ascii="Angsana New" w:hAnsi="Angsana New"/>
          <w:i/>
          <w:iCs/>
          <w:sz w:val="30"/>
          <w:szCs w:val="30"/>
        </w:rPr>
        <w:t xml:space="preserve">31 </w:t>
      </w:r>
      <w:r w:rsidR="0025461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E4796D">
        <w:rPr>
          <w:rFonts w:ascii="Angsana New" w:hAnsi="Angsana New"/>
          <w:i/>
          <w:iCs/>
          <w:sz w:val="30"/>
          <w:szCs w:val="30"/>
          <w:cs/>
        </w:rPr>
        <w:t>255</w:t>
      </w:r>
      <w:r w:rsidR="00213BBB" w:rsidRPr="00E4796D">
        <w:rPr>
          <w:rFonts w:ascii="Angsana New" w:hAnsi="Angsana New"/>
          <w:i/>
          <w:iCs/>
          <w:sz w:val="30"/>
          <w:szCs w:val="30"/>
        </w:rPr>
        <w:t>9: 2.8</w:t>
      </w:r>
      <w:r w:rsidRPr="00E4796D">
        <w:rPr>
          <w:rFonts w:ascii="Angsana New" w:hAnsi="Angsana New"/>
          <w:i/>
          <w:iCs/>
          <w:sz w:val="30"/>
          <w:szCs w:val="30"/>
        </w:rPr>
        <w:t>6</w:t>
      </w:r>
      <w:r w:rsidRPr="00E4796D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:rsidR="00287CB7" w:rsidRPr="00E124D2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87CB7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732A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13BBB" w:rsidRPr="00A732A8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31 </w:t>
      </w:r>
      <w:r w:rsidR="00213BBB" w:rsidRPr="00A732A8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มีนาคม </w:t>
      </w:r>
      <w:r w:rsidR="00213BBB" w:rsidRPr="00A732A8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2560 </w:t>
      </w:r>
      <w:r w:rsidRPr="00A732A8">
        <w:rPr>
          <w:rFonts w:ascii="Angsana New" w:hAnsi="Angsana New"/>
          <w:sz w:val="30"/>
          <w:szCs w:val="30"/>
          <w:cs/>
        </w:rPr>
        <w:t>บริษัท ไฟฟ้า เซ</w:t>
      </w:r>
      <w:proofErr w:type="spellStart"/>
      <w:r w:rsidRPr="00A732A8">
        <w:rPr>
          <w:rFonts w:ascii="Angsana New" w:hAnsi="Angsana New"/>
          <w:sz w:val="30"/>
          <w:szCs w:val="30"/>
          <w:cs/>
        </w:rPr>
        <w:t>เปียน</w:t>
      </w:r>
      <w:proofErr w:type="spellEnd"/>
      <w:r w:rsidRPr="00A732A8">
        <w:rPr>
          <w:rFonts w:ascii="Angsana New" w:hAnsi="Angsana New"/>
          <w:sz w:val="30"/>
          <w:szCs w:val="30"/>
        </w:rPr>
        <w:t>-</w:t>
      </w:r>
      <w:r w:rsidRPr="00A732A8">
        <w:rPr>
          <w:rFonts w:ascii="Angsana New" w:hAnsi="Angsana New"/>
          <w:sz w:val="30"/>
          <w:szCs w:val="30"/>
          <w:cs/>
        </w:rPr>
        <w:t>เซน้ำน้อย จำกัด ซึ่งเป็นการร่วมค้า</w:t>
      </w:r>
      <w:r w:rsidRPr="00A732A8">
        <w:rPr>
          <w:rFonts w:ascii="Angsana New" w:hAnsi="Angsana New" w:hint="cs"/>
          <w:sz w:val="30"/>
          <w:szCs w:val="30"/>
          <w:cs/>
        </w:rPr>
        <w:t>ทางตรง</w:t>
      </w:r>
      <w:r w:rsidRPr="00A732A8">
        <w:rPr>
          <w:rFonts w:ascii="Angsana New" w:hAnsi="Angsana New"/>
          <w:sz w:val="30"/>
          <w:szCs w:val="30"/>
          <w:cs/>
        </w:rPr>
        <w:t xml:space="preserve"> มีภาระผูกพัน</w:t>
      </w:r>
      <w:r w:rsidRPr="00A732A8">
        <w:rPr>
          <w:rFonts w:ascii="Angsana New" w:hAnsi="Angsana New"/>
          <w:spacing w:val="2"/>
          <w:sz w:val="30"/>
          <w:szCs w:val="30"/>
          <w:cs/>
        </w:rPr>
        <w:t>เกี่ยวกับรายจ่ายฝ่ายทุนคงเหลือตามสัญญาที่สำคัญตามสัดส่วนการลงทุน ได้แก่ สัญญางานบริการด้านวิศวกรรมที่</w:t>
      </w:r>
      <w:r w:rsidRPr="00A732A8">
        <w:rPr>
          <w:rFonts w:ascii="Angsana New" w:hAnsi="Angsana New"/>
          <w:sz w:val="30"/>
          <w:szCs w:val="30"/>
          <w:cs/>
        </w:rPr>
        <w:t>ปรึกษา สัญญาก่อสร้างโรงไฟฟ้าพลังน้ำและสัญญาบริการอื่นๆ เป็นจำนวนเงิน</w:t>
      </w:r>
      <w:r w:rsidR="0061276E">
        <w:rPr>
          <w:rFonts w:ascii="Angsana New" w:hAnsi="Angsana New"/>
          <w:sz w:val="30"/>
          <w:szCs w:val="30"/>
        </w:rPr>
        <w:t xml:space="preserve"> 31.59 </w:t>
      </w:r>
      <w:r w:rsidR="00213BBB" w:rsidRPr="00A732A8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213BBB" w:rsidRPr="00A732A8">
        <w:rPr>
          <w:rFonts w:ascii="Angsana New" w:hAnsi="Angsana New"/>
          <w:sz w:val="30"/>
          <w:szCs w:val="30"/>
        </w:rPr>
        <w:t xml:space="preserve"> </w:t>
      </w:r>
      <w:r w:rsidR="00A732A8">
        <w:rPr>
          <w:rFonts w:ascii="Angsana New" w:hAnsi="Angsana New"/>
          <w:sz w:val="30"/>
          <w:szCs w:val="30"/>
        </w:rPr>
        <w:t xml:space="preserve">               </w:t>
      </w:r>
      <w:r w:rsidR="00720583">
        <w:rPr>
          <w:rFonts w:ascii="Angsana New" w:hAnsi="Angsana New"/>
          <w:sz w:val="30"/>
          <w:szCs w:val="30"/>
        </w:rPr>
        <w:t xml:space="preserve">                   </w:t>
      </w:r>
      <w:r w:rsidRPr="00A732A8">
        <w:rPr>
          <w:rFonts w:ascii="Angsana New" w:hAnsi="Angsana New"/>
          <w:i/>
          <w:iCs/>
          <w:sz w:val="30"/>
          <w:szCs w:val="30"/>
          <w:cs/>
        </w:rPr>
        <w:t>(</w:t>
      </w:r>
      <w:r w:rsidR="0025461D" w:rsidRPr="00A732A8">
        <w:rPr>
          <w:rFonts w:ascii="Angsana New" w:hAnsi="Angsana New"/>
          <w:i/>
          <w:iCs/>
          <w:sz w:val="30"/>
          <w:szCs w:val="30"/>
        </w:rPr>
        <w:t xml:space="preserve">31 </w:t>
      </w:r>
      <w:r w:rsidR="0025461D" w:rsidRPr="00A732A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13BBB" w:rsidRPr="00A732A8">
        <w:rPr>
          <w:rFonts w:ascii="Angsana New" w:hAnsi="Angsana New"/>
          <w:i/>
          <w:iCs/>
          <w:sz w:val="30"/>
          <w:szCs w:val="30"/>
        </w:rPr>
        <w:t>2559: 43.76</w:t>
      </w:r>
      <w:r w:rsidRPr="00A732A8">
        <w:rPr>
          <w:rFonts w:ascii="Angsana New" w:hAnsi="Angsana New"/>
          <w:sz w:val="30"/>
          <w:szCs w:val="30"/>
        </w:rPr>
        <w:t xml:space="preserve"> </w:t>
      </w:r>
      <w:r w:rsidRPr="00A732A8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:rsidR="00213BBB" w:rsidRDefault="00213BBB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87CB7" w:rsidRPr="00D11842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796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13BBB" w:rsidRPr="00E4796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31 </w:t>
      </w:r>
      <w:r w:rsidR="00213BBB" w:rsidRPr="00E4796D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มีนาคม </w:t>
      </w:r>
      <w:r w:rsidR="00F8289B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2560 </w:t>
      </w:r>
      <w:r w:rsidR="00F8289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บริษัท ราช-ออสเตรเลีย </w:t>
      </w:r>
      <w:proofErr w:type="spellStart"/>
      <w:r w:rsidR="00F8289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คอร์ปอเรชั่น</w:t>
      </w:r>
      <w:proofErr w:type="spellEnd"/>
      <w:r w:rsidR="00F8289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จำกัดและบริษัทย่อย </w:t>
      </w:r>
      <w:r w:rsidRPr="00E4796D">
        <w:rPr>
          <w:rFonts w:ascii="Angsana New" w:hAnsi="Angsana New"/>
          <w:sz w:val="30"/>
          <w:szCs w:val="30"/>
          <w:cs/>
        </w:rPr>
        <w:t>ซึ่งเป็น</w:t>
      </w:r>
      <w:r w:rsidRPr="00E4796D">
        <w:rPr>
          <w:rFonts w:ascii="Angsana New" w:hAnsi="Angsana New" w:hint="cs"/>
          <w:sz w:val="30"/>
          <w:szCs w:val="30"/>
          <w:cs/>
        </w:rPr>
        <w:t>บริษัทย่อยทางอ้อม</w:t>
      </w:r>
      <w:r w:rsidRPr="00E4796D">
        <w:rPr>
          <w:rFonts w:ascii="Angsana New" w:hAnsi="Angsana New"/>
          <w:sz w:val="30"/>
          <w:szCs w:val="30"/>
          <w:cs/>
        </w:rPr>
        <w:t>มีภาระผูกพัน</w:t>
      </w:r>
      <w:r w:rsidRPr="00E4796D">
        <w:rPr>
          <w:rFonts w:ascii="Angsana New" w:hAnsi="Angsana New"/>
          <w:spacing w:val="2"/>
          <w:sz w:val="30"/>
          <w:szCs w:val="30"/>
          <w:cs/>
        </w:rPr>
        <w:t>เกี่ยวกับรายจ่ายฝ่ายทุนคงเหลือตามสัญญาที่สำคัญตามสัดส่วนการลงทุน ได้แก่ สัญญางาน</w:t>
      </w:r>
      <w:r w:rsidRPr="00E4796D">
        <w:rPr>
          <w:rFonts w:ascii="Angsana New" w:hAnsi="Angsana New" w:hint="cs"/>
          <w:spacing w:val="2"/>
          <w:sz w:val="30"/>
          <w:szCs w:val="30"/>
          <w:cs/>
        </w:rPr>
        <w:t>ก่อสร้าง</w:t>
      </w:r>
      <w:r w:rsidRPr="00E4796D">
        <w:rPr>
          <w:rFonts w:ascii="Angsana New" w:hAnsi="Angsana New"/>
          <w:sz w:val="30"/>
          <w:szCs w:val="30"/>
          <w:cs/>
        </w:rPr>
        <w:t>โรงไฟฟ้าพลังงานลม</w:t>
      </w:r>
      <w:r w:rsidRPr="00E4796D">
        <w:rPr>
          <w:rFonts w:ascii="Angsana New" w:hAnsi="Angsana New" w:hint="cs"/>
          <w:spacing w:val="2"/>
          <w:sz w:val="30"/>
          <w:szCs w:val="30"/>
          <w:cs/>
        </w:rPr>
        <w:t>(</w:t>
      </w:r>
      <w:r w:rsidRPr="00E4796D">
        <w:rPr>
          <w:rFonts w:ascii="Angsana New" w:hAnsi="Angsana New"/>
          <w:spacing w:val="2"/>
          <w:sz w:val="30"/>
          <w:szCs w:val="30"/>
        </w:rPr>
        <w:t>Engineering Procurement &amp; Construction Contract</w:t>
      </w:r>
      <w:r w:rsidRPr="00E4796D">
        <w:rPr>
          <w:rFonts w:ascii="Angsana New" w:hAnsi="Angsana New" w:hint="cs"/>
          <w:spacing w:val="2"/>
          <w:sz w:val="30"/>
          <w:szCs w:val="30"/>
          <w:cs/>
        </w:rPr>
        <w:t xml:space="preserve">) </w:t>
      </w:r>
      <w:r w:rsidR="00F8289B">
        <w:rPr>
          <w:rFonts w:ascii="Angsana New" w:hAnsi="Angsana New" w:hint="cs"/>
          <w:spacing w:val="2"/>
          <w:sz w:val="30"/>
          <w:szCs w:val="30"/>
          <w:cs/>
        </w:rPr>
        <w:t xml:space="preserve">และสัญญาบริการอื่นๆ </w:t>
      </w:r>
      <w:r w:rsidRPr="00E4796D">
        <w:rPr>
          <w:rFonts w:ascii="Angsana New" w:hAnsi="Angsana New"/>
          <w:spacing w:val="2"/>
          <w:sz w:val="30"/>
          <w:szCs w:val="30"/>
          <w:cs/>
        </w:rPr>
        <w:t>เป็นจำนวนเงิ</w:t>
      </w:r>
      <w:r w:rsidR="00213BBB" w:rsidRPr="00E4796D">
        <w:rPr>
          <w:rFonts w:ascii="Angsana New" w:hAnsi="Angsana New" w:hint="cs"/>
          <w:spacing w:val="2"/>
          <w:sz w:val="30"/>
          <w:szCs w:val="30"/>
          <w:cs/>
        </w:rPr>
        <w:t>น</w:t>
      </w:r>
      <w:r w:rsidR="00213BBB" w:rsidRPr="00E4796D">
        <w:rPr>
          <w:rFonts w:ascii="Angsana New" w:hAnsi="Angsana New"/>
          <w:spacing w:val="2"/>
          <w:sz w:val="30"/>
          <w:szCs w:val="30"/>
        </w:rPr>
        <w:t xml:space="preserve"> </w:t>
      </w:r>
      <w:r w:rsidR="00D11842" w:rsidRPr="00E4796D">
        <w:rPr>
          <w:rFonts w:ascii="Angsana New" w:hAnsi="Angsana New"/>
          <w:spacing w:val="2"/>
          <w:sz w:val="30"/>
          <w:szCs w:val="30"/>
        </w:rPr>
        <w:t>28</w:t>
      </w:r>
      <w:r w:rsidR="00F83010">
        <w:rPr>
          <w:rFonts w:ascii="Angsana New" w:hAnsi="Angsana New"/>
          <w:spacing w:val="2"/>
          <w:sz w:val="30"/>
          <w:szCs w:val="30"/>
        </w:rPr>
        <w:t>.00</w:t>
      </w:r>
      <w:r w:rsidR="00213BBB" w:rsidRPr="00E4796D">
        <w:rPr>
          <w:rFonts w:ascii="Angsana New" w:hAnsi="Angsana New"/>
          <w:spacing w:val="2"/>
          <w:sz w:val="30"/>
          <w:szCs w:val="30"/>
        </w:rPr>
        <w:t xml:space="preserve"> </w:t>
      </w:r>
      <w:r w:rsidRPr="00E4796D">
        <w:rPr>
          <w:rFonts w:ascii="Angsana New" w:hAnsi="Angsana New" w:hint="cs"/>
          <w:spacing w:val="2"/>
          <w:sz w:val="30"/>
          <w:szCs w:val="30"/>
          <w:cs/>
        </w:rPr>
        <w:t>ล้านเหรียญ</w:t>
      </w:r>
      <w:r w:rsidRPr="00E4796D">
        <w:rPr>
          <w:rFonts w:ascii="Angsana New" w:hAnsi="Angsana New"/>
          <w:spacing w:val="2"/>
          <w:sz w:val="30"/>
          <w:szCs w:val="30"/>
          <w:cs/>
        </w:rPr>
        <w:t>สหรัฐอเมริกา</w:t>
      </w:r>
      <w:r w:rsidR="00F8289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F8289B">
        <w:rPr>
          <w:rFonts w:ascii="Angsana New" w:hAnsi="Angsana New"/>
          <w:spacing w:val="2"/>
          <w:sz w:val="30"/>
          <w:szCs w:val="30"/>
        </w:rPr>
        <w:t xml:space="preserve">127.65 </w:t>
      </w:r>
      <w:r w:rsidRPr="00E4796D">
        <w:rPr>
          <w:rFonts w:ascii="Angsana New" w:hAnsi="Angsana New"/>
          <w:spacing w:val="2"/>
          <w:sz w:val="30"/>
          <w:szCs w:val="30"/>
          <w:cs/>
        </w:rPr>
        <w:t>ล้าน</w:t>
      </w:r>
      <w:r w:rsidRPr="00E4796D">
        <w:rPr>
          <w:rFonts w:ascii="Angsana New" w:hAnsi="Angsana New"/>
          <w:sz w:val="30"/>
          <w:szCs w:val="30"/>
          <w:cs/>
        </w:rPr>
        <w:t>เหรียญ</w:t>
      </w:r>
      <w:r w:rsidR="00213BBB" w:rsidRPr="00E4796D">
        <w:rPr>
          <w:rFonts w:ascii="Angsana New" w:hAnsi="Angsana New" w:hint="cs"/>
          <w:sz w:val="30"/>
          <w:szCs w:val="30"/>
          <w:cs/>
        </w:rPr>
        <w:t>ออสเตรเลีย และ</w:t>
      </w:r>
      <w:r w:rsidR="00213BBB" w:rsidRPr="00E4796D">
        <w:rPr>
          <w:rFonts w:ascii="Angsana New" w:hAnsi="Angsana New"/>
          <w:sz w:val="30"/>
          <w:szCs w:val="30"/>
        </w:rPr>
        <w:t xml:space="preserve"> </w:t>
      </w:r>
      <w:r w:rsidR="00D11842" w:rsidRPr="00E4796D">
        <w:rPr>
          <w:rFonts w:ascii="Angsana New" w:hAnsi="Angsana New"/>
          <w:sz w:val="30"/>
          <w:szCs w:val="30"/>
        </w:rPr>
        <w:t>59.47</w:t>
      </w:r>
      <w:r w:rsidR="00213BBB" w:rsidRPr="00E4796D">
        <w:rPr>
          <w:rFonts w:ascii="Angsana New" w:hAnsi="Angsana New"/>
          <w:sz w:val="30"/>
          <w:szCs w:val="30"/>
        </w:rPr>
        <w:t xml:space="preserve"> </w:t>
      </w:r>
      <w:r w:rsidR="00A732A8">
        <w:rPr>
          <w:rFonts w:ascii="Angsana New" w:hAnsi="Angsana New" w:hint="cs"/>
          <w:sz w:val="30"/>
          <w:szCs w:val="30"/>
          <w:cs/>
        </w:rPr>
        <w:t>ล้าน</w:t>
      </w:r>
      <w:r w:rsidRPr="00E4796D">
        <w:rPr>
          <w:rFonts w:ascii="Angsana New" w:hAnsi="Angsana New" w:hint="cs"/>
          <w:sz w:val="30"/>
          <w:szCs w:val="30"/>
          <w:cs/>
        </w:rPr>
        <w:t>ยูโร</w:t>
      </w:r>
      <w:r w:rsidR="00D11842" w:rsidRPr="00E4796D">
        <w:rPr>
          <w:rFonts w:ascii="Angsana New" w:hAnsi="Angsana New" w:hint="cs"/>
          <w:sz w:val="30"/>
          <w:szCs w:val="30"/>
          <w:cs/>
        </w:rPr>
        <w:t xml:space="preserve"> </w:t>
      </w:r>
      <w:r w:rsidR="00D11842" w:rsidRPr="00E4796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5461D">
        <w:rPr>
          <w:rFonts w:ascii="Angsana New" w:hAnsi="Angsana New"/>
          <w:i/>
          <w:iCs/>
          <w:sz w:val="30"/>
          <w:szCs w:val="30"/>
        </w:rPr>
        <w:t xml:space="preserve">31 </w:t>
      </w:r>
      <w:r w:rsidR="0025461D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25461D">
        <w:rPr>
          <w:rFonts w:ascii="Angsana New" w:hAnsi="Angsana New"/>
          <w:i/>
          <w:iCs/>
          <w:sz w:val="30"/>
          <w:szCs w:val="30"/>
        </w:rPr>
        <w:t xml:space="preserve"> </w:t>
      </w:r>
      <w:r w:rsidR="00D11842" w:rsidRPr="00E4796D">
        <w:rPr>
          <w:rFonts w:ascii="Angsana New" w:hAnsi="Angsana New"/>
          <w:i/>
          <w:iCs/>
          <w:sz w:val="30"/>
          <w:szCs w:val="30"/>
        </w:rPr>
        <w:t>2559:</w:t>
      </w:r>
      <w:r w:rsidR="00D11842" w:rsidRPr="00E4796D">
        <w:rPr>
          <w:rFonts w:ascii="Angsana New" w:hAnsi="Angsana New"/>
          <w:i/>
          <w:iCs/>
          <w:spacing w:val="2"/>
          <w:sz w:val="30"/>
          <w:szCs w:val="30"/>
        </w:rPr>
        <w:t xml:space="preserve"> 28</w:t>
      </w:r>
      <w:r w:rsidR="00F83010">
        <w:rPr>
          <w:rFonts w:ascii="Angsana New" w:hAnsi="Angsana New"/>
          <w:i/>
          <w:iCs/>
          <w:spacing w:val="2"/>
          <w:sz w:val="30"/>
          <w:szCs w:val="30"/>
        </w:rPr>
        <w:t>.00</w:t>
      </w:r>
      <w:r w:rsidR="00D11842" w:rsidRPr="00E4796D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D11842" w:rsidRPr="00E4796D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ล้านเหรียญ</w:t>
      </w:r>
      <w:r w:rsidR="00D11842" w:rsidRPr="00E4796D">
        <w:rPr>
          <w:rFonts w:ascii="Angsana New" w:hAnsi="Angsana New"/>
          <w:i/>
          <w:iCs/>
          <w:spacing w:val="2"/>
          <w:sz w:val="30"/>
          <w:szCs w:val="30"/>
          <w:cs/>
        </w:rPr>
        <w:t>สหรัฐอเมริกา</w:t>
      </w:r>
      <w:r w:rsidR="00F8289B">
        <w:rPr>
          <w:rFonts w:ascii="Angsana New" w:hAnsi="Angsana New"/>
          <w:i/>
          <w:iCs/>
          <w:spacing w:val="2"/>
          <w:sz w:val="30"/>
          <w:szCs w:val="30"/>
        </w:rPr>
        <w:t xml:space="preserve"> 134.66 </w:t>
      </w:r>
      <w:r w:rsidR="00D11842" w:rsidRPr="00E4796D">
        <w:rPr>
          <w:rFonts w:ascii="Angsana New" w:hAnsi="Angsana New"/>
          <w:i/>
          <w:iCs/>
          <w:spacing w:val="2"/>
          <w:sz w:val="30"/>
          <w:szCs w:val="30"/>
          <w:cs/>
        </w:rPr>
        <w:t>ล้าน</w:t>
      </w:r>
      <w:r w:rsidR="00D11842" w:rsidRPr="00E4796D">
        <w:rPr>
          <w:rFonts w:ascii="Angsana New" w:hAnsi="Angsana New"/>
          <w:i/>
          <w:iCs/>
          <w:sz w:val="30"/>
          <w:szCs w:val="30"/>
          <w:cs/>
        </w:rPr>
        <w:t>เหรียญ</w:t>
      </w:r>
      <w:r w:rsidR="00D11842" w:rsidRPr="00E4796D">
        <w:rPr>
          <w:rFonts w:ascii="Angsana New" w:hAnsi="Angsana New" w:hint="cs"/>
          <w:i/>
          <w:iCs/>
          <w:sz w:val="30"/>
          <w:szCs w:val="30"/>
          <w:cs/>
        </w:rPr>
        <w:t>ออสเตรเลีย และ</w:t>
      </w:r>
      <w:r w:rsidR="00D11842" w:rsidRPr="00E4796D">
        <w:rPr>
          <w:rFonts w:ascii="Angsana New" w:hAnsi="Angsana New"/>
          <w:i/>
          <w:iCs/>
          <w:sz w:val="30"/>
          <w:szCs w:val="30"/>
        </w:rPr>
        <w:t xml:space="preserve"> 59.47 </w:t>
      </w:r>
      <w:r w:rsidR="00A732A8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="00D11842" w:rsidRPr="00E4796D">
        <w:rPr>
          <w:rFonts w:ascii="Angsana New" w:hAnsi="Angsana New" w:hint="cs"/>
          <w:i/>
          <w:iCs/>
          <w:sz w:val="30"/>
          <w:szCs w:val="30"/>
          <w:cs/>
        </w:rPr>
        <w:t>ยูโร</w:t>
      </w:r>
      <w:r w:rsidR="00D11842" w:rsidRPr="00E4796D">
        <w:rPr>
          <w:rFonts w:ascii="Angsana New" w:hAnsi="Angsana New"/>
          <w:i/>
          <w:iCs/>
          <w:sz w:val="30"/>
          <w:szCs w:val="30"/>
        </w:rPr>
        <w:t>)</w:t>
      </w:r>
    </w:p>
    <w:p w:rsidR="00287CB7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87CB7" w:rsidRPr="00A854FE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854F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สัญญาการจำนำหุ้น</w:t>
      </w:r>
    </w:p>
    <w:p w:rsidR="00287CB7" w:rsidRPr="00A854FE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</w:p>
    <w:p w:rsidR="00287CB7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854FE">
        <w:rPr>
          <w:rFonts w:ascii="Angsana New" w:hAnsi="Angsana New"/>
          <w:spacing w:val="4"/>
          <w:sz w:val="30"/>
          <w:szCs w:val="30"/>
          <w:cs/>
        </w:rPr>
        <w:t>บริษัทได้นำใบหุ้นทั้งหมดของ</w:t>
      </w:r>
      <w:r w:rsidRPr="00A854F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A854FE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proofErr w:type="spellStart"/>
      <w:r w:rsidRPr="00A854FE">
        <w:rPr>
          <w:rFonts w:ascii="Angsana New" w:hAnsi="Angsana New"/>
          <w:spacing w:val="4"/>
          <w:sz w:val="30"/>
          <w:szCs w:val="30"/>
          <w:cs/>
        </w:rPr>
        <w:t>เฟิร์ส</w:t>
      </w:r>
      <w:proofErr w:type="spellEnd"/>
      <w:r w:rsidRPr="00A854F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A854FE">
        <w:rPr>
          <w:rFonts w:ascii="Angsana New" w:hAnsi="Angsana New"/>
          <w:spacing w:val="4"/>
          <w:sz w:val="30"/>
          <w:szCs w:val="30"/>
          <w:cs/>
        </w:rPr>
        <w:t xml:space="preserve">โคราช </w:t>
      </w:r>
      <w:proofErr w:type="spellStart"/>
      <w:r w:rsidRPr="00A854FE">
        <w:rPr>
          <w:rFonts w:ascii="Angsana New" w:hAnsi="Angsana New"/>
          <w:spacing w:val="4"/>
          <w:sz w:val="30"/>
          <w:szCs w:val="30"/>
          <w:cs/>
        </w:rPr>
        <w:t>วินด์</w:t>
      </w:r>
      <w:proofErr w:type="spellEnd"/>
      <w:r w:rsidRPr="00A854FE">
        <w:rPr>
          <w:rFonts w:ascii="Angsana New" w:hAnsi="Angsana New"/>
          <w:spacing w:val="4"/>
          <w:sz w:val="30"/>
          <w:szCs w:val="30"/>
          <w:cs/>
        </w:rPr>
        <w:t xml:space="preserve"> จำกัด และบริษัท </w:t>
      </w:r>
      <w:proofErr w:type="spellStart"/>
      <w:r w:rsidRPr="00A854FE">
        <w:rPr>
          <w:rFonts w:ascii="Angsana New" w:hAnsi="Angsana New"/>
          <w:spacing w:val="4"/>
          <w:sz w:val="30"/>
          <w:szCs w:val="30"/>
          <w:cs/>
        </w:rPr>
        <w:t>เค</w:t>
      </w:r>
      <w:proofErr w:type="spellEnd"/>
      <w:r w:rsidRPr="00A854FE">
        <w:rPr>
          <w:rFonts w:ascii="Angsana New" w:hAnsi="Angsana New"/>
          <w:spacing w:val="4"/>
          <w:sz w:val="30"/>
          <w:szCs w:val="30"/>
          <w:cs/>
        </w:rPr>
        <w:t>.</w:t>
      </w:r>
      <w:proofErr w:type="spellStart"/>
      <w:r w:rsidRPr="00A854FE">
        <w:rPr>
          <w:rFonts w:ascii="Angsana New" w:hAnsi="Angsana New"/>
          <w:spacing w:val="4"/>
          <w:sz w:val="30"/>
          <w:szCs w:val="30"/>
          <w:cs/>
        </w:rPr>
        <w:t>อาร์</w:t>
      </w:r>
      <w:proofErr w:type="spellEnd"/>
      <w:r w:rsidRPr="00A854FE">
        <w:rPr>
          <w:rFonts w:ascii="Angsana New" w:hAnsi="Angsana New"/>
          <w:spacing w:val="4"/>
          <w:sz w:val="30"/>
          <w:szCs w:val="30"/>
          <w:cs/>
        </w:rPr>
        <w:t>.ทู จำกัด ซึ่งเป็นบริษัทร่วม</w:t>
      </w:r>
      <w:r w:rsidRPr="00A854FE">
        <w:rPr>
          <w:rFonts w:ascii="Angsana New" w:hAnsi="Angsana New" w:hint="cs"/>
          <w:spacing w:val="4"/>
          <w:sz w:val="30"/>
          <w:szCs w:val="30"/>
          <w:cs/>
        </w:rPr>
        <w:t>ทางตรง</w:t>
      </w:r>
      <w:r w:rsidRPr="00A854FE">
        <w:rPr>
          <w:rFonts w:ascii="Angsana New" w:hAnsi="Angsana New"/>
          <w:spacing w:val="4"/>
          <w:sz w:val="30"/>
          <w:szCs w:val="30"/>
          <w:cs/>
        </w:rPr>
        <w:t xml:space="preserve"> ไป</w:t>
      </w:r>
      <w:r w:rsidRPr="00A854FE">
        <w:rPr>
          <w:rFonts w:ascii="Angsana New" w:hAnsi="Angsana New"/>
          <w:sz w:val="30"/>
          <w:szCs w:val="30"/>
          <w:cs/>
        </w:rPr>
        <w:t>เป็นหลักทรัพย์ค้ำประกันการกู้เงินให้แก่เจ้าหนี้เงินกู้ของบริษัทร่วมดังกล่าว</w:t>
      </w:r>
    </w:p>
    <w:p w:rsidR="00A732A8" w:rsidRDefault="00A732A8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287CB7" w:rsidRPr="00A854FE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854F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854FE">
        <w:rPr>
          <w:rFonts w:ascii="Angsana New" w:hAnsi="Angsana New"/>
          <w:sz w:val="30"/>
          <w:szCs w:val="30"/>
          <w:cs/>
        </w:rPr>
        <w:t xml:space="preserve">ได้นำใบหุ้นทั้งหมดของบริษัท ราชบุรีเพาเวอร์ จำกัด บริษัท ไฟฟ้าหงสา จำกัด </w:t>
      </w:r>
      <w:r w:rsidRPr="00A854FE">
        <w:rPr>
          <w:rFonts w:ascii="Angsana New" w:hAnsi="Angsana New"/>
          <w:sz w:val="30"/>
          <w:szCs w:val="30"/>
          <w:cs/>
        </w:rPr>
        <w:br/>
        <w:t>บริษัท โซ</w:t>
      </w:r>
      <w:proofErr w:type="spellStart"/>
      <w:r w:rsidRPr="00A854FE">
        <w:rPr>
          <w:rFonts w:ascii="Angsana New" w:hAnsi="Angsana New"/>
          <w:sz w:val="30"/>
          <w:szCs w:val="30"/>
          <w:cs/>
        </w:rPr>
        <w:t>ลาร์ต้า</w:t>
      </w:r>
      <w:proofErr w:type="spellEnd"/>
      <w:r w:rsidRPr="00A854FE">
        <w:rPr>
          <w:rFonts w:ascii="Angsana New" w:hAnsi="Angsana New"/>
          <w:sz w:val="30"/>
          <w:szCs w:val="30"/>
          <w:cs/>
        </w:rPr>
        <w:t xml:space="preserve"> จำกัด บริษัท ราชบุรี</w:t>
      </w:r>
      <w:proofErr w:type="spellStart"/>
      <w:r w:rsidRPr="00A854FE">
        <w:rPr>
          <w:rFonts w:ascii="Angsana New" w:hAnsi="Angsana New"/>
          <w:sz w:val="30"/>
          <w:szCs w:val="30"/>
          <w:cs/>
        </w:rPr>
        <w:t>เวอลด์</w:t>
      </w:r>
      <w:proofErr w:type="spellEnd"/>
      <w:r w:rsidRPr="00A854FE">
        <w:rPr>
          <w:rFonts w:ascii="Angsana New" w:hAnsi="Angsana New"/>
          <w:sz w:val="30"/>
          <w:szCs w:val="30"/>
          <w:cs/>
        </w:rPr>
        <w:t xml:space="preserve"> โคเจนเนอ</w:t>
      </w:r>
      <w:proofErr w:type="spellStart"/>
      <w:r w:rsidRPr="00A854FE">
        <w:rPr>
          <w:rFonts w:ascii="Angsana New" w:hAnsi="Angsana New"/>
          <w:sz w:val="30"/>
          <w:szCs w:val="30"/>
          <w:cs/>
        </w:rPr>
        <w:t>เรชั่น</w:t>
      </w:r>
      <w:proofErr w:type="spellEnd"/>
      <w:r w:rsidRPr="00A854FE">
        <w:rPr>
          <w:rFonts w:ascii="Angsana New" w:hAnsi="Angsana New"/>
          <w:sz w:val="30"/>
          <w:szCs w:val="30"/>
          <w:cs/>
        </w:rPr>
        <w:t xml:space="preserve"> จำกัด บริษัท ไฟฟ้า เซ</w:t>
      </w:r>
      <w:proofErr w:type="spellStart"/>
      <w:r w:rsidRPr="00A854FE">
        <w:rPr>
          <w:rFonts w:ascii="Angsana New" w:hAnsi="Angsana New"/>
          <w:sz w:val="30"/>
          <w:szCs w:val="30"/>
          <w:cs/>
        </w:rPr>
        <w:t>เปียน</w:t>
      </w:r>
      <w:proofErr w:type="spellEnd"/>
      <w:r w:rsidRPr="00A854FE">
        <w:rPr>
          <w:rFonts w:ascii="Angsana New" w:hAnsi="Angsana New"/>
          <w:sz w:val="30"/>
          <w:szCs w:val="30"/>
        </w:rPr>
        <w:t>-</w:t>
      </w:r>
      <w:r w:rsidRPr="00A854FE">
        <w:rPr>
          <w:rFonts w:ascii="Angsana New" w:hAnsi="Angsana New"/>
          <w:sz w:val="30"/>
          <w:szCs w:val="30"/>
          <w:cs/>
        </w:rPr>
        <w:t xml:space="preserve">เซน้ำน้อย จำกัด และบริษัท ผลิตไฟฟ้า </w:t>
      </w:r>
      <w:proofErr w:type="spellStart"/>
      <w:r w:rsidRPr="00A854FE">
        <w:rPr>
          <w:rFonts w:ascii="Angsana New" w:hAnsi="Angsana New"/>
          <w:sz w:val="30"/>
          <w:szCs w:val="30"/>
          <w:cs/>
        </w:rPr>
        <w:t>นวนคร</w:t>
      </w:r>
      <w:proofErr w:type="spellEnd"/>
      <w:r w:rsidRPr="00A854FE">
        <w:rPr>
          <w:rFonts w:ascii="Angsana New" w:hAnsi="Angsana New"/>
          <w:sz w:val="30"/>
          <w:szCs w:val="30"/>
          <w:cs/>
        </w:rPr>
        <w:t xml:space="preserve"> จำกัด ซึ่งเป็นการร่วมค้า ไปเป็นหลักทรัพย์ค้ำประกันการกู้เงินให้แก่เจ้าหนี้เงินกู้ของ</w:t>
      </w:r>
      <w:r w:rsidRPr="00A854FE">
        <w:rPr>
          <w:rFonts w:ascii="Angsana New" w:hAnsi="Angsana New"/>
          <w:sz w:val="30"/>
          <w:szCs w:val="30"/>
          <w:cs/>
        </w:rPr>
        <w:br/>
        <w:t>การร่วมค้าดังกล่าว</w:t>
      </w:r>
    </w:p>
    <w:p w:rsidR="00287CB7" w:rsidRPr="00F63665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287CB7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A854FE">
        <w:rPr>
          <w:rFonts w:ascii="Angsana New" w:hAnsi="Angsana New"/>
          <w:sz w:val="30"/>
          <w:szCs w:val="30"/>
          <w:cs/>
        </w:rPr>
        <w:lastRenderedPageBreak/>
        <w:t xml:space="preserve">บริษัทได้นำใบหุ้นทั้งหมดของบริษัท </w:t>
      </w:r>
      <w:proofErr w:type="spellStart"/>
      <w:r w:rsidRPr="00A854FE">
        <w:rPr>
          <w:rFonts w:ascii="Angsana New" w:hAnsi="Angsana New"/>
          <w:sz w:val="30"/>
          <w:szCs w:val="30"/>
          <w:cs/>
        </w:rPr>
        <w:t>เซาท์อีสท์</w:t>
      </w:r>
      <w:proofErr w:type="spellEnd"/>
      <w:r w:rsidRPr="00A854FE">
        <w:rPr>
          <w:rFonts w:ascii="Angsana New" w:hAnsi="Angsana New"/>
          <w:sz w:val="30"/>
          <w:szCs w:val="30"/>
          <w:cs/>
        </w:rPr>
        <w:t xml:space="preserve"> เอเชีย เอน</w:t>
      </w:r>
      <w:proofErr w:type="spellStart"/>
      <w:r w:rsidRPr="00A854FE">
        <w:rPr>
          <w:rFonts w:ascii="Angsana New" w:hAnsi="Angsana New"/>
          <w:sz w:val="30"/>
          <w:szCs w:val="30"/>
          <w:cs/>
        </w:rPr>
        <w:t>เนอร์</w:t>
      </w:r>
      <w:proofErr w:type="spellEnd"/>
      <w:r w:rsidRPr="00A854FE">
        <w:rPr>
          <w:rFonts w:ascii="Angsana New" w:hAnsi="Angsana New"/>
          <w:sz w:val="30"/>
          <w:szCs w:val="30"/>
          <w:cs/>
        </w:rPr>
        <w:t>จี จำกัด</w:t>
      </w:r>
      <w:r w:rsidRPr="00A854FE">
        <w:rPr>
          <w:rFonts w:ascii="Angsana New" w:hAnsi="Angsana New" w:hint="cs"/>
          <w:sz w:val="30"/>
          <w:szCs w:val="30"/>
          <w:cs/>
        </w:rPr>
        <w:t xml:space="preserve"> </w:t>
      </w:r>
      <w:r w:rsidRPr="00A854FE">
        <w:rPr>
          <w:rFonts w:ascii="Angsana New" w:hAnsi="Angsana New"/>
          <w:sz w:val="30"/>
          <w:szCs w:val="30"/>
          <w:cs/>
        </w:rPr>
        <w:t>ซึ่งเป็นการร่วมค้า</w:t>
      </w:r>
      <w:r w:rsidRPr="00A854FE">
        <w:rPr>
          <w:rFonts w:ascii="Angsana New" w:hAnsi="Angsana New" w:hint="cs"/>
          <w:sz w:val="30"/>
          <w:szCs w:val="30"/>
          <w:cs/>
        </w:rPr>
        <w:t>ทางตรง</w:t>
      </w:r>
      <w:r w:rsidRPr="00A854FE">
        <w:rPr>
          <w:rFonts w:ascii="Angsana New" w:hAnsi="Angsana New"/>
          <w:sz w:val="30"/>
          <w:szCs w:val="30"/>
          <w:cs/>
        </w:rPr>
        <w:t xml:space="preserve"> และการร่วมค้าดังกล่าวได้นำใบหุ้นบางส่วนของ บริษัท ไฟฟ้าน้ำงึม 2 จำกัด ซึ่งเป็นบริษัทย่อย</w:t>
      </w:r>
      <w:r w:rsidRPr="00A854FE">
        <w:rPr>
          <w:rFonts w:ascii="Angsana New" w:hAnsi="Angsana New" w:hint="cs"/>
          <w:sz w:val="30"/>
          <w:szCs w:val="30"/>
          <w:cs/>
        </w:rPr>
        <w:t>ของการร่วมค้าดังกล่าว</w:t>
      </w:r>
      <w:r w:rsidRPr="00A854FE">
        <w:rPr>
          <w:rFonts w:ascii="Angsana New" w:hAnsi="Angsana New"/>
          <w:sz w:val="30"/>
          <w:szCs w:val="30"/>
          <w:cs/>
        </w:rPr>
        <w:t>ไปเป็นหลักทรัพย์ค้ำประกันการกู้เงินให้แก่เจ้าหนี้เงินกู้ของบริษัท ไฟฟ้าน้ำงึม 2 จำกัด</w:t>
      </w:r>
    </w:p>
    <w:p w:rsidR="00287CB7" w:rsidRPr="00F63665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4"/>
          <w:szCs w:val="24"/>
        </w:rPr>
      </w:pPr>
    </w:p>
    <w:p w:rsidR="00287CB7" w:rsidRPr="00A854FE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854FE">
        <w:rPr>
          <w:rFonts w:ascii="Angsana New" w:hAnsi="Angsana New"/>
          <w:b/>
          <w:bCs/>
          <w:i/>
          <w:iCs/>
          <w:sz w:val="30"/>
          <w:szCs w:val="30"/>
          <w:cs/>
        </w:rPr>
        <w:t>คดีความสำคัญ</w:t>
      </w:r>
    </w:p>
    <w:p w:rsidR="00287CB7" w:rsidRPr="00F63665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287CB7" w:rsidRPr="004B2FF5" w:rsidRDefault="00287CB7" w:rsidP="00287CB7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854FE">
        <w:rPr>
          <w:rFonts w:ascii="Angsana New" w:hAnsi="Angsana New"/>
          <w:spacing w:val="2"/>
          <w:sz w:val="30"/>
          <w:szCs w:val="30"/>
          <w:cs/>
        </w:rPr>
        <w:t>ในระหว่างปี</w:t>
      </w:r>
      <w:r w:rsidRPr="00A854FE">
        <w:rPr>
          <w:rFonts w:ascii="Angsana New" w:hAnsi="Angsana New"/>
          <w:spacing w:val="2"/>
          <w:sz w:val="30"/>
          <w:szCs w:val="30"/>
        </w:rPr>
        <w:t xml:space="preserve"> 2557 </w:t>
      </w:r>
      <w:r w:rsidRPr="00A854FE">
        <w:rPr>
          <w:rFonts w:ascii="Angsana New" w:hAnsi="Angsana New"/>
          <w:spacing w:val="2"/>
          <w:sz w:val="30"/>
          <w:szCs w:val="30"/>
          <w:cs/>
        </w:rPr>
        <w:t xml:space="preserve">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ดังนั้นบริษัทจึงไม่ได้บันทึกหนี้สินที่อาจจะเกิดขึ้นจากคดีดังกล่าว ณ วันที่ </w:t>
      </w:r>
      <w:r w:rsidRPr="00A854FE">
        <w:rPr>
          <w:rFonts w:ascii="Angsana New" w:eastAsia="Cordia New" w:hAnsi="Angsana New"/>
          <w:snapToGrid w:val="0"/>
          <w:sz w:val="30"/>
          <w:szCs w:val="30"/>
          <w:lang w:eastAsia="th-TH"/>
        </w:rPr>
        <w:t>31</w:t>
      </w:r>
      <w:r w:rsidR="00D0040E" w:rsidRPr="00A854FE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มีนาคม </w:t>
      </w:r>
      <w:r w:rsidR="00D0040E" w:rsidRPr="00A854FE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2560 </w:t>
      </w:r>
      <w:r w:rsidRPr="00A854FE">
        <w:rPr>
          <w:rFonts w:ascii="Angsana New" w:hAnsi="Angsana New"/>
          <w:spacing w:val="2"/>
          <w:sz w:val="30"/>
          <w:szCs w:val="30"/>
          <w:cs/>
        </w:rPr>
        <w:t>คดียังอยู่ระหว่างการพิจารณาของศาลชั้นต้น</w:t>
      </w:r>
    </w:p>
    <w:p w:rsidR="005E0C07" w:rsidRPr="00F63665" w:rsidRDefault="005E0C07" w:rsidP="00405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4058F7" w:rsidRPr="00F03DC7" w:rsidRDefault="006702DE" w:rsidP="000B3C5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03DC7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เหตุการณ์ภายหลังรอบระยะเวลา</w:t>
      </w:r>
      <w:r w:rsidR="004058F7" w:rsidRPr="00F03DC7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</w:t>
      </w:r>
    </w:p>
    <w:p w:rsidR="00943920" w:rsidRPr="00F63665" w:rsidRDefault="00943920" w:rsidP="00FA2FA0">
      <w:pPr>
        <w:spacing w:line="240" w:lineRule="auto"/>
        <w:ind w:left="540"/>
        <w:jc w:val="thaiDistribute"/>
        <w:rPr>
          <w:rFonts w:ascii="Angsana New" w:hAnsi="Angsana New"/>
          <w:spacing w:val="2"/>
          <w:sz w:val="24"/>
          <w:szCs w:val="24"/>
          <w:highlight w:val="yellow"/>
          <w:cs/>
        </w:rPr>
      </w:pPr>
    </w:p>
    <w:p w:rsidR="0079066F" w:rsidRDefault="0079066F" w:rsidP="00790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06A6E">
        <w:rPr>
          <w:rFonts w:ascii="Angsana New" w:hAnsi="Angsana New"/>
          <w:sz w:val="30"/>
          <w:szCs w:val="30"/>
          <w:cs/>
          <w:lang w:val="th-TH"/>
        </w:rPr>
        <w:t>ในการประชุมสามัญประจำปีของผู้ถือหุ้นของบริษัท</w:t>
      </w:r>
      <w:r w:rsidR="00C04DA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06A6E">
        <w:rPr>
          <w:rFonts w:ascii="Angsana New" w:hAnsi="Angsana New"/>
          <w:sz w:val="30"/>
          <w:szCs w:val="30"/>
          <w:cs/>
          <w:lang w:val="th-TH"/>
        </w:rPr>
        <w:t>เมื่อวันที่</w:t>
      </w:r>
      <w:r w:rsidRPr="00306A6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62205">
        <w:rPr>
          <w:rFonts w:ascii="Angsana New" w:hAnsi="Angsana New" w:hint="cs"/>
          <w:sz w:val="30"/>
          <w:szCs w:val="30"/>
          <w:cs/>
          <w:lang w:val="th-TH"/>
        </w:rPr>
        <w:t>5</w:t>
      </w:r>
      <w:r w:rsidRPr="00306A6E">
        <w:rPr>
          <w:rFonts w:ascii="Angsana New" w:hAnsi="Angsana New" w:hint="cs"/>
          <w:sz w:val="30"/>
          <w:szCs w:val="30"/>
          <w:cs/>
          <w:lang w:val="th-TH"/>
        </w:rPr>
        <w:t xml:space="preserve"> เมษายน 25</w:t>
      </w:r>
      <w:r w:rsidR="00262205">
        <w:rPr>
          <w:rFonts w:ascii="Angsana New" w:hAnsi="Angsana New" w:hint="cs"/>
          <w:sz w:val="30"/>
          <w:szCs w:val="30"/>
          <w:cs/>
          <w:lang w:val="th-TH"/>
        </w:rPr>
        <w:t>60</w:t>
      </w:r>
      <w:r w:rsidRPr="00306A6E">
        <w:rPr>
          <w:rFonts w:ascii="Angsana New" w:hAnsi="Angsana New"/>
          <w:sz w:val="30"/>
          <w:szCs w:val="30"/>
          <w:cs/>
          <w:lang w:val="th-TH"/>
        </w:rPr>
        <w:t xml:space="preserve"> ผู้ถือหุ้นมีมติอนุมัติการจัดสรรกำไรสำหรับปี </w:t>
      </w:r>
      <w:r w:rsidRPr="00992866">
        <w:rPr>
          <w:rFonts w:ascii="Angsana New" w:hAnsi="Angsana New"/>
          <w:sz w:val="30"/>
          <w:szCs w:val="30"/>
          <w:cs/>
          <w:lang w:val="th-TH"/>
        </w:rPr>
        <w:t>255</w:t>
      </w:r>
      <w:r w:rsidR="00262205">
        <w:rPr>
          <w:rFonts w:ascii="Angsana New" w:hAnsi="Angsana New" w:hint="cs"/>
          <w:sz w:val="30"/>
          <w:szCs w:val="30"/>
          <w:cs/>
          <w:lang w:val="th-TH"/>
        </w:rPr>
        <w:t>9</w:t>
      </w:r>
      <w:r w:rsidRPr="00992866">
        <w:rPr>
          <w:rFonts w:ascii="Angsana New" w:hAnsi="Angsana New"/>
          <w:sz w:val="30"/>
          <w:szCs w:val="30"/>
          <w:cs/>
          <w:lang w:val="th-TH"/>
        </w:rPr>
        <w:t xml:space="preserve"> เป็นเงินปันผลในอัตราหุ้นละ </w:t>
      </w:r>
      <w:r w:rsidR="00262205">
        <w:rPr>
          <w:rFonts w:ascii="Angsana New" w:hAnsi="Angsana New" w:hint="cs"/>
          <w:sz w:val="30"/>
          <w:szCs w:val="30"/>
          <w:cs/>
          <w:lang w:val="th-TH"/>
        </w:rPr>
        <w:t>2.35</w:t>
      </w:r>
      <w:r w:rsidRPr="0099286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92866">
        <w:rPr>
          <w:rFonts w:ascii="Angsana New" w:hAnsi="Angsana New"/>
          <w:sz w:val="30"/>
          <w:szCs w:val="30"/>
          <w:cs/>
          <w:lang w:val="th-TH"/>
        </w:rPr>
        <w:t xml:space="preserve">บาท เป็นจำนวนเงินทั้งสิ้น </w:t>
      </w:r>
      <w:r w:rsidR="00262205">
        <w:rPr>
          <w:rFonts w:ascii="Angsana New" w:hAnsi="Angsana New"/>
          <w:sz w:val="30"/>
          <w:szCs w:val="30"/>
        </w:rPr>
        <w:t>3,408</w:t>
      </w:r>
      <w:r w:rsidRPr="00992866">
        <w:rPr>
          <w:rFonts w:ascii="Angsana New" w:hAnsi="Angsana New"/>
          <w:sz w:val="30"/>
          <w:szCs w:val="30"/>
          <w:cs/>
          <w:lang w:val="th-TH"/>
        </w:rPr>
        <w:t xml:space="preserve"> ล้านบาท สุทธิจากเงินปันผลระหว่างกาลซึ่งจัดสรรจากกำไรสำหรับงวด</w:t>
      </w:r>
      <w:r w:rsidRPr="00992866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992866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30 </w:t>
      </w:r>
      <w:r w:rsidRPr="00992866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Pr="00992866">
        <w:rPr>
          <w:rFonts w:ascii="Angsana New" w:hAnsi="Angsana New"/>
          <w:sz w:val="30"/>
          <w:szCs w:val="30"/>
          <w:cs/>
          <w:lang w:val="th-TH"/>
        </w:rPr>
        <w:t xml:space="preserve"> 255</w:t>
      </w:r>
      <w:r w:rsidR="00262205">
        <w:rPr>
          <w:rFonts w:ascii="Angsana New" w:hAnsi="Angsana New" w:hint="cs"/>
          <w:sz w:val="30"/>
          <w:szCs w:val="30"/>
          <w:cs/>
          <w:lang w:val="th-TH"/>
        </w:rPr>
        <w:t>9</w:t>
      </w:r>
      <w:r w:rsidRPr="00992866">
        <w:rPr>
          <w:rFonts w:ascii="Angsana New" w:hAnsi="Angsana New"/>
          <w:sz w:val="30"/>
          <w:szCs w:val="30"/>
          <w:cs/>
          <w:lang w:val="th-TH"/>
        </w:rPr>
        <w:t xml:space="preserve"> ในอัตราหุ้นละ 1.10 บาท</w:t>
      </w:r>
      <w:r w:rsidRPr="0099286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92866">
        <w:rPr>
          <w:rFonts w:ascii="Angsana New" w:hAnsi="Angsana New"/>
          <w:sz w:val="30"/>
          <w:szCs w:val="30"/>
          <w:cs/>
          <w:lang w:val="th-TH"/>
        </w:rPr>
        <w:t>เป็นจำนวนเงินทั้งสิ้น 1,595 ล้านบาท ซึ่งได้จ่ายให้แก่ผู้ถือหุ้นเมื่อเดือนกันยายน 255</w:t>
      </w:r>
      <w:r w:rsidR="00262205">
        <w:rPr>
          <w:rFonts w:ascii="Angsana New" w:hAnsi="Angsana New" w:hint="cs"/>
          <w:sz w:val="30"/>
          <w:szCs w:val="30"/>
          <w:cs/>
          <w:lang w:val="th-TH"/>
        </w:rPr>
        <w:t>9</w:t>
      </w:r>
      <w:r w:rsidRPr="0099286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92866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Pr="00992866">
        <w:rPr>
          <w:rFonts w:ascii="Angsana New" w:hAnsi="Angsana New"/>
          <w:sz w:val="30"/>
          <w:szCs w:val="30"/>
          <w:cs/>
          <w:lang w:val="th-TH"/>
        </w:rPr>
        <w:t>ยอดสุทธิของเงินปันผลดังกล่าวจำนวนเงิน 1,</w:t>
      </w:r>
      <w:r w:rsidR="00262205">
        <w:rPr>
          <w:rFonts w:ascii="Angsana New" w:hAnsi="Angsana New" w:hint="cs"/>
          <w:sz w:val="30"/>
          <w:szCs w:val="30"/>
          <w:cs/>
          <w:lang w:val="th-TH"/>
        </w:rPr>
        <w:t>813</w:t>
      </w:r>
      <w:r w:rsidRPr="00992866">
        <w:rPr>
          <w:rFonts w:ascii="Angsana New" w:hAnsi="Angsana New"/>
          <w:sz w:val="30"/>
          <w:szCs w:val="30"/>
          <w:cs/>
          <w:lang w:val="th-TH"/>
        </w:rPr>
        <w:t xml:space="preserve"> ล้านบาท ได้จ่ายใ</w:t>
      </w:r>
      <w:r w:rsidR="00FA2E99">
        <w:rPr>
          <w:rFonts w:ascii="Angsana New" w:hAnsi="Angsana New"/>
          <w:sz w:val="30"/>
          <w:szCs w:val="30"/>
          <w:cs/>
          <w:lang w:val="th-TH"/>
        </w:rPr>
        <w:t>ห้แก่ผู้ถือหุ้นในเดือนเมษายน 25</w:t>
      </w:r>
      <w:r w:rsidR="00FA2E99">
        <w:rPr>
          <w:rFonts w:ascii="Angsana New" w:hAnsi="Angsana New" w:hint="cs"/>
          <w:sz w:val="30"/>
          <w:szCs w:val="30"/>
          <w:cs/>
          <w:lang w:val="th-TH"/>
        </w:rPr>
        <w:t>60</w:t>
      </w:r>
    </w:p>
    <w:p w:rsidR="00542B55" w:rsidRPr="00F63665" w:rsidRDefault="00542B55" w:rsidP="00790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750C8D" w:rsidRDefault="00750C8D" w:rsidP="00750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เมื่อวันที่ 5 เมษายน 2560 บริษัท ผลิตไฟฟ้าราชบุรี จำกัด ซึ่งเป็นบริษัทย่อยทางตรง</w:t>
      </w:r>
      <w:r w:rsidR="00A732A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ได้ชำระค่าหุ้นเพิ่มทุนให้แก่ บริษัท เบิกไพรโคเจนเนอ</w:t>
      </w:r>
      <w:proofErr w:type="spellStart"/>
      <w:r>
        <w:rPr>
          <w:rFonts w:ascii="Angsana New" w:hAnsi="Angsana New" w:hint="cs"/>
          <w:sz w:val="30"/>
          <w:szCs w:val="30"/>
          <w:cs/>
          <w:lang w:val="th-TH"/>
        </w:rPr>
        <w:t>เรชั่น</w:t>
      </w:r>
      <w:proofErr w:type="spellEnd"/>
      <w:r>
        <w:rPr>
          <w:rFonts w:ascii="Angsana New" w:hAnsi="Angsana New" w:hint="cs"/>
          <w:sz w:val="30"/>
          <w:szCs w:val="30"/>
          <w:cs/>
          <w:lang w:val="th-TH"/>
        </w:rPr>
        <w:t xml:space="preserve"> จำกัด ซึ่งเป็นการร่วมค้าทางอ้อม ตามสัดส่วนการลงทุนร้อยละ 35 เป็นจำนวนเงิน </w:t>
      </w:r>
      <w:r>
        <w:rPr>
          <w:rFonts w:ascii="Angsana New" w:hAnsi="Angsana New"/>
          <w:sz w:val="30"/>
          <w:szCs w:val="30"/>
        </w:rPr>
        <w:t xml:space="preserve">60.56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:rsidR="00F63665" w:rsidRPr="00F63665" w:rsidRDefault="00F63665" w:rsidP="00750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F63665" w:rsidRDefault="00F63665" w:rsidP="00F6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4796D">
        <w:rPr>
          <w:rFonts w:ascii="Angsana New" w:hAnsi="Angsana New"/>
          <w:sz w:val="30"/>
          <w:szCs w:val="30"/>
          <w:cs/>
        </w:rPr>
        <w:t xml:space="preserve">เมื่อวันที่ 7 เมษายน 2560 บริษัท </w:t>
      </w:r>
      <w:proofErr w:type="spellStart"/>
      <w:r w:rsidRPr="00E4796D">
        <w:rPr>
          <w:rFonts w:ascii="Angsana New" w:hAnsi="Angsana New"/>
          <w:sz w:val="30"/>
          <w:szCs w:val="30"/>
          <w:cs/>
        </w:rPr>
        <w:t>อาร์เอช</w:t>
      </w:r>
      <w:proofErr w:type="spellEnd"/>
      <w:r w:rsidRPr="00E4796D">
        <w:rPr>
          <w:rFonts w:ascii="Angsana New" w:hAnsi="Angsana New"/>
          <w:sz w:val="30"/>
          <w:szCs w:val="30"/>
          <w:cs/>
        </w:rPr>
        <w:t xml:space="preserve"> อินเตอร์</w:t>
      </w:r>
      <w:proofErr w:type="spellStart"/>
      <w:r w:rsidRPr="00E4796D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Pr="00E4796D">
        <w:rPr>
          <w:rFonts w:ascii="Angsana New" w:hAnsi="Angsana New"/>
          <w:sz w:val="30"/>
          <w:szCs w:val="30"/>
          <w:cs/>
        </w:rPr>
        <w:t xml:space="preserve"> (สิงคโปร์) </w:t>
      </w:r>
      <w:proofErr w:type="spellStart"/>
      <w:r w:rsidRPr="00E4796D">
        <w:rPr>
          <w:rFonts w:ascii="Angsana New" w:hAnsi="Angsana New"/>
          <w:sz w:val="30"/>
          <w:szCs w:val="30"/>
          <w:cs/>
        </w:rPr>
        <w:t>คอร์ปอเรชั่น</w:t>
      </w:r>
      <w:proofErr w:type="spellEnd"/>
      <w:r w:rsidRPr="00E4796D">
        <w:rPr>
          <w:rFonts w:ascii="Angsana New" w:hAnsi="Angsana New"/>
          <w:sz w:val="30"/>
          <w:szCs w:val="30"/>
          <w:cs/>
        </w:rPr>
        <w:t xml:space="preserve"> จำกัด ซึ่งเป็นบริษัทย่อยทางอ้อม ได้เข้าร่วมลงทุนพัฒนาโครงการโรงไฟฟ้าพลังงานความร้อนร่วม </w:t>
      </w:r>
      <w:r w:rsidRPr="00E4796D">
        <w:rPr>
          <w:rFonts w:ascii="Angsana New" w:hAnsi="Angsana New"/>
          <w:sz w:val="30"/>
          <w:szCs w:val="30"/>
        </w:rPr>
        <w:t xml:space="preserve">Riau </w:t>
      </w:r>
      <w:r w:rsidR="00A732A8">
        <w:rPr>
          <w:rFonts w:ascii="Angsana New" w:hAnsi="Angsana New"/>
          <w:sz w:val="30"/>
          <w:szCs w:val="30"/>
          <w:cs/>
        </w:rPr>
        <w:t>ในสาธารณรัฐอินโดนีเซีย</w:t>
      </w:r>
      <w:r w:rsidR="00A732A8">
        <w:rPr>
          <w:rFonts w:ascii="Angsana New" w:hAnsi="Angsana New"/>
          <w:sz w:val="30"/>
          <w:szCs w:val="30"/>
        </w:rPr>
        <w:t xml:space="preserve"> </w:t>
      </w:r>
      <w:r w:rsidR="00A732A8">
        <w:rPr>
          <w:rFonts w:ascii="Angsana New" w:hAnsi="Angsana New" w:hint="cs"/>
          <w:sz w:val="30"/>
          <w:szCs w:val="30"/>
          <w:cs/>
        </w:rPr>
        <w:t>โดยมี</w:t>
      </w:r>
      <w:r>
        <w:rPr>
          <w:rFonts w:ascii="Angsana New" w:hAnsi="Angsana New"/>
          <w:sz w:val="30"/>
          <w:szCs w:val="30"/>
          <w:cs/>
        </w:rPr>
        <w:t>สัดส่วน</w:t>
      </w:r>
      <w:r w:rsidR="00A732A8">
        <w:rPr>
          <w:rFonts w:ascii="Angsana New" w:hAnsi="Angsana New" w:hint="cs"/>
          <w:sz w:val="30"/>
          <w:szCs w:val="30"/>
          <w:cs/>
        </w:rPr>
        <w:t>การลงทุน</w:t>
      </w:r>
      <w:r>
        <w:rPr>
          <w:rFonts w:ascii="Angsana New" w:hAnsi="Angsana New"/>
          <w:sz w:val="30"/>
          <w:szCs w:val="30"/>
          <w:cs/>
        </w:rPr>
        <w:t xml:space="preserve">ร้อยละ 49 </w:t>
      </w:r>
      <w:r>
        <w:rPr>
          <w:rFonts w:ascii="Angsana New" w:hAnsi="Angsana New" w:hint="cs"/>
          <w:sz w:val="30"/>
          <w:szCs w:val="30"/>
          <w:cs/>
        </w:rPr>
        <w:t>ต่อมา</w:t>
      </w:r>
      <w:r w:rsidRPr="00E4796D">
        <w:rPr>
          <w:rFonts w:ascii="Angsana New" w:hAnsi="Angsana New"/>
          <w:sz w:val="30"/>
          <w:szCs w:val="30"/>
          <w:cs/>
        </w:rPr>
        <w:t>เมื่อวันที่ 20 เมษายน 2560 บริษัทย่อยทางอ้อมดังกล่าวได้ชำระค่าหุ้นงวดแรก</w:t>
      </w:r>
      <w:r w:rsidR="001E1AC3">
        <w:rPr>
          <w:rFonts w:ascii="Angsana New" w:hAnsi="Angsana New"/>
          <w:sz w:val="30"/>
          <w:szCs w:val="30"/>
        </w:rPr>
        <w:t xml:space="preserve"> </w:t>
      </w:r>
      <w:r w:rsidRPr="00E4796D">
        <w:rPr>
          <w:rFonts w:ascii="Angsana New" w:hAnsi="Angsana New"/>
          <w:sz w:val="30"/>
          <w:szCs w:val="30"/>
          <w:cs/>
        </w:rPr>
        <w:t>ร้อยละ 25 ตามสัดส่วนการลงทุนร้อยละ 49 เป็นจำนวนเงิน 1</w:t>
      </w:r>
      <w:r w:rsidRPr="00E4796D">
        <w:rPr>
          <w:rFonts w:ascii="Angsana New" w:hAnsi="Angsana New"/>
          <w:sz w:val="30"/>
          <w:szCs w:val="30"/>
        </w:rPr>
        <w:t>,</w:t>
      </w:r>
      <w:r w:rsidR="00A732A8">
        <w:rPr>
          <w:rFonts w:ascii="Angsana New" w:hAnsi="Angsana New"/>
          <w:sz w:val="30"/>
          <w:szCs w:val="30"/>
          <w:cs/>
        </w:rPr>
        <w:t>470 ล้านรูเปีย</w:t>
      </w:r>
      <w:r w:rsidRPr="00E4796D">
        <w:rPr>
          <w:rFonts w:ascii="Angsana New" w:hAnsi="Angsana New"/>
          <w:sz w:val="30"/>
          <w:szCs w:val="30"/>
          <w:cs/>
        </w:rPr>
        <w:t>อินโดนีเซีย (</w:t>
      </w:r>
      <w:r w:rsidRPr="00E4796D">
        <w:rPr>
          <w:rFonts w:ascii="Angsana New" w:hAnsi="Angsana New"/>
          <w:sz w:val="30"/>
          <w:szCs w:val="30"/>
        </w:rPr>
        <w:t xml:space="preserve">IDR) </w:t>
      </w:r>
      <w:r w:rsidR="00BE3489">
        <w:rPr>
          <w:rFonts w:ascii="Angsana New" w:hAnsi="Angsana New"/>
          <w:sz w:val="30"/>
          <w:szCs w:val="30"/>
          <w:cs/>
        </w:rPr>
        <w:t>หรือเทียบเท่า 3.80</w:t>
      </w:r>
      <w:r w:rsidR="00BE3489">
        <w:rPr>
          <w:rFonts w:ascii="Angsana New" w:hAnsi="Angsana New"/>
          <w:sz w:val="30"/>
          <w:szCs w:val="30"/>
        </w:rPr>
        <w:t xml:space="preserve">         </w:t>
      </w:r>
      <w:r w:rsidRPr="00E4796D">
        <w:rPr>
          <w:rFonts w:ascii="Angsana New" w:hAnsi="Angsana New"/>
          <w:sz w:val="30"/>
          <w:szCs w:val="30"/>
          <w:cs/>
        </w:rPr>
        <w:t>ล้านบาท</w:t>
      </w:r>
    </w:p>
    <w:p w:rsidR="00A732A8" w:rsidRDefault="00A732A8" w:rsidP="00F6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63665" w:rsidRDefault="00F63665" w:rsidP="00F63665">
      <w:pPr>
        <w:tabs>
          <w:tab w:val="left" w:pos="72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12 </w:t>
      </w:r>
      <w:r>
        <w:rPr>
          <w:rFonts w:ascii="Angsana New" w:hAnsi="Angsana New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t>บริษัทได้จ่ายชำระค่าหุ้นเพิ่มทุนให้แก่บริษัท ไฟฟ้า เซ</w:t>
      </w:r>
      <w:proofErr w:type="spellStart"/>
      <w:r>
        <w:rPr>
          <w:rFonts w:ascii="Angsana New" w:hAnsi="Angsana New"/>
          <w:sz w:val="30"/>
          <w:szCs w:val="30"/>
          <w:cs/>
        </w:rPr>
        <w:t>เปียน</w:t>
      </w:r>
      <w:proofErr w:type="spellEnd"/>
      <w:r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  <w:cs/>
        </w:rPr>
        <w:t xml:space="preserve">เซน้ำน้อย จำกัด ซึ่งเป็นการร่วมค้าทางตรง ตามสัดส่วนการลงทุนร้อยละ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/>
          <w:sz w:val="30"/>
          <w:szCs w:val="30"/>
          <w:cs/>
        </w:rPr>
        <w:t>เป็นจำนวนเงิน</w:t>
      </w:r>
      <w:r>
        <w:rPr>
          <w:rFonts w:ascii="Angsana New" w:hAnsi="Angsana New"/>
          <w:sz w:val="30"/>
          <w:szCs w:val="30"/>
        </w:rPr>
        <w:t xml:space="preserve"> 1.84 </w:t>
      </w:r>
      <w:r>
        <w:rPr>
          <w:rFonts w:ascii="Angsana New" w:hAnsi="Angsana New"/>
          <w:sz w:val="30"/>
          <w:szCs w:val="30"/>
          <w:cs/>
        </w:rPr>
        <w:t>ล้านเหรียญสหรัฐอเมริกา หรือเทียบเท่า</w:t>
      </w:r>
      <w:r>
        <w:rPr>
          <w:rFonts w:ascii="Angsana New" w:hAnsi="Angsana New"/>
          <w:sz w:val="30"/>
          <w:szCs w:val="30"/>
        </w:rPr>
        <w:t xml:space="preserve"> 63.68 </w:t>
      </w:r>
      <w:r>
        <w:rPr>
          <w:rFonts w:ascii="Angsana New" w:hAnsi="Angsana New"/>
          <w:sz w:val="30"/>
          <w:szCs w:val="30"/>
          <w:cs/>
        </w:rPr>
        <w:t>ล้านบาท</w:t>
      </w:r>
    </w:p>
    <w:p w:rsidR="00542D84" w:rsidRPr="000A4A06" w:rsidRDefault="00542D84" w:rsidP="0049418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8289B">
        <w:rPr>
          <w:rFonts w:ascii="Angsana New" w:hAnsi="Angsana New"/>
          <w:sz w:val="30"/>
          <w:szCs w:val="30"/>
          <w:cs/>
        </w:rPr>
        <w:lastRenderedPageBreak/>
        <w:t>เมื่อวันที่</w:t>
      </w:r>
      <w:r w:rsidRPr="00F8289B">
        <w:rPr>
          <w:rFonts w:ascii="Angsana New" w:hAnsi="Angsana New"/>
          <w:sz w:val="30"/>
          <w:szCs w:val="30"/>
        </w:rPr>
        <w:t xml:space="preserve"> 5 </w:t>
      </w:r>
      <w:r w:rsidRPr="00F8289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F8289B">
        <w:rPr>
          <w:rFonts w:ascii="Angsana New" w:hAnsi="Angsana New"/>
          <w:sz w:val="30"/>
          <w:szCs w:val="30"/>
        </w:rPr>
        <w:t>2560 RATCH</w:t>
      </w:r>
      <w:r w:rsidR="00494180" w:rsidRPr="00F8289B">
        <w:rPr>
          <w:rFonts w:ascii="Angsana New" w:hAnsi="Angsana New"/>
          <w:sz w:val="30"/>
          <w:szCs w:val="30"/>
        </w:rPr>
        <w:t>-</w:t>
      </w:r>
      <w:r w:rsidRPr="00F8289B">
        <w:rPr>
          <w:rFonts w:ascii="Angsana New" w:hAnsi="Angsana New"/>
          <w:sz w:val="30"/>
          <w:szCs w:val="30"/>
        </w:rPr>
        <w:t>Australia Collinsville Solar PV Pty. Ltd.</w:t>
      </w:r>
      <w:r w:rsidR="006456C9" w:rsidRPr="00F8289B">
        <w:rPr>
          <w:rFonts w:ascii="Angsana New" w:hAnsi="Angsana New"/>
          <w:sz w:val="30"/>
          <w:szCs w:val="30"/>
        </w:rPr>
        <w:t xml:space="preserve"> </w:t>
      </w:r>
      <w:r w:rsidRPr="00F8289B">
        <w:rPr>
          <w:rFonts w:ascii="Angsana New" w:hAnsi="Angsana New"/>
          <w:spacing w:val="2"/>
          <w:sz w:val="30"/>
          <w:szCs w:val="30"/>
          <w:cs/>
        </w:rPr>
        <w:t>ซึ่งเป็นบริษัทย่อยของ</w:t>
      </w:r>
      <w:r w:rsidR="00494180" w:rsidRPr="00F8289B">
        <w:rPr>
          <w:rFonts w:ascii="Angsana New" w:hAnsi="Angsana New"/>
          <w:spacing w:val="2"/>
          <w:sz w:val="30"/>
          <w:szCs w:val="30"/>
        </w:rPr>
        <w:t xml:space="preserve"> </w:t>
      </w:r>
      <w:r w:rsidR="006456C9" w:rsidRPr="00F8289B">
        <w:rPr>
          <w:rFonts w:ascii="Angsana New" w:hAnsi="Angsana New"/>
          <w:spacing w:val="2"/>
          <w:sz w:val="30"/>
          <w:szCs w:val="30"/>
        </w:rPr>
        <w:t xml:space="preserve">                  </w:t>
      </w:r>
      <w:r w:rsidRPr="00F8289B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F8289B">
        <w:rPr>
          <w:rFonts w:ascii="Angsana New" w:hAnsi="Angsana New"/>
          <w:spacing w:val="2"/>
          <w:sz w:val="30"/>
          <w:szCs w:val="30"/>
        </w:rPr>
        <w:t xml:space="preserve"> </w:t>
      </w:r>
      <w:r w:rsidRPr="00F8289B">
        <w:rPr>
          <w:rFonts w:ascii="Angsana New" w:hAnsi="Angsana New"/>
          <w:spacing w:val="2"/>
          <w:sz w:val="30"/>
          <w:szCs w:val="30"/>
          <w:cs/>
        </w:rPr>
        <w:t>ราช</w:t>
      </w:r>
      <w:r w:rsidRPr="00F8289B">
        <w:rPr>
          <w:rFonts w:ascii="Angsana New" w:hAnsi="Angsana New"/>
          <w:spacing w:val="2"/>
          <w:sz w:val="30"/>
          <w:szCs w:val="30"/>
        </w:rPr>
        <w:t>-</w:t>
      </w:r>
      <w:r w:rsidRPr="00F8289B">
        <w:rPr>
          <w:rFonts w:ascii="Angsana New" w:hAnsi="Angsana New"/>
          <w:spacing w:val="2"/>
          <w:sz w:val="30"/>
          <w:szCs w:val="30"/>
          <w:cs/>
        </w:rPr>
        <w:t xml:space="preserve">ออสเตรเลีย </w:t>
      </w:r>
      <w:proofErr w:type="spellStart"/>
      <w:r w:rsidRPr="00F8289B">
        <w:rPr>
          <w:rFonts w:ascii="Angsana New" w:hAnsi="Angsana New"/>
          <w:spacing w:val="2"/>
          <w:sz w:val="30"/>
          <w:szCs w:val="30"/>
          <w:cs/>
        </w:rPr>
        <w:t>คอร์ปอเรชั่น</w:t>
      </w:r>
      <w:proofErr w:type="spellEnd"/>
      <w:r w:rsidRPr="00F8289B">
        <w:rPr>
          <w:rFonts w:ascii="Angsana New" w:hAnsi="Angsana New"/>
          <w:spacing w:val="2"/>
          <w:sz w:val="30"/>
          <w:szCs w:val="30"/>
          <w:cs/>
        </w:rPr>
        <w:t xml:space="preserve"> จำกัด</w:t>
      </w:r>
      <w:r w:rsidRPr="00F8289B">
        <w:rPr>
          <w:rFonts w:ascii="Angsana New" w:hAnsi="Angsana New"/>
          <w:spacing w:val="2"/>
          <w:sz w:val="30"/>
          <w:szCs w:val="30"/>
        </w:rPr>
        <w:t xml:space="preserve"> </w:t>
      </w:r>
      <w:r w:rsidRPr="00F8289B">
        <w:rPr>
          <w:rFonts w:ascii="Angsana New" w:hAnsi="Angsana New"/>
          <w:sz w:val="30"/>
          <w:szCs w:val="30"/>
          <w:cs/>
        </w:rPr>
        <w:t>ได้ลงนาม</w:t>
      </w:r>
      <w:r w:rsidRPr="00F8289B">
        <w:rPr>
          <w:rFonts w:ascii="Angsana New" w:hAnsi="Angsana New" w:hint="cs"/>
          <w:sz w:val="30"/>
          <w:szCs w:val="30"/>
          <w:cs/>
        </w:rPr>
        <w:t>ในสัญญาทางการเงิน</w:t>
      </w:r>
      <w:r w:rsidRPr="00F8289B">
        <w:rPr>
          <w:rFonts w:ascii="Angsana New" w:hAnsi="Angsana New"/>
          <w:sz w:val="30"/>
          <w:szCs w:val="30"/>
          <w:cs/>
        </w:rPr>
        <w:t>กับ</w:t>
      </w:r>
      <w:r w:rsidRPr="00F8289B">
        <w:rPr>
          <w:rFonts w:ascii="Angsana New" w:hAnsi="Angsana New"/>
          <w:sz w:val="30"/>
          <w:szCs w:val="30"/>
        </w:rPr>
        <w:t xml:space="preserve"> Clean Energy Finance Corporation</w:t>
      </w:r>
      <w:r w:rsidRPr="00F8289B">
        <w:rPr>
          <w:rFonts w:ascii="Angsana New" w:hAnsi="Angsana New" w:hint="cs"/>
          <w:sz w:val="30"/>
          <w:szCs w:val="30"/>
          <w:cs/>
        </w:rPr>
        <w:t xml:space="preserve"> โดยมี</w:t>
      </w:r>
      <w:r w:rsidRPr="00F8289B">
        <w:rPr>
          <w:rFonts w:ascii="Angsana New" w:hAnsi="Angsana New"/>
          <w:sz w:val="30"/>
          <w:szCs w:val="30"/>
          <w:cs/>
        </w:rPr>
        <w:t>วงเงินกู้เป็นจำนวนเงิน</w:t>
      </w:r>
      <w:r w:rsidRPr="00F8289B">
        <w:rPr>
          <w:rFonts w:ascii="Angsana New" w:hAnsi="Angsana New" w:hint="cs"/>
          <w:sz w:val="30"/>
          <w:szCs w:val="30"/>
          <w:cs/>
        </w:rPr>
        <w:t xml:space="preserve"> </w:t>
      </w:r>
      <w:r w:rsidRPr="00F8289B">
        <w:rPr>
          <w:rFonts w:ascii="Angsana New" w:hAnsi="Angsana New"/>
          <w:sz w:val="30"/>
          <w:szCs w:val="30"/>
        </w:rPr>
        <w:t xml:space="preserve">57.00 </w:t>
      </w:r>
      <w:r w:rsidRPr="00F8289B">
        <w:rPr>
          <w:rFonts w:ascii="Angsana New" w:hAnsi="Angsana New"/>
          <w:sz w:val="30"/>
          <w:szCs w:val="30"/>
          <w:cs/>
        </w:rPr>
        <w:t>ล้านเหรียญออสเตรเลีย</w:t>
      </w:r>
      <w:r w:rsidRPr="00F8289B">
        <w:rPr>
          <w:rFonts w:ascii="Angsana New" w:hAnsi="Angsana New"/>
          <w:sz w:val="30"/>
          <w:szCs w:val="30"/>
        </w:rPr>
        <w:t xml:space="preserve"> </w:t>
      </w:r>
      <w:r w:rsidR="00494180" w:rsidRPr="00F8289B">
        <w:rPr>
          <w:rFonts w:ascii="Angsana New" w:hAnsi="Angsana New"/>
          <w:sz w:val="30"/>
          <w:szCs w:val="30"/>
          <w:cs/>
        </w:rPr>
        <w:t>หรือเทียบเท่า</w:t>
      </w:r>
      <w:r w:rsidR="00F8289B" w:rsidRPr="00F8289B">
        <w:rPr>
          <w:rFonts w:ascii="Angsana New" w:hAnsi="Angsana New"/>
          <w:sz w:val="30"/>
          <w:szCs w:val="30"/>
        </w:rPr>
        <w:t xml:space="preserve"> 1,460.63 </w:t>
      </w:r>
      <w:r w:rsidRPr="00F8289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8289B">
        <w:rPr>
          <w:rFonts w:ascii="Angsana New" w:hAnsi="Angsana New" w:hint="cs"/>
          <w:sz w:val="30"/>
          <w:szCs w:val="30"/>
          <w:cs/>
        </w:rPr>
        <w:t>สำหรับ</w:t>
      </w:r>
      <w:r w:rsidR="00494180" w:rsidRPr="00F8289B">
        <w:rPr>
          <w:rFonts w:ascii="Angsana New" w:hAnsi="Angsana New"/>
          <w:sz w:val="30"/>
          <w:szCs w:val="30"/>
          <w:cs/>
        </w:rPr>
        <w:t>กา</w:t>
      </w:r>
      <w:r w:rsidR="00494180" w:rsidRPr="00F8289B">
        <w:rPr>
          <w:rFonts w:ascii="Angsana New" w:hAnsi="Angsana New" w:hint="cs"/>
          <w:sz w:val="30"/>
          <w:szCs w:val="30"/>
          <w:cs/>
        </w:rPr>
        <w:t>รก่อสร้าง</w:t>
      </w:r>
      <w:r w:rsidRPr="00F8289B">
        <w:rPr>
          <w:rFonts w:ascii="Angsana New" w:hAnsi="Angsana New"/>
          <w:sz w:val="30"/>
          <w:szCs w:val="30"/>
          <w:cs/>
        </w:rPr>
        <w:t>โครงการ</w:t>
      </w:r>
      <w:r w:rsidR="00494180" w:rsidRPr="00F8289B">
        <w:rPr>
          <w:rFonts w:ascii="Angsana New" w:hAnsi="Angsana New" w:hint="cs"/>
          <w:sz w:val="30"/>
          <w:szCs w:val="30"/>
          <w:cs/>
        </w:rPr>
        <w:t>โรงไฟฟ้า</w:t>
      </w:r>
      <w:r w:rsidR="00494180" w:rsidRPr="00F8289B">
        <w:rPr>
          <w:rFonts w:ascii="Angsana New" w:hAnsi="Angsana New"/>
          <w:sz w:val="30"/>
          <w:szCs w:val="30"/>
          <w:cs/>
        </w:rPr>
        <w:t xml:space="preserve">พลังงานแสงอาทิตย์ </w:t>
      </w:r>
      <w:r w:rsidR="00494180" w:rsidRPr="00F8289B">
        <w:rPr>
          <w:rFonts w:ascii="Angsana New" w:hAnsi="Angsana New"/>
          <w:sz w:val="30"/>
          <w:szCs w:val="30"/>
        </w:rPr>
        <w:t>Collinsville</w:t>
      </w:r>
    </w:p>
    <w:p w:rsidR="00B76514" w:rsidRDefault="00B76514" w:rsidP="00F63665">
      <w:pPr>
        <w:tabs>
          <w:tab w:val="left" w:pos="72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BB0567" w:rsidRPr="00F03DC7" w:rsidRDefault="00BB0567" w:rsidP="00924DE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03DC7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567A66" w:rsidRDefault="00567A66" w:rsidP="0056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:rsidR="00567A66" w:rsidRDefault="00567A66" w:rsidP="0056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67A66">
        <w:rPr>
          <w:rFonts w:ascii="Angsana New" w:hAnsi="Angsana New"/>
          <w:sz w:val="30"/>
          <w:szCs w:val="30"/>
          <w:cs/>
        </w:rPr>
        <w:t>รายการบางรายการในงบแสดงฐานะก</w:t>
      </w:r>
      <w:r w:rsidR="00F63665">
        <w:rPr>
          <w:rFonts w:ascii="Angsana New" w:hAnsi="Angsana New"/>
          <w:sz w:val="30"/>
          <w:szCs w:val="30"/>
          <w:cs/>
        </w:rPr>
        <w:t xml:space="preserve">ารเงิน ณ วันที่ 31 ธันวาคม 2559 </w:t>
      </w:r>
      <w:r w:rsidRPr="00567A66">
        <w:rPr>
          <w:rFonts w:ascii="Angsana New" w:hAnsi="Angsana New"/>
          <w:sz w:val="30"/>
          <w:szCs w:val="30"/>
          <w:cs/>
        </w:rPr>
        <w:t>ซึ่งรวมอยู่ในงบการเงินระหว่างกาลเพื่อวัตถุประสงค์ในการเปรียบเทียบของงวด 2560 ได้มีการจัดประเภทรายการใหม่เพื่อให้สอดคล้องกับการนำเสนองบการเงินระหว่างกาลปี 2560</w:t>
      </w:r>
    </w:p>
    <w:p w:rsidR="00567A66" w:rsidRDefault="0056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1024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40"/>
        <w:gridCol w:w="1152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54"/>
        <w:gridCol w:w="1096"/>
      </w:tblGrid>
      <w:tr w:rsidR="00567A66" w:rsidRPr="00956384" w:rsidTr="00BC7252">
        <w:trPr>
          <w:tblHeader/>
        </w:trPr>
        <w:tc>
          <w:tcPr>
            <w:tcW w:w="234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2" w:type="dxa"/>
            <w:gridSpan w:val="11"/>
          </w:tcPr>
          <w:p w:rsidR="00567A66" w:rsidRPr="00956384" w:rsidRDefault="00567A66" w:rsidP="00BC7252">
            <w:pPr>
              <w:pStyle w:val="BodyText"/>
              <w:spacing w:after="0" w:line="340" w:lineRule="exact"/>
              <w:ind w:left="-126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567A66" w:rsidRPr="00956384" w:rsidTr="00BC7252">
        <w:trPr>
          <w:tblHeader/>
        </w:trPr>
        <w:tc>
          <w:tcPr>
            <w:tcW w:w="234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2" w:type="dxa"/>
            <w:gridSpan w:val="5"/>
            <w:tcBorders>
              <w:bottom w:val="single" w:sz="4" w:space="0" w:color="auto"/>
            </w:tcBorders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A66" w:rsidRPr="00956384" w:rsidTr="00BC7252">
        <w:trPr>
          <w:trHeight w:val="586"/>
          <w:tblHeader/>
        </w:trPr>
        <w:tc>
          <w:tcPr>
            <w:tcW w:w="234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67A66" w:rsidRPr="00956384" w:rsidRDefault="00567A66" w:rsidP="001D3DBD">
            <w:pPr>
              <w:pStyle w:val="BodyText"/>
              <w:tabs>
                <w:tab w:val="clear" w:pos="680"/>
                <w:tab w:val="left" w:pos="792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7A66" w:rsidRPr="00956384" w:rsidRDefault="00567A66" w:rsidP="00BC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54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67A66" w:rsidRPr="00956384" w:rsidTr="00BC7252">
        <w:trPr>
          <w:tblHeader/>
        </w:trPr>
        <w:tc>
          <w:tcPr>
            <w:tcW w:w="234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2" w:type="dxa"/>
            <w:gridSpan w:val="11"/>
          </w:tcPr>
          <w:p w:rsidR="00567A66" w:rsidRPr="00956384" w:rsidRDefault="00F03DC7" w:rsidP="001D3DBD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</w:t>
            </w:r>
            <w:r w:rsidR="00567A66" w:rsidRPr="009563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67A66" w:rsidRPr="00956384" w:rsidTr="00BC7252">
        <w:tc>
          <w:tcPr>
            <w:tcW w:w="234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52" w:type="dxa"/>
          </w:tcPr>
          <w:p w:rsidR="00567A66" w:rsidRPr="00956384" w:rsidRDefault="00567A66" w:rsidP="00CF295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7A66" w:rsidRPr="00956384" w:rsidRDefault="00567A66" w:rsidP="00CF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7A66" w:rsidRPr="00956384" w:rsidRDefault="00567A66" w:rsidP="001D3DB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7A66" w:rsidRPr="00956384" w:rsidRDefault="00567A66" w:rsidP="001D3DB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7A66" w:rsidRPr="00956384" w:rsidRDefault="00567A66" w:rsidP="001D3DB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567A66" w:rsidRPr="00956384" w:rsidRDefault="00567A66" w:rsidP="001D3DB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A66" w:rsidRPr="00956384" w:rsidTr="00BC7252">
        <w:tc>
          <w:tcPr>
            <w:tcW w:w="234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31 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2559</w:t>
            </w:r>
          </w:p>
        </w:tc>
        <w:tc>
          <w:tcPr>
            <w:tcW w:w="1152" w:type="dxa"/>
          </w:tcPr>
          <w:p w:rsidR="00567A66" w:rsidRPr="00956384" w:rsidRDefault="00567A66" w:rsidP="00CF295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7A66" w:rsidRPr="00956384" w:rsidRDefault="00567A66" w:rsidP="00CF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7A66" w:rsidRPr="00956384" w:rsidRDefault="00567A66" w:rsidP="001D3DB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7A66" w:rsidRPr="00956384" w:rsidRDefault="00567A66" w:rsidP="001D3DB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7A66" w:rsidRPr="00956384" w:rsidRDefault="00567A66" w:rsidP="001D3DB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567A66" w:rsidRPr="00956384" w:rsidRDefault="00567A66" w:rsidP="001D3DB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111F" w:rsidRPr="00956384" w:rsidTr="00BC7252">
        <w:tc>
          <w:tcPr>
            <w:tcW w:w="2340" w:type="dxa"/>
          </w:tcPr>
          <w:p w:rsidR="00567A66" w:rsidRPr="00560936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0936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52" w:type="dxa"/>
          </w:tcPr>
          <w:p w:rsidR="00567A66" w:rsidRPr="00956384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146,213</w:t>
            </w:r>
          </w:p>
        </w:tc>
        <w:tc>
          <w:tcPr>
            <w:tcW w:w="270" w:type="dxa"/>
          </w:tcPr>
          <w:p w:rsidR="00567A66" w:rsidRPr="00956384" w:rsidRDefault="00567A66" w:rsidP="00CF295C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7A66" w:rsidRPr="00956384" w:rsidRDefault="00567A66" w:rsidP="00BC72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36,110</w:t>
            </w:r>
          </w:p>
        </w:tc>
        <w:tc>
          <w:tcPr>
            <w:tcW w:w="270" w:type="dxa"/>
          </w:tcPr>
          <w:p w:rsidR="00567A66" w:rsidRPr="00956384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67A66" w:rsidRPr="00956384" w:rsidRDefault="00567A66" w:rsidP="00BC72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182,323</w:t>
            </w:r>
          </w:p>
        </w:tc>
        <w:tc>
          <w:tcPr>
            <w:tcW w:w="270" w:type="dxa"/>
          </w:tcPr>
          <w:p w:rsidR="00567A66" w:rsidRPr="00956384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67A66" w:rsidRPr="00956384" w:rsidRDefault="00567A66" w:rsidP="00BC72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58,316</w:t>
            </w:r>
          </w:p>
        </w:tc>
        <w:tc>
          <w:tcPr>
            <w:tcW w:w="270" w:type="dxa"/>
          </w:tcPr>
          <w:p w:rsidR="00567A66" w:rsidRPr="00956384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67A66" w:rsidRPr="00956384" w:rsidRDefault="00567A66" w:rsidP="00BC72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25,902</w:t>
            </w:r>
          </w:p>
        </w:tc>
        <w:tc>
          <w:tcPr>
            <w:tcW w:w="254" w:type="dxa"/>
          </w:tcPr>
          <w:p w:rsidR="00567A66" w:rsidRPr="00956384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:rsidR="00567A66" w:rsidRPr="00956384" w:rsidRDefault="00567A66" w:rsidP="00BC725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84,218</w:t>
            </w:r>
          </w:p>
        </w:tc>
      </w:tr>
      <w:tr w:rsidR="0079111F" w:rsidRPr="00956384" w:rsidTr="00BC7252">
        <w:tc>
          <w:tcPr>
            <w:tcW w:w="2340" w:type="dxa"/>
          </w:tcPr>
          <w:p w:rsidR="00567A66" w:rsidRPr="00560936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093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152" w:type="dxa"/>
          </w:tcPr>
          <w:p w:rsidR="00567A66" w:rsidRPr="00956384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96,417</w:t>
            </w:r>
          </w:p>
        </w:tc>
        <w:tc>
          <w:tcPr>
            <w:tcW w:w="270" w:type="dxa"/>
          </w:tcPr>
          <w:p w:rsidR="00567A66" w:rsidRPr="00956384" w:rsidRDefault="00567A66" w:rsidP="00CF295C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7A66" w:rsidRPr="00956384" w:rsidRDefault="00567A66" w:rsidP="00BC72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(36,110)</w:t>
            </w:r>
          </w:p>
        </w:tc>
        <w:tc>
          <w:tcPr>
            <w:tcW w:w="270" w:type="dxa"/>
          </w:tcPr>
          <w:p w:rsidR="00567A66" w:rsidRPr="00956384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67A66" w:rsidRPr="00956384" w:rsidRDefault="00567A66" w:rsidP="00BC72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60,307</w:t>
            </w:r>
          </w:p>
        </w:tc>
        <w:tc>
          <w:tcPr>
            <w:tcW w:w="270" w:type="dxa"/>
          </w:tcPr>
          <w:p w:rsidR="00567A66" w:rsidRPr="00956384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67A66" w:rsidRPr="00956384" w:rsidRDefault="00567A66" w:rsidP="00BC72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29,321</w:t>
            </w:r>
          </w:p>
        </w:tc>
        <w:tc>
          <w:tcPr>
            <w:tcW w:w="270" w:type="dxa"/>
          </w:tcPr>
          <w:p w:rsidR="00567A66" w:rsidRPr="00956384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67A66" w:rsidRPr="00956384" w:rsidRDefault="00567A66" w:rsidP="00BC72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(25,902)</w:t>
            </w:r>
          </w:p>
        </w:tc>
        <w:tc>
          <w:tcPr>
            <w:tcW w:w="254" w:type="dxa"/>
          </w:tcPr>
          <w:p w:rsidR="00567A66" w:rsidRPr="00956384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:rsidR="00567A66" w:rsidRPr="00956384" w:rsidRDefault="00567A66" w:rsidP="00BC725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3,419</w:t>
            </w:r>
          </w:p>
        </w:tc>
      </w:tr>
      <w:tr w:rsidR="00A732A8" w:rsidRPr="00956384" w:rsidTr="00BC7252">
        <w:tc>
          <w:tcPr>
            <w:tcW w:w="2340" w:type="dxa"/>
          </w:tcPr>
          <w:p w:rsidR="00A732A8" w:rsidRPr="00560936" w:rsidRDefault="00A732A8" w:rsidP="00A732A8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0936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52" w:type="dxa"/>
          </w:tcPr>
          <w:p w:rsidR="00A732A8" w:rsidRPr="00CF295C" w:rsidRDefault="00A732A8" w:rsidP="00A73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40" w:lineRule="exact"/>
              <w:ind w:right="-3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295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A732A8" w:rsidRPr="00956384" w:rsidRDefault="00A732A8" w:rsidP="00A732A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32A8" w:rsidRPr="00956384" w:rsidRDefault="00A732A8" w:rsidP="00A732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3,730,280</w:t>
            </w:r>
          </w:p>
        </w:tc>
        <w:tc>
          <w:tcPr>
            <w:tcW w:w="270" w:type="dxa"/>
          </w:tcPr>
          <w:p w:rsidR="00A732A8" w:rsidRPr="00956384" w:rsidRDefault="00A732A8" w:rsidP="00A732A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A732A8" w:rsidRPr="00956384" w:rsidRDefault="00A732A8" w:rsidP="00A732A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3,730,280</w:t>
            </w:r>
          </w:p>
        </w:tc>
        <w:tc>
          <w:tcPr>
            <w:tcW w:w="270" w:type="dxa"/>
          </w:tcPr>
          <w:p w:rsidR="00A732A8" w:rsidRPr="00956384" w:rsidRDefault="00A732A8" w:rsidP="00A732A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A732A8" w:rsidRPr="00560936" w:rsidRDefault="00A732A8" w:rsidP="00A732A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93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A732A8" w:rsidRPr="00956384" w:rsidRDefault="00A732A8" w:rsidP="00A732A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A732A8" w:rsidRPr="00A732A8" w:rsidRDefault="00A732A8" w:rsidP="00A732A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93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</w:tcPr>
          <w:p w:rsidR="00A732A8" w:rsidRPr="00956384" w:rsidRDefault="00A732A8" w:rsidP="00A732A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:rsidR="00A732A8" w:rsidRPr="00560936" w:rsidRDefault="00A732A8" w:rsidP="00A732A8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93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9111F" w:rsidRPr="00956384" w:rsidTr="00BC7252">
        <w:tc>
          <w:tcPr>
            <w:tcW w:w="2340" w:type="dxa"/>
          </w:tcPr>
          <w:p w:rsidR="00567A66" w:rsidRPr="00560936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0936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52" w:type="dxa"/>
          </w:tcPr>
          <w:p w:rsidR="00567A66" w:rsidRPr="00560936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936">
              <w:rPr>
                <w:rFonts w:ascii="Angsana New" w:hAnsi="Angsana New"/>
                <w:sz w:val="30"/>
                <w:szCs w:val="30"/>
                <w:lang w:bidi="th-TH"/>
              </w:rPr>
              <w:t>4,164,580</w:t>
            </w:r>
          </w:p>
        </w:tc>
        <w:tc>
          <w:tcPr>
            <w:tcW w:w="270" w:type="dxa"/>
          </w:tcPr>
          <w:p w:rsidR="00567A66" w:rsidRPr="00956384" w:rsidRDefault="00567A66" w:rsidP="00CF295C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7A66" w:rsidRPr="00956384" w:rsidRDefault="00567A66" w:rsidP="00BC72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(3,730,280)</w:t>
            </w:r>
          </w:p>
        </w:tc>
        <w:tc>
          <w:tcPr>
            <w:tcW w:w="270" w:type="dxa"/>
          </w:tcPr>
          <w:p w:rsidR="00567A66" w:rsidRPr="00956384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67A66" w:rsidRPr="00560936" w:rsidRDefault="00567A66" w:rsidP="00BC72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936">
              <w:rPr>
                <w:rFonts w:ascii="Angsana New" w:hAnsi="Angsana New"/>
                <w:sz w:val="30"/>
                <w:szCs w:val="30"/>
                <w:lang w:bidi="th-TH"/>
              </w:rPr>
              <w:t>434,300</w:t>
            </w:r>
          </w:p>
        </w:tc>
        <w:tc>
          <w:tcPr>
            <w:tcW w:w="270" w:type="dxa"/>
          </w:tcPr>
          <w:p w:rsidR="00567A66" w:rsidRPr="00956384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67A66" w:rsidRPr="00560936" w:rsidRDefault="00567A66" w:rsidP="00BC72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936">
              <w:rPr>
                <w:rFonts w:ascii="Angsana New" w:hAnsi="Angsana New"/>
                <w:sz w:val="30"/>
                <w:szCs w:val="30"/>
                <w:lang w:bidi="th-TH"/>
              </w:rPr>
              <w:t>430,000</w:t>
            </w:r>
          </w:p>
        </w:tc>
        <w:tc>
          <w:tcPr>
            <w:tcW w:w="270" w:type="dxa"/>
          </w:tcPr>
          <w:p w:rsidR="00567A66" w:rsidRPr="00956384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67A66" w:rsidRPr="00560936" w:rsidRDefault="00567A66" w:rsidP="00BC725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93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</w:tcPr>
          <w:p w:rsidR="00567A66" w:rsidRPr="00956384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:rsidR="00567A66" w:rsidRPr="00560936" w:rsidRDefault="00567A66" w:rsidP="00BC725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936">
              <w:rPr>
                <w:rFonts w:ascii="Angsana New" w:hAnsi="Angsana New"/>
                <w:sz w:val="30"/>
                <w:szCs w:val="30"/>
                <w:lang w:bidi="th-TH"/>
              </w:rPr>
              <w:t>430,000</w:t>
            </w:r>
          </w:p>
        </w:tc>
      </w:tr>
      <w:tr w:rsidR="00567A66" w:rsidRPr="00956384" w:rsidTr="00BC7252">
        <w:tc>
          <w:tcPr>
            <w:tcW w:w="2340" w:type="dxa"/>
          </w:tcPr>
          <w:p w:rsidR="00567A66" w:rsidRPr="00956384" w:rsidRDefault="00567A66" w:rsidP="001D3DB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67A66" w:rsidRPr="00956384" w:rsidRDefault="00567A66" w:rsidP="00CF295C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972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67A66" w:rsidRPr="00956384" w:rsidRDefault="00567A66" w:rsidP="00CF295C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67A66" w:rsidRPr="00C0130D" w:rsidRDefault="00567A66" w:rsidP="00BC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3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3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7A66" w:rsidRPr="00C0130D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67A66" w:rsidRPr="00C0130D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67A66" w:rsidRPr="00C0130D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67A66" w:rsidRPr="00C0130D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67A66" w:rsidRPr="00C0130D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67A66" w:rsidRPr="00C0130D" w:rsidRDefault="00567A66" w:rsidP="00BC725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0130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</w:tcPr>
          <w:p w:rsidR="00567A66" w:rsidRPr="00956384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:rsidR="00567A66" w:rsidRPr="00CF295C" w:rsidRDefault="00567A66" w:rsidP="00CF29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:rsidR="00567A66" w:rsidRDefault="00567A66" w:rsidP="0056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567A66" w:rsidRPr="00F63665" w:rsidRDefault="00567A66" w:rsidP="00F6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67A66">
        <w:rPr>
          <w:rFonts w:ascii="Angsana New" w:hAnsi="Angsana New"/>
          <w:sz w:val="30"/>
          <w:szCs w:val="30"/>
          <w:cs/>
        </w:rPr>
        <w:t>การจัดประเภทรายการใหม่นี้เพื่อให้สอดคล้องกับการจัดประเภทรายก</w:t>
      </w:r>
      <w:r w:rsidR="00F63665">
        <w:rPr>
          <w:rFonts w:ascii="Angsana New" w:hAnsi="Angsana New"/>
          <w:sz w:val="30"/>
          <w:szCs w:val="30"/>
          <w:cs/>
        </w:rPr>
        <w:t>ารต</w:t>
      </w:r>
      <w:r w:rsidR="00BE3489">
        <w:rPr>
          <w:rFonts w:ascii="Angsana New" w:hAnsi="Angsana New"/>
          <w:sz w:val="30"/>
          <w:szCs w:val="30"/>
          <w:cs/>
        </w:rPr>
        <w:t>ามประกาศกรมพัฒนาธุรกิจการค้า</w:t>
      </w:r>
      <w:r w:rsidR="00BE3489">
        <w:rPr>
          <w:rFonts w:ascii="Angsana New" w:hAnsi="Angsana New"/>
          <w:sz w:val="30"/>
          <w:szCs w:val="30"/>
        </w:rPr>
        <w:t xml:space="preserve">     </w:t>
      </w:r>
      <w:r w:rsidRPr="00567A66">
        <w:rPr>
          <w:rFonts w:ascii="Angsana New" w:hAnsi="Angsana New"/>
          <w:sz w:val="30"/>
          <w:szCs w:val="30"/>
          <w:cs/>
        </w:rPr>
        <w:t xml:space="preserve">เรื่อง กำหนดรายการย่อที่ต้องมีในงบการเงิน </w:t>
      </w:r>
      <w:r w:rsidR="00A732A8">
        <w:rPr>
          <w:rFonts w:ascii="Angsana New" w:hAnsi="Angsana New"/>
          <w:sz w:val="30"/>
          <w:szCs w:val="30"/>
          <w:cs/>
        </w:rPr>
        <w:t xml:space="preserve">(ฉบับที่ 2) พ.ศ. 2559 </w:t>
      </w:r>
      <w:r w:rsidRPr="00567A66">
        <w:rPr>
          <w:rFonts w:ascii="Angsana New" w:hAnsi="Angsana New"/>
          <w:sz w:val="30"/>
          <w:szCs w:val="30"/>
          <w:cs/>
        </w:rPr>
        <w:t>ลงวันที่ 11 ตุลาคม 2559</w:t>
      </w:r>
    </w:p>
    <w:sectPr w:rsidR="00567A66" w:rsidRPr="00F63665" w:rsidSect="00881097"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317" w:rsidRDefault="00C40317" w:rsidP="004956B4">
      <w:r>
        <w:separator/>
      </w:r>
    </w:p>
  </w:endnote>
  <w:endnote w:type="continuationSeparator" w:id="0">
    <w:p w:rsidR="00C40317" w:rsidRDefault="00C4031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Pr="0083635A" w:rsidRDefault="00F8289B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83635A">
      <w:rPr>
        <w:rFonts w:ascii="Angsana New" w:hAnsi="Angsana New"/>
        <w:caps/>
        <w:sz w:val="30"/>
        <w:szCs w:val="30"/>
      </w:rPr>
      <w:fldChar w:fldCharType="begin"/>
    </w:r>
    <w:r w:rsidRPr="0083635A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83635A">
      <w:rPr>
        <w:rFonts w:ascii="Angsana New" w:hAnsi="Angsana New"/>
        <w:caps/>
        <w:sz w:val="30"/>
        <w:szCs w:val="30"/>
      </w:rPr>
      <w:fldChar w:fldCharType="separate"/>
    </w:r>
    <w:r w:rsidR="00BF2704">
      <w:rPr>
        <w:rFonts w:ascii="Angsana New" w:hAnsi="Angsana New"/>
        <w:caps/>
        <w:noProof/>
        <w:sz w:val="30"/>
        <w:szCs w:val="30"/>
      </w:rPr>
      <w:t>44</w:t>
    </w:r>
    <w:r w:rsidRPr="0083635A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Pr="00FD11A6" w:rsidRDefault="00F8289B" w:rsidP="00FD11A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D11A6">
      <w:rPr>
        <w:rStyle w:val="PageNumber"/>
        <w:rFonts w:ascii="Angsana New" w:hAnsi="Angsana New"/>
        <w:sz w:val="30"/>
        <w:szCs w:val="30"/>
      </w:rPr>
      <w:fldChar w:fldCharType="begin"/>
    </w:r>
    <w:r w:rsidRPr="00FD11A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D11A6">
      <w:rPr>
        <w:rStyle w:val="PageNumber"/>
        <w:rFonts w:ascii="Angsana New" w:hAnsi="Angsana New"/>
        <w:sz w:val="30"/>
        <w:szCs w:val="30"/>
      </w:rPr>
      <w:fldChar w:fldCharType="separate"/>
    </w:r>
    <w:r w:rsidR="00BF2704">
      <w:rPr>
        <w:rStyle w:val="PageNumber"/>
        <w:rFonts w:ascii="Angsana New" w:hAnsi="Angsana New"/>
        <w:noProof/>
        <w:sz w:val="30"/>
        <w:szCs w:val="30"/>
      </w:rPr>
      <w:t>45</w:t>
    </w:r>
    <w:r w:rsidRPr="00FD11A6">
      <w:rPr>
        <w:rStyle w:val="PageNumber"/>
        <w:rFonts w:ascii="Angsana New" w:hAnsi="Angsana New"/>
        <w:sz w:val="30"/>
        <w:szCs w:val="30"/>
      </w:rPr>
      <w:fldChar w:fldCharType="end"/>
    </w:r>
  </w:p>
  <w:p w:rsidR="00F8289B" w:rsidRPr="009F1F22" w:rsidRDefault="00F8289B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Pr="00FD11A6" w:rsidRDefault="00F8289B" w:rsidP="00FD11A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D11A6">
      <w:rPr>
        <w:rStyle w:val="PageNumber"/>
        <w:rFonts w:ascii="Angsana New" w:hAnsi="Angsana New"/>
        <w:sz w:val="30"/>
        <w:szCs w:val="30"/>
      </w:rPr>
      <w:fldChar w:fldCharType="begin"/>
    </w:r>
    <w:r w:rsidRPr="00FD11A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D11A6">
      <w:rPr>
        <w:rStyle w:val="PageNumber"/>
        <w:rFonts w:ascii="Angsana New" w:hAnsi="Angsana New"/>
        <w:sz w:val="30"/>
        <w:szCs w:val="30"/>
      </w:rPr>
      <w:fldChar w:fldCharType="separate"/>
    </w:r>
    <w:r w:rsidR="00BF2704">
      <w:rPr>
        <w:rStyle w:val="PageNumber"/>
        <w:rFonts w:ascii="Angsana New" w:hAnsi="Angsana New"/>
        <w:noProof/>
        <w:sz w:val="30"/>
        <w:szCs w:val="30"/>
      </w:rPr>
      <w:t>48</w:t>
    </w:r>
    <w:r w:rsidRPr="00FD11A6">
      <w:rPr>
        <w:rStyle w:val="PageNumber"/>
        <w:rFonts w:ascii="Angsana New" w:hAnsi="Angsana New"/>
        <w:sz w:val="30"/>
        <w:szCs w:val="30"/>
      </w:rPr>
      <w:fldChar w:fldCharType="end"/>
    </w:r>
  </w:p>
  <w:p w:rsidR="00F8289B" w:rsidRPr="009F1F22" w:rsidRDefault="00F8289B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Pr="00702A20" w:rsidRDefault="00F8289B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F2704">
      <w:rPr>
        <w:rStyle w:val="PageNumber"/>
        <w:rFonts w:ascii="Angsana New" w:hAnsi="Angsana New"/>
        <w:noProof/>
        <w:sz w:val="30"/>
        <w:szCs w:val="30"/>
        <w:cs/>
      </w:rPr>
      <w:t>58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8289B" w:rsidRPr="007A6941" w:rsidRDefault="00F8289B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317" w:rsidRDefault="00C40317" w:rsidP="004956B4">
      <w:r>
        <w:separator/>
      </w:r>
    </w:p>
  </w:footnote>
  <w:footnote w:type="continuationSeparator" w:id="0">
    <w:p w:rsidR="00C40317" w:rsidRDefault="00C4031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Pr="00270C0D" w:rsidRDefault="00F8289B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270C0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8D2F88">
      <w:rPr>
        <w:rFonts w:ascii="Angsana New" w:hAnsi="Angsana New"/>
        <w:b/>
        <w:bCs/>
        <w:sz w:val="32"/>
        <w:szCs w:val="32"/>
        <w:cs/>
      </w:rPr>
      <w:t>ผลิตไฟฟ้าราชบุรีโฮ</w:t>
    </w:r>
    <w:proofErr w:type="spellStart"/>
    <w:r w:rsidRPr="008D2F88">
      <w:rPr>
        <w:rFonts w:ascii="Angsana New" w:hAnsi="Angsana New"/>
        <w:b/>
        <w:bCs/>
        <w:sz w:val="32"/>
        <w:szCs w:val="32"/>
        <w:cs/>
      </w:rPr>
      <w:t>ลดิ้ง</w:t>
    </w:r>
    <w:proofErr w:type="spellEnd"/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8D2F88">
      <w:rPr>
        <w:rFonts w:ascii="Angsana New" w:hAnsi="Angsana New"/>
        <w:b/>
        <w:bCs/>
        <w:sz w:val="32"/>
        <w:szCs w:val="32"/>
      </w:rPr>
      <w:t>(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8D2F88">
      <w:rPr>
        <w:rFonts w:ascii="Angsana New" w:hAnsi="Angsana New"/>
        <w:sz w:val="32"/>
        <w:szCs w:val="32"/>
      </w:rPr>
      <w:t>)</w:t>
    </w:r>
    <w:r>
      <w:rPr>
        <w:rFonts w:ascii="Angsana New" w:hAnsi="Angsana New"/>
        <w:sz w:val="32"/>
        <w:szCs w:val="32"/>
      </w:rPr>
      <w:t xml:space="preserve"> </w:t>
    </w:r>
    <w:r w:rsidRPr="0011053B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8289B" w:rsidRPr="004F0871" w:rsidRDefault="00F8289B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F8289B" w:rsidRPr="004F0871" w:rsidRDefault="00F8289B" w:rsidP="004F0871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4F0871">
      <w:rPr>
        <w:rFonts w:ascii="Angsana New" w:hAnsi="Angsana New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bidi="th-TH"/>
      </w:rPr>
      <w:t>สิ้นสุดวันที่ 31 มีนาคม 2560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4F0871">
      <w:rPr>
        <w:rFonts w:ascii="Angsana New" w:hAnsi="Angsana New"/>
        <w:bCs/>
        <w:sz w:val="32"/>
        <w:szCs w:val="32"/>
        <w:lang w:bidi="th-TH"/>
      </w:rPr>
      <w:t>(</w:t>
    </w:r>
    <w:r w:rsidRPr="004F0871">
      <w:rPr>
        <w:rFonts w:ascii="Angsana New" w:hAnsi="Angsana New"/>
        <w:bCs/>
        <w:sz w:val="32"/>
        <w:szCs w:val="32"/>
        <w:cs/>
        <w:lang w:bidi="th-TH"/>
      </w:rPr>
      <w:t>ไม่ได้ตรวจสอบ</w:t>
    </w:r>
    <w:r w:rsidRPr="004F0871">
      <w:rPr>
        <w:rFonts w:ascii="Angsana New" w:hAnsi="Angsana New"/>
        <w:bCs/>
        <w:sz w:val="32"/>
        <w:szCs w:val="32"/>
        <w:lang w:val="en-US" w:bidi="th-TH"/>
      </w:rPr>
      <w:t>)</w:t>
    </w:r>
  </w:p>
  <w:p w:rsidR="00F8289B" w:rsidRPr="009873F3" w:rsidRDefault="00F8289B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Pr="00270C0D" w:rsidRDefault="00F8289B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270C0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8D2F88">
      <w:rPr>
        <w:rFonts w:ascii="Angsana New" w:hAnsi="Angsana New"/>
        <w:b/>
        <w:bCs/>
        <w:sz w:val="32"/>
        <w:szCs w:val="32"/>
        <w:cs/>
      </w:rPr>
      <w:t>ผลิตไฟฟ้าราชบุรีโฮ</w:t>
    </w:r>
    <w:proofErr w:type="spellStart"/>
    <w:r w:rsidRPr="008D2F88">
      <w:rPr>
        <w:rFonts w:ascii="Angsana New" w:hAnsi="Angsana New"/>
        <w:b/>
        <w:bCs/>
        <w:sz w:val="32"/>
        <w:szCs w:val="32"/>
        <w:cs/>
      </w:rPr>
      <w:t>ลดิ้ง</w:t>
    </w:r>
    <w:proofErr w:type="spellEnd"/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8D2F88">
      <w:rPr>
        <w:rFonts w:ascii="Angsana New" w:hAnsi="Angsana New"/>
        <w:b/>
        <w:bCs/>
        <w:sz w:val="32"/>
        <w:szCs w:val="32"/>
      </w:rPr>
      <w:t>(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8D2F88">
      <w:rPr>
        <w:rFonts w:ascii="Angsana New" w:hAnsi="Angsana New"/>
        <w:sz w:val="32"/>
        <w:szCs w:val="32"/>
      </w:rPr>
      <w:t>)</w:t>
    </w:r>
    <w:r>
      <w:rPr>
        <w:rFonts w:ascii="Angsana New" w:hAnsi="Angsana New"/>
        <w:sz w:val="32"/>
        <w:szCs w:val="32"/>
      </w:rPr>
      <w:t xml:space="preserve"> </w:t>
    </w:r>
    <w:r w:rsidRPr="0011053B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8289B" w:rsidRPr="004F0871" w:rsidRDefault="00F8289B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F8289B" w:rsidRPr="004F0871" w:rsidRDefault="00F8289B" w:rsidP="004F0871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4F0871">
      <w:rPr>
        <w:rFonts w:ascii="Angsana New" w:hAnsi="Angsana New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4F0871">
      <w:rPr>
        <w:rFonts w:ascii="Angsana New" w:hAnsi="Angsana New"/>
        <w:bCs/>
        <w:sz w:val="32"/>
        <w:szCs w:val="32"/>
        <w:lang w:val="en-US" w:bidi="th-TH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>1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มีนาคม 25</w:t>
    </w:r>
    <w:r>
      <w:rPr>
        <w:rFonts w:ascii="Angsana New" w:hAnsi="Angsana New"/>
        <w:bCs/>
        <w:sz w:val="32"/>
        <w:szCs w:val="32"/>
        <w:lang w:val="en-US" w:bidi="th-TH"/>
      </w:rPr>
      <w:t>60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4F0871">
      <w:rPr>
        <w:rFonts w:ascii="Angsana New" w:hAnsi="Angsana New"/>
        <w:bCs/>
        <w:sz w:val="32"/>
        <w:szCs w:val="32"/>
        <w:lang w:bidi="th-TH"/>
      </w:rPr>
      <w:t>(</w:t>
    </w:r>
    <w:r w:rsidRPr="004F0871">
      <w:rPr>
        <w:rFonts w:ascii="Angsana New" w:hAnsi="Angsana New"/>
        <w:bCs/>
        <w:sz w:val="32"/>
        <w:szCs w:val="32"/>
        <w:cs/>
        <w:lang w:bidi="th-TH"/>
      </w:rPr>
      <w:t>ไม่ได้ตรวจสอบ</w:t>
    </w:r>
    <w:r w:rsidRPr="004F0871">
      <w:rPr>
        <w:rFonts w:ascii="Angsana New" w:hAnsi="Angsana New"/>
        <w:bCs/>
        <w:sz w:val="32"/>
        <w:szCs w:val="32"/>
        <w:lang w:val="en-US" w:bidi="th-TH"/>
      </w:rPr>
      <w:t>)</w:t>
    </w:r>
  </w:p>
  <w:p w:rsidR="00F8289B" w:rsidRPr="009873F3" w:rsidRDefault="00F8289B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E206858"/>
    <w:multiLevelType w:val="multilevel"/>
    <w:tmpl w:val="6C625EBE"/>
    <w:lvl w:ilvl="0">
      <w:start w:val="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9694095"/>
    <w:multiLevelType w:val="multilevel"/>
    <w:tmpl w:val="FC9CAAD8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3"/>
  </w:num>
  <w:num w:numId="14">
    <w:abstractNumId w:val="16"/>
  </w:num>
  <w:num w:numId="15">
    <w:abstractNumId w:val="18"/>
  </w:num>
  <w:num w:numId="16">
    <w:abstractNumId w:val="25"/>
  </w:num>
  <w:num w:numId="17">
    <w:abstractNumId w:val="26"/>
  </w:num>
  <w:num w:numId="18">
    <w:abstractNumId w:val="20"/>
  </w:num>
  <w:num w:numId="19">
    <w:abstractNumId w:val="11"/>
  </w:num>
  <w:num w:numId="20">
    <w:abstractNumId w:val="10"/>
  </w:num>
  <w:num w:numId="21">
    <w:abstractNumId w:val="13"/>
  </w:num>
  <w:num w:numId="22">
    <w:abstractNumId w:val="24"/>
  </w:num>
  <w:num w:numId="23">
    <w:abstractNumId w:val="12"/>
  </w:num>
  <w:num w:numId="24">
    <w:abstractNumId w:val="22"/>
  </w:num>
  <w:num w:numId="25">
    <w:abstractNumId w:val="14"/>
  </w:num>
  <w:num w:numId="26">
    <w:abstractNumId w:val="19"/>
  </w:num>
  <w:num w:numId="27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C7"/>
    <w:rsid w:val="000019C7"/>
    <w:rsid w:val="00001E81"/>
    <w:rsid w:val="00002354"/>
    <w:rsid w:val="0000240E"/>
    <w:rsid w:val="00002AF0"/>
    <w:rsid w:val="000031D3"/>
    <w:rsid w:val="00003A9F"/>
    <w:rsid w:val="00003ACC"/>
    <w:rsid w:val="00003C49"/>
    <w:rsid w:val="00003CF4"/>
    <w:rsid w:val="00003E88"/>
    <w:rsid w:val="00004D38"/>
    <w:rsid w:val="000052FD"/>
    <w:rsid w:val="00005436"/>
    <w:rsid w:val="0000544C"/>
    <w:rsid w:val="000059D5"/>
    <w:rsid w:val="00005EFE"/>
    <w:rsid w:val="000060ED"/>
    <w:rsid w:val="000063E0"/>
    <w:rsid w:val="00006671"/>
    <w:rsid w:val="00006792"/>
    <w:rsid w:val="00006A56"/>
    <w:rsid w:val="00006EDD"/>
    <w:rsid w:val="000075CB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BD8"/>
    <w:rsid w:val="000142B5"/>
    <w:rsid w:val="0001449E"/>
    <w:rsid w:val="00014B96"/>
    <w:rsid w:val="00014BBD"/>
    <w:rsid w:val="00014CD6"/>
    <w:rsid w:val="00014E5B"/>
    <w:rsid w:val="00015077"/>
    <w:rsid w:val="000150C9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742"/>
    <w:rsid w:val="000167C6"/>
    <w:rsid w:val="000169F6"/>
    <w:rsid w:val="00016DE4"/>
    <w:rsid w:val="0001700D"/>
    <w:rsid w:val="00017844"/>
    <w:rsid w:val="0002058D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77D"/>
    <w:rsid w:val="00022861"/>
    <w:rsid w:val="00022944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66A"/>
    <w:rsid w:val="00026143"/>
    <w:rsid w:val="00026923"/>
    <w:rsid w:val="000269A7"/>
    <w:rsid w:val="00026B8B"/>
    <w:rsid w:val="00026C27"/>
    <w:rsid w:val="00026CA3"/>
    <w:rsid w:val="00026E0D"/>
    <w:rsid w:val="00027356"/>
    <w:rsid w:val="00027395"/>
    <w:rsid w:val="0002775A"/>
    <w:rsid w:val="000277ED"/>
    <w:rsid w:val="0002797D"/>
    <w:rsid w:val="00027A78"/>
    <w:rsid w:val="00027BB3"/>
    <w:rsid w:val="00027C1D"/>
    <w:rsid w:val="00027C8C"/>
    <w:rsid w:val="000301A8"/>
    <w:rsid w:val="000301F2"/>
    <w:rsid w:val="000308D0"/>
    <w:rsid w:val="000309F0"/>
    <w:rsid w:val="0003102B"/>
    <w:rsid w:val="00031110"/>
    <w:rsid w:val="00031300"/>
    <w:rsid w:val="00031B7A"/>
    <w:rsid w:val="00031DFB"/>
    <w:rsid w:val="00031F31"/>
    <w:rsid w:val="000320CD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CC"/>
    <w:rsid w:val="00041159"/>
    <w:rsid w:val="0004129F"/>
    <w:rsid w:val="00041576"/>
    <w:rsid w:val="0004162C"/>
    <w:rsid w:val="00042059"/>
    <w:rsid w:val="0004263F"/>
    <w:rsid w:val="00042FE9"/>
    <w:rsid w:val="000431BB"/>
    <w:rsid w:val="00043297"/>
    <w:rsid w:val="000437D4"/>
    <w:rsid w:val="00043B82"/>
    <w:rsid w:val="00043F2F"/>
    <w:rsid w:val="00044312"/>
    <w:rsid w:val="000458DE"/>
    <w:rsid w:val="00045F1F"/>
    <w:rsid w:val="00045F78"/>
    <w:rsid w:val="00046CB3"/>
    <w:rsid w:val="00046D0B"/>
    <w:rsid w:val="0004702B"/>
    <w:rsid w:val="000476B3"/>
    <w:rsid w:val="0004778F"/>
    <w:rsid w:val="000479BE"/>
    <w:rsid w:val="00047C6D"/>
    <w:rsid w:val="0005037F"/>
    <w:rsid w:val="00050AFE"/>
    <w:rsid w:val="00050DF0"/>
    <w:rsid w:val="000512F9"/>
    <w:rsid w:val="00051307"/>
    <w:rsid w:val="0005163C"/>
    <w:rsid w:val="000516EB"/>
    <w:rsid w:val="00051A69"/>
    <w:rsid w:val="00052408"/>
    <w:rsid w:val="000527C0"/>
    <w:rsid w:val="00052808"/>
    <w:rsid w:val="00052D76"/>
    <w:rsid w:val="00053262"/>
    <w:rsid w:val="0005326C"/>
    <w:rsid w:val="000534E7"/>
    <w:rsid w:val="00053C55"/>
    <w:rsid w:val="00053E19"/>
    <w:rsid w:val="00053ED5"/>
    <w:rsid w:val="000546EE"/>
    <w:rsid w:val="00054892"/>
    <w:rsid w:val="00055234"/>
    <w:rsid w:val="00055468"/>
    <w:rsid w:val="00055482"/>
    <w:rsid w:val="00055528"/>
    <w:rsid w:val="00055960"/>
    <w:rsid w:val="00055D63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9F1"/>
    <w:rsid w:val="00061335"/>
    <w:rsid w:val="00061359"/>
    <w:rsid w:val="00061415"/>
    <w:rsid w:val="00061AAE"/>
    <w:rsid w:val="00061D45"/>
    <w:rsid w:val="00061F0B"/>
    <w:rsid w:val="000622B0"/>
    <w:rsid w:val="0006264E"/>
    <w:rsid w:val="00062F6B"/>
    <w:rsid w:val="0006354B"/>
    <w:rsid w:val="00063C92"/>
    <w:rsid w:val="00063FDE"/>
    <w:rsid w:val="000640A0"/>
    <w:rsid w:val="0006456E"/>
    <w:rsid w:val="000646A7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A24"/>
    <w:rsid w:val="00067412"/>
    <w:rsid w:val="00067554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2A"/>
    <w:rsid w:val="00071CCD"/>
    <w:rsid w:val="00071D38"/>
    <w:rsid w:val="00071FBA"/>
    <w:rsid w:val="000722E1"/>
    <w:rsid w:val="000725C1"/>
    <w:rsid w:val="0007277C"/>
    <w:rsid w:val="000730CF"/>
    <w:rsid w:val="000738D8"/>
    <w:rsid w:val="00073E77"/>
    <w:rsid w:val="000744FA"/>
    <w:rsid w:val="00074D89"/>
    <w:rsid w:val="0007509B"/>
    <w:rsid w:val="000751B4"/>
    <w:rsid w:val="000754D3"/>
    <w:rsid w:val="0007557D"/>
    <w:rsid w:val="00075990"/>
    <w:rsid w:val="000759B4"/>
    <w:rsid w:val="00075A71"/>
    <w:rsid w:val="00075A8B"/>
    <w:rsid w:val="00075C9B"/>
    <w:rsid w:val="00076495"/>
    <w:rsid w:val="000766A2"/>
    <w:rsid w:val="0007679B"/>
    <w:rsid w:val="00076B13"/>
    <w:rsid w:val="0007725A"/>
    <w:rsid w:val="000772F4"/>
    <w:rsid w:val="000779C7"/>
    <w:rsid w:val="000802BD"/>
    <w:rsid w:val="00080715"/>
    <w:rsid w:val="000808F4"/>
    <w:rsid w:val="00080972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2641"/>
    <w:rsid w:val="000926C1"/>
    <w:rsid w:val="0009279D"/>
    <w:rsid w:val="00092820"/>
    <w:rsid w:val="00092E52"/>
    <w:rsid w:val="00093258"/>
    <w:rsid w:val="000936D5"/>
    <w:rsid w:val="00093A25"/>
    <w:rsid w:val="00093DFB"/>
    <w:rsid w:val="00094460"/>
    <w:rsid w:val="0009458D"/>
    <w:rsid w:val="00094891"/>
    <w:rsid w:val="00094A02"/>
    <w:rsid w:val="00094C20"/>
    <w:rsid w:val="00094EB9"/>
    <w:rsid w:val="0009515F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369"/>
    <w:rsid w:val="000A036D"/>
    <w:rsid w:val="000A0568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49C"/>
    <w:rsid w:val="000A259D"/>
    <w:rsid w:val="000A2B4E"/>
    <w:rsid w:val="000A2CB6"/>
    <w:rsid w:val="000A34F9"/>
    <w:rsid w:val="000A363B"/>
    <w:rsid w:val="000A38C4"/>
    <w:rsid w:val="000A3B93"/>
    <w:rsid w:val="000A3BDE"/>
    <w:rsid w:val="000A3F22"/>
    <w:rsid w:val="000A43D0"/>
    <w:rsid w:val="000A4A06"/>
    <w:rsid w:val="000A4C89"/>
    <w:rsid w:val="000A4EFE"/>
    <w:rsid w:val="000A50CC"/>
    <w:rsid w:val="000A54F5"/>
    <w:rsid w:val="000A5583"/>
    <w:rsid w:val="000A58A2"/>
    <w:rsid w:val="000A5C37"/>
    <w:rsid w:val="000A608F"/>
    <w:rsid w:val="000A62C5"/>
    <w:rsid w:val="000A64B4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D06"/>
    <w:rsid w:val="000A7E53"/>
    <w:rsid w:val="000B018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7A1"/>
    <w:rsid w:val="000B2A85"/>
    <w:rsid w:val="000B2E70"/>
    <w:rsid w:val="000B2FCB"/>
    <w:rsid w:val="000B3193"/>
    <w:rsid w:val="000B36B2"/>
    <w:rsid w:val="000B3AAD"/>
    <w:rsid w:val="000B3C59"/>
    <w:rsid w:val="000B438E"/>
    <w:rsid w:val="000B447B"/>
    <w:rsid w:val="000B4621"/>
    <w:rsid w:val="000B4690"/>
    <w:rsid w:val="000B47C8"/>
    <w:rsid w:val="000B4934"/>
    <w:rsid w:val="000B4AD5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D2D"/>
    <w:rsid w:val="000C1079"/>
    <w:rsid w:val="000C129B"/>
    <w:rsid w:val="000C1822"/>
    <w:rsid w:val="000C19ED"/>
    <w:rsid w:val="000C1A68"/>
    <w:rsid w:val="000C2123"/>
    <w:rsid w:val="000C222A"/>
    <w:rsid w:val="000C26F3"/>
    <w:rsid w:val="000C2F8C"/>
    <w:rsid w:val="000C3201"/>
    <w:rsid w:val="000C3576"/>
    <w:rsid w:val="000C35C8"/>
    <w:rsid w:val="000C4178"/>
    <w:rsid w:val="000C4231"/>
    <w:rsid w:val="000C4D02"/>
    <w:rsid w:val="000C4F26"/>
    <w:rsid w:val="000C55D7"/>
    <w:rsid w:val="000C56FF"/>
    <w:rsid w:val="000C5898"/>
    <w:rsid w:val="000C5B66"/>
    <w:rsid w:val="000C5DC6"/>
    <w:rsid w:val="000C5F42"/>
    <w:rsid w:val="000C61C9"/>
    <w:rsid w:val="000C66D7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AC3"/>
    <w:rsid w:val="000D0B08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E2D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302C"/>
    <w:rsid w:val="000E33BB"/>
    <w:rsid w:val="000E38A8"/>
    <w:rsid w:val="000E38D5"/>
    <w:rsid w:val="000E3AD4"/>
    <w:rsid w:val="000E3E5A"/>
    <w:rsid w:val="000E3F37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E5D"/>
    <w:rsid w:val="000F2E6E"/>
    <w:rsid w:val="000F3319"/>
    <w:rsid w:val="000F3365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503"/>
    <w:rsid w:val="000F7B42"/>
    <w:rsid w:val="000F7CD6"/>
    <w:rsid w:val="000F7E9A"/>
    <w:rsid w:val="00100573"/>
    <w:rsid w:val="00100666"/>
    <w:rsid w:val="00100C2F"/>
    <w:rsid w:val="00100FD0"/>
    <w:rsid w:val="00100FFF"/>
    <w:rsid w:val="00101600"/>
    <w:rsid w:val="00101B3F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D8"/>
    <w:rsid w:val="00106514"/>
    <w:rsid w:val="0010654F"/>
    <w:rsid w:val="001066F4"/>
    <w:rsid w:val="00106986"/>
    <w:rsid w:val="00106BB0"/>
    <w:rsid w:val="001071D1"/>
    <w:rsid w:val="00107594"/>
    <w:rsid w:val="001077C4"/>
    <w:rsid w:val="00107886"/>
    <w:rsid w:val="00107B27"/>
    <w:rsid w:val="00107EF7"/>
    <w:rsid w:val="00107FAD"/>
    <w:rsid w:val="001102F8"/>
    <w:rsid w:val="0011053B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78"/>
    <w:rsid w:val="00117C37"/>
    <w:rsid w:val="00117D6F"/>
    <w:rsid w:val="001200B5"/>
    <w:rsid w:val="001202E8"/>
    <w:rsid w:val="00120302"/>
    <w:rsid w:val="001204B8"/>
    <w:rsid w:val="0012070E"/>
    <w:rsid w:val="001208BB"/>
    <w:rsid w:val="00120C22"/>
    <w:rsid w:val="00121317"/>
    <w:rsid w:val="001214D5"/>
    <w:rsid w:val="001219E3"/>
    <w:rsid w:val="00121AD0"/>
    <w:rsid w:val="00121D45"/>
    <w:rsid w:val="00122B8F"/>
    <w:rsid w:val="00122E79"/>
    <w:rsid w:val="00122E9F"/>
    <w:rsid w:val="001231CC"/>
    <w:rsid w:val="001231D5"/>
    <w:rsid w:val="00123336"/>
    <w:rsid w:val="001236F5"/>
    <w:rsid w:val="00123737"/>
    <w:rsid w:val="00123AC4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DED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7DA"/>
    <w:rsid w:val="00136471"/>
    <w:rsid w:val="001372E4"/>
    <w:rsid w:val="00137413"/>
    <w:rsid w:val="00137742"/>
    <w:rsid w:val="00137780"/>
    <w:rsid w:val="00137CFC"/>
    <w:rsid w:val="001400ED"/>
    <w:rsid w:val="0014058B"/>
    <w:rsid w:val="001407B8"/>
    <w:rsid w:val="00140C7C"/>
    <w:rsid w:val="00140FB7"/>
    <w:rsid w:val="0014137F"/>
    <w:rsid w:val="001419B7"/>
    <w:rsid w:val="001423D0"/>
    <w:rsid w:val="001427E2"/>
    <w:rsid w:val="00142925"/>
    <w:rsid w:val="0014298D"/>
    <w:rsid w:val="00143430"/>
    <w:rsid w:val="001434A2"/>
    <w:rsid w:val="0014359A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C41"/>
    <w:rsid w:val="00153E32"/>
    <w:rsid w:val="001544F1"/>
    <w:rsid w:val="00154626"/>
    <w:rsid w:val="00154633"/>
    <w:rsid w:val="00154842"/>
    <w:rsid w:val="00154989"/>
    <w:rsid w:val="00154FF0"/>
    <w:rsid w:val="00155116"/>
    <w:rsid w:val="001558D9"/>
    <w:rsid w:val="001559F5"/>
    <w:rsid w:val="0015645F"/>
    <w:rsid w:val="001569D0"/>
    <w:rsid w:val="00156CF3"/>
    <w:rsid w:val="00156DB8"/>
    <w:rsid w:val="00156DE3"/>
    <w:rsid w:val="001571B6"/>
    <w:rsid w:val="00157857"/>
    <w:rsid w:val="00157A4E"/>
    <w:rsid w:val="00157C74"/>
    <w:rsid w:val="00157DB5"/>
    <w:rsid w:val="00157E07"/>
    <w:rsid w:val="00157FD3"/>
    <w:rsid w:val="00160214"/>
    <w:rsid w:val="0016028C"/>
    <w:rsid w:val="0016056B"/>
    <w:rsid w:val="00160B21"/>
    <w:rsid w:val="00160FCF"/>
    <w:rsid w:val="0016110C"/>
    <w:rsid w:val="001618C8"/>
    <w:rsid w:val="00161DBE"/>
    <w:rsid w:val="001620C9"/>
    <w:rsid w:val="001621DA"/>
    <w:rsid w:val="00162AE9"/>
    <w:rsid w:val="0016339C"/>
    <w:rsid w:val="0016383F"/>
    <w:rsid w:val="00163F0F"/>
    <w:rsid w:val="00164109"/>
    <w:rsid w:val="0016429C"/>
    <w:rsid w:val="0016432D"/>
    <w:rsid w:val="00165237"/>
    <w:rsid w:val="0016555B"/>
    <w:rsid w:val="001667AB"/>
    <w:rsid w:val="0016711F"/>
    <w:rsid w:val="00167293"/>
    <w:rsid w:val="00167955"/>
    <w:rsid w:val="00167AC3"/>
    <w:rsid w:val="00167EE1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61"/>
    <w:rsid w:val="00175C3F"/>
    <w:rsid w:val="00175C59"/>
    <w:rsid w:val="001762AD"/>
    <w:rsid w:val="001762F1"/>
    <w:rsid w:val="001766D8"/>
    <w:rsid w:val="001779F4"/>
    <w:rsid w:val="00177A91"/>
    <w:rsid w:val="00177C93"/>
    <w:rsid w:val="00180187"/>
    <w:rsid w:val="00180863"/>
    <w:rsid w:val="00180865"/>
    <w:rsid w:val="001808BE"/>
    <w:rsid w:val="001808C6"/>
    <w:rsid w:val="00180DBE"/>
    <w:rsid w:val="00180FF1"/>
    <w:rsid w:val="00181182"/>
    <w:rsid w:val="0018159A"/>
    <w:rsid w:val="00181691"/>
    <w:rsid w:val="001819F8"/>
    <w:rsid w:val="00181A9D"/>
    <w:rsid w:val="00181B71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74C6"/>
    <w:rsid w:val="0018775F"/>
    <w:rsid w:val="00187DD6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B63"/>
    <w:rsid w:val="00191C01"/>
    <w:rsid w:val="00191D6B"/>
    <w:rsid w:val="00191F68"/>
    <w:rsid w:val="00192018"/>
    <w:rsid w:val="0019233E"/>
    <w:rsid w:val="00192E65"/>
    <w:rsid w:val="00192FA5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1AA"/>
    <w:rsid w:val="001967D1"/>
    <w:rsid w:val="00196C58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B9"/>
    <w:rsid w:val="001A1712"/>
    <w:rsid w:val="001A18BF"/>
    <w:rsid w:val="001A1BC8"/>
    <w:rsid w:val="001A2627"/>
    <w:rsid w:val="001A2A1C"/>
    <w:rsid w:val="001A2E51"/>
    <w:rsid w:val="001A2EB1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D27"/>
    <w:rsid w:val="001A5F25"/>
    <w:rsid w:val="001A65C2"/>
    <w:rsid w:val="001A67F1"/>
    <w:rsid w:val="001A6A4A"/>
    <w:rsid w:val="001A6EBF"/>
    <w:rsid w:val="001A70EA"/>
    <w:rsid w:val="001A727D"/>
    <w:rsid w:val="001A763A"/>
    <w:rsid w:val="001A793F"/>
    <w:rsid w:val="001A7E45"/>
    <w:rsid w:val="001B018D"/>
    <w:rsid w:val="001B01A7"/>
    <w:rsid w:val="001B02BF"/>
    <w:rsid w:val="001B0920"/>
    <w:rsid w:val="001B09D4"/>
    <w:rsid w:val="001B0B13"/>
    <w:rsid w:val="001B101F"/>
    <w:rsid w:val="001B103E"/>
    <w:rsid w:val="001B1600"/>
    <w:rsid w:val="001B1C98"/>
    <w:rsid w:val="001B1C9D"/>
    <w:rsid w:val="001B2355"/>
    <w:rsid w:val="001B27D6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F63"/>
    <w:rsid w:val="001B6335"/>
    <w:rsid w:val="001B646D"/>
    <w:rsid w:val="001B6A80"/>
    <w:rsid w:val="001B6A8C"/>
    <w:rsid w:val="001B6B58"/>
    <w:rsid w:val="001B6EC9"/>
    <w:rsid w:val="001B768B"/>
    <w:rsid w:val="001B76D1"/>
    <w:rsid w:val="001B7988"/>
    <w:rsid w:val="001B7EDF"/>
    <w:rsid w:val="001C017F"/>
    <w:rsid w:val="001C01A2"/>
    <w:rsid w:val="001C054D"/>
    <w:rsid w:val="001C058A"/>
    <w:rsid w:val="001C075D"/>
    <w:rsid w:val="001C0764"/>
    <w:rsid w:val="001C07F6"/>
    <w:rsid w:val="001C15FF"/>
    <w:rsid w:val="001C16DA"/>
    <w:rsid w:val="001C1747"/>
    <w:rsid w:val="001C1810"/>
    <w:rsid w:val="001C1F60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A5D"/>
    <w:rsid w:val="001C5CF6"/>
    <w:rsid w:val="001C5EAE"/>
    <w:rsid w:val="001C6523"/>
    <w:rsid w:val="001C6BCF"/>
    <w:rsid w:val="001C6DCF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A0B"/>
    <w:rsid w:val="001D1B85"/>
    <w:rsid w:val="001D1BE7"/>
    <w:rsid w:val="001D1C2A"/>
    <w:rsid w:val="001D1DAD"/>
    <w:rsid w:val="001D274D"/>
    <w:rsid w:val="001D2791"/>
    <w:rsid w:val="001D2BE1"/>
    <w:rsid w:val="001D2EB6"/>
    <w:rsid w:val="001D326A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667"/>
    <w:rsid w:val="001D6801"/>
    <w:rsid w:val="001D6BEA"/>
    <w:rsid w:val="001D6EAE"/>
    <w:rsid w:val="001D7275"/>
    <w:rsid w:val="001D7310"/>
    <w:rsid w:val="001D7728"/>
    <w:rsid w:val="001D7B15"/>
    <w:rsid w:val="001D7C23"/>
    <w:rsid w:val="001D7FCB"/>
    <w:rsid w:val="001E03F6"/>
    <w:rsid w:val="001E0DC1"/>
    <w:rsid w:val="001E1AC3"/>
    <w:rsid w:val="001E1BFE"/>
    <w:rsid w:val="001E1C75"/>
    <w:rsid w:val="001E288A"/>
    <w:rsid w:val="001E28DE"/>
    <w:rsid w:val="001E2A4F"/>
    <w:rsid w:val="001E329B"/>
    <w:rsid w:val="001E35A0"/>
    <w:rsid w:val="001E36AA"/>
    <w:rsid w:val="001E3D8B"/>
    <w:rsid w:val="001E3DD2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238"/>
    <w:rsid w:val="001E76A4"/>
    <w:rsid w:val="001E789C"/>
    <w:rsid w:val="001E7CA5"/>
    <w:rsid w:val="001E7E16"/>
    <w:rsid w:val="001F00C1"/>
    <w:rsid w:val="001F05AF"/>
    <w:rsid w:val="001F0B05"/>
    <w:rsid w:val="001F0D57"/>
    <w:rsid w:val="001F0F18"/>
    <w:rsid w:val="001F1676"/>
    <w:rsid w:val="001F226F"/>
    <w:rsid w:val="001F22FE"/>
    <w:rsid w:val="001F257F"/>
    <w:rsid w:val="001F2618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5B6"/>
    <w:rsid w:val="001F56B3"/>
    <w:rsid w:val="001F5B9C"/>
    <w:rsid w:val="001F5C62"/>
    <w:rsid w:val="001F600D"/>
    <w:rsid w:val="001F65C1"/>
    <w:rsid w:val="001F67A8"/>
    <w:rsid w:val="001F746F"/>
    <w:rsid w:val="001F74F5"/>
    <w:rsid w:val="001F7667"/>
    <w:rsid w:val="001F7B2A"/>
    <w:rsid w:val="002002CE"/>
    <w:rsid w:val="00200408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DF7"/>
    <w:rsid w:val="0020440B"/>
    <w:rsid w:val="00204744"/>
    <w:rsid w:val="002047CB"/>
    <w:rsid w:val="002048D6"/>
    <w:rsid w:val="00204B6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79D"/>
    <w:rsid w:val="00206CBD"/>
    <w:rsid w:val="00206EFC"/>
    <w:rsid w:val="002071DC"/>
    <w:rsid w:val="00207AEC"/>
    <w:rsid w:val="00207C55"/>
    <w:rsid w:val="002101BC"/>
    <w:rsid w:val="0021056F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C6B"/>
    <w:rsid w:val="00217088"/>
    <w:rsid w:val="0021719C"/>
    <w:rsid w:val="00217CAA"/>
    <w:rsid w:val="00217E88"/>
    <w:rsid w:val="00217FE8"/>
    <w:rsid w:val="00220154"/>
    <w:rsid w:val="00220226"/>
    <w:rsid w:val="00220290"/>
    <w:rsid w:val="002207A2"/>
    <w:rsid w:val="0022086F"/>
    <w:rsid w:val="0022107A"/>
    <w:rsid w:val="0022151E"/>
    <w:rsid w:val="00221929"/>
    <w:rsid w:val="00221EE6"/>
    <w:rsid w:val="00222122"/>
    <w:rsid w:val="00222144"/>
    <w:rsid w:val="002224A5"/>
    <w:rsid w:val="0022349F"/>
    <w:rsid w:val="0022370C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94E"/>
    <w:rsid w:val="00231E9A"/>
    <w:rsid w:val="002321E8"/>
    <w:rsid w:val="00232294"/>
    <w:rsid w:val="0023232F"/>
    <w:rsid w:val="00232755"/>
    <w:rsid w:val="00232760"/>
    <w:rsid w:val="002327D7"/>
    <w:rsid w:val="002331D7"/>
    <w:rsid w:val="002331F4"/>
    <w:rsid w:val="002338E8"/>
    <w:rsid w:val="002338FA"/>
    <w:rsid w:val="00233F1A"/>
    <w:rsid w:val="00233F73"/>
    <w:rsid w:val="0023412E"/>
    <w:rsid w:val="00234193"/>
    <w:rsid w:val="002342C0"/>
    <w:rsid w:val="0023430C"/>
    <w:rsid w:val="002343D2"/>
    <w:rsid w:val="00234405"/>
    <w:rsid w:val="00234485"/>
    <w:rsid w:val="00234B19"/>
    <w:rsid w:val="002350CC"/>
    <w:rsid w:val="002350F8"/>
    <w:rsid w:val="002354CB"/>
    <w:rsid w:val="00235CB8"/>
    <w:rsid w:val="00236017"/>
    <w:rsid w:val="002373D1"/>
    <w:rsid w:val="002374BB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2298"/>
    <w:rsid w:val="00242FC0"/>
    <w:rsid w:val="00243250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919"/>
    <w:rsid w:val="00244CAE"/>
    <w:rsid w:val="00244F4E"/>
    <w:rsid w:val="0024524F"/>
    <w:rsid w:val="00245CA1"/>
    <w:rsid w:val="00246025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C6C"/>
    <w:rsid w:val="002527F3"/>
    <w:rsid w:val="002529DB"/>
    <w:rsid w:val="00252A1C"/>
    <w:rsid w:val="00253042"/>
    <w:rsid w:val="00253535"/>
    <w:rsid w:val="002535D9"/>
    <w:rsid w:val="00253671"/>
    <w:rsid w:val="002538E6"/>
    <w:rsid w:val="00253A2F"/>
    <w:rsid w:val="00253B35"/>
    <w:rsid w:val="002542B7"/>
    <w:rsid w:val="002542FE"/>
    <w:rsid w:val="0025461D"/>
    <w:rsid w:val="00254AC7"/>
    <w:rsid w:val="00254AFC"/>
    <w:rsid w:val="00255613"/>
    <w:rsid w:val="00255B1C"/>
    <w:rsid w:val="00255FE7"/>
    <w:rsid w:val="00256055"/>
    <w:rsid w:val="00256163"/>
    <w:rsid w:val="002564C9"/>
    <w:rsid w:val="0025655E"/>
    <w:rsid w:val="002565CA"/>
    <w:rsid w:val="002565EE"/>
    <w:rsid w:val="002565FE"/>
    <w:rsid w:val="00256701"/>
    <w:rsid w:val="00256A9C"/>
    <w:rsid w:val="00256DE8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FB"/>
    <w:rsid w:val="002666D0"/>
    <w:rsid w:val="00266D6B"/>
    <w:rsid w:val="00266F06"/>
    <w:rsid w:val="002672EC"/>
    <w:rsid w:val="002674E6"/>
    <w:rsid w:val="00267800"/>
    <w:rsid w:val="00267C54"/>
    <w:rsid w:val="00267EA8"/>
    <w:rsid w:val="00267F7D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21A5"/>
    <w:rsid w:val="0027240A"/>
    <w:rsid w:val="00272B15"/>
    <w:rsid w:val="00272F69"/>
    <w:rsid w:val="00273443"/>
    <w:rsid w:val="002734E9"/>
    <w:rsid w:val="002736A6"/>
    <w:rsid w:val="002736F8"/>
    <w:rsid w:val="00273A78"/>
    <w:rsid w:val="00273EF5"/>
    <w:rsid w:val="00274314"/>
    <w:rsid w:val="0027437E"/>
    <w:rsid w:val="0027478F"/>
    <w:rsid w:val="00274E70"/>
    <w:rsid w:val="00274F1F"/>
    <w:rsid w:val="00275011"/>
    <w:rsid w:val="002750B7"/>
    <w:rsid w:val="00275713"/>
    <w:rsid w:val="00275C99"/>
    <w:rsid w:val="00275E5D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B65"/>
    <w:rsid w:val="002810A3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D52"/>
    <w:rsid w:val="00286003"/>
    <w:rsid w:val="00286513"/>
    <w:rsid w:val="002869EF"/>
    <w:rsid w:val="00286C09"/>
    <w:rsid w:val="00286F09"/>
    <w:rsid w:val="0028771E"/>
    <w:rsid w:val="00287924"/>
    <w:rsid w:val="00287CB7"/>
    <w:rsid w:val="00287EE4"/>
    <w:rsid w:val="00290074"/>
    <w:rsid w:val="002901F6"/>
    <w:rsid w:val="0029055A"/>
    <w:rsid w:val="00291176"/>
    <w:rsid w:val="002913B6"/>
    <w:rsid w:val="002914AC"/>
    <w:rsid w:val="00291546"/>
    <w:rsid w:val="002917F3"/>
    <w:rsid w:val="00291A93"/>
    <w:rsid w:val="00291C63"/>
    <w:rsid w:val="00291DCF"/>
    <w:rsid w:val="00292441"/>
    <w:rsid w:val="0029248F"/>
    <w:rsid w:val="002924DC"/>
    <w:rsid w:val="00292D57"/>
    <w:rsid w:val="00292DF4"/>
    <w:rsid w:val="00293708"/>
    <w:rsid w:val="00293792"/>
    <w:rsid w:val="00293991"/>
    <w:rsid w:val="00293CE1"/>
    <w:rsid w:val="0029401A"/>
    <w:rsid w:val="002942A6"/>
    <w:rsid w:val="00294BB1"/>
    <w:rsid w:val="00294C78"/>
    <w:rsid w:val="00294CD3"/>
    <w:rsid w:val="00294F1D"/>
    <w:rsid w:val="00295B46"/>
    <w:rsid w:val="00295F30"/>
    <w:rsid w:val="00296391"/>
    <w:rsid w:val="002963BC"/>
    <w:rsid w:val="00296552"/>
    <w:rsid w:val="00296EA0"/>
    <w:rsid w:val="0029740E"/>
    <w:rsid w:val="0029752E"/>
    <w:rsid w:val="002976EE"/>
    <w:rsid w:val="002979EE"/>
    <w:rsid w:val="002A0481"/>
    <w:rsid w:val="002A0E89"/>
    <w:rsid w:val="002A0F20"/>
    <w:rsid w:val="002A11D7"/>
    <w:rsid w:val="002A1295"/>
    <w:rsid w:val="002A13CB"/>
    <w:rsid w:val="002A15DF"/>
    <w:rsid w:val="002A19C1"/>
    <w:rsid w:val="002A1DF4"/>
    <w:rsid w:val="002A26BE"/>
    <w:rsid w:val="002A2C74"/>
    <w:rsid w:val="002A2CFE"/>
    <w:rsid w:val="002A2DBC"/>
    <w:rsid w:val="002A3117"/>
    <w:rsid w:val="002A33D2"/>
    <w:rsid w:val="002A3845"/>
    <w:rsid w:val="002A3848"/>
    <w:rsid w:val="002A3BB0"/>
    <w:rsid w:val="002A3CE8"/>
    <w:rsid w:val="002A41B0"/>
    <w:rsid w:val="002A443F"/>
    <w:rsid w:val="002A44C6"/>
    <w:rsid w:val="002A4D48"/>
    <w:rsid w:val="002A4D8B"/>
    <w:rsid w:val="002A4F72"/>
    <w:rsid w:val="002A5303"/>
    <w:rsid w:val="002A5EA5"/>
    <w:rsid w:val="002A62E2"/>
    <w:rsid w:val="002A6570"/>
    <w:rsid w:val="002A65CD"/>
    <w:rsid w:val="002A6C6A"/>
    <w:rsid w:val="002A7324"/>
    <w:rsid w:val="002A748E"/>
    <w:rsid w:val="002A76FB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A11"/>
    <w:rsid w:val="002B1E6B"/>
    <w:rsid w:val="002B2365"/>
    <w:rsid w:val="002B26A7"/>
    <w:rsid w:val="002B30E0"/>
    <w:rsid w:val="002B373D"/>
    <w:rsid w:val="002B47B2"/>
    <w:rsid w:val="002B47F2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76"/>
    <w:rsid w:val="002C06CF"/>
    <w:rsid w:val="002C0F85"/>
    <w:rsid w:val="002C1318"/>
    <w:rsid w:val="002C13BE"/>
    <w:rsid w:val="002C15C1"/>
    <w:rsid w:val="002C1698"/>
    <w:rsid w:val="002C1759"/>
    <w:rsid w:val="002C1A18"/>
    <w:rsid w:val="002C1D2B"/>
    <w:rsid w:val="002C1D2F"/>
    <w:rsid w:val="002C1E96"/>
    <w:rsid w:val="002C1F0D"/>
    <w:rsid w:val="002C201E"/>
    <w:rsid w:val="002C2511"/>
    <w:rsid w:val="002C26B3"/>
    <w:rsid w:val="002C28EF"/>
    <w:rsid w:val="002C2977"/>
    <w:rsid w:val="002C2A75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320"/>
    <w:rsid w:val="002C653B"/>
    <w:rsid w:val="002C67CA"/>
    <w:rsid w:val="002C70EA"/>
    <w:rsid w:val="002C7351"/>
    <w:rsid w:val="002C751A"/>
    <w:rsid w:val="002C796E"/>
    <w:rsid w:val="002C7DC7"/>
    <w:rsid w:val="002C7FC6"/>
    <w:rsid w:val="002D000E"/>
    <w:rsid w:val="002D024A"/>
    <w:rsid w:val="002D045B"/>
    <w:rsid w:val="002D0A49"/>
    <w:rsid w:val="002D16F2"/>
    <w:rsid w:val="002D1927"/>
    <w:rsid w:val="002D1A6F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51C9"/>
    <w:rsid w:val="002D5229"/>
    <w:rsid w:val="002D599F"/>
    <w:rsid w:val="002D5B0A"/>
    <w:rsid w:val="002D5F76"/>
    <w:rsid w:val="002D6119"/>
    <w:rsid w:val="002D612A"/>
    <w:rsid w:val="002D642B"/>
    <w:rsid w:val="002D66EF"/>
    <w:rsid w:val="002D68ED"/>
    <w:rsid w:val="002D6AD6"/>
    <w:rsid w:val="002D706F"/>
    <w:rsid w:val="002D7817"/>
    <w:rsid w:val="002D7F6A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4090"/>
    <w:rsid w:val="002E4350"/>
    <w:rsid w:val="002E50AA"/>
    <w:rsid w:val="002E57BD"/>
    <w:rsid w:val="002E595B"/>
    <w:rsid w:val="002E5D1B"/>
    <w:rsid w:val="002E6094"/>
    <w:rsid w:val="002E61E4"/>
    <w:rsid w:val="002E6346"/>
    <w:rsid w:val="002E65A3"/>
    <w:rsid w:val="002E6781"/>
    <w:rsid w:val="002E6B5E"/>
    <w:rsid w:val="002E6EA4"/>
    <w:rsid w:val="002E6FD9"/>
    <w:rsid w:val="002E765B"/>
    <w:rsid w:val="002E7983"/>
    <w:rsid w:val="002F0015"/>
    <w:rsid w:val="002F0133"/>
    <w:rsid w:val="002F01AC"/>
    <w:rsid w:val="002F0425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943"/>
    <w:rsid w:val="002F7AB4"/>
    <w:rsid w:val="00300069"/>
    <w:rsid w:val="003000CD"/>
    <w:rsid w:val="00300121"/>
    <w:rsid w:val="003002E3"/>
    <w:rsid w:val="003004E1"/>
    <w:rsid w:val="003007FC"/>
    <w:rsid w:val="00300EB9"/>
    <w:rsid w:val="00301B7C"/>
    <w:rsid w:val="00302038"/>
    <w:rsid w:val="0030208F"/>
    <w:rsid w:val="00302291"/>
    <w:rsid w:val="0030235C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5033"/>
    <w:rsid w:val="00305228"/>
    <w:rsid w:val="003057D6"/>
    <w:rsid w:val="00305961"/>
    <w:rsid w:val="00305AA6"/>
    <w:rsid w:val="0030612B"/>
    <w:rsid w:val="00306591"/>
    <w:rsid w:val="003066A6"/>
    <w:rsid w:val="00306750"/>
    <w:rsid w:val="00306A6E"/>
    <w:rsid w:val="00306CFA"/>
    <w:rsid w:val="0030724E"/>
    <w:rsid w:val="0030728F"/>
    <w:rsid w:val="003073D1"/>
    <w:rsid w:val="00307994"/>
    <w:rsid w:val="00307D09"/>
    <w:rsid w:val="00307DCA"/>
    <w:rsid w:val="003102B5"/>
    <w:rsid w:val="00310731"/>
    <w:rsid w:val="003107B6"/>
    <w:rsid w:val="00310D5A"/>
    <w:rsid w:val="003110C8"/>
    <w:rsid w:val="0031141D"/>
    <w:rsid w:val="00311790"/>
    <w:rsid w:val="00311E87"/>
    <w:rsid w:val="003120B4"/>
    <w:rsid w:val="00312162"/>
    <w:rsid w:val="00312239"/>
    <w:rsid w:val="0031296F"/>
    <w:rsid w:val="00312AC5"/>
    <w:rsid w:val="00312B77"/>
    <w:rsid w:val="00312BD1"/>
    <w:rsid w:val="00313076"/>
    <w:rsid w:val="003130D3"/>
    <w:rsid w:val="00313651"/>
    <w:rsid w:val="00313C10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668"/>
    <w:rsid w:val="003178C0"/>
    <w:rsid w:val="00317A89"/>
    <w:rsid w:val="00317BEF"/>
    <w:rsid w:val="00317BFF"/>
    <w:rsid w:val="00317D60"/>
    <w:rsid w:val="00317F97"/>
    <w:rsid w:val="00317FE7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AE6"/>
    <w:rsid w:val="00327CE9"/>
    <w:rsid w:val="00327F6A"/>
    <w:rsid w:val="00330227"/>
    <w:rsid w:val="00330940"/>
    <w:rsid w:val="00330F7A"/>
    <w:rsid w:val="00331274"/>
    <w:rsid w:val="00331301"/>
    <w:rsid w:val="00331A74"/>
    <w:rsid w:val="00331BFC"/>
    <w:rsid w:val="003324FE"/>
    <w:rsid w:val="00332A36"/>
    <w:rsid w:val="00332BF6"/>
    <w:rsid w:val="00332D2F"/>
    <w:rsid w:val="00332D55"/>
    <w:rsid w:val="00332E43"/>
    <w:rsid w:val="00333273"/>
    <w:rsid w:val="003333AA"/>
    <w:rsid w:val="00333C8C"/>
    <w:rsid w:val="00333D31"/>
    <w:rsid w:val="003345A9"/>
    <w:rsid w:val="003349F2"/>
    <w:rsid w:val="00334ED6"/>
    <w:rsid w:val="003357B1"/>
    <w:rsid w:val="0033593F"/>
    <w:rsid w:val="00335980"/>
    <w:rsid w:val="00336218"/>
    <w:rsid w:val="003368FD"/>
    <w:rsid w:val="00336915"/>
    <w:rsid w:val="003369C6"/>
    <w:rsid w:val="00336F91"/>
    <w:rsid w:val="003371DD"/>
    <w:rsid w:val="00337586"/>
    <w:rsid w:val="003377B5"/>
    <w:rsid w:val="00340642"/>
    <w:rsid w:val="003407E9"/>
    <w:rsid w:val="00340AC2"/>
    <w:rsid w:val="003413AF"/>
    <w:rsid w:val="0034172B"/>
    <w:rsid w:val="0034204B"/>
    <w:rsid w:val="00342270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431D"/>
    <w:rsid w:val="00344533"/>
    <w:rsid w:val="00344735"/>
    <w:rsid w:val="003447CA"/>
    <w:rsid w:val="00344E34"/>
    <w:rsid w:val="003452E9"/>
    <w:rsid w:val="003452F2"/>
    <w:rsid w:val="00345C4A"/>
    <w:rsid w:val="00345CBA"/>
    <w:rsid w:val="00346308"/>
    <w:rsid w:val="00346317"/>
    <w:rsid w:val="0034634A"/>
    <w:rsid w:val="00346616"/>
    <w:rsid w:val="003471E8"/>
    <w:rsid w:val="00347477"/>
    <w:rsid w:val="0034761E"/>
    <w:rsid w:val="00347B5A"/>
    <w:rsid w:val="00347D38"/>
    <w:rsid w:val="00347D4F"/>
    <w:rsid w:val="00347EC9"/>
    <w:rsid w:val="00350783"/>
    <w:rsid w:val="0035153C"/>
    <w:rsid w:val="003516A5"/>
    <w:rsid w:val="00351711"/>
    <w:rsid w:val="0035173D"/>
    <w:rsid w:val="00351754"/>
    <w:rsid w:val="003517B5"/>
    <w:rsid w:val="00351874"/>
    <w:rsid w:val="00351928"/>
    <w:rsid w:val="0035270E"/>
    <w:rsid w:val="00352CF6"/>
    <w:rsid w:val="00352D9F"/>
    <w:rsid w:val="0035348C"/>
    <w:rsid w:val="003534CE"/>
    <w:rsid w:val="003535C4"/>
    <w:rsid w:val="00353789"/>
    <w:rsid w:val="003539F8"/>
    <w:rsid w:val="00354CED"/>
    <w:rsid w:val="00354D6D"/>
    <w:rsid w:val="00354F31"/>
    <w:rsid w:val="00355252"/>
    <w:rsid w:val="00355787"/>
    <w:rsid w:val="0035585D"/>
    <w:rsid w:val="00355870"/>
    <w:rsid w:val="00355D76"/>
    <w:rsid w:val="0035604B"/>
    <w:rsid w:val="003560D1"/>
    <w:rsid w:val="0035615A"/>
    <w:rsid w:val="0035631A"/>
    <w:rsid w:val="003569B5"/>
    <w:rsid w:val="00356A46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DF"/>
    <w:rsid w:val="0036071C"/>
    <w:rsid w:val="0036077E"/>
    <w:rsid w:val="003608CF"/>
    <w:rsid w:val="00360958"/>
    <w:rsid w:val="00361440"/>
    <w:rsid w:val="00361980"/>
    <w:rsid w:val="003625CB"/>
    <w:rsid w:val="00362892"/>
    <w:rsid w:val="00363080"/>
    <w:rsid w:val="003632F5"/>
    <w:rsid w:val="00363367"/>
    <w:rsid w:val="00363693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4F2"/>
    <w:rsid w:val="003679F1"/>
    <w:rsid w:val="003679FD"/>
    <w:rsid w:val="00367BDA"/>
    <w:rsid w:val="00367D11"/>
    <w:rsid w:val="00367E27"/>
    <w:rsid w:val="00370007"/>
    <w:rsid w:val="003703EC"/>
    <w:rsid w:val="00370641"/>
    <w:rsid w:val="00370E95"/>
    <w:rsid w:val="003714B6"/>
    <w:rsid w:val="003715A0"/>
    <w:rsid w:val="00371890"/>
    <w:rsid w:val="00371904"/>
    <w:rsid w:val="0037198E"/>
    <w:rsid w:val="003720E6"/>
    <w:rsid w:val="003720EF"/>
    <w:rsid w:val="003721E4"/>
    <w:rsid w:val="00372276"/>
    <w:rsid w:val="00372278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C14"/>
    <w:rsid w:val="00375F5C"/>
    <w:rsid w:val="00376245"/>
    <w:rsid w:val="00376302"/>
    <w:rsid w:val="003766F4"/>
    <w:rsid w:val="00376805"/>
    <w:rsid w:val="00376D42"/>
    <w:rsid w:val="00376D49"/>
    <w:rsid w:val="00376F88"/>
    <w:rsid w:val="00377080"/>
    <w:rsid w:val="00377356"/>
    <w:rsid w:val="00377A8B"/>
    <w:rsid w:val="00380078"/>
    <w:rsid w:val="0038030A"/>
    <w:rsid w:val="00380A0E"/>
    <w:rsid w:val="00380B1E"/>
    <w:rsid w:val="00380B83"/>
    <w:rsid w:val="00380EF3"/>
    <w:rsid w:val="00381154"/>
    <w:rsid w:val="00381226"/>
    <w:rsid w:val="003812E8"/>
    <w:rsid w:val="0038156F"/>
    <w:rsid w:val="00381ABB"/>
    <w:rsid w:val="00382141"/>
    <w:rsid w:val="003821BA"/>
    <w:rsid w:val="0038239F"/>
    <w:rsid w:val="003825B9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9F1"/>
    <w:rsid w:val="00386B05"/>
    <w:rsid w:val="00386B4D"/>
    <w:rsid w:val="00386B94"/>
    <w:rsid w:val="00386F9A"/>
    <w:rsid w:val="00386FA1"/>
    <w:rsid w:val="003870AD"/>
    <w:rsid w:val="00387848"/>
    <w:rsid w:val="00387B04"/>
    <w:rsid w:val="00387CA6"/>
    <w:rsid w:val="00387E3D"/>
    <w:rsid w:val="003900F6"/>
    <w:rsid w:val="003902C4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381"/>
    <w:rsid w:val="00392B4D"/>
    <w:rsid w:val="00392B8B"/>
    <w:rsid w:val="00392F8B"/>
    <w:rsid w:val="0039323E"/>
    <w:rsid w:val="003933A2"/>
    <w:rsid w:val="00394C32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54"/>
    <w:rsid w:val="00397B61"/>
    <w:rsid w:val="00397D8F"/>
    <w:rsid w:val="00397F91"/>
    <w:rsid w:val="003A0184"/>
    <w:rsid w:val="003A04D5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F23"/>
    <w:rsid w:val="003A40FA"/>
    <w:rsid w:val="003A42A5"/>
    <w:rsid w:val="003A442E"/>
    <w:rsid w:val="003A46C1"/>
    <w:rsid w:val="003A4FD8"/>
    <w:rsid w:val="003A51AC"/>
    <w:rsid w:val="003A529B"/>
    <w:rsid w:val="003A57EA"/>
    <w:rsid w:val="003A5992"/>
    <w:rsid w:val="003A5EC9"/>
    <w:rsid w:val="003A6455"/>
    <w:rsid w:val="003A6854"/>
    <w:rsid w:val="003A68EC"/>
    <w:rsid w:val="003A6A92"/>
    <w:rsid w:val="003A6D57"/>
    <w:rsid w:val="003A6F0C"/>
    <w:rsid w:val="003A7034"/>
    <w:rsid w:val="003A76C1"/>
    <w:rsid w:val="003A7B69"/>
    <w:rsid w:val="003A7BE9"/>
    <w:rsid w:val="003A7E0B"/>
    <w:rsid w:val="003B048E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A2C"/>
    <w:rsid w:val="003B2A86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D02"/>
    <w:rsid w:val="003B4E8C"/>
    <w:rsid w:val="003B4ED9"/>
    <w:rsid w:val="003B515F"/>
    <w:rsid w:val="003B5588"/>
    <w:rsid w:val="003B59E8"/>
    <w:rsid w:val="003B5BAC"/>
    <w:rsid w:val="003B601A"/>
    <w:rsid w:val="003B609D"/>
    <w:rsid w:val="003B610E"/>
    <w:rsid w:val="003B61FC"/>
    <w:rsid w:val="003B6D1F"/>
    <w:rsid w:val="003B6D2E"/>
    <w:rsid w:val="003B6D63"/>
    <w:rsid w:val="003B6E78"/>
    <w:rsid w:val="003B728F"/>
    <w:rsid w:val="003B7514"/>
    <w:rsid w:val="003B7B67"/>
    <w:rsid w:val="003B7C12"/>
    <w:rsid w:val="003C001C"/>
    <w:rsid w:val="003C01C4"/>
    <w:rsid w:val="003C037C"/>
    <w:rsid w:val="003C043E"/>
    <w:rsid w:val="003C08DC"/>
    <w:rsid w:val="003C0C5C"/>
    <w:rsid w:val="003C0E17"/>
    <w:rsid w:val="003C0EF5"/>
    <w:rsid w:val="003C10DE"/>
    <w:rsid w:val="003C1588"/>
    <w:rsid w:val="003C1D04"/>
    <w:rsid w:val="003C1E73"/>
    <w:rsid w:val="003C27BB"/>
    <w:rsid w:val="003C294E"/>
    <w:rsid w:val="003C2C34"/>
    <w:rsid w:val="003C2C66"/>
    <w:rsid w:val="003C3759"/>
    <w:rsid w:val="003C380E"/>
    <w:rsid w:val="003C3A28"/>
    <w:rsid w:val="003C3DBF"/>
    <w:rsid w:val="003C3EFF"/>
    <w:rsid w:val="003C3FE8"/>
    <w:rsid w:val="003C40A6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41C"/>
    <w:rsid w:val="003C6696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B4C"/>
    <w:rsid w:val="003C7B93"/>
    <w:rsid w:val="003D0745"/>
    <w:rsid w:val="003D08CC"/>
    <w:rsid w:val="003D0DA9"/>
    <w:rsid w:val="003D117B"/>
    <w:rsid w:val="003D139B"/>
    <w:rsid w:val="003D19AB"/>
    <w:rsid w:val="003D1FA7"/>
    <w:rsid w:val="003D2369"/>
    <w:rsid w:val="003D247B"/>
    <w:rsid w:val="003D3251"/>
    <w:rsid w:val="003D325C"/>
    <w:rsid w:val="003D33EE"/>
    <w:rsid w:val="003D4879"/>
    <w:rsid w:val="003D4A18"/>
    <w:rsid w:val="003D4CC7"/>
    <w:rsid w:val="003D55C3"/>
    <w:rsid w:val="003D5740"/>
    <w:rsid w:val="003D6504"/>
    <w:rsid w:val="003D6630"/>
    <w:rsid w:val="003D6A17"/>
    <w:rsid w:val="003D6CDC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71F"/>
    <w:rsid w:val="003E1949"/>
    <w:rsid w:val="003E1A75"/>
    <w:rsid w:val="003E1C96"/>
    <w:rsid w:val="003E1E8E"/>
    <w:rsid w:val="003E1EA4"/>
    <w:rsid w:val="003E2000"/>
    <w:rsid w:val="003E2202"/>
    <w:rsid w:val="003E2473"/>
    <w:rsid w:val="003E24FE"/>
    <w:rsid w:val="003E2931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429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10D"/>
    <w:rsid w:val="003E71C0"/>
    <w:rsid w:val="003E7563"/>
    <w:rsid w:val="003E7AD5"/>
    <w:rsid w:val="003E7E70"/>
    <w:rsid w:val="003E7F58"/>
    <w:rsid w:val="003F0685"/>
    <w:rsid w:val="003F07A1"/>
    <w:rsid w:val="003F0852"/>
    <w:rsid w:val="003F0B40"/>
    <w:rsid w:val="003F0E8E"/>
    <w:rsid w:val="003F15C2"/>
    <w:rsid w:val="003F1704"/>
    <w:rsid w:val="003F19AA"/>
    <w:rsid w:val="003F1C99"/>
    <w:rsid w:val="003F1D17"/>
    <w:rsid w:val="003F1DCE"/>
    <w:rsid w:val="003F1F20"/>
    <w:rsid w:val="003F210B"/>
    <w:rsid w:val="003F2371"/>
    <w:rsid w:val="003F273E"/>
    <w:rsid w:val="003F288C"/>
    <w:rsid w:val="003F2D02"/>
    <w:rsid w:val="003F31C1"/>
    <w:rsid w:val="003F3206"/>
    <w:rsid w:val="003F3280"/>
    <w:rsid w:val="003F36AA"/>
    <w:rsid w:val="003F3740"/>
    <w:rsid w:val="003F45D1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685"/>
    <w:rsid w:val="003F67FD"/>
    <w:rsid w:val="003F6E8D"/>
    <w:rsid w:val="003F6FF0"/>
    <w:rsid w:val="003F70A9"/>
    <w:rsid w:val="003F747D"/>
    <w:rsid w:val="003F7853"/>
    <w:rsid w:val="004002F2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B3C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300E"/>
    <w:rsid w:val="0041305F"/>
    <w:rsid w:val="004130C9"/>
    <w:rsid w:val="0041361C"/>
    <w:rsid w:val="0041364C"/>
    <w:rsid w:val="00413C85"/>
    <w:rsid w:val="00414066"/>
    <w:rsid w:val="004141FB"/>
    <w:rsid w:val="00414249"/>
    <w:rsid w:val="00414946"/>
    <w:rsid w:val="00414C00"/>
    <w:rsid w:val="00414F71"/>
    <w:rsid w:val="004152F2"/>
    <w:rsid w:val="00415619"/>
    <w:rsid w:val="0041567B"/>
    <w:rsid w:val="004157EA"/>
    <w:rsid w:val="00415855"/>
    <w:rsid w:val="004159D5"/>
    <w:rsid w:val="0041630A"/>
    <w:rsid w:val="00416832"/>
    <w:rsid w:val="00416C19"/>
    <w:rsid w:val="00416CB6"/>
    <w:rsid w:val="0041755E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2147"/>
    <w:rsid w:val="004223B0"/>
    <w:rsid w:val="0042253F"/>
    <w:rsid w:val="004227A8"/>
    <w:rsid w:val="00423290"/>
    <w:rsid w:val="004233A2"/>
    <w:rsid w:val="0042343D"/>
    <w:rsid w:val="0042348F"/>
    <w:rsid w:val="00423661"/>
    <w:rsid w:val="00424203"/>
    <w:rsid w:val="00424359"/>
    <w:rsid w:val="00425227"/>
    <w:rsid w:val="00425A17"/>
    <w:rsid w:val="00425CC4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D0A"/>
    <w:rsid w:val="00427EEA"/>
    <w:rsid w:val="00430BC2"/>
    <w:rsid w:val="00430CD0"/>
    <w:rsid w:val="00430E22"/>
    <w:rsid w:val="00430E48"/>
    <w:rsid w:val="0043117C"/>
    <w:rsid w:val="00431224"/>
    <w:rsid w:val="004312AD"/>
    <w:rsid w:val="004317A7"/>
    <w:rsid w:val="004322FA"/>
    <w:rsid w:val="00432539"/>
    <w:rsid w:val="00432F95"/>
    <w:rsid w:val="00433255"/>
    <w:rsid w:val="004332ED"/>
    <w:rsid w:val="00433342"/>
    <w:rsid w:val="0043335C"/>
    <w:rsid w:val="004337C6"/>
    <w:rsid w:val="00433BC1"/>
    <w:rsid w:val="00433C61"/>
    <w:rsid w:val="00433FB7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DD"/>
    <w:rsid w:val="00442187"/>
    <w:rsid w:val="004425EB"/>
    <w:rsid w:val="0044276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A5C"/>
    <w:rsid w:val="00444ECA"/>
    <w:rsid w:val="00444FDA"/>
    <w:rsid w:val="004456A5"/>
    <w:rsid w:val="00445870"/>
    <w:rsid w:val="00445B4F"/>
    <w:rsid w:val="00445CDC"/>
    <w:rsid w:val="00446619"/>
    <w:rsid w:val="00446AE0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A34"/>
    <w:rsid w:val="00450B03"/>
    <w:rsid w:val="00450B9D"/>
    <w:rsid w:val="00450CAF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A90"/>
    <w:rsid w:val="00452AB5"/>
    <w:rsid w:val="00452AC5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CF3"/>
    <w:rsid w:val="00455E26"/>
    <w:rsid w:val="00456A9F"/>
    <w:rsid w:val="00456D9C"/>
    <w:rsid w:val="00456E25"/>
    <w:rsid w:val="00457120"/>
    <w:rsid w:val="004575C8"/>
    <w:rsid w:val="004576D7"/>
    <w:rsid w:val="004576F3"/>
    <w:rsid w:val="00457F9F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6F"/>
    <w:rsid w:val="00464A14"/>
    <w:rsid w:val="00465258"/>
    <w:rsid w:val="0046539B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23C9"/>
    <w:rsid w:val="004725B8"/>
    <w:rsid w:val="00472939"/>
    <w:rsid w:val="004733BA"/>
    <w:rsid w:val="00473665"/>
    <w:rsid w:val="004736A8"/>
    <w:rsid w:val="00473707"/>
    <w:rsid w:val="004738DB"/>
    <w:rsid w:val="00473961"/>
    <w:rsid w:val="004742A3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621"/>
    <w:rsid w:val="0047668F"/>
    <w:rsid w:val="00476859"/>
    <w:rsid w:val="004768D4"/>
    <w:rsid w:val="00476AE5"/>
    <w:rsid w:val="00476FD9"/>
    <w:rsid w:val="0047714F"/>
    <w:rsid w:val="0047726D"/>
    <w:rsid w:val="00477742"/>
    <w:rsid w:val="00477AB0"/>
    <w:rsid w:val="00477B20"/>
    <w:rsid w:val="00477C32"/>
    <w:rsid w:val="00477CAD"/>
    <w:rsid w:val="00480011"/>
    <w:rsid w:val="004801DB"/>
    <w:rsid w:val="00480507"/>
    <w:rsid w:val="00480665"/>
    <w:rsid w:val="004809A6"/>
    <w:rsid w:val="00480E51"/>
    <w:rsid w:val="00481BCD"/>
    <w:rsid w:val="00482075"/>
    <w:rsid w:val="004827C1"/>
    <w:rsid w:val="00482D28"/>
    <w:rsid w:val="004833F3"/>
    <w:rsid w:val="0048399E"/>
    <w:rsid w:val="00483DF4"/>
    <w:rsid w:val="004846C8"/>
    <w:rsid w:val="00484841"/>
    <w:rsid w:val="00484D0B"/>
    <w:rsid w:val="00486357"/>
    <w:rsid w:val="004864AE"/>
    <w:rsid w:val="00486564"/>
    <w:rsid w:val="004867EF"/>
    <w:rsid w:val="00486EF1"/>
    <w:rsid w:val="00487035"/>
    <w:rsid w:val="0048707F"/>
    <w:rsid w:val="0048757D"/>
    <w:rsid w:val="0049021F"/>
    <w:rsid w:val="004903B5"/>
    <w:rsid w:val="004906F0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42E"/>
    <w:rsid w:val="004939B2"/>
    <w:rsid w:val="004939FA"/>
    <w:rsid w:val="00493BBB"/>
    <w:rsid w:val="00493E23"/>
    <w:rsid w:val="00493EEC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901"/>
    <w:rsid w:val="00495B07"/>
    <w:rsid w:val="00495B7B"/>
    <w:rsid w:val="00495CC1"/>
    <w:rsid w:val="004966E1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859"/>
    <w:rsid w:val="004A0B01"/>
    <w:rsid w:val="004A0B56"/>
    <w:rsid w:val="004A0C6B"/>
    <w:rsid w:val="004A11D9"/>
    <w:rsid w:val="004A13F9"/>
    <w:rsid w:val="004A15B3"/>
    <w:rsid w:val="004A192C"/>
    <w:rsid w:val="004A19AE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701"/>
    <w:rsid w:val="004A472D"/>
    <w:rsid w:val="004A4878"/>
    <w:rsid w:val="004A54AB"/>
    <w:rsid w:val="004A55DE"/>
    <w:rsid w:val="004A5723"/>
    <w:rsid w:val="004A58EC"/>
    <w:rsid w:val="004A5C3E"/>
    <w:rsid w:val="004A68CE"/>
    <w:rsid w:val="004A6931"/>
    <w:rsid w:val="004A69E8"/>
    <w:rsid w:val="004A6A7D"/>
    <w:rsid w:val="004A6E47"/>
    <w:rsid w:val="004A6E8F"/>
    <w:rsid w:val="004A72A8"/>
    <w:rsid w:val="004A7422"/>
    <w:rsid w:val="004A74B7"/>
    <w:rsid w:val="004A7FFA"/>
    <w:rsid w:val="004B05E3"/>
    <w:rsid w:val="004B073F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67B"/>
    <w:rsid w:val="004B5682"/>
    <w:rsid w:val="004B591B"/>
    <w:rsid w:val="004B5BEC"/>
    <w:rsid w:val="004B5C93"/>
    <w:rsid w:val="004B6A50"/>
    <w:rsid w:val="004B6BD0"/>
    <w:rsid w:val="004B6C0C"/>
    <w:rsid w:val="004B6C28"/>
    <w:rsid w:val="004B7A2E"/>
    <w:rsid w:val="004B7CD2"/>
    <w:rsid w:val="004C008D"/>
    <w:rsid w:val="004C0A80"/>
    <w:rsid w:val="004C0EB7"/>
    <w:rsid w:val="004C111A"/>
    <w:rsid w:val="004C1937"/>
    <w:rsid w:val="004C1A67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529F"/>
    <w:rsid w:val="004C579E"/>
    <w:rsid w:val="004C677F"/>
    <w:rsid w:val="004C67F2"/>
    <w:rsid w:val="004C689E"/>
    <w:rsid w:val="004C68A5"/>
    <w:rsid w:val="004C6F0A"/>
    <w:rsid w:val="004C776C"/>
    <w:rsid w:val="004C779A"/>
    <w:rsid w:val="004C77C2"/>
    <w:rsid w:val="004D0024"/>
    <w:rsid w:val="004D037F"/>
    <w:rsid w:val="004D03B6"/>
    <w:rsid w:val="004D0526"/>
    <w:rsid w:val="004D0996"/>
    <w:rsid w:val="004D0FF0"/>
    <w:rsid w:val="004D11F3"/>
    <w:rsid w:val="004D1856"/>
    <w:rsid w:val="004D19CC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6E0"/>
    <w:rsid w:val="004D48C8"/>
    <w:rsid w:val="004D4B67"/>
    <w:rsid w:val="004D4BE3"/>
    <w:rsid w:val="004D4D25"/>
    <w:rsid w:val="004D4F01"/>
    <w:rsid w:val="004D5169"/>
    <w:rsid w:val="004D5298"/>
    <w:rsid w:val="004D5482"/>
    <w:rsid w:val="004D54D0"/>
    <w:rsid w:val="004D563A"/>
    <w:rsid w:val="004D5A9A"/>
    <w:rsid w:val="004D5D40"/>
    <w:rsid w:val="004D5E6D"/>
    <w:rsid w:val="004D6666"/>
    <w:rsid w:val="004D676A"/>
    <w:rsid w:val="004D6C41"/>
    <w:rsid w:val="004D6D83"/>
    <w:rsid w:val="004D6E16"/>
    <w:rsid w:val="004D6F95"/>
    <w:rsid w:val="004D7D55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3D8"/>
    <w:rsid w:val="004E14D4"/>
    <w:rsid w:val="004E1685"/>
    <w:rsid w:val="004E16B7"/>
    <w:rsid w:val="004E16F1"/>
    <w:rsid w:val="004E176F"/>
    <w:rsid w:val="004E1EE7"/>
    <w:rsid w:val="004E26E1"/>
    <w:rsid w:val="004E27FA"/>
    <w:rsid w:val="004E282E"/>
    <w:rsid w:val="004E336C"/>
    <w:rsid w:val="004E35FA"/>
    <w:rsid w:val="004E3674"/>
    <w:rsid w:val="004E36FE"/>
    <w:rsid w:val="004E3958"/>
    <w:rsid w:val="004E3A1B"/>
    <w:rsid w:val="004E3BCB"/>
    <w:rsid w:val="004E3D6A"/>
    <w:rsid w:val="004E42F9"/>
    <w:rsid w:val="004E45D4"/>
    <w:rsid w:val="004E4AE8"/>
    <w:rsid w:val="004E4C8F"/>
    <w:rsid w:val="004E4F85"/>
    <w:rsid w:val="004E4FD8"/>
    <w:rsid w:val="004E4FE7"/>
    <w:rsid w:val="004E555B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C5C"/>
    <w:rsid w:val="004E7D99"/>
    <w:rsid w:val="004E7FBD"/>
    <w:rsid w:val="004F0160"/>
    <w:rsid w:val="004F02F1"/>
    <w:rsid w:val="004F0815"/>
    <w:rsid w:val="004F0871"/>
    <w:rsid w:val="004F09C8"/>
    <w:rsid w:val="004F104F"/>
    <w:rsid w:val="004F23A8"/>
    <w:rsid w:val="004F26ED"/>
    <w:rsid w:val="004F26F9"/>
    <w:rsid w:val="004F2861"/>
    <w:rsid w:val="004F2C77"/>
    <w:rsid w:val="004F2ED7"/>
    <w:rsid w:val="004F3134"/>
    <w:rsid w:val="004F3348"/>
    <w:rsid w:val="004F35EC"/>
    <w:rsid w:val="004F36D9"/>
    <w:rsid w:val="004F3A98"/>
    <w:rsid w:val="004F3CFE"/>
    <w:rsid w:val="004F4060"/>
    <w:rsid w:val="004F41FD"/>
    <w:rsid w:val="004F41FF"/>
    <w:rsid w:val="004F42D4"/>
    <w:rsid w:val="004F44EB"/>
    <w:rsid w:val="004F4656"/>
    <w:rsid w:val="004F484D"/>
    <w:rsid w:val="004F48FB"/>
    <w:rsid w:val="004F4DB8"/>
    <w:rsid w:val="004F4E83"/>
    <w:rsid w:val="004F4E87"/>
    <w:rsid w:val="004F4F7C"/>
    <w:rsid w:val="004F5098"/>
    <w:rsid w:val="004F50A5"/>
    <w:rsid w:val="004F5337"/>
    <w:rsid w:val="004F5352"/>
    <w:rsid w:val="004F553E"/>
    <w:rsid w:val="004F5603"/>
    <w:rsid w:val="004F56E0"/>
    <w:rsid w:val="004F590F"/>
    <w:rsid w:val="004F5BE6"/>
    <w:rsid w:val="004F5D23"/>
    <w:rsid w:val="004F5D90"/>
    <w:rsid w:val="004F658B"/>
    <w:rsid w:val="004F680A"/>
    <w:rsid w:val="004F6B8A"/>
    <w:rsid w:val="004F706A"/>
    <w:rsid w:val="004F7404"/>
    <w:rsid w:val="004F744C"/>
    <w:rsid w:val="004F778F"/>
    <w:rsid w:val="004F79F3"/>
    <w:rsid w:val="004F7CF1"/>
    <w:rsid w:val="004F7E49"/>
    <w:rsid w:val="004F7E84"/>
    <w:rsid w:val="00500415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50C7"/>
    <w:rsid w:val="0050561D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677"/>
    <w:rsid w:val="005079CE"/>
    <w:rsid w:val="005112EC"/>
    <w:rsid w:val="005116F8"/>
    <w:rsid w:val="0051184D"/>
    <w:rsid w:val="00511F77"/>
    <w:rsid w:val="00512163"/>
    <w:rsid w:val="0051225C"/>
    <w:rsid w:val="00512946"/>
    <w:rsid w:val="00512F35"/>
    <w:rsid w:val="00513529"/>
    <w:rsid w:val="00513AA3"/>
    <w:rsid w:val="00513B2D"/>
    <w:rsid w:val="00513EE9"/>
    <w:rsid w:val="00514106"/>
    <w:rsid w:val="00514776"/>
    <w:rsid w:val="0051486C"/>
    <w:rsid w:val="00515604"/>
    <w:rsid w:val="00515745"/>
    <w:rsid w:val="00515797"/>
    <w:rsid w:val="00515D1D"/>
    <w:rsid w:val="00515DBD"/>
    <w:rsid w:val="005161CE"/>
    <w:rsid w:val="00516C9E"/>
    <w:rsid w:val="00516F5D"/>
    <w:rsid w:val="00517100"/>
    <w:rsid w:val="005173FF"/>
    <w:rsid w:val="00517521"/>
    <w:rsid w:val="00520466"/>
    <w:rsid w:val="0052063C"/>
    <w:rsid w:val="00520EA0"/>
    <w:rsid w:val="00520F7E"/>
    <w:rsid w:val="00520FBE"/>
    <w:rsid w:val="00520FD4"/>
    <w:rsid w:val="0052172D"/>
    <w:rsid w:val="00521874"/>
    <w:rsid w:val="00521D45"/>
    <w:rsid w:val="00521FF2"/>
    <w:rsid w:val="005221FC"/>
    <w:rsid w:val="00522840"/>
    <w:rsid w:val="00522BB0"/>
    <w:rsid w:val="00522C3A"/>
    <w:rsid w:val="00522FA9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A9D"/>
    <w:rsid w:val="005362A9"/>
    <w:rsid w:val="0053640B"/>
    <w:rsid w:val="00536437"/>
    <w:rsid w:val="0053673E"/>
    <w:rsid w:val="005367DA"/>
    <w:rsid w:val="00536CA3"/>
    <w:rsid w:val="00536D35"/>
    <w:rsid w:val="00537720"/>
    <w:rsid w:val="00537BEC"/>
    <w:rsid w:val="00537DAF"/>
    <w:rsid w:val="00537F5F"/>
    <w:rsid w:val="00540443"/>
    <w:rsid w:val="00540ADB"/>
    <w:rsid w:val="0054143F"/>
    <w:rsid w:val="005414B5"/>
    <w:rsid w:val="0054189E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6079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1"/>
    <w:rsid w:val="00547478"/>
    <w:rsid w:val="00547687"/>
    <w:rsid w:val="005476D3"/>
    <w:rsid w:val="005477C4"/>
    <w:rsid w:val="00547D03"/>
    <w:rsid w:val="00547D99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5BA"/>
    <w:rsid w:val="005516AA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855"/>
    <w:rsid w:val="00552B02"/>
    <w:rsid w:val="00552C5F"/>
    <w:rsid w:val="00552E15"/>
    <w:rsid w:val="00553025"/>
    <w:rsid w:val="0055307B"/>
    <w:rsid w:val="00553149"/>
    <w:rsid w:val="005538CE"/>
    <w:rsid w:val="00553B1A"/>
    <w:rsid w:val="00553C95"/>
    <w:rsid w:val="00553D54"/>
    <w:rsid w:val="00553E01"/>
    <w:rsid w:val="00554500"/>
    <w:rsid w:val="005549A0"/>
    <w:rsid w:val="00554A42"/>
    <w:rsid w:val="00554E05"/>
    <w:rsid w:val="00554F04"/>
    <w:rsid w:val="0055505A"/>
    <w:rsid w:val="00555961"/>
    <w:rsid w:val="00555B09"/>
    <w:rsid w:val="0055622A"/>
    <w:rsid w:val="00556402"/>
    <w:rsid w:val="0055650F"/>
    <w:rsid w:val="00556A97"/>
    <w:rsid w:val="00556A98"/>
    <w:rsid w:val="00556CD2"/>
    <w:rsid w:val="00557086"/>
    <w:rsid w:val="00557975"/>
    <w:rsid w:val="00557B22"/>
    <w:rsid w:val="005604FC"/>
    <w:rsid w:val="00560559"/>
    <w:rsid w:val="00560726"/>
    <w:rsid w:val="00560DD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7E8"/>
    <w:rsid w:val="005658C9"/>
    <w:rsid w:val="005663B1"/>
    <w:rsid w:val="005667B7"/>
    <w:rsid w:val="00566898"/>
    <w:rsid w:val="00566909"/>
    <w:rsid w:val="00566922"/>
    <w:rsid w:val="00566D2A"/>
    <w:rsid w:val="005670D6"/>
    <w:rsid w:val="00567108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AB5"/>
    <w:rsid w:val="00570FE8"/>
    <w:rsid w:val="00571095"/>
    <w:rsid w:val="00571570"/>
    <w:rsid w:val="00571DB0"/>
    <w:rsid w:val="00572062"/>
    <w:rsid w:val="0057212A"/>
    <w:rsid w:val="00572BA3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E53"/>
    <w:rsid w:val="005762BF"/>
    <w:rsid w:val="005764A1"/>
    <w:rsid w:val="0057672C"/>
    <w:rsid w:val="005768F3"/>
    <w:rsid w:val="00576978"/>
    <w:rsid w:val="00576CF7"/>
    <w:rsid w:val="00576EC9"/>
    <w:rsid w:val="0057783E"/>
    <w:rsid w:val="00577CF5"/>
    <w:rsid w:val="0058000D"/>
    <w:rsid w:val="00580474"/>
    <w:rsid w:val="00580979"/>
    <w:rsid w:val="00580A3A"/>
    <w:rsid w:val="00580F65"/>
    <w:rsid w:val="00581024"/>
    <w:rsid w:val="00581A06"/>
    <w:rsid w:val="00581BA5"/>
    <w:rsid w:val="005821C2"/>
    <w:rsid w:val="00582584"/>
    <w:rsid w:val="00582910"/>
    <w:rsid w:val="00582E0B"/>
    <w:rsid w:val="00582FA5"/>
    <w:rsid w:val="00582FDB"/>
    <w:rsid w:val="005830E7"/>
    <w:rsid w:val="005830FD"/>
    <w:rsid w:val="0058311F"/>
    <w:rsid w:val="00583212"/>
    <w:rsid w:val="00583338"/>
    <w:rsid w:val="00583413"/>
    <w:rsid w:val="00583681"/>
    <w:rsid w:val="00583ACD"/>
    <w:rsid w:val="005840D4"/>
    <w:rsid w:val="00584C12"/>
    <w:rsid w:val="00584D9B"/>
    <w:rsid w:val="0058598F"/>
    <w:rsid w:val="00585B63"/>
    <w:rsid w:val="00586762"/>
    <w:rsid w:val="00586D75"/>
    <w:rsid w:val="00586E03"/>
    <w:rsid w:val="00586E7D"/>
    <w:rsid w:val="00587310"/>
    <w:rsid w:val="00587419"/>
    <w:rsid w:val="00590718"/>
    <w:rsid w:val="0059084D"/>
    <w:rsid w:val="00591359"/>
    <w:rsid w:val="005914AF"/>
    <w:rsid w:val="00591B55"/>
    <w:rsid w:val="00591BCC"/>
    <w:rsid w:val="00591D0F"/>
    <w:rsid w:val="005923AE"/>
    <w:rsid w:val="005925D9"/>
    <w:rsid w:val="00592B06"/>
    <w:rsid w:val="00592BAC"/>
    <w:rsid w:val="0059339A"/>
    <w:rsid w:val="005935DA"/>
    <w:rsid w:val="0059362D"/>
    <w:rsid w:val="005936A1"/>
    <w:rsid w:val="005936AF"/>
    <w:rsid w:val="00593788"/>
    <w:rsid w:val="00593BB7"/>
    <w:rsid w:val="00593EFA"/>
    <w:rsid w:val="0059428F"/>
    <w:rsid w:val="005948C1"/>
    <w:rsid w:val="00594D5B"/>
    <w:rsid w:val="00595A16"/>
    <w:rsid w:val="005962EE"/>
    <w:rsid w:val="0059653B"/>
    <w:rsid w:val="00596845"/>
    <w:rsid w:val="00596E8A"/>
    <w:rsid w:val="00596F38"/>
    <w:rsid w:val="005972AC"/>
    <w:rsid w:val="005976B5"/>
    <w:rsid w:val="0059788F"/>
    <w:rsid w:val="00597A50"/>
    <w:rsid w:val="00597B6B"/>
    <w:rsid w:val="00597CBB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963"/>
    <w:rsid w:val="005A2AC6"/>
    <w:rsid w:val="005A2D07"/>
    <w:rsid w:val="005A2DB4"/>
    <w:rsid w:val="005A2E49"/>
    <w:rsid w:val="005A3612"/>
    <w:rsid w:val="005A3642"/>
    <w:rsid w:val="005A394F"/>
    <w:rsid w:val="005A3A79"/>
    <w:rsid w:val="005A3CAC"/>
    <w:rsid w:val="005A3EDF"/>
    <w:rsid w:val="005A3F14"/>
    <w:rsid w:val="005A447D"/>
    <w:rsid w:val="005A4495"/>
    <w:rsid w:val="005A4A12"/>
    <w:rsid w:val="005A4D61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2D6"/>
    <w:rsid w:val="005A7351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2BF"/>
    <w:rsid w:val="005B6398"/>
    <w:rsid w:val="005B63F0"/>
    <w:rsid w:val="005B6726"/>
    <w:rsid w:val="005B68A8"/>
    <w:rsid w:val="005B6B05"/>
    <w:rsid w:val="005B6B0A"/>
    <w:rsid w:val="005B6CF8"/>
    <w:rsid w:val="005B71E2"/>
    <w:rsid w:val="005B7A08"/>
    <w:rsid w:val="005B7BB7"/>
    <w:rsid w:val="005B7C07"/>
    <w:rsid w:val="005C06ED"/>
    <w:rsid w:val="005C0A5A"/>
    <w:rsid w:val="005C0CCF"/>
    <w:rsid w:val="005C1258"/>
    <w:rsid w:val="005C15DE"/>
    <w:rsid w:val="005C1A58"/>
    <w:rsid w:val="005C1CA7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2017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B9"/>
    <w:rsid w:val="005D7625"/>
    <w:rsid w:val="005D794B"/>
    <w:rsid w:val="005D79B8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F87"/>
    <w:rsid w:val="005E329B"/>
    <w:rsid w:val="005E3750"/>
    <w:rsid w:val="005E378D"/>
    <w:rsid w:val="005E3881"/>
    <w:rsid w:val="005E38CC"/>
    <w:rsid w:val="005E3A37"/>
    <w:rsid w:val="005E3F8D"/>
    <w:rsid w:val="005E40CB"/>
    <w:rsid w:val="005E44C6"/>
    <w:rsid w:val="005E45DC"/>
    <w:rsid w:val="005E4ADB"/>
    <w:rsid w:val="005E4B0D"/>
    <w:rsid w:val="005E4E8A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C7A"/>
    <w:rsid w:val="005F2FFF"/>
    <w:rsid w:val="005F300E"/>
    <w:rsid w:val="005F3207"/>
    <w:rsid w:val="005F3818"/>
    <w:rsid w:val="005F3AFE"/>
    <w:rsid w:val="005F3B1F"/>
    <w:rsid w:val="005F3E54"/>
    <w:rsid w:val="005F45CB"/>
    <w:rsid w:val="005F4751"/>
    <w:rsid w:val="005F4B3B"/>
    <w:rsid w:val="005F4D09"/>
    <w:rsid w:val="005F4EB9"/>
    <w:rsid w:val="005F4F9D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91A"/>
    <w:rsid w:val="005F7EBC"/>
    <w:rsid w:val="00600225"/>
    <w:rsid w:val="006004D7"/>
    <w:rsid w:val="006005EB"/>
    <w:rsid w:val="00600864"/>
    <w:rsid w:val="00600B13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4A"/>
    <w:rsid w:val="00605CE5"/>
    <w:rsid w:val="00605DBC"/>
    <w:rsid w:val="006064A0"/>
    <w:rsid w:val="00606987"/>
    <w:rsid w:val="00606AF6"/>
    <w:rsid w:val="0060740F"/>
    <w:rsid w:val="00607688"/>
    <w:rsid w:val="00607BB2"/>
    <w:rsid w:val="00610654"/>
    <w:rsid w:val="00610B8B"/>
    <w:rsid w:val="00610C74"/>
    <w:rsid w:val="00610E1C"/>
    <w:rsid w:val="006111FE"/>
    <w:rsid w:val="00611262"/>
    <w:rsid w:val="00611500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B8A"/>
    <w:rsid w:val="00615FE0"/>
    <w:rsid w:val="006160B7"/>
    <w:rsid w:val="00616649"/>
    <w:rsid w:val="00616A47"/>
    <w:rsid w:val="006175D8"/>
    <w:rsid w:val="006175DE"/>
    <w:rsid w:val="00617728"/>
    <w:rsid w:val="00617CAB"/>
    <w:rsid w:val="00617F9F"/>
    <w:rsid w:val="00620195"/>
    <w:rsid w:val="00620510"/>
    <w:rsid w:val="00620A41"/>
    <w:rsid w:val="00620AA0"/>
    <w:rsid w:val="00621174"/>
    <w:rsid w:val="0062159F"/>
    <w:rsid w:val="006216F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B2D"/>
    <w:rsid w:val="00627E75"/>
    <w:rsid w:val="00630157"/>
    <w:rsid w:val="0063060A"/>
    <w:rsid w:val="006307E6"/>
    <w:rsid w:val="0063082B"/>
    <w:rsid w:val="00631089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D5A"/>
    <w:rsid w:val="00640DC9"/>
    <w:rsid w:val="00640E08"/>
    <w:rsid w:val="00640F0C"/>
    <w:rsid w:val="00641206"/>
    <w:rsid w:val="00641429"/>
    <w:rsid w:val="00641B46"/>
    <w:rsid w:val="00641B76"/>
    <w:rsid w:val="00641BE3"/>
    <w:rsid w:val="00641D33"/>
    <w:rsid w:val="006422A5"/>
    <w:rsid w:val="00642851"/>
    <w:rsid w:val="00642A7B"/>
    <w:rsid w:val="00642EC6"/>
    <w:rsid w:val="0064318D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8AC"/>
    <w:rsid w:val="00645E03"/>
    <w:rsid w:val="00645F8F"/>
    <w:rsid w:val="00646011"/>
    <w:rsid w:val="0064625B"/>
    <w:rsid w:val="006466A1"/>
    <w:rsid w:val="006467ED"/>
    <w:rsid w:val="00646AA6"/>
    <w:rsid w:val="00647431"/>
    <w:rsid w:val="006474E9"/>
    <w:rsid w:val="0064750F"/>
    <w:rsid w:val="0064763D"/>
    <w:rsid w:val="00647D26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C88"/>
    <w:rsid w:val="00653435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61"/>
    <w:rsid w:val="00655422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7B5"/>
    <w:rsid w:val="0066188B"/>
    <w:rsid w:val="006625C7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848"/>
    <w:rsid w:val="00666BDA"/>
    <w:rsid w:val="00666D6B"/>
    <w:rsid w:val="006670FC"/>
    <w:rsid w:val="00667E5D"/>
    <w:rsid w:val="006700D4"/>
    <w:rsid w:val="006702DE"/>
    <w:rsid w:val="006704E3"/>
    <w:rsid w:val="006705C4"/>
    <w:rsid w:val="0067060A"/>
    <w:rsid w:val="006708E3"/>
    <w:rsid w:val="00670A05"/>
    <w:rsid w:val="00670A55"/>
    <w:rsid w:val="00670B1B"/>
    <w:rsid w:val="00671066"/>
    <w:rsid w:val="0067150F"/>
    <w:rsid w:val="006716B8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932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FA6"/>
    <w:rsid w:val="00677FD1"/>
    <w:rsid w:val="0068003D"/>
    <w:rsid w:val="00680202"/>
    <w:rsid w:val="006804F6"/>
    <w:rsid w:val="00680629"/>
    <w:rsid w:val="00680826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E"/>
    <w:rsid w:val="00681A91"/>
    <w:rsid w:val="006820B7"/>
    <w:rsid w:val="00682645"/>
    <w:rsid w:val="006826BF"/>
    <w:rsid w:val="00682796"/>
    <w:rsid w:val="00682938"/>
    <w:rsid w:val="00682CDF"/>
    <w:rsid w:val="00683058"/>
    <w:rsid w:val="00683416"/>
    <w:rsid w:val="006836CC"/>
    <w:rsid w:val="006837B2"/>
    <w:rsid w:val="00683818"/>
    <w:rsid w:val="00683E00"/>
    <w:rsid w:val="00683EF4"/>
    <w:rsid w:val="006844C1"/>
    <w:rsid w:val="00684561"/>
    <w:rsid w:val="00684C84"/>
    <w:rsid w:val="00684C9C"/>
    <w:rsid w:val="00684CF6"/>
    <w:rsid w:val="00684F23"/>
    <w:rsid w:val="0068526B"/>
    <w:rsid w:val="00685444"/>
    <w:rsid w:val="00685589"/>
    <w:rsid w:val="00685638"/>
    <w:rsid w:val="006857A4"/>
    <w:rsid w:val="006858F9"/>
    <w:rsid w:val="00686249"/>
    <w:rsid w:val="00686A7A"/>
    <w:rsid w:val="00686FB7"/>
    <w:rsid w:val="006871A6"/>
    <w:rsid w:val="006872A5"/>
    <w:rsid w:val="006877A0"/>
    <w:rsid w:val="0069011E"/>
    <w:rsid w:val="00690124"/>
    <w:rsid w:val="00690248"/>
    <w:rsid w:val="0069029B"/>
    <w:rsid w:val="00690468"/>
    <w:rsid w:val="00690544"/>
    <w:rsid w:val="00690A54"/>
    <w:rsid w:val="00691646"/>
    <w:rsid w:val="00691892"/>
    <w:rsid w:val="006918FA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560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E72"/>
    <w:rsid w:val="006A076C"/>
    <w:rsid w:val="006A07CA"/>
    <w:rsid w:val="006A09A9"/>
    <w:rsid w:val="006A09B4"/>
    <w:rsid w:val="006A0AC0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7C3"/>
    <w:rsid w:val="006A2BD6"/>
    <w:rsid w:val="006A2CF7"/>
    <w:rsid w:val="006A3033"/>
    <w:rsid w:val="006A3267"/>
    <w:rsid w:val="006A36E0"/>
    <w:rsid w:val="006A38A7"/>
    <w:rsid w:val="006A3935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47C"/>
    <w:rsid w:val="006A7AB9"/>
    <w:rsid w:val="006B06F7"/>
    <w:rsid w:val="006B0991"/>
    <w:rsid w:val="006B09B1"/>
    <w:rsid w:val="006B0C23"/>
    <w:rsid w:val="006B0CA3"/>
    <w:rsid w:val="006B0EFB"/>
    <w:rsid w:val="006B1158"/>
    <w:rsid w:val="006B12D5"/>
    <w:rsid w:val="006B1384"/>
    <w:rsid w:val="006B19C0"/>
    <w:rsid w:val="006B1A39"/>
    <w:rsid w:val="006B1FA9"/>
    <w:rsid w:val="006B2043"/>
    <w:rsid w:val="006B2065"/>
    <w:rsid w:val="006B2581"/>
    <w:rsid w:val="006B2A60"/>
    <w:rsid w:val="006B2B83"/>
    <w:rsid w:val="006B3489"/>
    <w:rsid w:val="006B357E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D9"/>
    <w:rsid w:val="006C24FD"/>
    <w:rsid w:val="006C2562"/>
    <w:rsid w:val="006C2CBC"/>
    <w:rsid w:val="006C30D8"/>
    <w:rsid w:val="006C30F8"/>
    <w:rsid w:val="006C3295"/>
    <w:rsid w:val="006C38CC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17D"/>
    <w:rsid w:val="006C530F"/>
    <w:rsid w:val="006C53C8"/>
    <w:rsid w:val="006C54C2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10CE"/>
    <w:rsid w:val="006D25BE"/>
    <w:rsid w:val="006D2933"/>
    <w:rsid w:val="006D2A16"/>
    <w:rsid w:val="006D2A48"/>
    <w:rsid w:val="006D2B0E"/>
    <w:rsid w:val="006D3553"/>
    <w:rsid w:val="006D3D91"/>
    <w:rsid w:val="006D424F"/>
    <w:rsid w:val="006D45DF"/>
    <w:rsid w:val="006D4921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702B"/>
    <w:rsid w:val="006D7262"/>
    <w:rsid w:val="006D74CA"/>
    <w:rsid w:val="006D75B8"/>
    <w:rsid w:val="006D7610"/>
    <w:rsid w:val="006D778C"/>
    <w:rsid w:val="006D782B"/>
    <w:rsid w:val="006D7989"/>
    <w:rsid w:val="006D7CED"/>
    <w:rsid w:val="006D7F0F"/>
    <w:rsid w:val="006E0223"/>
    <w:rsid w:val="006E0806"/>
    <w:rsid w:val="006E0862"/>
    <w:rsid w:val="006E09E1"/>
    <w:rsid w:val="006E0F60"/>
    <w:rsid w:val="006E1216"/>
    <w:rsid w:val="006E1A7A"/>
    <w:rsid w:val="006E1B7F"/>
    <w:rsid w:val="006E25B8"/>
    <w:rsid w:val="006E29BC"/>
    <w:rsid w:val="006E2A6A"/>
    <w:rsid w:val="006E2BB9"/>
    <w:rsid w:val="006E2FC4"/>
    <w:rsid w:val="006E340F"/>
    <w:rsid w:val="006E350F"/>
    <w:rsid w:val="006E3ABB"/>
    <w:rsid w:val="006E3CEE"/>
    <w:rsid w:val="006E3E30"/>
    <w:rsid w:val="006E413B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BC"/>
    <w:rsid w:val="006E6C89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88"/>
    <w:rsid w:val="006F3458"/>
    <w:rsid w:val="006F3C16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C0"/>
    <w:rsid w:val="00701D27"/>
    <w:rsid w:val="007020B0"/>
    <w:rsid w:val="007024E1"/>
    <w:rsid w:val="007025A2"/>
    <w:rsid w:val="00702A20"/>
    <w:rsid w:val="007030E6"/>
    <w:rsid w:val="0070328B"/>
    <w:rsid w:val="00703366"/>
    <w:rsid w:val="00703583"/>
    <w:rsid w:val="00703C81"/>
    <w:rsid w:val="00703F66"/>
    <w:rsid w:val="00704161"/>
    <w:rsid w:val="00704274"/>
    <w:rsid w:val="0070493C"/>
    <w:rsid w:val="00704E9E"/>
    <w:rsid w:val="0070549A"/>
    <w:rsid w:val="0070562B"/>
    <w:rsid w:val="00705CC1"/>
    <w:rsid w:val="00705EDA"/>
    <w:rsid w:val="0070604A"/>
    <w:rsid w:val="00706261"/>
    <w:rsid w:val="00706858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7F9"/>
    <w:rsid w:val="007149AC"/>
    <w:rsid w:val="007149CF"/>
    <w:rsid w:val="00714C64"/>
    <w:rsid w:val="00714E9B"/>
    <w:rsid w:val="00714E9C"/>
    <w:rsid w:val="007154A2"/>
    <w:rsid w:val="0071563B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78D"/>
    <w:rsid w:val="00726EAA"/>
    <w:rsid w:val="00727132"/>
    <w:rsid w:val="007274D8"/>
    <w:rsid w:val="00727620"/>
    <w:rsid w:val="00727852"/>
    <w:rsid w:val="00727863"/>
    <w:rsid w:val="00727B5D"/>
    <w:rsid w:val="00727CFF"/>
    <w:rsid w:val="00727F21"/>
    <w:rsid w:val="0073009F"/>
    <w:rsid w:val="0073029D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345A"/>
    <w:rsid w:val="00733CA3"/>
    <w:rsid w:val="00733E7B"/>
    <w:rsid w:val="00733F4C"/>
    <w:rsid w:val="0073451B"/>
    <w:rsid w:val="0073456B"/>
    <w:rsid w:val="00734F25"/>
    <w:rsid w:val="0073506D"/>
    <w:rsid w:val="007354CE"/>
    <w:rsid w:val="0073562C"/>
    <w:rsid w:val="00735875"/>
    <w:rsid w:val="00735987"/>
    <w:rsid w:val="007359AD"/>
    <w:rsid w:val="00735B08"/>
    <w:rsid w:val="00735B4B"/>
    <w:rsid w:val="00735C37"/>
    <w:rsid w:val="007362B2"/>
    <w:rsid w:val="00736628"/>
    <w:rsid w:val="00736850"/>
    <w:rsid w:val="00736EC4"/>
    <w:rsid w:val="00736FFA"/>
    <w:rsid w:val="0073719D"/>
    <w:rsid w:val="00737AE1"/>
    <w:rsid w:val="00737CE0"/>
    <w:rsid w:val="007401BB"/>
    <w:rsid w:val="00740565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C03"/>
    <w:rsid w:val="00745D39"/>
    <w:rsid w:val="007463EE"/>
    <w:rsid w:val="00746779"/>
    <w:rsid w:val="007468D6"/>
    <w:rsid w:val="007468D7"/>
    <w:rsid w:val="0074733C"/>
    <w:rsid w:val="007473D9"/>
    <w:rsid w:val="007476D7"/>
    <w:rsid w:val="00747791"/>
    <w:rsid w:val="00747FFD"/>
    <w:rsid w:val="00750201"/>
    <w:rsid w:val="00750C8D"/>
    <w:rsid w:val="00750F5A"/>
    <w:rsid w:val="007515F8"/>
    <w:rsid w:val="00751B49"/>
    <w:rsid w:val="00751DA5"/>
    <w:rsid w:val="007521CC"/>
    <w:rsid w:val="007527BB"/>
    <w:rsid w:val="00752960"/>
    <w:rsid w:val="00752B6A"/>
    <w:rsid w:val="00752C0D"/>
    <w:rsid w:val="00752F78"/>
    <w:rsid w:val="007532B1"/>
    <w:rsid w:val="00753439"/>
    <w:rsid w:val="0075349A"/>
    <w:rsid w:val="007539ED"/>
    <w:rsid w:val="00753AC1"/>
    <w:rsid w:val="007540FB"/>
    <w:rsid w:val="0075532F"/>
    <w:rsid w:val="00755482"/>
    <w:rsid w:val="007554EE"/>
    <w:rsid w:val="0075553F"/>
    <w:rsid w:val="00755A0F"/>
    <w:rsid w:val="00755E4C"/>
    <w:rsid w:val="007563F9"/>
    <w:rsid w:val="00756622"/>
    <w:rsid w:val="00756665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E2"/>
    <w:rsid w:val="007624D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507"/>
    <w:rsid w:val="00765B34"/>
    <w:rsid w:val="00765CF2"/>
    <w:rsid w:val="00765F06"/>
    <w:rsid w:val="0076606A"/>
    <w:rsid w:val="007660BB"/>
    <w:rsid w:val="007664B1"/>
    <w:rsid w:val="00766D26"/>
    <w:rsid w:val="007673D7"/>
    <w:rsid w:val="007675B5"/>
    <w:rsid w:val="00767838"/>
    <w:rsid w:val="00767E44"/>
    <w:rsid w:val="007703AA"/>
    <w:rsid w:val="00770422"/>
    <w:rsid w:val="00770566"/>
    <w:rsid w:val="00770B08"/>
    <w:rsid w:val="00770CF9"/>
    <w:rsid w:val="00770DE5"/>
    <w:rsid w:val="0077127E"/>
    <w:rsid w:val="007712E1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F9"/>
    <w:rsid w:val="00773D1E"/>
    <w:rsid w:val="00774326"/>
    <w:rsid w:val="007743DF"/>
    <w:rsid w:val="007746F5"/>
    <w:rsid w:val="007751D9"/>
    <w:rsid w:val="00775903"/>
    <w:rsid w:val="00775BA3"/>
    <w:rsid w:val="007764D3"/>
    <w:rsid w:val="007765AA"/>
    <w:rsid w:val="007767F0"/>
    <w:rsid w:val="007769DE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E8E"/>
    <w:rsid w:val="00780142"/>
    <w:rsid w:val="007802F6"/>
    <w:rsid w:val="0078092C"/>
    <w:rsid w:val="0078095E"/>
    <w:rsid w:val="00780DE8"/>
    <w:rsid w:val="00780F23"/>
    <w:rsid w:val="00781FEA"/>
    <w:rsid w:val="00782346"/>
    <w:rsid w:val="00782616"/>
    <w:rsid w:val="007828DE"/>
    <w:rsid w:val="00782AD9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BC0"/>
    <w:rsid w:val="007871F7"/>
    <w:rsid w:val="00787390"/>
    <w:rsid w:val="00787477"/>
    <w:rsid w:val="00787579"/>
    <w:rsid w:val="00787617"/>
    <w:rsid w:val="00787683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7CD"/>
    <w:rsid w:val="00793902"/>
    <w:rsid w:val="0079394E"/>
    <w:rsid w:val="00793C1D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810"/>
    <w:rsid w:val="00795920"/>
    <w:rsid w:val="00796042"/>
    <w:rsid w:val="00796898"/>
    <w:rsid w:val="007969A2"/>
    <w:rsid w:val="00796C1E"/>
    <w:rsid w:val="00796FA5"/>
    <w:rsid w:val="00797063"/>
    <w:rsid w:val="007973A7"/>
    <w:rsid w:val="00797AD6"/>
    <w:rsid w:val="00797BE6"/>
    <w:rsid w:val="007A029A"/>
    <w:rsid w:val="007A06A3"/>
    <w:rsid w:val="007A07F5"/>
    <w:rsid w:val="007A090B"/>
    <w:rsid w:val="007A0E65"/>
    <w:rsid w:val="007A1238"/>
    <w:rsid w:val="007A14AB"/>
    <w:rsid w:val="007A1564"/>
    <w:rsid w:val="007A1A18"/>
    <w:rsid w:val="007A1AFE"/>
    <w:rsid w:val="007A1DA0"/>
    <w:rsid w:val="007A232F"/>
    <w:rsid w:val="007A24CF"/>
    <w:rsid w:val="007A2546"/>
    <w:rsid w:val="007A281A"/>
    <w:rsid w:val="007A2871"/>
    <w:rsid w:val="007A29B6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980"/>
    <w:rsid w:val="007A7CA8"/>
    <w:rsid w:val="007B0009"/>
    <w:rsid w:val="007B0928"/>
    <w:rsid w:val="007B09EE"/>
    <w:rsid w:val="007B0AC0"/>
    <w:rsid w:val="007B0D48"/>
    <w:rsid w:val="007B100A"/>
    <w:rsid w:val="007B1271"/>
    <w:rsid w:val="007B13CB"/>
    <w:rsid w:val="007B1693"/>
    <w:rsid w:val="007B1BBE"/>
    <w:rsid w:val="007B2389"/>
    <w:rsid w:val="007B23E6"/>
    <w:rsid w:val="007B29C9"/>
    <w:rsid w:val="007B3D56"/>
    <w:rsid w:val="007B449B"/>
    <w:rsid w:val="007B46AF"/>
    <w:rsid w:val="007B48AA"/>
    <w:rsid w:val="007B4B8D"/>
    <w:rsid w:val="007B4E7F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93D"/>
    <w:rsid w:val="007C3FDE"/>
    <w:rsid w:val="007C4565"/>
    <w:rsid w:val="007C48A2"/>
    <w:rsid w:val="007C4C62"/>
    <w:rsid w:val="007C4C8B"/>
    <w:rsid w:val="007C511C"/>
    <w:rsid w:val="007C536A"/>
    <w:rsid w:val="007C543F"/>
    <w:rsid w:val="007C57CD"/>
    <w:rsid w:val="007C5B0E"/>
    <w:rsid w:val="007C5CD0"/>
    <w:rsid w:val="007C60A2"/>
    <w:rsid w:val="007C64E8"/>
    <w:rsid w:val="007C6956"/>
    <w:rsid w:val="007C6C0F"/>
    <w:rsid w:val="007C70B7"/>
    <w:rsid w:val="007C72E8"/>
    <w:rsid w:val="007C7680"/>
    <w:rsid w:val="007C774E"/>
    <w:rsid w:val="007C7B50"/>
    <w:rsid w:val="007D042C"/>
    <w:rsid w:val="007D048F"/>
    <w:rsid w:val="007D0518"/>
    <w:rsid w:val="007D0668"/>
    <w:rsid w:val="007D0799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15"/>
    <w:rsid w:val="007D26F1"/>
    <w:rsid w:val="007D2E96"/>
    <w:rsid w:val="007D3287"/>
    <w:rsid w:val="007D337C"/>
    <w:rsid w:val="007D34B9"/>
    <w:rsid w:val="007D39D1"/>
    <w:rsid w:val="007D3B09"/>
    <w:rsid w:val="007D3E25"/>
    <w:rsid w:val="007D4985"/>
    <w:rsid w:val="007D4B2E"/>
    <w:rsid w:val="007D52AE"/>
    <w:rsid w:val="007D5694"/>
    <w:rsid w:val="007D5B68"/>
    <w:rsid w:val="007D5DD4"/>
    <w:rsid w:val="007D5E00"/>
    <w:rsid w:val="007D628D"/>
    <w:rsid w:val="007D6428"/>
    <w:rsid w:val="007D6447"/>
    <w:rsid w:val="007D6551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D0B"/>
    <w:rsid w:val="007E0DC0"/>
    <w:rsid w:val="007E13A0"/>
    <w:rsid w:val="007E14C2"/>
    <w:rsid w:val="007E1687"/>
    <w:rsid w:val="007E16CF"/>
    <w:rsid w:val="007E1907"/>
    <w:rsid w:val="007E1959"/>
    <w:rsid w:val="007E1AD3"/>
    <w:rsid w:val="007E1D7E"/>
    <w:rsid w:val="007E1F7B"/>
    <w:rsid w:val="007E2632"/>
    <w:rsid w:val="007E2AB2"/>
    <w:rsid w:val="007E2C69"/>
    <w:rsid w:val="007E2F2E"/>
    <w:rsid w:val="007E31BD"/>
    <w:rsid w:val="007E3616"/>
    <w:rsid w:val="007E3A85"/>
    <w:rsid w:val="007E3F03"/>
    <w:rsid w:val="007E4357"/>
    <w:rsid w:val="007E4398"/>
    <w:rsid w:val="007E4C8A"/>
    <w:rsid w:val="007E4D11"/>
    <w:rsid w:val="007E5226"/>
    <w:rsid w:val="007E58BF"/>
    <w:rsid w:val="007E64C8"/>
    <w:rsid w:val="007E6744"/>
    <w:rsid w:val="007E67F2"/>
    <w:rsid w:val="007E683B"/>
    <w:rsid w:val="007E6A1F"/>
    <w:rsid w:val="007E6D01"/>
    <w:rsid w:val="007E709E"/>
    <w:rsid w:val="007E711C"/>
    <w:rsid w:val="007E72B5"/>
    <w:rsid w:val="007E752E"/>
    <w:rsid w:val="007E76B1"/>
    <w:rsid w:val="007E77A4"/>
    <w:rsid w:val="007E7CE2"/>
    <w:rsid w:val="007E7ED3"/>
    <w:rsid w:val="007F0631"/>
    <w:rsid w:val="007F086C"/>
    <w:rsid w:val="007F0906"/>
    <w:rsid w:val="007F094C"/>
    <w:rsid w:val="007F0B60"/>
    <w:rsid w:val="007F0CDD"/>
    <w:rsid w:val="007F0E61"/>
    <w:rsid w:val="007F0EF2"/>
    <w:rsid w:val="007F18A6"/>
    <w:rsid w:val="007F1912"/>
    <w:rsid w:val="007F1D1C"/>
    <w:rsid w:val="007F1EFC"/>
    <w:rsid w:val="007F217C"/>
    <w:rsid w:val="007F2271"/>
    <w:rsid w:val="007F2470"/>
    <w:rsid w:val="007F3377"/>
    <w:rsid w:val="007F3615"/>
    <w:rsid w:val="007F3DBE"/>
    <w:rsid w:val="007F3F72"/>
    <w:rsid w:val="007F4112"/>
    <w:rsid w:val="007F41B4"/>
    <w:rsid w:val="007F43A5"/>
    <w:rsid w:val="007F48E4"/>
    <w:rsid w:val="007F4997"/>
    <w:rsid w:val="007F4A34"/>
    <w:rsid w:val="007F511F"/>
    <w:rsid w:val="007F51AF"/>
    <w:rsid w:val="007F51E1"/>
    <w:rsid w:val="007F5351"/>
    <w:rsid w:val="007F5BA5"/>
    <w:rsid w:val="007F5BF5"/>
    <w:rsid w:val="007F5CD3"/>
    <w:rsid w:val="007F60AD"/>
    <w:rsid w:val="007F63D7"/>
    <w:rsid w:val="007F6582"/>
    <w:rsid w:val="007F6796"/>
    <w:rsid w:val="007F6938"/>
    <w:rsid w:val="007F7A49"/>
    <w:rsid w:val="007F7B97"/>
    <w:rsid w:val="007F7E79"/>
    <w:rsid w:val="008001AE"/>
    <w:rsid w:val="0080026A"/>
    <w:rsid w:val="008005B6"/>
    <w:rsid w:val="00800608"/>
    <w:rsid w:val="00800A5D"/>
    <w:rsid w:val="008012F8"/>
    <w:rsid w:val="008015B4"/>
    <w:rsid w:val="00801CC9"/>
    <w:rsid w:val="00801F90"/>
    <w:rsid w:val="00802614"/>
    <w:rsid w:val="00802956"/>
    <w:rsid w:val="00802A03"/>
    <w:rsid w:val="0080314E"/>
    <w:rsid w:val="00803807"/>
    <w:rsid w:val="0080398A"/>
    <w:rsid w:val="00803B91"/>
    <w:rsid w:val="00803C10"/>
    <w:rsid w:val="00804249"/>
    <w:rsid w:val="0080437D"/>
    <w:rsid w:val="008043B1"/>
    <w:rsid w:val="0080453D"/>
    <w:rsid w:val="00804886"/>
    <w:rsid w:val="00804AE5"/>
    <w:rsid w:val="00804B1C"/>
    <w:rsid w:val="00804F53"/>
    <w:rsid w:val="0080522B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A54"/>
    <w:rsid w:val="00811AEE"/>
    <w:rsid w:val="00811DA4"/>
    <w:rsid w:val="00812104"/>
    <w:rsid w:val="00812724"/>
    <w:rsid w:val="0081274E"/>
    <w:rsid w:val="0081289C"/>
    <w:rsid w:val="00812C8B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881"/>
    <w:rsid w:val="008149FD"/>
    <w:rsid w:val="00814AB9"/>
    <w:rsid w:val="00814E95"/>
    <w:rsid w:val="008151C9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5E9"/>
    <w:rsid w:val="008245E9"/>
    <w:rsid w:val="008254B1"/>
    <w:rsid w:val="00825AF8"/>
    <w:rsid w:val="00825CD2"/>
    <w:rsid w:val="008262A6"/>
    <w:rsid w:val="0082630F"/>
    <w:rsid w:val="00826883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30B7"/>
    <w:rsid w:val="0083325D"/>
    <w:rsid w:val="00833358"/>
    <w:rsid w:val="0083365C"/>
    <w:rsid w:val="00833A94"/>
    <w:rsid w:val="00833C38"/>
    <w:rsid w:val="00833E43"/>
    <w:rsid w:val="00834205"/>
    <w:rsid w:val="008342BA"/>
    <w:rsid w:val="0083452A"/>
    <w:rsid w:val="00834532"/>
    <w:rsid w:val="0083461B"/>
    <w:rsid w:val="008349E8"/>
    <w:rsid w:val="00834B2D"/>
    <w:rsid w:val="00834F23"/>
    <w:rsid w:val="00834F52"/>
    <w:rsid w:val="008356FC"/>
    <w:rsid w:val="0083572A"/>
    <w:rsid w:val="00835ACB"/>
    <w:rsid w:val="0083610F"/>
    <w:rsid w:val="0083635A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163"/>
    <w:rsid w:val="00841200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CFF"/>
    <w:rsid w:val="008431A5"/>
    <w:rsid w:val="00843264"/>
    <w:rsid w:val="008432EB"/>
    <w:rsid w:val="00843314"/>
    <w:rsid w:val="00843724"/>
    <w:rsid w:val="00843885"/>
    <w:rsid w:val="00843C45"/>
    <w:rsid w:val="0084483B"/>
    <w:rsid w:val="008449EB"/>
    <w:rsid w:val="008455E8"/>
    <w:rsid w:val="008456A5"/>
    <w:rsid w:val="0084583D"/>
    <w:rsid w:val="008459E0"/>
    <w:rsid w:val="0084616D"/>
    <w:rsid w:val="00846B4D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CC8"/>
    <w:rsid w:val="008514BC"/>
    <w:rsid w:val="00851A2B"/>
    <w:rsid w:val="008527EA"/>
    <w:rsid w:val="00852E4E"/>
    <w:rsid w:val="0085354A"/>
    <w:rsid w:val="008539F8"/>
    <w:rsid w:val="00853A0A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FF5"/>
    <w:rsid w:val="00856151"/>
    <w:rsid w:val="00856272"/>
    <w:rsid w:val="00856BE5"/>
    <w:rsid w:val="00856F53"/>
    <w:rsid w:val="008573BB"/>
    <w:rsid w:val="0085746D"/>
    <w:rsid w:val="008576B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148E"/>
    <w:rsid w:val="00861553"/>
    <w:rsid w:val="00861DD4"/>
    <w:rsid w:val="00861E15"/>
    <w:rsid w:val="00861E8D"/>
    <w:rsid w:val="00861F24"/>
    <w:rsid w:val="008624E5"/>
    <w:rsid w:val="0086270E"/>
    <w:rsid w:val="00862840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F8"/>
    <w:rsid w:val="00864130"/>
    <w:rsid w:val="00864C7B"/>
    <w:rsid w:val="00864E7E"/>
    <w:rsid w:val="0086551B"/>
    <w:rsid w:val="00865554"/>
    <w:rsid w:val="00865DF8"/>
    <w:rsid w:val="008664EA"/>
    <w:rsid w:val="00866AB8"/>
    <w:rsid w:val="00866EF8"/>
    <w:rsid w:val="00867423"/>
    <w:rsid w:val="00867D96"/>
    <w:rsid w:val="00870485"/>
    <w:rsid w:val="00870523"/>
    <w:rsid w:val="008706D8"/>
    <w:rsid w:val="0087116F"/>
    <w:rsid w:val="00871B88"/>
    <w:rsid w:val="00871E22"/>
    <w:rsid w:val="00871FDA"/>
    <w:rsid w:val="00872027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5229"/>
    <w:rsid w:val="008753E8"/>
    <w:rsid w:val="00875876"/>
    <w:rsid w:val="00875B60"/>
    <w:rsid w:val="00875D99"/>
    <w:rsid w:val="00876121"/>
    <w:rsid w:val="00876426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6"/>
    <w:rsid w:val="008804B8"/>
    <w:rsid w:val="0088059D"/>
    <w:rsid w:val="0088104F"/>
    <w:rsid w:val="00881097"/>
    <w:rsid w:val="00881361"/>
    <w:rsid w:val="0088136D"/>
    <w:rsid w:val="0088186F"/>
    <w:rsid w:val="00881923"/>
    <w:rsid w:val="00881BF0"/>
    <w:rsid w:val="00881D09"/>
    <w:rsid w:val="00881D0C"/>
    <w:rsid w:val="00881E27"/>
    <w:rsid w:val="0088287D"/>
    <w:rsid w:val="00882DE4"/>
    <w:rsid w:val="00882FB4"/>
    <w:rsid w:val="0088349D"/>
    <w:rsid w:val="00883BB2"/>
    <w:rsid w:val="00883EB0"/>
    <w:rsid w:val="00883F38"/>
    <w:rsid w:val="0088439D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7E6"/>
    <w:rsid w:val="008909E6"/>
    <w:rsid w:val="00890FA6"/>
    <w:rsid w:val="00891136"/>
    <w:rsid w:val="0089129A"/>
    <w:rsid w:val="00891426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9F"/>
    <w:rsid w:val="0089480C"/>
    <w:rsid w:val="0089566F"/>
    <w:rsid w:val="008956F4"/>
    <w:rsid w:val="00895715"/>
    <w:rsid w:val="008958D4"/>
    <w:rsid w:val="00895DBA"/>
    <w:rsid w:val="00895E31"/>
    <w:rsid w:val="00895FE1"/>
    <w:rsid w:val="00896379"/>
    <w:rsid w:val="008965EA"/>
    <w:rsid w:val="00896BC9"/>
    <w:rsid w:val="00896C73"/>
    <w:rsid w:val="00896CE4"/>
    <w:rsid w:val="008970AB"/>
    <w:rsid w:val="008970E0"/>
    <w:rsid w:val="00897564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635"/>
    <w:rsid w:val="008A1881"/>
    <w:rsid w:val="008A1A2D"/>
    <w:rsid w:val="008A1B02"/>
    <w:rsid w:val="008A1CE6"/>
    <w:rsid w:val="008A227F"/>
    <w:rsid w:val="008A2B0A"/>
    <w:rsid w:val="008A2C52"/>
    <w:rsid w:val="008A2EF5"/>
    <w:rsid w:val="008A2F07"/>
    <w:rsid w:val="008A320C"/>
    <w:rsid w:val="008A4D8F"/>
    <w:rsid w:val="008A4D97"/>
    <w:rsid w:val="008A51AA"/>
    <w:rsid w:val="008A51B7"/>
    <w:rsid w:val="008A5E12"/>
    <w:rsid w:val="008A5F3E"/>
    <w:rsid w:val="008A5F7F"/>
    <w:rsid w:val="008A62CD"/>
    <w:rsid w:val="008A6E07"/>
    <w:rsid w:val="008A74F0"/>
    <w:rsid w:val="008A7A84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33C"/>
    <w:rsid w:val="008B2F64"/>
    <w:rsid w:val="008B2FC9"/>
    <w:rsid w:val="008B33A9"/>
    <w:rsid w:val="008B3746"/>
    <w:rsid w:val="008B3C3B"/>
    <w:rsid w:val="008B3D84"/>
    <w:rsid w:val="008B3F46"/>
    <w:rsid w:val="008B3F6C"/>
    <w:rsid w:val="008B4279"/>
    <w:rsid w:val="008B4590"/>
    <w:rsid w:val="008B48B6"/>
    <w:rsid w:val="008B4BEE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6872"/>
    <w:rsid w:val="008B6916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DED"/>
    <w:rsid w:val="008C428A"/>
    <w:rsid w:val="008C45BC"/>
    <w:rsid w:val="008C4818"/>
    <w:rsid w:val="008C4B71"/>
    <w:rsid w:val="008C4BD5"/>
    <w:rsid w:val="008C4CAE"/>
    <w:rsid w:val="008C50AE"/>
    <w:rsid w:val="008C50E9"/>
    <w:rsid w:val="008C55BA"/>
    <w:rsid w:val="008C5884"/>
    <w:rsid w:val="008C5FB3"/>
    <w:rsid w:val="008C6497"/>
    <w:rsid w:val="008C6582"/>
    <w:rsid w:val="008C6646"/>
    <w:rsid w:val="008C6865"/>
    <w:rsid w:val="008C68C2"/>
    <w:rsid w:val="008C69C0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9C"/>
    <w:rsid w:val="008D039A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2342"/>
    <w:rsid w:val="008D2549"/>
    <w:rsid w:val="008D25FD"/>
    <w:rsid w:val="008D2CCC"/>
    <w:rsid w:val="008D2E1C"/>
    <w:rsid w:val="008D2F88"/>
    <w:rsid w:val="008D3692"/>
    <w:rsid w:val="008D3706"/>
    <w:rsid w:val="008D3AA4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F2C"/>
    <w:rsid w:val="008E31F1"/>
    <w:rsid w:val="008E3669"/>
    <w:rsid w:val="008E3932"/>
    <w:rsid w:val="008E3D64"/>
    <w:rsid w:val="008E3E7D"/>
    <w:rsid w:val="008E404F"/>
    <w:rsid w:val="008E457D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F17"/>
    <w:rsid w:val="008E757D"/>
    <w:rsid w:val="008E7659"/>
    <w:rsid w:val="008E7666"/>
    <w:rsid w:val="008E77B4"/>
    <w:rsid w:val="008E7BC5"/>
    <w:rsid w:val="008E7BF7"/>
    <w:rsid w:val="008E7DE5"/>
    <w:rsid w:val="008F0314"/>
    <w:rsid w:val="008F07A2"/>
    <w:rsid w:val="008F0A06"/>
    <w:rsid w:val="008F0BAB"/>
    <w:rsid w:val="008F0C3F"/>
    <w:rsid w:val="008F1169"/>
    <w:rsid w:val="008F150E"/>
    <w:rsid w:val="008F1C18"/>
    <w:rsid w:val="008F1CF6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3FF4"/>
    <w:rsid w:val="008F4098"/>
    <w:rsid w:val="008F409A"/>
    <w:rsid w:val="008F4274"/>
    <w:rsid w:val="008F446F"/>
    <w:rsid w:val="008F46FC"/>
    <w:rsid w:val="008F50E2"/>
    <w:rsid w:val="008F53A5"/>
    <w:rsid w:val="008F5B86"/>
    <w:rsid w:val="008F5E93"/>
    <w:rsid w:val="008F5F3E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31A"/>
    <w:rsid w:val="008F749E"/>
    <w:rsid w:val="008F75A7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F67"/>
    <w:rsid w:val="00905012"/>
    <w:rsid w:val="00905357"/>
    <w:rsid w:val="00905533"/>
    <w:rsid w:val="00906208"/>
    <w:rsid w:val="00906722"/>
    <w:rsid w:val="00906B20"/>
    <w:rsid w:val="00907038"/>
    <w:rsid w:val="00907998"/>
    <w:rsid w:val="009079C6"/>
    <w:rsid w:val="009100A0"/>
    <w:rsid w:val="009100F6"/>
    <w:rsid w:val="009100F8"/>
    <w:rsid w:val="00910113"/>
    <w:rsid w:val="00910BAA"/>
    <w:rsid w:val="0091155A"/>
    <w:rsid w:val="00911950"/>
    <w:rsid w:val="009119E8"/>
    <w:rsid w:val="00912170"/>
    <w:rsid w:val="00912650"/>
    <w:rsid w:val="009127FF"/>
    <w:rsid w:val="00912D11"/>
    <w:rsid w:val="00912E66"/>
    <w:rsid w:val="00913A74"/>
    <w:rsid w:val="00914607"/>
    <w:rsid w:val="0091464F"/>
    <w:rsid w:val="0091475A"/>
    <w:rsid w:val="009147D9"/>
    <w:rsid w:val="00914FC1"/>
    <w:rsid w:val="00914FCC"/>
    <w:rsid w:val="00915447"/>
    <w:rsid w:val="0091554F"/>
    <w:rsid w:val="00915770"/>
    <w:rsid w:val="00915BCA"/>
    <w:rsid w:val="00915D73"/>
    <w:rsid w:val="00916A1D"/>
    <w:rsid w:val="00916AA3"/>
    <w:rsid w:val="0091741D"/>
    <w:rsid w:val="00920767"/>
    <w:rsid w:val="00920A08"/>
    <w:rsid w:val="00920DD9"/>
    <w:rsid w:val="00920F45"/>
    <w:rsid w:val="00921341"/>
    <w:rsid w:val="00921539"/>
    <w:rsid w:val="00922328"/>
    <w:rsid w:val="00922338"/>
    <w:rsid w:val="009223D9"/>
    <w:rsid w:val="0092243B"/>
    <w:rsid w:val="00922FCB"/>
    <w:rsid w:val="00923452"/>
    <w:rsid w:val="0092359E"/>
    <w:rsid w:val="00923B91"/>
    <w:rsid w:val="00923E5A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EC9"/>
    <w:rsid w:val="00930FBA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4C3"/>
    <w:rsid w:val="00932566"/>
    <w:rsid w:val="009329BC"/>
    <w:rsid w:val="00932A06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409B"/>
    <w:rsid w:val="009340D7"/>
    <w:rsid w:val="009343B7"/>
    <w:rsid w:val="00934B10"/>
    <w:rsid w:val="00935145"/>
    <w:rsid w:val="0093519D"/>
    <w:rsid w:val="0093545B"/>
    <w:rsid w:val="0093554F"/>
    <w:rsid w:val="009355CA"/>
    <w:rsid w:val="0093569F"/>
    <w:rsid w:val="0093607D"/>
    <w:rsid w:val="0093639F"/>
    <w:rsid w:val="009365D3"/>
    <w:rsid w:val="009368AA"/>
    <w:rsid w:val="00936D9E"/>
    <w:rsid w:val="0093745A"/>
    <w:rsid w:val="00937E16"/>
    <w:rsid w:val="009400B3"/>
    <w:rsid w:val="00940207"/>
    <w:rsid w:val="009403A9"/>
    <w:rsid w:val="00940698"/>
    <w:rsid w:val="009411BE"/>
    <w:rsid w:val="00941ACC"/>
    <w:rsid w:val="00941C26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48D"/>
    <w:rsid w:val="009434AD"/>
    <w:rsid w:val="00943916"/>
    <w:rsid w:val="00943920"/>
    <w:rsid w:val="00943FC5"/>
    <w:rsid w:val="00944294"/>
    <w:rsid w:val="009445AF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C99"/>
    <w:rsid w:val="00946233"/>
    <w:rsid w:val="00946686"/>
    <w:rsid w:val="009466D1"/>
    <w:rsid w:val="00946A98"/>
    <w:rsid w:val="009471CF"/>
    <w:rsid w:val="009472D2"/>
    <w:rsid w:val="0094776C"/>
    <w:rsid w:val="00947775"/>
    <w:rsid w:val="0095036E"/>
    <w:rsid w:val="009509B5"/>
    <w:rsid w:val="009512FA"/>
    <w:rsid w:val="00951769"/>
    <w:rsid w:val="009517CA"/>
    <w:rsid w:val="00951A5B"/>
    <w:rsid w:val="00951A91"/>
    <w:rsid w:val="00951C77"/>
    <w:rsid w:val="0095223F"/>
    <w:rsid w:val="009522A4"/>
    <w:rsid w:val="00952853"/>
    <w:rsid w:val="00952933"/>
    <w:rsid w:val="009529F1"/>
    <w:rsid w:val="0095302C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88"/>
    <w:rsid w:val="00955D7B"/>
    <w:rsid w:val="00955E66"/>
    <w:rsid w:val="00955FA7"/>
    <w:rsid w:val="00956000"/>
    <w:rsid w:val="009562A5"/>
    <w:rsid w:val="00956543"/>
    <w:rsid w:val="00956760"/>
    <w:rsid w:val="009570D7"/>
    <w:rsid w:val="00957308"/>
    <w:rsid w:val="009573AB"/>
    <w:rsid w:val="009578F3"/>
    <w:rsid w:val="00960767"/>
    <w:rsid w:val="00960AE4"/>
    <w:rsid w:val="00961027"/>
    <w:rsid w:val="00961249"/>
    <w:rsid w:val="00961382"/>
    <w:rsid w:val="0096150B"/>
    <w:rsid w:val="00961514"/>
    <w:rsid w:val="0096158B"/>
    <w:rsid w:val="00961762"/>
    <w:rsid w:val="00961BB8"/>
    <w:rsid w:val="00961CC0"/>
    <w:rsid w:val="00961CE0"/>
    <w:rsid w:val="00961D52"/>
    <w:rsid w:val="00962833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EA2"/>
    <w:rsid w:val="009650C7"/>
    <w:rsid w:val="0096570A"/>
    <w:rsid w:val="00965D1B"/>
    <w:rsid w:val="00965D63"/>
    <w:rsid w:val="00966746"/>
    <w:rsid w:val="00966988"/>
    <w:rsid w:val="00966BC4"/>
    <w:rsid w:val="00966FF5"/>
    <w:rsid w:val="009675C9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DED"/>
    <w:rsid w:val="009726B3"/>
    <w:rsid w:val="009727AE"/>
    <w:rsid w:val="00972ACA"/>
    <w:rsid w:val="00972E44"/>
    <w:rsid w:val="00973401"/>
    <w:rsid w:val="00973DBA"/>
    <w:rsid w:val="00974020"/>
    <w:rsid w:val="0097458D"/>
    <w:rsid w:val="00974A17"/>
    <w:rsid w:val="00974AEA"/>
    <w:rsid w:val="00974E4A"/>
    <w:rsid w:val="00974FC5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D3"/>
    <w:rsid w:val="009779F7"/>
    <w:rsid w:val="0098038D"/>
    <w:rsid w:val="00980737"/>
    <w:rsid w:val="00980CD0"/>
    <w:rsid w:val="00980DFB"/>
    <w:rsid w:val="00980E8A"/>
    <w:rsid w:val="00980ED5"/>
    <w:rsid w:val="009813DB"/>
    <w:rsid w:val="0098178C"/>
    <w:rsid w:val="00981852"/>
    <w:rsid w:val="00981B12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EDC"/>
    <w:rsid w:val="0098571E"/>
    <w:rsid w:val="009862BD"/>
    <w:rsid w:val="009868FA"/>
    <w:rsid w:val="00986D71"/>
    <w:rsid w:val="00986E10"/>
    <w:rsid w:val="00986F54"/>
    <w:rsid w:val="009873F3"/>
    <w:rsid w:val="00987412"/>
    <w:rsid w:val="00987468"/>
    <w:rsid w:val="00987AF3"/>
    <w:rsid w:val="0099042B"/>
    <w:rsid w:val="009906E0"/>
    <w:rsid w:val="009909E3"/>
    <w:rsid w:val="00990D08"/>
    <w:rsid w:val="00990E8B"/>
    <w:rsid w:val="00990EB1"/>
    <w:rsid w:val="0099155B"/>
    <w:rsid w:val="0099166A"/>
    <w:rsid w:val="00991D9E"/>
    <w:rsid w:val="0099207C"/>
    <w:rsid w:val="00992866"/>
    <w:rsid w:val="00993800"/>
    <w:rsid w:val="00993A03"/>
    <w:rsid w:val="00993E24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D52"/>
    <w:rsid w:val="00996F68"/>
    <w:rsid w:val="00997280"/>
    <w:rsid w:val="0099737A"/>
    <w:rsid w:val="009A011B"/>
    <w:rsid w:val="009A0355"/>
    <w:rsid w:val="009A036E"/>
    <w:rsid w:val="009A07A7"/>
    <w:rsid w:val="009A0EB6"/>
    <w:rsid w:val="009A10A7"/>
    <w:rsid w:val="009A10FA"/>
    <w:rsid w:val="009A17FE"/>
    <w:rsid w:val="009A1AA2"/>
    <w:rsid w:val="009A1ED0"/>
    <w:rsid w:val="009A1F98"/>
    <w:rsid w:val="009A2879"/>
    <w:rsid w:val="009A2A6C"/>
    <w:rsid w:val="009A2B02"/>
    <w:rsid w:val="009A2B93"/>
    <w:rsid w:val="009A3386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85"/>
    <w:rsid w:val="009A46CA"/>
    <w:rsid w:val="009A4835"/>
    <w:rsid w:val="009A4B48"/>
    <w:rsid w:val="009A4D72"/>
    <w:rsid w:val="009A5179"/>
    <w:rsid w:val="009A5229"/>
    <w:rsid w:val="009A5281"/>
    <w:rsid w:val="009A5393"/>
    <w:rsid w:val="009A5432"/>
    <w:rsid w:val="009A5495"/>
    <w:rsid w:val="009A5771"/>
    <w:rsid w:val="009A57EA"/>
    <w:rsid w:val="009A5CA9"/>
    <w:rsid w:val="009A5CC1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71C"/>
    <w:rsid w:val="009B1B56"/>
    <w:rsid w:val="009B1C74"/>
    <w:rsid w:val="009B1E12"/>
    <w:rsid w:val="009B1ECF"/>
    <w:rsid w:val="009B210F"/>
    <w:rsid w:val="009B2149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F40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C91"/>
    <w:rsid w:val="009B7E55"/>
    <w:rsid w:val="009B7F06"/>
    <w:rsid w:val="009C021E"/>
    <w:rsid w:val="009C03A5"/>
    <w:rsid w:val="009C067C"/>
    <w:rsid w:val="009C0899"/>
    <w:rsid w:val="009C0BAB"/>
    <w:rsid w:val="009C1021"/>
    <w:rsid w:val="009C10A4"/>
    <w:rsid w:val="009C110B"/>
    <w:rsid w:val="009C12EA"/>
    <w:rsid w:val="009C1381"/>
    <w:rsid w:val="009C13EB"/>
    <w:rsid w:val="009C14D8"/>
    <w:rsid w:val="009C1740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727"/>
    <w:rsid w:val="009C3A8F"/>
    <w:rsid w:val="009C3A97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606D"/>
    <w:rsid w:val="009C61B3"/>
    <w:rsid w:val="009C6B02"/>
    <w:rsid w:val="009C6C07"/>
    <w:rsid w:val="009C707E"/>
    <w:rsid w:val="009C7369"/>
    <w:rsid w:val="009C73F3"/>
    <w:rsid w:val="009C7921"/>
    <w:rsid w:val="009D025B"/>
    <w:rsid w:val="009D1049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328F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C85"/>
    <w:rsid w:val="009D6092"/>
    <w:rsid w:val="009D61E5"/>
    <w:rsid w:val="009D6253"/>
    <w:rsid w:val="009D631D"/>
    <w:rsid w:val="009D6836"/>
    <w:rsid w:val="009D6B50"/>
    <w:rsid w:val="009D71DA"/>
    <w:rsid w:val="009D783A"/>
    <w:rsid w:val="009D7D4E"/>
    <w:rsid w:val="009D7DA8"/>
    <w:rsid w:val="009D7DC8"/>
    <w:rsid w:val="009E033C"/>
    <w:rsid w:val="009E0579"/>
    <w:rsid w:val="009E07A7"/>
    <w:rsid w:val="009E105A"/>
    <w:rsid w:val="009E14C7"/>
    <w:rsid w:val="009E1556"/>
    <w:rsid w:val="009E17B6"/>
    <w:rsid w:val="009E227C"/>
    <w:rsid w:val="009E24BF"/>
    <w:rsid w:val="009E2831"/>
    <w:rsid w:val="009E2B87"/>
    <w:rsid w:val="009E3635"/>
    <w:rsid w:val="009E3A1C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A4B"/>
    <w:rsid w:val="009E7AB8"/>
    <w:rsid w:val="009E7D00"/>
    <w:rsid w:val="009E7F9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A001EC"/>
    <w:rsid w:val="00A0076D"/>
    <w:rsid w:val="00A0089A"/>
    <w:rsid w:val="00A00AD8"/>
    <w:rsid w:val="00A010E4"/>
    <w:rsid w:val="00A01327"/>
    <w:rsid w:val="00A01416"/>
    <w:rsid w:val="00A015A1"/>
    <w:rsid w:val="00A01E51"/>
    <w:rsid w:val="00A01E7E"/>
    <w:rsid w:val="00A020FF"/>
    <w:rsid w:val="00A0228B"/>
    <w:rsid w:val="00A02A7E"/>
    <w:rsid w:val="00A0300F"/>
    <w:rsid w:val="00A03123"/>
    <w:rsid w:val="00A031CA"/>
    <w:rsid w:val="00A0338D"/>
    <w:rsid w:val="00A03849"/>
    <w:rsid w:val="00A03EBD"/>
    <w:rsid w:val="00A04081"/>
    <w:rsid w:val="00A04094"/>
    <w:rsid w:val="00A04433"/>
    <w:rsid w:val="00A045E2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AB4"/>
    <w:rsid w:val="00A12D3C"/>
    <w:rsid w:val="00A12FD6"/>
    <w:rsid w:val="00A12FDA"/>
    <w:rsid w:val="00A1341F"/>
    <w:rsid w:val="00A13B1A"/>
    <w:rsid w:val="00A13C6E"/>
    <w:rsid w:val="00A14554"/>
    <w:rsid w:val="00A14712"/>
    <w:rsid w:val="00A14768"/>
    <w:rsid w:val="00A1489E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B40"/>
    <w:rsid w:val="00A16DBB"/>
    <w:rsid w:val="00A170D6"/>
    <w:rsid w:val="00A17506"/>
    <w:rsid w:val="00A17C99"/>
    <w:rsid w:val="00A17EA9"/>
    <w:rsid w:val="00A20347"/>
    <w:rsid w:val="00A205A5"/>
    <w:rsid w:val="00A20CDE"/>
    <w:rsid w:val="00A20D41"/>
    <w:rsid w:val="00A20E6A"/>
    <w:rsid w:val="00A211E5"/>
    <w:rsid w:val="00A212DF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5650"/>
    <w:rsid w:val="00A2589B"/>
    <w:rsid w:val="00A25C11"/>
    <w:rsid w:val="00A25EC5"/>
    <w:rsid w:val="00A268B8"/>
    <w:rsid w:val="00A26983"/>
    <w:rsid w:val="00A26D14"/>
    <w:rsid w:val="00A27081"/>
    <w:rsid w:val="00A270A1"/>
    <w:rsid w:val="00A27252"/>
    <w:rsid w:val="00A273AC"/>
    <w:rsid w:val="00A27607"/>
    <w:rsid w:val="00A27739"/>
    <w:rsid w:val="00A30384"/>
    <w:rsid w:val="00A305BE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472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B96"/>
    <w:rsid w:val="00A37C3B"/>
    <w:rsid w:val="00A37C40"/>
    <w:rsid w:val="00A37C74"/>
    <w:rsid w:val="00A37CE6"/>
    <w:rsid w:val="00A37EEB"/>
    <w:rsid w:val="00A40329"/>
    <w:rsid w:val="00A40553"/>
    <w:rsid w:val="00A4071E"/>
    <w:rsid w:val="00A40A78"/>
    <w:rsid w:val="00A40AFE"/>
    <w:rsid w:val="00A411C7"/>
    <w:rsid w:val="00A41273"/>
    <w:rsid w:val="00A413CF"/>
    <w:rsid w:val="00A418B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791"/>
    <w:rsid w:val="00A44883"/>
    <w:rsid w:val="00A44ADD"/>
    <w:rsid w:val="00A44D2C"/>
    <w:rsid w:val="00A44FA2"/>
    <w:rsid w:val="00A45518"/>
    <w:rsid w:val="00A4557E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5040D"/>
    <w:rsid w:val="00A50473"/>
    <w:rsid w:val="00A50A94"/>
    <w:rsid w:val="00A5113D"/>
    <w:rsid w:val="00A51641"/>
    <w:rsid w:val="00A51FD7"/>
    <w:rsid w:val="00A5286C"/>
    <w:rsid w:val="00A52C31"/>
    <w:rsid w:val="00A5322A"/>
    <w:rsid w:val="00A53333"/>
    <w:rsid w:val="00A53A83"/>
    <w:rsid w:val="00A53BF4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6583"/>
    <w:rsid w:val="00A56617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F2F"/>
    <w:rsid w:val="00A57F66"/>
    <w:rsid w:val="00A606DB"/>
    <w:rsid w:val="00A60821"/>
    <w:rsid w:val="00A61318"/>
    <w:rsid w:val="00A61B95"/>
    <w:rsid w:val="00A61D68"/>
    <w:rsid w:val="00A62114"/>
    <w:rsid w:val="00A62567"/>
    <w:rsid w:val="00A62994"/>
    <w:rsid w:val="00A62A33"/>
    <w:rsid w:val="00A62AFC"/>
    <w:rsid w:val="00A62DDB"/>
    <w:rsid w:val="00A634B4"/>
    <w:rsid w:val="00A63845"/>
    <w:rsid w:val="00A63C2A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9E5"/>
    <w:rsid w:val="00A66B45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B66"/>
    <w:rsid w:val="00A67BA6"/>
    <w:rsid w:val="00A67F64"/>
    <w:rsid w:val="00A7000F"/>
    <w:rsid w:val="00A702C8"/>
    <w:rsid w:val="00A70415"/>
    <w:rsid w:val="00A70459"/>
    <w:rsid w:val="00A70894"/>
    <w:rsid w:val="00A708DA"/>
    <w:rsid w:val="00A70E09"/>
    <w:rsid w:val="00A713B8"/>
    <w:rsid w:val="00A718FB"/>
    <w:rsid w:val="00A719FB"/>
    <w:rsid w:val="00A71BA4"/>
    <w:rsid w:val="00A71E73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50A0"/>
    <w:rsid w:val="00A7535A"/>
    <w:rsid w:val="00A7567F"/>
    <w:rsid w:val="00A75E24"/>
    <w:rsid w:val="00A76913"/>
    <w:rsid w:val="00A76955"/>
    <w:rsid w:val="00A76CAA"/>
    <w:rsid w:val="00A76D71"/>
    <w:rsid w:val="00A76ED0"/>
    <w:rsid w:val="00A77409"/>
    <w:rsid w:val="00A77573"/>
    <w:rsid w:val="00A7767F"/>
    <w:rsid w:val="00A77BF8"/>
    <w:rsid w:val="00A77F40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EC9"/>
    <w:rsid w:val="00A82926"/>
    <w:rsid w:val="00A82E61"/>
    <w:rsid w:val="00A82F20"/>
    <w:rsid w:val="00A82F28"/>
    <w:rsid w:val="00A8374F"/>
    <w:rsid w:val="00A841BD"/>
    <w:rsid w:val="00A8433C"/>
    <w:rsid w:val="00A84761"/>
    <w:rsid w:val="00A848B8"/>
    <w:rsid w:val="00A84AAE"/>
    <w:rsid w:val="00A851E1"/>
    <w:rsid w:val="00A85426"/>
    <w:rsid w:val="00A854AE"/>
    <w:rsid w:val="00A854FE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B93"/>
    <w:rsid w:val="00A87BF1"/>
    <w:rsid w:val="00A87E46"/>
    <w:rsid w:val="00A90145"/>
    <w:rsid w:val="00A90562"/>
    <w:rsid w:val="00A90DE6"/>
    <w:rsid w:val="00A90DEB"/>
    <w:rsid w:val="00A913D6"/>
    <w:rsid w:val="00A916C6"/>
    <w:rsid w:val="00A91825"/>
    <w:rsid w:val="00A91984"/>
    <w:rsid w:val="00A91B40"/>
    <w:rsid w:val="00A91CA5"/>
    <w:rsid w:val="00A91CD6"/>
    <w:rsid w:val="00A91DFA"/>
    <w:rsid w:val="00A92497"/>
    <w:rsid w:val="00A92DF5"/>
    <w:rsid w:val="00A92E94"/>
    <w:rsid w:val="00A933A5"/>
    <w:rsid w:val="00A934B7"/>
    <w:rsid w:val="00A938DF"/>
    <w:rsid w:val="00A94750"/>
    <w:rsid w:val="00A95201"/>
    <w:rsid w:val="00A95880"/>
    <w:rsid w:val="00A95B5F"/>
    <w:rsid w:val="00A961D4"/>
    <w:rsid w:val="00A966A4"/>
    <w:rsid w:val="00A96731"/>
    <w:rsid w:val="00A96896"/>
    <w:rsid w:val="00A96B80"/>
    <w:rsid w:val="00A96FF9"/>
    <w:rsid w:val="00A970F6"/>
    <w:rsid w:val="00A971F1"/>
    <w:rsid w:val="00A972DE"/>
    <w:rsid w:val="00A97F3C"/>
    <w:rsid w:val="00AA013E"/>
    <w:rsid w:val="00AA028B"/>
    <w:rsid w:val="00AA0A09"/>
    <w:rsid w:val="00AA0AC8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33AC"/>
    <w:rsid w:val="00AA364F"/>
    <w:rsid w:val="00AA367F"/>
    <w:rsid w:val="00AA40A7"/>
    <w:rsid w:val="00AA4657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2EF"/>
    <w:rsid w:val="00AA7303"/>
    <w:rsid w:val="00AA7A57"/>
    <w:rsid w:val="00AA7C62"/>
    <w:rsid w:val="00AA7E42"/>
    <w:rsid w:val="00AA7F28"/>
    <w:rsid w:val="00AB037F"/>
    <w:rsid w:val="00AB05FF"/>
    <w:rsid w:val="00AB0905"/>
    <w:rsid w:val="00AB12F6"/>
    <w:rsid w:val="00AB13D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34D"/>
    <w:rsid w:val="00AB33F2"/>
    <w:rsid w:val="00AB385F"/>
    <w:rsid w:val="00AB3A8E"/>
    <w:rsid w:val="00AB3F18"/>
    <w:rsid w:val="00AB47B2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22D"/>
    <w:rsid w:val="00AC489C"/>
    <w:rsid w:val="00AC4DC0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BC5"/>
    <w:rsid w:val="00AD0DA5"/>
    <w:rsid w:val="00AD11C2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451"/>
    <w:rsid w:val="00AD3526"/>
    <w:rsid w:val="00AD3538"/>
    <w:rsid w:val="00AD3765"/>
    <w:rsid w:val="00AD38CE"/>
    <w:rsid w:val="00AD42AC"/>
    <w:rsid w:val="00AD48A5"/>
    <w:rsid w:val="00AD4955"/>
    <w:rsid w:val="00AD4BE5"/>
    <w:rsid w:val="00AD5112"/>
    <w:rsid w:val="00AD51F4"/>
    <w:rsid w:val="00AD5B4D"/>
    <w:rsid w:val="00AD63AC"/>
    <w:rsid w:val="00AD6459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99A"/>
    <w:rsid w:val="00AE1C1F"/>
    <w:rsid w:val="00AE228F"/>
    <w:rsid w:val="00AE26A2"/>
    <w:rsid w:val="00AE2983"/>
    <w:rsid w:val="00AE4000"/>
    <w:rsid w:val="00AE4402"/>
    <w:rsid w:val="00AE463A"/>
    <w:rsid w:val="00AE4A30"/>
    <w:rsid w:val="00AE4A36"/>
    <w:rsid w:val="00AE4D87"/>
    <w:rsid w:val="00AE5046"/>
    <w:rsid w:val="00AE513D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5B9"/>
    <w:rsid w:val="00AE6892"/>
    <w:rsid w:val="00AE700B"/>
    <w:rsid w:val="00AE74F8"/>
    <w:rsid w:val="00AE7785"/>
    <w:rsid w:val="00AE787E"/>
    <w:rsid w:val="00AE7A33"/>
    <w:rsid w:val="00AE7A76"/>
    <w:rsid w:val="00AE7E71"/>
    <w:rsid w:val="00AF019A"/>
    <w:rsid w:val="00AF022B"/>
    <w:rsid w:val="00AF0366"/>
    <w:rsid w:val="00AF055E"/>
    <w:rsid w:val="00AF0EAD"/>
    <w:rsid w:val="00AF1068"/>
    <w:rsid w:val="00AF16AE"/>
    <w:rsid w:val="00AF19B2"/>
    <w:rsid w:val="00AF1CAE"/>
    <w:rsid w:val="00AF1E77"/>
    <w:rsid w:val="00AF22CB"/>
    <w:rsid w:val="00AF23E7"/>
    <w:rsid w:val="00AF2513"/>
    <w:rsid w:val="00AF3065"/>
    <w:rsid w:val="00AF30E0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C05"/>
    <w:rsid w:val="00AF5FAD"/>
    <w:rsid w:val="00AF5FF0"/>
    <w:rsid w:val="00AF622A"/>
    <w:rsid w:val="00AF668E"/>
    <w:rsid w:val="00AF68B1"/>
    <w:rsid w:val="00AF699C"/>
    <w:rsid w:val="00AF6A8B"/>
    <w:rsid w:val="00AF6AC2"/>
    <w:rsid w:val="00AF6EE2"/>
    <w:rsid w:val="00AF705B"/>
    <w:rsid w:val="00AF7243"/>
    <w:rsid w:val="00AF74CF"/>
    <w:rsid w:val="00AF75B6"/>
    <w:rsid w:val="00AF7FF0"/>
    <w:rsid w:val="00B0038C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87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684"/>
    <w:rsid w:val="00B05E4E"/>
    <w:rsid w:val="00B05FF7"/>
    <w:rsid w:val="00B060F6"/>
    <w:rsid w:val="00B06463"/>
    <w:rsid w:val="00B064E3"/>
    <w:rsid w:val="00B06610"/>
    <w:rsid w:val="00B0678E"/>
    <w:rsid w:val="00B06A75"/>
    <w:rsid w:val="00B06F85"/>
    <w:rsid w:val="00B07603"/>
    <w:rsid w:val="00B079C6"/>
    <w:rsid w:val="00B1056E"/>
    <w:rsid w:val="00B10631"/>
    <w:rsid w:val="00B109E8"/>
    <w:rsid w:val="00B10CE8"/>
    <w:rsid w:val="00B11041"/>
    <w:rsid w:val="00B11305"/>
    <w:rsid w:val="00B113E1"/>
    <w:rsid w:val="00B114C1"/>
    <w:rsid w:val="00B1169A"/>
    <w:rsid w:val="00B119F1"/>
    <w:rsid w:val="00B11AF0"/>
    <w:rsid w:val="00B11E8D"/>
    <w:rsid w:val="00B126CB"/>
    <w:rsid w:val="00B1296B"/>
    <w:rsid w:val="00B12987"/>
    <w:rsid w:val="00B129A7"/>
    <w:rsid w:val="00B12EC2"/>
    <w:rsid w:val="00B12FE2"/>
    <w:rsid w:val="00B13287"/>
    <w:rsid w:val="00B138FD"/>
    <w:rsid w:val="00B13B7A"/>
    <w:rsid w:val="00B13DE5"/>
    <w:rsid w:val="00B140A1"/>
    <w:rsid w:val="00B1437F"/>
    <w:rsid w:val="00B143B2"/>
    <w:rsid w:val="00B147C0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67A3"/>
    <w:rsid w:val="00B168A3"/>
    <w:rsid w:val="00B16CC2"/>
    <w:rsid w:val="00B16F35"/>
    <w:rsid w:val="00B1769B"/>
    <w:rsid w:val="00B205B2"/>
    <w:rsid w:val="00B20AA0"/>
    <w:rsid w:val="00B20EBC"/>
    <w:rsid w:val="00B20EE4"/>
    <w:rsid w:val="00B21048"/>
    <w:rsid w:val="00B216A6"/>
    <w:rsid w:val="00B216D6"/>
    <w:rsid w:val="00B21B39"/>
    <w:rsid w:val="00B21B84"/>
    <w:rsid w:val="00B21E37"/>
    <w:rsid w:val="00B21FC7"/>
    <w:rsid w:val="00B22039"/>
    <w:rsid w:val="00B220C1"/>
    <w:rsid w:val="00B22840"/>
    <w:rsid w:val="00B23957"/>
    <w:rsid w:val="00B23D6E"/>
    <w:rsid w:val="00B23EAF"/>
    <w:rsid w:val="00B240A9"/>
    <w:rsid w:val="00B241F7"/>
    <w:rsid w:val="00B24F33"/>
    <w:rsid w:val="00B25279"/>
    <w:rsid w:val="00B2563F"/>
    <w:rsid w:val="00B25E09"/>
    <w:rsid w:val="00B26B13"/>
    <w:rsid w:val="00B26B21"/>
    <w:rsid w:val="00B26CE5"/>
    <w:rsid w:val="00B273F1"/>
    <w:rsid w:val="00B278D9"/>
    <w:rsid w:val="00B27A49"/>
    <w:rsid w:val="00B27B73"/>
    <w:rsid w:val="00B30BB8"/>
    <w:rsid w:val="00B30CDE"/>
    <w:rsid w:val="00B31468"/>
    <w:rsid w:val="00B314E1"/>
    <w:rsid w:val="00B31567"/>
    <w:rsid w:val="00B31952"/>
    <w:rsid w:val="00B31C23"/>
    <w:rsid w:val="00B31E21"/>
    <w:rsid w:val="00B326B5"/>
    <w:rsid w:val="00B32734"/>
    <w:rsid w:val="00B328C5"/>
    <w:rsid w:val="00B32A4C"/>
    <w:rsid w:val="00B330B5"/>
    <w:rsid w:val="00B331AF"/>
    <w:rsid w:val="00B33327"/>
    <w:rsid w:val="00B34114"/>
    <w:rsid w:val="00B345F5"/>
    <w:rsid w:val="00B34B24"/>
    <w:rsid w:val="00B34BBF"/>
    <w:rsid w:val="00B35D32"/>
    <w:rsid w:val="00B3610D"/>
    <w:rsid w:val="00B3671B"/>
    <w:rsid w:val="00B36854"/>
    <w:rsid w:val="00B370A4"/>
    <w:rsid w:val="00B3737F"/>
    <w:rsid w:val="00B377A1"/>
    <w:rsid w:val="00B378D7"/>
    <w:rsid w:val="00B37960"/>
    <w:rsid w:val="00B37D63"/>
    <w:rsid w:val="00B37E89"/>
    <w:rsid w:val="00B37EC1"/>
    <w:rsid w:val="00B37F68"/>
    <w:rsid w:val="00B37FC6"/>
    <w:rsid w:val="00B40082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EA3"/>
    <w:rsid w:val="00B431D1"/>
    <w:rsid w:val="00B43690"/>
    <w:rsid w:val="00B43B64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697"/>
    <w:rsid w:val="00B47868"/>
    <w:rsid w:val="00B47D7B"/>
    <w:rsid w:val="00B47FB9"/>
    <w:rsid w:val="00B507EF"/>
    <w:rsid w:val="00B50B6B"/>
    <w:rsid w:val="00B50E4E"/>
    <w:rsid w:val="00B50FFC"/>
    <w:rsid w:val="00B51093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D75"/>
    <w:rsid w:val="00B5549C"/>
    <w:rsid w:val="00B5568D"/>
    <w:rsid w:val="00B55D33"/>
    <w:rsid w:val="00B55D47"/>
    <w:rsid w:val="00B56A26"/>
    <w:rsid w:val="00B56BA5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E65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57FE"/>
    <w:rsid w:val="00B65E6E"/>
    <w:rsid w:val="00B6615A"/>
    <w:rsid w:val="00B6622E"/>
    <w:rsid w:val="00B66BA1"/>
    <w:rsid w:val="00B66C1E"/>
    <w:rsid w:val="00B66D53"/>
    <w:rsid w:val="00B6739E"/>
    <w:rsid w:val="00B676B1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DD0"/>
    <w:rsid w:val="00B7214B"/>
    <w:rsid w:val="00B7221B"/>
    <w:rsid w:val="00B72566"/>
    <w:rsid w:val="00B72597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84"/>
    <w:rsid w:val="00B761EB"/>
    <w:rsid w:val="00B76514"/>
    <w:rsid w:val="00B76719"/>
    <w:rsid w:val="00B7671F"/>
    <w:rsid w:val="00B7689E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F71"/>
    <w:rsid w:val="00B84366"/>
    <w:rsid w:val="00B845AB"/>
    <w:rsid w:val="00B846B4"/>
    <w:rsid w:val="00B84716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22F1"/>
    <w:rsid w:val="00B92843"/>
    <w:rsid w:val="00B92857"/>
    <w:rsid w:val="00B92960"/>
    <w:rsid w:val="00B92D5C"/>
    <w:rsid w:val="00B92D6A"/>
    <w:rsid w:val="00B92DCE"/>
    <w:rsid w:val="00B92EB0"/>
    <w:rsid w:val="00B9322A"/>
    <w:rsid w:val="00B9392B"/>
    <w:rsid w:val="00B93A32"/>
    <w:rsid w:val="00B9400F"/>
    <w:rsid w:val="00B943D6"/>
    <w:rsid w:val="00B94422"/>
    <w:rsid w:val="00B94676"/>
    <w:rsid w:val="00B9494F"/>
    <w:rsid w:val="00B94B9F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33A"/>
    <w:rsid w:val="00B973BA"/>
    <w:rsid w:val="00B974B0"/>
    <w:rsid w:val="00B97616"/>
    <w:rsid w:val="00B976BA"/>
    <w:rsid w:val="00B97E08"/>
    <w:rsid w:val="00BA02D3"/>
    <w:rsid w:val="00BA0301"/>
    <w:rsid w:val="00BA03F4"/>
    <w:rsid w:val="00BA04DF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930"/>
    <w:rsid w:val="00BA2EC6"/>
    <w:rsid w:val="00BA2FD1"/>
    <w:rsid w:val="00BA3180"/>
    <w:rsid w:val="00BA3825"/>
    <w:rsid w:val="00BA3DE5"/>
    <w:rsid w:val="00BA4443"/>
    <w:rsid w:val="00BA4608"/>
    <w:rsid w:val="00BA4611"/>
    <w:rsid w:val="00BA49BD"/>
    <w:rsid w:val="00BA542E"/>
    <w:rsid w:val="00BA5C0F"/>
    <w:rsid w:val="00BA5D35"/>
    <w:rsid w:val="00BA5E1E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95"/>
    <w:rsid w:val="00BB2C3D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5E"/>
    <w:rsid w:val="00BB6F52"/>
    <w:rsid w:val="00BB6FF8"/>
    <w:rsid w:val="00BB704C"/>
    <w:rsid w:val="00BB71B4"/>
    <w:rsid w:val="00BB790E"/>
    <w:rsid w:val="00BB7DEE"/>
    <w:rsid w:val="00BB7E1F"/>
    <w:rsid w:val="00BC02A5"/>
    <w:rsid w:val="00BC06AF"/>
    <w:rsid w:val="00BC0AB3"/>
    <w:rsid w:val="00BC108C"/>
    <w:rsid w:val="00BC1531"/>
    <w:rsid w:val="00BC183B"/>
    <w:rsid w:val="00BC19DE"/>
    <w:rsid w:val="00BC1C9A"/>
    <w:rsid w:val="00BC211E"/>
    <w:rsid w:val="00BC2804"/>
    <w:rsid w:val="00BC3CCF"/>
    <w:rsid w:val="00BC3EA3"/>
    <w:rsid w:val="00BC4052"/>
    <w:rsid w:val="00BC41A0"/>
    <w:rsid w:val="00BC41CD"/>
    <w:rsid w:val="00BC4379"/>
    <w:rsid w:val="00BC4772"/>
    <w:rsid w:val="00BC4B6C"/>
    <w:rsid w:val="00BC4CF5"/>
    <w:rsid w:val="00BC531D"/>
    <w:rsid w:val="00BC56C8"/>
    <w:rsid w:val="00BC5B81"/>
    <w:rsid w:val="00BC5BA6"/>
    <w:rsid w:val="00BC5E6B"/>
    <w:rsid w:val="00BC6782"/>
    <w:rsid w:val="00BC6821"/>
    <w:rsid w:val="00BC6C54"/>
    <w:rsid w:val="00BC6C74"/>
    <w:rsid w:val="00BC7252"/>
    <w:rsid w:val="00BC72E8"/>
    <w:rsid w:val="00BC7612"/>
    <w:rsid w:val="00BC795E"/>
    <w:rsid w:val="00BC79D4"/>
    <w:rsid w:val="00BD075C"/>
    <w:rsid w:val="00BD07A1"/>
    <w:rsid w:val="00BD0A5B"/>
    <w:rsid w:val="00BD2235"/>
    <w:rsid w:val="00BD2954"/>
    <w:rsid w:val="00BD2F75"/>
    <w:rsid w:val="00BD349C"/>
    <w:rsid w:val="00BD3C0C"/>
    <w:rsid w:val="00BD47E5"/>
    <w:rsid w:val="00BD4A0A"/>
    <w:rsid w:val="00BD4AE1"/>
    <w:rsid w:val="00BD50D6"/>
    <w:rsid w:val="00BD5151"/>
    <w:rsid w:val="00BD52B0"/>
    <w:rsid w:val="00BD5678"/>
    <w:rsid w:val="00BD5DA5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A5E"/>
    <w:rsid w:val="00BE3E20"/>
    <w:rsid w:val="00BE47F7"/>
    <w:rsid w:val="00BE4830"/>
    <w:rsid w:val="00BE497E"/>
    <w:rsid w:val="00BE514C"/>
    <w:rsid w:val="00BE544D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B10"/>
    <w:rsid w:val="00BF1FA2"/>
    <w:rsid w:val="00BF238C"/>
    <w:rsid w:val="00BF2704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8D"/>
    <w:rsid w:val="00BF51AB"/>
    <w:rsid w:val="00BF5639"/>
    <w:rsid w:val="00BF639A"/>
    <w:rsid w:val="00BF6F2C"/>
    <w:rsid w:val="00BF72BE"/>
    <w:rsid w:val="00BF7523"/>
    <w:rsid w:val="00BF752E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E10"/>
    <w:rsid w:val="00C03F5C"/>
    <w:rsid w:val="00C042B0"/>
    <w:rsid w:val="00C047C9"/>
    <w:rsid w:val="00C04A6C"/>
    <w:rsid w:val="00C04B84"/>
    <w:rsid w:val="00C04DAD"/>
    <w:rsid w:val="00C05061"/>
    <w:rsid w:val="00C05795"/>
    <w:rsid w:val="00C057D2"/>
    <w:rsid w:val="00C062DF"/>
    <w:rsid w:val="00C06413"/>
    <w:rsid w:val="00C06939"/>
    <w:rsid w:val="00C0696C"/>
    <w:rsid w:val="00C069CC"/>
    <w:rsid w:val="00C06FFB"/>
    <w:rsid w:val="00C072B2"/>
    <w:rsid w:val="00C07337"/>
    <w:rsid w:val="00C0774E"/>
    <w:rsid w:val="00C078E6"/>
    <w:rsid w:val="00C103C1"/>
    <w:rsid w:val="00C107C1"/>
    <w:rsid w:val="00C10B61"/>
    <w:rsid w:val="00C10CE0"/>
    <w:rsid w:val="00C10D9A"/>
    <w:rsid w:val="00C10EB6"/>
    <w:rsid w:val="00C10F48"/>
    <w:rsid w:val="00C113CF"/>
    <w:rsid w:val="00C11FC1"/>
    <w:rsid w:val="00C12391"/>
    <w:rsid w:val="00C125EB"/>
    <w:rsid w:val="00C12AF5"/>
    <w:rsid w:val="00C1314F"/>
    <w:rsid w:val="00C13298"/>
    <w:rsid w:val="00C1330E"/>
    <w:rsid w:val="00C13537"/>
    <w:rsid w:val="00C1355D"/>
    <w:rsid w:val="00C135D9"/>
    <w:rsid w:val="00C13C0B"/>
    <w:rsid w:val="00C13E94"/>
    <w:rsid w:val="00C14110"/>
    <w:rsid w:val="00C144B2"/>
    <w:rsid w:val="00C147DD"/>
    <w:rsid w:val="00C14EFE"/>
    <w:rsid w:val="00C15176"/>
    <w:rsid w:val="00C1563C"/>
    <w:rsid w:val="00C15BBD"/>
    <w:rsid w:val="00C15CCF"/>
    <w:rsid w:val="00C16363"/>
    <w:rsid w:val="00C16763"/>
    <w:rsid w:val="00C1679F"/>
    <w:rsid w:val="00C167EE"/>
    <w:rsid w:val="00C16E4E"/>
    <w:rsid w:val="00C16E53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4D8"/>
    <w:rsid w:val="00C2250D"/>
    <w:rsid w:val="00C226A7"/>
    <w:rsid w:val="00C226B2"/>
    <w:rsid w:val="00C22995"/>
    <w:rsid w:val="00C229BA"/>
    <w:rsid w:val="00C22B2F"/>
    <w:rsid w:val="00C22B9C"/>
    <w:rsid w:val="00C22BFE"/>
    <w:rsid w:val="00C23D45"/>
    <w:rsid w:val="00C23FD7"/>
    <w:rsid w:val="00C24262"/>
    <w:rsid w:val="00C245FA"/>
    <w:rsid w:val="00C24821"/>
    <w:rsid w:val="00C248B4"/>
    <w:rsid w:val="00C252ED"/>
    <w:rsid w:val="00C257F4"/>
    <w:rsid w:val="00C25865"/>
    <w:rsid w:val="00C25956"/>
    <w:rsid w:val="00C25A4C"/>
    <w:rsid w:val="00C25BAE"/>
    <w:rsid w:val="00C26412"/>
    <w:rsid w:val="00C26612"/>
    <w:rsid w:val="00C2684F"/>
    <w:rsid w:val="00C272B4"/>
    <w:rsid w:val="00C27BBF"/>
    <w:rsid w:val="00C27E64"/>
    <w:rsid w:val="00C3014A"/>
    <w:rsid w:val="00C30656"/>
    <w:rsid w:val="00C31033"/>
    <w:rsid w:val="00C310A5"/>
    <w:rsid w:val="00C31AEB"/>
    <w:rsid w:val="00C31CE8"/>
    <w:rsid w:val="00C322F6"/>
    <w:rsid w:val="00C32916"/>
    <w:rsid w:val="00C32F49"/>
    <w:rsid w:val="00C331C9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58E"/>
    <w:rsid w:val="00C36788"/>
    <w:rsid w:val="00C36B7F"/>
    <w:rsid w:val="00C36D1E"/>
    <w:rsid w:val="00C40043"/>
    <w:rsid w:val="00C400DA"/>
    <w:rsid w:val="00C400DD"/>
    <w:rsid w:val="00C40204"/>
    <w:rsid w:val="00C40317"/>
    <w:rsid w:val="00C406E0"/>
    <w:rsid w:val="00C4073A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4097"/>
    <w:rsid w:val="00C44456"/>
    <w:rsid w:val="00C446FA"/>
    <w:rsid w:val="00C44722"/>
    <w:rsid w:val="00C44745"/>
    <w:rsid w:val="00C449F3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50404"/>
    <w:rsid w:val="00C506D4"/>
    <w:rsid w:val="00C5139E"/>
    <w:rsid w:val="00C51667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504B"/>
    <w:rsid w:val="00C551C8"/>
    <w:rsid w:val="00C555AE"/>
    <w:rsid w:val="00C55863"/>
    <w:rsid w:val="00C55A93"/>
    <w:rsid w:val="00C563BA"/>
    <w:rsid w:val="00C5642D"/>
    <w:rsid w:val="00C56D0A"/>
    <w:rsid w:val="00C56DDD"/>
    <w:rsid w:val="00C57166"/>
    <w:rsid w:val="00C5726A"/>
    <w:rsid w:val="00C573F9"/>
    <w:rsid w:val="00C57A90"/>
    <w:rsid w:val="00C6068A"/>
    <w:rsid w:val="00C60817"/>
    <w:rsid w:val="00C614B6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30B1"/>
    <w:rsid w:val="00C633FE"/>
    <w:rsid w:val="00C63A2A"/>
    <w:rsid w:val="00C64376"/>
    <w:rsid w:val="00C6441A"/>
    <w:rsid w:val="00C647A7"/>
    <w:rsid w:val="00C648EB"/>
    <w:rsid w:val="00C64900"/>
    <w:rsid w:val="00C64D2F"/>
    <w:rsid w:val="00C650CA"/>
    <w:rsid w:val="00C65192"/>
    <w:rsid w:val="00C653F0"/>
    <w:rsid w:val="00C656B4"/>
    <w:rsid w:val="00C65892"/>
    <w:rsid w:val="00C658E2"/>
    <w:rsid w:val="00C6594A"/>
    <w:rsid w:val="00C65BE7"/>
    <w:rsid w:val="00C66950"/>
    <w:rsid w:val="00C66BBA"/>
    <w:rsid w:val="00C66D33"/>
    <w:rsid w:val="00C66F07"/>
    <w:rsid w:val="00C671BE"/>
    <w:rsid w:val="00C678D4"/>
    <w:rsid w:val="00C67C7F"/>
    <w:rsid w:val="00C67CA9"/>
    <w:rsid w:val="00C700F6"/>
    <w:rsid w:val="00C7046B"/>
    <w:rsid w:val="00C70BFE"/>
    <w:rsid w:val="00C70FC1"/>
    <w:rsid w:val="00C71DCC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DCC"/>
    <w:rsid w:val="00C7406F"/>
    <w:rsid w:val="00C74629"/>
    <w:rsid w:val="00C74905"/>
    <w:rsid w:val="00C74DAF"/>
    <w:rsid w:val="00C751AA"/>
    <w:rsid w:val="00C7524B"/>
    <w:rsid w:val="00C753BB"/>
    <w:rsid w:val="00C75694"/>
    <w:rsid w:val="00C7581A"/>
    <w:rsid w:val="00C759E7"/>
    <w:rsid w:val="00C759F6"/>
    <w:rsid w:val="00C75D74"/>
    <w:rsid w:val="00C76832"/>
    <w:rsid w:val="00C76A63"/>
    <w:rsid w:val="00C76BB7"/>
    <w:rsid w:val="00C76E4E"/>
    <w:rsid w:val="00C77311"/>
    <w:rsid w:val="00C77632"/>
    <w:rsid w:val="00C777C8"/>
    <w:rsid w:val="00C77C04"/>
    <w:rsid w:val="00C77ED6"/>
    <w:rsid w:val="00C80142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C05"/>
    <w:rsid w:val="00C82CD5"/>
    <w:rsid w:val="00C82D06"/>
    <w:rsid w:val="00C82FA3"/>
    <w:rsid w:val="00C83020"/>
    <w:rsid w:val="00C832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834"/>
    <w:rsid w:val="00C85AE6"/>
    <w:rsid w:val="00C85B18"/>
    <w:rsid w:val="00C85C30"/>
    <w:rsid w:val="00C85EDF"/>
    <w:rsid w:val="00C8636E"/>
    <w:rsid w:val="00C863E3"/>
    <w:rsid w:val="00C86475"/>
    <w:rsid w:val="00C86AAD"/>
    <w:rsid w:val="00C86FF9"/>
    <w:rsid w:val="00C8714D"/>
    <w:rsid w:val="00C8722C"/>
    <w:rsid w:val="00C8731D"/>
    <w:rsid w:val="00C87D61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DA5"/>
    <w:rsid w:val="00C94322"/>
    <w:rsid w:val="00C9456A"/>
    <w:rsid w:val="00C94645"/>
    <w:rsid w:val="00C94A6B"/>
    <w:rsid w:val="00C94A9A"/>
    <w:rsid w:val="00C94BAB"/>
    <w:rsid w:val="00C94D4B"/>
    <w:rsid w:val="00C94E44"/>
    <w:rsid w:val="00C94F86"/>
    <w:rsid w:val="00C95018"/>
    <w:rsid w:val="00C95401"/>
    <w:rsid w:val="00C95BEC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7E8"/>
    <w:rsid w:val="00CA0E8B"/>
    <w:rsid w:val="00CA0E91"/>
    <w:rsid w:val="00CA13B2"/>
    <w:rsid w:val="00CA18AD"/>
    <w:rsid w:val="00CA1BC4"/>
    <w:rsid w:val="00CA1D29"/>
    <w:rsid w:val="00CA1ED6"/>
    <w:rsid w:val="00CA1F45"/>
    <w:rsid w:val="00CA20E0"/>
    <w:rsid w:val="00CA21FE"/>
    <w:rsid w:val="00CA2221"/>
    <w:rsid w:val="00CA2800"/>
    <w:rsid w:val="00CA2AFD"/>
    <w:rsid w:val="00CA2B37"/>
    <w:rsid w:val="00CA2F7D"/>
    <w:rsid w:val="00CA3094"/>
    <w:rsid w:val="00CA32DA"/>
    <w:rsid w:val="00CA33CF"/>
    <w:rsid w:val="00CA34FA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3FD"/>
    <w:rsid w:val="00CA5440"/>
    <w:rsid w:val="00CA553B"/>
    <w:rsid w:val="00CA56EB"/>
    <w:rsid w:val="00CA59A1"/>
    <w:rsid w:val="00CA5A9E"/>
    <w:rsid w:val="00CA5E76"/>
    <w:rsid w:val="00CA5EAB"/>
    <w:rsid w:val="00CA6127"/>
    <w:rsid w:val="00CA660F"/>
    <w:rsid w:val="00CA67ED"/>
    <w:rsid w:val="00CA6B82"/>
    <w:rsid w:val="00CA6CEE"/>
    <w:rsid w:val="00CA6EEE"/>
    <w:rsid w:val="00CA71DB"/>
    <w:rsid w:val="00CA7C31"/>
    <w:rsid w:val="00CA7EBA"/>
    <w:rsid w:val="00CA7F5B"/>
    <w:rsid w:val="00CB02DE"/>
    <w:rsid w:val="00CB0780"/>
    <w:rsid w:val="00CB0CBF"/>
    <w:rsid w:val="00CB14E7"/>
    <w:rsid w:val="00CB15DE"/>
    <w:rsid w:val="00CB1821"/>
    <w:rsid w:val="00CB186A"/>
    <w:rsid w:val="00CB191D"/>
    <w:rsid w:val="00CB1AD5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6500"/>
    <w:rsid w:val="00CB6AB5"/>
    <w:rsid w:val="00CB6D1E"/>
    <w:rsid w:val="00CB6F11"/>
    <w:rsid w:val="00CB756F"/>
    <w:rsid w:val="00CB76CC"/>
    <w:rsid w:val="00CB7C71"/>
    <w:rsid w:val="00CB7EC4"/>
    <w:rsid w:val="00CC0186"/>
    <w:rsid w:val="00CC01CF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A03"/>
    <w:rsid w:val="00CC1AA7"/>
    <w:rsid w:val="00CC1AAB"/>
    <w:rsid w:val="00CC1B83"/>
    <w:rsid w:val="00CC1F9C"/>
    <w:rsid w:val="00CC1FCB"/>
    <w:rsid w:val="00CC2616"/>
    <w:rsid w:val="00CC2C37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56FC"/>
    <w:rsid w:val="00CC5924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970"/>
    <w:rsid w:val="00CC7B1C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B37"/>
    <w:rsid w:val="00CD613D"/>
    <w:rsid w:val="00CD6206"/>
    <w:rsid w:val="00CD6DE6"/>
    <w:rsid w:val="00CD6E86"/>
    <w:rsid w:val="00CD7185"/>
    <w:rsid w:val="00CE07FA"/>
    <w:rsid w:val="00CE0EB7"/>
    <w:rsid w:val="00CE10C6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4AB"/>
    <w:rsid w:val="00CF17E4"/>
    <w:rsid w:val="00CF17E8"/>
    <w:rsid w:val="00CF19AB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B69"/>
    <w:rsid w:val="00CF3C7D"/>
    <w:rsid w:val="00CF3D7F"/>
    <w:rsid w:val="00CF4148"/>
    <w:rsid w:val="00CF4246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28A"/>
    <w:rsid w:val="00D02778"/>
    <w:rsid w:val="00D02E9D"/>
    <w:rsid w:val="00D036DF"/>
    <w:rsid w:val="00D036F8"/>
    <w:rsid w:val="00D03C91"/>
    <w:rsid w:val="00D04404"/>
    <w:rsid w:val="00D049A1"/>
    <w:rsid w:val="00D04BA3"/>
    <w:rsid w:val="00D04E8B"/>
    <w:rsid w:val="00D050F7"/>
    <w:rsid w:val="00D052E2"/>
    <w:rsid w:val="00D05C68"/>
    <w:rsid w:val="00D05CA9"/>
    <w:rsid w:val="00D05E20"/>
    <w:rsid w:val="00D06390"/>
    <w:rsid w:val="00D0665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351A"/>
    <w:rsid w:val="00D13E8C"/>
    <w:rsid w:val="00D142F3"/>
    <w:rsid w:val="00D143C1"/>
    <w:rsid w:val="00D14674"/>
    <w:rsid w:val="00D147C8"/>
    <w:rsid w:val="00D1491F"/>
    <w:rsid w:val="00D14945"/>
    <w:rsid w:val="00D14F5A"/>
    <w:rsid w:val="00D1526C"/>
    <w:rsid w:val="00D1572D"/>
    <w:rsid w:val="00D1577D"/>
    <w:rsid w:val="00D15B96"/>
    <w:rsid w:val="00D16139"/>
    <w:rsid w:val="00D16189"/>
    <w:rsid w:val="00D163F2"/>
    <w:rsid w:val="00D16735"/>
    <w:rsid w:val="00D16764"/>
    <w:rsid w:val="00D16B08"/>
    <w:rsid w:val="00D16EF3"/>
    <w:rsid w:val="00D16FB9"/>
    <w:rsid w:val="00D172C2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4E8"/>
    <w:rsid w:val="00D21B1C"/>
    <w:rsid w:val="00D21CA4"/>
    <w:rsid w:val="00D2205A"/>
    <w:rsid w:val="00D222AA"/>
    <w:rsid w:val="00D22849"/>
    <w:rsid w:val="00D22954"/>
    <w:rsid w:val="00D22973"/>
    <w:rsid w:val="00D2303E"/>
    <w:rsid w:val="00D23424"/>
    <w:rsid w:val="00D238D0"/>
    <w:rsid w:val="00D23A40"/>
    <w:rsid w:val="00D23C8C"/>
    <w:rsid w:val="00D24100"/>
    <w:rsid w:val="00D245A4"/>
    <w:rsid w:val="00D245BE"/>
    <w:rsid w:val="00D246B8"/>
    <w:rsid w:val="00D2476A"/>
    <w:rsid w:val="00D250BA"/>
    <w:rsid w:val="00D2659A"/>
    <w:rsid w:val="00D269FA"/>
    <w:rsid w:val="00D26B38"/>
    <w:rsid w:val="00D26EA6"/>
    <w:rsid w:val="00D27269"/>
    <w:rsid w:val="00D27639"/>
    <w:rsid w:val="00D27A75"/>
    <w:rsid w:val="00D27D9C"/>
    <w:rsid w:val="00D3020B"/>
    <w:rsid w:val="00D30247"/>
    <w:rsid w:val="00D303AF"/>
    <w:rsid w:val="00D305F9"/>
    <w:rsid w:val="00D30BB0"/>
    <w:rsid w:val="00D31003"/>
    <w:rsid w:val="00D3187C"/>
    <w:rsid w:val="00D3190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5186"/>
    <w:rsid w:val="00D35433"/>
    <w:rsid w:val="00D354E7"/>
    <w:rsid w:val="00D3603E"/>
    <w:rsid w:val="00D363DD"/>
    <w:rsid w:val="00D36439"/>
    <w:rsid w:val="00D3661C"/>
    <w:rsid w:val="00D36771"/>
    <w:rsid w:val="00D369E9"/>
    <w:rsid w:val="00D36E61"/>
    <w:rsid w:val="00D37D83"/>
    <w:rsid w:val="00D37EE7"/>
    <w:rsid w:val="00D400F3"/>
    <w:rsid w:val="00D40DC1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464"/>
    <w:rsid w:val="00D43583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B3B"/>
    <w:rsid w:val="00D45C4B"/>
    <w:rsid w:val="00D45EFB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50151"/>
    <w:rsid w:val="00D501C4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40C4"/>
    <w:rsid w:val="00D54291"/>
    <w:rsid w:val="00D54607"/>
    <w:rsid w:val="00D54B60"/>
    <w:rsid w:val="00D54C97"/>
    <w:rsid w:val="00D551BE"/>
    <w:rsid w:val="00D552DA"/>
    <w:rsid w:val="00D55946"/>
    <w:rsid w:val="00D55987"/>
    <w:rsid w:val="00D55E96"/>
    <w:rsid w:val="00D55F1C"/>
    <w:rsid w:val="00D5616F"/>
    <w:rsid w:val="00D5629E"/>
    <w:rsid w:val="00D56820"/>
    <w:rsid w:val="00D5684F"/>
    <w:rsid w:val="00D568D5"/>
    <w:rsid w:val="00D56B41"/>
    <w:rsid w:val="00D56B6E"/>
    <w:rsid w:val="00D56D3B"/>
    <w:rsid w:val="00D56D83"/>
    <w:rsid w:val="00D577C6"/>
    <w:rsid w:val="00D57C78"/>
    <w:rsid w:val="00D57CB8"/>
    <w:rsid w:val="00D57F23"/>
    <w:rsid w:val="00D6004F"/>
    <w:rsid w:val="00D60109"/>
    <w:rsid w:val="00D60176"/>
    <w:rsid w:val="00D60B79"/>
    <w:rsid w:val="00D60C0E"/>
    <w:rsid w:val="00D60DC0"/>
    <w:rsid w:val="00D61291"/>
    <w:rsid w:val="00D61491"/>
    <w:rsid w:val="00D614E4"/>
    <w:rsid w:val="00D617FF"/>
    <w:rsid w:val="00D61967"/>
    <w:rsid w:val="00D61A53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F74"/>
    <w:rsid w:val="00D640A0"/>
    <w:rsid w:val="00D64296"/>
    <w:rsid w:val="00D648FB"/>
    <w:rsid w:val="00D64C34"/>
    <w:rsid w:val="00D64F9D"/>
    <w:rsid w:val="00D650B6"/>
    <w:rsid w:val="00D65230"/>
    <w:rsid w:val="00D65546"/>
    <w:rsid w:val="00D65D1B"/>
    <w:rsid w:val="00D66097"/>
    <w:rsid w:val="00D661A6"/>
    <w:rsid w:val="00D66586"/>
    <w:rsid w:val="00D668F3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39C"/>
    <w:rsid w:val="00D73451"/>
    <w:rsid w:val="00D7350B"/>
    <w:rsid w:val="00D741DD"/>
    <w:rsid w:val="00D74212"/>
    <w:rsid w:val="00D74403"/>
    <w:rsid w:val="00D7445F"/>
    <w:rsid w:val="00D749F9"/>
    <w:rsid w:val="00D74EB7"/>
    <w:rsid w:val="00D74F84"/>
    <w:rsid w:val="00D7521A"/>
    <w:rsid w:val="00D754BC"/>
    <w:rsid w:val="00D7555F"/>
    <w:rsid w:val="00D759DC"/>
    <w:rsid w:val="00D75E2F"/>
    <w:rsid w:val="00D7629E"/>
    <w:rsid w:val="00D764EA"/>
    <w:rsid w:val="00D76A77"/>
    <w:rsid w:val="00D76ADC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E94"/>
    <w:rsid w:val="00D81126"/>
    <w:rsid w:val="00D81234"/>
    <w:rsid w:val="00D813EC"/>
    <w:rsid w:val="00D81483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4C5"/>
    <w:rsid w:val="00D835EC"/>
    <w:rsid w:val="00D837F4"/>
    <w:rsid w:val="00D83DBA"/>
    <w:rsid w:val="00D83E09"/>
    <w:rsid w:val="00D83FF5"/>
    <w:rsid w:val="00D843EF"/>
    <w:rsid w:val="00D8450C"/>
    <w:rsid w:val="00D845E6"/>
    <w:rsid w:val="00D84780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639"/>
    <w:rsid w:val="00D8665C"/>
    <w:rsid w:val="00D866BC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986"/>
    <w:rsid w:val="00D91B6C"/>
    <w:rsid w:val="00D920E9"/>
    <w:rsid w:val="00D921BF"/>
    <w:rsid w:val="00D9256B"/>
    <w:rsid w:val="00D929B8"/>
    <w:rsid w:val="00D92DA8"/>
    <w:rsid w:val="00D92F2F"/>
    <w:rsid w:val="00D92F7B"/>
    <w:rsid w:val="00D9312F"/>
    <w:rsid w:val="00D9320B"/>
    <w:rsid w:val="00D932E1"/>
    <w:rsid w:val="00D93567"/>
    <w:rsid w:val="00D93AFF"/>
    <w:rsid w:val="00D93BCE"/>
    <w:rsid w:val="00D945B6"/>
    <w:rsid w:val="00D9471E"/>
    <w:rsid w:val="00D94756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62A2"/>
    <w:rsid w:val="00D96644"/>
    <w:rsid w:val="00D966C2"/>
    <w:rsid w:val="00D96888"/>
    <w:rsid w:val="00D969E4"/>
    <w:rsid w:val="00D96EDA"/>
    <w:rsid w:val="00D97356"/>
    <w:rsid w:val="00D9761D"/>
    <w:rsid w:val="00D9787D"/>
    <w:rsid w:val="00D97A69"/>
    <w:rsid w:val="00D97E43"/>
    <w:rsid w:val="00DA0716"/>
    <w:rsid w:val="00DA0DCF"/>
    <w:rsid w:val="00DA16EA"/>
    <w:rsid w:val="00DA1D42"/>
    <w:rsid w:val="00DA214E"/>
    <w:rsid w:val="00DA25B2"/>
    <w:rsid w:val="00DA2957"/>
    <w:rsid w:val="00DA29E8"/>
    <w:rsid w:val="00DA2ACD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9E8"/>
    <w:rsid w:val="00DB1F56"/>
    <w:rsid w:val="00DB202E"/>
    <w:rsid w:val="00DB23E6"/>
    <w:rsid w:val="00DB24FD"/>
    <w:rsid w:val="00DB2C38"/>
    <w:rsid w:val="00DB3901"/>
    <w:rsid w:val="00DB3F39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5D"/>
    <w:rsid w:val="00DC037C"/>
    <w:rsid w:val="00DC0667"/>
    <w:rsid w:val="00DC08F3"/>
    <w:rsid w:val="00DC09D1"/>
    <w:rsid w:val="00DC0A75"/>
    <w:rsid w:val="00DC0BE4"/>
    <w:rsid w:val="00DC0D0F"/>
    <w:rsid w:val="00DC1041"/>
    <w:rsid w:val="00DC12FF"/>
    <w:rsid w:val="00DC1939"/>
    <w:rsid w:val="00DC2788"/>
    <w:rsid w:val="00DC2AD8"/>
    <w:rsid w:val="00DC2BEB"/>
    <w:rsid w:val="00DC2DD4"/>
    <w:rsid w:val="00DC31D4"/>
    <w:rsid w:val="00DC3594"/>
    <w:rsid w:val="00DC3DC0"/>
    <w:rsid w:val="00DC4051"/>
    <w:rsid w:val="00DC4505"/>
    <w:rsid w:val="00DC46AC"/>
    <w:rsid w:val="00DC46CA"/>
    <w:rsid w:val="00DC4D48"/>
    <w:rsid w:val="00DC4E32"/>
    <w:rsid w:val="00DC4FB2"/>
    <w:rsid w:val="00DC4FDF"/>
    <w:rsid w:val="00DC5693"/>
    <w:rsid w:val="00DC66B2"/>
    <w:rsid w:val="00DC6967"/>
    <w:rsid w:val="00DC6A3C"/>
    <w:rsid w:val="00DC6F6B"/>
    <w:rsid w:val="00DC7131"/>
    <w:rsid w:val="00DC7196"/>
    <w:rsid w:val="00DC7802"/>
    <w:rsid w:val="00DC7CF0"/>
    <w:rsid w:val="00DD0375"/>
    <w:rsid w:val="00DD06D0"/>
    <w:rsid w:val="00DD0BDA"/>
    <w:rsid w:val="00DD0D78"/>
    <w:rsid w:val="00DD13A1"/>
    <w:rsid w:val="00DD1488"/>
    <w:rsid w:val="00DD1787"/>
    <w:rsid w:val="00DD229F"/>
    <w:rsid w:val="00DD2B28"/>
    <w:rsid w:val="00DD2B8E"/>
    <w:rsid w:val="00DD409A"/>
    <w:rsid w:val="00DD40D1"/>
    <w:rsid w:val="00DD4210"/>
    <w:rsid w:val="00DD4686"/>
    <w:rsid w:val="00DD4E20"/>
    <w:rsid w:val="00DD5591"/>
    <w:rsid w:val="00DD5597"/>
    <w:rsid w:val="00DD57D6"/>
    <w:rsid w:val="00DD5989"/>
    <w:rsid w:val="00DD5D65"/>
    <w:rsid w:val="00DD6167"/>
    <w:rsid w:val="00DD6358"/>
    <w:rsid w:val="00DD6491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140B"/>
    <w:rsid w:val="00DE150D"/>
    <w:rsid w:val="00DE1693"/>
    <w:rsid w:val="00DE1B23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948"/>
    <w:rsid w:val="00DE3E53"/>
    <w:rsid w:val="00DE3F55"/>
    <w:rsid w:val="00DE4463"/>
    <w:rsid w:val="00DE44B5"/>
    <w:rsid w:val="00DE455A"/>
    <w:rsid w:val="00DE46BE"/>
    <w:rsid w:val="00DE48AD"/>
    <w:rsid w:val="00DE5244"/>
    <w:rsid w:val="00DE552C"/>
    <w:rsid w:val="00DE58AF"/>
    <w:rsid w:val="00DE5B07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882"/>
    <w:rsid w:val="00DF1732"/>
    <w:rsid w:val="00DF19C4"/>
    <w:rsid w:val="00DF1CBE"/>
    <w:rsid w:val="00DF1D34"/>
    <w:rsid w:val="00DF1E13"/>
    <w:rsid w:val="00DF1E90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39E"/>
    <w:rsid w:val="00DF53A2"/>
    <w:rsid w:val="00DF5493"/>
    <w:rsid w:val="00DF5651"/>
    <w:rsid w:val="00DF5D7E"/>
    <w:rsid w:val="00DF6EF9"/>
    <w:rsid w:val="00DF701B"/>
    <w:rsid w:val="00DF712A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179"/>
    <w:rsid w:val="00E01543"/>
    <w:rsid w:val="00E018AB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916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352"/>
    <w:rsid w:val="00E063E7"/>
    <w:rsid w:val="00E0653B"/>
    <w:rsid w:val="00E06740"/>
    <w:rsid w:val="00E069CF"/>
    <w:rsid w:val="00E06BD1"/>
    <w:rsid w:val="00E06E29"/>
    <w:rsid w:val="00E06F22"/>
    <w:rsid w:val="00E0709F"/>
    <w:rsid w:val="00E078C7"/>
    <w:rsid w:val="00E07CA8"/>
    <w:rsid w:val="00E100A6"/>
    <w:rsid w:val="00E103B8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42C"/>
    <w:rsid w:val="00E128E2"/>
    <w:rsid w:val="00E12B2F"/>
    <w:rsid w:val="00E12BC6"/>
    <w:rsid w:val="00E12FD2"/>
    <w:rsid w:val="00E1310C"/>
    <w:rsid w:val="00E1361C"/>
    <w:rsid w:val="00E13AC7"/>
    <w:rsid w:val="00E13D18"/>
    <w:rsid w:val="00E14178"/>
    <w:rsid w:val="00E14D63"/>
    <w:rsid w:val="00E14E4B"/>
    <w:rsid w:val="00E154DC"/>
    <w:rsid w:val="00E154FE"/>
    <w:rsid w:val="00E15651"/>
    <w:rsid w:val="00E1599F"/>
    <w:rsid w:val="00E15C19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57D"/>
    <w:rsid w:val="00E176CC"/>
    <w:rsid w:val="00E179A4"/>
    <w:rsid w:val="00E17B38"/>
    <w:rsid w:val="00E204BE"/>
    <w:rsid w:val="00E2097F"/>
    <w:rsid w:val="00E209B6"/>
    <w:rsid w:val="00E20C2D"/>
    <w:rsid w:val="00E20DF4"/>
    <w:rsid w:val="00E20F1D"/>
    <w:rsid w:val="00E20FD9"/>
    <w:rsid w:val="00E21110"/>
    <w:rsid w:val="00E2113B"/>
    <w:rsid w:val="00E21276"/>
    <w:rsid w:val="00E213EC"/>
    <w:rsid w:val="00E21450"/>
    <w:rsid w:val="00E21489"/>
    <w:rsid w:val="00E21862"/>
    <w:rsid w:val="00E21F33"/>
    <w:rsid w:val="00E221C3"/>
    <w:rsid w:val="00E2237D"/>
    <w:rsid w:val="00E22885"/>
    <w:rsid w:val="00E228A1"/>
    <w:rsid w:val="00E2366C"/>
    <w:rsid w:val="00E23936"/>
    <w:rsid w:val="00E23AD1"/>
    <w:rsid w:val="00E23DCE"/>
    <w:rsid w:val="00E241CA"/>
    <w:rsid w:val="00E242E3"/>
    <w:rsid w:val="00E243B0"/>
    <w:rsid w:val="00E24BEF"/>
    <w:rsid w:val="00E24DBE"/>
    <w:rsid w:val="00E24F66"/>
    <w:rsid w:val="00E24F7A"/>
    <w:rsid w:val="00E25264"/>
    <w:rsid w:val="00E255B6"/>
    <w:rsid w:val="00E259F6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87A"/>
    <w:rsid w:val="00E27A34"/>
    <w:rsid w:val="00E27CBF"/>
    <w:rsid w:val="00E30623"/>
    <w:rsid w:val="00E30734"/>
    <w:rsid w:val="00E30831"/>
    <w:rsid w:val="00E3097D"/>
    <w:rsid w:val="00E30BCF"/>
    <w:rsid w:val="00E30D08"/>
    <w:rsid w:val="00E31457"/>
    <w:rsid w:val="00E31880"/>
    <w:rsid w:val="00E32064"/>
    <w:rsid w:val="00E3230A"/>
    <w:rsid w:val="00E324C3"/>
    <w:rsid w:val="00E3265B"/>
    <w:rsid w:val="00E32718"/>
    <w:rsid w:val="00E32B1C"/>
    <w:rsid w:val="00E32D95"/>
    <w:rsid w:val="00E332D8"/>
    <w:rsid w:val="00E33337"/>
    <w:rsid w:val="00E333F9"/>
    <w:rsid w:val="00E33785"/>
    <w:rsid w:val="00E33A0F"/>
    <w:rsid w:val="00E33F25"/>
    <w:rsid w:val="00E33FD7"/>
    <w:rsid w:val="00E341D2"/>
    <w:rsid w:val="00E346F2"/>
    <w:rsid w:val="00E3534A"/>
    <w:rsid w:val="00E3536F"/>
    <w:rsid w:val="00E359FD"/>
    <w:rsid w:val="00E35C8B"/>
    <w:rsid w:val="00E364F0"/>
    <w:rsid w:val="00E3659C"/>
    <w:rsid w:val="00E36C67"/>
    <w:rsid w:val="00E36D95"/>
    <w:rsid w:val="00E37193"/>
    <w:rsid w:val="00E372D9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F01"/>
    <w:rsid w:val="00E51282"/>
    <w:rsid w:val="00E51311"/>
    <w:rsid w:val="00E5159F"/>
    <w:rsid w:val="00E51729"/>
    <w:rsid w:val="00E517B9"/>
    <w:rsid w:val="00E518C8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D04"/>
    <w:rsid w:val="00E5413F"/>
    <w:rsid w:val="00E54657"/>
    <w:rsid w:val="00E54AB8"/>
    <w:rsid w:val="00E54CF3"/>
    <w:rsid w:val="00E54D05"/>
    <w:rsid w:val="00E54D2E"/>
    <w:rsid w:val="00E552F7"/>
    <w:rsid w:val="00E55D51"/>
    <w:rsid w:val="00E55FEC"/>
    <w:rsid w:val="00E5652C"/>
    <w:rsid w:val="00E5660A"/>
    <w:rsid w:val="00E569D8"/>
    <w:rsid w:val="00E56DD3"/>
    <w:rsid w:val="00E57134"/>
    <w:rsid w:val="00E5720C"/>
    <w:rsid w:val="00E57552"/>
    <w:rsid w:val="00E575C5"/>
    <w:rsid w:val="00E57673"/>
    <w:rsid w:val="00E57D51"/>
    <w:rsid w:val="00E60572"/>
    <w:rsid w:val="00E61206"/>
    <w:rsid w:val="00E6163A"/>
    <w:rsid w:val="00E61AA4"/>
    <w:rsid w:val="00E61BA5"/>
    <w:rsid w:val="00E61DA9"/>
    <w:rsid w:val="00E620EE"/>
    <w:rsid w:val="00E625A0"/>
    <w:rsid w:val="00E62727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706"/>
    <w:rsid w:val="00E64C22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281"/>
    <w:rsid w:val="00E66AF0"/>
    <w:rsid w:val="00E67874"/>
    <w:rsid w:val="00E67A63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C6A"/>
    <w:rsid w:val="00E71E41"/>
    <w:rsid w:val="00E71EDC"/>
    <w:rsid w:val="00E728A6"/>
    <w:rsid w:val="00E72CCD"/>
    <w:rsid w:val="00E73317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68C9"/>
    <w:rsid w:val="00E76A41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DB9"/>
    <w:rsid w:val="00E813FD"/>
    <w:rsid w:val="00E815CF"/>
    <w:rsid w:val="00E8161A"/>
    <w:rsid w:val="00E8171A"/>
    <w:rsid w:val="00E8175E"/>
    <w:rsid w:val="00E81F80"/>
    <w:rsid w:val="00E81FA9"/>
    <w:rsid w:val="00E822BE"/>
    <w:rsid w:val="00E82386"/>
    <w:rsid w:val="00E825FF"/>
    <w:rsid w:val="00E82D2E"/>
    <w:rsid w:val="00E82F28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6D8"/>
    <w:rsid w:val="00E84871"/>
    <w:rsid w:val="00E84E0B"/>
    <w:rsid w:val="00E84EA9"/>
    <w:rsid w:val="00E85256"/>
    <w:rsid w:val="00E8537F"/>
    <w:rsid w:val="00E85514"/>
    <w:rsid w:val="00E85AEC"/>
    <w:rsid w:val="00E85B96"/>
    <w:rsid w:val="00E86014"/>
    <w:rsid w:val="00E869FB"/>
    <w:rsid w:val="00E86BE2"/>
    <w:rsid w:val="00E86C5D"/>
    <w:rsid w:val="00E86C9D"/>
    <w:rsid w:val="00E874A4"/>
    <w:rsid w:val="00E878A3"/>
    <w:rsid w:val="00E9007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426"/>
    <w:rsid w:val="00E92552"/>
    <w:rsid w:val="00E92A65"/>
    <w:rsid w:val="00E92F1C"/>
    <w:rsid w:val="00E93379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64A5"/>
    <w:rsid w:val="00E9663F"/>
    <w:rsid w:val="00E967B6"/>
    <w:rsid w:val="00E9691B"/>
    <w:rsid w:val="00E96C54"/>
    <w:rsid w:val="00E96F4E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611"/>
    <w:rsid w:val="00EA0B51"/>
    <w:rsid w:val="00EA0CB4"/>
    <w:rsid w:val="00EA0D5D"/>
    <w:rsid w:val="00EA0ED6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03E"/>
    <w:rsid w:val="00EA327A"/>
    <w:rsid w:val="00EA3E7B"/>
    <w:rsid w:val="00EA3F37"/>
    <w:rsid w:val="00EA4225"/>
    <w:rsid w:val="00EA422B"/>
    <w:rsid w:val="00EA49B6"/>
    <w:rsid w:val="00EA4F74"/>
    <w:rsid w:val="00EA4FD1"/>
    <w:rsid w:val="00EA51F0"/>
    <w:rsid w:val="00EA525F"/>
    <w:rsid w:val="00EA52BE"/>
    <w:rsid w:val="00EA55E7"/>
    <w:rsid w:val="00EA584E"/>
    <w:rsid w:val="00EA59E8"/>
    <w:rsid w:val="00EA5B21"/>
    <w:rsid w:val="00EA5B5A"/>
    <w:rsid w:val="00EA5F01"/>
    <w:rsid w:val="00EA5F73"/>
    <w:rsid w:val="00EA648D"/>
    <w:rsid w:val="00EA69FF"/>
    <w:rsid w:val="00EA6C49"/>
    <w:rsid w:val="00EA6FA8"/>
    <w:rsid w:val="00EA708E"/>
    <w:rsid w:val="00EA7480"/>
    <w:rsid w:val="00EA7BCC"/>
    <w:rsid w:val="00EA7CD4"/>
    <w:rsid w:val="00EB0044"/>
    <w:rsid w:val="00EB02C0"/>
    <w:rsid w:val="00EB0649"/>
    <w:rsid w:val="00EB148D"/>
    <w:rsid w:val="00EB1723"/>
    <w:rsid w:val="00EB1AFA"/>
    <w:rsid w:val="00EB1D8E"/>
    <w:rsid w:val="00EB20CC"/>
    <w:rsid w:val="00EB2138"/>
    <w:rsid w:val="00EB21B5"/>
    <w:rsid w:val="00EB2950"/>
    <w:rsid w:val="00EB2A9E"/>
    <w:rsid w:val="00EB36F1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B24"/>
    <w:rsid w:val="00EC0B8B"/>
    <w:rsid w:val="00EC0DDE"/>
    <w:rsid w:val="00EC0F40"/>
    <w:rsid w:val="00EC1037"/>
    <w:rsid w:val="00EC1099"/>
    <w:rsid w:val="00EC13D5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AF1"/>
    <w:rsid w:val="00EC3E22"/>
    <w:rsid w:val="00EC3FC8"/>
    <w:rsid w:val="00EC42EE"/>
    <w:rsid w:val="00EC455C"/>
    <w:rsid w:val="00EC45F5"/>
    <w:rsid w:val="00EC465A"/>
    <w:rsid w:val="00EC48C0"/>
    <w:rsid w:val="00EC4C7C"/>
    <w:rsid w:val="00EC4E0A"/>
    <w:rsid w:val="00EC5575"/>
    <w:rsid w:val="00EC582E"/>
    <w:rsid w:val="00EC5933"/>
    <w:rsid w:val="00EC5977"/>
    <w:rsid w:val="00EC5C56"/>
    <w:rsid w:val="00EC5D0E"/>
    <w:rsid w:val="00EC61FE"/>
    <w:rsid w:val="00EC6240"/>
    <w:rsid w:val="00EC67E3"/>
    <w:rsid w:val="00EC72A5"/>
    <w:rsid w:val="00EC75B6"/>
    <w:rsid w:val="00EC7837"/>
    <w:rsid w:val="00EC7923"/>
    <w:rsid w:val="00EC7E75"/>
    <w:rsid w:val="00EC7FE3"/>
    <w:rsid w:val="00ED0847"/>
    <w:rsid w:val="00ED0933"/>
    <w:rsid w:val="00ED0D3A"/>
    <w:rsid w:val="00ED0DDF"/>
    <w:rsid w:val="00ED10CB"/>
    <w:rsid w:val="00ED154C"/>
    <w:rsid w:val="00ED17DE"/>
    <w:rsid w:val="00ED1C45"/>
    <w:rsid w:val="00ED1DED"/>
    <w:rsid w:val="00ED1EFB"/>
    <w:rsid w:val="00ED2358"/>
    <w:rsid w:val="00ED26AC"/>
    <w:rsid w:val="00ED29ED"/>
    <w:rsid w:val="00ED2CA8"/>
    <w:rsid w:val="00ED330C"/>
    <w:rsid w:val="00ED394D"/>
    <w:rsid w:val="00ED39B9"/>
    <w:rsid w:val="00ED3ACC"/>
    <w:rsid w:val="00ED3CC7"/>
    <w:rsid w:val="00ED3D48"/>
    <w:rsid w:val="00ED3F7D"/>
    <w:rsid w:val="00ED41E3"/>
    <w:rsid w:val="00ED46F0"/>
    <w:rsid w:val="00ED4795"/>
    <w:rsid w:val="00ED4C9C"/>
    <w:rsid w:val="00ED4D48"/>
    <w:rsid w:val="00ED5566"/>
    <w:rsid w:val="00ED55AF"/>
    <w:rsid w:val="00ED5742"/>
    <w:rsid w:val="00ED59A9"/>
    <w:rsid w:val="00ED5C22"/>
    <w:rsid w:val="00ED5C59"/>
    <w:rsid w:val="00ED5E72"/>
    <w:rsid w:val="00ED60D1"/>
    <w:rsid w:val="00ED6544"/>
    <w:rsid w:val="00ED669A"/>
    <w:rsid w:val="00ED6841"/>
    <w:rsid w:val="00ED6E5E"/>
    <w:rsid w:val="00ED6EC3"/>
    <w:rsid w:val="00ED717B"/>
    <w:rsid w:val="00ED788B"/>
    <w:rsid w:val="00EE0310"/>
    <w:rsid w:val="00EE0429"/>
    <w:rsid w:val="00EE0734"/>
    <w:rsid w:val="00EE09F6"/>
    <w:rsid w:val="00EE13B8"/>
    <w:rsid w:val="00EE1D28"/>
    <w:rsid w:val="00EE1F5C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D6"/>
    <w:rsid w:val="00EE43BE"/>
    <w:rsid w:val="00EE481E"/>
    <w:rsid w:val="00EE48F7"/>
    <w:rsid w:val="00EE4A2B"/>
    <w:rsid w:val="00EE4DFA"/>
    <w:rsid w:val="00EE50CA"/>
    <w:rsid w:val="00EE525C"/>
    <w:rsid w:val="00EE5540"/>
    <w:rsid w:val="00EE5C8A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1889"/>
    <w:rsid w:val="00EF19DB"/>
    <w:rsid w:val="00EF2711"/>
    <w:rsid w:val="00EF2945"/>
    <w:rsid w:val="00EF3471"/>
    <w:rsid w:val="00EF36F3"/>
    <w:rsid w:val="00EF3700"/>
    <w:rsid w:val="00EF3B64"/>
    <w:rsid w:val="00EF3B69"/>
    <w:rsid w:val="00EF3CAA"/>
    <w:rsid w:val="00EF4CCC"/>
    <w:rsid w:val="00EF51DF"/>
    <w:rsid w:val="00EF522A"/>
    <w:rsid w:val="00EF59C2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C7C"/>
    <w:rsid w:val="00EF7CEF"/>
    <w:rsid w:val="00F0041B"/>
    <w:rsid w:val="00F00486"/>
    <w:rsid w:val="00F0049A"/>
    <w:rsid w:val="00F008A4"/>
    <w:rsid w:val="00F00D2B"/>
    <w:rsid w:val="00F01430"/>
    <w:rsid w:val="00F01677"/>
    <w:rsid w:val="00F01CA0"/>
    <w:rsid w:val="00F02E4A"/>
    <w:rsid w:val="00F0333F"/>
    <w:rsid w:val="00F0342A"/>
    <w:rsid w:val="00F035B4"/>
    <w:rsid w:val="00F038C0"/>
    <w:rsid w:val="00F03DC7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7AB"/>
    <w:rsid w:val="00F067E2"/>
    <w:rsid w:val="00F06D90"/>
    <w:rsid w:val="00F070BA"/>
    <w:rsid w:val="00F0747B"/>
    <w:rsid w:val="00F07976"/>
    <w:rsid w:val="00F07990"/>
    <w:rsid w:val="00F07ABA"/>
    <w:rsid w:val="00F07B9F"/>
    <w:rsid w:val="00F07E53"/>
    <w:rsid w:val="00F07FA9"/>
    <w:rsid w:val="00F100B3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A4B"/>
    <w:rsid w:val="00F12E26"/>
    <w:rsid w:val="00F12E43"/>
    <w:rsid w:val="00F13D20"/>
    <w:rsid w:val="00F1426B"/>
    <w:rsid w:val="00F14798"/>
    <w:rsid w:val="00F1485D"/>
    <w:rsid w:val="00F153E9"/>
    <w:rsid w:val="00F15938"/>
    <w:rsid w:val="00F15C94"/>
    <w:rsid w:val="00F15D44"/>
    <w:rsid w:val="00F16252"/>
    <w:rsid w:val="00F16366"/>
    <w:rsid w:val="00F17835"/>
    <w:rsid w:val="00F17B17"/>
    <w:rsid w:val="00F17E46"/>
    <w:rsid w:val="00F17EB3"/>
    <w:rsid w:val="00F20427"/>
    <w:rsid w:val="00F205C1"/>
    <w:rsid w:val="00F207AF"/>
    <w:rsid w:val="00F207D1"/>
    <w:rsid w:val="00F20E7B"/>
    <w:rsid w:val="00F21718"/>
    <w:rsid w:val="00F21F46"/>
    <w:rsid w:val="00F2208B"/>
    <w:rsid w:val="00F221DE"/>
    <w:rsid w:val="00F223E5"/>
    <w:rsid w:val="00F2248B"/>
    <w:rsid w:val="00F22ECB"/>
    <w:rsid w:val="00F2312F"/>
    <w:rsid w:val="00F234AE"/>
    <w:rsid w:val="00F23914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75B"/>
    <w:rsid w:val="00F25AE6"/>
    <w:rsid w:val="00F25B65"/>
    <w:rsid w:val="00F25C97"/>
    <w:rsid w:val="00F25DB6"/>
    <w:rsid w:val="00F261C8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AB"/>
    <w:rsid w:val="00F32076"/>
    <w:rsid w:val="00F32BF4"/>
    <w:rsid w:val="00F336A2"/>
    <w:rsid w:val="00F33848"/>
    <w:rsid w:val="00F3389F"/>
    <w:rsid w:val="00F33C66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B7"/>
    <w:rsid w:val="00F440E6"/>
    <w:rsid w:val="00F443A9"/>
    <w:rsid w:val="00F447D4"/>
    <w:rsid w:val="00F448CA"/>
    <w:rsid w:val="00F44EF7"/>
    <w:rsid w:val="00F44F59"/>
    <w:rsid w:val="00F44FBF"/>
    <w:rsid w:val="00F454EA"/>
    <w:rsid w:val="00F45CAF"/>
    <w:rsid w:val="00F45D42"/>
    <w:rsid w:val="00F45F08"/>
    <w:rsid w:val="00F46234"/>
    <w:rsid w:val="00F462DF"/>
    <w:rsid w:val="00F4689D"/>
    <w:rsid w:val="00F46DE5"/>
    <w:rsid w:val="00F46E92"/>
    <w:rsid w:val="00F47877"/>
    <w:rsid w:val="00F478DF"/>
    <w:rsid w:val="00F47F62"/>
    <w:rsid w:val="00F47F70"/>
    <w:rsid w:val="00F503AB"/>
    <w:rsid w:val="00F507FF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8DF"/>
    <w:rsid w:val="00F51960"/>
    <w:rsid w:val="00F51CE5"/>
    <w:rsid w:val="00F51D2B"/>
    <w:rsid w:val="00F51E01"/>
    <w:rsid w:val="00F51F4B"/>
    <w:rsid w:val="00F51F4E"/>
    <w:rsid w:val="00F52007"/>
    <w:rsid w:val="00F52123"/>
    <w:rsid w:val="00F52227"/>
    <w:rsid w:val="00F522A9"/>
    <w:rsid w:val="00F524AE"/>
    <w:rsid w:val="00F524E3"/>
    <w:rsid w:val="00F5258D"/>
    <w:rsid w:val="00F529F6"/>
    <w:rsid w:val="00F52A33"/>
    <w:rsid w:val="00F52C10"/>
    <w:rsid w:val="00F53055"/>
    <w:rsid w:val="00F53C39"/>
    <w:rsid w:val="00F53C4C"/>
    <w:rsid w:val="00F53E29"/>
    <w:rsid w:val="00F549DA"/>
    <w:rsid w:val="00F5529D"/>
    <w:rsid w:val="00F553CA"/>
    <w:rsid w:val="00F55956"/>
    <w:rsid w:val="00F5644A"/>
    <w:rsid w:val="00F5678F"/>
    <w:rsid w:val="00F56C19"/>
    <w:rsid w:val="00F5727B"/>
    <w:rsid w:val="00F572C5"/>
    <w:rsid w:val="00F573AD"/>
    <w:rsid w:val="00F579CA"/>
    <w:rsid w:val="00F60345"/>
    <w:rsid w:val="00F60B2C"/>
    <w:rsid w:val="00F60B43"/>
    <w:rsid w:val="00F60BD7"/>
    <w:rsid w:val="00F60FE9"/>
    <w:rsid w:val="00F61165"/>
    <w:rsid w:val="00F6147A"/>
    <w:rsid w:val="00F61983"/>
    <w:rsid w:val="00F6211E"/>
    <w:rsid w:val="00F6242D"/>
    <w:rsid w:val="00F62693"/>
    <w:rsid w:val="00F629FC"/>
    <w:rsid w:val="00F62A98"/>
    <w:rsid w:val="00F62D1E"/>
    <w:rsid w:val="00F62DFC"/>
    <w:rsid w:val="00F62EEE"/>
    <w:rsid w:val="00F6339E"/>
    <w:rsid w:val="00F63536"/>
    <w:rsid w:val="00F63665"/>
    <w:rsid w:val="00F63674"/>
    <w:rsid w:val="00F63AF9"/>
    <w:rsid w:val="00F6403B"/>
    <w:rsid w:val="00F6455F"/>
    <w:rsid w:val="00F6468F"/>
    <w:rsid w:val="00F64802"/>
    <w:rsid w:val="00F649AA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66C"/>
    <w:rsid w:val="00F66BE8"/>
    <w:rsid w:val="00F66E0A"/>
    <w:rsid w:val="00F67935"/>
    <w:rsid w:val="00F67ECA"/>
    <w:rsid w:val="00F67F24"/>
    <w:rsid w:val="00F701E3"/>
    <w:rsid w:val="00F70360"/>
    <w:rsid w:val="00F70BA7"/>
    <w:rsid w:val="00F710E4"/>
    <w:rsid w:val="00F715FA"/>
    <w:rsid w:val="00F71858"/>
    <w:rsid w:val="00F718D0"/>
    <w:rsid w:val="00F71969"/>
    <w:rsid w:val="00F71BE3"/>
    <w:rsid w:val="00F724BB"/>
    <w:rsid w:val="00F7281D"/>
    <w:rsid w:val="00F72AF7"/>
    <w:rsid w:val="00F72D77"/>
    <w:rsid w:val="00F72DFC"/>
    <w:rsid w:val="00F73758"/>
    <w:rsid w:val="00F739D1"/>
    <w:rsid w:val="00F73E48"/>
    <w:rsid w:val="00F747C6"/>
    <w:rsid w:val="00F74806"/>
    <w:rsid w:val="00F74A76"/>
    <w:rsid w:val="00F74D6D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760"/>
    <w:rsid w:val="00F7786D"/>
    <w:rsid w:val="00F778C4"/>
    <w:rsid w:val="00F77BAF"/>
    <w:rsid w:val="00F77C3E"/>
    <w:rsid w:val="00F8045A"/>
    <w:rsid w:val="00F806DD"/>
    <w:rsid w:val="00F8086C"/>
    <w:rsid w:val="00F80953"/>
    <w:rsid w:val="00F80C13"/>
    <w:rsid w:val="00F810FF"/>
    <w:rsid w:val="00F8111B"/>
    <w:rsid w:val="00F8149A"/>
    <w:rsid w:val="00F8194A"/>
    <w:rsid w:val="00F819C6"/>
    <w:rsid w:val="00F81AD2"/>
    <w:rsid w:val="00F81AE7"/>
    <w:rsid w:val="00F81DD4"/>
    <w:rsid w:val="00F8211D"/>
    <w:rsid w:val="00F8224D"/>
    <w:rsid w:val="00F8289B"/>
    <w:rsid w:val="00F82FA0"/>
    <w:rsid w:val="00F83010"/>
    <w:rsid w:val="00F8307A"/>
    <w:rsid w:val="00F8351E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8EE"/>
    <w:rsid w:val="00F85DAD"/>
    <w:rsid w:val="00F863E4"/>
    <w:rsid w:val="00F864E1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5F1"/>
    <w:rsid w:val="00F96B56"/>
    <w:rsid w:val="00F96DA6"/>
    <w:rsid w:val="00F976B7"/>
    <w:rsid w:val="00F97712"/>
    <w:rsid w:val="00FA0160"/>
    <w:rsid w:val="00FA01F3"/>
    <w:rsid w:val="00FA03A0"/>
    <w:rsid w:val="00FA08DE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9F6"/>
    <w:rsid w:val="00FB5B09"/>
    <w:rsid w:val="00FB61DF"/>
    <w:rsid w:val="00FB62ED"/>
    <w:rsid w:val="00FB68FC"/>
    <w:rsid w:val="00FB6D27"/>
    <w:rsid w:val="00FB6F55"/>
    <w:rsid w:val="00FB75AA"/>
    <w:rsid w:val="00FB7AB1"/>
    <w:rsid w:val="00FB7BDC"/>
    <w:rsid w:val="00FB7EF8"/>
    <w:rsid w:val="00FC008D"/>
    <w:rsid w:val="00FC0833"/>
    <w:rsid w:val="00FC0D0B"/>
    <w:rsid w:val="00FC10BC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44F0"/>
    <w:rsid w:val="00FC45CD"/>
    <w:rsid w:val="00FC49FF"/>
    <w:rsid w:val="00FC4A2E"/>
    <w:rsid w:val="00FC51C5"/>
    <w:rsid w:val="00FC51F4"/>
    <w:rsid w:val="00FC5C78"/>
    <w:rsid w:val="00FC64BC"/>
    <w:rsid w:val="00FC6A57"/>
    <w:rsid w:val="00FC713B"/>
    <w:rsid w:val="00FC7831"/>
    <w:rsid w:val="00FC7B9F"/>
    <w:rsid w:val="00FC7E69"/>
    <w:rsid w:val="00FC7FB9"/>
    <w:rsid w:val="00FD0226"/>
    <w:rsid w:val="00FD0A35"/>
    <w:rsid w:val="00FD0C47"/>
    <w:rsid w:val="00FD0F14"/>
    <w:rsid w:val="00FD10EE"/>
    <w:rsid w:val="00FD113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E00D8"/>
    <w:rsid w:val="00FE04A7"/>
    <w:rsid w:val="00FE067E"/>
    <w:rsid w:val="00FE095D"/>
    <w:rsid w:val="00FE1245"/>
    <w:rsid w:val="00FE129D"/>
    <w:rsid w:val="00FE12A9"/>
    <w:rsid w:val="00FE130D"/>
    <w:rsid w:val="00FE18C0"/>
    <w:rsid w:val="00FE1993"/>
    <w:rsid w:val="00FE1D37"/>
    <w:rsid w:val="00FE1EBE"/>
    <w:rsid w:val="00FE26DB"/>
    <w:rsid w:val="00FE2A45"/>
    <w:rsid w:val="00FE2CCD"/>
    <w:rsid w:val="00FE30CF"/>
    <w:rsid w:val="00FE332A"/>
    <w:rsid w:val="00FE3BBB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7454"/>
    <w:rsid w:val="00FE76CE"/>
    <w:rsid w:val="00FE7BB2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834"/>
    <w:rsid w:val="00FF42CC"/>
    <w:rsid w:val="00FF4A19"/>
    <w:rsid w:val="00FF4B09"/>
    <w:rsid w:val="00FF4FB3"/>
    <w:rsid w:val="00FF5132"/>
    <w:rsid w:val="00FF54C7"/>
    <w:rsid w:val="00FF5559"/>
    <w:rsid w:val="00FF5624"/>
    <w:rsid w:val="00FF593C"/>
    <w:rsid w:val="00FF5CD4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2C9D4C4F-7054-4A60-8ADB-3E5E00F2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9CF4C-C8AE-471F-8186-8FDDF2971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</Pages>
  <Words>9920</Words>
  <Characters>56550</Characters>
  <Application>Microsoft Office Word</Application>
  <DocSecurity>0</DocSecurity>
  <Lines>471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66338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Asamaporn, Tongyoy</cp:lastModifiedBy>
  <cp:revision>3</cp:revision>
  <cp:lastPrinted>2017-05-11T07:53:00Z</cp:lastPrinted>
  <dcterms:created xsi:type="dcterms:W3CDTF">2017-05-11T07:56:00Z</dcterms:created>
  <dcterms:modified xsi:type="dcterms:W3CDTF">2017-05-11T07:56:00Z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