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FC" w:rsidRPr="002F37CC" w:rsidRDefault="004D306D" w:rsidP="00462A69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DC11FC" w:rsidRPr="002F37CC" w:rsidRDefault="00DC11FC" w:rsidP="00347873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A6458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DC11FC" w:rsidRDefault="00DC11FC" w:rsidP="00D315C9">
      <w:pPr>
        <w:spacing w:line="276" w:lineRule="auto"/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D8571A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D8571A">
        <w:rPr>
          <w:rFonts w:ascii="Angsana New" w:hAnsi="Angsana New" w:cs="Angsana New" w:hint="cs"/>
          <w:b/>
          <w:bCs/>
          <w:sz w:val="32"/>
          <w:szCs w:val="32"/>
          <w:cs/>
        </w:rPr>
        <w:t>มีนาคม 2560</w:t>
      </w:r>
    </w:p>
    <w:p w:rsidR="00DC11FC" w:rsidRPr="002F37CC" w:rsidRDefault="00DC11FC" w:rsidP="003259D8">
      <w:pPr>
        <w:numPr>
          <w:ilvl w:val="0"/>
          <w:numId w:val="1"/>
        </w:numPr>
        <w:spacing w:after="120" w:line="276" w:lineRule="auto"/>
        <w:ind w:right="29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672"/>
        <w:gridCol w:w="3870"/>
      </w:tblGrid>
      <w:tr w:rsidR="00AA7558" w:rsidRPr="007C2707" w:rsidTr="00B51274">
        <w:tc>
          <w:tcPr>
            <w:tcW w:w="2268" w:type="dxa"/>
            <w:vMerge w:val="restart"/>
            <w:shd w:val="clear" w:color="auto" w:fill="auto"/>
            <w:vAlign w:val="center"/>
          </w:tcPr>
          <w:p w:rsidR="00AA7558" w:rsidRPr="007C2707" w:rsidRDefault="00AA7558" w:rsidP="00347873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1.1 สถานะทางกฎหมาย</w:t>
            </w:r>
          </w:p>
        </w:tc>
        <w:tc>
          <w:tcPr>
            <w:tcW w:w="3672" w:type="dxa"/>
            <w:vMerge w:val="restart"/>
          </w:tcPr>
          <w:p w:rsidR="00AA7558" w:rsidRPr="007C2707" w:rsidRDefault="00AA755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:rsidR="00AA7558" w:rsidRPr="007C2707" w:rsidRDefault="00AA755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AA7558" w:rsidRPr="007C2707" w:rsidRDefault="00AA755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</w:tr>
      <w:tr w:rsidR="00B51274" w:rsidRPr="007C2707" w:rsidTr="00B51274">
        <w:trPr>
          <w:trHeight w:val="460"/>
        </w:trPr>
        <w:tc>
          <w:tcPr>
            <w:tcW w:w="2268" w:type="dxa"/>
            <w:vMerge/>
            <w:shd w:val="clear" w:color="auto" w:fill="auto"/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72" w:type="dxa"/>
            <w:vMerge/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tcBorders>
              <w:bottom w:val="nil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7C2707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</w:tr>
      <w:tr w:rsidR="00B51274" w:rsidRPr="007C2707" w:rsidTr="00B51274">
        <w:trPr>
          <w:trHeight w:val="460"/>
        </w:trPr>
        <w:tc>
          <w:tcPr>
            <w:tcW w:w="2268" w:type="dxa"/>
            <w:vMerge/>
            <w:shd w:val="clear" w:color="auto" w:fill="auto"/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72" w:type="dxa"/>
            <w:vMerge/>
            <w:tcBorders>
              <w:bottom w:val="single" w:sz="4" w:space="0" w:color="auto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tcBorders>
              <w:top w:val="nil"/>
              <w:bottom w:val="single" w:sz="4" w:space="0" w:color="auto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1274" w:rsidRPr="007C2707" w:rsidTr="00B51274">
        <w:trPr>
          <w:trHeight w:val="460"/>
        </w:trPr>
        <w:tc>
          <w:tcPr>
            <w:tcW w:w="2268" w:type="dxa"/>
            <w:vMerge/>
            <w:shd w:val="clear" w:color="auto" w:fill="auto"/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72" w:type="dxa"/>
            <w:tcBorders>
              <w:top w:val="single" w:sz="4" w:space="0" w:color="auto"/>
              <w:bottom w:val="nil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เป็นนิติบุคคลจัดตั้งขึ้นตาม</w:t>
            </w:r>
            <w:r w:rsidR="00E50952">
              <w:rPr>
                <w:rFonts w:ascii="Angsana New" w:hAnsi="Angsana New" w:cs="Angsana New" w:hint="cs"/>
                <w:sz w:val="28"/>
                <w:szCs w:val="28"/>
                <w:cs/>
              </w:rPr>
              <w:t>กฎหมายไทย</w:t>
            </w:r>
          </w:p>
        </w:tc>
        <w:tc>
          <w:tcPr>
            <w:tcW w:w="3870" w:type="dxa"/>
            <w:tcBorders>
              <w:top w:val="single" w:sz="4" w:space="0" w:color="auto"/>
              <w:bottom w:val="nil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เป็นนิติบุคคลจัดตั้งขึ้นตาม</w:t>
            </w:r>
          </w:p>
        </w:tc>
      </w:tr>
      <w:tr w:rsidR="00B51274" w:rsidRPr="007C2707" w:rsidTr="00B51274">
        <w:trPr>
          <w:trHeight w:val="375"/>
        </w:trPr>
        <w:tc>
          <w:tcPr>
            <w:tcW w:w="2268" w:type="dxa"/>
            <w:vMerge/>
            <w:shd w:val="clear" w:color="auto" w:fill="auto"/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และจดทะเบียนใน</w:t>
            </w: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กฎหมายประเทศเดนมาร์ก</w:t>
            </w:r>
          </w:p>
        </w:tc>
      </w:tr>
      <w:tr w:rsidR="00B51274" w:rsidRPr="007C2707" w:rsidTr="00B51274">
        <w:trPr>
          <w:trHeight w:val="375"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single" w:sz="4" w:space="0" w:color="auto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ตลาดหลักทรัพย์แห่งประเทศไทย</w:t>
            </w:r>
          </w:p>
        </w:tc>
        <w:tc>
          <w:tcPr>
            <w:tcW w:w="3870" w:type="dxa"/>
            <w:tcBorders>
              <w:top w:val="nil"/>
              <w:bottom w:val="single" w:sz="4" w:space="0" w:color="auto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1274" w:rsidRPr="007C2707" w:rsidTr="00B51274">
        <w:trPr>
          <w:trHeight w:val="436"/>
        </w:trPr>
        <w:tc>
          <w:tcPr>
            <w:tcW w:w="2268" w:type="dxa"/>
            <w:tcBorders>
              <w:bottom w:val="nil"/>
            </w:tcBorders>
            <w:vAlign w:val="center"/>
          </w:tcPr>
          <w:p w:rsidR="00B51274" w:rsidRPr="007C2707" w:rsidRDefault="00B51274" w:rsidP="00D154B4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1.2 สถานที่ตั้งบริษัท</w:t>
            </w:r>
          </w:p>
        </w:tc>
        <w:tc>
          <w:tcPr>
            <w:tcW w:w="3672" w:type="dxa"/>
            <w:tcBorders>
              <w:bottom w:val="nil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- 198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หมู่ที่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 13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ต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ดงขี้เหล็ก</w:t>
            </w:r>
          </w:p>
        </w:tc>
        <w:tc>
          <w:tcPr>
            <w:tcW w:w="3870" w:type="dxa"/>
            <w:tcBorders>
              <w:bottom w:val="nil"/>
            </w:tcBorders>
            <w:vAlign w:val="center"/>
          </w:tcPr>
          <w:p w:rsidR="00B51274" w:rsidRPr="007C2707" w:rsidRDefault="00E50952" w:rsidP="00F53E1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8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นอดเฮนเนต</w:t>
            </w:r>
          </w:p>
        </w:tc>
      </w:tr>
      <w:tr w:rsidR="00B51274" w:rsidRPr="007C2707" w:rsidTr="00B51274">
        <w:tc>
          <w:tcPr>
            <w:tcW w:w="2268" w:type="dxa"/>
            <w:tcBorders>
              <w:top w:val="nil"/>
              <w:bottom w:val="nil"/>
            </w:tcBorders>
          </w:tcPr>
          <w:p w:rsidR="00B51274" w:rsidRPr="007C2707" w:rsidRDefault="00B51274" w:rsidP="00D154B4">
            <w:pPr>
              <w:tabs>
                <w:tab w:val="left" w:pos="38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>และโรงงาน</w:t>
            </w:r>
          </w:p>
        </w:tc>
        <w:tc>
          <w:tcPr>
            <w:tcW w:w="3672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เมืองปราจีนบุรี</w:t>
            </w: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ปราจีนบุรี</w:t>
            </w: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6400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เมืองซอนเดอร์เบอร์ก</w:t>
            </w:r>
          </w:p>
        </w:tc>
      </w:tr>
      <w:tr w:rsidR="00B51274" w:rsidRPr="007C2707" w:rsidTr="00B51274">
        <w:tc>
          <w:tcPr>
            <w:tcW w:w="2268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ประเทศเดนมาร์ก</w:t>
            </w:r>
          </w:p>
        </w:tc>
      </w:tr>
      <w:tr w:rsidR="00B51274" w:rsidRPr="007C2707" w:rsidTr="00B51274">
        <w:tc>
          <w:tcPr>
            <w:tcW w:w="2268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- 152/8, 152/9,  152/15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หมู่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 3 </w:t>
            </w: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1274" w:rsidRPr="007C2707" w:rsidTr="00B51274">
        <w:tc>
          <w:tcPr>
            <w:tcW w:w="2268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ถนนธัญบุรี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ลำลูกกา ต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รังสิต</w:t>
            </w: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1274" w:rsidRPr="007C2707" w:rsidTr="00B51274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nil"/>
              <w:bottom w:val="single" w:sz="4" w:space="0" w:color="auto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ธัญบุรี 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ปทุมธานี ประเทศไทย</w:t>
            </w:r>
          </w:p>
        </w:tc>
        <w:tc>
          <w:tcPr>
            <w:tcW w:w="3870" w:type="dxa"/>
            <w:tcBorders>
              <w:top w:val="nil"/>
              <w:bottom w:val="single" w:sz="4" w:space="0" w:color="auto"/>
            </w:tcBorders>
          </w:tcPr>
          <w:p w:rsidR="00B51274" w:rsidRPr="007C2707" w:rsidRDefault="00B51274" w:rsidP="00347873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1274" w:rsidRPr="007C2707" w:rsidTr="00B51274">
        <w:trPr>
          <w:trHeight w:val="519"/>
        </w:trPr>
        <w:tc>
          <w:tcPr>
            <w:tcW w:w="2268" w:type="dxa"/>
            <w:tcBorders>
              <w:bottom w:val="nil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1.3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3672" w:type="dxa"/>
            <w:tcBorders>
              <w:bottom w:val="nil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ผลิตและประกอบแผงวงจรไฟฟ้า</w:t>
            </w:r>
          </w:p>
        </w:tc>
        <w:tc>
          <w:tcPr>
            <w:tcW w:w="3870" w:type="dxa"/>
            <w:tcBorders>
              <w:bottom w:val="nil"/>
            </w:tcBorders>
            <w:vAlign w:val="center"/>
          </w:tcPr>
          <w:p w:rsidR="00B51274" w:rsidRPr="007C2707" w:rsidRDefault="00B51274" w:rsidP="00F20587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ดูหมายเหตุ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  <w:tr w:rsidR="00B51274" w:rsidRPr="002F37CC" w:rsidTr="00B51274">
        <w:trPr>
          <w:trHeight w:val="519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B51274" w:rsidRPr="007C2707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และ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3672" w:type="dxa"/>
            <w:tcBorders>
              <w:top w:val="nil"/>
              <w:bottom w:val="single" w:sz="4" w:space="0" w:color="auto"/>
            </w:tcBorders>
            <w:vAlign w:val="center"/>
          </w:tcPr>
          <w:p w:rsidR="00B51274" w:rsidRPr="002F37CC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</w:t>
            </w:r>
          </w:p>
        </w:tc>
        <w:tc>
          <w:tcPr>
            <w:tcW w:w="3870" w:type="dxa"/>
            <w:tcBorders>
              <w:top w:val="nil"/>
              <w:bottom w:val="single" w:sz="4" w:space="0" w:color="auto"/>
            </w:tcBorders>
            <w:vAlign w:val="center"/>
          </w:tcPr>
          <w:p w:rsidR="00B51274" w:rsidRPr="002F37CC" w:rsidRDefault="00B51274" w:rsidP="0034787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A714BD" w:rsidRPr="00F45C00" w:rsidRDefault="00A714BD" w:rsidP="003259D8">
      <w:pPr>
        <w:numPr>
          <w:ilvl w:val="0"/>
          <w:numId w:val="1"/>
        </w:numPr>
        <w:spacing w:before="240" w:after="120"/>
        <w:ind w:right="576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Pr="00350B90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z w:val="32"/>
          <w:szCs w:val="32"/>
        </w:rPr>
        <w:t xml:space="preserve"> </w:t>
      </w:r>
    </w:p>
    <w:p w:rsidR="00A714BD" w:rsidRDefault="00A714BD" w:rsidP="00EE3929">
      <w:pPr>
        <w:spacing w:after="60"/>
        <w:ind w:left="851" w:right="29" w:hanging="44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pacing w:val="-6"/>
          <w:sz w:val="32"/>
          <w:szCs w:val="32"/>
        </w:rPr>
        <w:t>2.1</w:t>
      </w:r>
      <w:r w:rsidRPr="00F45C00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ฉบับที่ 34 เรื่องงบการเงินระหว่างกาล ที่ประกาศใช้โดยสภาวิชาชีพบัญชี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งบการเงินระหว่างกาลนี้</w:t>
      </w:r>
      <w:r w:rsidR="00E5095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ควรอ่านประกอบกับงบการเงินสำหรับปีสิ้นสุดวันที่ 31 ธันวาคม 255</w:t>
      </w:r>
      <w:r w:rsidR="00D8571A">
        <w:rPr>
          <w:rFonts w:ascii="Angsana New" w:hAnsi="Angsana New" w:cs="Angsana New" w:hint="cs"/>
          <w:spacing w:val="-6"/>
          <w:sz w:val="32"/>
          <w:szCs w:val="32"/>
          <w:cs/>
        </w:rPr>
        <w:t>9</w:t>
      </w:r>
    </w:p>
    <w:p w:rsidR="00A714BD" w:rsidRDefault="00A714BD" w:rsidP="00EE3929">
      <w:pPr>
        <w:spacing w:before="60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t>2.2</w:t>
      </w:r>
      <w:r w:rsidRPr="00562EA6">
        <w:rPr>
          <w:rFonts w:ascii="Angsana New" w:hAnsi="Angsana New" w:cs="Angsana New"/>
          <w:spacing w:val="-6"/>
          <w:sz w:val="32"/>
          <w:szCs w:val="32"/>
        </w:rPr>
        <w:tab/>
      </w:r>
      <w:r w:rsidRPr="00B80E3A">
        <w:rPr>
          <w:rFonts w:ascii="Angsana New" w:hAnsi="Angsana New" w:cs="Angsana New"/>
          <w:spacing w:val="-6"/>
          <w:sz w:val="32"/>
          <w:szCs w:val="32"/>
          <w:cs/>
        </w:rPr>
        <w:t>มาตรฐานการบัญชีใหม่</w:t>
      </w:r>
      <w:r w:rsidRPr="00B80E3A">
        <w:rPr>
          <w:rFonts w:ascii="Angsana New" w:hAnsi="Angsana New" w:cs="Angsana New"/>
          <w:sz w:val="32"/>
          <w:szCs w:val="32"/>
          <w:cs/>
        </w:rPr>
        <w:t>ที่</w:t>
      </w:r>
      <w:r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B80E3A">
        <w:rPr>
          <w:rFonts w:ascii="Angsana New" w:hAnsi="Angsana New" w:cs="Angsana New"/>
          <w:sz w:val="32"/>
          <w:szCs w:val="32"/>
          <w:cs/>
        </w:rPr>
        <w:t>บังคับใช้</w:t>
      </w:r>
      <w:r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:rsidR="00A714BD" w:rsidRPr="009E536D" w:rsidRDefault="00A714BD" w:rsidP="00D765B2">
      <w:pPr>
        <w:spacing w:before="120"/>
        <w:ind w:left="1168" w:firstLine="635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>1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 มกราคม </w:t>
      </w:r>
      <w:r w:rsidR="00D8571A">
        <w:rPr>
          <w:rFonts w:ascii="Angsana New" w:hAnsi="Angsana New" w:cs="Angsana New"/>
          <w:spacing w:val="-2"/>
          <w:sz w:val="32"/>
          <w:szCs w:val="32"/>
        </w:rPr>
        <w:t>2560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ไว้แล้วในหมายเหตุประกอบงบการเงินสำหรับปีสิ้นสุดวันที่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AA495F">
        <w:rPr>
          <w:rFonts w:ascii="Angsana New" w:hAnsi="Angsana New" w:cs="Angsana New"/>
          <w:spacing w:val="-2"/>
          <w:sz w:val="32"/>
          <w:szCs w:val="32"/>
        </w:rPr>
        <w:t>255</w:t>
      </w:r>
      <w:r w:rsidR="00D8571A">
        <w:rPr>
          <w:rFonts w:ascii="Angsana New" w:hAnsi="Angsana New" w:cs="Angsana New"/>
          <w:spacing w:val="-2"/>
          <w:sz w:val="32"/>
          <w:szCs w:val="32"/>
        </w:rPr>
        <w:t>9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:rsidR="00A714BD" w:rsidRPr="0002662C" w:rsidRDefault="00A714BD" w:rsidP="00A714BD">
      <w:pPr>
        <w:spacing w:before="120" w:after="120"/>
        <w:ind w:left="1170" w:firstLine="63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>ฝ่ายบริหารของบริษัท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 </w:t>
      </w:r>
    </w:p>
    <w:p w:rsidR="00A714BD" w:rsidRDefault="00A714BD" w:rsidP="00A714BD">
      <w:pPr>
        <w:spacing w:before="60" w:after="60"/>
        <w:ind w:left="1170" w:right="29" w:hanging="450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</w:rPr>
        <w:lastRenderedPageBreak/>
        <w:t>2.</w:t>
      </w: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Pr="00F45C00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A714BD" w:rsidRPr="00370B7A" w:rsidRDefault="00A714BD" w:rsidP="00A714BD">
      <w:pPr>
        <w:spacing w:before="60" w:after="60"/>
        <w:ind w:left="1170" w:right="29" w:hanging="45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</w:rPr>
        <w:t>2.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Pr="00F45C00">
        <w:rPr>
          <w:rFonts w:ascii="Angsana New" w:hAnsi="Angsana New" w:cs="Angsana New"/>
          <w:b/>
          <w:bCs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z w:val="32"/>
          <w:szCs w:val="32"/>
          <w:cs/>
        </w:rPr>
        <w:t>ของบริษัท ทีมพรีซิชั่น จำกัด (มหาชน) และบริษัทย่อยที่บริษัท ทีมพรีซิชั่น จำกัด (มหาชน) ถือหุ้น ดังนี้</w:t>
      </w:r>
    </w:p>
    <w:p w:rsidR="00A714BD" w:rsidRPr="00F45C00" w:rsidRDefault="00A714BD" w:rsidP="00A714BD">
      <w:pPr>
        <w:tabs>
          <w:tab w:val="left" w:pos="7200"/>
        </w:tabs>
        <w:ind w:right="29"/>
        <w:rPr>
          <w:rFonts w:ascii="Angsana New" w:hAnsi="Angsana New" w:cs="Angsana New"/>
          <w:sz w:val="32"/>
          <w:szCs w:val="32"/>
          <w:u w:val="single"/>
        </w:rPr>
      </w:pPr>
      <w:r w:rsidRPr="007712F1">
        <w:rPr>
          <w:rFonts w:ascii="Angsana New" w:hAnsi="Angsana New" w:cs="Angsana New" w:hint="cs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u w:val="single"/>
          <w:cs/>
        </w:rPr>
        <w:t xml:space="preserve">อัตราการถือหุ้น </w:t>
      </w:r>
      <w:r w:rsidRPr="00F45C00">
        <w:rPr>
          <w:rFonts w:ascii="Angsana New" w:hAnsi="Angsana New" w:cs="Angsana New"/>
          <w:sz w:val="32"/>
          <w:szCs w:val="32"/>
          <w:u w:val="single"/>
        </w:rPr>
        <w:t>%</w:t>
      </w:r>
    </w:p>
    <w:p w:rsidR="00A714BD" w:rsidRPr="00F45C00" w:rsidRDefault="00A714BD" w:rsidP="00A714BD">
      <w:pPr>
        <w:ind w:left="896" w:right="578" w:hanging="539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</w:rPr>
        <w:t xml:space="preserve">Team Precision (Europe) </w:t>
      </w:r>
      <w:proofErr w:type="spellStart"/>
      <w:r w:rsidRPr="00F45C00">
        <w:rPr>
          <w:rFonts w:ascii="Angsana New" w:hAnsi="Angsana New" w:cs="Angsana New"/>
          <w:sz w:val="32"/>
          <w:szCs w:val="32"/>
        </w:rPr>
        <w:t>ApS</w:t>
      </w:r>
      <w:proofErr w:type="spellEnd"/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  <w:t>100</w:t>
      </w:r>
    </w:p>
    <w:p w:rsidR="00A714BD" w:rsidRPr="005519B1" w:rsidRDefault="00A714BD" w:rsidP="00A714BD">
      <w:pPr>
        <w:ind w:left="896" w:right="578" w:hanging="539"/>
        <w:jc w:val="thaiDistribute"/>
        <w:rPr>
          <w:rFonts w:ascii="Angsana New" w:hAnsi="Angsana New" w:cs="Angsana New"/>
          <w:sz w:val="12"/>
          <w:szCs w:val="12"/>
        </w:rPr>
      </w:pPr>
      <w:r w:rsidRPr="00F45C00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ab/>
      </w:r>
    </w:p>
    <w:p w:rsidR="00A714BD" w:rsidRPr="000E56C6" w:rsidRDefault="00A714BD" w:rsidP="008F14B8">
      <w:pPr>
        <w:tabs>
          <w:tab w:val="left" w:pos="709"/>
          <w:tab w:val="left" w:pos="1170"/>
          <w:tab w:val="left" w:pos="1260"/>
          <w:tab w:val="left" w:pos="1701"/>
        </w:tabs>
        <w:spacing w:before="240" w:after="120" w:line="276" w:lineRule="auto"/>
        <w:ind w:left="357" w:right="29"/>
        <w:rPr>
          <w:rFonts w:ascii="Angsana New" w:hAnsi="Angsana New" w:cs="Angsana New"/>
          <w:b/>
          <w:bCs/>
          <w:spacing w:val="-18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      </w:t>
      </w:r>
      <w:r w:rsidRPr="00F45C00">
        <w:rPr>
          <w:rFonts w:ascii="Angsana New" w:hAnsi="Angsana New" w:cs="Angsana New"/>
          <w:b/>
          <w:bCs/>
          <w:sz w:val="32"/>
          <w:szCs w:val="32"/>
        </w:rPr>
        <w:t>2.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5 </w:t>
      </w:r>
      <w:r w:rsidR="000E56C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0E56C6">
        <w:rPr>
          <w:rFonts w:ascii="Angsana New" w:hAnsi="Angsana New" w:cs="Angsana New"/>
          <w:spacing w:val="-18"/>
          <w:sz w:val="32"/>
          <w:szCs w:val="32"/>
          <w:cs/>
        </w:rPr>
        <w:t>ยอดคงค้างและรายการระหว่างกั</w:t>
      </w:r>
      <w:r w:rsidR="000E56C6" w:rsidRPr="000E56C6">
        <w:rPr>
          <w:rFonts w:ascii="Angsana New" w:hAnsi="Angsana New" w:cs="Angsana New"/>
          <w:spacing w:val="-18"/>
          <w:sz w:val="32"/>
          <w:szCs w:val="32"/>
          <w:cs/>
        </w:rPr>
        <w:t>นที่สำคัญของบริษัทและบริษัทย่อย</w:t>
      </w:r>
      <w:r w:rsidR="000E56C6" w:rsidRPr="000E56C6">
        <w:rPr>
          <w:rFonts w:ascii="Angsana New" w:hAnsi="Angsana New" w:cs="Angsana New"/>
          <w:spacing w:val="-18"/>
          <w:sz w:val="32"/>
          <w:szCs w:val="32"/>
        </w:rPr>
        <w:t xml:space="preserve"> </w:t>
      </w:r>
      <w:r w:rsidRPr="000E56C6">
        <w:rPr>
          <w:rFonts w:ascii="Angsana New" w:hAnsi="Angsana New" w:cs="Angsana New"/>
          <w:spacing w:val="-18"/>
          <w:sz w:val="32"/>
          <w:szCs w:val="32"/>
          <w:cs/>
        </w:rPr>
        <w:t>ได้ตัดออกจากงบการเงิน</w:t>
      </w:r>
      <w:r w:rsidRPr="000E56C6">
        <w:rPr>
          <w:rFonts w:ascii="Angsana New" w:hAnsi="Angsana New" w:cs="Angsana New" w:hint="cs"/>
          <w:spacing w:val="-18"/>
          <w:sz w:val="32"/>
          <w:szCs w:val="32"/>
          <w:cs/>
        </w:rPr>
        <w:t>ระหว่างกาล</w:t>
      </w:r>
      <w:r w:rsidRPr="000E56C6">
        <w:rPr>
          <w:rFonts w:ascii="Angsana New" w:hAnsi="Angsana New" w:cs="Angsana New"/>
          <w:spacing w:val="-18"/>
          <w:sz w:val="32"/>
          <w:szCs w:val="32"/>
          <w:cs/>
        </w:rPr>
        <w:t>รวม</w:t>
      </w:r>
      <w:r w:rsidR="00EE3929" w:rsidRPr="000E56C6">
        <w:rPr>
          <w:rFonts w:ascii="Angsana New" w:hAnsi="Angsana New" w:cs="Angsana New" w:hint="cs"/>
          <w:spacing w:val="-18"/>
          <w:sz w:val="32"/>
          <w:szCs w:val="32"/>
          <w:cs/>
        </w:rPr>
        <w:t>แล้ว</w:t>
      </w:r>
    </w:p>
    <w:p w:rsidR="008D656F" w:rsidRPr="002F37CC" w:rsidRDefault="008563B9" w:rsidP="003259D8">
      <w:pPr>
        <w:numPr>
          <w:ilvl w:val="0"/>
          <w:numId w:val="1"/>
        </w:numPr>
        <w:spacing w:before="240" w:after="120" w:line="276" w:lineRule="auto"/>
        <w:ind w:left="446" w:right="29" w:hanging="446"/>
        <w:jc w:val="thaiDistribute"/>
        <w:rPr>
          <w:rFonts w:ascii="Angsana New" w:hAnsi="Angsana New" w:cs="Angsana New"/>
          <w:sz w:val="10"/>
          <w:szCs w:val="10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สรุปนโยบายการบัญชีที่สำคัญ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</w:p>
    <w:p w:rsidR="00A460C8" w:rsidRDefault="005E7538" w:rsidP="005E7538">
      <w:pPr>
        <w:spacing w:line="276" w:lineRule="auto"/>
        <w:ind w:left="907" w:right="28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นโยบายการบัญชีและวิธีการคำนวณที่ใช้ในงบการเงินระหว่างกาลนี้ มีความสอดคล้องกับการถือปฏิบัติในงบการเงิน สำหรับปีสิ้นสุดวันที่ 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31 </w:t>
      </w:r>
      <w:r w:rsidR="00AA495F" w:rsidRPr="00BE7B9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 255</w:t>
      </w:r>
      <w:r w:rsidR="00D8571A">
        <w:rPr>
          <w:rFonts w:ascii="Angsana New" w:hAnsi="Angsana New" w:cs="Angsana New" w:hint="cs"/>
          <w:sz w:val="32"/>
          <w:szCs w:val="32"/>
          <w:cs/>
        </w:rPr>
        <w:t>9</w:t>
      </w:r>
    </w:p>
    <w:p w:rsidR="008F5525" w:rsidRPr="002F37CC" w:rsidRDefault="008F5525" w:rsidP="003259D8">
      <w:pPr>
        <w:numPr>
          <w:ilvl w:val="0"/>
          <w:numId w:val="1"/>
        </w:numPr>
        <w:spacing w:before="240" w:after="6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193D4F" w:rsidRPr="002F37CC" w:rsidRDefault="00DB3322" w:rsidP="00BE7B95">
      <w:pPr>
        <w:spacing w:line="276" w:lineRule="auto"/>
        <w:ind w:right="251"/>
        <w:jc w:val="righ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193D4F"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5E7538">
        <w:rPr>
          <w:rFonts w:ascii="Angsana New" w:hAnsi="Angsana New" w:cs="Angsana New" w:hint="cs"/>
          <w:sz w:val="32"/>
          <w:szCs w:val="32"/>
          <w:cs/>
        </w:rPr>
        <w:t>พัน</w:t>
      </w:r>
      <w:r w:rsidR="00193D4F"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462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9"/>
        <w:gridCol w:w="1679"/>
        <w:gridCol w:w="1678"/>
        <w:gridCol w:w="1678"/>
        <w:gridCol w:w="1678"/>
      </w:tblGrid>
      <w:tr w:rsidR="00BE7B95" w:rsidRPr="002F37CC" w:rsidTr="008C7DE7">
        <w:trPr>
          <w:cantSplit/>
          <w:trHeight w:val="526"/>
        </w:trPr>
        <w:tc>
          <w:tcPr>
            <w:tcW w:w="1308" w:type="pct"/>
            <w:vMerge w:val="restart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5F0A" w:rsidRPr="002F37CC" w:rsidTr="008C7DE7">
        <w:trPr>
          <w:cantSplit/>
          <w:trHeight w:val="458"/>
        </w:trPr>
        <w:tc>
          <w:tcPr>
            <w:tcW w:w="1308" w:type="pct"/>
            <w:vMerge/>
            <w:vAlign w:val="center"/>
          </w:tcPr>
          <w:p w:rsidR="00985F0A" w:rsidRPr="002F37CC" w:rsidRDefault="00985F0A" w:rsidP="00800D4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985F0A" w:rsidRPr="002F37CC" w:rsidRDefault="00985F0A" w:rsidP="005772E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 2560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985F0A" w:rsidRPr="002F37CC" w:rsidRDefault="00985F0A" w:rsidP="00BA3A5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.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985F0A" w:rsidRPr="002F37CC" w:rsidRDefault="00985F0A" w:rsidP="00985F0A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 2560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985F0A" w:rsidRPr="002F37CC" w:rsidRDefault="00985F0A" w:rsidP="00BA3A5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.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C7DE7" w:rsidRPr="002F37CC" w:rsidTr="008C7DE7">
        <w:trPr>
          <w:cantSplit/>
        </w:trPr>
        <w:tc>
          <w:tcPr>
            <w:tcW w:w="1308" w:type="pct"/>
            <w:tcBorders>
              <w:top w:val="nil"/>
              <w:bottom w:val="nil"/>
            </w:tcBorders>
            <w:vAlign w:val="center"/>
          </w:tcPr>
          <w:p w:rsidR="008C7DE7" w:rsidRPr="002F37CC" w:rsidRDefault="008C7DE7" w:rsidP="00800D4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C7DE7" w:rsidRPr="002F37CC" w:rsidRDefault="00EA4459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C7DE7" w:rsidRPr="00802A60" w:rsidRDefault="00985F0A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C7DE7" w:rsidRPr="002F37CC" w:rsidRDefault="00EA4459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C7DE7" w:rsidRPr="002F37CC" w:rsidRDefault="008C7DE7" w:rsidP="007E12C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8C7DE7" w:rsidRPr="002F37CC" w:rsidTr="008C7DE7">
        <w:trPr>
          <w:cantSplit/>
        </w:trPr>
        <w:tc>
          <w:tcPr>
            <w:tcW w:w="1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7DE7" w:rsidRPr="002F37CC" w:rsidRDefault="008C7DE7" w:rsidP="00581A05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7DE7" w:rsidRPr="002F37CC" w:rsidRDefault="00EA4459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176,492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7DE7" w:rsidRPr="00802A60" w:rsidRDefault="00985F0A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="008C7DE7" w:rsidRPr="00802A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538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7DE7" w:rsidRPr="002F37CC" w:rsidRDefault="00EA4459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174,664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7DE7" w:rsidRPr="002F37CC" w:rsidRDefault="00985F0A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  <w:r w:rsidR="008C7DE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353</w:t>
            </w:r>
          </w:p>
        </w:tc>
      </w:tr>
      <w:tr w:rsidR="008C7DE7" w:rsidRPr="002F37CC" w:rsidTr="008C7DE7">
        <w:trPr>
          <w:cantSplit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E7" w:rsidRPr="002F37CC" w:rsidRDefault="008C7DE7" w:rsidP="00800D43">
            <w:pPr>
              <w:tabs>
                <w:tab w:val="left" w:pos="739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DE7" w:rsidRPr="002F37CC" w:rsidRDefault="00EA4459" w:rsidP="008C7DE7">
            <w:pPr>
              <w:tabs>
                <w:tab w:val="decimal" w:pos="1167"/>
              </w:tabs>
              <w:spacing w:before="30" w:line="276" w:lineRule="auto"/>
              <w:ind w:left="-92"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176,552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E7" w:rsidRPr="00802A60" w:rsidRDefault="00985F0A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="008C7DE7" w:rsidRPr="00802A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598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E7" w:rsidRPr="002F37CC" w:rsidRDefault="00EA4459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174,724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E7" w:rsidRPr="002F37CC" w:rsidRDefault="00985F0A" w:rsidP="008C7DE7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  <w:r w:rsidR="008C7DE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</w:tr>
    </w:tbl>
    <w:p w:rsidR="003E4099" w:rsidRDefault="003E4099" w:rsidP="00AA495F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42BD8" w:rsidRDefault="00E42BD8" w:rsidP="00AA495F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42BD8" w:rsidRDefault="00E42BD8" w:rsidP="00AA495F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42BD8" w:rsidRDefault="00E42BD8" w:rsidP="00AA495F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42BD8" w:rsidRDefault="00E42BD8" w:rsidP="00AA495F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766A3" w:rsidRDefault="001766A3" w:rsidP="00AA495F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42BD8" w:rsidRDefault="00E42BD8" w:rsidP="00AA495F">
      <w:pPr>
        <w:spacing w:before="240" w:after="120" w:line="276" w:lineRule="auto"/>
        <w:ind w:left="446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61437" w:rsidRPr="00B61437" w:rsidRDefault="008A209E" w:rsidP="00B61437">
      <w:pPr>
        <w:numPr>
          <w:ilvl w:val="0"/>
          <w:numId w:val="1"/>
        </w:numPr>
        <w:spacing w:before="240" w:after="120"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495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ลูกหนี้การค้าและลูกหนี้อื่น </w:t>
      </w:r>
    </w:p>
    <w:p w:rsidR="00B61437" w:rsidRPr="005031F3" w:rsidRDefault="00BE7B95" w:rsidP="008721FF">
      <w:pPr>
        <w:spacing w:line="276" w:lineRule="auto"/>
        <w:ind w:right="-463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B777B8">
        <w:rPr>
          <w:rFonts w:ascii="Angsana New" w:hAnsi="Angsana New" w:cs="Angsana New"/>
          <w:sz w:val="32"/>
          <w:szCs w:val="32"/>
        </w:rPr>
        <w:t xml:space="preserve"> </w:t>
      </w:r>
      <w:r w:rsidR="00B61120"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AE556A">
        <w:rPr>
          <w:rFonts w:ascii="Angsana New" w:hAnsi="Angsana New" w:cs="Angsana New" w:hint="cs"/>
          <w:sz w:val="32"/>
          <w:szCs w:val="32"/>
          <w:cs/>
        </w:rPr>
        <w:t>พัน</w:t>
      </w:r>
      <w:r w:rsidR="00B61120"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pPr w:leftFromText="180" w:rightFromText="180" w:vertAnchor="page" w:horzAnchor="margin" w:tblpY="2461"/>
        <w:tblW w:w="10173" w:type="dxa"/>
        <w:tblLayout w:type="fixed"/>
        <w:tblLook w:val="0000"/>
      </w:tblPr>
      <w:tblGrid>
        <w:gridCol w:w="3794"/>
        <w:gridCol w:w="1630"/>
        <w:gridCol w:w="1630"/>
        <w:gridCol w:w="1559"/>
        <w:gridCol w:w="1560"/>
      </w:tblGrid>
      <w:tr w:rsidR="002F4767" w:rsidRPr="00F45C00" w:rsidTr="00823F0A">
        <w:trPr>
          <w:trHeight w:val="408"/>
        </w:trPr>
        <w:tc>
          <w:tcPr>
            <w:tcW w:w="379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F4767" w:rsidRPr="00457729" w:rsidRDefault="002F4767" w:rsidP="00823F0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-10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767" w:rsidRPr="00457729" w:rsidRDefault="002F4767" w:rsidP="002F254C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767" w:rsidRPr="00457729" w:rsidRDefault="002F4767" w:rsidP="00823F0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2F4767" w:rsidRPr="00F45C00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F4767" w:rsidRPr="00457729" w:rsidRDefault="002F4767" w:rsidP="00823F0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67" w:rsidRPr="00457729" w:rsidRDefault="002F4767" w:rsidP="00823F0A">
            <w:pPr>
              <w:tabs>
                <w:tab w:val="decimal" w:pos="1242"/>
              </w:tabs>
              <w:spacing w:before="30"/>
              <w:ind w:left="-126"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67" w:rsidRPr="00457729" w:rsidRDefault="002F4767" w:rsidP="00823F0A">
            <w:pPr>
              <w:tabs>
                <w:tab w:val="decimal" w:pos="1242"/>
              </w:tabs>
              <w:spacing w:before="30"/>
              <w:ind w:left="-126"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5F0A" w:rsidRPr="00F45C00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0A" w:rsidRPr="00457729" w:rsidRDefault="00985F0A" w:rsidP="00985F0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-10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85F0A" w:rsidRPr="00457729" w:rsidRDefault="00985F0A" w:rsidP="00985F0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มี.ค. 2560</w:t>
            </w:r>
          </w:p>
        </w:tc>
        <w:tc>
          <w:tcPr>
            <w:tcW w:w="16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0A" w:rsidRPr="00457729" w:rsidRDefault="00985F0A" w:rsidP="00985F0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85F0A" w:rsidRPr="00457729" w:rsidRDefault="00985F0A" w:rsidP="00985F0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มี.ค. 2560</w:t>
            </w:r>
          </w:p>
        </w:tc>
        <w:tc>
          <w:tcPr>
            <w:tcW w:w="15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0A" w:rsidRPr="00457729" w:rsidRDefault="00985F0A" w:rsidP="00985F0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A30D1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2F4767" w:rsidRPr="00F45C00" w:rsidTr="00823F0A">
        <w:trPr>
          <w:trHeight w:val="408"/>
        </w:trPr>
        <w:tc>
          <w:tcPr>
            <w:tcW w:w="3794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2F4767" w:rsidRPr="00424A39" w:rsidRDefault="002F4767" w:rsidP="00823F0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-10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  <w:vAlign w:val="center"/>
          </w:tcPr>
          <w:p w:rsidR="002F4767" w:rsidRPr="00B61437" w:rsidRDefault="002F4767" w:rsidP="00823F0A">
            <w:pPr>
              <w:tabs>
                <w:tab w:val="decimal" w:pos="1242"/>
              </w:tabs>
              <w:spacing w:before="30"/>
              <w:ind w:left="-126"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:rsidR="002F4767" w:rsidRPr="00B61437" w:rsidRDefault="002F4767" w:rsidP="00823F0A">
            <w:pPr>
              <w:tabs>
                <w:tab w:val="decimal" w:pos="1242"/>
              </w:tabs>
              <w:spacing w:before="30"/>
              <w:ind w:left="-126"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:rsidR="002F4767" w:rsidRPr="00B61437" w:rsidRDefault="002F4767" w:rsidP="00823F0A">
            <w:pPr>
              <w:tabs>
                <w:tab w:val="decimal" w:pos="1242"/>
              </w:tabs>
              <w:spacing w:before="30"/>
              <w:ind w:left="-126"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2F4767" w:rsidRPr="00B61437" w:rsidRDefault="002F4767" w:rsidP="00823F0A">
            <w:pPr>
              <w:tabs>
                <w:tab w:val="decimal" w:pos="1168"/>
              </w:tabs>
              <w:spacing w:before="30"/>
              <w:ind w:left="-126"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0D16" w:rsidRPr="00F45C00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</w:tcBorders>
            <w:vAlign w:val="center"/>
          </w:tcPr>
          <w:p w:rsidR="00A30D16" w:rsidRPr="00457729" w:rsidRDefault="00A30D16" w:rsidP="00A30D16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ยังไม่ถึงกำหนดชำระ</w:t>
            </w:r>
          </w:p>
        </w:tc>
        <w:tc>
          <w:tcPr>
            <w:tcW w:w="1630" w:type="dxa"/>
            <w:tcBorders>
              <w:left w:val="single" w:sz="6" w:space="0" w:color="auto"/>
              <w:right w:val="dashed" w:sz="4" w:space="0" w:color="auto"/>
            </w:tcBorders>
          </w:tcPr>
          <w:p w:rsidR="00A30D16" w:rsidRPr="00B61437" w:rsidRDefault="00A30D16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125,265</w:t>
            </w:r>
          </w:p>
        </w:tc>
        <w:tc>
          <w:tcPr>
            <w:tcW w:w="163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154,324</w:t>
            </w: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</w:tcPr>
          <w:p w:rsidR="00A30D16" w:rsidRPr="00B61437" w:rsidRDefault="00A30D16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125,265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154,324</w:t>
            </w:r>
          </w:p>
        </w:tc>
      </w:tr>
      <w:tr w:rsidR="00A30D16" w:rsidRPr="00F45C00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</w:tcBorders>
            <w:vAlign w:val="center"/>
          </w:tcPr>
          <w:p w:rsidR="00A30D16" w:rsidRPr="00457729" w:rsidRDefault="00A30D16" w:rsidP="00A30D16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เกินกำหนดชำระไม่เกิน 3 เดือน</w:t>
            </w:r>
          </w:p>
        </w:tc>
        <w:tc>
          <w:tcPr>
            <w:tcW w:w="1630" w:type="dxa"/>
            <w:tcBorders>
              <w:left w:val="single" w:sz="6" w:space="0" w:color="auto"/>
              <w:right w:val="dashed" w:sz="4" w:space="0" w:color="auto"/>
            </w:tcBorders>
          </w:tcPr>
          <w:p w:rsidR="00A30D16" w:rsidRPr="00B61437" w:rsidRDefault="00A30D16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31,777</w:t>
            </w:r>
          </w:p>
        </w:tc>
        <w:tc>
          <w:tcPr>
            <w:tcW w:w="163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80,77</w:t>
            </w:r>
            <w:r w:rsidR="005F512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</w:tcPr>
          <w:p w:rsidR="00A30D16" w:rsidRPr="00B61437" w:rsidRDefault="00A30D16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31,777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80,77</w:t>
            </w:r>
            <w:r w:rsidR="005F512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A30D16" w:rsidRPr="00F45C00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</w:tcBorders>
            <w:vAlign w:val="center"/>
          </w:tcPr>
          <w:p w:rsidR="00A30D16" w:rsidRPr="00457729" w:rsidRDefault="00A30D16" w:rsidP="00A30D16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มากกว่า 3 เดือน ถึง 6 เดือน</w:t>
            </w:r>
          </w:p>
        </w:tc>
        <w:tc>
          <w:tcPr>
            <w:tcW w:w="1630" w:type="dxa"/>
            <w:tcBorders>
              <w:left w:val="single" w:sz="6" w:space="0" w:color="auto"/>
              <w:right w:val="dashed" w:sz="4" w:space="0" w:color="auto"/>
            </w:tcBorders>
          </w:tcPr>
          <w:p w:rsidR="00A30D16" w:rsidRPr="00B61437" w:rsidRDefault="00A30D16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36,337</w:t>
            </w:r>
          </w:p>
        </w:tc>
        <w:tc>
          <w:tcPr>
            <w:tcW w:w="163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left="-37"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3,400</w:t>
            </w: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</w:tcPr>
          <w:p w:rsidR="00A30D16" w:rsidRPr="00B61437" w:rsidRDefault="00A30D16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36,337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left="-37"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3,400</w:t>
            </w:r>
          </w:p>
        </w:tc>
      </w:tr>
      <w:tr w:rsidR="00A30D16" w:rsidRPr="00F45C00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</w:tcBorders>
            <w:vAlign w:val="center"/>
          </w:tcPr>
          <w:p w:rsidR="00A30D16" w:rsidRPr="00457729" w:rsidRDefault="00A30D16" w:rsidP="00A30D16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ถึง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30" w:type="dxa"/>
            <w:tcBorders>
              <w:left w:val="single" w:sz="6" w:space="0" w:color="auto"/>
              <w:right w:val="dashed" w:sz="4" w:space="0" w:color="auto"/>
            </w:tcBorders>
          </w:tcPr>
          <w:p w:rsidR="00A30D16" w:rsidRPr="00B61437" w:rsidRDefault="00A30D16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3,337</w:t>
            </w:r>
          </w:p>
        </w:tc>
        <w:tc>
          <w:tcPr>
            <w:tcW w:w="163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</w:tcPr>
          <w:p w:rsidR="00A30D16" w:rsidRPr="00B61437" w:rsidRDefault="00A30D16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3,337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A30D16" w:rsidRPr="00F45C00" w:rsidTr="00823F0A">
        <w:trPr>
          <w:trHeight w:val="408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30D16" w:rsidRPr="00457729" w:rsidRDefault="00A30D16" w:rsidP="00A30D16">
            <w:pPr>
              <w:tabs>
                <w:tab w:val="left" w:pos="39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A30D16" w:rsidRPr="00B61437" w:rsidRDefault="00A30D16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196,716</w:t>
            </w:r>
          </w:p>
        </w:tc>
        <w:tc>
          <w:tcPr>
            <w:tcW w:w="1630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238,50</w:t>
            </w:r>
            <w:r w:rsidR="001766A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dashed" w:sz="4" w:space="0" w:color="auto"/>
              <w:right w:val="dashed" w:sz="4" w:space="0" w:color="auto"/>
            </w:tcBorders>
          </w:tcPr>
          <w:p w:rsidR="00A30D16" w:rsidRPr="00B61437" w:rsidRDefault="00A30D16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196,716</w:t>
            </w:r>
          </w:p>
        </w:tc>
        <w:tc>
          <w:tcPr>
            <w:tcW w:w="1560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238,50</w:t>
            </w:r>
            <w:r w:rsidR="005F512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A30D16" w:rsidRPr="00A30D16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</w:tcBorders>
            <w:vAlign w:val="center"/>
          </w:tcPr>
          <w:p w:rsidR="00A30D16" w:rsidRPr="00457729" w:rsidRDefault="00A30D16" w:rsidP="00A30D16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ค่าเผื่อหนี้สงสัยจะสูญ</w:t>
            </w:r>
          </w:p>
        </w:tc>
        <w:tc>
          <w:tcPr>
            <w:tcW w:w="1630" w:type="dxa"/>
            <w:tcBorders>
              <w:left w:val="single" w:sz="6" w:space="0" w:color="auto"/>
              <w:right w:val="dashed" w:sz="4" w:space="0" w:color="auto"/>
            </w:tcBorders>
          </w:tcPr>
          <w:p w:rsidR="00A30D16" w:rsidRPr="00B61437" w:rsidRDefault="00A30D16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(3,337)</w:t>
            </w:r>
          </w:p>
        </w:tc>
        <w:tc>
          <w:tcPr>
            <w:tcW w:w="163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886"/>
              </w:tabs>
              <w:spacing w:before="30" w:line="276" w:lineRule="auto"/>
              <w:ind w:right="-1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</w:tcPr>
          <w:p w:rsidR="00A30D16" w:rsidRPr="00B61437" w:rsidRDefault="00A30D16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(3,337)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886"/>
              </w:tabs>
              <w:spacing w:before="30" w:line="276" w:lineRule="auto"/>
              <w:ind w:right="-1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30D16" w:rsidRPr="00717708" w:rsidTr="00823F0A">
        <w:trPr>
          <w:trHeight w:val="408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0D16" w:rsidRPr="00457729" w:rsidRDefault="00A30D16" w:rsidP="00A30D16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Pr="00457729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A30D16" w:rsidRPr="00B61437" w:rsidRDefault="00A30D16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193,379</w:t>
            </w:r>
          </w:p>
        </w:tc>
        <w:tc>
          <w:tcPr>
            <w:tcW w:w="1630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238,50</w:t>
            </w:r>
            <w:r w:rsidR="001766A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:rsidR="00A30D16" w:rsidRPr="00B61437" w:rsidRDefault="00A30D16" w:rsidP="00A30D16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193,379</w:t>
            </w:r>
          </w:p>
        </w:tc>
        <w:tc>
          <w:tcPr>
            <w:tcW w:w="1560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A30D16" w:rsidRPr="00160970" w:rsidRDefault="00A30D16" w:rsidP="00A30D16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238,50</w:t>
            </w:r>
            <w:r w:rsidR="00A35B6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985F0A" w:rsidTr="00823F0A">
        <w:trPr>
          <w:trHeight w:val="408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85F0A" w:rsidRPr="00457729" w:rsidRDefault="00985F0A" w:rsidP="00985F0A">
            <w:pPr>
              <w:tabs>
                <w:tab w:val="left" w:pos="7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985F0A" w:rsidRPr="00B61437" w:rsidRDefault="00985F0A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985F0A" w:rsidRPr="00160970" w:rsidRDefault="00985F0A" w:rsidP="00985F0A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dashed" w:sz="4" w:space="0" w:color="auto"/>
              <w:right w:val="dashed" w:sz="4" w:space="0" w:color="auto"/>
            </w:tcBorders>
          </w:tcPr>
          <w:p w:rsidR="00985F0A" w:rsidRPr="00B61437" w:rsidRDefault="00985F0A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985F0A" w:rsidRPr="00160970" w:rsidRDefault="00985F0A" w:rsidP="00985F0A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85F0A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</w:tcBorders>
            <w:vAlign w:val="center"/>
          </w:tcPr>
          <w:p w:rsidR="00985F0A" w:rsidRPr="00457729" w:rsidRDefault="00985F0A" w:rsidP="00985F0A">
            <w:pPr>
              <w:tabs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241"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ค่าใช้จ่ายรอเรียกคืน</w:t>
            </w:r>
          </w:p>
        </w:tc>
        <w:tc>
          <w:tcPr>
            <w:tcW w:w="1630" w:type="dxa"/>
            <w:tcBorders>
              <w:left w:val="single" w:sz="6" w:space="0" w:color="auto"/>
              <w:right w:val="dashed" w:sz="4" w:space="0" w:color="auto"/>
            </w:tcBorders>
          </w:tcPr>
          <w:p w:rsidR="00985F0A" w:rsidRPr="00B61437" w:rsidRDefault="00A30D16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</w:t>
            </w:r>
            <w:r w:rsidR="003B180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30" w:type="dxa"/>
            <w:tcBorders>
              <w:left w:val="dashed" w:sz="4" w:space="0" w:color="auto"/>
              <w:right w:val="single" w:sz="4" w:space="0" w:color="auto"/>
            </w:tcBorders>
          </w:tcPr>
          <w:p w:rsidR="00985F0A" w:rsidRPr="00160970" w:rsidRDefault="00985F0A" w:rsidP="003E4099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1,41</w:t>
            </w:r>
            <w:r w:rsidR="003E409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</w:tcPr>
          <w:p w:rsidR="00985F0A" w:rsidRPr="00B61437" w:rsidRDefault="00A30D16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963</w:t>
            </w:r>
          </w:p>
        </w:tc>
        <w:tc>
          <w:tcPr>
            <w:tcW w:w="1560" w:type="dxa"/>
            <w:tcBorders>
              <w:left w:val="dashed" w:sz="4" w:space="0" w:color="auto"/>
              <w:right w:val="single" w:sz="4" w:space="0" w:color="auto"/>
            </w:tcBorders>
          </w:tcPr>
          <w:p w:rsidR="00985F0A" w:rsidRPr="00160970" w:rsidRDefault="00985F0A" w:rsidP="003E4099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1,41</w:t>
            </w:r>
            <w:r w:rsidR="003E409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985F0A" w:rsidTr="00823F0A">
        <w:trPr>
          <w:trHeight w:val="408"/>
        </w:trPr>
        <w:tc>
          <w:tcPr>
            <w:tcW w:w="3794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985F0A" w:rsidRPr="00457729" w:rsidRDefault="00985F0A" w:rsidP="00985F0A">
            <w:pPr>
              <w:tabs>
                <w:tab w:val="left" w:pos="241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2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30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985F0A" w:rsidRPr="00B61437" w:rsidRDefault="00A30D16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1,237</w:t>
            </w:r>
          </w:p>
        </w:tc>
        <w:tc>
          <w:tcPr>
            <w:tcW w:w="163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5F0A" w:rsidRPr="00160970" w:rsidRDefault="00985F0A" w:rsidP="003E4099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</w:t>
            </w:r>
            <w:r w:rsidR="003E409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85F0A" w:rsidRPr="00B61437" w:rsidRDefault="00A30D16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1,237</w:t>
            </w:r>
          </w:p>
        </w:tc>
        <w:tc>
          <w:tcPr>
            <w:tcW w:w="156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5F0A" w:rsidRPr="00160970" w:rsidRDefault="00985F0A" w:rsidP="00985F0A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</w:t>
            </w:r>
            <w:r w:rsidR="003E409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85F0A" w:rsidTr="00823F0A">
        <w:trPr>
          <w:trHeight w:val="408"/>
        </w:trPr>
        <w:tc>
          <w:tcPr>
            <w:tcW w:w="37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85F0A" w:rsidRPr="00457729" w:rsidRDefault="00985F0A" w:rsidP="00985F0A">
            <w:pPr>
              <w:tabs>
                <w:tab w:val="left" w:pos="241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985F0A" w:rsidRPr="00B61437" w:rsidRDefault="00A30D16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2,19</w:t>
            </w:r>
            <w:r w:rsidR="001766A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5F0A" w:rsidRPr="00160970" w:rsidRDefault="00985F0A" w:rsidP="003E4099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2,18</w:t>
            </w:r>
            <w:r w:rsidR="003E409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85F0A" w:rsidRPr="00B61437" w:rsidRDefault="00A30D16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2,200</w:t>
            </w:r>
          </w:p>
        </w:tc>
        <w:tc>
          <w:tcPr>
            <w:tcW w:w="15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5F0A" w:rsidRPr="00160970" w:rsidRDefault="00985F0A" w:rsidP="00985F0A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2,18</w:t>
            </w:r>
            <w:r w:rsidR="003E409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985F0A" w:rsidTr="00823F0A">
        <w:trPr>
          <w:trHeight w:val="408"/>
        </w:trPr>
        <w:tc>
          <w:tcPr>
            <w:tcW w:w="37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85F0A" w:rsidRPr="00457729" w:rsidRDefault="00985F0A" w:rsidP="00985F0A">
            <w:pPr>
              <w:tabs>
                <w:tab w:val="left" w:pos="241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985F0A" w:rsidRPr="00B61437" w:rsidRDefault="00A30D16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195,57</w:t>
            </w:r>
            <w:r w:rsidR="003B1805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5F0A" w:rsidRPr="00160970" w:rsidRDefault="00985F0A" w:rsidP="00985F0A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240,68</w:t>
            </w:r>
            <w:r w:rsidR="001766A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85F0A" w:rsidRPr="00B61437" w:rsidRDefault="00A30D16" w:rsidP="00985F0A">
            <w:pPr>
              <w:tabs>
                <w:tab w:val="decimal" w:pos="1161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195,579</w:t>
            </w:r>
          </w:p>
        </w:tc>
        <w:tc>
          <w:tcPr>
            <w:tcW w:w="15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85F0A" w:rsidRPr="00160970" w:rsidRDefault="00985F0A" w:rsidP="00985F0A">
            <w:pPr>
              <w:tabs>
                <w:tab w:val="decimal" w:pos="1239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240,68</w:t>
            </w:r>
            <w:r w:rsidR="005F512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</w:tbl>
    <w:p w:rsidR="005031F3" w:rsidRPr="00992EEE" w:rsidRDefault="005031F3" w:rsidP="00133829">
      <w:pPr>
        <w:spacing w:before="240" w:after="60"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583311" w:rsidRDefault="00583311" w:rsidP="00583311">
      <w:pPr>
        <w:numPr>
          <w:ilvl w:val="0"/>
          <w:numId w:val="1"/>
        </w:numPr>
        <w:spacing w:line="276" w:lineRule="auto"/>
        <w:ind w:left="446" w:right="29" w:hanging="44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ลูกหนี้จากการเลิกกิจการของบริษัทย่อย</w:t>
      </w:r>
    </w:p>
    <w:p w:rsidR="00CE00A5" w:rsidRDefault="00583311" w:rsidP="00411DBB">
      <w:pPr>
        <w:spacing w:line="276" w:lineRule="auto"/>
        <w:ind w:left="425" w:right="28" w:firstLine="709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proofErr w:type="gramStart"/>
      <w:r>
        <w:rPr>
          <w:rFonts w:ascii="Angsana New" w:hAnsi="Angsana New" w:cs="Angsana New"/>
          <w:sz w:val="32"/>
          <w:szCs w:val="32"/>
        </w:rPr>
        <w:t>TEAM PRECISION (SINGAPORE) PTE.</w:t>
      </w:r>
      <w:proofErr w:type="gramEnd"/>
      <w:r>
        <w:rPr>
          <w:rFonts w:ascii="Angsana New" w:hAnsi="Angsana New" w:cs="Angsana New"/>
          <w:sz w:val="32"/>
          <w:szCs w:val="32"/>
        </w:rPr>
        <w:t xml:space="preserve"> LTD. </w:t>
      </w:r>
      <w:r>
        <w:rPr>
          <w:rFonts w:ascii="Angsana New" w:hAnsi="Angsana New" w:cs="Angsana New" w:hint="cs"/>
          <w:sz w:val="32"/>
          <w:szCs w:val="32"/>
          <w:cs/>
        </w:rPr>
        <w:t xml:space="preserve">ซึ่งเป็นบริษัทย่อยในต่างประเทศ (สัดส่วนเงินลงทุนร้อยละ 100) ได้จดทะเบียนเลิกกิจการตามกฎหมายต่างประเทศแล้ว เมื่อวันที่ </w:t>
      </w:r>
      <w:r>
        <w:rPr>
          <w:rFonts w:ascii="Angsana New" w:hAnsi="Angsana New" w:cs="Angsana New"/>
          <w:sz w:val="32"/>
          <w:szCs w:val="32"/>
        </w:rPr>
        <w:t xml:space="preserve">28 </w:t>
      </w:r>
      <w:r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>
        <w:rPr>
          <w:rFonts w:ascii="Angsana New" w:hAnsi="Angsana New" w:cs="Angsana New"/>
          <w:sz w:val="32"/>
          <w:szCs w:val="32"/>
        </w:rPr>
        <w:t xml:space="preserve"> 2559</w:t>
      </w:r>
      <w:r>
        <w:rPr>
          <w:rFonts w:ascii="Angsana New" w:hAnsi="Angsana New" w:cs="Angsana New" w:hint="cs"/>
          <w:sz w:val="32"/>
          <w:szCs w:val="32"/>
          <w:cs/>
        </w:rPr>
        <w:t xml:space="preserve"> ด้วยเหตุดังกล่าวสินทรัพย์และหนี้สินของ </w:t>
      </w:r>
      <w:r>
        <w:rPr>
          <w:rFonts w:ascii="Angsana New" w:hAnsi="Angsana New" w:cs="Angsana New"/>
          <w:sz w:val="32"/>
          <w:szCs w:val="32"/>
        </w:rPr>
        <w:t>TEAM PRECISION (SINGAPORE) PTE. LTD.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11DBB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>ถูกตัดออกจากงบการเงินรวม และถูกแทนที่ด้วยการรับรู้รายการเงินลงทุนใน</w:t>
      </w:r>
      <w:r w:rsidRPr="00E2007A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TEAM PRECISION (SINGAPORE) PTE. LTD.</w:t>
      </w:r>
      <w:r>
        <w:rPr>
          <w:rFonts w:ascii="Angsana New" w:hAnsi="Angsana New" w:cs="Angsana New" w:hint="cs"/>
          <w:sz w:val="32"/>
          <w:szCs w:val="32"/>
          <w:cs/>
        </w:rPr>
        <w:t xml:space="preserve"> ด้วยมูลค่าที่คาดว่าจะได้รับคืน ณ วันที่</w:t>
      </w:r>
      <w:r>
        <w:rPr>
          <w:rFonts w:ascii="Angsana New" w:hAnsi="Angsana New" w:cs="Angsana New"/>
          <w:sz w:val="32"/>
          <w:szCs w:val="32"/>
        </w:rPr>
        <w:t xml:space="preserve"> 28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cs="Angsana New"/>
          <w:sz w:val="32"/>
          <w:szCs w:val="32"/>
        </w:rPr>
        <w:t xml:space="preserve">2559 </w:t>
      </w:r>
      <w:r>
        <w:rPr>
          <w:rFonts w:ascii="Angsana New" w:hAnsi="Angsana New" w:cs="Angsana New" w:hint="cs"/>
          <w:sz w:val="32"/>
          <w:szCs w:val="32"/>
          <w:cs/>
          <w:lang w:eastAsia="zh-CN"/>
        </w:rPr>
        <w:t>บริษัท</w:t>
      </w:r>
      <w:r w:rsidRPr="00AD41E6">
        <w:rPr>
          <w:rFonts w:ascii="Angsana New" w:hAnsi="Angsana New" w:cs="Angsana New" w:hint="cs"/>
          <w:sz w:val="32"/>
          <w:szCs w:val="32"/>
          <w:cs/>
          <w:lang w:eastAsia="zh-CN"/>
        </w:rPr>
        <w:t>ได้แสดงรายการผลตอบแทนจากการชำระบัญชีที่คาดว่าจะได้รับคืนตามมูลค่าตามบัญชีของ</w:t>
      </w:r>
      <w:r w:rsidRPr="00AD41E6">
        <w:rPr>
          <w:rFonts w:ascii="Angsana New" w:hAnsi="Angsana New" w:cs="Angsana New"/>
          <w:sz w:val="32"/>
          <w:szCs w:val="32"/>
          <w:lang w:eastAsia="zh-CN"/>
        </w:rPr>
        <w:t xml:space="preserve"> </w:t>
      </w:r>
      <w:r>
        <w:rPr>
          <w:rFonts w:ascii="Angsana New" w:hAnsi="Angsana New" w:cs="Angsana New"/>
          <w:sz w:val="32"/>
          <w:szCs w:val="32"/>
          <w:lang w:eastAsia="zh-CN"/>
        </w:rPr>
        <w:t>TEAM PRECISION (SINGAPORE) PTE. LTD</w:t>
      </w:r>
      <w:r>
        <w:rPr>
          <w:rFonts w:ascii="Angsana New" w:hAnsi="Angsana New" w:cs="Angsana New" w:hint="cs"/>
          <w:sz w:val="32"/>
          <w:szCs w:val="32"/>
          <w:cs/>
          <w:lang w:eastAsia="zh-CN"/>
        </w:rPr>
        <w:t>.</w:t>
      </w:r>
      <w:r>
        <w:rPr>
          <w:rFonts w:ascii="Angsana New" w:hAnsi="Angsana New" w:cs="Angsana New"/>
          <w:sz w:val="32"/>
          <w:szCs w:val="32"/>
          <w:lang w:eastAsia="zh-CN"/>
        </w:rPr>
        <w:t xml:space="preserve"> </w:t>
      </w:r>
      <w:r w:rsidRPr="00AD41E6">
        <w:rPr>
          <w:rFonts w:ascii="Angsana New" w:hAnsi="Angsana New" w:cs="Angsana New" w:hint="cs"/>
          <w:sz w:val="32"/>
          <w:szCs w:val="32"/>
          <w:cs/>
          <w:lang w:eastAsia="zh-CN"/>
        </w:rPr>
        <w:t xml:space="preserve">ไว้ในบัญชี </w:t>
      </w:r>
      <w:r w:rsidRPr="00AD41E6">
        <w:rPr>
          <w:rFonts w:ascii="Angsana New" w:hAnsi="Angsana New" w:cs="Angsana New"/>
          <w:sz w:val="32"/>
          <w:szCs w:val="32"/>
          <w:lang w:eastAsia="zh-CN"/>
        </w:rPr>
        <w:t>“</w:t>
      </w:r>
      <w:r w:rsidRPr="00AD41E6">
        <w:rPr>
          <w:rFonts w:ascii="Angsana New" w:hAnsi="Angsana New" w:cs="Angsana New" w:hint="cs"/>
          <w:sz w:val="32"/>
          <w:szCs w:val="32"/>
          <w:cs/>
          <w:lang w:eastAsia="zh-CN"/>
        </w:rPr>
        <w:t>ลูกหนี้จากการเลิกกิจการของบริษัทย่อย</w:t>
      </w:r>
      <w:r>
        <w:rPr>
          <w:rFonts w:ascii="Angsana New" w:hAnsi="Angsana New" w:cs="Angsana New" w:hint="cs"/>
          <w:sz w:val="32"/>
          <w:szCs w:val="32"/>
          <w:cs/>
          <w:lang w:eastAsia="zh-CN"/>
        </w:rPr>
        <w:t>”</w:t>
      </w:r>
      <w:r>
        <w:rPr>
          <w:rFonts w:ascii="Angsana New" w:hAnsi="Angsana New" w:cs="Angsana New" w:hint="cs"/>
          <w:sz w:val="32"/>
          <w:szCs w:val="32"/>
          <w:cs/>
          <w:lang w:eastAsia="zh-CN"/>
        </w:rPr>
        <w:tab/>
      </w:r>
    </w:p>
    <w:p w:rsidR="00411DBB" w:rsidRDefault="00411DBB" w:rsidP="00411DBB">
      <w:pPr>
        <w:spacing w:line="276" w:lineRule="auto"/>
        <w:ind w:left="425" w:right="28" w:firstLine="709"/>
        <w:jc w:val="thaiDistribute"/>
        <w:rPr>
          <w:rFonts w:ascii="Angsana New" w:hAnsi="Angsana New" w:cs="Angsana New"/>
          <w:sz w:val="32"/>
          <w:szCs w:val="32"/>
          <w:lang w:eastAsia="zh-CN"/>
        </w:rPr>
      </w:pPr>
    </w:p>
    <w:p w:rsidR="00411DBB" w:rsidRPr="00CE00A5" w:rsidRDefault="00411DBB" w:rsidP="00411DBB">
      <w:pPr>
        <w:spacing w:line="276" w:lineRule="auto"/>
        <w:ind w:left="425" w:right="28" w:firstLine="709"/>
        <w:jc w:val="thaiDistribute"/>
        <w:rPr>
          <w:rFonts w:ascii="Angsana New" w:hAnsi="Angsana New" w:cs="Angsana New"/>
          <w:sz w:val="32"/>
          <w:szCs w:val="32"/>
          <w:lang w:eastAsia="zh-CN"/>
        </w:rPr>
      </w:pPr>
    </w:p>
    <w:p w:rsidR="00CE00A5" w:rsidRPr="005F512B" w:rsidRDefault="00CE00A5" w:rsidP="00992EEE">
      <w:pPr>
        <w:spacing w:line="276" w:lineRule="auto"/>
        <w:ind w:left="426" w:right="167" w:firstLine="708"/>
        <w:jc w:val="right"/>
        <w:rPr>
          <w:rFonts w:ascii="Angsana New" w:hAnsi="Angsana New" w:cs="Angsana New"/>
          <w:sz w:val="32"/>
          <w:szCs w:val="32"/>
          <w:lang w:eastAsia="zh-CN"/>
        </w:rPr>
      </w:pPr>
      <w:r w:rsidRPr="005F512B">
        <w:rPr>
          <w:rFonts w:ascii="Angsana New" w:hAnsi="Angsana New" w:cs="Angsana New" w:hint="cs"/>
          <w:sz w:val="32"/>
          <w:szCs w:val="32"/>
          <w:cs/>
          <w:lang w:eastAsia="zh-CN"/>
        </w:rPr>
        <w:lastRenderedPageBreak/>
        <w:t>หน่วย</w:t>
      </w:r>
      <w:r w:rsidRPr="005F512B">
        <w:rPr>
          <w:rFonts w:ascii="Angsana New" w:hAnsi="Angsana New" w:cs="Angsana New"/>
          <w:sz w:val="32"/>
          <w:szCs w:val="32"/>
          <w:lang w:eastAsia="zh-CN"/>
        </w:rPr>
        <w:t xml:space="preserve"> : </w:t>
      </w:r>
      <w:r w:rsidR="00992EEE" w:rsidRPr="005F512B">
        <w:rPr>
          <w:rFonts w:ascii="Angsana New" w:hAnsi="Angsana New" w:cs="Angsana New" w:hint="cs"/>
          <w:sz w:val="32"/>
          <w:szCs w:val="32"/>
          <w:cs/>
          <w:lang w:eastAsia="zh-CN"/>
        </w:rPr>
        <w:t>พัน</w:t>
      </w:r>
      <w:r w:rsidRPr="005F512B">
        <w:rPr>
          <w:rFonts w:ascii="Angsana New" w:hAnsi="Angsana New" w:cs="Angsana New" w:hint="cs"/>
          <w:sz w:val="32"/>
          <w:szCs w:val="32"/>
          <w:cs/>
          <w:lang w:eastAsia="zh-CN"/>
        </w:rPr>
        <w:t>บาท</w:t>
      </w:r>
    </w:p>
    <w:tbl>
      <w:tblPr>
        <w:tblStyle w:val="TableGrid"/>
        <w:tblW w:w="0" w:type="auto"/>
        <w:tblInd w:w="288" w:type="dxa"/>
        <w:tblLook w:val="04A0"/>
      </w:tblPr>
      <w:tblGrid>
        <w:gridCol w:w="5040"/>
        <w:gridCol w:w="2160"/>
        <w:gridCol w:w="2070"/>
      </w:tblGrid>
      <w:tr w:rsidR="00CE00A5" w:rsidTr="00F12F79">
        <w:tc>
          <w:tcPr>
            <w:tcW w:w="5040" w:type="dxa"/>
            <w:vMerge w:val="restart"/>
            <w:vAlign w:val="center"/>
          </w:tcPr>
          <w:p w:rsidR="00CE00A5" w:rsidRDefault="00CE00A5" w:rsidP="00CE00A5">
            <w:pPr>
              <w:spacing w:line="276" w:lineRule="auto"/>
              <w:ind w:right="96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230" w:type="dxa"/>
            <w:gridSpan w:val="2"/>
          </w:tcPr>
          <w:p w:rsidR="00CE00A5" w:rsidRDefault="00CE00A5" w:rsidP="0076799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</w:t>
            </w:r>
            <w:r w:rsidR="00411DBB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การเงิน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E00A5" w:rsidTr="00F67D4D">
        <w:tc>
          <w:tcPr>
            <w:tcW w:w="5040" w:type="dxa"/>
            <w:vMerge/>
            <w:tcBorders>
              <w:bottom w:val="single" w:sz="4" w:space="0" w:color="auto"/>
            </w:tcBorders>
          </w:tcPr>
          <w:p w:rsidR="00CE00A5" w:rsidRDefault="00CE00A5" w:rsidP="00583311">
            <w:pPr>
              <w:spacing w:line="276" w:lineRule="auto"/>
              <w:ind w:right="969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CE00A5" w:rsidRPr="00C71510" w:rsidRDefault="00CE00A5" w:rsidP="004B480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มี.ค. 2560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E00A5" w:rsidRPr="00C71510" w:rsidRDefault="00CE00A5" w:rsidP="004B480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577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CE00A5" w:rsidTr="00F67D4D">
        <w:tc>
          <w:tcPr>
            <w:tcW w:w="5040" w:type="dxa"/>
            <w:tcBorders>
              <w:bottom w:val="nil"/>
            </w:tcBorders>
          </w:tcPr>
          <w:p w:rsidR="00CE00A5" w:rsidRDefault="00F12F79" w:rsidP="00F12F79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ลูกหนี้จากการเลิกกิจการของบริษัทย่อย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(SGD 207,995)</w:t>
            </w:r>
          </w:p>
        </w:tc>
        <w:tc>
          <w:tcPr>
            <w:tcW w:w="2160" w:type="dxa"/>
            <w:tcBorders>
              <w:bottom w:val="nil"/>
            </w:tcBorders>
          </w:tcPr>
          <w:p w:rsidR="00CE00A5" w:rsidRPr="00F12F79" w:rsidRDefault="00F12F79" w:rsidP="00F12F7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12F79">
              <w:rPr>
                <w:rFonts w:ascii="Angsana New" w:hAnsi="Angsana New" w:cs="Angsana New"/>
                <w:sz w:val="32"/>
                <w:szCs w:val="32"/>
              </w:rPr>
              <w:t>5,</w:t>
            </w:r>
            <w:r w:rsidR="00C20C27">
              <w:rPr>
                <w:rFonts w:ascii="Angsana New" w:hAnsi="Angsana New" w:cs="Angsana New"/>
                <w:sz w:val="32"/>
                <w:szCs w:val="32"/>
              </w:rPr>
              <w:t>101</w:t>
            </w:r>
          </w:p>
        </w:tc>
        <w:tc>
          <w:tcPr>
            <w:tcW w:w="2070" w:type="dxa"/>
            <w:tcBorders>
              <w:bottom w:val="nil"/>
            </w:tcBorders>
          </w:tcPr>
          <w:p w:rsidR="00CE00A5" w:rsidRPr="00F12F79" w:rsidRDefault="00F12F79" w:rsidP="00F12F7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12F79">
              <w:rPr>
                <w:rFonts w:ascii="Angsana New" w:hAnsi="Angsana New" w:cs="Angsana New"/>
                <w:sz w:val="32"/>
                <w:szCs w:val="32"/>
              </w:rPr>
              <w:t>5,20</w:t>
            </w:r>
            <w:r w:rsidR="007F1B7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CE00A5" w:rsidTr="00F67D4D">
        <w:tc>
          <w:tcPr>
            <w:tcW w:w="5040" w:type="dxa"/>
            <w:tcBorders>
              <w:top w:val="nil"/>
            </w:tcBorders>
          </w:tcPr>
          <w:p w:rsidR="00CE00A5" w:rsidRDefault="00F12F79" w:rsidP="00F12F79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  <w:r w:rsidRPr="00F12F79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ขาดทุนที่ยังไม่เกิดขึ้นจากอัตราแลกเปลี่ยน</w:t>
            </w:r>
          </w:p>
        </w:tc>
        <w:tc>
          <w:tcPr>
            <w:tcW w:w="2160" w:type="dxa"/>
            <w:tcBorders>
              <w:top w:val="nil"/>
            </w:tcBorders>
          </w:tcPr>
          <w:p w:rsidR="00CE00A5" w:rsidRPr="00F12F79" w:rsidRDefault="00F12F79" w:rsidP="00FF3DBF">
            <w:pPr>
              <w:tabs>
                <w:tab w:val="left" w:pos="1062"/>
                <w:tab w:val="left" w:pos="1152"/>
                <w:tab w:val="left" w:pos="125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F3DB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20C27">
              <w:rPr>
                <w:rFonts w:ascii="Angsana New" w:hAnsi="Angsana New" w:cs="Angsana New"/>
                <w:sz w:val="32"/>
                <w:szCs w:val="32"/>
              </w:rPr>
              <w:t>(29</w:t>
            </w:r>
            <w:r w:rsidRPr="00F12F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70" w:type="dxa"/>
            <w:tcBorders>
              <w:top w:val="nil"/>
            </w:tcBorders>
          </w:tcPr>
          <w:p w:rsidR="00CE00A5" w:rsidRPr="00F12F79" w:rsidRDefault="00F12F79" w:rsidP="00FF3DBF">
            <w:pPr>
              <w:tabs>
                <w:tab w:val="left" w:pos="1032"/>
                <w:tab w:val="left" w:pos="113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FF3DB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12F79">
              <w:rPr>
                <w:rFonts w:ascii="Angsana New" w:hAnsi="Angsana New" w:cs="Angsana New"/>
                <w:sz w:val="32"/>
                <w:szCs w:val="32"/>
              </w:rPr>
              <w:t>(101)</w:t>
            </w:r>
          </w:p>
        </w:tc>
      </w:tr>
      <w:tr w:rsidR="00CE00A5" w:rsidTr="00F67D4D">
        <w:tc>
          <w:tcPr>
            <w:tcW w:w="5040" w:type="dxa"/>
          </w:tcPr>
          <w:p w:rsidR="00CE00A5" w:rsidRDefault="00F12F79" w:rsidP="00F12F79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ลูกหนี้จากการเลิกกิจการของบริษัทย่อย</w:t>
            </w:r>
          </w:p>
        </w:tc>
        <w:tc>
          <w:tcPr>
            <w:tcW w:w="2160" w:type="dxa"/>
          </w:tcPr>
          <w:p w:rsidR="00CE00A5" w:rsidRPr="00F12F79" w:rsidRDefault="00F12F79" w:rsidP="00FF3DBF">
            <w:pPr>
              <w:tabs>
                <w:tab w:val="left" w:pos="1032"/>
                <w:tab w:val="left" w:pos="119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12F79">
              <w:rPr>
                <w:rFonts w:ascii="Angsana New" w:hAnsi="Angsana New" w:cs="Angsana New"/>
                <w:sz w:val="32"/>
                <w:szCs w:val="32"/>
              </w:rPr>
              <w:t>5,072</w:t>
            </w:r>
          </w:p>
        </w:tc>
        <w:tc>
          <w:tcPr>
            <w:tcW w:w="2070" w:type="dxa"/>
          </w:tcPr>
          <w:p w:rsidR="00CE00A5" w:rsidRPr="00F12F79" w:rsidRDefault="00F12F79" w:rsidP="00FF3DBF">
            <w:pPr>
              <w:tabs>
                <w:tab w:val="left" w:pos="106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12F79">
              <w:rPr>
                <w:rFonts w:ascii="Angsana New" w:hAnsi="Angsana New" w:cs="Angsana New"/>
                <w:sz w:val="32"/>
                <w:szCs w:val="32"/>
              </w:rPr>
              <w:t>5,101</w:t>
            </w:r>
          </w:p>
        </w:tc>
      </w:tr>
    </w:tbl>
    <w:p w:rsidR="008D3B5E" w:rsidRPr="005031F3" w:rsidRDefault="008D3B5E" w:rsidP="00133829">
      <w:pPr>
        <w:spacing w:before="240" w:after="60"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133829" w:rsidRPr="002F37CC" w:rsidRDefault="00133829" w:rsidP="00133829">
      <w:pPr>
        <w:numPr>
          <w:ilvl w:val="0"/>
          <w:numId w:val="1"/>
        </w:numPr>
        <w:spacing w:line="276" w:lineRule="auto"/>
        <w:ind w:left="446" w:right="29" w:hanging="446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133829" w:rsidRPr="00B44A55" w:rsidRDefault="00133829" w:rsidP="003B5C7D">
      <w:pPr>
        <w:tabs>
          <w:tab w:val="left" w:pos="9781"/>
        </w:tabs>
        <w:spacing w:line="276" w:lineRule="auto"/>
        <w:ind w:right="167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</w:t>
      </w:r>
      <w:r w:rsidR="003B5C7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55" w:rsidRPr="00B44A55">
        <w:rPr>
          <w:rFonts w:ascii="Angsana New" w:hAnsi="Angsana New" w:cs="Angsana New" w:hint="cs"/>
          <w:sz w:val="32"/>
          <w:szCs w:val="32"/>
          <w:cs/>
        </w:rPr>
        <w:t>พัน</w:t>
      </w:r>
      <w:r w:rsidRPr="00B44A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301" w:type="dxa"/>
        <w:jc w:val="center"/>
        <w:tblInd w:w="869" w:type="dxa"/>
        <w:tblLayout w:type="fixed"/>
        <w:tblLook w:val="0000"/>
      </w:tblPr>
      <w:tblGrid>
        <w:gridCol w:w="3106"/>
        <w:gridCol w:w="1543"/>
        <w:gridCol w:w="1544"/>
        <w:gridCol w:w="1540"/>
        <w:gridCol w:w="1559"/>
        <w:gridCol w:w="9"/>
      </w:tblGrid>
      <w:tr w:rsidR="00133829" w:rsidRPr="002F37CC" w:rsidTr="003B5C7D">
        <w:trPr>
          <w:trHeight w:val="490"/>
          <w:jc w:val="center"/>
        </w:trPr>
        <w:tc>
          <w:tcPr>
            <w:tcW w:w="3106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133829" w:rsidRPr="00B44A55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4A5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0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9" w:rsidRPr="00B44A55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4A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33829" w:rsidRPr="002F37CC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4A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C4E" w:rsidRPr="002F37CC" w:rsidTr="003B5C7D">
        <w:trPr>
          <w:trHeight w:val="417"/>
          <w:jc w:val="center"/>
        </w:trPr>
        <w:tc>
          <w:tcPr>
            <w:tcW w:w="3106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D17C4E" w:rsidRPr="002F37CC" w:rsidRDefault="00D17C4E" w:rsidP="00D17C4E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17C4E" w:rsidRPr="00457729" w:rsidRDefault="00D17C4E" w:rsidP="00D17C4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มี.ค. 2560</w:t>
            </w:r>
          </w:p>
        </w:tc>
        <w:tc>
          <w:tcPr>
            <w:tcW w:w="154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4E" w:rsidRPr="00802A60" w:rsidRDefault="00D17C4E" w:rsidP="00D17C4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2A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802A6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02A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802A60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17C4E" w:rsidRPr="00457729" w:rsidRDefault="00D17C4E" w:rsidP="00D17C4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มี.ค. 2560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7C4E" w:rsidRPr="00802A60" w:rsidRDefault="00D17C4E" w:rsidP="00D17C4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2A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802A6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02A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802A60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D17C4E" w:rsidRPr="002F37CC" w:rsidTr="003B5C7D">
        <w:trPr>
          <w:gridAfter w:val="1"/>
          <w:wAfter w:w="9" w:type="dxa"/>
          <w:trHeight w:val="417"/>
          <w:jc w:val="center"/>
        </w:trPr>
        <w:tc>
          <w:tcPr>
            <w:tcW w:w="3106" w:type="dxa"/>
            <w:tcBorders>
              <w:left w:val="single" w:sz="6" w:space="0" w:color="auto"/>
            </w:tcBorders>
            <w:vAlign w:val="center"/>
          </w:tcPr>
          <w:p w:rsidR="00D17C4E" w:rsidRPr="002F37CC" w:rsidRDefault="00D17C4E" w:rsidP="001B402F">
            <w:pPr>
              <w:pStyle w:val="Heading5"/>
              <w:tabs>
                <w:tab w:val="clear" w:pos="252"/>
              </w:tabs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2F37CC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43" w:type="dxa"/>
            <w:tcBorders>
              <w:left w:val="single" w:sz="6" w:space="0" w:color="auto"/>
              <w:right w:val="dashed" w:sz="4" w:space="0" w:color="auto"/>
            </w:tcBorders>
          </w:tcPr>
          <w:p w:rsidR="00D17C4E" w:rsidRPr="002F37CC" w:rsidRDefault="008C2C9E" w:rsidP="00687A2C">
            <w:pPr>
              <w:tabs>
                <w:tab w:val="decimal" w:pos="998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207,069</w:t>
            </w:r>
          </w:p>
        </w:tc>
        <w:tc>
          <w:tcPr>
            <w:tcW w:w="1544" w:type="dxa"/>
            <w:tcBorders>
              <w:left w:val="dashed" w:sz="4" w:space="0" w:color="auto"/>
              <w:right w:val="single" w:sz="4" w:space="0" w:color="auto"/>
            </w:tcBorders>
          </w:tcPr>
          <w:p w:rsidR="00D17C4E" w:rsidRPr="002F37CC" w:rsidRDefault="00D17C4E" w:rsidP="0099112B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159,82</w:t>
            </w:r>
            <w:r w:rsidR="0099112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40" w:type="dxa"/>
            <w:tcBorders>
              <w:left w:val="single" w:sz="4" w:space="0" w:color="auto"/>
              <w:right w:val="dashed" w:sz="4" w:space="0" w:color="auto"/>
            </w:tcBorders>
          </w:tcPr>
          <w:p w:rsidR="00D17C4E" w:rsidRPr="002F37CC" w:rsidRDefault="008C2C9E" w:rsidP="00687A2C">
            <w:pPr>
              <w:tabs>
                <w:tab w:val="decimal" w:pos="1002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206,850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D17C4E" w:rsidRPr="002F37CC" w:rsidRDefault="00D17C4E" w:rsidP="00E85905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159,90</w:t>
            </w:r>
            <w:r w:rsidR="0099112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D17C4E" w:rsidRPr="002F37CC" w:rsidTr="003B5C7D">
        <w:trPr>
          <w:gridAfter w:val="1"/>
          <w:wAfter w:w="9" w:type="dxa"/>
          <w:trHeight w:val="417"/>
          <w:jc w:val="center"/>
        </w:trPr>
        <w:tc>
          <w:tcPr>
            <w:tcW w:w="3106" w:type="dxa"/>
            <w:tcBorders>
              <w:left w:val="single" w:sz="6" w:space="0" w:color="auto"/>
            </w:tcBorders>
            <w:vAlign w:val="center"/>
          </w:tcPr>
          <w:p w:rsidR="00D17C4E" w:rsidRPr="002F37CC" w:rsidRDefault="00D17C4E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43" w:type="dxa"/>
            <w:tcBorders>
              <w:left w:val="single" w:sz="6" w:space="0" w:color="auto"/>
              <w:right w:val="dashed" w:sz="4" w:space="0" w:color="auto"/>
            </w:tcBorders>
          </w:tcPr>
          <w:p w:rsidR="00D17C4E" w:rsidRPr="002F37CC" w:rsidRDefault="008C2C9E" w:rsidP="00687A2C">
            <w:pPr>
              <w:tabs>
                <w:tab w:val="decimal" w:pos="998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36,502</w:t>
            </w:r>
          </w:p>
        </w:tc>
        <w:tc>
          <w:tcPr>
            <w:tcW w:w="1544" w:type="dxa"/>
            <w:tcBorders>
              <w:left w:val="dashed" w:sz="4" w:space="0" w:color="auto"/>
              <w:right w:val="single" w:sz="4" w:space="0" w:color="auto"/>
            </w:tcBorders>
          </w:tcPr>
          <w:p w:rsidR="00D17C4E" w:rsidRPr="002F37CC" w:rsidRDefault="00D17C4E" w:rsidP="00985F0A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20,10</w:t>
            </w:r>
            <w:r w:rsidR="0099112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40" w:type="dxa"/>
            <w:tcBorders>
              <w:left w:val="single" w:sz="4" w:space="0" w:color="auto"/>
              <w:right w:val="dashed" w:sz="4" w:space="0" w:color="auto"/>
            </w:tcBorders>
          </w:tcPr>
          <w:p w:rsidR="00D17C4E" w:rsidRPr="002F37CC" w:rsidRDefault="008C2C9E" w:rsidP="004F648F">
            <w:pPr>
              <w:tabs>
                <w:tab w:val="decimal" w:pos="1002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36,502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D17C4E" w:rsidRPr="002F37CC" w:rsidRDefault="00D17C4E" w:rsidP="00E85905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20,10</w:t>
            </w:r>
            <w:r w:rsidR="0099112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D17C4E" w:rsidRPr="002F37CC" w:rsidTr="003B5C7D">
        <w:trPr>
          <w:gridAfter w:val="1"/>
          <w:wAfter w:w="9" w:type="dxa"/>
          <w:trHeight w:val="417"/>
          <w:jc w:val="center"/>
        </w:trPr>
        <w:tc>
          <w:tcPr>
            <w:tcW w:w="3106" w:type="dxa"/>
            <w:tcBorders>
              <w:left w:val="single" w:sz="6" w:space="0" w:color="auto"/>
            </w:tcBorders>
            <w:vAlign w:val="center"/>
          </w:tcPr>
          <w:p w:rsidR="00D17C4E" w:rsidRPr="002F37CC" w:rsidRDefault="00D17C4E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43" w:type="dxa"/>
            <w:tcBorders>
              <w:left w:val="single" w:sz="6" w:space="0" w:color="auto"/>
              <w:right w:val="dashed" w:sz="4" w:space="0" w:color="auto"/>
            </w:tcBorders>
          </w:tcPr>
          <w:p w:rsidR="00D17C4E" w:rsidRPr="002F37CC" w:rsidRDefault="008C2C9E" w:rsidP="00687A2C">
            <w:pPr>
              <w:tabs>
                <w:tab w:val="decimal" w:pos="998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13,308</w:t>
            </w:r>
          </w:p>
        </w:tc>
        <w:tc>
          <w:tcPr>
            <w:tcW w:w="1544" w:type="dxa"/>
            <w:tcBorders>
              <w:left w:val="dashed" w:sz="4" w:space="0" w:color="auto"/>
              <w:right w:val="single" w:sz="4" w:space="0" w:color="auto"/>
            </w:tcBorders>
          </w:tcPr>
          <w:p w:rsidR="00D17C4E" w:rsidRPr="002F37CC" w:rsidRDefault="00D17C4E" w:rsidP="00985F0A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13,362</w:t>
            </w:r>
          </w:p>
        </w:tc>
        <w:tc>
          <w:tcPr>
            <w:tcW w:w="1540" w:type="dxa"/>
            <w:tcBorders>
              <w:left w:val="single" w:sz="4" w:space="0" w:color="auto"/>
              <w:right w:val="dashed" w:sz="4" w:space="0" w:color="auto"/>
            </w:tcBorders>
          </w:tcPr>
          <w:p w:rsidR="00D17C4E" w:rsidRPr="002F37CC" w:rsidRDefault="008C2C9E" w:rsidP="004F648F">
            <w:pPr>
              <w:tabs>
                <w:tab w:val="decimal" w:pos="1002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13,308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D17C4E" w:rsidRPr="002F37CC" w:rsidRDefault="00D17C4E" w:rsidP="00E85905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13,362</w:t>
            </w:r>
          </w:p>
        </w:tc>
      </w:tr>
      <w:tr w:rsidR="00D17C4E" w:rsidRPr="002F37CC" w:rsidTr="003B5C7D">
        <w:trPr>
          <w:gridAfter w:val="1"/>
          <w:wAfter w:w="9" w:type="dxa"/>
          <w:trHeight w:val="417"/>
          <w:jc w:val="center"/>
        </w:trPr>
        <w:tc>
          <w:tcPr>
            <w:tcW w:w="3106" w:type="dxa"/>
            <w:tcBorders>
              <w:left w:val="single" w:sz="6" w:space="0" w:color="auto"/>
            </w:tcBorders>
            <w:vAlign w:val="center"/>
          </w:tcPr>
          <w:p w:rsidR="00D17C4E" w:rsidRPr="002F37CC" w:rsidRDefault="00D17C4E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543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D17C4E" w:rsidRPr="002F37CC" w:rsidRDefault="008C2C9E" w:rsidP="00687A2C">
            <w:pPr>
              <w:tabs>
                <w:tab w:val="decimal" w:pos="998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4,502</w:t>
            </w:r>
          </w:p>
        </w:tc>
        <w:tc>
          <w:tcPr>
            <w:tcW w:w="1544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D17C4E" w:rsidRPr="002F37CC" w:rsidRDefault="00D17C4E" w:rsidP="00985F0A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6,923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D17C4E" w:rsidRPr="002F37CC" w:rsidRDefault="008C2C9E" w:rsidP="00687A2C">
            <w:pPr>
              <w:tabs>
                <w:tab w:val="decimal" w:pos="1002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4,502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D17C4E" w:rsidRPr="002F37CC" w:rsidRDefault="00D17C4E" w:rsidP="00E85905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6,923</w:t>
            </w:r>
          </w:p>
        </w:tc>
      </w:tr>
      <w:tr w:rsidR="00D17C4E" w:rsidRPr="002F37CC" w:rsidTr="003B5C7D">
        <w:trPr>
          <w:gridAfter w:val="1"/>
          <w:wAfter w:w="9" w:type="dxa"/>
          <w:trHeight w:val="66"/>
          <w:jc w:val="center"/>
        </w:trPr>
        <w:tc>
          <w:tcPr>
            <w:tcW w:w="3106" w:type="dxa"/>
            <w:tcBorders>
              <w:left w:val="single" w:sz="6" w:space="0" w:color="auto"/>
            </w:tcBorders>
            <w:vAlign w:val="center"/>
          </w:tcPr>
          <w:p w:rsidR="00D17C4E" w:rsidRPr="002F37CC" w:rsidRDefault="00D17C4E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D17C4E" w:rsidRPr="002F37CC" w:rsidRDefault="008C2C9E" w:rsidP="00B6462A">
            <w:pPr>
              <w:tabs>
                <w:tab w:val="decimal" w:pos="998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261,381</w:t>
            </w:r>
          </w:p>
        </w:tc>
        <w:tc>
          <w:tcPr>
            <w:tcW w:w="1544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D17C4E" w:rsidRPr="002F37CC" w:rsidRDefault="00D17C4E" w:rsidP="00985F0A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200,221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4" w:space="0" w:color="auto"/>
              <w:right w:val="dashed" w:sz="4" w:space="0" w:color="auto"/>
            </w:tcBorders>
          </w:tcPr>
          <w:p w:rsidR="00D17C4E" w:rsidRPr="002F37CC" w:rsidRDefault="008C2C9E" w:rsidP="00687A2C">
            <w:pPr>
              <w:tabs>
                <w:tab w:val="decimal" w:pos="1002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261,162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D17C4E" w:rsidRPr="002F37CC" w:rsidRDefault="00D17C4E" w:rsidP="00E85905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200,302</w:t>
            </w:r>
          </w:p>
        </w:tc>
      </w:tr>
      <w:tr w:rsidR="00D17C4E" w:rsidRPr="002F37CC" w:rsidTr="003B5C7D">
        <w:trPr>
          <w:gridAfter w:val="1"/>
          <w:wAfter w:w="9" w:type="dxa"/>
          <w:trHeight w:val="417"/>
          <w:jc w:val="center"/>
        </w:trPr>
        <w:tc>
          <w:tcPr>
            <w:tcW w:w="3106" w:type="dxa"/>
            <w:tcBorders>
              <w:left w:val="single" w:sz="6" w:space="0" w:color="auto"/>
            </w:tcBorders>
            <w:vAlign w:val="center"/>
          </w:tcPr>
          <w:p w:rsidR="00D17C4E" w:rsidRPr="002F37CC" w:rsidRDefault="00D17C4E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F37C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543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D17C4E" w:rsidRPr="002F37CC" w:rsidRDefault="008C2C9E" w:rsidP="00687A2C">
            <w:pPr>
              <w:tabs>
                <w:tab w:val="decimal" w:pos="998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(61,541)</w:t>
            </w:r>
          </w:p>
        </w:tc>
        <w:tc>
          <w:tcPr>
            <w:tcW w:w="1544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D17C4E" w:rsidRPr="002F37CC" w:rsidRDefault="0099112B" w:rsidP="00985F0A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(61,457</w:t>
            </w:r>
            <w:r w:rsidR="00D17C4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D17C4E" w:rsidRPr="002F37CC" w:rsidRDefault="008C2C9E" w:rsidP="00687A2C">
            <w:pPr>
              <w:tabs>
                <w:tab w:val="decimal" w:pos="1002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(61,541)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D17C4E" w:rsidRPr="002F37CC" w:rsidRDefault="0099112B" w:rsidP="00E85905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(61,457</w:t>
            </w:r>
            <w:r w:rsidR="00D17C4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17C4E" w:rsidRPr="002F37CC" w:rsidTr="003B5C7D">
        <w:trPr>
          <w:gridAfter w:val="1"/>
          <w:wAfter w:w="9" w:type="dxa"/>
          <w:trHeight w:val="417"/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D17C4E" w:rsidRPr="002F37CC" w:rsidRDefault="00D17C4E" w:rsidP="001B402F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D17C4E" w:rsidRPr="002F37CC" w:rsidRDefault="008C2C9E" w:rsidP="00B6462A">
            <w:pPr>
              <w:tabs>
                <w:tab w:val="decimal" w:pos="998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199,840</w:t>
            </w:r>
          </w:p>
        </w:tc>
        <w:tc>
          <w:tcPr>
            <w:tcW w:w="1544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17C4E" w:rsidRPr="002F37CC" w:rsidRDefault="00D17C4E" w:rsidP="00985F0A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138,764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17C4E" w:rsidRPr="002F37CC" w:rsidRDefault="008C2C9E" w:rsidP="00687A2C">
            <w:pPr>
              <w:tabs>
                <w:tab w:val="decimal" w:pos="1002"/>
              </w:tabs>
              <w:spacing w:before="30" w:line="276" w:lineRule="auto"/>
              <w:ind w:right="-1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199,621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D17C4E" w:rsidRPr="002F37CC" w:rsidRDefault="00D17C4E" w:rsidP="00E85905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138,845</w:t>
            </w:r>
          </w:p>
        </w:tc>
      </w:tr>
    </w:tbl>
    <w:p w:rsidR="000E56C6" w:rsidRPr="00FE686D" w:rsidRDefault="000E56C6" w:rsidP="00FE686D">
      <w:pPr>
        <w:spacing w:before="120" w:after="60" w:line="276" w:lineRule="auto"/>
        <w:ind w:left="448" w:right="28"/>
        <w:jc w:val="thaiDistribute"/>
        <w:rPr>
          <w:rFonts w:ascii="Angsana New" w:hAnsi="Angsana New" w:cs="Angsana New"/>
          <w:sz w:val="16"/>
          <w:szCs w:val="16"/>
        </w:rPr>
      </w:pPr>
    </w:p>
    <w:p w:rsidR="0095240B" w:rsidRPr="00E42BD8" w:rsidRDefault="0095240B" w:rsidP="00E42BD8">
      <w:pPr>
        <w:numPr>
          <w:ilvl w:val="0"/>
          <w:numId w:val="1"/>
        </w:numPr>
        <w:spacing w:before="120" w:after="60" w:line="276" w:lineRule="auto"/>
        <w:ind w:left="448" w:right="28" w:hanging="448"/>
        <w:jc w:val="thaiDistribute"/>
        <w:rPr>
          <w:rFonts w:ascii="Angsana New" w:hAnsi="Angsana New" w:cs="Angsana New"/>
          <w:sz w:val="24"/>
          <w:szCs w:val="24"/>
        </w:rPr>
      </w:pPr>
      <w:r w:rsidRPr="00E42BD8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6D74FB" w:rsidRPr="002F37CC" w:rsidRDefault="0095240B" w:rsidP="00B61437">
      <w:pPr>
        <w:tabs>
          <w:tab w:val="left" w:pos="9749"/>
        </w:tabs>
        <w:spacing w:line="276" w:lineRule="auto"/>
        <w:ind w:right="-316"/>
        <w:jc w:val="right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2F37CC">
        <w:rPr>
          <w:rFonts w:ascii="Angsana New" w:hAnsi="Angsana New" w:cs="Angsana New"/>
          <w:sz w:val="32"/>
          <w:szCs w:val="32"/>
        </w:rPr>
        <w:t>:</w:t>
      </w:r>
      <w:r w:rsidR="00F70943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="00AE556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5050" w:type="pct"/>
        <w:tblInd w:w="108" w:type="dxa"/>
        <w:tblLook w:val="0000"/>
      </w:tblPr>
      <w:tblGrid>
        <w:gridCol w:w="3787"/>
        <w:gridCol w:w="1537"/>
        <w:gridCol w:w="1539"/>
        <w:gridCol w:w="1537"/>
        <w:gridCol w:w="1531"/>
      </w:tblGrid>
      <w:tr w:rsidR="008321AA" w:rsidRPr="00E11249" w:rsidTr="003C43CD">
        <w:tc>
          <w:tcPr>
            <w:tcW w:w="190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21AA" w:rsidRPr="00E11249" w:rsidRDefault="008321A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1AA" w:rsidRPr="00E11249" w:rsidRDefault="008321A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สัดส่วนการถือหุ้น (%)</w:t>
            </w:r>
          </w:p>
        </w:tc>
        <w:tc>
          <w:tcPr>
            <w:tcW w:w="15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8321AA" w:rsidRPr="00E11249" w:rsidRDefault="008321A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ตามวิธีราคาทุน</w:t>
            </w:r>
          </w:p>
        </w:tc>
      </w:tr>
      <w:tr w:rsidR="00D17C4E" w:rsidRPr="00E11249" w:rsidTr="003C43CD">
        <w:tc>
          <w:tcPr>
            <w:tcW w:w="1906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D17C4E" w:rsidRPr="00E11249" w:rsidRDefault="00D17C4E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74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D17C4E" w:rsidRPr="00E11249" w:rsidRDefault="00D17C4E" w:rsidP="00D17C4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ณ 31 มี.ค. 2560</w:t>
            </w:r>
          </w:p>
        </w:tc>
        <w:tc>
          <w:tcPr>
            <w:tcW w:w="77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C4E" w:rsidRPr="00E11249" w:rsidRDefault="00D17C4E" w:rsidP="00BA3A5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>ณ 31 ธ.ค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.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255</w:t>
            </w:r>
            <w:r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774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D17C4E" w:rsidRPr="00E11249" w:rsidRDefault="00D17C4E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ณ 31 มี.ค. 2560</w:t>
            </w:r>
          </w:p>
        </w:tc>
        <w:tc>
          <w:tcPr>
            <w:tcW w:w="772" w:type="pct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7C4E" w:rsidRPr="00E11249" w:rsidRDefault="00D17C4E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>ณ 31 ธ.ค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.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255</w:t>
            </w:r>
            <w:r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</w:tr>
      <w:tr w:rsidR="003C43CD" w:rsidRPr="00E11249" w:rsidTr="003C43CD">
        <w:trPr>
          <w:trHeight w:val="368"/>
        </w:trPr>
        <w:tc>
          <w:tcPr>
            <w:tcW w:w="190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43CD" w:rsidRPr="00E11249" w:rsidRDefault="003C43CD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 xml:space="preserve">Team Precision (Europe) </w:t>
            </w:r>
            <w:proofErr w:type="spellStart"/>
            <w:r w:rsidRPr="00E11249">
              <w:rPr>
                <w:rFonts w:ascii="Angsana New" w:hAnsi="Angsana New" w:cs="Angsana New"/>
                <w:sz w:val="27"/>
                <w:szCs w:val="27"/>
              </w:rPr>
              <w:t>ApS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:rsidR="003C43CD" w:rsidRPr="00E11249" w:rsidRDefault="003C43CD" w:rsidP="00A13C9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43CD" w:rsidRPr="00E11249" w:rsidRDefault="003C43CD" w:rsidP="00BA3A5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3C43CD" w:rsidRPr="00E1598F" w:rsidRDefault="003C43CD" w:rsidP="00C71510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9,788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3C43CD" w:rsidRPr="00E1598F" w:rsidRDefault="003C43CD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9,788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บาท)</w:t>
            </w:r>
          </w:p>
        </w:tc>
      </w:tr>
      <w:tr w:rsidR="003C43CD" w:rsidRPr="00E11249" w:rsidTr="003C43CD">
        <w:trPr>
          <w:trHeight w:val="284"/>
        </w:trPr>
        <w:tc>
          <w:tcPr>
            <w:tcW w:w="190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43CD" w:rsidRPr="00E11249" w:rsidRDefault="003C43CD" w:rsidP="00347873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74" w:type="pct"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3C43CD" w:rsidRPr="00E11249" w:rsidRDefault="003C43CD" w:rsidP="00A13C9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7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3CD" w:rsidRPr="00E11249" w:rsidRDefault="003C43CD" w:rsidP="00BA3A5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74" w:type="pct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3C43CD" w:rsidRPr="00E1598F" w:rsidRDefault="003C43CD" w:rsidP="00C71510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598F">
              <w:rPr>
                <w:rFonts w:ascii="Angsana New" w:hAnsi="Angsana New" w:cs="Angsana New"/>
                <w:sz w:val="28"/>
                <w:szCs w:val="28"/>
              </w:rPr>
              <w:t>(DKK 1,500)</w:t>
            </w:r>
          </w:p>
        </w:tc>
        <w:tc>
          <w:tcPr>
            <w:tcW w:w="772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43CD" w:rsidRPr="00E1598F" w:rsidRDefault="003C43CD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598F">
              <w:rPr>
                <w:rFonts w:ascii="Angsana New" w:hAnsi="Angsana New" w:cs="Angsana New"/>
                <w:sz w:val="28"/>
                <w:szCs w:val="28"/>
              </w:rPr>
              <w:t>(DKK 1,500)</w:t>
            </w:r>
          </w:p>
        </w:tc>
      </w:tr>
    </w:tbl>
    <w:p w:rsidR="000E56C6" w:rsidRDefault="000E56C6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411DBB" w:rsidRDefault="00411DBB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411DBB" w:rsidRDefault="00411DBB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411DBB" w:rsidRDefault="00411DBB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411DBB" w:rsidRDefault="00411DBB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411DBB" w:rsidRDefault="00411DBB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E85C9B" w:rsidRDefault="00497CC4" w:rsidP="0068135D">
      <w:pPr>
        <w:spacing w:line="276" w:lineRule="auto"/>
        <w:ind w:right="-283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 w:hint="cs"/>
          <w:b/>
          <w:bCs/>
          <w:sz w:val="24"/>
          <w:szCs w:val="24"/>
          <w:cs/>
        </w:rPr>
        <w:lastRenderedPageBreak/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ab/>
      </w:r>
      <w:r w:rsidR="0068135D">
        <w:rPr>
          <w:rFonts w:ascii="Angsana New" w:hAnsi="Angsana New" w:cs="Angsana New"/>
          <w:b/>
          <w:bCs/>
          <w:sz w:val="24"/>
          <w:szCs w:val="24"/>
        </w:rPr>
        <w:t xml:space="preserve">      </w:t>
      </w:r>
      <w:r w:rsidR="00E85C9B"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E85C9B" w:rsidRPr="002F37CC">
        <w:rPr>
          <w:rFonts w:ascii="Angsana New" w:hAnsi="Angsana New" w:cs="Angsana New"/>
          <w:sz w:val="32"/>
          <w:szCs w:val="32"/>
        </w:rPr>
        <w:t>:</w:t>
      </w:r>
      <w:r w:rsidR="00E85C9B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="00E85C9B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9900" w:type="dxa"/>
        <w:tblInd w:w="108" w:type="dxa"/>
        <w:tblLayout w:type="fixed"/>
        <w:tblLook w:val="0000"/>
      </w:tblPr>
      <w:tblGrid>
        <w:gridCol w:w="1767"/>
        <w:gridCol w:w="1843"/>
        <w:gridCol w:w="1700"/>
        <w:gridCol w:w="1530"/>
        <w:gridCol w:w="1530"/>
        <w:gridCol w:w="1530"/>
      </w:tblGrid>
      <w:tr w:rsidR="00E85C9B" w:rsidRPr="00EB2BE9" w:rsidTr="001D428F">
        <w:trPr>
          <w:cantSplit/>
        </w:trPr>
        <w:tc>
          <w:tcPr>
            <w:tcW w:w="176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360"/>
                <w:tab w:val="left" w:pos="900"/>
                <w:tab w:val="left" w:pos="1440"/>
              </w:tabs>
              <w:spacing w:before="30"/>
              <w:ind w:right="1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85C9B" w:rsidRPr="00EB2BE9" w:rsidTr="001D428F">
        <w:trPr>
          <w:cantSplit/>
          <w:trHeight w:val="368"/>
        </w:trPr>
        <w:tc>
          <w:tcPr>
            <w:tcW w:w="1767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0" w:type="dxa"/>
            <w:vMerge w:val="restart"/>
            <w:tcBorders>
              <w:left w:val="nil"/>
              <w:right w:val="dashed" w:sz="4" w:space="0" w:color="auto"/>
            </w:tcBorders>
            <w:vAlign w:val="center"/>
          </w:tcPr>
          <w:p w:rsidR="00E85C9B" w:rsidRPr="00EB2BE9" w:rsidRDefault="009B0464" w:rsidP="000824A3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ณ 31 มี.ค</w:t>
            </w:r>
            <w:r w:rsidR="005772E8">
              <w:rPr>
                <w:rFonts w:ascii="Angsana New" w:hAnsi="Angsana New" w:cs="Angsana New" w:hint="cs"/>
                <w:sz w:val="27"/>
                <w:szCs w:val="27"/>
                <w:cs/>
              </w:rPr>
              <w:t>. 25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153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85C9B" w:rsidRPr="00EB2BE9" w:rsidRDefault="00E85C9B" w:rsidP="00E85C9B">
            <w:pPr>
              <w:tabs>
                <w:tab w:val="left" w:pos="1451"/>
                <w:tab w:val="left" w:pos="1734"/>
              </w:tabs>
              <w:spacing w:before="30"/>
              <w:ind w:left="-70" w:right="-13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</w:t>
            </w:r>
            <w:r w:rsidRPr="00EB2BE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ธ.ค. </w:t>
            </w:r>
            <w:r w:rsidRPr="00EB2BE9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9B0464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85C9B" w:rsidRPr="00EB2BE9" w:rsidRDefault="00E85C9B" w:rsidP="005772E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564FAB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216A77" w:rsidRPr="00EB2BE9" w:rsidTr="001D428F">
        <w:trPr>
          <w:cantSplit/>
          <w:trHeight w:val="368"/>
        </w:trPr>
        <w:tc>
          <w:tcPr>
            <w:tcW w:w="176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0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6A77" w:rsidRPr="00EB2BE9" w:rsidRDefault="009B0464" w:rsidP="005772E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31</w:t>
            </w:r>
            <w:r w:rsidR="00216A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</w:t>
            </w:r>
            <w:r w:rsidR="00216A77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</w:t>
            </w:r>
            <w:r w:rsidR="00216A77" w:rsidRPr="0067155C">
              <w:rPr>
                <w:rFonts w:ascii="Angsana New" w:hAnsi="Angsana New" w:cs="Angsana New" w:hint="cs"/>
                <w:sz w:val="28"/>
                <w:szCs w:val="28"/>
                <w:cs/>
              </w:rPr>
              <w:t>. 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5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6A77" w:rsidRPr="00EB2BE9" w:rsidRDefault="00216A77" w:rsidP="005772E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</w:t>
            </w:r>
            <w:r w:rsidR="009B0464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D3B54">
              <w:rPr>
                <w:rFonts w:ascii="Angsana New" w:hAnsi="Angsana New" w:cs="Angsana New" w:hint="cs"/>
                <w:sz w:val="28"/>
                <w:szCs w:val="28"/>
                <w:cs/>
              </w:rPr>
              <w:t>มี</w:t>
            </w:r>
            <w:r w:rsidRPr="0067155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2D3B54">
              <w:rPr>
                <w:rFonts w:ascii="Angsana New" w:hAnsi="Angsana New" w:cs="Angsana New" w:hint="cs"/>
                <w:sz w:val="28"/>
                <w:szCs w:val="28"/>
                <w:cs/>
              </w:rPr>
              <w:t>ค</w:t>
            </w:r>
            <w:r w:rsidR="00213ADF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715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255</w:t>
            </w:r>
            <w:r w:rsidR="009B0464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</w:tr>
      <w:tr w:rsidR="009B0464" w:rsidRPr="00EB2BE9" w:rsidTr="001D428F">
        <w:trPr>
          <w:cantSplit/>
          <w:trHeight w:val="70"/>
        </w:trPr>
        <w:tc>
          <w:tcPr>
            <w:tcW w:w="176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B0464" w:rsidRPr="00EB2BE9" w:rsidRDefault="009B046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464" w:rsidRPr="00EB2BE9" w:rsidRDefault="009B0464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9B0464" w:rsidRPr="00EB2BE9" w:rsidRDefault="009232A9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6"/>
                <w:szCs w:val="26"/>
              </w:rPr>
              <w:t>DKK 50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</w:tcBorders>
          </w:tcPr>
          <w:p w:rsidR="009B0464" w:rsidRPr="002F37CC" w:rsidRDefault="009B0464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37CC">
              <w:rPr>
                <w:rFonts w:ascii="Angsana New" w:hAnsi="Angsana New" w:cs="Angsana New"/>
                <w:sz w:val="26"/>
                <w:szCs w:val="26"/>
              </w:rPr>
              <w:t>DKK 50</w:t>
            </w:r>
            <w:r w:rsidR="008D3B5E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9B0464" w:rsidRPr="008C7DE7" w:rsidRDefault="009232A9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B0464" w:rsidRPr="002F37CC" w:rsidRDefault="009B0464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B0464" w:rsidRPr="00EB2BE9" w:rsidTr="001D428F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right w:val="single" w:sz="4" w:space="0" w:color="auto"/>
            </w:tcBorders>
          </w:tcPr>
          <w:p w:rsidR="009B0464" w:rsidRPr="00EB2BE9" w:rsidRDefault="009B046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(Europe) </w:t>
            </w:r>
            <w:proofErr w:type="spellStart"/>
            <w:r w:rsidRPr="00EB2BE9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B0464" w:rsidRPr="00EB2BE9" w:rsidRDefault="009B0464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อิเล็คทรอนิคส์และ</w:t>
            </w:r>
          </w:p>
        </w:tc>
        <w:tc>
          <w:tcPr>
            <w:tcW w:w="1700" w:type="dxa"/>
            <w:tcBorders>
              <w:left w:val="nil"/>
              <w:right w:val="dashed" w:sz="4" w:space="0" w:color="auto"/>
            </w:tcBorders>
          </w:tcPr>
          <w:p w:rsidR="009B0464" w:rsidRPr="00EB2BE9" w:rsidRDefault="009B0464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</w:tcBorders>
          </w:tcPr>
          <w:p w:rsidR="009B0464" w:rsidRPr="002F37CC" w:rsidRDefault="009B0464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dashed" w:sz="4" w:space="0" w:color="auto"/>
            </w:tcBorders>
          </w:tcPr>
          <w:p w:rsidR="009B0464" w:rsidRPr="008C7DE7" w:rsidRDefault="009B0464" w:rsidP="003259D8">
            <w:pPr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single" w:sz="6" w:space="0" w:color="auto"/>
            </w:tcBorders>
          </w:tcPr>
          <w:p w:rsidR="009B0464" w:rsidRPr="002F37CC" w:rsidRDefault="009B0464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B0464" w:rsidRPr="00EB2BE9" w:rsidTr="002D3B54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right w:val="single" w:sz="4" w:space="0" w:color="auto"/>
            </w:tcBorders>
          </w:tcPr>
          <w:p w:rsidR="009B0464" w:rsidRPr="00EB2BE9" w:rsidRDefault="009B046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B0464" w:rsidRPr="00EB2BE9" w:rsidRDefault="009B0464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1700" w:type="dxa"/>
            <w:tcBorders>
              <w:left w:val="nil"/>
              <w:right w:val="dashed" w:sz="4" w:space="0" w:color="auto"/>
            </w:tcBorders>
          </w:tcPr>
          <w:p w:rsidR="009B0464" w:rsidRPr="00EB2BE9" w:rsidRDefault="009B0464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</w:tcBorders>
          </w:tcPr>
          <w:p w:rsidR="009B0464" w:rsidRPr="002F37CC" w:rsidRDefault="009B0464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dashed" w:sz="4" w:space="0" w:color="auto"/>
            </w:tcBorders>
          </w:tcPr>
          <w:p w:rsidR="009B0464" w:rsidRPr="008C7DE7" w:rsidRDefault="009B046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single" w:sz="6" w:space="0" w:color="auto"/>
            </w:tcBorders>
          </w:tcPr>
          <w:p w:rsidR="009B0464" w:rsidRPr="002F37CC" w:rsidRDefault="009B0464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B0464" w:rsidRPr="00EB2BE9" w:rsidTr="002D3B54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B0464" w:rsidRPr="00EB2BE9" w:rsidRDefault="009B046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64" w:rsidRPr="00EB2BE9" w:rsidRDefault="009B0464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9B0464" w:rsidRPr="00EB2BE9" w:rsidRDefault="009B0464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</w:tcBorders>
          </w:tcPr>
          <w:p w:rsidR="009B0464" w:rsidRPr="002F37CC" w:rsidRDefault="009B0464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B0464" w:rsidRPr="008C7DE7" w:rsidRDefault="009B046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B0464" w:rsidRPr="002F37CC" w:rsidRDefault="009B0464" w:rsidP="00E8590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:rsidR="001D428F" w:rsidRDefault="00B40E39" w:rsidP="001D428F">
      <w:pPr>
        <w:spacing w:before="240" w:line="276" w:lineRule="auto"/>
        <w:ind w:left="45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510">
        <w:rPr>
          <w:rFonts w:ascii="Angsana New" w:hAnsi="Angsana New" w:cs="Angsana New"/>
          <w:sz w:val="32"/>
          <w:szCs w:val="32"/>
          <w:cs/>
        </w:rPr>
        <w:t xml:space="preserve">งบการเงินของ </w:t>
      </w:r>
      <w:r w:rsidRPr="000B6510">
        <w:rPr>
          <w:rFonts w:ascii="Angsana New" w:hAnsi="Angsana New" w:cs="Angsana New"/>
          <w:sz w:val="32"/>
          <w:szCs w:val="32"/>
        </w:rPr>
        <w:t xml:space="preserve">Team Precision (Europe) </w:t>
      </w:r>
      <w:proofErr w:type="spellStart"/>
      <w:r w:rsidRPr="000B6510">
        <w:rPr>
          <w:rFonts w:ascii="Angsana New" w:hAnsi="Angsana New" w:cs="Angsana New"/>
          <w:sz w:val="32"/>
          <w:szCs w:val="32"/>
        </w:rPr>
        <w:t>ApS</w:t>
      </w:r>
      <w:proofErr w:type="spellEnd"/>
      <w:r w:rsidRPr="000B6510">
        <w:rPr>
          <w:rFonts w:ascii="Angsana New" w:hAnsi="Angsana New" w:cs="Angsana New"/>
          <w:sz w:val="32"/>
          <w:szCs w:val="32"/>
        </w:rPr>
        <w:t xml:space="preserve"> </w:t>
      </w:r>
      <w:r w:rsidRPr="000B6510">
        <w:rPr>
          <w:rFonts w:ascii="Angsana New" w:hAnsi="Angsana New" w:cs="Angsana New"/>
          <w:sz w:val="32"/>
          <w:szCs w:val="32"/>
          <w:cs/>
        </w:rPr>
        <w:t>ซึ่งเป็นบริษัทย่อยในต่างประเทศ</w:t>
      </w:r>
      <w:r w:rsidR="002C4744" w:rsidRPr="000B6510">
        <w:rPr>
          <w:rFonts w:ascii="Angsana New" w:hAnsi="Angsana New" w:cs="Angsana New"/>
          <w:sz w:val="32"/>
          <w:szCs w:val="32"/>
          <w:cs/>
        </w:rPr>
        <w:t>สอบทาน</w:t>
      </w:r>
      <w:r w:rsidRPr="000B6510">
        <w:rPr>
          <w:rFonts w:ascii="Angsana New" w:hAnsi="Angsana New" w:cs="Angsana New"/>
          <w:sz w:val="32"/>
          <w:szCs w:val="32"/>
          <w:cs/>
        </w:rPr>
        <w:t>โดย</w:t>
      </w:r>
      <w:r w:rsidRPr="000B6510">
        <w:rPr>
          <w:rFonts w:ascii="Angsana New" w:hAnsi="Angsana New" w:cs="Angsana New"/>
          <w:spacing w:val="-2"/>
          <w:sz w:val="32"/>
          <w:szCs w:val="32"/>
          <w:cs/>
        </w:rPr>
        <w:t>ผู้สอบ</w:t>
      </w:r>
      <w:r w:rsidRPr="000B6510">
        <w:rPr>
          <w:rFonts w:ascii="Angsana New" w:hAnsi="Angsana New" w:cs="Angsana New"/>
          <w:sz w:val="32"/>
          <w:szCs w:val="32"/>
          <w:cs/>
        </w:rPr>
        <w:t>บัญชีอื่น และนำมาจัดทำงบการเงิน</w:t>
      </w:r>
      <w:r w:rsidR="00497CC4" w:rsidRPr="000B6510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0B6510">
        <w:rPr>
          <w:rFonts w:ascii="Angsana New" w:hAnsi="Angsana New" w:cs="Angsana New"/>
          <w:sz w:val="32"/>
          <w:szCs w:val="32"/>
          <w:cs/>
        </w:rPr>
        <w:t>รวมสำหรั</w:t>
      </w:r>
      <w:r w:rsidR="00497CC4" w:rsidRPr="000B6510">
        <w:rPr>
          <w:rFonts w:ascii="Angsana New" w:hAnsi="Angsana New" w:cs="Angsana New"/>
          <w:sz w:val="32"/>
          <w:szCs w:val="32"/>
          <w:cs/>
        </w:rPr>
        <w:t>บงวดสามเดือน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สิ้นสุด วันที่ 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>3</w:t>
      </w:r>
      <w:r w:rsidR="00417297">
        <w:rPr>
          <w:rFonts w:ascii="Angsana New" w:hAnsi="Angsana New" w:cs="Angsana New" w:hint="cs"/>
          <w:sz w:val="32"/>
          <w:szCs w:val="32"/>
          <w:cs/>
        </w:rPr>
        <w:t>1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 w:rsidR="00417297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961EFC" w:rsidRPr="000B6510">
        <w:rPr>
          <w:rFonts w:ascii="Angsana New" w:hAnsi="Angsana New" w:cs="Angsana New"/>
          <w:sz w:val="32"/>
          <w:szCs w:val="32"/>
          <w:cs/>
        </w:rPr>
        <w:t xml:space="preserve"> 25</w:t>
      </w:r>
      <w:r w:rsidR="00417297">
        <w:rPr>
          <w:rFonts w:ascii="Angsana New" w:hAnsi="Angsana New" w:cs="Angsana New" w:hint="cs"/>
          <w:sz w:val="32"/>
          <w:szCs w:val="32"/>
          <w:cs/>
        </w:rPr>
        <w:t>60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 และ 255</w:t>
      </w:r>
      <w:r w:rsidR="00417297">
        <w:rPr>
          <w:rFonts w:ascii="Angsana New" w:hAnsi="Angsana New" w:cs="Angsana New" w:hint="cs"/>
          <w:sz w:val="32"/>
          <w:szCs w:val="32"/>
          <w:cs/>
        </w:rPr>
        <w:t>9</w:t>
      </w:r>
      <w:r w:rsidRPr="000B6510">
        <w:rPr>
          <w:rFonts w:ascii="Angsana New" w:hAnsi="Angsana New" w:cs="Angsana New"/>
          <w:sz w:val="32"/>
          <w:szCs w:val="32"/>
          <w:cs/>
        </w:rPr>
        <w:t xml:space="preserve"> โดยมีสินทรัพย์ ณ วันที่ 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>3</w:t>
      </w:r>
      <w:r w:rsidR="00417297">
        <w:rPr>
          <w:rFonts w:ascii="Angsana New" w:hAnsi="Angsana New" w:cs="Angsana New" w:hint="cs"/>
          <w:sz w:val="32"/>
          <w:szCs w:val="32"/>
          <w:cs/>
        </w:rPr>
        <w:t>1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 w:rsidR="00417297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417297">
        <w:rPr>
          <w:rFonts w:ascii="Angsana New" w:hAnsi="Angsana New" w:cs="Angsana New"/>
          <w:sz w:val="32"/>
          <w:szCs w:val="32"/>
          <w:cs/>
        </w:rPr>
        <w:t xml:space="preserve"> 25</w:t>
      </w:r>
      <w:r w:rsidR="00417297">
        <w:rPr>
          <w:rFonts w:ascii="Angsana New" w:hAnsi="Angsana New" w:cs="Angsana New" w:hint="cs"/>
          <w:sz w:val="32"/>
          <w:szCs w:val="32"/>
          <w:cs/>
        </w:rPr>
        <w:t>60</w:t>
      </w:r>
      <w:r w:rsidR="006B6F57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="006B6F57" w:rsidRPr="001D428F">
        <w:rPr>
          <w:rFonts w:ascii="Angsana New" w:hAnsi="Angsana New" w:cs="Angsana New"/>
          <w:sz w:val="32"/>
          <w:szCs w:val="32"/>
          <w:cs/>
        </w:rPr>
        <w:t>เงิน</w:t>
      </w:r>
      <w:r w:rsidR="00D27FB8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D428F" w:rsidRPr="001D428F">
        <w:rPr>
          <w:rFonts w:ascii="Angsana New" w:hAnsi="Angsana New" w:cs="Angsana New"/>
          <w:sz w:val="32"/>
          <w:szCs w:val="32"/>
        </w:rPr>
        <w:t>9.87</w:t>
      </w:r>
      <w:r w:rsidR="006B6F57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D428F">
        <w:rPr>
          <w:rFonts w:ascii="Angsana New" w:hAnsi="Angsana New" w:cs="Angsana New"/>
          <w:sz w:val="32"/>
          <w:szCs w:val="32"/>
          <w:cs/>
        </w:rPr>
        <w:t>ล้านบาท</w:t>
      </w:r>
      <w:r w:rsidR="00AC2A55" w:rsidRPr="001D428F">
        <w:rPr>
          <w:rFonts w:ascii="Angsana New" w:hAnsi="Angsana New" w:cs="Angsana New"/>
          <w:sz w:val="32"/>
          <w:szCs w:val="32"/>
          <w:cs/>
        </w:rPr>
        <w:t xml:space="preserve"> </w:t>
      </w:r>
      <w:r w:rsidR="002C4744" w:rsidRPr="001D428F">
        <w:rPr>
          <w:rFonts w:ascii="Angsana New" w:hAnsi="Angsana New" w:cs="Angsana New"/>
          <w:sz w:val="32"/>
          <w:szCs w:val="32"/>
          <w:cs/>
        </w:rPr>
        <w:t>แ</w:t>
      </w:r>
      <w:r w:rsidR="002C4744" w:rsidRPr="000B6510">
        <w:rPr>
          <w:rFonts w:ascii="Angsana New" w:hAnsi="Angsana New" w:cs="Angsana New"/>
          <w:sz w:val="32"/>
          <w:szCs w:val="32"/>
          <w:cs/>
        </w:rPr>
        <w:t>ละ</w:t>
      </w:r>
      <w:r w:rsidRPr="000B6510">
        <w:rPr>
          <w:rFonts w:ascii="Angsana New" w:hAnsi="Angsana New" w:cs="Angsana New"/>
          <w:sz w:val="32"/>
          <w:szCs w:val="32"/>
          <w:cs/>
        </w:rPr>
        <w:t>มียอดรวมรายได้</w:t>
      </w:r>
      <w:r w:rsidR="00AC2A55" w:rsidRPr="000B6510">
        <w:rPr>
          <w:rFonts w:ascii="Angsana New" w:hAnsi="Angsana New" w:cs="Angsana New"/>
          <w:sz w:val="32"/>
          <w:szCs w:val="32"/>
          <w:cs/>
        </w:rPr>
        <w:t>สำหรับ</w:t>
      </w:r>
      <w:r w:rsidR="002C4744" w:rsidRPr="000B6510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B4434E" w:rsidRPr="000B651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>3</w:t>
      </w:r>
      <w:r w:rsidR="00625F6C">
        <w:rPr>
          <w:rFonts w:ascii="Angsana New" w:hAnsi="Angsana New" w:cs="Angsana New" w:hint="cs"/>
          <w:sz w:val="32"/>
          <w:szCs w:val="32"/>
          <w:cs/>
        </w:rPr>
        <w:t>1</w:t>
      </w:r>
      <w:r w:rsidR="00216A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5F6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67155C"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 w:rsidR="00625F6C">
        <w:rPr>
          <w:rFonts w:ascii="Angsana New" w:hAnsi="Angsana New" w:cs="Angsana New"/>
          <w:sz w:val="32"/>
          <w:szCs w:val="32"/>
          <w:cs/>
        </w:rPr>
        <w:t>25</w:t>
      </w:r>
      <w:r w:rsidR="00625F6C">
        <w:rPr>
          <w:rFonts w:ascii="Angsana New" w:hAnsi="Angsana New" w:cs="Angsana New" w:hint="cs"/>
          <w:sz w:val="32"/>
          <w:szCs w:val="32"/>
          <w:cs/>
        </w:rPr>
        <w:t>60</w:t>
      </w:r>
      <w:r w:rsidR="00B4434E" w:rsidRPr="000B6510">
        <w:rPr>
          <w:rFonts w:ascii="Angsana New" w:hAnsi="Angsana New" w:cs="Angsana New"/>
          <w:sz w:val="32"/>
          <w:szCs w:val="32"/>
          <w:cs/>
        </w:rPr>
        <w:t xml:space="preserve"> และ 255</w:t>
      </w:r>
      <w:r w:rsidR="00625F6C">
        <w:rPr>
          <w:rFonts w:ascii="Angsana New" w:hAnsi="Angsana New" w:cs="Angsana New" w:hint="cs"/>
          <w:sz w:val="32"/>
          <w:szCs w:val="32"/>
          <w:cs/>
        </w:rPr>
        <w:t>9</w:t>
      </w:r>
      <w:r w:rsidR="00B4434E" w:rsidRPr="000B6510">
        <w:rPr>
          <w:rFonts w:ascii="Angsana New" w:hAnsi="Angsana New" w:cs="Angsana New"/>
          <w:sz w:val="32"/>
          <w:szCs w:val="32"/>
          <w:cs/>
        </w:rPr>
        <w:t xml:space="preserve"> </w:t>
      </w:r>
      <w:r w:rsidR="006B6F57">
        <w:rPr>
          <w:rFonts w:ascii="Angsana New" w:hAnsi="Angsana New" w:cs="Angsana New"/>
          <w:sz w:val="32"/>
          <w:szCs w:val="32"/>
          <w:cs/>
        </w:rPr>
        <w:t xml:space="preserve"> เป็น</w:t>
      </w:r>
      <w:r w:rsidR="006B6F57" w:rsidRPr="001D428F">
        <w:rPr>
          <w:rFonts w:ascii="Angsana New" w:hAnsi="Angsana New" w:cs="Angsana New"/>
          <w:sz w:val="32"/>
          <w:szCs w:val="32"/>
          <w:cs/>
        </w:rPr>
        <w:t>จำนวน</w:t>
      </w:r>
      <w:r w:rsidR="006B6F57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0C27">
        <w:rPr>
          <w:rFonts w:ascii="Angsana New" w:hAnsi="Angsana New" w:cs="Angsana New"/>
          <w:sz w:val="32"/>
          <w:szCs w:val="32"/>
        </w:rPr>
        <w:t>10.10</w:t>
      </w:r>
      <w:r w:rsidR="006B6F57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380E" w:rsidRPr="001D428F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55687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380E" w:rsidRPr="001D428F">
        <w:rPr>
          <w:rFonts w:ascii="Angsana New" w:hAnsi="Angsana New" w:cs="Angsana New" w:hint="cs"/>
          <w:sz w:val="32"/>
          <w:szCs w:val="32"/>
          <w:cs/>
        </w:rPr>
        <w:t>และ</w:t>
      </w:r>
      <w:r w:rsidR="006B6F57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D428F" w:rsidRPr="001D428F">
        <w:rPr>
          <w:rFonts w:ascii="Angsana New" w:hAnsi="Angsana New" w:cs="Angsana New"/>
          <w:sz w:val="32"/>
          <w:szCs w:val="32"/>
        </w:rPr>
        <w:t>6.89</w:t>
      </w:r>
      <w:r w:rsidR="006B6F57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6A77" w:rsidRPr="001D428F">
        <w:rPr>
          <w:rFonts w:ascii="Angsana New" w:hAnsi="Angsana New" w:cs="Angsana New"/>
          <w:sz w:val="32"/>
          <w:szCs w:val="32"/>
          <w:cs/>
        </w:rPr>
        <w:t>ล้านบาท</w:t>
      </w:r>
      <w:r w:rsidR="00216A77" w:rsidRPr="001D4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D428F">
        <w:rPr>
          <w:rFonts w:ascii="Angsana New" w:hAnsi="Angsana New" w:cs="Angsana New"/>
          <w:sz w:val="32"/>
          <w:szCs w:val="32"/>
          <w:cs/>
        </w:rPr>
        <w:t>ตามลำดับ</w:t>
      </w:r>
    </w:p>
    <w:p w:rsidR="008214B3" w:rsidRPr="008214B3" w:rsidRDefault="008214B3" w:rsidP="008214B3">
      <w:pPr>
        <w:spacing w:line="276" w:lineRule="auto"/>
        <w:ind w:left="450" w:right="29" w:firstLine="720"/>
        <w:jc w:val="distribute"/>
        <w:rPr>
          <w:rFonts w:ascii="Angsana New" w:hAnsi="Angsana New" w:cs="Angsana New"/>
          <w:cs/>
        </w:rPr>
      </w:pPr>
    </w:p>
    <w:p w:rsidR="006E6E48" w:rsidRPr="007646DF" w:rsidRDefault="002C4744" w:rsidP="003259D8">
      <w:pPr>
        <w:numPr>
          <w:ilvl w:val="0"/>
          <w:numId w:val="1"/>
        </w:numPr>
        <w:tabs>
          <w:tab w:val="left" w:pos="-426"/>
        </w:tabs>
        <w:spacing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 w:hint="cs"/>
          <w:b/>
          <w:bCs/>
          <w:sz w:val="32"/>
          <w:szCs w:val="32"/>
          <w:cs/>
        </w:rPr>
        <w:t>เ</w:t>
      </w:r>
      <w:r w:rsidR="00831CF0" w:rsidRPr="007646DF">
        <w:rPr>
          <w:rFonts w:ascii="Angsana New" w:hAnsi="Angsana New" w:cs="Angsana New"/>
          <w:b/>
          <w:bCs/>
          <w:sz w:val="32"/>
          <w:szCs w:val="32"/>
          <w:cs/>
        </w:rPr>
        <w:t>จ้าหนี้การค้าและเจ้าหนี้อื่น</w:t>
      </w:r>
    </w:p>
    <w:p w:rsidR="006E6E48" w:rsidRPr="007646DF" w:rsidRDefault="006E6E48" w:rsidP="00FE5793">
      <w:pPr>
        <w:spacing w:line="276" w:lineRule="auto"/>
        <w:ind w:right="209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497CC4" w:rsidRPr="007646DF">
        <w:rPr>
          <w:rFonts w:ascii="Angsana New" w:hAnsi="Angsana New" w:cs="Angsana New" w:hint="cs"/>
          <w:sz w:val="32"/>
          <w:szCs w:val="32"/>
          <w:cs/>
        </w:rPr>
        <w:t>พัน</w:t>
      </w:r>
      <w:r w:rsidRPr="007646DF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jc w:val="center"/>
        <w:tblInd w:w="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701"/>
        <w:gridCol w:w="1595"/>
        <w:gridCol w:w="1560"/>
        <w:gridCol w:w="1559"/>
      </w:tblGrid>
      <w:tr w:rsidR="00F44102" w:rsidRPr="007646DF" w:rsidTr="00362849">
        <w:trPr>
          <w:cantSplit/>
          <w:trHeight w:val="495"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4102" w:rsidRPr="007646DF" w:rsidRDefault="00F44102" w:rsidP="00F4410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4102" w:rsidRPr="007646DF" w:rsidRDefault="00F44102" w:rsidP="00F4410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4102" w:rsidRPr="007646DF" w:rsidRDefault="00F44102" w:rsidP="00F4410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0A62" w:rsidRPr="007646DF" w:rsidTr="00362849">
        <w:trPr>
          <w:cantSplit/>
          <w:trHeight w:val="495"/>
          <w:jc w:val="center"/>
        </w:trPr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0A62" w:rsidRPr="007646DF" w:rsidRDefault="00C70A62" w:rsidP="00F4410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0A62" w:rsidRPr="007646DF" w:rsidRDefault="00C70A62" w:rsidP="000824A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31 มี.ค. 2560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0A62" w:rsidRPr="007646DF" w:rsidRDefault="00C70A62" w:rsidP="00BA3A5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ณ 31 ธ.ค.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sz w:val="31"/>
                <w:szCs w:val="31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0A62" w:rsidRPr="007646DF" w:rsidRDefault="00C70A62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31 มี.ค. 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0A62" w:rsidRPr="007646DF" w:rsidRDefault="00C70A62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ณ 31 ธ.ค.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sz w:val="31"/>
                <w:szCs w:val="31"/>
              </w:rPr>
              <w:t>9</w:t>
            </w:r>
          </w:p>
        </w:tc>
      </w:tr>
      <w:tr w:rsidR="00C70A62" w:rsidRPr="007646DF" w:rsidTr="00362849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:rsidR="00C70A62" w:rsidRPr="007646DF" w:rsidRDefault="00C70A62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C70A62" w:rsidRPr="007646DF" w:rsidRDefault="00CE2393" w:rsidP="00A13C93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194,625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:rsidR="00C70A62" w:rsidRPr="002F37CC" w:rsidRDefault="00C70A62" w:rsidP="00E85905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180,19</w:t>
            </w:r>
            <w:r w:rsidR="008D3B5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70A62" w:rsidRPr="007646DF" w:rsidRDefault="00CE2393" w:rsidP="00A13C93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194,197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70A62" w:rsidRPr="002F37CC" w:rsidRDefault="00C70A62" w:rsidP="00E85905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179,96</w:t>
            </w:r>
            <w:r w:rsidR="008D3B5E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C70A62" w:rsidRPr="007646DF" w:rsidTr="00362849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</w:tcBorders>
          </w:tcPr>
          <w:p w:rsidR="00C70A62" w:rsidRPr="007646DF" w:rsidRDefault="00C70A62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C70A62" w:rsidRPr="007646DF" w:rsidRDefault="00CE2393" w:rsidP="00EC5198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10,817</w:t>
            </w:r>
          </w:p>
        </w:tc>
        <w:tc>
          <w:tcPr>
            <w:tcW w:w="1595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2F37CC" w:rsidRDefault="00C70A62" w:rsidP="00E85905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10,61</w:t>
            </w:r>
            <w:r w:rsidR="008D3B5E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7646DF" w:rsidRDefault="00CE2393" w:rsidP="00EC5198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10,690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2F37CC" w:rsidRDefault="00C70A62" w:rsidP="00E85905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10,381</w:t>
            </w:r>
          </w:p>
        </w:tc>
      </w:tr>
      <w:tr w:rsidR="00C70A62" w:rsidRPr="007646DF" w:rsidTr="00362849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</w:tcBorders>
          </w:tcPr>
          <w:p w:rsidR="00C70A62" w:rsidRPr="007646DF" w:rsidRDefault="00C70A62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C70A62" w:rsidRPr="007646DF" w:rsidRDefault="00CE2393" w:rsidP="00A13C93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18,532</w:t>
            </w:r>
          </w:p>
        </w:tc>
        <w:tc>
          <w:tcPr>
            <w:tcW w:w="1595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2F37CC" w:rsidRDefault="00C70A62" w:rsidP="00E85905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18,90</w:t>
            </w:r>
            <w:r w:rsidR="008D3B5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7646DF" w:rsidRDefault="00CE2393" w:rsidP="00A13C93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18,532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2F37CC" w:rsidRDefault="00C70A62" w:rsidP="00E85905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18,90</w:t>
            </w:r>
            <w:r w:rsidR="008D3B5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C70A62" w:rsidRPr="007646DF" w:rsidTr="00362849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</w:tcBorders>
          </w:tcPr>
          <w:p w:rsidR="00C70A62" w:rsidRPr="007646DF" w:rsidRDefault="00C70A62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C70A62" w:rsidRPr="007646DF" w:rsidRDefault="00CE2393" w:rsidP="00A13C93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539</w:t>
            </w:r>
          </w:p>
        </w:tc>
        <w:tc>
          <w:tcPr>
            <w:tcW w:w="1595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2F37CC" w:rsidRDefault="00C70A62" w:rsidP="00E85905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462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7646DF" w:rsidRDefault="00CE2393" w:rsidP="00A13C93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539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2F37CC" w:rsidRDefault="00C70A62" w:rsidP="00E85905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462</w:t>
            </w:r>
          </w:p>
        </w:tc>
      </w:tr>
      <w:tr w:rsidR="00C70A62" w:rsidRPr="007646DF" w:rsidTr="00362849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</w:tcBorders>
          </w:tcPr>
          <w:p w:rsidR="00C70A62" w:rsidRPr="007646DF" w:rsidRDefault="00C70A62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C70A62" w:rsidRPr="007646DF" w:rsidRDefault="00CE2393" w:rsidP="00A13C93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2,429</w:t>
            </w:r>
          </w:p>
        </w:tc>
        <w:tc>
          <w:tcPr>
            <w:tcW w:w="1595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2F37CC" w:rsidRDefault="00C70A62" w:rsidP="00E85905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2,498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7646DF" w:rsidRDefault="00CE2393" w:rsidP="00A13C93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2,429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</w:tcPr>
          <w:p w:rsidR="00C70A62" w:rsidRPr="002F37CC" w:rsidRDefault="00C70A62" w:rsidP="00E85905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2,498</w:t>
            </w:r>
          </w:p>
        </w:tc>
      </w:tr>
      <w:tr w:rsidR="00C70A62" w:rsidRPr="007646DF" w:rsidTr="00362849">
        <w:trPr>
          <w:cantSplit/>
          <w:jc w:val="center"/>
        </w:trPr>
        <w:tc>
          <w:tcPr>
            <w:tcW w:w="2835" w:type="dxa"/>
            <w:tcBorders>
              <w:left w:val="single" w:sz="4" w:space="0" w:color="auto"/>
            </w:tcBorders>
          </w:tcPr>
          <w:p w:rsidR="00C70A62" w:rsidRPr="007646DF" w:rsidRDefault="00C70A62" w:rsidP="00F342C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0A62" w:rsidRPr="007646DF" w:rsidRDefault="00CE2393" w:rsidP="00EC5198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226,942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2" w:rsidRPr="002F37CC" w:rsidRDefault="00C70A62" w:rsidP="00E85905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212,67</w:t>
            </w:r>
            <w:r w:rsidR="008D3B5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2" w:rsidRPr="007646DF" w:rsidRDefault="00CE2393" w:rsidP="00EC5198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226,387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2" w:rsidRPr="002F37CC" w:rsidRDefault="00C70A62" w:rsidP="00E85905">
            <w:pPr>
              <w:tabs>
                <w:tab w:val="decimal" w:pos="1273"/>
              </w:tabs>
              <w:spacing w:line="276" w:lineRule="auto"/>
              <w:ind w:right="-6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212,211</w:t>
            </w:r>
          </w:p>
        </w:tc>
      </w:tr>
    </w:tbl>
    <w:p w:rsidR="000E56C6" w:rsidRDefault="000E56C6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0E56C6" w:rsidRDefault="000E56C6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411DBB" w:rsidRPr="00216A77" w:rsidRDefault="00411DBB" w:rsidP="00E11249">
      <w:pPr>
        <w:spacing w:before="60" w:line="276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8A2E3D" w:rsidRPr="007646DF" w:rsidRDefault="008A2E3D" w:rsidP="00E11249">
      <w:pPr>
        <w:numPr>
          <w:ilvl w:val="0"/>
          <w:numId w:val="1"/>
        </w:numPr>
        <w:spacing w:before="60" w:line="276" w:lineRule="auto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เงินกู้ยืมระยะยาวจากสถาบันการเงิน</w:t>
      </w:r>
    </w:p>
    <w:p w:rsidR="008A2E3D" w:rsidRPr="007646DF" w:rsidRDefault="008A2E3D" w:rsidP="000A7C58">
      <w:pPr>
        <w:spacing w:line="276" w:lineRule="auto"/>
        <w:ind w:right="119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042DA7" w:rsidRPr="007646DF">
        <w:rPr>
          <w:rFonts w:ascii="Angsana New" w:hAnsi="Angsana New" w:cs="Angsana New" w:hint="cs"/>
          <w:sz w:val="32"/>
          <w:szCs w:val="32"/>
          <w:cs/>
        </w:rPr>
        <w:t>พัน</w:t>
      </w:r>
      <w:r w:rsidRPr="007646DF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304" w:type="dxa"/>
        <w:jc w:val="center"/>
        <w:tblInd w:w="263" w:type="dxa"/>
        <w:tblLayout w:type="fixed"/>
        <w:tblLook w:val="0000"/>
      </w:tblPr>
      <w:tblGrid>
        <w:gridCol w:w="4961"/>
        <w:gridCol w:w="2193"/>
        <w:gridCol w:w="6"/>
        <w:gridCol w:w="2144"/>
      </w:tblGrid>
      <w:tr w:rsidR="008A2E3D" w:rsidRPr="007646DF" w:rsidTr="00362849">
        <w:trPr>
          <w:cantSplit/>
          <w:trHeight w:val="467"/>
          <w:jc w:val="center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8A2E3D" w:rsidRPr="007646DF" w:rsidRDefault="008A2E3D" w:rsidP="00177D34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รายการ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2E3D" w:rsidRPr="007646DF" w:rsidRDefault="008A2E3D" w:rsidP="00177D34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งบการเงินรวมและ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3142" w:rsidRPr="007646DF" w:rsidTr="00362849">
        <w:trPr>
          <w:cantSplit/>
          <w:trHeight w:val="510"/>
          <w:jc w:val="center"/>
        </w:trPr>
        <w:tc>
          <w:tcPr>
            <w:tcW w:w="4961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D23142" w:rsidRPr="007646DF" w:rsidRDefault="00D23142" w:rsidP="00177D34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23142" w:rsidRPr="007646DF" w:rsidRDefault="00C70A62" w:rsidP="000824A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31 มี.ค</w:t>
            </w:r>
            <w:r w:rsidR="005772E8">
              <w:rPr>
                <w:rFonts w:ascii="Angsana New" w:hAnsi="Angsana New" w:cs="Angsana New" w:hint="cs"/>
                <w:sz w:val="31"/>
                <w:szCs w:val="31"/>
                <w:cs/>
              </w:rPr>
              <w:t>. 25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3142" w:rsidRPr="007646DF" w:rsidRDefault="00D23142" w:rsidP="00C70A62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ณ 31 ธ.ค.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255</w:t>
            </w:r>
            <w:r w:rsidR="00C70A6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C70A62" w:rsidRPr="007646DF" w:rsidTr="00362849">
        <w:trPr>
          <w:trHeight w:val="469"/>
          <w:jc w:val="center"/>
        </w:trPr>
        <w:tc>
          <w:tcPr>
            <w:tcW w:w="4961" w:type="dxa"/>
            <w:tcBorders>
              <w:left w:val="single" w:sz="6" w:space="0" w:color="auto"/>
            </w:tcBorders>
            <w:vAlign w:val="center"/>
          </w:tcPr>
          <w:p w:rsidR="00C70A62" w:rsidRPr="007646DF" w:rsidRDefault="00C70A62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</w:t>
            </w: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จากสถาบันการเงิน</w:t>
            </w:r>
          </w:p>
        </w:tc>
        <w:tc>
          <w:tcPr>
            <w:tcW w:w="2193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C70A62" w:rsidRPr="007646DF" w:rsidRDefault="0096146E" w:rsidP="006A4EA1">
            <w:pPr>
              <w:tabs>
                <w:tab w:val="decimal" w:pos="1452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34,615</w:t>
            </w:r>
          </w:p>
        </w:tc>
        <w:tc>
          <w:tcPr>
            <w:tcW w:w="2150" w:type="dxa"/>
            <w:gridSpan w:val="2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C70A62" w:rsidRPr="002F37CC" w:rsidRDefault="00C70A62" w:rsidP="00E85905">
            <w:pPr>
              <w:tabs>
                <w:tab w:val="left" w:pos="727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39,60</w:t>
            </w:r>
            <w:r w:rsidR="00C87EDC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</w:tr>
      <w:tr w:rsidR="00C70A62" w:rsidRPr="007646DF" w:rsidTr="00362849">
        <w:trPr>
          <w:trHeight w:val="469"/>
          <w:jc w:val="center"/>
        </w:trPr>
        <w:tc>
          <w:tcPr>
            <w:tcW w:w="4961" w:type="dxa"/>
            <w:tcBorders>
              <w:left w:val="single" w:sz="6" w:space="0" w:color="auto"/>
            </w:tcBorders>
            <w:vAlign w:val="center"/>
          </w:tcPr>
          <w:p w:rsidR="00C70A62" w:rsidRPr="007646DF" w:rsidRDefault="00C70A62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ส่วนที่ถึงกำหนดชำระภายใน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1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ปี</w:t>
            </w:r>
          </w:p>
        </w:tc>
        <w:tc>
          <w:tcPr>
            <w:tcW w:w="2193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C70A62" w:rsidRPr="007646DF" w:rsidRDefault="0096146E" w:rsidP="006A4EA1">
            <w:pPr>
              <w:tabs>
                <w:tab w:val="decimal" w:pos="1452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(13,846)</w:t>
            </w:r>
          </w:p>
        </w:tc>
        <w:tc>
          <w:tcPr>
            <w:tcW w:w="2150" w:type="dxa"/>
            <w:gridSpan w:val="2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C70A62" w:rsidRPr="002F37CC" w:rsidRDefault="00C87EDC" w:rsidP="00E85905">
            <w:pPr>
              <w:tabs>
                <w:tab w:val="left" w:pos="727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(14,401</w:t>
            </w:r>
            <w:r w:rsidR="00C70A62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C70A62" w:rsidRPr="007646DF" w:rsidTr="00362849">
        <w:trPr>
          <w:trHeight w:val="469"/>
          <w:jc w:val="center"/>
        </w:trPr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70A62" w:rsidRPr="007646DF" w:rsidRDefault="00C70A62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</w:t>
            </w: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จากสถาบันการเงิน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–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สุทธิ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70A62" w:rsidRPr="007646DF" w:rsidRDefault="0096146E" w:rsidP="006A4EA1">
            <w:pPr>
              <w:tabs>
                <w:tab w:val="decimal" w:pos="1452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20,769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62" w:rsidRPr="002F37CC" w:rsidRDefault="00C70A62" w:rsidP="00E85905">
            <w:pPr>
              <w:tabs>
                <w:tab w:val="left" w:pos="727"/>
                <w:tab w:val="decimal" w:pos="964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25,20</w:t>
            </w:r>
            <w:r w:rsidR="00C87EDC">
              <w:rPr>
                <w:rFonts w:ascii="Angsana New" w:hAnsi="Angsana New" w:cs="Angsana New"/>
                <w:sz w:val="31"/>
                <w:szCs w:val="31"/>
              </w:rPr>
              <w:t>2</w:t>
            </w:r>
          </w:p>
        </w:tc>
      </w:tr>
    </w:tbl>
    <w:p w:rsidR="008A2E3D" w:rsidRPr="007646DF" w:rsidRDefault="008A2E3D" w:rsidP="008A2E3D">
      <w:pPr>
        <w:spacing w:before="240" w:line="276" w:lineRule="auto"/>
        <w:ind w:right="29" w:firstLine="720"/>
        <w:jc w:val="both"/>
        <w:rPr>
          <w:rFonts w:ascii="Angsana New" w:hAnsi="Angsana New" w:cs="Angsana New"/>
          <w:sz w:val="32"/>
          <w:szCs w:val="32"/>
        </w:rPr>
      </w:pPr>
      <w:r w:rsidRPr="007646DF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Pr="007646DF">
        <w:rPr>
          <w:rFonts w:ascii="Angsana New" w:hAnsi="Angsana New" w:cs="Angsana New"/>
          <w:sz w:val="32"/>
          <w:szCs w:val="32"/>
        </w:rPr>
        <w:t xml:space="preserve">  </w:t>
      </w:r>
      <w:r w:rsidRPr="007646DF">
        <w:rPr>
          <w:rFonts w:ascii="Angsana New" w:hAnsi="Angsana New" w:cs="Angsana New"/>
          <w:sz w:val="32"/>
          <w:szCs w:val="32"/>
          <w:cs/>
        </w:rPr>
        <w:t>ณ</w:t>
      </w:r>
      <w:r w:rsidRPr="007646DF">
        <w:rPr>
          <w:rFonts w:ascii="Angsana New" w:hAnsi="Angsana New" w:cs="Angsana New"/>
          <w:sz w:val="32"/>
          <w:szCs w:val="32"/>
        </w:rPr>
        <w:t xml:space="preserve"> </w:t>
      </w:r>
      <w:r w:rsidRPr="007646DF">
        <w:rPr>
          <w:rFonts w:ascii="Angsana New" w:hAnsi="Angsana New" w:cs="Angsana New"/>
          <w:sz w:val="32"/>
          <w:szCs w:val="32"/>
          <w:cs/>
        </w:rPr>
        <w:t>วันที่</w:t>
      </w:r>
      <w:r w:rsidRPr="007646DF">
        <w:rPr>
          <w:rFonts w:ascii="Angsana New" w:hAnsi="Angsana New" w:cs="Angsana New"/>
          <w:sz w:val="32"/>
          <w:szCs w:val="32"/>
        </w:rPr>
        <w:t xml:space="preserve"> </w:t>
      </w:r>
      <w:r w:rsidR="0067155C" w:rsidRPr="007646DF">
        <w:rPr>
          <w:rFonts w:ascii="Angsana New" w:hAnsi="Angsana New" w:cs="Angsana New"/>
          <w:sz w:val="32"/>
          <w:szCs w:val="32"/>
        </w:rPr>
        <w:t>3</w:t>
      </w:r>
      <w:r w:rsidR="00C70A62">
        <w:rPr>
          <w:rFonts w:ascii="Angsana New" w:hAnsi="Angsana New" w:cs="Angsana New" w:hint="cs"/>
          <w:sz w:val="32"/>
          <w:szCs w:val="32"/>
          <w:cs/>
        </w:rPr>
        <w:t>1</w:t>
      </w:r>
      <w:r w:rsidR="007646DF" w:rsidRPr="007646DF">
        <w:rPr>
          <w:rFonts w:ascii="Angsana New" w:hAnsi="Angsana New" w:cs="Angsana New"/>
          <w:sz w:val="32"/>
          <w:szCs w:val="32"/>
        </w:rPr>
        <w:t xml:space="preserve"> </w:t>
      </w:r>
      <w:r w:rsidR="00C70A6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7646DF">
        <w:rPr>
          <w:rFonts w:ascii="Angsana New" w:hAnsi="Angsana New" w:cs="Angsana New"/>
          <w:sz w:val="32"/>
          <w:szCs w:val="32"/>
        </w:rPr>
        <w:t xml:space="preserve"> 25</w:t>
      </w:r>
      <w:r w:rsidR="00C70A62">
        <w:rPr>
          <w:rFonts w:ascii="Angsana New" w:hAnsi="Angsana New" w:cs="Angsana New" w:hint="cs"/>
          <w:sz w:val="32"/>
          <w:szCs w:val="32"/>
          <w:cs/>
        </w:rPr>
        <w:t>60</w:t>
      </w:r>
      <w:r w:rsidRPr="007646DF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:rsidR="00537509" w:rsidRPr="007646DF" w:rsidRDefault="00537509" w:rsidP="008A2E3D">
      <w:pPr>
        <w:spacing w:before="240" w:line="276" w:lineRule="auto"/>
        <w:ind w:right="29" w:firstLine="720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9356" w:type="dxa"/>
        <w:tblInd w:w="250" w:type="dxa"/>
        <w:tblLayout w:type="fixed"/>
        <w:tblLook w:val="0000"/>
      </w:tblPr>
      <w:tblGrid>
        <w:gridCol w:w="2406"/>
        <w:gridCol w:w="5249"/>
        <w:gridCol w:w="1701"/>
      </w:tblGrid>
      <w:tr w:rsidR="00537509" w:rsidRPr="007646DF" w:rsidTr="00372C06">
        <w:trPr>
          <w:cantSplit/>
          <w:trHeight w:val="378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วงเงิน</w:t>
            </w:r>
          </w:p>
          <w:p w:rsidR="00537509" w:rsidRPr="007646DF" w:rsidRDefault="00537509" w:rsidP="00177D3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/>
                <w:sz w:val="28"/>
                <w:szCs w:val="28"/>
                <w:cs/>
              </w:rPr>
              <w:t>(ดอลล่าร์</w:t>
            </w:r>
            <w:r w:rsidRPr="007646DF">
              <w:rPr>
                <w:rFonts w:ascii="Angsana New" w:hAnsi="Angsana New" w:cs="Angsana New" w:hint="cs"/>
                <w:sz w:val="28"/>
                <w:szCs w:val="28"/>
                <w:cs/>
              </w:rPr>
              <w:t>ส</w:t>
            </w:r>
            <w:r w:rsidRPr="007646DF">
              <w:rPr>
                <w:rFonts w:ascii="Angsana New" w:hAnsi="Angsana New" w:cs="Angsana New"/>
                <w:sz w:val="28"/>
                <w:szCs w:val="28"/>
                <w:cs/>
              </w:rPr>
              <w:t>หรัฐอเมริกา)</w:t>
            </w:r>
          </w:p>
        </w:tc>
        <w:tc>
          <w:tcPr>
            <w:tcW w:w="5249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หลักประกัน</w:t>
            </w:r>
          </w:p>
        </w:tc>
      </w:tr>
      <w:tr w:rsidR="00537509" w:rsidRPr="007646DF" w:rsidTr="00372C06">
        <w:trPr>
          <w:cantSplit/>
          <w:trHeight w:val="435"/>
        </w:trPr>
        <w:tc>
          <w:tcPr>
            <w:tcW w:w="240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24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509" w:rsidRPr="007646DF" w:rsidRDefault="00537509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7509" w:rsidRPr="007646DF" w:rsidRDefault="00537509" w:rsidP="00177D3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top w:val="dashed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7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2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.00</w:t>
            </w:r>
            <w:r w:rsidR="008B773B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ล้าน</w:t>
            </w:r>
          </w:p>
        </w:tc>
        <w:tc>
          <w:tcPr>
            <w:tcW w:w="524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537509" w:rsidP="00372C06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1. 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ชำระเงินต้นเป็นรายไตรมาส ไตรมาสละ 100</w:t>
            </w:r>
            <w:r w:rsidR="00372C06"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>,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000 </w:t>
            </w:r>
            <w:r w:rsidR="00372C06"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>USD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โดยเริ่มจ่าย</w:t>
            </w:r>
          </w:p>
        </w:tc>
        <w:tc>
          <w:tcPr>
            <w:tcW w:w="1701" w:type="dxa"/>
            <w:tcBorders>
              <w:top w:val="dashed" w:sz="4" w:space="0" w:color="auto"/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(กู้ยืมเดือนกันยายน 2557)</w:t>
            </w:r>
          </w:p>
        </w:tc>
        <w:tc>
          <w:tcPr>
            <w:tcW w:w="5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372C06" w:rsidP="00372C06">
            <w:pPr>
              <w:tabs>
                <w:tab w:val="left" w:pos="186"/>
              </w:tabs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   ชำระงวดแรกในเดือน ธันวาคม 2557 สิ้นสุดเดือน สิงหาคม 2562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-ไม่มี-</w:t>
            </w: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372C06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2. ชำระดอกเบี้ยทุกไตรมาส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372C06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3. 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อัตราดอกเบี้ย 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LIBOR </w:t>
            </w: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บวก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2.</w:t>
            </w: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5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</w:tbl>
    <w:p w:rsidR="008214B3" w:rsidRPr="008214B3" w:rsidRDefault="008214B3" w:rsidP="00E42BD8">
      <w:pPr>
        <w:spacing w:line="276" w:lineRule="auto"/>
        <w:ind w:left="446" w:right="29" w:firstLine="720"/>
        <w:rPr>
          <w:rFonts w:ascii="Angsana New" w:hAnsi="Angsana New" w:cs="Angsana New"/>
          <w:sz w:val="16"/>
          <w:szCs w:val="16"/>
        </w:rPr>
      </w:pPr>
    </w:p>
    <w:p w:rsidR="00F50DC2" w:rsidRPr="008214B3" w:rsidRDefault="008A2E3D" w:rsidP="00E42BD8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32"/>
          <w:szCs w:val="32"/>
        </w:rPr>
      </w:pPr>
      <w:r w:rsidRPr="007646DF">
        <w:rPr>
          <w:rFonts w:ascii="Angsana New" w:hAnsi="Angsana New" w:cs="Angsana New"/>
          <w:spacing w:val="-6"/>
          <w:sz w:val="32"/>
          <w:szCs w:val="32"/>
          <w:cs/>
        </w:rPr>
        <w:t>ส่วนของหนี้สินระยะยาวที่ถึงกำหนดชำระภายในหนึ่งปี</w:t>
      </w:r>
      <w:r w:rsidRPr="007646D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646DF">
        <w:rPr>
          <w:rFonts w:ascii="Angsana New" w:hAnsi="Angsana New" w:cs="Angsana New"/>
          <w:spacing w:val="-6"/>
          <w:sz w:val="32"/>
          <w:szCs w:val="32"/>
          <w:cs/>
        </w:rPr>
        <w:t>ได้แสดงไว้ภายใต้หนี้สินหมุนเวียน</w:t>
      </w:r>
    </w:p>
    <w:p w:rsidR="00542ADC" w:rsidRPr="007646DF" w:rsidRDefault="00F342CF" w:rsidP="00542ADC">
      <w:pPr>
        <w:numPr>
          <w:ilvl w:val="0"/>
          <w:numId w:val="1"/>
        </w:numPr>
        <w:spacing w:before="60" w:line="276" w:lineRule="auto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หนี้สินตามสัญญาเช่าการเงิน  </w:t>
      </w:r>
    </w:p>
    <w:p w:rsidR="00F342CF" w:rsidRPr="007646DF" w:rsidRDefault="00F342CF" w:rsidP="00542ADC">
      <w:pPr>
        <w:spacing w:before="60" w:line="276" w:lineRule="auto"/>
        <w:ind w:left="448"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ab/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บริษัทได้ทำสัญญาเช่าการเงินสำหรับยานพาหนะ</w:t>
      </w:r>
      <w:r w:rsidR="00542ADC" w:rsidRPr="007646DF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โดยมีจำนวนเงินขั้นต่ำที่ต้องจ่ายสำหรับสัญญาเช่</w:t>
      </w:r>
      <w:r w:rsidR="00542ADC"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า</w:t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การเงิน ดังนี้</w:t>
      </w:r>
    </w:p>
    <w:p w:rsidR="00F342CF" w:rsidRPr="007646DF" w:rsidRDefault="00F342CF" w:rsidP="00407D93">
      <w:pPr>
        <w:ind w:left="360" w:right="119"/>
        <w:jc w:val="right"/>
        <w:rPr>
          <w:rFonts w:ascii="Angsana New" w:hAnsi="Angsana New" w:cs="Angsana New"/>
          <w:sz w:val="32"/>
          <w:szCs w:val="32"/>
          <w:cs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 xml:space="preserve"> หน่วย </w:t>
      </w:r>
      <w:r w:rsidRPr="007646DF">
        <w:rPr>
          <w:rFonts w:ascii="Angsana New" w:hAnsi="Angsana New" w:cs="Angsana New"/>
          <w:sz w:val="32"/>
          <w:szCs w:val="32"/>
        </w:rPr>
        <w:t xml:space="preserve">: </w:t>
      </w:r>
      <w:r w:rsidRPr="007646DF">
        <w:rPr>
          <w:rFonts w:ascii="Angsana New" w:hAnsi="Angsana New" w:cs="Angsana New" w:hint="cs"/>
          <w:sz w:val="32"/>
          <w:szCs w:val="32"/>
          <w:cs/>
        </w:rPr>
        <w:t>พันบาท</w:t>
      </w:r>
    </w:p>
    <w:tbl>
      <w:tblPr>
        <w:tblW w:w="0" w:type="auto"/>
        <w:tblInd w:w="392" w:type="dxa"/>
        <w:tblLook w:val="0000"/>
      </w:tblPr>
      <w:tblGrid>
        <w:gridCol w:w="4678"/>
        <w:gridCol w:w="2409"/>
        <w:gridCol w:w="2127"/>
      </w:tblGrid>
      <w:tr w:rsidR="004327B9" w:rsidRPr="007646DF" w:rsidTr="0098780D">
        <w:trPr>
          <w:trHeight w:val="478"/>
        </w:trPr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4327B9" w:rsidRPr="007646DF" w:rsidRDefault="004327B9" w:rsidP="00DB2DCF">
            <w:pPr>
              <w:spacing w:before="30"/>
              <w:ind w:right="133" w:firstLine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B9" w:rsidRPr="007646DF" w:rsidRDefault="004327B9" w:rsidP="00DB2DCF">
            <w:pPr>
              <w:spacing w:before="30"/>
              <w:ind w:left="-52" w:right="-3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4327B9" w:rsidRPr="007646DF" w:rsidTr="004A0411">
        <w:trPr>
          <w:trHeight w:val="408"/>
        </w:trPr>
        <w:tc>
          <w:tcPr>
            <w:tcW w:w="4678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4327B9" w:rsidRPr="007646DF" w:rsidRDefault="004327B9" w:rsidP="00DB2DCF">
            <w:pPr>
              <w:tabs>
                <w:tab w:val="left" w:pos="39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4327B9" w:rsidRPr="007646DF" w:rsidRDefault="005772E8" w:rsidP="00C70A6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</w:t>
            </w:r>
            <w:r w:rsidR="00C70A62">
              <w:rPr>
                <w:rFonts w:ascii="Angsana New" w:hAnsi="Angsana New" w:cs="Angsana New" w:hint="cs"/>
                <w:sz w:val="31"/>
                <w:szCs w:val="31"/>
                <w:cs/>
              </w:rPr>
              <w:t>1 มี.ค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. 25</w:t>
            </w:r>
            <w:r w:rsidR="00C70A62">
              <w:rPr>
                <w:rFonts w:ascii="Angsana New" w:hAnsi="Angsana New" w:cs="Angsana New" w:hint="cs"/>
                <w:sz w:val="31"/>
                <w:szCs w:val="31"/>
                <w:cs/>
              </w:rPr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4327B9" w:rsidRPr="007646DF" w:rsidRDefault="004327B9" w:rsidP="00DB2DCF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ณ 31</w:t>
            </w:r>
            <w:r w:rsidR="00B11945"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ธ.ค.</w:t>
            </w:r>
            <w:r w:rsidR="0054380E" w:rsidRPr="007646D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646DF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C70A62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C70A62" w:rsidRPr="007646DF" w:rsidTr="0098780D">
        <w:trPr>
          <w:trHeight w:val="344"/>
        </w:trPr>
        <w:tc>
          <w:tcPr>
            <w:tcW w:w="4678" w:type="dxa"/>
            <w:tcBorders>
              <w:left w:val="single" w:sz="6" w:space="0" w:color="auto"/>
            </w:tcBorders>
            <w:vAlign w:val="center"/>
          </w:tcPr>
          <w:p w:rsidR="00C70A62" w:rsidRPr="007646DF" w:rsidRDefault="00C70A62" w:rsidP="004327B9">
            <w:pPr>
              <w:pStyle w:val="Heading5"/>
              <w:tabs>
                <w:tab w:val="clear" w:pos="252"/>
                <w:tab w:val="left" w:pos="0"/>
              </w:tabs>
              <w:rPr>
                <w:rFonts w:ascii="Angsana New" w:hAnsi="Angsana New" w:cs="Angsana New"/>
                <w:cs/>
              </w:rPr>
            </w:pPr>
            <w:r w:rsidRPr="007646DF">
              <w:rPr>
                <w:rFonts w:ascii="Angsana New" w:hAnsi="Angsana New" w:cs="Angsana New" w:hint="cs"/>
                <w:cs/>
              </w:rPr>
              <w:t>ไม่เกิน 1 ปี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C70A62" w:rsidRPr="004A0448" w:rsidRDefault="0046679F" w:rsidP="0046679F">
            <w:pPr>
              <w:tabs>
                <w:tab w:val="left" w:pos="1305"/>
                <w:tab w:val="left" w:pos="153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521</w:t>
            </w:r>
          </w:p>
        </w:tc>
        <w:tc>
          <w:tcPr>
            <w:tcW w:w="212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C70A62" w:rsidRPr="00B53564" w:rsidRDefault="004A0411" w:rsidP="00B53564">
            <w:pPr>
              <w:tabs>
                <w:tab w:val="left" w:pos="1305"/>
                <w:tab w:val="left" w:pos="153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521</w:t>
            </w:r>
          </w:p>
        </w:tc>
      </w:tr>
      <w:tr w:rsidR="004A0411" w:rsidRPr="007646DF" w:rsidTr="004A0411">
        <w:trPr>
          <w:trHeight w:val="344"/>
        </w:trPr>
        <w:tc>
          <w:tcPr>
            <w:tcW w:w="4678" w:type="dxa"/>
            <w:tcBorders>
              <w:left w:val="single" w:sz="6" w:space="0" w:color="auto"/>
            </w:tcBorders>
            <w:vAlign w:val="center"/>
          </w:tcPr>
          <w:p w:rsidR="004A0411" w:rsidRPr="007646DF" w:rsidRDefault="004A0411" w:rsidP="004327B9">
            <w:pPr>
              <w:pStyle w:val="Heading5"/>
              <w:tabs>
                <w:tab w:val="clear" w:pos="252"/>
                <w:tab w:val="left" w:pos="0"/>
              </w:tabs>
              <w:rPr>
                <w:rFonts w:ascii="Angsana New" w:hAnsi="Angsana New" w:cs="Angsana New"/>
                <w:cs/>
              </w:rPr>
            </w:pPr>
            <w:r w:rsidRPr="007646DF">
              <w:rPr>
                <w:rFonts w:ascii="Angsana New" w:hAnsi="Angsana New" w:cs="Angsana New"/>
                <w:cs/>
              </w:rPr>
              <w:t xml:space="preserve">เกิน 1 ปี แต่ไม่เกิน </w:t>
            </w:r>
            <w:r>
              <w:rPr>
                <w:rFonts w:ascii="Angsana New" w:hAnsi="Angsana New" w:cs="Angsana New" w:hint="cs"/>
                <w:cs/>
              </w:rPr>
              <w:t>4</w:t>
            </w:r>
            <w:r w:rsidRPr="007646D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4A0411" w:rsidRDefault="004A0411" w:rsidP="0046679F">
            <w:pPr>
              <w:tabs>
                <w:tab w:val="left" w:pos="1305"/>
                <w:tab w:val="left" w:pos="153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956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4A0411" w:rsidRPr="00B53564" w:rsidRDefault="004A0411" w:rsidP="004A0411">
            <w:pPr>
              <w:tabs>
                <w:tab w:val="left" w:pos="675"/>
                <w:tab w:val="center" w:pos="989"/>
                <w:tab w:val="left" w:pos="1161"/>
                <w:tab w:val="left" w:pos="1251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1,086</w:t>
            </w:r>
          </w:p>
        </w:tc>
      </w:tr>
      <w:tr w:rsidR="004A0411" w:rsidRPr="007646DF" w:rsidTr="004A0411">
        <w:trPr>
          <w:trHeight w:val="344"/>
        </w:trPr>
        <w:tc>
          <w:tcPr>
            <w:tcW w:w="4678" w:type="dxa"/>
            <w:tcBorders>
              <w:left w:val="single" w:sz="6" w:space="0" w:color="auto"/>
            </w:tcBorders>
            <w:vAlign w:val="center"/>
          </w:tcPr>
          <w:p w:rsidR="004A0411" w:rsidRPr="007646DF" w:rsidRDefault="004A0411" w:rsidP="004327B9">
            <w:pPr>
              <w:pStyle w:val="Heading5"/>
              <w:tabs>
                <w:tab w:val="clear" w:pos="252"/>
                <w:tab w:val="left" w:pos="0"/>
              </w:tabs>
              <w:rPr>
                <w:rFonts w:ascii="Angsana New" w:hAnsi="Angsana New" w:cs="Angsana New"/>
                <w:cs/>
              </w:rPr>
            </w:pPr>
            <w:r w:rsidRPr="007646DF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4A0411" w:rsidRDefault="004A0411" w:rsidP="004A0411">
            <w:pPr>
              <w:tabs>
                <w:tab w:val="left" w:pos="765"/>
                <w:tab w:val="left" w:pos="960"/>
                <w:tab w:val="center" w:pos="1130"/>
                <w:tab w:val="left" w:pos="1230"/>
                <w:tab w:val="left" w:pos="1320"/>
                <w:tab w:val="left" w:pos="141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 xml:space="preserve"> 1,477</w:t>
            </w:r>
          </w:p>
        </w:tc>
        <w:tc>
          <w:tcPr>
            <w:tcW w:w="212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4A0411" w:rsidRPr="00B53564" w:rsidRDefault="004A0411" w:rsidP="004A0411">
            <w:pPr>
              <w:tabs>
                <w:tab w:val="left" w:pos="360"/>
                <w:tab w:val="center" w:pos="989"/>
                <w:tab w:val="left" w:pos="1161"/>
                <w:tab w:val="left" w:pos="1251"/>
                <w:tab w:val="left" w:pos="1305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 xml:space="preserve">      1,607</w:t>
            </w:r>
          </w:p>
        </w:tc>
      </w:tr>
      <w:tr w:rsidR="00C70A62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C70A62" w:rsidRPr="007646DF" w:rsidRDefault="00C70A62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  ดอกเบี้ยจ่ายรอตัดบัญชี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C70A62" w:rsidRPr="004A0448" w:rsidRDefault="004A0411" w:rsidP="004A0411">
            <w:pPr>
              <w:tabs>
                <w:tab w:val="left" w:pos="1305"/>
                <w:tab w:val="left" w:pos="153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(146)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C70A62" w:rsidRPr="00B53564" w:rsidRDefault="004A0411" w:rsidP="0046679F">
            <w:pPr>
              <w:tabs>
                <w:tab w:val="left" w:pos="1305"/>
                <w:tab w:val="left" w:pos="153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(174)</w:t>
            </w:r>
          </w:p>
        </w:tc>
      </w:tr>
      <w:tr w:rsidR="00C70A62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C70A62" w:rsidRPr="007646DF" w:rsidRDefault="00C70A62" w:rsidP="003259D8">
            <w:pPr>
              <w:ind w:right="-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C70A62" w:rsidRPr="004A0448" w:rsidRDefault="004A0411" w:rsidP="004A0411">
            <w:pPr>
              <w:tabs>
                <w:tab w:val="left" w:pos="465"/>
                <w:tab w:val="center" w:pos="1130"/>
                <w:tab w:val="left" w:pos="1305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 xml:space="preserve">       1,331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C70A62" w:rsidRPr="00B53564" w:rsidRDefault="004A0411" w:rsidP="004A0411">
            <w:pPr>
              <w:tabs>
                <w:tab w:val="left" w:pos="615"/>
                <w:tab w:val="left" w:pos="1146"/>
                <w:tab w:val="left" w:pos="1305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 xml:space="preserve"> 1,433</w:t>
            </w:r>
          </w:p>
        </w:tc>
      </w:tr>
      <w:tr w:rsidR="00C70A62" w:rsidRPr="007646DF" w:rsidTr="0098780D">
        <w:trPr>
          <w:trHeight w:val="65"/>
        </w:trPr>
        <w:tc>
          <w:tcPr>
            <w:tcW w:w="4678" w:type="dxa"/>
            <w:tcBorders>
              <w:left w:val="single" w:sz="6" w:space="0" w:color="auto"/>
              <w:bottom w:val="single" w:sz="6" w:space="0" w:color="auto"/>
            </w:tcBorders>
          </w:tcPr>
          <w:p w:rsidR="00C70A62" w:rsidRPr="007646DF" w:rsidRDefault="00C70A62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C70A62" w:rsidRPr="004A0448" w:rsidRDefault="004A0411" w:rsidP="004A0411">
            <w:pPr>
              <w:tabs>
                <w:tab w:val="left" w:pos="1305"/>
                <w:tab w:val="left" w:pos="153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(431)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C70A62" w:rsidRPr="00B53564" w:rsidRDefault="004A0411" w:rsidP="0046679F">
            <w:pPr>
              <w:tabs>
                <w:tab w:val="left" w:pos="1305"/>
                <w:tab w:val="left" w:pos="153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(422)</w:t>
            </w:r>
          </w:p>
        </w:tc>
      </w:tr>
      <w:tr w:rsidR="00C70A62" w:rsidRPr="007646DF" w:rsidTr="0098780D">
        <w:trPr>
          <w:trHeight w:val="40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0A62" w:rsidRPr="007646DF" w:rsidRDefault="00C70A62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หนี้สินตามสัญญาเช่าการเงิน-สุทธิ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C70A62" w:rsidRPr="004A0448" w:rsidRDefault="004A0411" w:rsidP="0046679F">
            <w:pPr>
              <w:tabs>
                <w:tab w:val="left" w:pos="1305"/>
                <w:tab w:val="left" w:pos="1530"/>
              </w:tabs>
              <w:spacing w:before="30"/>
              <w:ind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900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C70A62" w:rsidRPr="00B53564" w:rsidRDefault="004A0411" w:rsidP="004A0411">
            <w:pPr>
              <w:tabs>
                <w:tab w:val="left" w:pos="615"/>
                <w:tab w:val="left" w:pos="1161"/>
                <w:tab w:val="left" w:pos="1305"/>
                <w:tab w:val="left" w:pos="1530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1,011</w:t>
            </w:r>
          </w:p>
        </w:tc>
      </w:tr>
    </w:tbl>
    <w:p w:rsidR="004327B9" w:rsidRPr="007646DF" w:rsidRDefault="004327B9" w:rsidP="004327B9">
      <w:pPr>
        <w:tabs>
          <w:tab w:val="left" w:pos="900"/>
        </w:tabs>
        <w:ind w:right="576"/>
        <w:jc w:val="both"/>
        <w:rPr>
          <w:rFonts w:ascii="Angsana New" w:hAnsi="Angsana New" w:cs="Angsana New"/>
          <w:sz w:val="8"/>
          <w:szCs w:val="8"/>
        </w:rPr>
      </w:pPr>
    </w:p>
    <w:p w:rsidR="00F342CF" w:rsidRPr="007646DF" w:rsidRDefault="004327B9" w:rsidP="00EB1947">
      <w:pPr>
        <w:tabs>
          <w:tab w:val="left" w:pos="1134"/>
        </w:tabs>
        <w:spacing w:before="120"/>
        <w:ind w:left="357" w:right="578"/>
        <w:jc w:val="both"/>
        <w:rPr>
          <w:rFonts w:ascii="Angsana New" w:hAnsi="Angsana New" w:cs="Angsana New"/>
          <w:sz w:val="32"/>
          <w:szCs w:val="32"/>
        </w:rPr>
      </w:pPr>
      <w:r w:rsidRPr="007646DF">
        <w:rPr>
          <w:rFonts w:ascii="Angsana New" w:hAnsi="Angsana New" w:cs="Angsana New"/>
          <w:sz w:val="32"/>
          <w:szCs w:val="32"/>
        </w:rPr>
        <w:tab/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หนี้สินตามสัญญาเช่าการเงินมีกำหนดชำระเป็นรายเดือน ซึ่งจะเสร็จสิ้นภายใน</w:t>
      </w:r>
      <w:r w:rsidR="00F342CF" w:rsidRPr="00D27FB8">
        <w:rPr>
          <w:rFonts w:ascii="Angsana New" w:hAnsi="Angsana New" w:cs="Angsana New" w:hint="cs"/>
          <w:sz w:val="32"/>
          <w:szCs w:val="32"/>
          <w:cs/>
        </w:rPr>
        <w:t>ปี 2563</w:t>
      </w:r>
    </w:p>
    <w:p w:rsidR="009E253E" w:rsidRPr="009E253E" w:rsidRDefault="00407D93" w:rsidP="009E253E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ab/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หนี้สินตามสัญญาเช่าการ</w:t>
      </w:r>
      <w:r w:rsidRPr="007646DF">
        <w:rPr>
          <w:rFonts w:ascii="Angsana New" w:hAnsi="Angsana New" w:cs="Angsana New" w:hint="cs"/>
          <w:sz w:val="32"/>
          <w:szCs w:val="32"/>
          <w:cs/>
        </w:rPr>
        <w:t>เงินที่ถึงกำหนดชำระภายในหนึ่งปี</w:t>
      </w:r>
      <w:r w:rsidR="00542ADC" w:rsidRPr="007646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ได้แสดงไว้ภายใต้หัวข้อหนี้สินหมุนเวียน</w:t>
      </w:r>
    </w:p>
    <w:p w:rsidR="00AC12B7" w:rsidRPr="00CF33ED" w:rsidRDefault="00AC12B7" w:rsidP="00CD3866">
      <w:pPr>
        <w:numPr>
          <w:ilvl w:val="0"/>
          <w:numId w:val="1"/>
        </w:numPr>
        <w:spacing w:before="240" w:after="12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F33E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ภาษีเงินได้</w:t>
      </w:r>
    </w:p>
    <w:p w:rsidR="00AC12B7" w:rsidRPr="00CF33ED" w:rsidRDefault="00AC12B7" w:rsidP="00AC12B7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Pr="00CF33ED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A2E50" w:rsidRPr="00CF33ED">
        <w:rPr>
          <w:rFonts w:ascii="Angsana New" w:hAnsi="Angsana New" w:cs="Angsana New" w:hint="cs"/>
          <w:sz w:val="32"/>
          <w:szCs w:val="32"/>
          <w:cs/>
        </w:rPr>
        <w:t>3</w:t>
      </w:r>
      <w:r w:rsidR="00BA61CB">
        <w:rPr>
          <w:rFonts w:ascii="Angsana New" w:hAnsi="Angsana New" w:cs="Angsana New" w:hint="cs"/>
          <w:sz w:val="32"/>
          <w:szCs w:val="32"/>
          <w:cs/>
        </w:rPr>
        <w:t>1</w:t>
      </w:r>
      <w:r w:rsidR="00267D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A61CB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CF33ED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A61CB">
        <w:rPr>
          <w:rFonts w:ascii="Angsana New" w:hAnsi="Angsana New" w:cs="Angsana New"/>
          <w:sz w:val="32"/>
          <w:szCs w:val="32"/>
          <w:cs/>
        </w:rPr>
        <w:t>25</w:t>
      </w:r>
      <w:r w:rsidR="00546DB7">
        <w:rPr>
          <w:rFonts w:ascii="Angsana New" w:hAnsi="Angsana New" w:cs="Angsana New"/>
          <w:sz w:val="32"/>
          <w:szCs w:val="32"/>
        </w:rPr>
        <w:t>60</w:t>
      </w:r>
      <w:r w:rsidR="00B11945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และ 255</w:t>
      </w:r>
      <w:r w:rsidR="00BA61CB">
        <w:rPr>
          <w:rFonts w:ascii="Angsana New" w:hAnsi="Angsana New" w:cs="Angsana New" w:hint="cs"/>
          <w:sz w:val="32"/>
          <w:szCs w:val="32"/>
          <w:cs/>
        </w:rPr>
        <w:t>9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 </w:t>
      </w:r>
      <w:r w:rsidR="000E56C6">
        <w:rPr>
          <w:rFonts w:ascii="Angsana New" w:hAnsi="Angsana New" w:cs="Angsana New" w:hint="cs"/>
          <w:sz w:val="32"/>
          <w:szCs w:val="32"/>
          <w:cs/>
        </w:rPr>
        <w:t>คำนวณจาก</w:t>
      </w:r>
      <w:r w:rsidR="00FE6B11" w:rsidRPr="00CF33ED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E72E90" w:rsidRPr="00CF33ED">
        <w:rPr>
          <w:rFonts w:ascii="Angsana New" w:hAnsi="Angsana New" w:cs="Angsana New" w:hint="cs"/>
          <w:sz w:val="32"/>
          <w:szCs w:val="32"/>
          <w:cs/>
        </w:rPr>
        <w:t>ทางบัญช</w:t>
      </w:r>
      <w:r w:rsidR="00E72E90" w:rsidRPr="00CF33ED">
        <w:rPr>
          <w:rFonts w:ascii="Angsana New" w:hAnsi="Angsana New" w:cs="Angsana New"/>
          <w:sz w:val="32"/>
          <w:szCs w:val="32"/>
          <w:cs/>
        </w:rPr>
        <w:t>ี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:rsidR="00AC12B7" w:rsidRPr="00CF33ED" w:rsidRDefault="00AC12B7" w:rsidP="00AC12B7">
      <w:pPr>
        <w:tabs>
          <w:tab w:val="left" w:pos="1134"/>
        </w:tabs>
        <w:ind w:left="426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BA61CB"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บริษัทคำนวณภาษีเงินได้ในปี 2560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และ 255</w:t>
      </w:r>
      <w:r w:rsidR="00BA61CB">
        <w:rPr>
          <w:rFonts w:ascii="Angsana New" w:hAnsi="Angsana New" w:cs="Angsana New" w:hint="cs"/>
          <w:sz w:val="32"/>
          <w:szCs w:val="32"/>
          <w:cs/>
        </w:rPr>
        <w:t>9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อัตราร้อยละ 20</w:t>
      </w:r>
    </w:p>
    <w:p w:rsidR="00AC12B7" w:rsidRPr="00CF33ED" w:rsidRDefault="00AC12B7" w:rsidP="00AC12B7">
      <w:pPr>
        <w:ind w:left="42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บริษัทคำนวณตามสิทธิประโยชน์ทางภาษีเงินได้ตามบัตรส่งเสริมการลงทุน (ดูหมายเหตุ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1</w:t>
      </w:r>
      <w:r w:rsidR="00F3359F">
        <w:rPr>
          <w:rFonts w:ascii="Angsana New" w:hAnsi="Angsana New" w:cs="Angsana New"/>
          <w:sz w:val="32"/>
          <w:szCs w:val="32"/>
        </w:rPr>
        <w:t>4</w:t>
      </w:r>
      <w:r w:rsidRPr="00CF33ED">
        <w:rPr>
          <w:rFonts w:ascii="Angsana New" w:hAnsi="Angsana New" w:cs="Angsana New"/>
          <w:sz w:val="32"/>
          <w:szCs w:val="32"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ประกอบ)</w:t>
      </w:r>
    </w:p>
    <w:p w:rsidR="00AC12B7" w:rsidRPr="00CF33ED" w:rsidRDefault="00AC12B7" w:rsidP="00AC12B7">
      <w:pPr>
        <w:ind w:left="426" w:right="29" w:firstLine="708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     ต่างประเทศ</w:t>
      </w:r>
    </w:p>
    <w:p w:rsidR="00AC12B7" w:rsidRPr="00CF33ED" w:rsidRDefault="00F3359F" w:rsidP="00AC12B7">
      <w:pPr>
        <w:tabs>
          <w:tab w:val="left" w:pos="1134"/>
        </w:tabs>
        <w:ind w:left="360" w:right="-1063" w:firstLine="77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AC12B7" w:rsidRPr="00CF33ED">
        <w:rPr>
          <w:rFonts w:ascii="Angsana New" w:hAnsi="Angsana New" w:cs="Angsana New"/>
          <w:sz w:val="32"/>
          <w:szCs w:val="32"/>
          <w:cs/>
        </w:rPr>
        <w:t>ภาษีเงินได้ที่รับรู้ในงบกำไรขาดทุนเบ็ดเสร็จ ประกอบด้วย</w:t>
      </w:r>
    </w:p>
    <w:p w:rsidR="00AC12B7" w:rsidRPr="00216A77" w:rsidRDefault="00AC12B7" w:rsidP="00AC12B7">
      <w:pPr>
        <w:ind w:left="360" w:right="-22" w:firstLine="540"/>
        <w:jc w:val="right"/>
        <w:rPr>
          <w:rFonts w:ascii="Angsana New" w:hAnsi="Angsana New" w:cs="Angsana New"/>
          <w:sz w:val="32"/>
          <w:szCs w:val="32"/>
          <w:highlight w:val="yellow"/>
        </w:rPr>
      </w:pPr>
      <w:r w:rsidRPr="00216A77">
        <w:rPr>
          <w:rFonts w:ascii="Angsana New" w:hAnsi="Angsana New" w:cs="Angsana New"/>
          <w:sz w:val="32"/>
          <w:szCs w:val="32"/>
          <w:highlight w:val="yellow"/>
        </w:rPr>
        <w:t xml:space="preserve">                                                                                        </w:t>
      </w:r>
    </w:p>
    <w:p w:rsidR="00AC12B7" w:rsidRPr="00CF33ED" w:rsidRDefault="00AC12B7" w:rsidP="00AC12B7">
      <w:pPr>
        <w:ind w:left="360" w:right="-22" w:firstLine="540"/>
        <w:jc w:val="right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</w:rPr>
        <w:t xml:space="preserve">        </w:t>
      </w:r>
      <w:r w:rsidR="00FA05B0">
        <w:rPr>
          <w:rFonts w:ascii="Angsana New" w:hAnsi="Angsana New" w:cs="Angsana New"/>
          <w:sz w:val="32"/>
          <w:szCs w:val="32"/>
        </w:rPr>
        <w:t xml:space="preserve">         </w:t>
      </w:r>
      <w:r w:rsidRPr="00CF33ED">
        <w:rPr>
          <w:rFonts w:ascii="Angsana New" w:hAnsi="Angsana New" w:cs="Angsana New"/>
          <w:sz w:val="32"/>
          <w:szCs w:val="32"/>
          <w:cs/>
        </w:rPr>
        <w:t>หน่วย</w:t>
      </w:r>
      <w:r w:rsidRPr="00CF33ED">
        <w:rPr>
          <w:rFonts w:ascii="Angsana New" w:hAnsi="Angsana New" w:cs="Angsana New"/>
          <w:sz w:val="32"/>
          <w:szCs w:val="32"/>
        </w:rPr>
        <w:t xml:space="preserve">: </w:t>
      </w:r>
      <w:r w:rsidRPr="00CF33ED">
        <w:rPr>
          <w:rFonts w:ascii="Angsana New" w:hAnsi="Angsana New" w:cs="Angsana New" w:hint="cs"/>
          <w:sz w:val="32"/>
          <w:szCs w:val="32"/>
          <w:cs/>
        </w:rPr>
        <w:t>พัน</w:t>
      </w:r>
      <w:r w:rsidRPr="00CF33ED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97" w:type="dxa"/>
        <w:jc w:val="righ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1177"/>
        <w:gridCol w:w="1178"/>
        <w:gridCol w:w="1178"/>
        <w:gridCol w:w="1178"/>
      </w:tblGrid>
      <w:tr w:rsidR="00AC12B7" w:rsidRPr="00CF33ED" w:rsidTr="00454B6E">
        <w:trPr>
          <w:jc w:val="right"/>
        </w:trPr>
        <w:tc>
          <w:tcPr>
            <w:tcW w:w="4786" w:type="dxa"/>
            <w:vMerge w:val="restart"/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  <w:p w:rsidR="00AC12B7" w:rsidRPr="00CF33ED" w:rsidRDefault="00AC12B7" w:rsidP="005772E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C70A62">
              <w:rPr>
                <w:rFonts w:ascii="Angsana New" w:hAnsi="Angsana New" w:cs="Angsana New" w:hint="cs"/>
                <w:sz w:val="32"/>
                <w:szCs w:val="32"/>
                <w:cs/>
              </w:rPr>
              <w:t>สามเดือน</w:t>
            </w:r>
            <w:r w:rsidR="00CF33ED">
              <w:rPr>
                <w:rFonts w:ascii="Angsana New" w:hAnsi="Angsana New" w:cs="Angsana New"/>
                <w:sz w:val="32"/>
                <w:szCs w:val="32"/>
                <w:cs/>
              </w:rPr>
              <w:t>สิ้</w:t>
            </w:r>
            <w:r w:rsidR="00CF33ED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สุดวั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ที่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A2E50"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C70A62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5A2E50" w:rsidRPr="00CF33E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70A62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2355" w:type="dxa"/>
            <w:gridSpan w:val="2"/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6" w:type="dxa"/>
            <w:gridSpan w:val="2"/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61CB" w:rsidRPr="00CF33ED" w:rsidTr="00B11945">
        <w:trPr>
          <w:jc w:val="right"/>
        </w:trPr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BA61CB" w:rsidRPr="00CF33ED" w:rsidRDefault="00BA61CB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BA61CB" w:rsidRPr="00CF33ED" w:rsidRDefault="00BA61CB" w:rsidP="006A4EA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BA61CB" w:rsidRPr="00CF33ED" w:rsidRDefault="00BA61CB" w:rsidP="006A4EA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BA61CB" w:rsidRPr="00CF33ED" w:rsidRDefault="00BA61CB" w:rsidP="00E8590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BA61CB" w:rsidRPr="00CF33ED" w:rsidRDefault="00BA61CB" w:rsidP="00E8590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4857BB" w:rsidRPr="00CF33ED" w:rsidTr="00B11945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4857BB" w:rsidRPr="00CF33ED" w:rsidRDefault="004857BB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</w:t>
            </w: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</w:tcPr>
          <w:p w:rsidR="004857BB" w:rsidRPr="00CF33ED" w:rsidRDefault="00C268A9" w:rsidP="00C268A9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286D54" w:rsidRDefault="00BA61CB" w:rsidP="00265E31">
            <w:pPr>
              <w:tabs>
                <w:tab w:val="left" w:pos="271"/>
                <w:tab w:val="left" w:pos="496"/>
                <w:tab w:val="left" w:pos="601"/>
              </w:tabs>
              <w:spacing w:before="30" w:line="276" w:lineRule="auto"/>
              <w:ind w:right="2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(7)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CF33ED" w:rsidRDefault="00C268A9" w:rsidP="005343BA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286D54" w:rsidRDefault="004857BB" w:rsidP="0030713C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86D5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857BB" w:rsidRPr="00CF33ED" w:rsidTr="00454B6E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4857BB" w:rsidRPr="00CF33ED" w:rsidRDefault="004857BB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</w:tcPr>
          <w:p w:rsidR="004857BB" w:rsidRPr="00CF33ED" w:rsidRDefault="004857BB" w:rsidP="006A4EA1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286D54" w:rsidRDefault="004857BB" w:rsidP="0030713C">
            <w:pPr>
              <w:ind w:left="-109" w:right="2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CF33ED" w:rsidRDefault="004857BB" w:rsidP="005343BA">
            <w:pPr>
              <w:tabs>
                <w:tab w:val="decimal" w:pos="683"/>
              </w:tabs>
              <w:ind w:right="-66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4857BB" w:rsidRPr="00286D54" w:rsidRDefault="004857BB" w:rsidP="0030713C">
            <w:pPr>
              <w:tabs>
                <w:tab w:val="decimal" w:pos="683"/>
              </w:tabs>
              <w:ind w:right="-842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A61CB" w:rsidRPr="00CF33ED" w:rsidTr="004E193F">
        <w:trPr>
          <w:jc w:val="right"/>
        </w:trPr>
        <w:tc>
          <w:tcPr>
            <w:tcW w:w="4786" w:type="dxa"/>
            <w:tcBorders>
              <w:top w:val="nil"/>
              <w:bottom w:val="nil"/>
            </w:tcBorders>
          </w:tcPr>
          <w:p w:rsidR="00BA61CB" w:rsidRPr="00CF33ED" w:rsidRDefault="00BA61CB" w:rsidP="00454B6E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A61CB" w:rsidRPr="00CF33ED" w:rsidRDefault="00C268A9" w:rsidP="00C268A9">
            <w:pPr>
              <w:spacing w:before="30" w:line="276" w:lineRule="auto"/>
              <w:ind w:right="2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A61CB" w:rsidRPr="00286D54" w:rsidRDefault="00BA61CB" w:rsidP="00C268A9">
            <w:pPr>
              <w:spacing w:before="30" w:line="276" w:lineRule="auto"/>
              <w:ind w:right="2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(196)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A61CB" w:rsidRPr="00CF33ED" w:rsidRDefault="00C268A9" w:rsidP="005343BA">
            <w:pPr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(56)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A61CB" w:rsidRPr="00286D54" w:rsidRDefault="00BA61CB" w:rsidP="00E85905">
            <w:pPr>
              <w:spacing w:before="30" w:line="276" w:lineRule="auto"/>
              <w:ind w:right="2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(196)</w:t>
            </w:r>
          </w:p>
        </w:tc>
      </w:tr>
      <w:tr w:rsidR="00BA61CB" w:rsidRPr="00CF33ED" w:rsidTr="004E193F">
        <w:trPr>
          <w:jc w:val="right"/>
        </w:trPr>
        <w:tc>
          <w:tcPr>
            <w:tcW w:w="4786" w:type="dxa"/>
            <w:tcBorders>
              <w:top w:val="nil"/>
              <w:bottom w:val="single" w:sz="4" w:space="0" w:color="auto"/>
            </w:tcBorders>
          </w:tcPr>
          <w:p w:rsidR="00BA61CB" w:rsidRPr="00CF33ED" w:rsidRDefault="0076799A" w:rsidP="00521EE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</w:t>
            </w:r>
            <w:r w:rsidR="00BA61CB"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61CB" w:rsidRPr="00CF33ED" w:rsidRDefault="00C268A9" w:rsidP="00C268A9">
            <w:pPr>
              <w:spacing w:before="30" w:line="276" w:lineRule="auto"/>
              <w:ind w:right="2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(56)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61CB" w:rsidRPr="00286D54" w:rsidRDefault="00265E31" w:rsidP="00C268A9">
            <w:pPr>
              <w:spacing w:before="30" w:line="276" w:lineRule="auto"/>
              <w:ind w:right="2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BA61CB">
              <w:rPr>
                <w:rFonts w:ascii="Angsana New" w:hAnsi="Angsana New" w:cs="Angsana New"/>
                <w:sz w:val="32"/>
                <w:szCs w:val="32"/>
              </w:rPr>
              <w:t>(203)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61CB" w:rsidRPr="00CF33ED" w:rsidRDefault="00E42324" w:rsidP="005343BA">
            <w:pPr>
              <w:tabs>
                <w:tab w:val="left" w:pos="64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(56)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61CB" w:rsidRPr="00286D54" w:rsidRDefault="00BA61CB" w:rsidP="00E85905">
            <w:pPr>
              <w:spacing w:before="30" w:line="276" w:lineRule="auto"/>
              <w:ind w:right="2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(196)</w:t>
            </w:r>
          </w:p>
        </w:tc>
      </w:tr>
    </w:tbl>
    <w:p w:rsidR="000E56C6" w:rsidRDefault="000E56C6" w:rsidP="00480F24">
      <w:pPr>
        <w:spacing w:before="240"/>
        <w:ind w:left="426" w:right="33" w:firstLine="425"/>
        <w:jc w:val="thaiDistribute"/>
        <w:rPr>
          <w:rFonts w:ascii="Angsana New" w:hAnsi="Angsana New" w:cs="Angsana New"/>
          <w:sz w:val="32"/>
          <w:szCs w:val="32"/>
        </w:rPr>
      </w:pPr>
    </w:p>
    <w:p w:rsidR="000E56C6" w:rsidRDefault="000E56C6" w:rsidP="00480F24">
      <w:pPr>
        <w:spacing w:before="240"/>
        <w:ind w:left="426" w:right="33" w:firstLine="425"/>
        <w:jc w:val="thaiDistribute"/>
        <w:rPr>
          <w:rFonts w:ascii="Angsana New" w:hAnsi="Angsana New" w:cs="Angsana New"/>
          <w:sz w:val="32"/>
          <w:szCs w:val="32"/>
        </w:rPr>
      </w:pPr>
    </w:p>
    <w:p w:rsidR="000E56C6" w:rsidRDefault="000E56C6" w:rsidP="00480F24">
      <w:pPr>
        <w:spacing w:before="240"/>
        <w:ind w:left="426" w:right="33" w:firstLine="425"/>
        <w:jc w:val="thaiDistribute"/>
        <w:rPr>
          <w:rFonts w:ascii="Angsana New" w:hAnsi="Angsana New" w:cs="Angsana New"/>
          <w:sz w:val="32"/>
          <w:szCs w:val="32"/>
        </w:rPr>
      </w:pPr>
    </w:p>
    <w:p w:rsidR="000E56C6" w:rsidRDefault="000E56C6" w:rsidP="00480F24">
      <w:pPr>
        <w:spacing w:before="240"/>
        <w:ind w:left="426" w:right="33" w:firstLine="425"/>
        <w:jc w:val="thaiDistribute"/>
        <w:rPr>
          <w:rFonts w:ascii="Angsana New" w:hAnsi="Angsana New" w:cs="Angsana New"/>
          <w:sz w:val="32"/>
          <w:szCs w:val="32"/>
        </w:rPr>
      </w:pPr>
    </w:p>
    <w:p w:rsidR="000E56C6" w:rsidRDefault="000E56C6" w:rsidP="00480F24">
      <w:pPr>
        <w:spacing w:before="240"/>
        <w:ind w:left="426" w:right="33" w:firstLine="425"/>
        <w:jc w:val="thaiDistribute"/>
        <w:rPr>
          <w:rFonts w:ascii="Angsana New" w:hAnsi="Angsana New" w:cs="Angsana New"/>
          <w:sz w:val="32"/>
          <w:szCs w:val="32"/>
        </w:rPr>
      </w:pPr>
    </w:p>
    <w:p w:rsidR="000E56C6" w:rsidRDefault="000E56C6" w:rsidP="00480F24">
      <w:pPr>
        <w:spacing w:before="240"/>
        <w:ind w:left="426" w:right="33" w:firstLine="425"/>
        <w:jc w:val="thaiDistribute"/>
        <w:rPr>
          <w:rFonts w:ascii="Angsana New" w:hAnsi="Angsana New" w:cs="Angsana New"/>
          <w:sz w:val="32"/>
          <w:szCs w:val="32"/>
        </w:rPr>
      </w:pPr>
    </w:p>
    <w:p w:rsidR="000E56C6" w:rsidRDefault="000E56C6" w:rsidP="00480F24">
      <w:pPr>
        <w:spacing w:before="240"/>
        <w:ind w:left="426" w:right="33" w:firstLine="425"/>
        <w:jc w:val="thaiDistribute"/>
        <w:rPr>
          <w:rFonts w:ascii="Angsana New" w:hAnsi="Angsana New" w:cs="Angsana New"/>
          <w:sz w:val="32"/>
          <w:szCs w:val="32"/>
        </w:rPr>
      </w:pPr>
    </w:p>
    <w:p w:rsidR="000E56C6" w:rsidRDefault="000E56C6" w:rsidP="00480F24">
      <w:pPr>
        <w:spacing w:before="240"/>
        <w:ind w:left="426" w:right="33" w:firstLine="425"/>
        <w:jc w:val="thaiDistribute"/>
        <w:rPr>
          <w:rFonts w:ascii="Angsana New" w:hAnsi="Angsana New" w:cs="Angsana New"/>
          <w:sz w:val="32"/>
          <w:szCs w:val="32"/>
        </w:rPr>
      </w:pPr>
    </w:p>
    <w:p w:rsidR="00480F24" w:rsidRPr="00A63755" w:rsidRDefault="00FE6B11" w:rsidP="00480F24">
      <w:pPr>
        <w:spacing w:before="240"/>
        <w:ind w:left="426" w:right="33" w:firstLine="425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 w:hint="cs"/>
          <w:sz w:val="32"/>
          <w:szCs w:val="32"/>
          <w:cs/>
        </w:rPr>
        <w:lastRenderedPageBreak/>
        <w:t>ณ วันที่ 3</w:t>
      </w:r>
      <w:r w:rsidR="00BA61CB">
        <w:rPr>
          <w:rFonts w:ascii="Angsana New" w:hAnsi="Angsana New" w:cs="Angsana New"/>
          <w:sz w:val="32"/>
          <w:szCs w:val="32"/>
        </w:rPr>
        <w:t>1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A61CB">
        <w:rPr>
          <w:rFonts w:ascii="Angsana New" w:hAnsi="Angsana New" w:cs="Angsana New" w:hint="cs"/>
          <w:sz w:val="32"/>
          <w:szCs w:val="32"/>
          <w:cs/>
        </w:rPr>
        <w:t>มีนาคม 2560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 xml:space="preserve"> และ 31 ธันวาคม 255</w:t>
      </w:r>
      <w:r w:rsidR="00BA61CB">
        <w:rPr>
          <w:rFonts w:ascii="Angsana New" w:hAnsi="Angsana New" w:cs="Angsana New" w:hint="cs"/>
          <w:sz w:val="32"/>
          <w:szCs w:val="32"/>
          <w:cs/>
        </w:rPr>
        <w:t>9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สินทรัพย์/หนี้สินภาษีเงินได้รอการตัดบัญชีประกอบด้วยผลแตกต่างชั่วคราว ดังต่อไปนี้</w:t>
      </w:r>
    </w:p>
    <w:p w:rsidR="00AC12B7" w:rsidRPr="00A63755" w:rsidRDefault="00AC12B7" w:rsidP="00AC12B7">
      <w:pPr>
        <w:ind w:right="-306"/>
        <w:jc w:val="right"/>
        <w:rPr>
          <w:rFonts w:ascii="Angsana New" w:hAnsi="Angsana New" w:cs="Angsana New"/>
          <w:sz w:val="16"/>
          <w:szCs w:val="16"/>
        </w:rPr>
      </w:pPr>
    </w:p>
    <w:p w:rsidR="00AC12B7" w:rsidRPr="00A63755" w:rsidRDefault="00AC12B7" w:rsidP="00AC12B7">
      <w:pPr>
        <w:ind w:right="-306"/>
        <w:jc w:val="right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</w:rPr>
        <w:t xml:space="preserve">  </w:t>
      </w:r>
      <w:r w:rsidRPr="00A63755">
        <w:rPr>
          <w:rFonts w:ascii="Angsana New" w:hAnsi="Angsana New" w:cs="Angsana New"/>
          <w:sz w:val="32"/>
          <w:szCs w:val="32"/>
          <w:cs/>
        </w:rPr>
        <w:t>หน่วย</w:t>
      </w:r>
      <w:r w:rsidRPr="00A63755">
        <w:rPr>
          <w:rFonts w:ascii="Angsana New" w:hAnsi="Angsana New" w:cs="Angsana New"/>
          <w:sz w:val="32"/>
          <w:szCs w:val="32"/>
        </w:rPr>
        <w:t xml:space="preserve">: </w:t>
      </w:r>
      <w:r w:rsidRPr="00A63755">
        <w:rPr>
          <w:rFonts w:ascii="Angsana New" w:hAnsi="Angsana New" w:cs="Angsana New" w:hint="cs"/>
          <w:sz w:val="32"/>
          <w:szCs w:val="32"/>
          <w:cs/>
        </w:rPr>
        <w:t>พัน</w:t>
      </w:r>
      <w:r w:rsidRPr="00A637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40"/>
        <w:gridCol w:w="1777"/>
        <w:gridCol w:w="1980"/>
      </w:tblGrid>
      <w:tr w:rsidR="00AC12B7" w:rsidRPr="00A63755" w:rsidTr="00845927">
        <w:trPr>
          <w:trHeight w:val="511"/>
        </w:trPr>
        <w:tc>
          <w:tcPr>
            <w:tcW w:w="5740" w:type="dxa"/>
            <w:vMerge w:val="restart"/>
            <w:vAlign w:val="center"/>
          </w:tcPr>
          <w:p w:rsidR="00AC12B7" w:rsidRPr="00A63755" w:rsidRDefault="00AC12B7" w:rsidP="00454B6E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757" w:type="dxa"/>
            <w:gridSpan w:val="2"/>
            <w:vAlign w:val="center"/>
          </w:tcPr>
          <w:p w:rsidR="00AC12B7" w:rsidRPr="00A63755" w:rsidRDefault="00AC12B7" w:rsidP="00454B6E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C12B7" w:rsidRPr="00A63755" w:rsidTr="00845927">
        <w:trPr>
          <w:trHeight w:val="153"/>
        </w:trPr>
        <w:tc>
          <w:tcPr>
            <w:tcW w:w="5740" w:type="dxa"/>
            <w:vMerge/>
            <w:tcBorders>
              <w:bottom w:val="single" w:sz="4" w:space="0" w:color="auto"/>
            </w:tcBorders>
          </w:tcPr>
          <w:p w:rsidR="00AC12B7" w:rsidRPr="00A63755" w:rsidRDefault="00AC12B7" w:rsidP="00454B6E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AC12B7" w:rsidRPr="00A63755" w:rsidRDefault="00AC12B7" w:rsidP="005772E8">
            <w:pPr>
              <w:tabs>
                <w:tab w:val="left" w:pos="360"/>
                <w:tab w:val="left" w:pos="900"/>
                <w:tab w:val="left" w:pos="1123"/>
              </w:tabs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BA61C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A61CB"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="00A63755"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BA61CB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="00B11945"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BA61CB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AC12B7" w:rsidRPr="00A63755" w:rsidRDefault="00AC12B7" w:rsidP="00454B6E">
            <w:pPr>
              <w:tabs>
                <w:tab w:val="left" w:pos="360"/>
                <w:tab w:val="left" w:pos="900"/>
                <w:tab w:val="left" w:pos="1123"/>
              </w:tabs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ธ.ค. 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  <w:r w:rsidR="00BA61CB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3417D4" w:rsidRPr="00A63755" w:rsidTr="00845927">
        <w:trPr>
          <w:trHeight w:val="297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417D4" w:rsidRPr="00A63755" w:rsidRDefault="003417D4" w:rsidP="00E03AE2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="003E354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</w:t>
            </w:r>
            <w:r w:rsidR="0000264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417D4" w:rsidRPr="00A63755" w:rsidRDefault="003417D4" w:rsidP="00A13C93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417D4" w:rsidRPr="00A63755" w:rsidRDefault="003417D4" w:rsidP="00454B6E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61CB" w:rsidRPr="00A63755" w:rsidTr="00845927">
        <w:trPr>
          <w:trHeight w:val="453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BA61CB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BA61CB" w:rsidRPr="00E6318F" w:rsidRDefault="00E6318F" w:rsidP="00E6318F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 w:rsidRPr="00E6318F">
              <w:rPr>
                <w:rFonts w:ascii="AngsanaUPC" w:hAnsi="AngsanaUPC" w:cs="AngsanaUPC"/>
                <w:sz w:val="28"/>
                <w:szCs w:val="28"/>
              </w:rPr>
              <w:t>19,027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BA61CB" w:rsidRPr="00D84D60" w:rsidRDefault="00BA61CB" w:rsidP="00E85905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 w:rsidRPr="00D84D60">
              <w:rPr>
                <w:rFonts w:ascii="AngsanaUPC" w:hAnsi="AngsanaUPC" w:cs="AngsanaUPC"/>
                <w:sz w:val="28"/>
                <w:szCs w:val="28"/>
              </w:rPr>
              <w:t>2,958</w:t>
            </w:r>
          </w:p>
        </w:tc>
      </w:tr>
      <w:tr w:rsidR="00BA61CB" w:rsidRPr="00A63755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BA61CB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BA61CB" w:rsidRPr="00E6318F" w:rsidRDefault="00E6318F" w:rsidP="00E6318F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(24,815)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BA61CB" w:rsidRPr="00D84D60" w:rsidRDefault="00D165B3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(24,245</w:t>
            </w:r>
            <w:r w:rsidR="00BA61CB" w:rsidRPr="00D84D60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BA61CB" w:rsidRPr="00A63755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BA61CB" w:rsidP="00454B6E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BA61CB" w:rsidRPr="00E6318F" w:rsidRDefault="00E6318F" w:rsidP="00E6318F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17,111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BA61CB" w:rsidRPr="00D84D60" w:rsidRDefault="00BA61CB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 w:rsidRPr="00D84D60">
              <w:rPr>
                <w:rFonts w:ascii="AngsanaUPC" w:hAnsi="AngsanaUPC" w:cs="AngsanaUPC"/>
                <w:sz w:val="28"/>
                <w:szCs w:val="28"/>
              </w:rPr>
              <w:t>13,074</w:t>
            </w:r>
          </w:p>
        </w:tc>
      </w:tr>
      <w:tr w:rsidR="00BA61CB" w:rsidRPr="00A63755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63559E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BA61CB" w:rsidRPr="00A63755">
              <w:rPr>
                <w:rFonts w:ascii="Angsana New" w:hAnsi="Angsana New" w:cs="Angsana New"/>
                <w:sz w:val="30"/>
                <w:szCs w:val="30"/>
                <w:cs/>
              </w:rPr>
              <w:t>จากการจำหน่ายสินค้าเสื่อมสภาพ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BA61CB" w:rsidRPr="00E6318F" w:rsidRDefault="00E6318F" w:rsidP="00E6318F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BA61CB" w:rsidRPr="00D84D60" w:rsidRDefault="00BA61CB" w:rsidP="00E85905">
            <w:pPr>
              <w:tabs>
                <w:tab w:val="decimal" w:pos="1016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 w:rsidRPr="00D84D6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BA61CB" w:rsidRPr="00A63755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BA61CB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BA61CB" w:rsidRPr="00E6318F" w:rsidRDefault="00E6318F" w:rsidP="00E6318F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BA61CB" w:rsidRPr="00D84D60" w:rsidRDefault="00BA61CB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84D60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D165B3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BA61CB" w:rsidRPr="00A63755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BA61CB" w:rsidP="00454B6E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1CB" w:rsidRPr="00E6318F" w:rsidRDefault="00E6318F" w:rsidP="00E6318F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11,348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1CB" w:rsidRPr="00D84D60" w:rsidRDefault="00D165B3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(8,200</w:t>
            </w:r>
            <w:r w:rsidR="00BA61CB" w:rsidRPr="00D84D60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BA61CB" w:rsidRPr="00A63755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BA61CB" w:rsidP="00454B6E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สินทรัพย์(หนี้สิน)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ภาษีเงินได้รอการตัดบัญชีซึ่งคำนวณ</w:t>
            </w:r>
          </w:p>
        </w:tc>
        <w:tc>
          <w:tcPr>
            <w:tcW w:w="1777" w:type="dxa"/>
            <w:tcBorders>
              <w:top w:val="single" w:sz="4" w:space="0" w:color="auto"/>
              <w:bottom w:val="nil"/>
            </w:tcBorders>
            <w:vAlign w:val="center"/>
          </w:tcPr>
          <w:p w:rsidR="00BA61CB" w:rsidRPr="00E6318F" w:rsidRDefault="00E6318F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2,2</w:t>
            </w:r>
            <w:r w:rsidR="0063559E">
              <w:rPr>
                <w:rFonts w:ascii="AngsanaUPC" w:hAnsi="AngsanaUPC" w:cs="AngsanaUPC"/>
                <w:sz w:val="28"/>
                <w:szCs w:val="28"/>
              </w:rPr>
              <w:t>69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center"/>
          </w:tcPr>
          <w:p w:rsidR="00BA61CB" w:rsidRPr="00D84D60" w:rsidRDefault="00D165B3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(1,640</w:t>
            </w:r>
            <w:r w:rsidR="00BA61CB" w:rsidRPr="00D84D60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BA61CB" w:rsidRPr="00A63755" w:rsidTr="009003C7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BA61CB" w:rsidP="00454B6E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จากอัตราภาษีเงินได้ 20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777" w:type="dxa"/>
            <w:tcBorders>
              <w:top w:val="nil"/>
              <w:bottom w:val="single" w:sz="4" w:space="0" w:color="auto"/>
            </w:tcBorders>
            <w:vAlign w:val="center"/>
          </w:tcPr>
          <w:p w:rsidR="00BA61CB" w:rsidRPr="00E6318F" w:rsidRDefault="00BA61CB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BA61CB" w:rsidRPr="00D84D60" w:rsidRDefault="00BA61CB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A61CB" w:rsidRPr="00A63755" w:rsidTr="009003C7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6E6643" w:rsidRDefault="00BA61CB" w:rsidP="009003C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66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</w:t>
            </w:r>
            <w:r w:rsidR="0000264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6E66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กำไรขาดทุ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</w:t>
            </w:r>
            <w:r w:rsidR="0000264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BA61CB" w:rsidRPr="00E6318F" w:rsidRDefault="00BA61CB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BA61CB" w:rsidRPr="00D84D60" w:rsidRDefault="00BA61CB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6318F" w:rsidRPr="00A63755" w:rsidTr="00845927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6318F" w:rsidRPr="00A63755" w:rsidRDefault="00E6318F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6318F" w:rsidRPr="00E6318F" w:rsidRDefault="00E6318F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460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6318F" w:rsidRPr="00D84D60" w:rsidRDefault="00E6318F" w:rsidP="004B48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 w:rsidRPr="00D84D60">
              <w:rPr>
                <w:rFonts w:ascii="AngsanaUPC" w:hAnsi="AngsanaUPC" w:cs="AngsanaUPC"/>
                <w:sz w:val="28"/>
                <w:szCs w:val="28"/>
              </w:rPr>
              <w:t>35,470</w:t>
            </w:r>
          </w:p>
        </w:tc>
      </w:tr>
      <w:tr w:rsidR="00E6318F" w:rsidRPr="00A63755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6318F" w:rsidRPr="00A63755" w:rsidRDefault="00E6318F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6318F" w:rsidRPr="00E6318F" w:rsidRDefault="00E6318F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(23,142)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6318F" w:rsidRPr="00D84D60" w:rsidRDefault="00E6318F" w:rsidP="004B48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(24,276</w:t>
            </w:r>
            <w:r w:rsidRPr="00D84D60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E6318F" w:rsidRPr="00A63755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6318F" w:rsidRPr="00A63755" w:rsidRDefault="00E6318F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6318F" w:rsidRPr="00E6318F" w:rsidRDefault="00E6318F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4,418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6318F" w:rsidRPr="00D84D60" w:rsidRDefault="00E6318F" w:rsidP="004B48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 w:rsidRPr="00D84D60">
              <w:rPr>
                <w:rFonts w:ascii="AngsanaUPC" w:hAnsi="AngsanaUPC" w:cs="AngsanaUPC"/>
                <w:sz w:val="28"/>
                <w:szCs w:val="28"/>
              </w:rPr>
              <w:t>7,643</w:t>
            </w:r>
          </w:p>
        </w:tc>
      </w:tr>
      <w:tr w:rsidR="00E6318F" w:rsidRPr="009003C7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6318F" w:rsidRPr="00A63755" w:rsidRDefault="00E6318F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จากการจำหน่ายสินค้าเสื่อมสภาพ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6318F" w:rsidRPr="00E6318F" w:rsidRDefault="00E6318F" w:rsidP="00E6318F">
            <w:pPr>
              <w:tabs>
                <w:tab w:val="decimal" w:pos="926"/>
              </w:tabs>
              <w:ind w:left="-98"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1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6318F" w:rsidRPr="00D84D60" w:rsidRDefault="00E6318F" w:rsidP="004B48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84D60">
              <w:rPr>
                <w:rFonts w:ascii="AngsanaUPC" w:hAnsi="AngsanaUPC" w:cs="AngsanaUPC"/>
                <w:sz w:val="28"/>
                <w:szCs w:val="28"/>
              </w:rPr>
              <w:t>1,274</w:t>
            </w:r>
          </w:p>
        </w:tc>
      </w:tr>
      <w:tr w:rsidR="00E6318F" w:rsidRPr="009003C7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6318F" w:rsidRDefault="00E6318F" w:rsidP="00454B6E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6318F" w:rsidRPr="00E6318F" w:rsidRDefault="00E6318F" w:rsidP="00E6318F">
            <w:pPr>
              <w:tabs>
                <w:tab w:val="decimal" w:pos="926"/>
              </w:tabs>
              <w:ind w:left="-98"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1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6318F" w:rsidRPr="00D84D60" w:rsidRDefault="00E6318F" w:rsidP="004B48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84D60">
              <w:rPr>
                <w:rFonts w:ascii="AngsanaUPC" w:hAnsi="AngsanaUPC" w:cs="AngsanaUPC"/>
                <w:sz w:val="28"/>
                <w:szCs w:val="28"/>
              </w:rPr>
              <w:t>15</w:t>
            </w:r>
            <w:r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</w:tr>
      <w:tr w:rsidR="00BA61CB" w:rsidRPr="00A63755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BA61CB" w:rsidP="00454B6E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7" w:type="dxa"/>
            <w:tcBorders>
              <w:bottom w:val="nil"/>
            </w:tcBorders>
            <w:vAlign w:val="center"/>
          </w:tcPr>
          <w:p w:rsidR="00BA61CB" w:rsidRPr="00E6318F" w:rsidRDefault="00E6318F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(18,264)</w:t>
            </w: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BA61CB" w:rsidRPr="00D84D60" w:rsidRDefault="00BA61CB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84D60">
              <w:rPr>
                <w:rFonts w:ascii="AngsanaUPC" w:hAnsi="AngsanaUPC" w:cs="AngsanaUPC"/>
                <w:sz w:val="28"/>
                <w:szCs w:val="28"/>
              </w:rPr>
              <w:t>20,270</w:t>
            </w:r>
          </w:p>
        </w:tc>
      </w:tr>
      <w:tr w:rsidR="00BA61CB" w:rsidRPr="00A63755" w:rsidTr="00845927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EE6123" w:rsidP="00454B6E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สินทรัพย์(</w:t>
            </w:r>
            <w:r w:rsidR="00BA61CB"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  <w:r w:rsidR="00BA61CB"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ภาษีเงินได้รอการตัดบัญชีซึ่งคำนวณ</w:t>
            </w:r>
          </w:p>
        </w:tc>
        <w:tc>
          <w:tcPr>
            <w:tcW w:w="1777" w:type="dxa"/>
            <w:tcBorders>
              <w:bottom w:val="nil"/>
            </w:tcBorders>
            <w:vAlign w:val="center"/>
          </w:tcPr>
          <w:p w:rsidR="00BA61CB" w:rsidRPr="00E6318F" w:rsidRDefault="00BA61CB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BA61CB" w:rsidRPr="00D84D60" w:rsidRDefault="00BA61CB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A61CB" w:rsidRPr="00A63755" w:rsidTr="00845927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BA61CB" w:rsidRPr="00A63755" w:rsidRDefault="00BA61CB" w:rsidP="00454B6E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จากอัตราภาษีเงินได้ 10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% (BOI)</w:t>
            </w:r>
          </w:p>
        </w:tc>
        <w:tc>
          <w:tcPr>
            <w:tcW w:w="1777" w:type="dxa"/>
            <w:tcBorders>
              <w:top w:val="nil"/>
              <w:bottom w:val="single" w:sz="4" w:space="0" w:color="auto"/>
            </w:tcBorders>
            <w:vAlign w:val="center"/>
          </w:tcPr>
          <w:p w:rsidR="00BA61CB" w:rsidRPr="00E6318F" w:rsidRDefault="00E6318F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(1,826)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BA61CB" w:rsidRPr="00D84D60" w:rsidRDefault="00BA61CB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84D60">
              <w:rPr>
                <w:rFonts w:ascii="AngsanaUPC" w:hAnsi="AngsanaUPC" w:cs="AngsanaUPC"/>
                <w:sz w:val="28"/>
                <w:szCs w:val="28"/>
              </w:rPr>
              <w:t>2,027</w:t>
            </w:r>
          </w:p>
        </w:tc>
      </w:tr>
      <w:tr w:rsidR="00BA61CB" w:rsidRPr="00A63755" w:rsidTr="00845927">
        <w:trPr>
          <w:trHeight w:val="74"/>
        </w:trPr>
        <w:tc>
          <w:tcPr>
            <w:tcW w:w="5740" w:type="dxa"/>
            <w:tcBorders>
              <w:top w:val="nil"/>
            </w:tcBorders>
            <w:vAlign w:val="center"/>
          </w:tcPr>
          <w:p w:rsidR="00BA61CB" w:rsidRPr="00A63755" w:rsidRDefault="00BA61CB" w:rsidP="0063559E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BA61CB" w:rsidRPr="00E6318F" w:rsidRDefault="00E6318F" w:rsidP="00E6318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44</w:t>
            </w:r>
            <w:r w:rsidR="0063559E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BA61CB" w:rsidRPr="00D84D60" w:rsidRDefault="00BA61CB" w:rsidP="00E8590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84D60">
              <w:rPr>
                <w:rFonts w:ascii="AngsanaUPC" w:hAnsi="AngsanaUPC" w:cs="AngsanaUPC"/>
                <w:sz w:val="28"/>
                <w:szCs w:val="28"/>
              </w:rPr>
              <w:t>387</w:t>
            </w:r>
          </w:p>
        </w:tc>
      </w:tr>
    </w:tbl>
    <w:p w:rsidR="000F38D1" w:rsidRDefault="000F38D1" w:rsidP="00AC12B7">
      <w:pPr>
        <w:spacing w:line="276" w:lineRule="auto"/>
        <w:ind w:left="448" w:right="28"/>
        <w:rPr>
          <w:rFonts w:ascii="Angsana New" w:hAnsi="Angsana New" w:cs="Angsana New"/>
          <w:sz w:val="32"/>
          <w:szCs w:val="32"/>
        </w:rPr>
      </w:pPr>
    </w:p>
    <w:p w:rsidR="0063559E" w:rsidRDefault="0063559E" w:rsidP="0063559E">
      <w:pPr>
        <w:pStyle w:val="ListParagraph"/>
        <w:numPr>
          <w:ilvl w:val="0"/>
          <w:numId w:val="1"/>
        </w:num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CD3866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  <w:r w:rsidRPr="00CD3866">
        <w:rPr>
          <w:rFonts w:ascii="Angsana New" w:hAnsi="Angsana New"/>
          <w:b/>
          <w:bCs/>
          <w:sz w:val="32"/>
          <w:szCs w:val="32"/>
        </w:rPr>
        <w:t xml:space="preserve"> </w:t>
      </w:r>
      <w:r w:rsidRPr="00CD3866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  <w:r w:rsidRPr="00CD3866">
        <w:rPr>
          <w:rFonts w:ascii="Angsana New" w:hAnsi="Angsana New"/>
          <w:b/>
          <w:bCs/>
          <w:sz w:val="32"/>
          <w:szCs w:val="32"/>
        </w:rPr>
        <w:t xml:space="preserve"> </w:t>
      </w:r>
      <w:r w:rsidRPr="00CD3866">
        <w:rPr>
          <w:rFonts w:ascii="Angsana New" w:hAnsi="Angsana New"/>
          <w:b/>
          <w:bCs/>
          <w:sz w:val="32"/>
          <w:szCs w:val="32"/>
          <w:cs/>
        </w:rPr>
        <w:t>และค่าตอบแทนกรรมการ</w:t>
      </w:r>
    </w:p>
    <w:p w:rsidR="0063559E" w:rsidRPr="00B53564" w:rsidRDefault="0063559E" w:rsidP="0063559E">
      <w:pPr>
        <w:spacing w:after="60"/>
        <w:ind w:left="42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5D5BA7">
        <w:rPr>
          <w:rFonts w:ascii="Angsana New" w:hAnsi="Angsana New" w:cs="Angsana New" w:hint="cs"/>
          <w:sz w:val="32"/>
          <w:szCs w:val="32"/>
          <w:cs/>
        </w:rPr>
        <w:t>เมื่อวันที่  23 กุมภาพันธ์ 2560 ที่ประชุมคณะกรรมการของบริษัท ได้มีมติงดจ่ายเงินปันผลแก่ผู้ถือหุ้น และที่ประชุมสามัญผู้ถือหุ้นของบริษัทครั้งที่ 1/25</w:t>
      </w:r>
      <w:r w:rsidRPr="005D5BA7">
        <w:rPr>
          <w:rFonts w:ascii="Angsana New" w:hAnsi="Angsana New" w:cs="Angsana New"/>
          <w:sz w:val="32"/>
          <w:szCs w:val="32"/>
        </w:rPr>
        <w:t>60</w:t>
      </w:r>
      <w:r w:rsidRPr="005D5BA7">
        <w:rPr>
          <w:rFonts w:ascii="Angsana New" w:hAnsi="Angsana New" w:cs="Angsana New" w:hint="cs"/>
          <w:sz w:val="32"/>
          <w:szCs w:val="32"/>
          <w:cs/>
        </w:rPr>
        <w:t xml:space="preserve"> เมื่อวันที่ 20 เมษายน </w:t>
      </w:r>
      <w:r w:rsidR="00AD7022">
        <w:rPr>
          <w:rFonts w:ascii="Angsana New" w:hAnsi="Angsana New" w:cs="Angsana New"/>
          <w:sz w:val="32"/>
          <w:szCs w:val="32"/>
        </w:rPr>
        <w:t>2560</w:t>
      </w:r>
      <w:r w:rsidR="00AD702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D5BA7">
        <w:rPr>
          <w:rFonts w:ascii="Angsana New" w:hAnsi="Angsana New" w:cs="Angsana New" w:hint="cs"/>
          <w:sz w:val="32"/>
          <w:szCs w:val="32"/>
          <w:cs/>
        </w:rPr>
        <w:t>ได้มีมติ</w:t>
      </w:r>
      <w:r w:rsidR="0059148A">
        <w:rPr>
          <w:rFonts w:ascii="Angsana New" w:hAnsi="Angsana New" w:cs="Angsana New" w:hint="cs"/>
          <w:sz w:val="32"/>
          <w:szCs w:val="32"/>
          <w:cs/>
        </w:rPr>
        <w:t>อนุมัติการ</w:t>
      </w:r>
      <w:r w:rsidRPr="005D5BA7">
        <w:rPr>
          <w:rFonts w:ascii="Angsana New" w:hAnsi="Angsana New" w:cs="Angsana New" w:hint="cs"/>
          <w:sz w:val="32"/>
          <w:szCs w:val="32"/>
          <w:cs/>
        </w:rPr>
        <w:t>งดจ่ายเงินปันผลดังกล่าว รวมทั้งอนุมัติการจ่ายเงินค่าตอบแทนกรรมการประจำปี</w:t>
      </w:r>
      <w:r w:rsidRPr="005D5BA7">
        <w:rPr>
          <w:rFonts w:ascii="Angsana New" w:hAnsi="Angsana New" w:cs="Angsana New"/>
          <w:sz w:val="32"/>
          <w:szCs w:val="32"/>
        </w:rPr>
        <w:t xml:space="preserve"> </w:t>
      </w:r>
      <w:r w:rsidRPr="005D5BA7">
        <w:rPr>
          <w:rFonts w:ascii="Angsana New" w:hAnsi="Angsana New" w:cs="Angsana New" w:hint="cs"/>
          <w:sz w:val="32"/>
          <w:szCs w:val="32"/>
          <w:cs/>
        </w:rPr>
        <w:t>จำนวนไม่เกิน 2.40 ล้านบาท</w:t>
      </w:r>
    </w:p>
    <w:p w:rsidR="0063559E" w:rsidRDefault="0063559E" w:rsidP="0063559E">
      <w:pPr>
        <w:spacing w:after="60"/>
        <w:ind w:left="426" w:right="29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เมื่อวันที่  16</w:t>
      </w:r>
      <w:r w:rsidRPr="005D5BA7">
        <w:rPr>
          <w:rFonts w:ascii="Angsana New" w:hAnsi="Angsana New" w:cs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 w:cs="Angsana New" w:hint="cs"/>
          <w:sz w:val="32"/>
          <w:szCs w:val="32"/>
          <w:cs/>
        </w:rPr>
        <w:t xml:space="preserve"> 2559</w:t>
      </w:r>
      <w:r w:rsidRPr="005D5BA7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ที่ประชุมคณะกรรมการของบริษัท ได้มีมติงดจ่ายเงินปันผลแก่ผู้ถือหุ้น และที่ประชุมสามัญผู้ถือหุ้นของบริษัทครั้งที่ 1/25</w:t>
      </w:r>
      <w:r w:rsidR="000F38D1">
        <w:rPr>
          <w:rFonts w:ascii="Angsana New" w:hAnsi="Angsana New" w:cs="Angsana New"/>
          <w:sz w:val="32"/>
          <w:szCs w:val="32"/>
        </w:rPr>
        <w:t>59</w:t>
      </w:r>
      <w:r w:rsidRPr="005D5B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38D1">
        <w:rPr>
          <w:rFonts w:ascii="Angsana New" w:hAnsi="Angsana New" w:cs="Angsana New" w:hint="cs"/>
          <w:sz w:val="32"/>
          <w:szCs w:val="32"/>
          <w:cs/>
        </w:rPr>
        <w:t>เมื่อวันที่ 2</w:t>
      </w:r>
      <w:r w:rsidR="000F38D1">
        <w:rPr>
          <w:rFonts w:ascii="Angsana New" w:hAnsi="Angsana New" w:cs="Angsana New"/>
          <w:sz w:val="32"/>
          <w:szCs w:val="32"/>
        </w:rPr>
        <w:t>1</w:t>
      </w:r>
      <w:r w:rsidRPr="005D5BA7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0F38D1">
        <w:rPr>
          <w:rFonts w:ascii="Angsana New" w:hAnsi="Angsana New" w:cs="Angsana New"/>
          <w:sz w:val="32"/>
          <w:szCs w:val="32"/>
        </w:rPr>
        <w:t>2559</w:t>
      </w:r>
      <w:r w:rsidRPr="005D5BA7">
        <w:rPr>
          <w:rFonts w:ascii="Angsana New" w:hAnsi="Angsana New" w:cs="Angsana New"/>
          <w:sz w:val="32"/>
          <w:szCs w:val="32"/>
        </w:rPr>
        <w:t xml:space="preserve"> </w:t>
      </w:r>
      <w:r w:rsidRPr="005D5BA7">
        <w:rPr>
          <w:rFonts w:ascii="Angsana New" w:hAnsi="Angsana New" w:cs="Angsana New" w:hint="cs"/>
          <w:sz w:val="32"/>
          <w:szCs w:val="32"/>
          <w:cs/>
        </w:rPr>
        <w:t>ได้มีมติ</w:t>
      </w:r>
      <w:r w:rsidR="0059148A">
        <w:rPr>
          <w:rFonts w:ascii="Angsana New" w:hAnsi="Angsana New" w:cs="Angsana New" w:hint="cs"/>
          <w:sz w:val="32"/>
          <w:szCs w:val="32"/>
          <w:cs/>
        </w:rPr>
        <w:t>อนุมัติการ</w:t>
      </w:r>
      <w:r w:rsidRPr="005D5BA7">
        <w:rPr>
          <w:rFonts w:ascii="Angsana New" w:hAnsi="Angsana New" w:cs="Angsana New" w:hint="cs"/>
          <w:sz w:val="32"/>
          <w:szCs w:val="32"/>
          <w:cs/>
        </w:rPr>
        <w:t>งดจ่ายเงินปันผลดังกล่าว รวมทั้งอนุมัติการจ่ายเงินค่าตอบแทนกรรมการประจำปี</w:t>
      </w:r>
      <w:r w:rsidRPr="005D5BA7">
        <w:rPr>
          <w:rFonts w:ascii="Angsana New" w:hAnsi="Angsana New" w:cs="Angsana New"/>
          <w:sz w:val="32"/>
          <w:szCs w:val="32"/>
        </w:rPr>
        <w:t xml:space="preserve"> </w:t>
      </w:r>
      <w:r w:rsidRPr="005D5BA7">
        <w:rPr>
          <w:rFonts w:ascii="Angsana New" w:hAnsi="Angsana New" w:cs="Angsana New" w:hint="cs"/>
          <w:sz w:val="32"/>
          <w:szCs w:val="32"/>
          <w:cs/>
        </w:rPr>
        <w:t>จำนวนไม่เกิน 2.40 ล้านบาท</w:t>
      </w:r>
    </w:p>
    <w:p w:rsidR="0063559E" w:rsidRPr="00542ADC" w:rsidRDefault="0063559E" w:rsidP="0063559E">
      <w:pPr>
        <w:spacing w:after="60"/>
        <w:ind w:left="426" w:right="29" w:firstLine="70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งวดบัญชีสิ้นสุดวันที่ 3</w:t>
      </w:r>
      <w:r>
        <w:rPr>
          <w:rFonts w:ascii="Angsana New" w:hAnsi="Angsana New" w:cs="Angsana New"/>
          <w:sz w:val="32"/>
          <w:szCs w:val="32"/>
        </w:rPr>
        <w:t>1</w:t>
      </w:r>
      <w:r w:rsidRPr="00613C2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702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613C29">
        <w:rPr>
          <w:rFonts w:ascii="Angsana New" w:hAnsi="Angsana New" w:cs="Angsana New" w:hint="cs"/>
          <w:sz w:val="32"/>
          <w:szCs w:val="32"/>
          <w:cs/>
        </w:rPr>
        <w:t xml:space="preserve"> 255</w:t>
      </w:r>
      <w:r>
        <w:rPr>
          <w:rFonts w:ascii="Angsana New" w:hAnsi="Angsana New" w:cs="Angsana New"/>
          <w:sz w:val="32"/>
          <w:szCs w:val="32"/>
        </w:rPr>
        <w:t>9</w:t>
      </w:r>
      <w:r w:rsidRPr="00613C29">
        <w:rPr>
          <w:rFonts w:ascii="Angsana New" w:hAnsi="Angsana New" w:cs="Angsana New" w:hint="cs"/>
          <w:sz w:val="32"/>
          <w:szCs w:val="32"/>
          <w:cs/>
        </w:rPr>
        <w:t xml:space="preserve"> บริษัทย่อยมีการจ่ายค่าตอบเทนกรรมการ ซึ่งแสดงรวมในงบการเงินรวม</w:t>
      </w:r>
    </w:p>
    <w:p w:rsidR="000F38D1" w:rsidRPr="000F38D1" w:rsidRDefault="0063559E" w:rsidP="000F38D1">
      <w:pPr>
        <w:tabs>
          <w:tab w:val="left" w:pos="1134"/>
        </w:tabs>
        <w:spacing w:after="60"/>
        <w:ind w:left="426" w:right="29" w:firstLine="708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lastRenderedPageBreak/>
        <w:t>ตามพระราชบัญญัติบริษัทมหาชนจำกัด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  <w:r w:rsidRPr="00CF33ED">
        <w:rPr>
          <w:rFonts w:ascii="Angsana New" w:hAnsi="Angsana New" w:cs="Angsana New"/>
          <w:sz w:val="32"/>
          <w:szCs w:val="32"/>
        </w:rPr>
        <w:t xml:space="preserve"> </w:t>
      </w:r>
    </w:p>
    <w:p w:rsidR="00DC11FC" w:rsidRPr="000F38D1" w:rsidRDefault="00DC11FC" w:rsidP="000F38D1">
      <w:pPr>
        <w:pStyle w:val="ListParagraph"/>
        <w:numPr>
          <w:ilvl w:val="0"/>
          <w:numId w:val="1"/>
        </w:num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A63755">
        <w:rPr>
          <w:rFonts w:ascii="Angsana New" w:hAnsi="Angsana New"/>
          <w:b/>
          <w:bCs/>
          <w:sz w:val="32"/>
          <w:szCs w:val="32"/>
          <w:cs/>
        </w:rPr>
        <w:t>สิทธิ</w:t>
      </w:r>
      <w:r w:rsidR="0090328F" w:rsidRPr="00A63755">
        <w:rPr>
          <w:rFonts w:ascii="Angsana New" w:hAnsi="Angsana New"/>
          <w:b/>
          <w:bCs/>
          <w:sz w:val="32"/>
          <w:szCs w:val="32"/>
          <w:cs/>
        </w:rPr>
        <w:t>ประโยชน์</w:t>
      </w:r>
      <w:r w:rsidRPr="00A63755">
        <w:rPr>
          <w:rFonts w:ascii="Angsana New" w:hAnsi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Pr="000F38D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C11FC" w:rsidRDefault="00DC11FC" w:rsidP="0076355B">
      <w:pPr>
        <w:spacing w:line="276" w:lineRule="auto"/>
        <w:ind w:left="450" w:right="29" w:firstLine="720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บริษัทได้รับการส่งเสริมการลงทุนตามพระราชบัญญัติส่งเสริมการลงทุน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พ</w:t>
      </w:r>
      <w:r w:rsidRPr="00A63755">
        <w:rPr>
          <w:rFonts w:ascii="Angsana New" w:hAnsi="Angsana New" w:cs="Angsana New"/>
          <w:sz w:val="32"/>
          <w:szCs w:val="32"/>
        </w:rPr>
        <w:t>.</w:t>
      </w:r>
      <w:r w:rsidRPr="00A63755">
        <w:rPr>
          <w:rFonts w:ascii="Angsana New" w:hAnsi="Angsana New" w:cs="Angsana New"/>
          <w:sz w:val="32"/>
          <w:szCs w:val="32"/>
          <w:cs/>
        </w:rPr>
        <w:t>ศ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. 2520 </w:t>
      </w:r>
      <w:r w:rsidRPr="00A63755">
        <w:rPr>
          <w:rFonts w:ascii="Angsana New" w:hAnsi="Angsana New" w:cs="Angsana New"/>
          <w:sz w:val="32"/>
          <w:szCs w:val="32"/>
          <w:cs/>
        </w:rPr>
        <w:t>โดยได้รับสิทธิ</w:t>
      </w:r>
      <w:r w:rsidR="0090328F" w:rsidRPr="00A63755">
        <w:rPr>
          <w:rFonts w:ascii="Angsana New" w:hAnsi="Angsana New" w:cs="Angsana New"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sz w:val="32"/>
          <w:szCs w:val="32"/>
          <w:cs/>
        </w:rPr>
        <w:t>บางรายการ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ซึ่งรายละเอียดปรากฏตามตาราง</w:t>
      </w:r>
      <w:r w:rsidR="00F960B4" w:rsidRPr="00A63755">
        <w:rPr>
          <w:rFonts w:ascii="Angsana New" w:hAnsi="Angsana New" w:cs="Angsana New" w:hint="cs"/>
          <w:sz w:val="32"/>
          <w:szCs w:val="32"/>
          <w:cs/>
        </w:rPr>
        <w:t>ดัง</w:t>
      </w:r>
      <w:r w:rsidRPr="00A63755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10429" w:type="dxa"/>
        <w:tblInd w:w="-318" w:type="dxa"/>
        <w:tblLayout w:type="fixed"/>
        <w:tblLook w:val="0000"/>
      </w:tblPr>
      <w:tblGrid>
        <w:gridCol w:w="2694"/>
        <w:gridCol w:w="1435"/>
        <w:gridCol w:w="1260"/>
        <w:gridCol w:w="1350"/>
        <w:gridCol w:w="1260"/>
        <w:gridCol w:w="1170"/>
        <w:gridCol w:w="1260"/>
      </w:tblGrid>
      <w:tr w:rsidR="00BA61CB" w:rsidRPr="002F37CC" w:rsidTr="00E85905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บัตรส่งเสริมเลขที่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1759/2539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1760/2543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1696/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./2546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1218(2)/2550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1355(1)/2553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แทนบัตรเดิมเลขที่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1057/2534)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-5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2.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วันที่ตามบัตรส่งเสริม</w:t>
            </w: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12/11/2539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4/10/2543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21/3/2534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6/3/2550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24/3/2553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3.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วันที่เริ่มมีรายได้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01/12/2539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10/11/2547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13/11/2533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6/7/2550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17/2/2554</w:t>
            </w:r>
          </w:p>
        </w:tc>
      </w:tr>
      <w:tr w:rsidR="00BA61CB" w:rsidRPr="002F37CC" w:rsidTr="00E85905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4.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ผลิตชิ้นส่วนหรือ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ผลิตหรือประกอบ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PRINTED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ผลิตเครื่องมือ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อุปกรณ์ที่ใช้กับ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CIRCUIT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แพทย์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,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CIRCUIT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และผลิตภัณฑ์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5.1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ได้รับยกเว้นภาษีเงินได้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นิติบุคคลสำหรับ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5 ปี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8 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5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ปี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กำไรสุทธิที่ได้จากการประกอบกิจการ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ที่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tabs>
                <w:tab w:val="left" w:pos="211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pacing w:val="-4"/>
                <w:sz w:val="19"/>
                <w:szCs w:val="19"/>
                <w:cs/>
              </w:rPr>
              <w:tab/>
              <w:t xml:space="preserve">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5 กรกฎาคม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2555)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16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กุมภาพันธ์ 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       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จากการประกอบกิจการ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2559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)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251.94 ล้านบาท)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19"/>
                <w:szCs w:val="19"/>
              </w:rPr>
              <w:t>162.80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 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ล้าน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บาท)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(แก้ไขเมื่อ วันที่ 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14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พฤศจิกายน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2559)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5.2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ได้รับอนุญาต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ให้หักเงินได้พึงประเมิน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        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ร้อยละ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5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 xml:space="preserve"> ของรายได้ที่เพิ่ม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ขึ้นจากปีก่อน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ครบกำหนดวันที่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12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จากการส่งออกนับแต่วันที่มีรายได้จาก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2543)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4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 xml:space="preserve">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การประกอบกิจการ</w:t>
            </w: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2549)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2557)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5.3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ในอัตราร้อยละ 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ของอัตราปกตินับจาก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-108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วันที่พ้นกำหนดระยะเวลายกเว้นภาษีเงิน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ได้        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2552)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2560)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5.4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ได้รับยกเว้นไม่ต้องนำเงินปันผลจาก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5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กิจการที่ได้รับการส่งเสริม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ซึ่งได้รับ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ยกเว้นภาษีเงินได้นิติบุคคลตามข้อ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5.1 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5 กรกฎาคม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BA61CB" w:rsidRPr="002F37CC" w:rsidTr="00E85905">
        <w:tc>
          <w:tcPr>
            <w:tcW w:w="26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ไปรวมคำนวณเพื่อเสียภาษีเงินได้</w:t>
            </w: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1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</w:tbl>
    <w:p w:rsidR="00BA61CB" w:rsidRDefault="00BA61CB" w:rsidP="00BA61CB">
      <w:pPr>
        <w:spacing w:before="240" w:line="276" w:lineRule="auto"/>
        <w:ind w:left="426" w:right="29" w:firstLine="1276"/>
        <w:jc w:val="thaiDistribute"/>
        <w:rPr>
          <w:rFonts w:ascii="Angsana New" w:hAnsi="Angsana New" w:cs="Angsana New"/>
          <w:sz w:val="32"/>
          <w:szCs w:val="32"/>
        </w:rPr>
      </w:pPr>
    </w:p>
    <w:p w:rsidR="00BA61CB" w:rsidRDefault="00BA61CB" w:rsidP="00BA61CB">
      <w:pPr>
        <w:spacing w:before="240" w:line="276" w:lineRule="auto"/>
        <w:ind w:left="426" w:right="29" w:firstLine="1276"/>
        <w:jc w:val="thaiDistribute"/>
        <w:rPr>
          <w:rFonts w:ascii="Angsana New" w:hAnsi="Angsana New" w:cs="Angsana New"/>
          <w:sz w:val="32"/>
          <w:szCs w:val="32"/>
        </w:rPr>
      </w:pPr>
    </w:p>
    <w:p w:rsidR="00BA61CB" w:rsidRDefault="00BA61CB" w:rsidP="00BA61CB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  <w:r w:rsidRPr="00D148BC">
        <w:rPr>
          <w:rFonts w:ascii="Angsana New" w:hAnsi="Angsana New" w:cs="Angsana New"/>
          <w:sz w:val="32"/>
          <w:szCs w:val="32"/>
          <w:cs/>
        </w:rPr>
        <w:lastRenderedPageBreak/>
        <w:t>สิทธิประโยชน์จากการได้รับการส่งเสริมการลงทุน</w:t>
      </w:r>
      <w:r>
        <w:rPr>
          <w:rFonts w:ascii="Angsana New" w:hAnsi="Angsana New" w:cs="Angsana New" w:hint="cs"/>
          <w:sz w:val="32"/>
          <w:szCs w:val="32"/>
          <w:cs/>
        </w:rPr>
        <w:t>(ต่อ)</w:t>
      </w:r>
    </w:p>
    <w:tbl>
      <w:tblPr>
        <w:tblW w:w="10491" w:type="dxa"/>
        <w:tblInd w:w="-318" w:type="dxa"/>
        <w:tblLayout w:type="fixed"/>
        <w:tblLook w:val="0000"/>
      </w:tblPr>
      <w:tblGrid>
        <w:gridCol w:w="2978"/>
        <w:gridCol w:w="1701"/>
        <w:gridCol w:w="1417"/>
        <w:gridCol w:w="2268"/>
        <w:gridCol w:w="2127"/>
      </w:tblGrid>
      <w:tr w:rsidR="00BA61CB" w:rsidRPr="00176F02" w:rsidTr="00E85905"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1.  </w:t>
            </w:r>
            <w:r w:rsidRPr="00843A4E">
              <w:rPr>
                <w:rFonts w:ascii="Angsana New" w:hAnsi="Angsana New" w:cs="Angsana New"/>
                <w:cs/>
              </w:rPr>
              <w:t>บัตรส่งเสริมเลขที่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1356(1)</w:t>
            </w:r>
            <w:r w:rsidRPr="00843A4E">
              <w:rPr>
                <w:rFonts w:ascii="Angsana New" w:hAnsi="Angsana New" w:cs="Angsana New"/>
              </w:rPr>
              <w:t>/2553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59-1112-0-00-1-0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59-1186-0-00-1-0</w:t>
            </w:r>
          </w:p>
        </w:tc>
      </w:tr>
      <w:tr w:rsidR="00BA61CB" w:rsidRPr="00176F02" w:rsidTr="00E85905">
        <w:tc>
          <w:tcPr>
            <w:tcW w:w="2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2.  </w:t>
            </w:r>
            <w:r w:rsidRPr="00843A4E">
              <w:rPr>
                <w:rFonts w:ascii="Angsana New" w:hAnsi="Angsana New" w:cs="Angsana New"/>
                <w:cs/>
              </w:rPr>
              <w:t>วันที่ตามบัตรส่งเสริม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24/3/2553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4/7/2559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26/7/2559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3.  </w:t>
            </w:r>
            <w:r w:rsidRPr="00843A4E">
              <w:rPr>
                <w:rFonts w:ascii="Angsana New" w:hAnsi="Angsana New" w:cs="Angsana New"/>
                <w:cs/>
              </w:rPr>
              <w:t>วันที่เริ่มมีรายได้</w:t>
            </w:r>
          </w:p>
        </w:tc>
        <w:tc>
          <w:tcPr>
            <w:tcW w:w="3118" w:type="dxa"/>
            <w:gridSpan w:val="2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>23/2/2554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-</w:t>
            </w:r>
          </w:p>
        </w:tc>
      </w:tr>
      <w:tr w:rsidR="00BA61CB" w:rsidRPr="00176F02" w:rsidTr="00E8590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4.  </w:t>
            </w:r>
            <w:r w:rsidRPr="00843A4E">
              <w:rPr>
                <w:rFonts w:ascii="Angsana New" w:hAnsi="Angsana New" w:cs="Angsana New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</w:t>
            </w:r>
            <w:r>
              <w:rPr>
                <w:rFonts w:ascii="Angsana New" w:hAnsi="Angsana New" w:cs="Angsana New" w:hint="cs"/>
                <w:cs/>
              </w:rPr>
              <w:t>อิ</w:t>
            </w:r>
            <w:r w:rsidRPr="00843A4E">
              <w:rPr>
                <w:rFonts w:ascii="Angsana New" w:hAnsi="Angsana New" w:cs="Angsana New" w:hint="cs"/>
                <w:cs/>
              </w:rPr>
              <w:t>เล็กทรอนิกส์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ผลิต</w:t>
            </w:r>
            <w:r w:rsidRPr="00843A4E">
              <w:rPr>
                <w:rFonts w:ascii="Angsana New" w:hAnsi="Angsana New" w:cs="Angsana New" w:hint="cs"/>
                <w:cs/>
              </w:rPr>
              <w:t>เครื่องมือแพทย์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สำหรับงานอุตสาหกรรม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</w:tr>
      <w:tr w:rsidR="00BA61CB" w:rsidRPr="00176F02" w:rsidTr="00E85905">
        <w:tc>
          <w:tcPr>
            <w:tcW w:w="29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 </w:t>
            </w:r>
            <w:r w:rsidRPr="00843A4E">
              <w:rPr>
                <w:rFonts w:ascii="Angsana New" w:hAnsi="Angsana New" w:cs="Angsana New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5.1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ได้รับยกเว้นภาษีเงินได้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นิติบุคคลสำหรับ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</w:rPr>
              <w:t xml:space="preserve">       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กำไรสุทธิที่ได้จากการประกอบกิจการ</w:t>
            </w:r>
            <w:r w:rsidRPr="00843A4E">
              <w:rPr>
                <w:rFonts w:ascii="Angsana New" w:hAnsi="Angsana New" w:cs="Angsana New"/>
                <w:spacing w:val="-4"/>
              </w:rPr>
              <w:t xml:space="preserve">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ที่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tabs>
                <w:tab w:val="left" w:pos="211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  <w:r w:rsidRPr="00843A4E">
              <w:rPr>
                <w:rFonts w:ascii="Angsana New" w:hAnsi="Angsana New" w:cs="Angsana New" w:hint="cs"/>
                <w:spacing w:val="-4"/>
                <w:cs/>
              </w:rPr>
              <w:tab/>
              <w:t xml:space="preserve">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</w:rPr>
              <w:t xml:space="preserve">        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159.40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ล้านบาท)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356.60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ล้านบาท)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Pr="00176F02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26.77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ล้านบาท)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1CB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A61CB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BA61CB" w:rsidRPr="00176F02" w:rsidTr="00E8590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5.</w:t>
            </w:r>
            <w:r>
              <w:rPr>
                <w:rFonts w:ascii="Angsana New" w:hAnsi="Angsana New" w:cs="Angsana New"/>
              </w:rPr>
              <w:t>3</w:t>
            </w:r>
            <w:r w:rsidRPr="00843A4E">
              <w:rPr>
                <w:rFonts w:ascii="Angsana New" w:hAnsi="Angsana New" w:cs="Angsana New"/>
              </w:rPr>
              <w:t xml:space="preserve">    </w:t>
            </w:r>
            <w:r w:rsidRPr="00843A4E">
              <w:rPr>
                <w:rFonts w:ascii="Angsana New" w:hAnsi="Angsana New" w:cs="Angsana New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843A4E">
              <w:rPr>
                <w:rFonts w:ascii="Angsana New" w:hAnsi="Angsana New" w:cs="Angsana New"/>
              </w:rPr>
              <w:t xml:space="preserve">50 </w:t>
            </w:r>
            <w:r w:rsidRPr="00843A4E">
              <w:rPr>
                <w:rFonts w:ascii="Angsana New" w:hAnsi="Angsana New" w:cs="Angsana New"/>
                <w:cs/>
              </w:rPr>
              <w:t>ของอัตราปกตินับจาก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วันที่พ้นกำหนดระยะเวลายกเว้นภาษีเงิน</w:t>
            </w:r>
            <w:r w:rsidRPr="00843A4E">
              <w:rPr>
                <w:rFonts w:ascii="Angsana New" w:hAnsi="Angsana New" w:cs="Angsana New" w:hint="cs"/>
                <w:cs/>
              </w:rPr>
              <w:t xml:space="preserve">ได้       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25</w:t>
            </w:r>
            <w:r w:rsidRPr="00843A4E">
              <w:rPr>
                <w:rFonts w:ascii="Angsana New" w:hAnsi="Angsana New" w:cs="Angsana New" w:hint="cs"/>
                <w:cs/>
              </w:rPr>
              <w:t>67</w:t>
            </w:r>
            <w:r w:rsidRPr="00843A4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BA61CB" w:rsidRPr="00176F02" w:rsidTr="00E8590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5.</w:t>
            </w:r>
            <w:r>
              <w:rPr>
                <w:rFonts w:ascii="Angsana New" w:hAnsi="Angsana New" w:cs="Angsana New"/>
              </w:rPr>
              <w:t>4</w:t>
            </w:r>
            <w:r w:rsidRPr="00843A4E">
              <w:rPr>
                <w:rFonts w:ascii="Angsana New" w:hAnsi="Angsana New" w:cs="Angsana New"/>
              </w:rPr>
              <w:t xml:space="preserve"> 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ได้รับยกเว้นไม่ต้องนำเงินปันผลจาก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กิจการที่ได้รับการส่งเสริม</w:t>
            </w:r>
            <w:r w:rsidRPr="00843A4E">
              <w:rPr>
                <w:rFonts w:ascii="Angsana New" w:hAnsi="Angsana New" w:cs="Angsana New"/>
              </w:rPr>
              <w:t xml:space="preserve"> </w:t>
            </w:r>
            <w:r w:rsidRPr="00843A4E">
              <w:rPr>
                <w:rFonts w:ascii="Angsana New" w:hAnsi="Angsana New" w:cs="Angsana New"/>
                <w:cs/>
              </w:rPr>
              <w:t>ซึ่งได้รับ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ยกเว้นภาษีเงินได้นิติบุคคลตามข้อ</w:t>
            </w:r>
            <w:r w:rsidRPr="00843A4E">
              <w:rPr>
                <w:rFonts w:ascii="Angsana New" w:hAnsi="Angsana New" w:cs="Angsana New"/>
              </w:rPr>
              <w:t xml:space="preserve"> 5.1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BA61CB" w:rsidRPr="00176F02" w:rsidTr="00E85905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ไปรวมคำนวณเพื่อเสียภาษีเงินได้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A61CB" w:rsidRPr="00843A4E" w:rsidRDefault="00BA61CB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</w:tbl>
    <w:p w:rsidR="005A5F77" w:rsidRPr="00E42BD8" w:rsidRDefault="00DC11FC" w:rsidP="00E42BD8">
      <w:pPr>
        <w:spacing w:before="240" w:line="276" w:lineRule="auto"/>
        <w:ind w:left="426" w:right="29" w:firstLine="708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บริษัทจะต้องปฏิบัติตามเงื่อนไขและข้อกำหนดต่าง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ๆ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เกี่ยวกับการส่งเสริมการลงทุนโดยเคร่งครัด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254A6C" w:rsidRPr="00A63755" w:rsidRDefault="00254A6C" w:rsidP="00EA63FF">
      <w:pPr>
        <w:tabs>
          <w:tab w:val="left" w:pos="9214"/>
        </w:tabs>
        <w:spacing w:line="276" w:lineRule="auto"/>
        <w:ind w:left="450" w:right="29" w:firstLine="720"/>
        <w:jc w:val="thaiDistribute"/>
        <w:rPr>
          <w:rFonts w:ascii="Angsana New" w:hAnsi="Angsana New" w:cs="Angsana New"/>
          <w:spacing w:val="-18"/>
          <w:sz w:val="32"/>
          <w:szCs w:val="32"/>
        </w:rPr>
      </w:pPr>
      <w:r w:rsidRPr="00A63755">
        <w:rPr>
          <w:rFonts w:ascii="Angsana New" w:hAnsi="Angsana New" w:cs="Angsana New"/>
          <w:spacing w:val="-8"/>
          <w:sz w:val="32"/>
          <w:szCs w:val="32"/>
          <w:cs/>
        </w:rPr>
        <w:t>บริษัทมียอดขายในประเทศและต่างประเทศ</w:t>
      </w:r>
      <w:r w:rsidR="00DE0629" w:rsidRPr="00A63755">
        <w:rPr>
          <w:rFonts w:ascii="Angsana New" w:hAnsi="Angsana New" w:cs="Angsana New"/>
          <w:spacing w:val="-8"/>
          <w:sz w:val="32"/>
          <w:szCs w:val="32"/>
          <w:cs/>
        </w:rPr>
        <w:t xml:space="preserve"> สำหรับ</w:t>
      </w:r>
      <w:r w:rsidR="00536CCB">
        <w:rPr>
          <w:rFonts w:ascii="Angsana New" w:hAnsi="Angsana New" w:cs="Angsana New" w:hint="cs"/>
          <w:spacing w:val="-8"/>
          <w:sz w:val="32"/>
          <w:szCs w:val="32"/>
          <w:cs/>
        </w:rPr>
        <w:t>งวด</w:t>
      </w:r>
      <w:r w:rsidR="00BA61CB">
        <w:rPr>
          <w:rFonts w:ascii="Angsana New" w:hAnsi="Angsana New" w:cs="Angsana New" w:hint="cs"/>
          <w:spacing w:val="-8"/>
          <w:sz w:val="32"/>
          <w:szCs w:val="32"/>
          <w:cs/>
        </w:rPr>
        <w:t>สาม</w:t>
      </w:r>
      <w:r w:rsidR="005B1CEA" w:rsidRPr="00A63755">
        <w:rPr>
          <w:rFonts w:ascii="Angsana New" w:hAnsi="Angsana New" w:cs="Angsana New" w:hint="cs"/>
          <w:spacing w:val="-8"/>
          <w:sz w:val="32"/>
          <w:szCs w:val="32"/>
          <w:cs/>
        </w:rPr>
        <w:t>เดือน</w:t>
      </w:r>
      <w:r w:rsidR="00DE0629" w:rsidRPr="00A63755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B11945" w:rsidRPr="00A63755">
        <w:rPr>
          <w:rFonts w:ascii="Angsana New" w:hAnsi="Angsana New" w:cs="Angsana New" w:hint="cs"/>
          <w:spacing w:val="-8"/>
          <w:sz w:val="32"/>
          <w:szCs w:val="32"/>
          <w:cs/>
        </w:rPr>
        <w:t>3</w:t>
      </w:r>
      <w:r w:rsidR="00BA61CB">
        <w:rPr>
          <w:rFonts w:ascii="Angsana New" w:hAnsi="Angsana New" w:cs="Angsana New"/>
          <w:spacing w:val="-8"/>
          <w:sz w:val="32"/>
          <w:szCs w:val="32"/>
        </w:rPr>
        <w:t>1</w:t>
      </w:r>
      <w:r w:rsidR="00B11945" w:rsidRPr="00A6375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BA61CB">
        <w:rPr>
          <w:rFonts w:ascii="Angsana New" w:hAnsi="Angsana New" w:cs="Angsana New" w:hint="cs"/>
          <w:spacing w:val="-8"/>
          <w:sz w:val="32"/>
          <w:szCs w:val="32"/>
          <w:cs/>
        </w:rPr>
        <w:t>มีนาคม</w:t>
      </w:r>
      <w:r w:rsidR="00EA63FF" w:rsidRPr="00A6375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BA61CB">
        <w:rPr>
          <w:rFonts w:ascii="Angsana New" w:hAnsi="Angsana New" w:cs="Angsana New"/>
          <w:spacing w:val="-8"/>
          <w:sz w:val="32"/>
          <w:szCs w:val="32"/>
          <w:cs/>
        </w:rPr>
        <w:t>25</w:t>
      </w:r>
      <w:r w:rsidR="00BA61CB">
        <w:rPr>
          <w:rFonts w:ascii="Angsana New" w:hAnsi="Angsana New" w:cs="Angsana New" w:hint="cs"/>
          <w:spacing w:val="-8"/>
          <w:sz w:val="32"/>
          <w:szCs w:val="32"/>
          <w:cs/>
        </w:rPr>
        <w:t>60</w:t>
      </w:r>
      <w:r w:rsidR="00700852" w:rsidRPr="00A6375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5E352A" w:rsidRPr="00A63755">
        <w:rPr>
          <w:rFonts w:ascii="Angsana New" w:hAnsi="Angsana New" w:cs="Angsana New"/>
          <w:spacing w:val="-8"/>
          <w:sz w:val="32"/>
          <w:szCs w:val="32"/>
          <w:cs/>
        </w:rPr>
        <w:t>และ</w:t>
      </w:r>
      <w:r w:rsidR="00EA63FF" w:rsidRPr="00A6375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E0629" w:rsidRPr="00A63755">
        <w:rPr>
          <w:rFonts w:ascii="Angsana New" w:hAnsi="Angsana New" w:cs="Angsana New"/>
          <w:spacing w:val="-8"/>
          <w:sz w:val="32"/>
          <w:szCs w:val="32"/>
          <w:cs/>
        </w:rPr>
        <w:t>25</w:t>
      </w:r>
      <w:r w:rsidR="00D571D5" w:rsidRPr="00A63755">
        <w:rPr>
          <w:rFonts w:ascii="Angsana New" w:hAnsi="Angsana New" w:cs="Angsana New"/>
          <w:spacing w:val="-8"/>
          <w:sz w:val="32"/>
          <w:szCs w:val="32"/>
          <w:cs/>
        </w:rPr>
        <w:t>5</w:t>
      </w:r>
      <w:r w:rsidR="00BA61CB">
        <w:rPr>
          <w:rFonts w:ascii="Angsana New" w:hAnsi="Angsana New" w:cs="Angsana New" w:hint="cs"/>
          <w:spacing w:val="-8"/>
          <w:sz w:val="32"/>
          <w:szCs w:val="32"/>
          <w:cs/>
        </w:rPr>
        <w:t>9</w:t>
      </w:r>
      <w:r w:rsidRPr="00A63755">
        <w:rPr>
          <w:rFonts w:ascii="Angsana New" w:hAnsi="Angsana New" w:cs="Angsana New"/>
          <w:spacing w:val="-18"/>
          <w:sz w:val="32"/>
          <w:szCs w:val="32"/>
          <w:cs/>
        </w:rPr>
        <w:t xml:space="preserve"> ดังนี้</w:t>
      </w:r>
    </w:p>
    <w:p w:rsidR="005F67B9" w:rsidRPr="00A63755" w:rsidRDefault="00612B9D" w:rsidP="001055FF">
      <w:pPr>
        <w:spacing w:line="276" w:lineRule="auto"/>
        <w:ind w:right="-22"/>
        <w:jc w:val="right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3937E5" w:rsidRPr="00A63755">
        <w:rPr>
          <w:rFonts w:ascii="Angsana New" w:hAnsi="Angsana New" w:cs="Angsana New" w:hint="cs"/>
          <w:sz w:val="32"/>
          <w:szCs w:val="32"/>
          <w:cs/>
        </w:rPr>
        <w:t>พัน</w:t>
      </w:r>
      <w:r w:rsidRPr="00A637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737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95"/>
        <w:gridCol w:w="2127"/>
        <w:gridCol w:w="1298"/>
        <w:gridCol w:w="2104"/>
        <w:gridCol w:w="1313"/>
      </w:tblGrid>
      <w:tr w:rsidR="001F1538" w:rsidRPr="00A63755" w:rsidTr="00166D39">
        <w:trPr>
          <w:jc w:val="center"/>
        </w:trPr>
        <w:tc>
          <w:tcPr>
            <w:tcW w:w="2895" w:type="dxa"/>
            <w:vMerge w:val="restart"/>
            <w:shd w:val="clear" w:color="auto" w:fill="auto"/>
            <w:vAlign w:val="center"/>
          </w:tcPr>
          <w:p w:rsidR="001F1538" w:rsidRPr="00A63755" w:rsidRDefault="001F153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6842" w:type="dxa"/>
            <w:gridSpan w:val="4"/>
          </w:tcPr>
          <w:p w:rsidR="001F1538" w:rsidRPr="00A63755" w:rsidRDefault="00A35207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="006E0834"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  <w:r w:rsidR="001F1538"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1538" w:rsidRPr="00A63755" w:rsidTr="00166D39">
        <w:trPr>
          <w:jc w:val="center"/>
        </w:trPr>
        <w:tc>
          <w:tcPr>
            <w:tcW w:w="2895" w:type="dxa"/>
            <w:vMerge/>
            <w:shd w:val="clear" w:color="auto" w:fill="auto"/>
          </w:tcPr>
          <w:p w:rsidR="001F1538" w:rsidRPr="00A63755" w:rsidRDefault="001F153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5" w:type="dxa"/>
            <w:gridSpan w:val="2"/>
            <w:tcBorders>
              <w:bottom w:val="single" w:sz="4" w:space="0" w:color="auto"/>
            </w:tcBorders>
          </w:tcPr>
          <w:p w:rsidR="001F1538" w:rsidRPr="00A63755" w:rsidRDefault="001F1538" w:rsidP="003937E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236511"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3417" w:type="dxa"/>
            <w:gridSpan w:val="2"/>
          </w:tcPr>
          <w:p w:rsidR="001F1538" w:rsidRPr="00A63755" w:rsidRDefault="008E1E61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236511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1F1538" w:rsidRPr="00A63755" w:rsidTr="00166D39">
        <w:trPr>
          <w:jc w:val="center"/>
        </w:trPr>
        <w:tc>
          <w:tcPr>
            <w:tcW w:w="28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F1538" w:rsidRPr="00A63755" w:rsidRDefault="001F153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bottom w:val="single" w:sz="4" w:space="0" w:color="auto"/>
              <w:right w:val="dashed" w:sz="4" w:space="0" w:color="auto"/>
            </w:tcBorders>
          </w:tcPr>
          <w:p w:rsidR="001F1538" w:rsidRPr="00A63755" w:rsidRDefault="003937E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298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1F1538" w:rsidRPr="00A63755" w:rsidRDefault="001F153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  <w:tc>
          <w:tcPr>
            <w:tcW w:w="2104" w:type="dxa"/>
            <w:tcBorders>
              <w:bottom w:val="single" w:sz="4" w:space="0" w:color="auto"/>
              <w:right w:val="dashed" w:sz="4" w:space="0" w:color="auto"/>
            </w:tcBorders>
          </w:tcPr>
          <w:p w:rsidR="001F1538" w:rsidRPr="00A63755" w:rsidRDefault="003937E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313" w:type="dxa"/>
            <w:tcBorders>
              <w:left w:val="dashed" w:sz="4" w:space="0" w:color="auto"/>
              <w:bottom w:val="single" w:sz="4" w:space="0" w:color="auto"/>
            </w:tcBorders>
          </w:tcPr>
          <w:p w:rsidR="001F1538" w:rsidRPr="00A63755" w:rsidRDefault="001F1538" w:rsidP="00BF2CCB">
            <w:pPr>
              <w:spacing w:line="276" w:lineRule="auto"/>
              <w:ind w:right="-6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</w:tr>
      <w:tr w:rsidR="00236511" w:rsidRPr="00A63755" w:rsidTr="00166D39">
        <w:trPr>
          <w:jc w:val="center"/>
        </w:trPr>
        <w:tc>
          <w:tcPr>
            <w:tcW w:w="2895" w:type="dxa"/>
            <w:tcBorders>
              <w:bottom w:val="nil"/>
            </w:tcBorders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ขายต่างประเทศ</w:t>
            </w:r>
          </w:p>
        </w:tc>
        <w:tc>
          <w:tcPr>
            <w:tcW w:w="2127" w:type="dxa"/>
            <w:tcBorders>
              <w:bottom w:val="nil"/>
              <w:right w:val="dashed" w:sz="4" w:space="0" w:color="auto"/>
            </w:tcBorders>
            <w:vAlign w:val="center"/>
          </w:tcPr>
          <w:p w:rsidR="00236511" w:rsidRPr="00A63755" w:rsidRDefault="00B8367E" w:rsidP="00CD3418">
            <w:pPr>
              <w:tabs>
                <w:tab w:val="decimal" w:pos="1377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236,220</w:t>
            </w:r>
          </w:p>
        </w:tc>
        <w:tc>
          <w:tcPr>
            <w:tcW w:w="1298" w:type="dxa"/>
            <w:tcBorders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236511" w:rsidRPr="00A63755" w:rsidRDefault="00B8367E" w:rsidP="00A13C93">
            <w:pPr>
              <w:tabs>
                <w:tab w:val="decimal" w:pos="522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95.26</w:t>
            </w:r>
          </w:p>
        </w:tc>
        <w:tc>
          <w:tcPr>
            <w:tcW w:w="2104" w:type="dxa"/>
            <w:tcBorders>
              <w:bottom w:val="nil"/>
              <w:right w:val="dashed" w:sz="4" w:space="0" w:color="auto"/>
            </w:tcBorders>
            <w:vAlign w:val="center"/>
          </w:tcPr>
          <w:p w:rsidR="00236511" w:rsidRPr="00A63755" w:rsidRDefault="00236511" w:rsidP="00236511">
            <w:pPr>
              <w:tabs>
                <w:tab w:val="decimal" w:pos="142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187,751</w:t>
            </w:r>
          </w:p>
        </w:tc>
        <w:tc>
          <w:tcPr>
            <w:tcW w:w="1313" w:type="dxa"/>
            <w:tcBorders>
              <w:left w:val="dashed" w:sz="4" w:space="0" w:color="auto"/>
              <w:bottom w:val="nil"/>
            </w:tcBorders>
            <w:vAlign w:val="center"/>
          </w:tcPr>
          <w:p w:rsidR="00236511" w:rsidRPr="00A63755" w:rsidRDefault="00236511" w:rsidP="00236511">
            <w:pPr>
              <w:tabs>
                <w:tab w:val="decimal" w:pos="1026"/>
                <w:tab w:val="decimal" w:pos="1429"/>
              </w:tabs>
              <w:spacing w:line="276" w:lineRule="auto"/>
              <w:ind w:left="33" w:right="29" w:firstLine="17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85.32</w:t>
            </w:r>
          </w:p>
        </w:tc>
      </w:tr>
      <w:tr w:rsidR="00236511" w:rsidRPr="00A63755" w:rsidTr="00166D39">
        <w:trPr>
          <w:jc w:val="center"/>
        </w:trPr>
        <w:tc>
          <w:tcPr>
            <w:tcW w:w="2895" w:type="dxa"/>
            <w:tcBorders>
              <w:top w:val="nil"/>
            </w:tcBorders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ขายในประเทศ</w:t>
            </w:r>
          </w:p>
        </w:tc>
        <w:tc>
          <w:tcPr>
            <w:tcW w:w="2127" w:type="dxa"/>
            <w:tcBorders>
              <w:top w:val="nil"/>
              <w:right w:val="dashed" w:sz="4" w:space="0" w:color="auto"/>
            </w:tcBorders>
            <w:vAlign w:val="center"/>
          </w:tcPr>
          <w:p w:rsidR="00236511" w:rsidRPr="00A63755" w:rsidRDefault="00B8367E" w:rsidP="00CD3418">
            <w:pPr>
              <w:tabs>
                <w:tab w:val="decimal" w:pos="1377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11,767</w:t>
            </w:r>
          </w:p>
        </w:tc>
        <w:tc>
          <w:tcPr>
            <w:tcW w:w="1298" w:type="dxa"/>
            <w:tcBorders>
              <w:top w:val="nil"/>
              <w:left w:val="dashed" w:sz="4" w:space="0" w:color="auto"/>
              <w:right w:val="dashed" w:sz="4" w:space="0" w:color="auto"/>
            </w:tcBorders>
            <w:vAlign w:val="center"/>
          </w:tcPr>
          <w:p w:rsidR="00236511" w:rsidRPr="00A63755" w:rsidRDefault="00B8367E" w:rsidP="00A13C93">
            <w:pPr>
              <w:tabs>
                <w:tab w:val="decimal" w:pos="522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4.74</w:t>
            </w:r>
          </w:p>
        </w:tc>
        <w:tc>
          <w:tcPr>
            <w:tcW w:w="2104" w:type="dxa"/>
            <w:tcBorders>
              <w:top w:val="nil"/>
              <w:right w:val="dashed" w:sz="4" w:space="0" w:color="auto"/>
            </w:tcBorders>
            <w:vAlign w:val="center"/>
          </w:tcPr>
          <w:p w:rsidR="00236511" w:rsidRPr="00A63755" w:rsidRDefault="00236511" w:rsidP="00236511">
            <w:pPr>
              <w:tabs>
                <w:tab w:val="decimal" w:pos="142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32,314</w:t>
            </w:r>
          </w:p>
        </w:tc>
        <w:tc>
          <w:tcPr>
            <w:tcW w:w="1313" w:type="dxa"/>
            <w:tcBorders>
              <w:top w:val="nil"/>
              <w:left w:val="dashed" w:sz="4" w:space="0" w:color="auto"/>
            </w:tcBorders>
            <w:vAlign w:val="center"/>
          </w:tcPr>
          <w:p w:rsidR="00236511" w:rsidRPr="00A63755" w:rsidRDefault="00236511" w:rsidP="00236511">
            <w:pPr>
              <w:tabs>
                <w:tab w:val="decimal" w:pos="1026"/>
                <w:tab w:val="decimal" w:pos="1429"/>
              </w:tabs>
              <w:spacing w:line="276" w:lineRule="auto"/>
              <w:ind w:left="33" w:right="29" w:firstLine="17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14.68</w:t>
            </w:r>
          </w:p>
        </w:tc>
      </w:tr>
      <w:tr w:rsidR="00236511" w:rsidRPr="00A63755" w:rsidTr="00166D39">
        <w:trPr>
          <w:jc w:val="center"/>
        </w:trPr>
        <w:tc>
          <w:tcPr>
            <w:tcW w:w="2895" w:type="dxa"/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tcBorders>
              <w:right w:val="dashed" w:sz="4" w:space="0" w:color="auto"/>
            </w:tcBorders>
            <w:vAlign w:val="center"/>
          </w:tcPr>
          <w:p w:rsidR="00236511" w:rsidRPr="00A63755" w:rsidRDefault="0049542D" w:rsidP="00CD3418">
            <w:pPr>
              <w:tabs>
                <w:tab w:val="decimal" w:pos="1377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247,987</w:t>
            </w:r>
          </w:p>
        </w:tc>
        <w:tc>
          <w:tcPr>
            <w:tcW w:w="12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236511" w:rsidRPr="00A63755" w:rsidRDefault="0049542D" w:rsidP="008C2385">
            <w:pPr>
              <w:tabs>
                <w:tab w:val="decimal" w:pos="522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100.00</w:t>
            </w:r>
          </w:p>
        </w:tc>
        <w:tc>
          <w:tcPr>
            <w:tcW w:w="2104" w:type="dxa"/>
            <w:tcBorders>
              <w:right w:val="dashed" w:sz="4" w:space="0" w:color="auto"/>
            </w:tcBorders>
            <w:vAlign w:val="center"/>
          </w:tcPr>
          <w:p w:rsidR="00236511" w:rsidRPr="00A63755" w:rsidRDefault="00236511" w:rsidP="00236511">
            <w:pPr>
              <w:tabs>
                <w:tab w:val="decimal" w:pos="142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220,065</w:t>
            </w:r>
          </w:p>
        </w:tc>
        <w:tc>
          <w:tcPr>
            <w:tcW w:w="1313" w:type="dxa"/>
            <w:tcBorders>
              <w:left w:val="dashed" w:sz="4" w:space="0" w:color="auto"/>
            </w:tcBorders>
            <w:vAlign w:val="center"/>
          </w:tcPr>
          <w:p w:rsidR="00236511" w:rsidRPr="00A63755" w:rsidRDefault="00236511" w:rsidP="00236511">
            <w:pPr>
              <w:tabs>
                <w:tab w:val="decimal" w:pos="1026"/>
                <w:tab w:val="decimal" w:pos="1429"/>
              </w:tabs>
              <w:spacing w:line="276" w:lineRule="auto"/>
              <w:ind w:left="33" w:right="29" w:firstLine="17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100.00</w:t>
            </w:r>
          </w:p>
        </w:tc>
      </w:tr>
    </w:tbl>
    <w:p w:rsidR="00C61E4B" w:rsidRDefault="00C61E4B" w:rsidP="00C61E4B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946E15" w:rsidRDefault="00946E15" w:rsidP="00946E15">
      <w:pPr>
        <w:pStyle w:val="ListParagraph"/>
        <w:spacing w:before="60" w:line="276" w:lineRule="auto"/>
        <w:ind w:left="450" w:right="28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946E15" w:rsidRDefault="00946E15" w:rsidP="00946E15">
      <w:pPr>
        <w:pStyle w:val="ListParagraph"/>
        <w:spacing w:before="60" w:line="276" w:lineRule="auto"/>
        <w:ind w:left="450" w:right="28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D645D" w:rsidRPr="00A63755" w:rsidRDefault="00DD645D" w:rsidP="000F38D1">
      <w:pPr>
        <w:pStyle w:val="ListParagraph"/>
        <w:numPr>
          <w:ilvl w:val="0"/>
          <w:numId w:val="1"/>
        </w:num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A63755">
        <w:rPr>
          <w:rFonts w:ascii="Angsana New" w:hAnsi="Angsana New"/>
          <w:b/>
          <w:bCs/>
          <w:sz w:val="32"/>
          <w:szCs w:val="32"/>
          <w:cs/>
        </w:rPr>
        <w:lastRenderedPageBreak/>
        <w:t>การจำแนกค่าใช้จ่ายตามลักษณะของค่าใช้จ่าย</w:t>
      </w:r>
    </w:p>
    <w:p w:rsidR="00DD645D" w:rsidRPr="00A63755" w:rsidRDefault="00DD645D" w:rsidP="00926EA3">
      <w:pPr>
        <w:spacing w:line="276" w:lineRule="auto"/>
        <w:ind w:right="-22"/>
        <w:jc w:val="right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3937E5" w:rsidRPr="00A63755">
        <w:rPr>
          <w:rFonts w:ascii="Angsana New" w:hAnsi="Angsana New" w:cs="Angsana New" w:hint="cs"/>
          <w:sz w:val="32"/>
          <w:szCs w:val="32"/>
          <w:cs/>
        </w:rPr>
        <w:t>พัน</w:t>
      </w:r>
      <w:r w:rsidRPr="00A637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61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60"/>
        <w:gridCol w:w="1499"/>
        <w:gridCol w:w="1499"/>
        <w:gridCol w:w="1499"/>
        <w:gridCol w:w="1555"/>
      </w:tblGrid>
      <w:tr w:rsidR="00130405" w:rsidRPr="00A63755" w:rsidTr="00D814FE">
        <w:trPr>
          <w:jc w:val="center"/>
        </w:trPr>
        <w:tc>
          <w:tcPr>
            <w:tcW w:w="3560" w:type="dxa"/>
            <w:tcBorders>
              <w:bottom w:val="nil"/>
            </w:tcBorders>
            <w:shd w:val="clear" w:color="auto" w:fill="auto"/>
            <w:vAlign w:val="center"/>
          </w:tcPr>
          <w:p w:rsidR="00130405" w:rsidRPr="00A63755" w:rsidRDefault="0013040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98" w:type="dxa"/>
            <w:gridSpan w:val="2"/>
            <w:tcBorders>
              <w:bottom w:val="single" w:sz="4" w:space="0" w:color="auto"/>
            </w:tcBorders>
          </w:tcPr>
          <w:p w:rsidR="00130405" w:rsidRPr="00A63755" w:rsidRDefault="00130405" w:rsidP="008C238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54" w:type="dxa"/>
            <w:gridSpan w:val="2"/>
          </w:tcPr>
          <w:p w:rsidR="00130405" w:rsidRPr="00A63755" w:rsidRDefault="0013040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6511" w:rsidRPr="00A63755" w:rsidTr="00D814FE">
        <w:trPr>
          <w:jc w:val="center"/>
        </w:trPr>
        <w:tc>
          <w:tcPr>
            <w:tcW w:w="3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36511" w:rsidRPr="00A63755" w:rsidRDefault="00236511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งวด </w:t>
            </w:r>
            <w:r w:rsidR="00946E1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149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236511" w:rsidRPr="00A63755" w:rsidRDefault="00236511" w:rsidP="002365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gramStart"/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proofErr w:type="gramEnd"/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99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36511" w:rsidRPr="00A63755" w:rsidRDefault="00236511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proofErr w:type="gramStart"/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proofErr w:type="gramEnd"/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49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236511" w:rsidRPr="00A63755" w:rsidRDefault="00236511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gramStart"/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proofErr w:type="gramEnd"/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55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236511" w:rsidRPr="00A63755" w:rsidRDefault="00236511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proofErr w:type="gramStart"/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proofErr w:type="gramEnd"/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</w:tr>
      <w:tr w:rsidR="00EE391B" w:rsidRPr="00A63755" w:rsidTr="00D814FE">
        <w:trPr>
          <w:jc w:val="center"/>
        </w:trPr>
        <w:tc>
          <w:tcPr>
            <w:tcW w:w="3560" w:type="dxa"/>
            <w:tcBorders>
              <w:bottom w:val="nil"/>
            </w:tcBorders>
            <w:vAlign w:val="center"/>
          </w:tcPr>
          <w:p w:rsidR="00EE391B" w:rsidRPr="00A63755" w:rsidRDefault="00EE391B" w:rsidP="005B1CEA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ป</w:t>
            </w: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ลงในสินค้าสำเร็จรูป</w:t>
            </w:r>
          </w:p>
        </w:tc>
        <w:tc>
          <w:tcPr>
            <w:tcW w:w="1499" w:type="dxa"/>
            <w:tcBorders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A230C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B3758E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A13C9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left w:val="dashed" w:sz="4" w:space="0" w:color="auto"/>
              <w:bottom w:val="nil"/>
            </w:tcBorders>
            <w:vAlign w:val="center"/>
          </w:tcPr>
          <w:p w:rsidR="00EE391B" w:rsidRPr="00A63755" w:rsidRDefault="00EE391B" w:rsidP="00BA3A5B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6511" w:rsidRPr="00302E63" w:rsidTr="00D814FE">
        <w:trPr>
          <w:jc w:val="center"/>
        </w:trPr>
        <w:tc>
          <w:tcPr>
            <w:tcW w:w="3560" w:type="dxa"/>
            <w:tcBorders>
              <w:top w:val="nil"/>
              <w:bottom w:val="nil"/>
            </w:tcBorders>
            <w:vAlign w:val="center"/>
          </w:tcPr>
          <w:p w:rsidR="00236511" w:rsidRPr="00A63755" w:rsidRDefault="00236511" w:rsidP="006E31D8">
            <w:pPr>
              <w:spacing w:line="276" w:lineRule="auto"/>
              <w:ind w:left="171" w:right="29" w:firstLine="1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และงานระหว่างทำ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BF6C90" w:rsidP="00D814FE">
            <w:pPr>
              <w:tabs>
                <w:tab w:val="left" w:pos="680"/>
                <w:tab w:val="left" w:pos="1010"/>
                <w:tab w:val="left" w:pos="1354"/>
              </w:tabs>
              <w:spacing w:line="276" w:lineRule="auto"/>
              <w:ind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(16,340)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236511" w:rsidRPr="00177D34" w:rsidRDefault="00236511" w:rsidP="00D814FE">
            <w:pPr>
              <w:tabs>
                <w:tab w:val="left" w:pos="606"/>
                <w:tab w:val="left" w:pos="908"/>
                <w:tab w:val="left" w:pos="1026"/>
                <w:tab w:val="left" w:pos="1354"/>
              </w:tabs>
              <w:spacing w:line="276" w:lineRule="auto"/>
              <w:ind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(16,395)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D814FE" w:rsidP="00D814FE">
            <w:pPr>
              <w:tabs>
                <w:tab w:val="left" w:pos="532"/>
                <w:tab w:val="left" w:pos="772"/>
                <w:tab w:val="left" w:pos="908"/>
                <w:tab w:val="left" w:pos="1072"/>
                <w:tab w:val="left" w:pos="1354"/>
              </w:tabs>
              <w:spacing w:line="276" w:lineRule="auto"/>
              <w:ind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(16,340)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36511" w:rsidRPr="00177D34" w:rsidRDefault="00236511" w:rsidP="00D814FE">
            <w:pPr>
              <w:tabs>
                <w:tab w:val="left" w:pos="713"/>
                <w:tab w:val="left" w:pos="908"/>
                <w:tab w:val="left" w:pos="1026"/>
                <w:tab w:val="left" w:pos="1354"/>
              </w:tabs>
              <w:spacing w:line="276" w:lineRule="auto"/>
              <w:ind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(16,395)</w:t>
            </w:r>
          </w:p>
        </w:tc>
      </w:tr>
      <w:tr w:rsidR="00236511" w:rsidRPr="00A63755" w:rsidTr="00D814FE">
        <w:trPr>
          <w:jc w:val="center"/>
        </w:trPr>
        <w:tc>
          <w:tcPr>
            <w:tcW w:w="3560" w:type="dxa"/>
            <w:tcBorders>
              <w:top w:val="nil"/>
              <w:bottom w:val="nil"/>
            </w:tcBorders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BF6C90" w:rsidP="00C875B8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157,756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236511" w:rsidRPr="00177D34" w:rsidRDefault="00236511" w:rsidP="002365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152,709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D814FE" w:rsidP="009003C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157,562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36511" w:rsidRPr="00177D34" w:rsidRDefault="00236511" w:rsidP="00E85905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154,090</w:t>
            </w:r>
          </w:p>
        </w:tc>
      </w:tr>
      <w:tr w:rsidR="00236511" w:rsidRPr="00A63755" w:rsidTr="00D814FE">
        <w:trPr>
          <w:jc w:val="center"/>
        </w:trPr>
        <w:tc>
          <w:tcPr>
            <w:tcW w:w="3560" w:type="dxa"/>
            <w:tcBorders>
              <w:top w:val="nil"/>
              <w:bottom w:val="nil"/>
            </w:tcBorders>
            <w:vAlign w:val="center"/>
          </w:tcPr>
          <w:p w:rsidR="00236511" w:rsidRPr="00A63755" w:rsidRDefault="00236511" w:rsidP="00C6509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BF6C90" w:rsidP="00A13C9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8,540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236511" w:rsidRPr="00177D34" w:rsidRDefault="00236511" w:rsidP="002365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9,509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D814FE" w:rsidP="00A13C9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8,540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36511" w:rsidRPr="00177D34" w:rsidRDefault="00236511" w:rsidP="00E85905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9,471</w:t>
            </w:r>
          </w:p>
        </w:tc>
      </w:tr>
      <w:tr w:rsidR="00236511" w:rsidRPr="00A63755" w:rsidTr="00D814FE">
        <w:trPr>
          <w:jc w:val="center"/>
        </w:trPr>
        <w:tc>
          <w:tcPr>
            <w:tcW w:w="3560" w:type="dxa"/>
            <w:tcBorders>
              <w:top w:val="nil"/>
              <w:bottom w:val="nil"/>
            </w:tcBorders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BF6C90" w:rsidP="0066648A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64,236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236511" w:rsidRPr="00177D34" w:rsidRDefault="00236511" w:rsidP="002365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70,156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D814FE" w:rsidP="009C7AF8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64,236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36511" w:rsidRPr="00177D34" w:rsidRDefault="00236511" w:rsidP="00E85905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69,693</w:t>
            </w:r>
          </w:p>
        </w:tc>
      </w:tr>
      <w:tr w:rsidR="00236511" w:rsidRPr="00A63755" w:rsidTr="00D814FE">
        <w:trPr>
          <w:jc w:val="center"/>
        </w:trPr>
        <w:tc>
          <w:tcPr>
            <w:tcW w:w="3560" w:type="dxa"/>
            <w:tcBorders>
              <w:top w:val="nil"/>
              <w:bottom w:val="nil"/>
            </w:tcBorders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D814FE" w:rsidP="00A13C9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16,140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236511" w:rsidRPr="00177D34" w:rsidRDefault="00236511" w:rsidP="002365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17,893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D814FE" w:rsidP="00A13C9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16,140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36511" w:rsidRPr="00177D34" w:rsidRDefault="00236511" w:rsidP="00E85905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17,893</w:t>
            </w:r>
          </w:p>
        </w:tc>
      </w:tr>
      <w:tr w:rsidR="00236511" w:rsidRPr="00A63755" w:rsidTr="00D814FE">
        <w:trPr>
          <w:jc w:val="center"/>
        </w:trPr>
        <w:tc>
          <w:tcPr>
            <w:tcW w:w="3560" w:type="dxa"/>
            <w:tcBorders>
              <w:top w:val="nil"/>
              <w:bottom w:val="nil"/>
            </w:tcBorders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D814FE" w:rsidP="004C1F2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358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236511" w:rsidRPr="00177D34" w:rsidRDefault="00236511" w:rsidP="00236511">
            <w:pPr>
              <w:tabs>
                <w:tab w:val="left" w:pos="1088"/>
              </w:tabs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449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236511" w:rsidRPr="00A63755" w:rsidRDefault="00D814FE" w:rsidP="00A13C9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358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236511" w:rsidRPr="00177D34" w:rsidRDefault="00236511" w:rsidP="00E85905">
            <w:pPr>
              <w:tabs>
                <w:tab w:val="left" w:pos="1088"/>
              </w:tabs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449</w:t>
            </w:r>
          </w:p>
        </w:tc>
      </w:tr>
      <w:tr w:rsidR="00236511" w:rsidRPr="00A63755" w:rsidTr="00D814FE">
        <w:trPr>
          <w:jc w:val="center"/>
        </w:trPr>
        <w:tc>
          <w:tcPr>
            <w:tcW w:w="3560" w:type="dxa"/>
            <w:tcBorders>
              <w:top w:val="nil"/>
            </w:tcBorders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99" w:type="dxa"/>
            <w:tcBorders>
              <w:top w:val="nil"/>
              <w:right w:val="dashed" w:sz="4" w:space="0" w:color="auto"/>
            </w:tcBorders>
            <w:vAlign w:val="center"/>
          </w:tcPr>
          <w:p w:rsidR="00236511" w:rsidRPr="00A63755" w:rsidRDefault="00D814FE" w:rsidP="0066648A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32,882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right w:val="dashed" w:sz="4" w:space="0" w:color="auto"/>
            </w:tcBorders>
            <w:vAlign w:val="center"/>
          </w:tcPr>
          <w:p w:rsidR="00236511" w:rsidRPr="00177D34" w:rsidRDefault="00236511" w:rsidP="002365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23,731</w:t>
            </w:r>
          </w:p>
        </w:tc>
        <w:tc>
          <w:tcPr>
            <w:tcW w:w="1499" w:type="dxa"/>
            <w:tcBorders>
              <w:top w:val="nil"/>
              <w:right w:val="dashed" w:sz="4" w:space="0" w:color="auto"/>
            </w:tcBorders>
            <w:vAlign w:val="center"/>
          </w:tcPr>
          <w:p w:rsidR="00236511" w:rsidRPr="00A63755" w:rsidRDefault="00D814FE" w:rsidP="0066648A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33,161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</w:tcBorders>
            <w:vAlign w:val="center"/>
          </w:tcPr>
          <w:p w:rsidR="00236511" w:rsidRPr="00177D34" w:rsidRDefault="00236511" w:rsidP="00E85905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22,758</w:t>
            </w:r>
          </w:p>
        </w:tc>
      </w:tr>
      <w:tr w:rsidR="00236511" w:rsidRPr="00A63755" w:rsidTr="00D814FE">
        <w:trPr>
          <w:jc w:val="center"/>
        </w:trPr>
        <w:tc>
          <w:tcPr>
            <w:tcW w:w="3560" w:type="dxa"/>
            <w:vAlign w:val="center"/>
          </w:tcPr>
          <w:p w:rsidR="00236511" w:rsidRPr="00A63755" w:rsidRDefault="00236511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9" w:type="dxa"/>
            <w:tcBorders>
              <w:right w:val="dashed" w:sz="4" w:space="0" w:color="auto"/>
            </w:tcBorders>
            <w:vAlign w:val="center"/>
          </w:tcPr>
          <w:p w:rsidR="00236511" w:rsidRPr="00A63755" w:rsidRDefault="00D814FE" w:rsidP="00AC58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263,572</w:t>
            </w:r>
          </w:p>
        </w:tc>
        <w:tc>
          <w:tcPr>
            <w:tcW w:w="149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236511" w:rsidRPr="00177D34" w:rsidRDefault="00236511" w:rsidP="002365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258,052</w:t>
            </w:r>
          </w:p>
        </w:tc>
        <w:tc>
          <w:tcPr>
            <w:tcW w:w="1499" w:type="dxa"/>
            <w:tcBorders>
              <w:right w:val="dashed" w:sz="4" w:space="0" w:color="auto"/>
            </w:tcBorders>
            <w:vAlign w:val="center"/>
          </w:tcPr>
          <w:p w:rsidR="00236511" w:rsidRPr="00A63755" w:rsidRDefault="00D814FE" w:rsidP="00D814FE">
            <w:pPr>
              <w:tabs>
                <w:tab w:val="left" w:pos="1072"/>
              </w:tabs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263,657</w:t>
            </w:r>
          </w:p>
        </w:tc>
        <w:tc>
          <w:tcPr>
            <w:tcW w:w="1555" w:type="dxa"/>
            <w:tcBorders>
              <w:left w:val="dashed" w:sz="4" w:space="0" w:color="auto"/>
            </w:tcBorders>
            <w:vAlign w:val="center"/>
          </w:tcPr>
          <w:p w:rsidR="00236511" w:rsidRPr="00177D34" w:rsidRDefault="00236511" w:rsidP="00E85905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257,959</w:t>
            </w:r>
          </w:p>
        </w:tc>
      </w:tr>
    </w:tbl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6226CD" w:rsidRPr="00216A77" w:rsidRDefault="006226CD" w:rsidP="00C33047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A666E9" w:rsidRPr="000F38D1" w:rsidRDefault="00A666E9" w:rsidP="000F38D1">
      <w:pPr>
        <w:pStyle w:val="ListParagraph"/>
        <w:numPr>
          <w:ilvl w:val="0"/>
          <w:numId w:val="1"/>
        </w:num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A63755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:rsidR="005A5F77" w:rsidRPr="00A63755" w:rsidRDefault="00B16160" w:rsidP="005A5F77">
      <w:pPr>
        <w:spacing w:line="276" w:lineRule="auto"/>
        <w:ind w:left="892" w:right="29" w:firstLine="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         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>โดยบริษัทจะนำเงินรับ</w:t>
      </w:r>
      <w:r w:rsidR="00A666E9" w:rsidRPr="00A63755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>ชำร</w:t>
      </w:r>
      <w:r w:rsidR="00A666E9" w:rsidRPr="00A63755">
        <w:rPr>
          <w:rFonts w:ascii="Angsana New" w:hAnsi="Angsana New" w:cs="Angsana New" w:hint="cs"/>
          <w:sz w:val="32"/>
          <w:szCs w:val="32"/>
          <w:cs/>
        </w:rPr>
        <w:t>ะ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>หนี้ค่าขายสินค้าที่เป็นเงินตราต่างประเทศ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</w:t>
      </w:r>
      <w:r w:rsidR="005A5F77">
        <w:rPr>
          <w:rFonts w:ascii="Angsana New" w:hAnsi="Angsana New" w:cs="Angsana New"/>
          <w:sz w:val="32"/>
          <w:szCs w:val="32"/>
          <w:cs/>
        </w:rPr>
        <w:t>หนี้สินที่เป็นเงินตราต่างประเทศ</w:t>
      </w:r>
    </w:p>
    <w:p w:rsidR="001055FF" w:rsidRPr="00A63755" w:rsidRDefault="00A666E9" w:rsidP="00EE391B">
      <w:pPr>
        <w:spacing w:line="276" w:lineRule="auto"/>
        <w:ind w:left="90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7960" w:rsidRPr="00A63755">
        <w:rPr>
          <w:rFonts w:ascii="Angsana New" w:hAnsi="Angsana New" w:cs="Angsana New"/>
          <w:sz w:val="32"/>
          <w:szCs w:val="32"/>
        </w:rPr>
        <w:t>3</w:t>
      </w:r>
      <w:r w:rsidR="00E3428E">
        <w:rPr>
          <w:rFonts w:ascii="Angsana New" w:hAnsi="Angsana New" w:cs="Angsana New" w:hint="cs"/>
          <w:sz w:val="32"/>
          <w:szCs w:val="32"/>
          <w:cs/>
        </w:rPr>
        <w:t>1</w:t>
      </w:r>
      <w:r w:rsidR="00A63755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428E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A63755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E3428E">
        <w:rPr>
          <w:rFonts w:ascii="Angsana New" w:hAnsi="Angsana New" w:cs="Angsana New" w:hint="cs"/>
          <w:sz w:val="32"/>
          <w:szCs w:val="32"/>
          <w:cs/>
        </w:rPr>
        <w:t>60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31 ธันวาคม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255</w:t>
      </w:r>
      <w:r w:rsidR="00E3428E">
        <w:rPr>
          <w:rFonts w:ascii="Angsana New" w:hAnsi="Angsana New" w:cs="Angsana New" w:hint="cs"/>
          <w:sz w:val="32"/>
          <w:szCs w:val="32"/>
          <w:cs/>
        </w:rPr>
        <w:t>9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บริษัทและบริษัทย่อยมียอดคงเหลือของสินทรัพย์และหนี้สินทางการเงินที่เป็นสกุลเงินตราต่างประเทศ ดังต่อไปนี้</w:t>
      </w:r>
    </w:p>
    <w:p w:rsidR="00A666E9" w:rsidRPr="002A2FFA" w:rsidRDefault="00A666E9" w:rsidP="00A666E9">
      <w:pPr>
        <w:ind w:left="360" w:right="119"/>
        <w:jc w:val="right"/>
        <w:rPr>
          <w:rFonts w:ascii="Angsana New" w:hAnsi="Angsana New" w:cs="Angsana New"/>
          <w:sz w:val="32"/>
          <w:szCs w:val="32"/>
          <w:cs/>
        </w:rPr>
      </w:pPr>
      <w:r w:rsidRPr="002A2FFA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Pr="002A2FF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8950" w:type="dxa"/>
        <w:tblInd w:w="675" w:type="dxa"/>
        <w:tblLayout w:type="fixed"/>
        <w:tblLook w:val="0000"/>
      </w:tblPr>
      <w:tblGrid>
        <w:gridCol w:w="2692"/>
        <w:gridCol w:w="1580"/>
        <w:gridCol w:w="1558"/>
        <w:gridCol w:w="1558"/>
        <w:gridCol w:w="1553"/>
        <w:gridCol w:w="9"/>
      </w:tblGrid>
      <w:tr w:rsidR="00A666E9" w:rsidRPr="002A2FFA" w:rsidTr="00454B6E">
        <w:trPr>
          <w:trHeight w:val="20"/>
        </w:trPr>
        <w:tc>
          <w:tcPr>
            <w:tcW w:w="2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6E9" w:rsidRPr="002A2FFA" w:rsidRDefault="00A666E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รายการ </w:t>
            </w:r>
          </w:p>
        </w:tc>
        <w:tc>
          <w:tcPr>
            <w:tcW w:w="62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6E9" w:rsidRPr="002A2FFA" w:rsidRDefault="00A666E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</w:tr>
      <w:tr w:rsidR="00A666E9" w:rsidRPr="002A2FFA" w:rsidTr="00454B6E">
        <w:trPr>
          <w:trHeight w:val="398"/>
        </w:trPr>
        <w:tc>
          <w:tcPr>
            <w:tcW w:w="26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666E9" w:rsidRPr="002A2FFA" w:rsidRDefault="00A666E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666E9" w:rsidRPr="002A2FFA" w:rsidRDefault="00A666E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66E9" w:rsidRPr="002A2FFA" w:rsidRDefault="00A666E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แปลงค่าเป็นเงินบาท</w:t>
            </w:r>
          </w:p>
        </w:tc>
      </w:tr>
      <w:tr w:rsidR="005A5F77" w:rsidRPr="002A2FFA" w:rsidTr="00454B6E">
        <w:trPr>
          <w:trHeight w:val="20"/>
        </w:trPr>
        <w:tc>
          <w:tcPr>
            <w:tcW w:w="26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5F77" w:rsidRPr="002A2FFA" w:rsidRDefault="005A5F77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5A5F77" w:rsidRPr="002A2FFA" w:rsidRDefault="005A5F77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58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F77" w:rsidRPr="00205159" w:rsidRDefault="005A5F77" w:rsidP="00454B6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 w:rsidRPr="0020515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5A5F77" w:rsidRPr="002A2FFA" w:rsidRDefault="005A5F77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A5F77" w:rsidRPr="00205159" w:rsidRDefault="005A5F77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 w:rsidRPr="0020515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A666E9" w:rsidRPr="002A2FFA" w:rsidTr="00454B6E">
        <w:trPr>
          <w:gridAfter w:val="1"/>
          <w:wAfter w:w="9" w:type="dxa"/>
          <w:trHeight w:val="31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A666E9" w:rsidRPr="002A2FFA" w:rsidRDefault="00A666E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A666E9" w:rsidRPr="002A2FFA" w:rsidRDefault="00A666E9" w:rsidP="00454B6E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A666E9" w:rsidRPr="00205159" w:rsidRDefault="00A666E9" w:rsidP="00454B6E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A666E9" w:rsidRPr="00205159" w:rsidRDefault="00A666E9" w:rsidP="00454B6E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A666E9" w:rsidRPr="00205159" w:rsidRDefault="00A666E9" w:rsidP="00454B6E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A5F77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A5F77" w:rsidRPr="002A2FFA" w:rsidRDefault="005A5F77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A5F77" w:rsidRPr="002A2FFA" w:rsidRDefault="00B254B3" w:rsidP="00EF31FF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7,564.38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8,582.86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A5F77" w:rsidRPr="00205159" w:rsidRDefault="00B254B3" w:rsidP="009003C7">
            <w:pPr>
              <w:tabs>
                <w:tab w:val="decimal" w:pos="100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259,350.18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306,054.38</w:t>
            </w:r>
          </w:p>
        </w:tc>
      </w:tr>
      <w:tr w:rsidR="005A5F77" w:rsidRPr="002A2FFA" w:rsidTr="00291FD0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A5F77" w:rsidRPr="002A2FFA" w:rsidRDefault="005A5F77" w:rsidP="00291FD0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A5F77" w:rsidRPr="002A2FFA" w:rsidRDefault="00B254B3" w:rsidP="00291FD0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1.85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3.29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A5F77" w:rsidRPr="00205159" w:rsidRDefault="00B254B3" w:rsidP="009003C7">
            <w:pPr>
              <w:tabs>
                <w:tab w:val="decimal" w:pos="100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67.31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123.03</w:t>
            </w:r>
          </w:p>
        </w:tc>
      </w:tr>
      <w:tr w:rsidR="005A5F77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A5F77" w:rsidRPr="002A2FFA" w:rsidRDefault="005A5F77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โครนเดนมาร์ก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A5F77" w:rsidRPr="002A2FFA" w:rsidRDefault="00B254B3" w:rsidP="00A13C93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65.00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A5F77" w:rsidRPr="00205159" w:rsidRDefault="00B254B3" w:rsidP="009003C7">
            <w:pPr>
              <w:tabs>
                <w:tab w:val="decimal" w:pos="100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318.73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327.07</w:t>
            </w:r>
          </w:p>
        </w:tc>
      </w:tr>
      <w:tr w:rsidR="005A5F77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A5F77" w:rsidRPr="002A2FFA" w:rsidRDefault="005A5F77" w:rsidP="00E85905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 xml:space="preserve">  ดอลล่าร์ส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ิงคโปร์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A5F77" w:rsidRPr="002A2FFA" w:rsidRDefault="00B254B3" w:rsidP="00A13C93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208.00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208.00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A5F77" w:rsidRPr="00205159" w:rsidRDefault="00B254B3" w:rsidP="009003C7">
            <w:pPr>
              <w:tabs>
                <w:tab w:val="decimal" w:pos="100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5,071.52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5,101.39</w:t>
            </w:r>
          </w:p>
        </w:tc>
      </w:tr>
      <w:tr w:rsidR="005A5F77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F77" w:rsidRPr="002A2FFA" w:rsidRDefault="005A5F77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A5F77" w:rsidRPr="002A2FFA" w:rsidRDefault="005A5F77" w:rsidP="00A13C93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A5F77" w:rsidRPr="00205159" w:rsidRDefault="005A5F77" w:rsidP="00454B6E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5A5F77" w:rsidRPr="00205159" w:rsidRDefault="0020171F" w:rsidP="009003C7">
            <w:pPr>
              <w:tabs>
                <w:tab w:val="decimal" w:pos="100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264,807.74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311,605.87</w:t>
            </w:r>
          </w:p>
        </w:tc>
      </w:tr>
      <w:tr w:rsidR="00EE391B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391B" w:rsidRPr="002A2FFA" w:rsidRDefault="00EE391B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หนี้สิน</w:t>
            </w: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EE391B" w:rsidRPr="002A2FFA" w:rsidRDefault="00EE391B" w:rsidP="00A13C93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EE391B" w:rsidRPr="00205159" w:rsidRDefault="00EE391B" w:rsidP="00454B6E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EE391B" w:rsidRPr="00205159" w:rsidRDefault="00EE391B" w:rsidP="009003C7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E391B" w:rsidRPr="00205159" w:rsidRDefault="00EE391B" w:rsidP="00FF5CB6">
            <w:pPr>
              <w:tabs>
                <w:tab w:val="decimal" w:pos="1009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A5F77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A5F77" w:rsidRPr="002A2FFA" w:rsidRDefault="005A5F77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A5F77" w:rsidRPr="002A2FFA" w:rsidRDefault="00733571" w:rsidP="00C61E4B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5,201.19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5,2</w:t>
            </w:r>
            <w:r>
              <w:rPr>
                <w:rFonts w:ascii="Angsana New" w:hAnsi="Angsana New" w:cs="Angsana New"/>
                <w:sz w:val="30"/>
                <w:szCs w:val="30"/>
              </w:rPr>
              <w:t>09</w:t>
            </w:r>
            <w:r w:rsidRPr="00FF334F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A5F77" w:rsidRPr="00205159" w:rsidRDefault="00733571" w:rsidP="009003C7">
            <w:pPr>
              <w:tabs>
                <w:tab w:val="decimal" w:pos="100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180,035.99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187,</w:t>
            </w:r>
            <w:r>
              <w:rPr>
                <w:rFonts w:ascii="Angsana New" w:hAnsi="Angsana New" w:cs="Angsana New"/>
                <w:sz w:val="30"/>
                <w:szCs w:val="30"/>
              </w:rPr>
              <w:t>546.29</w:t>
            </w:r>
          </w:p>
        </w:tc>
      </w:tr>
      <w:tr w:rsidR="005A5F77" w:rsidRPr="002A2FFA" w:rsidTr="00454B6E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A5F77" w:rsidRPr="002A2FFA" w:rsidRDefault="005A5F77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A5F77" w:rsidRPr="002A2FFA" w:rsidRDefault="00733571" w:rsidP="00A13C93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40.86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53.46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A5F77" w:rsidRPr="00205159" w:rsidRDefault="00733571" w:rsidP="009003C7">
            <w:pPr>
              <w:tabs>
                <w:tab w:val="decimal" w:pos="100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1,517.99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871"/>
              </w:tabs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2,038.66</w:t>
            </w:r>
          </w:p>
        </w:tc>
      </w:tr>
      <w:tr w:rsidR="005A5F77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5A5F77" w:rsidRPr="002A2FFA" w:rsidRDefault="005A5F77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bottom w:val="single" w:sz="4" w:space="0" w:color="auto"/>
            </w:tcBorders>
          </w:tcPr>
          <w:p w:rsidR="005A5F77" w:rsidRPr="002A2FFA" w:rsidRDefault="005A5F77" w:rsidP="00454B6E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5F77" w:rsidRPr="00205159" w:rsidRDefault="005A5F77" w:rsidP="00454B6E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A5F77" w:rsidRPr="00205159" w:rsidRDefault="0020171F" w:rsidP="009003C7">
            <w:pPr>
              <w:tabs>
                <w:tab w:val="decimal" w:pos="100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="00733571">
              <w:rPr>
                <w:rFonts w:ascii="Angsana New" w:hAnsi="Angsana New" w:cs="Angsana New"/>
                <w:sz w:val="31"/>
                <w:szCs w:val="31"/>
              </w:rPr>
              <w:t>81,553.98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A5F77" w:rsidRPr="00FF334F" w:rsidRDefault="005A5F77" w:rsidP="00E85905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189,</w:t>
            </w:r>
            <w:r>
              <w:rPr>
                <w:rFonts w:ascii="Angsana New" w:hAnsi="Angsana New" w:cs="Angsana New"/>
                <w:sz w:val="30"/>
                <w:szCs w:val="30"/>
              </w:rPr>
              <w:t>584.95</w:t>
            </w:r>
          </w:p>
        </w:tc>
      </w:tr>
    </w:tbl>
    <w:p w:rsidR="003E08A6" w:rsidRDefault="003E08A6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286B35" w:rsidRDefault="00286B35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286B35" w:rsidRDefault="00286B35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E42BD8" w:rsidRDefault="00E42BD8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E42BD8" w:rsidRDefault="00E42BD8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E42BD8" w:rsidRDefault="00E42BD8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E42BD8" w:rsidRDefault="00E42BD8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E42BD8" w:rsidRDefault="00E42BD8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E42BD8" w:rsidRDefault="00E42BD8" w:rsidP="00286B35">
      <w:pPr>
        <w:ind w:right="119"/>
        <w:rPr>
          <w:rFonts w:ascii="Angsana New" w:hAnsi="Angsana New" w:cs="Angsana New"/>
          <w:sz w:val="32"/>
          <w:szCs w:val="32"/>
        </w:rPr>
      </w:pPr>
    </w:p>
    <w:p w:rsidR="00A17846" w:rsidRDefault="00A17846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20171F" w:rsidRDefault="0020171F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166D39" w:rsidRPr="002A2FFA" w:rsidRDefault="00166D39" w:rsidP="00166D39">
      <w:pPr>
        <w:ind w:left="360" w:right="119"/>
        <w:jc w:val="right"/>
        <w:rPr>
          <w:rFonts w:ascii="Angsana New" w:hAnsi="Angsana New" w:cs="Angsana New"/>
          <w:sz w:val="32"/>
          <w:szCs w:val="32"/>
          <w:cs/>
        </w:rPr>
      </w:pPr>
      <w:r w:rsidRPr="002A2FFA">
        <w:rPr>
          <w:rFonts w:ascii="Angsana New" w:hAnsi="Angsana New" w:cs="Angsana New"/>
          <w:sz w:val="32"/>
          <w:szCs w:val="32"/>
          <w:cs/>
        </w:rPr>
        <w:lastRenderedPageBreak/>
        <w:t xml:space="preserve">หน่วย : </w:t>
      </w:r>
      <w:r w:rsidRPr="002A2FF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8950" w:type="dxa"/>
        <w:tblInd w:w="675" w:type="dxa"/>
        <w:tblLayout w:type="fixed"/>
        <w:tblLook w:val="0000"/>
      </w:tblPr>
      <w:tblGrid>
        <w:gridCol w:w="2692"/>
        <w:gridCol w:w="1580"/>
        <w:gridCol w:w="1558"/>
        <w:gridCol w:w="1558"/>
        <w:gridCol w:w="1553"/>
        <w:gridCol w:w="9"/>
      </w:tblGrid>
      <w:tr w:rsidR="00166D39" w:rsidRPr="002A2FFA" w:rsidTr="00454B6E">
        <w:trPr>
          <w:trHeight w:val="20"/>
        </w:trPr>
        <w:tc>
          <w:tcPr>
            <w:tcW w:w="2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39" w:rsidRPr="002A2FFA" w:rsidRDefault="00166D3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รายการ </w:t>
            </w:r>
          </w:p>
        </w:tc>
        <w:tc>
          <w:tcPr>
            <w:tcW w:w="62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D39" w:rsidRPr="002A2FFA" w:rsidRDefault="00166D3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6D39" w:rsidRPr="002A2FFA" w:rsidTr="00454B6E">
        <w:trPr>
          <w:trHeight w:val="398"/>
        </w:trPr>
        <w:tc>
          <w:tcPr>
            <w:tcW w:w="26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66D39" w:rsidRPr="002A2FFA" w:rsidRDefault="00166D3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66D39" w:rsidRPr="002A2FFA" w:rsidRDefault="00166D3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39" w:rsidRPr="002A2FFA" w:rsidRDefault="00166D3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แปลงค่าเป็นเงินบาท</w:t>
            </w:r>
          </w:p>
        </w:tc>
      </w:tr>
      <w:tr w:rsidR="005A5F77" w:rsidRPr="002A2FFA" w:rsidTr="00454B6E">
        <w:trPr>
          <w:trHeight w:val="20"/>
        </w:trPr>
        <w:tc>
          <w:tcPr>
            <w:tcW w:w="26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5F77" w:rsidRPr="002A2FFA" w:rsidRDefault="005A5F77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5A5F77" w:rsidRPr="002A2FFA" w:rsidRDefault="005A5F77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58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5F77" w:rsidRPr="00205159" w:rsidRDefault="005A5F77" w:rsidP="00454B6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/>
                <w:sz w:val="32"/>
                <w:szCs w:val="32"/>
                <w:cs/>
              </w:rPr>
              <w:t>ณ 31 ธ.ค.</w:t>
            </w:r>
            <w:r w:rsidRPr="0020515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5A5F77" w:rsidRPr="002A2FFA" w:rsidRDefault="005A5F77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A5F77" w:rsidRPr="00205159" w:rsidRDefault="005A5F77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/>
                <w:sz w:val="32"/>
                <w:szCs w:val="32"/>
                <w:cs/>
              </w:rPr>
              <w:t>ณ 31 ธ.ค.</w:t>
            </w:r>
            <w:r w:rsidRPr="00205159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166D39" w:rsidRPr="002A2FFA" w:rsidTr="00454B6E">
        <w:trPr>
          <w:gridAfter w:val="1"/>
          <w:wAfter w:w="9" w:type="dxa"/>
          <w:trHeight w:val="31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166D39" w:rsidRPr="002A2FFA" w:rsidRDefault="00166D3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166D39" w:rsidRPr="002A2FFA" w:rsidRDefault="00166D39" w:rsidP="00454B6E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166D39" w:rsidRPr="00205159" w:rsidRDefault="00166D39" w:rsidP="00454B6E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166D39" w:rsidRPr="00205159" w:rsidRDefault="00166D39" w:rsidP="00454B6E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66D39" w:rsidRPr="00205159" w:rsidRDefault="00166D39" w:rsidP="00454B6E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175489" w:rsidRPr="002A2FFA" w:rsidTr="00E85905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175489" w:rsidRPr="002A2FFA" w:rsidRDefault="0017548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175489" w:rsidRPr="002A2FFA" w:rsidRDefault="0020171F" w:rsidP="00A13C93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7,359.25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8,564.46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175489" w:rsidRPr="00205159" w:rsidRDefault="0020171F" w:rsidP="00EE391B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258,488.52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305,398.31</w:t>
            </w:r>
          </w:p>
        </w:tc>
      </w:tr>
      <w:tr w:rsidR="00175489" w:rsidRPr="002A2FFA" w:rsidTr="00E85905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175489" w:rsidRPr="002A2FFA" w:rsidRDefault="0017548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โครนเดนมาร์ก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175489" w:rsidRPr="002A2FFA" w:rsidRDefault="00C07465" w:rsidP="00A13C93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66.28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175489" w:rsidRDefault="00175489" w:rsidP="00E85905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175489" w:rsidRPr="00205159" w:rsidRDefault="00C07465" w:rsidP="00EE391B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325.01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175489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327.07</w:t>
            </w:r>
          </w:p>
        </w:tc>
      </w:tr>
      <w:tr w:rsidR="00175489" w:rsidRPr="002A2FFA" w:rsidTr="00E85905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175489" w:rsidRPr="002A2FFA" w:rsidRDefault="00175489" w:rsidP="00E85905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 xml:space="preserve">  ดอลล่าร์ส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ิงคโปร์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175489" w:rsidRPr="002A2FFA" w:rsidRDefault="0020171F" w:rsidP="00A13C93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208.00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175489" w:rsidRDefault="00175489" w:rsidP="00E85905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208.00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175489" w:rsidRPr="00205159" w:rsidRDefault="0020171F" w:rsidP="00EE391B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5,071.52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175489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5,101.39</w:t>
            </w:r>
          </w:p>
        </w:tc>
      </w:tr>
      <w:tr w:rsidR="00175489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89" w:rsidRPr="002A2FFA" w:rsidRDefault="0017548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175489" w:rsidRPr="002A2FFA" w:rsidRDefault="00175489" w:rsidP="00A13C93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175489" w:rsidRDefault="00175489" w:rsidP="00E85905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175489" w:rsidRPr="00205159" w:rsidRDefault="00C07465" w:rsidP="00EE391B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263,885.05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75489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310,826.77</w:t>
            </w:r>
          </w:p>
        </w:tc>
      </w:tr>
      <w:tr w:rsidR="00175489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5489" w:rsidRPr="002A2FFA" w:rsidRDefault="0017548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หนี้สิน</w:t>
            </w: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175489" w:rsidRPr="002A2FFA" w:rsidRDefault="00175489" w:rsidP="00A13C93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175489" w:rsidRPr="00205159" w:rsidRDefault="00175489" w:rsidP="00EE391B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175489" w:rsidRPr="002A2FFA" w:rsidTr="00454B6E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175489" w:rsidRPr="002A2FFA" w:rsidRDefault="0017548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175489" w:rsidRPr="002A2FFA" w:rsidRDefault="0020171F" w:rsidP="00A13C93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5,186.32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5,204.74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175489" w:rsidRPr="00205159" w:rsidRDefault="0020171F" w:rsidP="00EE391B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179,521.38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187,383.77</w:t>
            </w:r>
          </w:p>
        </w:tc>
      </w:tr>
      <w:tr w:rsidR="00175489" w:rsidRPr="002A2FFA" w:rsidTr="00454B6E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175489" w:rsidRPr="002A2FFA" w:rsidRDefault="0017548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175489" w:rsidRPr="002A2FFA" w:rsidRDefault="0020171F" w:rsidP="00A13C93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40.12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52.78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175489" w:rsidRPr="00205159" w:rsidRDefault="0020171F" w:rsidP="00EE391B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1,490.11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2,012.69</w:t>
            </w:r>
          </w:p>
        </w:tc>
      </w:tr>
      <w:tr w:rsidR="00175489" w:rsidRPr="002A2FFA" w:rsidTr="00454B6E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175489" w:rsidRPr="002A2FFA" w:rsidRDefault="00175489" w:rsidP="00454B6E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โครนเดนมาร์ก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175489" w:rsidRPr="002A2FFA" w:rsidRDefault="0020171F" w:rsidP="00A13C93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15.17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2.32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175489" w:rsidRPr="00205159" w:rsidRDefault="0020171F" w:rsidP="00EE391B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75.83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11.88</w:t>
            </w:r>
          </w:p>
        </w:tc>
      </w:tr>
      <w:tr w:rsidR="00175489" w:rsidRPr="002A2FFA" w:rsidTr="0017548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75489" w:rsidRPr="002A2FFA" w:rsidRDefault="00175489" w:rsidP="00454B6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75489" w:rsidRPr="002A2FFA" w:rsidRDefault="00175489" w:rsidP="00454B6E">
            <w:pPr>
              <w:tabs>
                <w:tab w:val="decimal" w:pos="78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175489" w:rsidRPr="00205159" w:rsidRDefault="00175489" w:rsidP="00454B6E">
            <w:pPr>
              <w:tabs>
                <w:tab w:val="decimal" w:pos="78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175489" w:rsidRPr="00205159" w:rsidRDefault="00D55CA4" w:rsidP="00EE391B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181,087.32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75489" w:rsidRPr="00344171" w:rsidRDefault="00175489" w:rsidP="00E85905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189,408.34</w:t>
            </w:r>
          </w:p>
        </w:tc>
      </w:tr>
    </w:tbl>
    <w:p w:rsidR="00A666E9" w:rsidRPr="002A2FFA" w:rsidRDefault="00A666E9" w:rsidP="00A666E9">
      <w:pPr>
        <w:spacing w:line="276" w:lineRule="auto"/>
        <w:ind w:right="479"/>
        <w:contextualSpacing/>
        <w:jc w:val="right"/>
        <w:rPr>
          <w:rFonts w:ascii="Angsana New" w:hAnsi="Angsana New" w:cs="Angsana New"/>
          <w:sz w:val="2"/>
          <w:szCs w:val="2"/>
        </w:rPr>
      </w:pPr>
    </w:p>
    <w:p w:rsidR="00F91749" w:rsidRPr="003C57C4" w:rsidRDefault="00F91749" w:rsidP="00F91749">
      <w:p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F91749" w:rsidRPr="00F91749" w:rsidRDefault="00DC11FC" w:rsidP="00F91749">
      <w:pPr>
        <w:pStyle w:val="ListParagraph"/>
        <w:numPr>
          <w:ilvl w:val="0"/>
          <w:numId w:val="1"/>
        </w:num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2A2FFA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3C57C4" w:rsidRDefault="00DC11FC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2A2FFA">
        <w:rPr>
          <w:rFonts w:ascii="Angsana New" w:hAnsi="Angsana New" w:cs="Angsana New"/>
          <w:sz w:val="32"/>
          <w:szCs w:val="32"/>
          <w:cs/>
        </w:rPr>
        <w:t>บริษัท</w:t>
      </w:r>
      <w:r w:rsidR="00BF39AB" w:rsidRPr="002A2FF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2A2FFA">
        <w:rPr>
          <w:rFonts w:ascii="Angsana New" w:hAnsi="Angsana New" w:cs="Angsana New"/>
          <w:sz w:val="32"/>
          <w:szCs w:val="32"/>
          <w:cs/>
        </w:rPr>
        <w:t>ดำเนิน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ธุรกิจผลิตและประกอบแผงวงจรไฟฟ้า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หรือแผงวงจรอิเล็คทรอนิคส์เพียงธุรกิจเดียว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และดำเนินธุรกิจในส่วนงานทางภูมิศาสตร์คือในประเทศไทย</w:t>
      </w:r>
      <w:r w:rsidR="00BF39AB" w:rsidRPr="002A2FFA">
        <w:rPr>
          <w:rFonts w:ascii="Angsana New" w:hAnsi="Angsana New" w:cs="Angsana New"/>
          <w:spacing w:val="-2"/>
          <w:sz w:val="32"/>
          <w:szCs w:val="32"/>
          <w:cs/>
        </w:rPr>
        <w:t>และต่างประเทศ โดยมีก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ารขายทั้งในประเทศและต่างประเทศ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ซึ่งได้แสดงไว้ในหมายเหตุประกอบงบการเงินข้อ</w:t>
      </w:r>
      <w:r w:rsidR="00336C4B"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A3A5B" w:rsidRPr="002A2FFA">
        <w:rPr>
          <w:rFonts w:ascii="Angsana New" w:hAnsi="Angsana New" w:cs="Angsana New"/>
          <w:spacing w:val="-2"/>
          <w:sz w:val="32"/>
          <w:szCs w:val="32"/>
        </w:rPr>
        <w:t>1</w:t>
      </w:r>
      <w:r w:rsidR="003C57C4">
        <w:rPr>
          <w:rFonts w:ascii="Angsana New" w:hAnsi="Angsana New" w:cs="Angsana New"/>
          <w:spacing w:val="-2"/>
          <w:sz w:val="32"/>
          <w:szCs w:val="32"/>
        </w:rPr>
        <w:t>4</w:t>
      </w: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168B5" w:rsidRPr="00B16160" w:rsidRDefault="00D168B5" w:rsidP="003C57C4">
      <w:pPr>
        <w:spacing w:line="276" w:lineRule="auto"/>
        <w:ind w:left="446" w:right="29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EF0C7A" w:rsidRPr="002A2FFA" w:rsidRDefault="00EF0C7A" w:rsidP="000F38D1">
      <w:pPr>
        <w:pStyle w:val="ListParagraph"/>
        <w:numPr>
          <w:ilvl w:val="0"/>
          <w:numId w:val="1"/>
        </w:num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2A2FFA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:rsidR="008C2385" w:rsidRPr="002A2FFA" w:rsidRDefault="003D670E" w:rsidP="00EA63FF">
      <w:pPr>
        <w:pStyle w:val="BlockText"/>
        <w:tabs>
          <w:tab w:val="clear" w:pos="900"/>
        </w:tabs>
        <w:spacing w:line="276" w:lineRule="auto"/>
        <w:ind w:left="446" w:right="-306" w:firstLine="720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tbl>
      <w:tblPr>
        <w:tblW w:w="1016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37"/>
        <w:gridCol w:w="3075"/>
        <w:gridCol w:w="2552"/>
      </w:tblGrid>
      <w:tr w:rsidR="003D670E" w:rsidRPr="002A2FFA" w:rsidTr="0000397A">
        <w:trPr>
          <w:trHeight w:val="360"/>
        </w:trPr>
        <w:tc>
          <w:tcPr>
            <w:tcW w:w="4537" w:type="dxa"/>
            <w:tcBorders>
              <w:bottom w:val="single" w:sz="6" w:space="0" w:color="auto"/>
            </w:tcBorders>
          </w:tcPr>
          <w:p w:rsidR="003D670E" w:rsidRPr="002A2FFA" w:rsidRDefault="003D670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3075" w:type="dxa"/>
            <w:tcBorders>
              <w:bottom w:val="single" w:sz="6" w:space="0" w:color="auto"/>
            </w:tcBorders>
          </w:tcPr>
          <w:p w:rsidR="003D670E" w:rsidRPr="002A2FFA" w:rsidRDefault="003D670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ประเภทธุรกิจ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:rsidR="003D670E" w:rsidRPr="002A2FFA" w:rsidRDefault="003D670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D670E" w:rsidRPr="002A2FFA" w:rsidTr="0000397A">
        <w:trPr>
          <w:trHeight w:val="485"/>
        </w:trPr>
        <w:tc>
          <w:tcPr>
            <w:tcW w:w="4537" w:type="dxa"/>
            <w:tcBorders>
              <w:top w:val="single" w:sz="6" w:space="0" w:color="auto"/>
              <w:bottom w:val="nil"/>
            </w:tcBorders>
            <w:vAlign w:val="center"/>
          </w:tcPr>
          <w:p w:rsidR="003D670E" w:rsidRPr="002A2FFA" w:rsidRDefault="003D670E" w:rsidP="00347873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1. 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Team Precision (Europe) </w:t>
            </w:r>
            <w:proofErr w:type="spellStart"/>
            <w:r w:rsidRPr="002A2FFA">
              <w:rPr>
                <w:rFonts w:ascii="Angsana New" w:hAnsi="Angsana New" w:cs="Angsana New"/>
                <w:sz w:val="32"/>
                <w:szCs w:val="32"/>
              </w:rPr>
              <w:t>ApS</w:t>
            </w:r>
            <w:proofErr w:type="spellEnd"/>
          </w:p>
        </w:tc>
        <w:tc>
          <w:tcPr>
            <w:tcW w:w="3075" w:type="dxa"/>
            <w:tcBorders>
              <w:top w:val="single" w:sz="6" w:space="0" w:color="auto"/>
              <w:bottom w:val="nil"/>
            </w:tcBorders>
            <w:vAlign w:val="center"/>
          </w:tcPr>
          <w:p w:rsidR="003D670E" w:rsidRPr="002A2FFA" w:rsidRDefault="009A53FF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 </w:t>
            </w:r>
            <w:r w:rsidR="000527E1"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A50A6"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552" w:type="dxa"/>
            <w:tcBorders>
              <w:top w:val="single" w:sz="6" w:space="0" w:color="auto"/>
              <w:bottom w:val="nil"/>
            </w:tcBorders>
            <w:vAlign w:val="center"/>
          </w:tcPr>
          <w:p w:rsidR="003D670E" w:rsidRPr="002A2FFA" w:rsidRDefault="003D670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11DBB" w:rsidRPr="00411DBB" w:rsidTr="00411DBB">
        <w:trPr>
          <w:trHeight w:val="679"/>
        </w:trPr>
        <w:tc>
          <w:tcPr>
            <w:tcW w:w="4537" w:type="dxa"/>
            <w:tcBorders>
              <w:top w:val="dotted" w:sz="4" w:space="0" w:color="auto"/>
              <w:bottom w:val="nil"/>
            </w:tcBorders>
          </w:tcPr>
          <w:p w:rsidR="00411DBB" w:rsidRPr="00411DBB" w:rsidRDefault="00411DBB" w:rsidP="00637033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11DBB">
              <w:rPr>
                <w:rFonts w:ascii="Angsana New" w:hAnsi="Angsana New" w:cs="Angsana New"/>
                <w:spacing w:val="-4"/>
                <w:sz w:val="32"/>
                <w:szCs w:val="32"/>
              </w:rPr>
              <w:t>2. TEAM PRECISION (SINGAPORE) PTE. LTD.</w:t>
            </w:r>
          </w:p>
        </w:tc>
        <w:tc>
          <w:tcPr>
            <w:tcW w:w="3075" w:type="dxa"/>
            <w:tcBorders>
              <w:top w:val="dotted" w:sz="4" w:space="0" w:color="auto"/>
              <w:bottom w:val="nil"/>
            </w:tcBorders>
          </w:tcPr>
          <w:p w:rsidR="00411DBB" w:rsidRDefault="00411DBB" w:rsidP="00411DBB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ซื้อขายชิ้นส่วนอิเล็คทรอนิคส์ และขายผลิตภัณฑ์อิเล็คทรอนิคส์</w:t>
            </w:r>
          </w:p>
          <w:p w:rsidR="00073D7B" w:rsidRPr="00411DBB" w:rsidRDefault="00073D7B" w:rsidP="00411DBB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552" w:type="dxa"/>
            <w:tcBorders>
              <w:top w:val="dotted" w:sz="4" w:space="0" w:color="auto"/>
              <w:bottom w:val="nil"/>
            </w:tcBorders>
          </w:tcPr>
          <w:p w:rsidR="00411DBB" w:rsidRDefault="00411DBB" w:rsidP="00411DB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-28"/>
                <w:sz w:val="32"/>
                <w:szCs w:val="32"/>
              </w:rPr>
            </w:pPr>
            <w:r w:rsidRPr="00411DBB"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 xml:space="preserve"> </w:t>
            </w:r>
          </w:p>
          <w:p w:rsidR="00411DBB" w:rsidRPr="00411DBB" w:rsidRDefault="00411DBB" w:rsidP="00411DB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>(เลิกกิจการเมื่อวันที่ 28 พฤศิจายน 2559)</w:t>
            </w:r>
          </w:p>
        </w:tc>
      </w:tr>
      <w:tr w:rsidR="001607D9" w:rsidRPr="002A2FFA" w:rsidTr="0000397A">
        <w:trPr>
          <w:trHeight w:val="679"/>
        </w:trPr>
        <w:tc>
          <w:tcPr>
            <w:tcW w:w="4537" w:type="dxa"/>
            <w:tcBorders>
              <w:top w:val="dotted" w:sz="4" w:space="0" w:color="auto"/>
              <w:bottom w:val="nil"/>
            </w:tcBorders>
          </w:tcPr>
          <w:p w:rsidR="001607D9" w:rsidRPr="002A2FFA" w:rsidRDefault="00411DBB" w:rsidP="0063703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1607D9"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="001607D9" w:rsidRPr="002A2FF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บริษัท</w:t>
            </w:r>
            <w:r w:rsidR="001607D9"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3075" w:type="dxa"/>
            <w:tcBorders>
              <w:top w:val="dotted" w:sz="4" w:space="0" w:color="auto"/>
              <w:bottom w:val="nil"/>
            </w:tcBorders>
            <w:vAlign w:val="center"/>
          </w:tcPr>
          <w:p w:rsidR="001607D9" w:rsidRPr="002A2FFA" w:rsidRDefault="001607D9" w:rsidP="006B6F77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  <w:t>จำหน่ายเครื่องมืออุปกรณ์ไฟฟ้า</w:t>
            </w:r>
            <w:r w:rsidRPr="002A2FFA"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>และอิเล็คทรอนิคส์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nil"/>
            </w:tcBorders>
            <w:vAlign w:val="center"/>
          </w:tcPr>
          <w:p w:rsidR="001607D9" w:rsidRPr="002A2FFA" w:rsidRDefault="001607D9" w:rsidP="002A5D6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กรรมการเป็นผู้ถือหุ้น</w:t>
            </w:r>
          </w:p>
        </w:tc>
      </w:tr>
      <w:tr w:rsidR="001607D9" w:rsidRPr="002A2FFA" w:rsidTr="0000397A">
        <w:trPr>
          <w:trHeight w:val="395"/>
        </w:trPr>
        <w:tc>
          <w:tcPr>
            <w:tcW w:w="45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607D9" w:rsidRPr="002A2FFA" w:rsidRDefault="00411DBB" w:rsidP="00347873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4</w:t>
            </w:r>
            <w:r w:rsidR="001607D9"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. บริษัท แอล</w:t>
            </w:r>
            <w:r w:rsidR="001607D9"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ไพน์</w:t>
            </w:r>
            <w:r w:rsidR="001607D9"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เทคโนโลยี แมนูแฟคเจอริ่ง </w:t>
            </w:r>
          </w:p>
          <w:p w:rsidR="001607D9" w:rsidRPr="002A2FFA" w:rsidRDefault="001607D9" w:rsidP="00347873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   (ประเทศไทย)  จำกัด</w:t>
            </w:r>
          </w:p>
        </w:tc>
        <w:tc>
          <w:tcPr>
            <w:tcW w:w="3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607D9" w:rsidRPr="002A2FFA" w:rsidRDefault="001607D9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จำหน่ายเครื่องมืออุปกรณ์ไฟฟ้าและอิเล็คทรอนิคส์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607D9" w:rsidRPr="002A2FFA" w:rsidRDefault="001607D9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กรรมการเป็น</w:t>
            </w:r>
            <w:r w:rsidR="00931F3B"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กรรมการและ</w:t>
            </w: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</w:t>
            </w:r>
          </w:p>
        </w:tc>
      </w:tr>
      <w:tr w:rsidR="0030713C" w:rsidRPr="002A2FFA" w:rsidTr="0000397A">
        <w:trPr>
          <w:trHeight w:val="395"/>
        </w:trPr>
        <w:tc>
          <w:tcPr>
            <w:tcW w:w="4537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:rsidR="0030713C" w:rsidRDefault="00411DBB" w:rsidP="0030713C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</w:t>
            </w:r>
            <w:r w:rsidR="0030713C">
              <w:rPr>
                <w:rFonts w:ascii="Angsana New" w:hAnsi="Angsana New" w:cs="Angsana New"/>
                <w:spacing w:val="-4"/>
                <w:sz w:val="32"/>
                <w:szCs w:val="32"/>
              </w:rPr>
              <w:t>.</w:t>
            </w:r>
            <w:r w:rsidR="0030713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บริษัท ไฟน์เนส เมด ดีไซน์ จำกัด</w:t>
            </w:r>
          </w:p>
          <w:p w:rsidR="0000397A" w:rsidRPr="002A2FFA" w:rsidRDefault="0000397A" w:rsidP="0030713C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075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:rsidR="0030713C" w:rsidRPr="0000397A" w:rsidRDefault="0000397A" w:rsidP="00347873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ออกแบบและค้าชิ้นส่วนแผงวงจรไฟฟ้า แผงวงจรอิเล็คทรอนิค</w:t>
            </w:r>
            <w:r w:rsidR="00607B5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ส์</w:t>
            </w:r>
          </w:p>
        </w:tc>
        <w:tc>
          <w:tcPr>
            <w:tcW w:w="2552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:rsidR="0030713C" w:rsidRPr="0000397A" w:rsidRDefault="0030713C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0397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ผู้ถือหุ้นรายใหญ่เป็น</w:t>
            </w:r>
            <w:r w:rsidR="00A44A23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กรรมการและ</w:t>
            </w:r>
            <w:r w:rsidRPr="0000397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ผู้ถือหุ้น</w:t>
            </w:r>
          </w:p>
        </w:tc>
      </w:tr>
    </w:tbl>
    <w:p w:rsidR="009C6722" w:rsidRPr="00216A77" w:rsidRDefault="009C6722" w:rsidP="009C6722">
      <w:pPr>
        <w:pStyle w:val="BlockText"/>
        <w:tabs>
          <w:tab w:val="clear" w:pos="900"/>
        </w:tabs>
        <w:spacing w:line="276" w:lineRule="auto"/>
        <w:ind w:left="0" w:right="29" w:firstLine="0"/>
        <w:jc w:val="thaiDistribute"/>
        <w:rPr>
          <w:rFonts w:ascii="Angsana New" w:hAnsi="Angsana New" w:cs="Angsana New"/>
          <w:spacing w:val="-2"/>
          <w:highlight w:val="yellow"/>
        </w:rPr>
      </w:pPr>
    </w:p>
    <w:p w:rsidR="003D670E" w:rsidRPr="002A2FFA" w:rsidRDefault="003D670E" w:rsidP="001607D9">
      <w:pPr>
        <w:pStyle w:val="BlockText"/>
        <w:tabs>
          <w:tab w:val="clear" w:pos="900"/>
        </w:tabs>
        <w:spacing w:line="276" w:lineRule="auto"/>
        <w:ind w:left="446" w:right="29" w:firstLine="688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รายการบัญชีกับกิจการที่เกี่ยวข้องกันที่สำคัญ มีดังนี้</w:t>
      </w:r>
    </w:p>
    <w:p w:rsidR="003D670E" w:rsidRPr="002A2FFA" w:rsidRDefault="003D74DA" w:rsidP="003D74DA">
      <w:pPr>
        <w:pStyle w:val="BlockText"/>
        <w:tabs>
          <w:tab w:val="clear" w:pos="900"/>
        </w:tabs>
        <w:spacing w:line="276" w:lineRule="auto"/>
        <w:ind w:left="0" w:right="-13" w:firstLine="0"/>
        <w:jc w:val="right"/>
        <w:rPr>
          <w:rFonts w:ascii="Angsana New" w:hAnsi="Angsana New" w:cs="Angsana New"/>
          <w:spacing w:val="-2"/>
          <w:cs/>
        </w:rPr>
      </w:pPr>
      <w:r>
        <w:rPr>
          <w:rFonts w:ascii="Angsana New" w:hAnsi="Angsana New" w:cs="Angsana New"/>
          <w:spacing w:val="-2"/>
        </w:rPr>
        <w:t xml:space="preserve">       </w:t>
      </w:r>
      <w:r w:rsidR="003D670E" w:rsidRPr="002A2FFA">
        <w:rPr>
          <w:rFonts w:ascii="Angsana New" w:hAnsi="Angsana New" w:cs="Angsana New"/>
          <w:spacing w:val="-2"/>
          <w:cs/>
        </w:rPr>
        <w:t xml:space="preserve">หน่วย </w:t>
      </w:r>
      <w:r w:rsidR="003D670E" w:rsidRPr="002A2FFA">
        <w:rPr>
          <w:rFonts w:ascii="Angsana New" w:hAnsi="Angsana New" w:cs="Angsana New"/>
          <w:spacing w:val="-2"/>
        </w:rPr>
        <w:t xml:space="preserve">: </w:t>
      </w:r>
      <w:r w:rsidR="000113BC" w:rsidRPr="002A2FFA">
        <w:rPr>
          <w:rFonts w:ascii="Angsana New" w:hAnsi="Angsana New" w:cs="Angsana New"/>
          <w:spacing w:val="-2"/>
          <w:cs/>
        </w:rPr>
        <w:t>พัน</w:t>
      </w:r>
      <w:r w:rsidR="003D670E" w:rsidRPr="002A2FFA">
        <w:rPr>
          <w:rFonts w:ascii="Angsana New" w:hAnsi="Angsana New" w:cs="Angsana New"/>
          <w:spacing w:val="-2"/>
          <w:cs/>
        </w:rPr>
        <w:t>บาท</w:t>
      </w:r>
    </w:p>
    <w:tbl>
      <w:tblPr>
        <w:tblW w:w="49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685"/>
        <w:gridCol w:w="1278"/>
        <w:gridCol w:w="1192"/>
        <w:gridCol w:w="1233"/>
        <w:gridCol w:w="1366"/>
      </w:tblGrid>
      <w:tr w:rsidR="00E85905" w:rsidRPr="002F37CC" w:rsidTr="00E85905">
        <w:trPr>
          <w:trHeight w:val="360"/>
          <w:jc w:val="center"/>
        </w:trPr>
        <w:tc>
          <w:tcPr>
            <w:tcW w:w="2402" w:type="pct"/>
            <w:vMerge w:val="restart"/>
            <w:tcBorders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รายการที่เกี่ยวข้องกันในงบแสดงฐานะการเงิน</w:t>
            </w:r>
          </w:p>
        </w:tc>
        <w:tc>
          <w:tcPr>
            <w:tcW w:w="1266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75489" w:rsidRPr="002F37CC" w:rsidRDefault="00175489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2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75489" w:rsidRPr="002F37CC" w:rsidRDefault="00175489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905" w:rsidRPr="002F37CC" w:rsidTr="003D74DA">
        <w:trPr>
          <w:trHeight w:val="360"/>
          <w:jc w:val="center"/>
        </w:trPr>
        <w:tc>
          <w:tcPr>
            <w:tcW w:w="240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85905" w:rsidRPr="002F37CC" w:rsidRDefault="00E85905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85905" w:rsidRPr="002F37CC" w:rsidRDefault="00E85905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31 มี.ค.60</w:t>
            </w:r>
          </w:p>
        </w:tc>
        <w:tc>
          <w:tcPr>
            <w:tcW w:w="611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05" w:rsidRPr="002F37CC" w:rsidRDefault="00E85905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31 ธ.ค.59</w:t>
            </w:r>
          </w:p>
        </w:tc>
        <w:tc>
          <w:tcPr>
            <w:tcW w:w="63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5905" w:rsidRPr="002F37CC" w:rsidRDefault="00E85905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31 มี.ค.60</w:t>
            </w:r>
          </w:p>
        </w:tc>
        <w:tc>
          <w:tcPr>
            <w:tcW w:w="700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E85905" w:rsidRPr="002F37CC" w:rsidRDefault="00E85905" w:rsidP="00E8590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31 ธ.ค.59</w:t>
            </w:r>
          </w:p>
        </w:tc>
      </w:tr>
      <w:tr w:rsidR="00E85905" w:rsidRPr="002F37CC" w:rsidTr="003D74DA">
        <w:trPr>
          <w:trHeight w:val="266"/>
          <w:jc w:val="center"/>
        </w:trPr>
        <w:tc>
          <w:tcPr>
            <w:tcW w:w="24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dashSmallGap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dashSmallGap" w:sz="4" w:space="0" w:color="auto"/>
              <w:bottom w:val="single" w:sz="4" w:space="0" w:color="FFFFFF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85905" w:rsidRPr="002F37CC" w:rsidTr="003D74DA">
        <w:trPr>
          <w:trHeight w:val="266"/>
          <w:jc w:val="center"/>
        </w:trPr>
        <w:tc>
          <w:tcPr>
            <w:tcW w:w="24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- </w:t>
            </w:r>
            <w:r w:rsidRPr="00A71B1E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บริษัท ไฟน์เนส เมด ดีไซน์ จำกัด</w:t>
            </w:r>
          </w:p>
        </w:tc>
        <w:tc>
          <w:tcPr>
            <w:tcW w:w="655" w:type="pct"/>
            <w:tcBorders>
              <w:top w:val="single" w:sz="4" w:space="0" w:color="FFFFFF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75489" w:rsidRPr="002F37CC" w:rsidRDefault="001A5370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240</w:t>
            </w:r>
          </w:p>
        </w:tc>
        <w:tc>
          <w:tcPr>
            <w:tcW w:w="611" w:type="pct"/>
            <w:tcBorders>
              <w:top w:val="single" w:sz="4" w:space="0" w:color="FFFFFF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  <w:tc>
          <w:tcPr>
            <w:tcW w:w="632" w:type="pct"/>
            <w:tcBorders>
              <w:top w:val="single" w:sz="4" w:space="0" w:color="FFFFFF"/>
              <w:left w:val="single" w:sz="4" w:space="0" w:color="auto"/>
              <w:bottom w:val="nil"/>
            </w:tcBorders>
            <w:vAlign w:val="center"/>
          </w:tcPr>
          <w:p w:rsidR="00175489" w:rsidRPr="002F37CC" w:rsidRDefault="001A5370" w:rsidP="00D168B5">
            <w:pPr>
              <w:tabs>
                <w:tab w:val="decimal" w:pos="66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240</w:t>
            </w:r>
          </w:p>
        </w:tc>
        <w:tc>
          <w:tcPr>
            <w:tcW w:w="700" w:type="pct"/>
            <w:tcBorders>
              <w:top w:val="single" w:sz="4" w:space="0" w:color="FFFFFF"/>
              <w:left w:val="dashSmallGap" w:sz="4" w:space="0" w:color="auto"/>
              <w:bottom w:val="nil"/>
            </w:tcBorders>
            <w:vAlign w:val="center"/>
          </w:tcPr>
          <w:p w:rsidR="00175489" w:rsidRPr="002F37CC" w:rsidRDefault="00175489" w:rsidP="00D168B5">
            <w:pPr>
              <w:tabs>
                <w:tab w:val="decimal" w:pos="843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</w:tr>
      <w:tr w:rsidR="00E85905" w:rsidRPr="002F37CC" w:rsidTr="003D74DA">
        <w:trPr>
          <w:trHeight w:val="266"/>
          <w:jc w:val="center"/>
        </w:trPr>
        <w:tc>
          <w:tcPr>
            <w:tcW w:w="24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5489" w:rsidRPr="002F37CC" w:rsidRDefault="003D74DA" w:rsidP="00E85905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ค่าใช้จ่ายรอเรียกเก็บ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61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61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D1C50" w:rsidRPr="003D74DA" w:rsidTr="003D74DA">
        <w:trPr>
          <w:trHeight w:val="266"/>
          <w:jc w:val="center"/>
        </w:trPr>
        <w:tc>
          <w:tcPr>
            <w:tcW w:w="24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D1C50" w:rsidRDefault="003D74DA" w:rsidP="00E85905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A2FFA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A2FFA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D1C50" w:rsidRPr="002F37CC" w:rsidRDefault="003D74DA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50" w:rsidRDefault="003D74DA" w:rsidP="003D74DA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D1C50" w:rsidRPr="002F37CC" w:rsidRDefault="001A5370" w:rsidP="00D168B5">
            <w:pPr>
              <w:tabs>
                <w:tab w:val="decimal" w:pos="72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3D74D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700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2D1C50" w:rsidRDefault="003D74DA" w:rsidP="00D168B5">
            <w:pPr>
              <w:tabs>
                <w:tab w:val="decimal" w:pos="66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D74DA" w:rsidRPr="002F37CC" w:rsidTr="003D74DA">
        <w:trPr>
          <w:trHeight w:val="266"/>
          <w:jc w:val="center"/>
        </w:trPr>
        <w:tc>
          <w:tcPr>
            <w:tcW w:w="24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74DA" w:rsidRDefault="003D74DA" w:rsidP="003D74DA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   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หนี้การค้า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3D74DA" w:rsidRPr="002F37CC" w:rsidRDefault="001A5370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240</w:t>
            </w:r>
          </w:p>
        </w:tc>
        <w:tc>
          <w:tcPr>
            <w:tcW w:w="611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D74DA" w:rsidRDefault="003D74DA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D74DA" w:rsidRPr="002F37CC" w:rsidRDefault="001A5370" w:rsidP="001A5370">
            <w:pPr>
              <w:tabs>
                <w:tab w:val="decimal" w:pos="66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247</w:t>
            </w:r>
          </w:p>
        </w:tc>
        <w:tc>
          <w:tcPr>
            <w:tcW w:w="700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3D74DA" w:rsidRDefault="003D74DA" w:rsidP="00D168B5">
            <w:pPr>
              <w:tabs>
                <w:tab w:val="decimal" w:pos="843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</w:tr>
      <w:tr w:rsidR="00E85905" w:rsidRPr="002F37CC" w:rsidTr="003D74DA">
        <w:trPr>
          <w:trHeight w:val="266"/>
          <w:jc w:val="center"/>
        </w:trPr>
        <w:tc>
          <w:tcPr>
            <w:tcW w:w="24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475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475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85905" w:rsidRPr="002F37CC" w:rsidTr="003D74DA">
        <w:trPr>
          <w:trHeight w:val="360"/>
          <w:jc w:val="center"/>
        </w:trPr>
        <w:tc>
          <w:tcPr>
            <w:tcW w:w="24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F37CC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75489" w:rsidRPr="002F37CC" w:rsidRDefault="003D74DA" w:rsidP="003D74DA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5489" w:rsidRPr="002F37CC" w:rsidRDefault="003D74DA" w:rsidP="00D168B5">
            <w:pPr>
              <w:tabs>
                <w:tab w:val="decimal" w:pos="72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6,979</w:t>
            </w:r>
          </w:p>
        </w:tc>
        <w:tc>
          <w:tcPr>
            <w:tcW w:w="700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175489" w:rsidRPr="002F37CC" w:rsidRDefault="00175489" w:rsidP="00D168B5">
            <w:pPr>
              <w:tabs>
                <w:tab w:val="decimal" w:pos="84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6,281</w:t>
            </w:r>
          </w:p>
        </w:tc>
      </w:tr>
      <w:tr w:rsidR="00E85905" w:rsidRPr="002F37CC" w:rsidTr="003D74DA">
        <w:trPr>
          <w:trHeight w:val="360"/>
          <w:jc w:val="center"/>
        </w:trPr>
        <w:tc>
          <w:tcPr>
            <w:tcW w:w="24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5489" w:rsidRPr="002A2FFA" w:rsidRDefault="00175489" w:rsidP="00E85905">
            <w:pPr>
              <w:spacing w:line="264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อื่น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75489" w:rsidRPr="002F37CC" w:rsidRDefault="00175489" w:rsidP="003D74DA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475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475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0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475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85905" w:rsidRPr="002F37CC" w:rsidTr="003D74DA">
        <w:trPr>
          <w:trHeight w:val="360"/>
          <w:jc w:val="center"/>
        </w:trPr>
        <w:tc>
          <w:tcPr>
            <w:tcW w:w="24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5489" w:rsidRPr="002A2FFA" w:rsidRDefault="00175489" w:rsidP="00E85905">
            <w:pPr>
              <w:spacing w:line="264" w:lineRule="auto"/>
              <w:ind w:right="29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เอ็นเนอร์ยี อินโนเวชั่น จำกัด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175489" w:rsidRPr="002F37CC" w:rsidRDefault="003D74DA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5489" w:rsidRPr="002F37CC" w:rsidRDefault="003D74DA" w:rsidP="00D168B5">
            <w:pPr>
              <w:tabs>
                <w:tab w:val="decimal" w:pos="66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00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175489" w:rsidRPr="002F37CC" w:rsidRDefault="00175489" w:rsidP="00D168B5">
            <w:pPr>
              <w:tabs>
                <w:tab w:val="decimal" w:pos="84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</w:tr>
      <w:tr w:rsidR="00E85905" w:rsidRPr="002F37CC" w:rsidTr="003D74DA">
        <w:trPr>
          <w:trHeight w:val="272"/>
          <w:jc w:val="center"/>
        </w:trPr>
        <w:tc>
          <w:tcPr>
            <w:tcW w:w="240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489" w:rsidRPr="002A2FFA" w:rsidRDefault="00175489" w:rsidP="00E85905">
            <w:pPr>
              <w:spacing w:line="264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175489" w:rsidRPr="002F37CC" w:rsidRDefault="00D168B5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11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489" w:rsidRPr="002F37CC" w:rsidRDefault="00175489" w:rsidP="00E85905">
            <w:pPr>
              <w:tabs>
                <w:tab w:val="decimal" w:pos="61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3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75489" w:rsidRPr="002F37CC" w:rsidRDefault="003D74DA" w:rsidP="00D168B5">
            <w:pPr>
              <w:tabs>
                <w:tab w:val="decimal" w:pos="72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6,979</w:t>
            </w:r>
          </w:p>
        </w:tc>
        <w:tc>
          <w:tcPr>
            <w:tcW w:w="700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175489" w:rsidRPr="002F37CC" w:rsidRDefault="00175489" w:rsidP="00D168B5">
            <w:pPr>
              <w:tabs>
                <w:tab w:val="decimal" w:pos="84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6,292</w:t>
            </w:r>
          </w:p>
        </w:tc>
      </w:tr>
    </w:tbl>
    <w:p w:rsidR="00540C26" w:rsidRDefault="00540C26" w:rsidP="005733E1">
      <w:pPr>
        <w:pStyle w:val="BlockText"/>
        <w:tabs>
          <w:tab w:val="clear" w:pos="900"/>
        </w:tabs>
        <w:spacing w:before="120" w:line="276" w:lineRule="auto"/>
        <w:ind w:left="0" w:right="-448" w:firstLine="0"/>
        <w:rPr>
          <w:rFonts w:ascii="Angsana New" w:hAnsi="Angsana New" w:cs="Angsana New"/>
          <w:spacing w:val="-2"/>
          <w:sz w:val="16"/>
          <w:szCs w:val="16"/>
        </w:rPr>
      </w:pPr>
    </w:p>
    <w:p w:rsidR="00E85905" w:rsidRDefault="00E85905" w:rsidP="005733E1">
      <w:pPr>
        <w:pStyle w:val="BlockText"/>
        <w:tabs>
          <w:tab w:val="clear" w:pos="900"/>
        </w:tabs>
        <w:spacing w:before="120" w:line="276" w:lineRule="auto"/>
        <w:ind w:left="0" w:right="-448" w:firstLine="0"/>
        <w:rPr>
          <w:rFonts w:ascii="Angsana New" w:hAnsi="Angsana New" w:cs="Angsana New"/>
          <w:spacing w:val="-2"/>
          <w:sz w:val="16"/>
          <w:szCs w:val="16"/>
        </w:rPr>
      </w:pPr>
    </w:p>
    <w:p w:rsidR="003D670E" w:rsidRPr="002A2FFA" w:rsidRDefault="00181BFC" w:rsidP="001173B9">
      <w:pPr>
        <w:pStyle w:val="BlockText"/>
        <w:tabs>
          <w:tab w:val="clear" w:pos="900"/>
        </w:tabs>
        <w:spacing w:before="120" w:line="276" w:lineRule="auto"/>
        <w:ind w:left="0" w:right="-448" w:firstLine="0"/>
        <w:jc w:val="right"/>
        <w:rPr>
          <w:rFonts w:ascii="Angsana New" w:hAnsi="Angsana New" w:cs="Angsana New"/>
          <w:spacing w:val="-2"/>
          <w:cs/>
        </w:rPr>
      </w:pPr>
      <w:r w:rsidRPr="002A2FFA">
        <w:rPr>
          <w:rFonts w:ascii="Angsana New" w:hAnsi="Angsana New" w:cs="Angsana New"/>
          <w:spacing w:val="-2"/>
          <w:cs/>
        </w:rPr>
        <w:lastRenderedPageBreak/>
        <w:t xml:space="preserve"> </w:t>
      </w:r>
      <w:r w:rsidR="003D670E" w:rsidRPr="002A2FFA">
        <w:rPr>
          <w:rFonts w:ascii="Angsana New" w:hAnsi="Angsana New" w:cs="Angsana New"/>
          <w:spacing w:val="-2"/>
          <w:cs/>
        </w:rPr>
        <w:t xml:space="preserve">หน่วย </w:t>
      </w:r>
      <w:r w:rsidR="003D670E" w:rsidRPr="002A2FFA">
        <w:rPr>
          <w:rFonts w:ascii="Angsana New" w:hAnsi="Angsana New" w:cs="Angsana New"/>
          <w:spacing w:val="-2"/>
        </w:rPr>
        <w:t xml:space="preserve">: </w:t>
      </w:r>
      <w:r w:rsidR="00DA6813" w:rsidRPr="002A2FFA">
        <w:rPr>
          <w:rFonts w:ascii="Angsana New" w:hAnsi="Angsana New" w:cs="Angsana New"/>
          <w:spacing w:val="-2"/>
          <w:cs/>
        </w:rPr>
        <w:t>พัน</w:t>
      </w:r>
      <w:r w:rsidR="001173B9" w:rsidRPr="002A2FFA">
        <w:rPr>
          <w:rFonts w:ascii="Angsana New" w:hAnsi="Angsana New" w:cs="Angsana New"/>
          <w:spacing w:val="-2"/>
          <w:cs/>
        </w:rPr>
        <w:t>บาท</w:t>
      </w:r>
    </w:p>
    <w:tbl>
      <w:tblPr>
        <w:tblW w:w="10477" w:type="dxa"/>
        <w:jc w:val="center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660"/>
        <w:gridCol w:w="1440"/>
        <w:gridCol w:w="1440"/>
        <w:gridCol w:w="1440"/>
        <w:gridCol w:w="1497"/>
      </w:tblGrid>
      <w:tr w:rsidR="00B0663F" w:rsidRPr="00216A77" w:rsidTr="00474CE3">
        <w:trPr>
          <w:trHeight w:val="360"/>
          <w:jc w:val="center"/>
        </w:trPr>
        <w:tc>
          <w:tcPr>
            <w:tcW w:w="4660" w:type="dxa"/>
            <w:vMerge w:val="restart"/>
            <w:tcBorders>
              <w:right w:val="single" w:sz="4" w:space="0" w:color="auto"/>
            </w:tcBorders>
            <w:vAlign w:val="center"/>
          </w:tcPr>
          <w:p w:rsidR="00490D4F" w:rsidRPr="002A2FFA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รายการที่เกี่ยวข้องกันในงบกำไรขาดทุน</w:t>
            </w:r>
            <w:r w:rsidR="00A66B7D" w:rsidRPr="002A2FFA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</w:t>
            </w:r>
          </w:p>
          <w:p w:rsidR="00B807AC" w:rsidRPr="002A2FFA" w:rsidRDefault="001173B9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 </w:t>
            </w:r>
            <w:r w:rsidR="00523FCE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สิ้นสุดวั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="00B807AC" w:rsidRPr="002A2FFA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A2FFA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3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A2FFA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09AE" w:rsidRPr="00216A77" w:rsidTr="00474CE3">
        <w:trPr>
          <w:trHeight w:val="360"/>
          <w:jc w:val="center"/>
        </w:trPr>
        <w:tc>
          <w:tcPr>
            <w:tcW w:w="46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09AE" w:rsidRPr="002A2FFA" w:rsidRDefault="00C109AE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109AE" w:rsidRPr="002A2FFA" w:rsidRDefault="00C109AE" w:rsidP="00C109A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proofErr w:type="gramStart"/>
            <w:r w:rsidRPr="002A2FF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proofErr w:type="gramEnd"/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40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9AE" w:rsidRPr="002A2FFA" w:rsidRDefault="00C109AE" w:rsidP="00042BF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proofErr w:type="gramStart"/>
            <w:r w:rsidRPr="002A2FF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proofErr w:type="gramEnd"/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09AE" w:rsidRPr="002A2FFA" w:rsidRDefault="00C109AE" w:rsidP="00042BF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proofErr w:type="gramStart"/>
            <w:r w:rsidRPr="002A2FF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proofErr w:type="gramEnd"/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9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C109AE" w:rsidRPr="002A2FFA" w:rsidRDefault="00C109AE" w:rsidP="00042BF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proofErr w:type="gramStart"/>
            <w:r w:rsidRPr="002A2FF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proofErr w:type="gramEnd"/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</w:tr>
      <w:tr w:rsidR="006674E3" w:rsidRPr="00216A77" w:rsidTr="00474CE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74E3" w:rsidRPr="002A2FFA" w:rsidRDefault="006674E3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6674E3" w:rsidRPr="002A2FFA" w:rsidRDefault="006674E3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6674E3" w:rsidRPr="002A2FFA" w:rsidRDefault="006674E3" w:rsidP="008002B8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674E3" w:rsidRPr="002A2FFA" w:rsidRDefault="006674E3" w:rsidP="00A71095">
            <w:pPr>
              <w:tabs>
                <w:tab w:val="decimal" w:pos="73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6674E3" w:rsidRPr="002A2FFA" w:rsidRDefault="006674E3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06E4" w:rsidRPr="00216A77" w:rsidTr="00C973A6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706E4" w:rsidRPr="002A2FFA" w:rsidRDefault="00E706E4" w:rsidP="000032CA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2A2FFA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</w:tcPr>
          <w:p w:rsidR="00E706E4" w:rsidRDefault="00E706E4" w:rsidP="00C973A6">
            <w:pPr>
              <w:tabs>
                <w:tab w:val="decimal" w:pos="743"/>
              </w:tabs>
              <w:spacing w:before="30" w:line="264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</w:tcPr>
          <w:p w:rsidR="00E706E4" w:rsidRDefault="00E706E4" w:rsidP="00042BF9">
            <w:pPr>
              <w:tabs>
                <w:tab w:val="decimal" w:pos="743"/>
              </w:tabs>
              <w:spacing w:before="30" w:line="264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706E4" w:rsidRPr="002A2FFA" w:rsidRDefault="00E706E4" w:rsidP="004B4805">
            <w:pPr>
              <w:tabs>
                <w:tab w:val="decimal" w:pos="714"/>
              </w:tabs>
              <w:spacing w:line="276" w:lineRule="auto"/>
              <w:ind w:right="3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104</w:t>
            </w: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E706E4" w:rsidRPr="005F1DFD" w:rsidRDefault="00E706E4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5F1DFD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887</w:t>
            </w:r>
          </w:p>
        </w:tc>
      </w:tr>
      <w:tr w:rsidR="004B4805" w:rsidRPr="00216A77" w:rsidTr="00474CE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B4805" w:rsidRPr="002A2FFA" w:rsidRDefault="004B4805" w:rsidP="00637033">
            <w:pPr>
              <w:spacing w:line="276" w:lineRule="auto"/>
              <w:ind w:left="239" w:right="29" w:hanging="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4B4805" w:rsidRPr="002A2FFA" w:rsidRDefault="004B4805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4B4805" w:rsidRPr="002A2FFA" w:rsidRDefault="004B4805" w:rsidP="00A71095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B4805" w:rsidRPr="002A2FFA" w:rsidRDefault="004B4805" w:rsidP="004B4805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4B4805" w:rsidRPr="005F1DFD" w:rsidRDefault="004B4805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4805" w:rsidRPr="00216A77" w:rsidTr="004B4805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B4805" w:rsidRPr="002A2FFA" w:rsidRDefault="004B4805" w:rsidP="000032CA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A2FFA">
              <w:rPr>
                <w:rFonts w:ascii="Angsana New" w:hAnsi="Angsana New" w:cs="Angsana New"/>
                <w:sz w:val="30"/>
                <w:szCs w:val="30"/>
              </w:rPr>
              <w:t>TEAM PRECISION (SINGAPORE) PTE. LTD.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</w:tcPr>
          <w:p w:rsidR="004B4805" w:rsidRDefault="004B4805" w:rsidP="004B4805">
            <w:pPr>
              <w:tabs>
                <w:tab w:val="decimal" w:pos="743"/>
              </w:tabs>
              <w:spacing w:before="30" w:line="264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</w:tcPr>
          <w:p w:rsidR="004B4805" w:rsidRDefault="004B4805" w:rsidP="00042BF9">
            <w:pPr>
              <w:tabs>
                <w:tab w:val="decimal" w:pos="743"/>
              </w:tabs>
              <w:spacing w:before="30" w:line="264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4B4805" w:rsidRDefault="004B4805" w:rsidP="004B4805">
            <w:pPr>
              <w:tabs>
                <w:tab w:val="decimal" w:pos="743"/>
              </w:tabs>
              <w:spacing w:before="30" w:line="264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4B4805" w:rsidRPr="005F1DFD" w:rsidRDefault="004B4805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5F1DFD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003</w:t>
            </w:r>
          </w:p>
        </w:tc>
      </w:tr>
      <w:tr w:rsidR="004B4805" w:rsidRPr="00216A77" w:rsidTr="00474CE3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B4805" w:rsidRPr="002A2FFA" w:rsidRDefault="004B4805" w:rsidP="00637033">
            <w:pPr>
              <w:spacing w:line="276" w:lineRule="auto"/>
              <w:ind w:left="239" w:right="29" w:hanging="142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4B4805" w:rsidRPr="002A2FFA" w:rsidRDefault="004B4805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4B4805" w:rsidRPr="002A2FFA" w:rsidRDefault="004B4805" w:rsidP="00A71095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B4805" w:rsidRPr="002A2FFA" w:rsidRDefault="004B4805" w:rsidP="004B4805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4B4805" w:rsidRPr="005F1DFD" w:rsidRDefault="004B4805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4805" w:rsidRPr="00216A77" w:rsidTr="00347440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B4805" w:rsidRPr="002A2FFA" w:rsidRDefault="004B480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รวมซื้อสินค้าและวัตถุดิบ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4B4805" w:rsidRPr="002A2FFA" w:rsidRDefault="006A04B7" w:rsidP="004B4805">
            <w:pPr>
              <w:tabs>
                <w:tab w:val="decimal" w:pos="714"/>
              </w:tabs>
              <w:spacing w:line="276" w:lineRule="auto"/>
              <w:ind w:right="3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05" w:rsidRPr="002A2FFA" w:rsidRDefault="004B4805" w:rsidP="00A71095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4805" w:rsidRPr="002A2FFA" w:rsidRDefault="004B4805" w:rsidP="004B4805">
            <w:pPr>
              <w:tabs>
                <w:tab w:val="decimal" w:pos="714"/>
              </w:tabs>
              <w:spacing w:line="276" w:lineRule="auto"/>
              <w:ind w:right="3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104</w:t>
            </w:r>
          </w:p>
        </w:tc>
        <w:tc>
          <w:tcPr>
            <w:tcW w:w="149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4B4805" w:rsidRPr="005F1DFD" w:rsidRDefault="004B4805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Pr="005F1DFD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890</w:t>
            </w:r>
          </w:p>
        </w:tc>
      </w:tr>
      <w:tr w:rsidR="00347440" w:rsidRPr="00216A77" w:rsidTr="00347440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7440" w:rsidRPr="002A2FFA" w:rsidRDefault="00347440" w:rsidP="00347440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347440" w:rsidRDefault="00347440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47440" w:rsidRDefault="00347440" w:rsidP="00A71095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47440" w:rsidRDefault="00347440" w:rsidP="00136B2F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347440" w:rsidRPr="005F1DFD" w:rsidRDefault="00347440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06E4" w:rsidRPr="00216A77" w:rsidTr="009A6A87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E706E4" w:rsidRPr="002A2FFA" w:rsidRDefault="00E706E4" w:rsidP="009A6A87">
            <w:pPr>
              <w:spacing w:line="276" w:lineRule="auto"/>
              <w:ind w:left="3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เอ็นเนอร์ยี อินโนเวชั่น จำกัด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</w:tcPr>
          <w:p w:rsidR="00E706E4" w:rsidRPr="002A2FFA" w:rsidRDefault="00E706E4" w:rsidP="00195B17">
            <w:pPr>
              <w:tabs>
                <w:tab w:val="decimal" w:pos="70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55</w:t>
            </w: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E706E4" w:rsidRPr="002A2FFA" w:rsidRDefault="00E706E4" w:rsidP="009A6A8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</w:tcPr>
          <w:p w:rsidR="00E706E4" w:rsidRPr="002A2FFA" w:rsidRDefault="00E706E4" w:rsidP="00195B17">
            <w:pPr>
              <w:tabs>
                <w:tab w:val="decimal" w:pos="70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55</w:t>
            </w: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nil"/>
            </w:tcBorders>
          </w:tcPr>
          <w:p w:rsidR="00E706E4" w:rsidRDefault="00E706E4" w:rsidP="009A6A87">
            <w:pPr>
              <w:tabs>
                <w:tab w:val="decimal" w:pos="743"/>
              </w:tabs>
              <w:spacing w:before="30" w:line="264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706E4" w:rsidRPr="00216A77" w:rsidTr="00347440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E706E4" w:rsidRDefault="00E706E4" w:rsidP="00347440">
            <w:pPr>
              <w:spacing w:line="276" w:lineRule="auto"/>
              <w:ind w:left="239" w:right="29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เป็นไปตามข้อตกลงร่วมกัน)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706E4" w:rsidRDefault="00E706E4" w:rsidP="00C973A6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E4" w:rsidRDefault="00E706E4" w:rsidP="00A71095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706E4" w:rsidRDefault="00E706E4" w:rsidP="00136B2F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E706E4" w:rsidRPr="005F1DFD" w:rsidRDefault="00E706E4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06E4" w:rsidRPr="00216A77" w:rsidTr="00347440">
        <w:trPr>
          <w:trHeight w:val="360"/>
          <w:jc w:val="center"/>
        </w:trPr>
        <w:tc>
          <w:tcPr>
            <w:tcW w:w="466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E4" w:rsidRPr="002A2FFA" w:rsidRDefault="00E706E4" w:rsidP="0034744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E706E4" w:rsidRPr="002A2FFA" w:rsidRDefault="00E706E4" w:rsidP="00195B17">
            <w:pPr>
              <w:tabs>
                <w:tab w:val="decimal" w:pos="70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E4" w:rsidRPr="002A2FFA" w:rsidRDefault="00E706E4" w:rsidP="009A6A8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6E4" w:rsidRPr="002A2FFA" w:rsidRDefault="00E706E4" w:rsidP="00195B17">
            <w:pPr>
              <w:tabs>
                <w:tab w:val="decimal" w:pos="70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55</w:t>
            </w:r>
          </w:p>
        </w:tc>
        <w:tc>
          <w:tcPr>
            <w:tcW w:w="149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</w:tcPr>
          <w:p w:rsidR="00E706E4" w:rsidRDefault="00E706E4" w:rsidP="009A6A87">
            <w:pPr>
              <w:tabs>
                <w:tab w:val="decimal" w:pos="743"/>
              </w:tabs>
              <w:spacing w:before="30" w:line="264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347440" w:rsidRPr="00213ADF" w:rsidRDefault="00347440" w:rsidP="00705E80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DC11FC" w:rsidRPr="005112AB" w:rsidRDefault="00DC11FC" w:rsidP="000F38D1">
      <w:pPr>
        <w:pStyle w:val="ListParagraph"/>
        <w:numPr>
          <w:ilvl w:val="0"/>
          <w:numId w:val="1"/>
        </w:num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2A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ภาระผูกพันและหนี้สินที่อาจเกิดขึ้นภายหน้า</w:t>
      </w:r>
    </w:p>
    <w:p w:rsidR="00DC11FC" w:rsidRPr="00184A75" w:rsidRDefault="00DC11FC" w:rsidP="00184A75">
      <w:pPr>
        <w:pStyle w:val="ListParagraph"/>
        <w:numPr>
          <w:ilvl w:val="1"/>
          <w:numId w:val="1"/>
        </w:numPr>
        <w:spacing w:line="276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184A75">
        <w:rPr>
          <w:rFonts w:ascii="Angsana New" w:hAnsi="Angsana New"/>
          <w:sz w:val="32"/>
          <w:szCs w:val="32"/>
          <w:cs/>
        </w:rPr>
        <w:t>ณ</w:t>
      </w:r>
      <w:r w:rsidRPr="00184A75">
        <w:rPr>
          <w:rFonts w:ascii="Angsana New" w:hAnsi="Angsana New"/>
          <w:sz w:val="32"/>
          <w:szCs w:val="32"/>
        </w:rPr>
        <w:t xml:space="preserve"> </w:t>
      </w:r>
      <w:r w:rsidRPr="00184A75">
        <w:rPr>
          <w:rFonts w:ascii="Angsana New" w:hAnsi="Angsana New"/>
          <w:sz w:val="32"/>
          <w:szCs w:val="32"/>
          <w:cs/>
        </w:rPr>
        <w:t>วันที่</w:t>
      </w:r>
      <w:r w:rsidRPr="00184A75">
        <w:rPr>
          <w:rFonts w:ascii="Angsana New" w:hAnsi="Angsana New"/>
          <w:sz w:val="32"/>
          <w:szCs w:val="32"/>
        </w:rPr>
        <w:t xml:space="preserve"> </w:t>
      </w:r>
      <w:r w:rsidR="005F0583" w:rsidRPr="00184A75">
        <w:rPr>
          <w:rFonts w:ascii="Angsana New" w:hAnsi="Angsana New" w:hint="cs"/>
          <w:sz w:val="32"/>
          <w:szCs w:val="32"/>
          <w:cs/>
        </w:rPr>
        <w:t>3</w:t>
      </w:r>
      <w:r w:rsidR="00E3428E" w:rsidRPr="00184A75">
        <w:rPr>
          <w:rFonts w:ascii="Angsana New" w:hAnsi="Angsana New" w:hint="cs"/>
          <w:sz w:val="32"/>
          <w:szCs w:val="32"/>
          <w:cs/>
        </w:rPr>
        <w:t>1</w:t>
      </w:r>
      <w:r w:rsidR="005F0583" w:rsidRPr="00184A75">
        <w:rPr>
          <w:rFonts w:ascii="Angsana New" w:hAnsi="Angsana New" w:hint="cs"/>
          <w:sz w:val="32"/>
          <w:szCs w:val="32"/>
          <w:cs/>
        </w:rPr>
        <w:t xml:space="preserve"> </w:t>
      </w:r>
      <w:r w:rsidR="00E3428E" w:rsidRPr="00184A75">
        <w:rPr>
          <w:rFonts w:ascii="Angsana New" w:hAnsi="Angsana New" w:hint="cs"/>
          <w:sz w:val="32"/>
          <w:szCs w:val="32"/>
          <w:cs/>
        </w:rPr>
        <w:t>มีนาคม</w:t>
      </w:r>
      <w:r w:rsidR="00E3428E" w:rsidRPr="00184A75">
        <w:rPr>
          <w:rFonts w:ascii="Angsana New" w:hAnsi="Angsana New"/>
          <w:sz w:val="32"/>
          <w:szCs w:val="32"/>
        </w:rPr>
        <w:t xml:space="preserve"> 2560</w:t>
      </w:r>
      <w:r w:rsidR="00A013B8" w:rsidRPr="00184A75">
        <w:rPr>
          <w:rFonts w:ascii="Angsana New" w:hAnsi="Angsana New"/>
          <w:sz w:val="32"/>
          <w:szCs w:val="32"/>
          <w:cs/>
        </w:rPr>
        <w:t xml:space="preserve"> </w:t>
      </w:r>
      <w:r w:rsidRPr="00184A75">
        <w:rPr>
          <w:rFonts w:ascii="Angsana New" w:hAnsi="Angsana New"/>
          <w:sz w:val="32"/>
          <w:szCs w:val="32"/>
          <w:cs/>
        </w:rPr>
        <w:t>และ</w:t>
      </w:r>
      <w:r w:rsidR="00675964" w:rsidRPr="00184A75">
        <w:rPr>
          <w:rFonts w:ascii="Angsana New" w:hAnsi="Angsana New" w:hint="cs"/>
          <w:sz w:val="32"/>
          <w:szCs w:val="32"/>
          <w:cs/>
        </w:rPr>
        <w:t xml:space="preserve"> 31 ธันวาคม </w:t>
      </w:r>
      <w:r w:rsidR="001319FF" w:rsidRPr="00184A75">
        <w:rPr>
          <w:rFonts w:ascii="Angsana New" w:hAnsi="Angsana New"/>
          <w:sz w:val="32"/>
          <w:szCs w:val="32"/>
        </w:rPr>
        <w:t xml:space="preserve"> 25</w:t>
      </w:r>
      <w:r w:rsidR="008E1E61" w:rsidRPr="00184A75">
        <w:rPr>
          <w:rFonts w:ascii="Angsana New" w:hAnsi="Angsana New"/>
          <w:sz w:val="32"/>
          <w:szCs w:val="32"/>
        </w:rPr>
        <w:t>5</w:t>
      </w:r>
      <w:r w:rsidR="00E3428E" w:rsidRPr="00184A75">
        <w:rPr>
          <w:rFonts w:ascii="Angsana New" w:hAnsi="Angsana New"/>
          <w:sz w:val="32"/>
          <w:szCs w:val="32"/>
        </w:rPr>
        <w:t>9</w:t>
      </w:r>
      <w:r w:rsidRPr="00184A75">
        <w:rPr>
          <w:rFonts w:ascii="Angsana New" w:hAnsi="Angsana New"/>
          <w:sz w:val="32"/>
          <w:szCs w:val="32"/>
        </w:rPr>
        <w:t xml:space="preserve"> </w:t>
      </w:r>
      <w:r w:rsidRPr="00184A75">
        <w:rPr>
          <w:rFonts w:ascii="Angsana New" w:hAnsi="Angsana New"/>
          <w:sz w:val="32"/>
          <w:szCs w:val="32"/>
          <w:cs/>
        </w:rPr>
        <w:t>บริษัทมี</w:t>
      </w:r>
      <w:r w:rsidR="00700852" w:rsidRPr="00184A75">
        <w:rPr>
          <w:rFonts w:ascii="Angsana New" w:hAnsi="Angsana New"/>
          <w:sz w:val="32"/>
          <w:szCs w:val="32"/>
          <w:cs/>
        </w:rPr>
        <w:t>หนี้สินที่อาจเกิดขึ้น</w:t>
      </w:r>
      <w:r w:rsidRPr="00184A75">
        <w:rPr>
          <w:rFonts w:ascii="Angsana New" w:hAnsi="Angsana New"/>
          <w:sz w:val="32"/>
          <w:szCs w:val="32"/>
          <w:cs/>
        </w:rPr>
        <w:t>ภายหน้า</w:t>
      </w:r>
      <w:r w:rsidRPr="00184A75">
        <w:rPr>
          <w:rFonts w:ascii="Angsana New" w:hAnsi="Angsana New"/>
          <w:sz w:val="32"/>
          <w:szCs w:val="32"/>
        </w:rPr>
        <w:t xml:space="preserve"> </w:t>
      </w:r>
      <w:r w:rsidRPr="00184A75">
        <w:rPr>
          <w:rFonts w:ascii="Angsana New" w:hAnsi="Angsana New"/>
          <w:sz w:val="32"/>
          <w:szCs w:val="32"/>
          <w:cs/>
        </w:rPr>
        <w:t>ดังนี้</w:t>
      </w:r>
    </w:p>
    <w:p w:rsidR="00EA3FD1" w:rsidRPr="005112AB" w:rsidRDefault="003A68EB" w:rsidP="00A666E9">
      <w:pPr>
        <w:spacing w:line="276" w:lineRule="auto"/>
        <w:ind w:left="448" w:right="-22"/>
        <w:contextualSpacing/>
        <w:jc w:val="right"/>
        <w:rPr>
          <w:rFonts w:ascii="Angsana New" w:hAnsi="Angsana New" w:cs="Angsana New"/>
          <w:sz w:val="4"/>
          <w:szCs w:val="4"/>
        </w:rPr>
      </w:pPr>
      <w:r w:rsidRPr="005112AB">
        <w:rPr>
          <w:rFonts w:ascii="Angsana New" w:hAnsi="Angsana New" w:cs="Angsana New"/>
          <w:sz w:val="32"/>
          <w:szCs w:val="32"/>
        </w:rPr>
        <w:t xml:space="preserve">          </w:t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Pr="005112AB">
        <w:rPr>
          <w:rFonts w:ascii="Angsana New" w:hAnsi="Angsana New" w:cs="Angsana New"/>
          <w:sz w:val="32"/>
          <w:szCs w:val="32"/>
        </w:rPr>
        <w:tab/>
      </w:r>
      <w:r w:rsidR="00C02D38" w:rsidRPr="005112A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02503" w:rsidRPr="005112AB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5112AB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B0250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02503" w:rsidRPr="005112AB">
        <w:rPr>
          <w:rFonts w:ascii="Angsana New" w:hAnsi="Angsana New" w:cs="Angsana New"/>
          <w:sz w:val="32"/>
          <w:szCs w:val="32"/>
        </w:rPr>
        <w:t>:</w:t>
      </w:r>
      <w:r w:rsidR="00B02503" w:rsidRPr="005112AB">
        <w:rPr>
          <w:rFonts w:ascii="Angsana New" w:hAnsi="Angsana New" w:cs="Angsana New" w:hint="cs"/>
          <w:sz w:val="32"/>
          <w:szCs w:val="32"/>
          <w:cs/>
        </w:rPr>
        <w:t xml:space="preserve"> พั</w:t>
      </w:r>
      <w:r w:rsidR="00B02503" w:rsidRPr="005112AB">
        <w:rPr>
          <w:rFonts w:ascii="Angsana New" w:hAnsi="Angsana New" w:cs="Angsana New"/>
          <w:sz w:val="32"/>
          <w:szCs w:val="32"/>
          <w:cs/>
        </w:rPr>
        <w:t>น</w:t>
      </w:r>
    </w:p>
    <w:tbl>
      <w:tblPr>
        <w:tblW w:w="9639" w:type="dxa"/>
        <w:tblInd w:w="108" w:type="dxa"/>
        <w:tblLayout w:type="fixed"/>
        <w:tblLook w:val="0000"/>
      </w:tblPr>
      <w:tblGrid>
        <w:gridCol w:w="2977"/>
        <w:gridCol w:w="1701"/>
        <w:gridCol w:w="1701"/>
        <w:gridCol w:w="1701"/>
        <w:gridCol w:w="1559"/>
      </w:tblGrid>
      <w:tr w:rsidR="00FF2F79" w:rsidRPr="005112AB" w:rsidTr="00115A73">
        <w:trPr>
          <w:cantSplit/>
          <w:trHeight w:val="20"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2F79" w:rsidRPr="005112AB" w:rsidRDefault="00FF2F79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666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2F79" w:rsidRPr="005112AB" w:rsidRDefault="00A8048D" w:rsidP="00B0250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  <w:r w:rsidR="00FF2F79" w:rsidRPr="005112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F79" w:rsidRPr="005112AB" w:rsidTr="003008DD">
        <w:trPr>
          <w:cantSplit/>
          <w:trHeight w:val="408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F2F79" w:rsidRPr="005112AB" w:rsidRDefault="00FF2F79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2F79" w:rsidRPr="005112AB" w:rsidRDefault="00FF2F79" w:rsidP="00B0250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F2F79" w:rsidRPr="005112AB" w:rsidRDefault="00FF2F79" w:rsidP="00B0250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สกุลเงินบาท</w:t>
            </w:r>
          </w:p>
        </w:tc>
      </w:tr>
      <w:tr w:rsidR="00523FCE" w:rsidRPr="005112AB" w:rsidTr="003008DD">
        <w:trPr>
          <w:cantSplit/>
          <w:trHeight w:val="20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23FCE" w:rsidRPr="005112AB" w:rsidRDefault="00523FCE" w:rsidP="00347873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23FCE" w:rsidRPr="005112AB" w:rsidRDefault="00523FCE" w:rsidP="00DF362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112AB">
              <w:rPr>
                <w:rFonts w:ascii="Angsana New" w:hAnsi="Angsana New" w:cs="Angsana New"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23FCE" w:rsidRPr="00205159" w:rsidRDefault="00523FCE" w:rsidP="005112A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515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205159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23FCE" w:rsidRPr="005112AB" w:rsidRDefault="00523FCE" w:rsidP="00042BF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112AB">
              <w:rPr>
                <w:rFonts w:ascii="Angsana New" w:hAnsi="Angsana New" w:cs="Angsana New"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23FCE" w:rsidRPr="00205159" w:rsidRDefault="00523FCE" w:rsidP="00042BF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515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205159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E53AA5" w:rsidRPr="005112AB" w:rsidTr="003008DD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3AA5" w:rsidRPr="005112AB" w:rsidRDefault="00E53AA5" w:rsidP="0034787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E53AA5" w:rsidRPr="005112AB" w:rsidRDefault="00E53AA5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E53AA5" w:rsidRPr="00205159" w:rsidRDefault="00E53AA5" w:rsidP="00BD60A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E53AA5" w:rsidRPr="00205159" w:rsidRDefault="00E53AA5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E53AA5" w:rsidRPr="00205159" w:rsidRDefault="00E53AA5" w:rsidP="00BD60A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23FCE" w:rsidRPr="005112AB" w:rsidTr="003008DD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3FCE" w:rsidRPr="005112AB" w:rsidRDefault="00523FCE" w:rsidP="0034787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- ดอลล่าร์สหรัฐอเมริกา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523FCE" w:rsidRPr="005112AB" w:rsidRDefault="00D03CFA" w:rsidP="00A13C9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523FCE" w:rsidRPr="00205159" w:rsidRDefault="00523FCE" w:rsidP="00D32FBA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="00184A7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523FCE" w:rsidRPr="00205159" w:rsidRDefault="00D03CFA" w:rsidP="007E12C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523FCE" w:rsidRPr="00205159" w:rsidRDefault="00523FCE" w:rsidP="00042BF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319A" w:rsidRPr="005112AB" w:rsidTr="003008DD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B319A" w:rsidRPr="005112AB" w:rsidRDefault="00AB319A" w:rsidP="0034787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หนังสือค้ำประกันของ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AB319A" w:rsidRPr="005112AB" w:rsidRDefault="00AB319A" w:rsidP="00A13C9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AB319A" w:rsidRPr="00205159" w:rsidRDefault="00AB319A" w:rsidP="00D32FBA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AB319A" w:rsidRPr="00205159" w:rsidRDefault="00AB319A" w:rsidP="0034787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AB319A" w:rsidRPr="00205159" w:rsidRDefault="00AB319A" w:rsidP="00BD60A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23FCE" w:rsidRPr="005112AB" w:rsidTr="00042BF9">
        <w:trPr>
          <w:trHeight w:val="20"/>
        </w:trPr>
        <w:tc>
          <w:tcPr>
            <w:tcW w:w="29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3FCE" w:rsidRPr="005112AB" w:rsidRDefault="00523FCE" w:rsidP="00733A92">
            <w:pPr>
              <w:spacing w:line="276" w:lineRule="auto"/>
              <w:ind w:right="29" w:firstLine="72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523FCE" w:rsidRPr="005112AB" w:rsidRDefault="00D03CFA" w:rsidP="00A13C9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3FCE" w:rsidRPr="00205159" w:rsidRDefault="00523FCE" w:rsidP="00D32FBA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5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523FCE" w:rsidRPr="00205159" w:rsidRDefault="00D03CFA" w:rsidP="00042BF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3,325</w:t>
            </w:r>
          </w:p>
        </w:tc>
        <w:tc>
          <w:tcPr>
            <w:tcW w:w="1559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3FCE" w:rsidRPr="00205159" w:rsidRDefault="00523FCE" w:rsidP="00042BF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4,750</w:t>
            </w:r>
          </w:p>
        </w:tc>
      </w:tr>
    </w:tbl>
    <w:p w:rsidR="00C61E4B" w:rsidRPr="00216A77" w:rsidRDefault="00C61E4B" w:rsidP="00D64B4F">
      <w:pPr>
        <w:spacing w:line="276" w:lineRule="auto"/>
        <w:ind w:right="28" w:firstLine="448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:rsidR="00213ADF" w:rsidRDefault="00DC11FC" w:rsidP="00E8782D">
      <w:pPr>
        <w:ind w:right="28" w:firstLine="448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E3428E">
        <w:rPr>
          <w:rFonts w:ascii="Angsana New" w:hAnsi="Angsana New" w:cs="Angsana New" w:hint="cs"/>
          <w:sz w:val="32"/>
          <w:szCs w:val="32"/>
          <w:cs/>
        </w:rPr>
        <w:t>1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428E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C02D38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428E">
        <w:rPr>
          <w:rFonts w:ascii="Angsana New" w:hAnsi="Angsana New" w:cs="Angsana New" w:hint="cs"/>
          <w:sz w:val="32"/>
          <w:szCs w:val="32"/>
          <w:cs/>
        </w:rPr>
        <w:t>2560</w:t>
      </w:r>
      <w:r w:rsidR="006D25CE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31 </w:t>
      </w:r>
      <w:r w:rsidR="00637033" w:rsidRPr="005112A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E1E61" w:rsidRPr="005112AB">
        <w:rPr>
          <w:rFonts w:ascii="Angsana New" w:hAnsi="Angsana New" w:cs="Angsana New"/>
          <w:sz w:val="32"/>
          <w:szCs w:val="32"/>
        </w:rPr>
        <w:t xml:space="preserve"> 255</w:t>
      </w:r>
      <w:r w:rsidR="00E3428E">
        <w:rPr>
          <w:rFonts w:ascii="Angsana New" w:hAnsi="Angsana New" w:cs="Angsana New"/>
          <w:sz w:val="32"/>
          <w:szCs w:val="32"/>
        </w:rPr>
        <w:t>9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5112AB">
        <w:rPr>
          <w:rFonts w:ascii="Angsana New" w:hAnsi="Angsana New" w:cs="Angsana New"/>
          <w:sz w:val="32"/>
          <w:szCs w:val="32"/>
          <w:cs/>
        </w:rPr>
        <w:t>รวมกัน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FC7337">
        <w:rPr>
          <w:rFonts w:ascii="Angsana New" w:hAnsi="Angsana New" w:cs="Angsana New"/>
          <w:sz w:val="32"/>
          <w:szCs w:val="32"/>
          <w:cs/>
        </w:rPr>
        <w:t>ในวงเงิน</w:t>
      </w:r>
      <w:r w:rsidR="0046787F" w:rsidRPr="00FC7337">
        <w:rPr>
          <w:rFonts w:ascii="Angsana New" w:hAnsi="Angsana New" w:cs="Angsana New"/>
          <w:sz w:val="32"/>
          <w:szCs w:val="32"/>
        </w:rPr>
        <w:t xml:space="preserve"> </w:t>
      </w:r>
      <w:r w:rsidR="001E2E63">
        <w:rPr>
          <w:rFonts w:ascii="Angsana New" w:hAnsi="Angsana New" w:cs="Angsana New"/>
          <w:sz w:val="32"/>
          <w:szCs w:val="32"/>
        </w:rPr>
        <w:t>4</w:t>
      </w:r>
      <w:r w:rsidR="000E04BA" w:rsidRPr="001E2E63">
        <w:rPr>
          <w:rFonts w:ascii="Angsana New" w:hAnsi="Angsana New" w:cs="Angsana New"/>
          <w:sz w:val="32"/>
          <w:szCs w:val="32"/>
        </w:rPr>
        <w:t>5</w:t>
      </w:r>
      <w:r w:rsidR="00A47774" w:rsidRPr="001E2E63">
        <w:rPr>
          <w:rFonts w:ascii="Angsana New" w:hAnsi="Angsana New" w:cs="Angsana New"/>
          <w:sz w:val="32"/>
          <w:szCs w:val="32"/>
        </w:rPr>
        <w:t>0</w:t>
      </w:r>
      <w:r w:rsidR="00A47774" w:rsidRPr="00FC7337">
        <w:rPr>
          <w:rFonts w:ascii="Angsana New" w:hAnsi="Angsana New" w:cs="Angsana New"/>
          <w:sz w:val="32"/>
          <w:szCs w:val="32"/>
        </w:rPr>
        <w:t xml:space="preserve"> </w:t>
      </w:r>
      <w:r w:rsidR="00A47774" w:rsidRPr="00FC7337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213ADF" w:rsidRDefault="00213ADF" w:rsidP="00E8782D">
      <w:pPr>
        <w:ind w:right="28" w:firstLine="448"/>
        <w:jc w:val="thaiDistribute"/>
        <w:rPr>
          <w:rFonts w:ascii="Angsana New" w:hAnsi="Angsana New" w:cs="Angsana New"/>
          <w:sz w:val="32"/>
          <w:szCs w:val="32"/>
        </w:rPr>
      </w:pPr>
    </w:p>
    <w:p w:rsidR="00213ADF" w:rsidRDefault="00213ADF" w:rsidP="00E8782D">
      <w:pPr>
        <w:ind w:right="28" w:firstLine="448"/>
        <w:jc w:val="thaiDistribute"/>
        <w:rPr>
          <w:rFonts w:ascii="Angsana New" w:hAnsi="Angsana New" w:cs="Angsana New"/>
          <w:sz w:val="32"/>
          <w:szCs w:val="32"/>
        </w:rPr>
      </w:pPr>
    </w:p>
    <w:p w:rsidR="00213ADF" w:rsidRDefault="00213ADF" w:rsidP="00E8782D">
      <w:pPr>
        <w:ind w:right="28" w:firstLine="448"/>
        <w:jc w:val="thaiDistribute"/>
        <w:rPr>
          <w:rFonts w:ascii="Angsana New" w:hAnsi="Angsana New" w:cs="Angsana New"/>
          <w:sz w:val="32"/>
          <w:szCs w:val="32"/>
        </w:rPr>
      </w:pPr>
    </w:p>
    <w:p w:rsidR="00213ADF" w:rsidRDefault="00213ADF" w:rsidP="00E8782D">
      <w:pPr>
        <w:ind w:right="28" w:firstLine="448"/>
        <w:jc w:val="thaiDistribute"/>
        <w:rPr>
          <w:rFonts w:ascii="Angsana New" w:hAnsi="Angsana New" w:cs="Angsana New"/>
          <w:sz w:val="32"/>
          <w:szCs w:val="32"/>
        </w:rPr>
      </w:pPr>
    </w:p>
    <w:p w:rsidR="00213ADF" w:rsidRPr="005733E1" w:rsidRDefault="00213ADF" w:rsidP="00E8782D">
      <w:pPr>
        <w:ind w:right="28" w:firstLine="448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7267B2" w:rsidRPr="005112AB" w:rsidRDefault="007267B2" w:rsidP="00184A75">
      <w:pPr>
        <w:pStyle w:val="ListParagraph"/>
        <w:numPr>
          <w:ilvl w:val="1"/>
          <w:numId w:val="1"/>
        </w:numPr>
        <w:spacing w:line="276" w:lineRule="auto"/>
        <w:ind w:right="29"/>
        <w:jc w:val="thaiDistribute"/>
        <w:rPr>
          <w:rFonts w:ascii="Angsana New" w:hAnsi="Angsana New"/>
          <w:sz w:val="32"/>
          <w:szCs w:val="32"/>
          <w:cs/>
        </w:rPr>
      </w:pPr>
      <w:r w:rsidRPr="005112AB">
        <w:rPr>
          <w:rFonts w:ascii="Angsana New" w:hAnsi="Angsana New"/>
          <w:sz w:val="32"/>
          <w:szCs w:val="32"/>
          <w:cs/>
        </w:rPr>
        <w:lastRenderedPageBreak/>
        <w:t>ภาระผูกพันเกี่ยวกับสัญญาเช่าดำเนินงาน</w:t>
      </w:r>
    </w:p>
    <w:p w:rsidR="00B91E7C" w:rsidRPr="005112AB" w:rsidRDefault="0047468E" w:rsidP="00E8782D">
      <w:pPr>
        <w:ind w:left="902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บริษัท</w:t>
      </w:r>
      <w:r w:rsidR="00B91E7C" w:rsidRPr="005112AB">
        <w:rPr>
          <w:rFonts w:ascii="Angsana New" w:hAnsi="Angsana New" w:cs="Angsana New"/>
          <w:sz w:val="32"/>
          <w:szCs w:val="32"/>
          <w:cs/>
        </w:rPr>
        <w:t>ได้เข้าทำสัญญาเช่าดำเนินงานที่เกี่ยวข้อง</w:t>
      </w:r>
      <w:r w:rsidR="00F62BF9" w:rsidRPr="005112AB">
        <w:rPr>
          <w:rFonts w:ascii="Angsana New" w:hAnsi="Angsana New" w:cs="Angsana New"/>
          <w:sz w:val="32"/>
          <w:szCs w:val="32"/>
          <w:cs/>
        </w:rPr>
        <w:t>กับ</w:t>
      </w:r>
      <w:r w:rsidR="00B91E7C" w:rsidRPr="005112AB">
        <w:rPr>
          <w:rFonts w:ascii="Angsana New" w:hAnsi="Angsana New" w:cs="Angsana New"/>
          <w:sz w:val="32"/>
          <w:szCs w:val="32"/>
          <w:cs/>
        </w:rPr>
        <w:t>การเช่ายานพาหนะ</w:t>
      </w:r>
      <w:r w:rsidR="00F62BF9" w:rsidRPr="005112AB">
        <w:rPr>
          <w:rFonts w:ascii="Angsana New" w:hAnsi="Angsana New" w:cs="Angsana New"/>
          <w:sz w:val="32"/>
          <w:szCs w:val="32"/>
          <w:cs/>
        </w:rPr>
        <w:t xml:space="preserve"> </w:t>
      </w:r>
      <w:r w:rsidR="00B91E7C" w:rsidRPr="005112AB">
        <w:rPr>
          <w:rFonts w:ascii="Angsana New" w:hAnsi="Angsana New" w:cs="Angsana New"/>
          <w:sz w:val="32"/>
          <w:szCs w:val="32"/>
          <w:cs/>
        </w:rPr>
        <w:t>อายุของสัญญามีระยะเวลาโดยเฉลี่ยประม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าณ 1 ถึง </w:t>
      </w:r>
      <w:r w:rsidR="000A6BB2" w:rsidRPr="005112AB">
        <w:rPr>
          <w:rFonts w:ascii="Angsana New" w:hAnsi="Angsana New" w:cs="Angsana New"/>
          <w:sz w:val="32"/>
          <w:szCs w:val="32"/>
          <w:cs/>
        </w:rPr>
        <w:t>5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:rsidR="0063558C" w:rsidRDefault="008E1E61" w:rsidP="00E8782D">
      <w:pPr>
        <w:ind w:left="902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E3428E">
        <w:rPr>
          <w:rFonts w:ascii="Angsana New" w:hAnsi="Angsana New" w:cs="Angsana New" w:hint="cs"/>
          <w:sz w:val="32"/>
          <w:szCs w:val="32"/>
          <w:cs/>
        </w:rPr>
        <w:t>1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428E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E3428E">
        <w:rPr>
          <w:rFonts w:ascii="Angsana New" w:hAnsi="Angsana New" w:cs="Angsana New"/>
          <w:sz w:val="32"/>
          <w:szCs w:val="32"/>
          <w:cs/>
        </w:rPr>
        <w:t xml:space="preserve"> 25</w:t>
      </w:r>
      <w:r w:rsidR="00E3428E">
        <w:rPr>
          <w:rFonts w:ascii="Angsana New" w:hAnsi="Angsana New" w:cs="Angsana New" w:hint="cs"/>
          <w:sz w:val="32"/>
          <w:szCs w:val="32"/>
          <w:cs/>
        </w:rPr>
        <w:t>60</w:t>
      </w:r>
      <w:r w:rsidR="0047468E" w:rsidRPr="005112AB">
        <w:rPr>
          <w:rFonts w:ascii="Angsana New" w:hAnsi="Angsana New" w:cs="Angsana New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</w:t>
      </w:r>
      <w:r w:rsidR="000C45B7">
        <w:rPr>
          <w:rFonts w:ascii="Angsana New" w:hAnsi="Angsana New" w:cs="Angsana New"/>
          <w:sz w:val="32"/>
          <w:szCs w:val="32"/>
          <w:cs/>
        </w:rPr>
        <w:t xml:space="preserve">นภายใต้สัญญาเช่าดำเนินงาน </w:t>
      </w:r>
      <w:r w:rsidR="00930D04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5E105A" w:rsidRPr="006A0FD8" w:rsidRDefault="005E105A" w:rsidP="005E105A">
      <w:pPr>
        <w:spacing w:line="276" w:lineRule="auto"/>
        <w:ind w:left="4320" w:right="29" w:firstLine="37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pacing w:val="-2"/>
          <w:sz w:val="32"/>
          <w:szCs w:val="32"/>
        </w:rPr>
        <w:t xml:space="preserve">: </w:t>
      </w:r>
      <w:r w:rsidR="004F0B99">
        <w:rPr>
          <w:rFonts w:ascii="Angsana New" w:hAnsi="Angsana New" w:cs="Angsana New" w:hint="cs"/>
          <w:spacing w:val="-2"/>
          <w:sz w:val="32"/>
          <w:szCs w:val="32"/>
          <w:cs/>
        </w:rPr>
        <w:t>พัน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>บาท</w:t>
      </w:r>
    </w:p>
    <w:tbl>
      <w:tblPr>
        <w:tblW w:w="9063" w:type="dxa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78"/>
        <w:gridCol w:w="4385"/>
      </w:tblGrid>
      <w:tr w:rsidR="005E105A" w:rsidRPr="002F37CC" w:rsidTr="004F0B99">
        <w:trPr>
          <w:trHeight w:val="360"/>
        </w:trPr>
        <w:tc>
          <w:tcPr>
            <w:tcW w:w="4678" w:type="dxa"/>
            <w:tcBorders>
              <w:top w:val="single" w:sz="6" w:space="0" w:color="auto"/>
              <w:bottom w:val="nil"/>
            </w:tcBorders>
          </w:tcPr>
          <w:p w:rsidR="005E105A" w:rsidRPr="006A0FD8" w:rsidRDefault="005E105A" w:rsidP="00C7151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385" w:type="dxa"/>
            <w:tcBorders>
              <w:top w:val="single" w:sz="6" w:space="0" w:color="auto"/>
              <w:bottom w:val="single" w:sz="6" w:space="0" w:color="auto"/>
            </w:tcBorders>
          </w:tcPr>
          <w:p w:rsidR="005E105A" w:rsidRPr="006A0FD8" w:rsidRDefault="005E105A" w:rsidP="00C7151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6A0FD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105A" w:rsidRPr="002F37CC" w:rsidTr="004F0B99">
        <w:trPr>
          <w:trHeight w:val="485"/>
        </w:trPr>
        <w:tc>
          <w:tcPr>
            <w:tcW w:w="4678" w:type="dxa"/>
            <w:tcBorders>
              <w:top w:val="single" w:sz="6" w:space="0" w:color="auto"/>
              <w:bottom w:val="nil"/>
            </w:tcBorders>
            <w:vAlign w:val="center"/>
          </w:tcPr>
          <w:p w:rsidR="005E105A" w:rsidRPr="006A0FD8" w:rsidRDefault="005E105A" w:rsidP="00C71510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ถึงกำหนดชำระภายใน 1 ปี</w:t>
            </w:r>
          </w:p>
        </w:tc>
        <w:tc>
          <w:tcPr>
            <w:tcW w:w="4385" w:type="dxa"/>
            <w:tcBorders>
              <w:top w:val="single" w:sz="6" w:space="0" w:color="auto"/>
              <w:bottom w:val="nil"/>
            </w:tcBorders>
            <w:vAlign w:val="center"/>
          </w:tcPr>
          <w:p w:rsidR="005E105A" w:rsidRPr="006A0FD8" w:rsidRDefault="004F0B99" w:rsidP="00A207F5">
            <w:pPr>
              <w:tabs>
                <w:tab w:val="left" w:pos="2162"/>
                <w:tab w:val="left" w:pos="2252"/>
              </w:tabs>
              <w:spacing w:line="276" w:lineRule="auto"/>
              <w:ind w:right="29" w:firstLine="159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5</w:t>
            </w:r>
            <w:r w:rsidR="00A207F5">
              <w:rPr>
                <w:rFonts w:ascii="Angsana New" w:hAnsi="Angsana New" w:cs="Angsana New" w:hint="cs"/>
                <w:sz w:val="32"/>
                <w:szCs w:val="32"/>
                <w:cs/>
              </w:rPr>
              <w:t>55</w:t>
            </w:r>
          </w:p>
        </w:tc>
      </w:tr>
      <w:tr w:rsidR="004F0B99" w:rsidRPr="002F37CC" w:rsidTr="004F0B99">
        <w:trPr>
          <w:trHeight w:val="485"/>
        </w:trPr>
        <w:tc>
          <w:tcPr>
            <w:tcW w:w="4678" w:type="dxa"/>
            <w:tcBorders>
              <w:top w:val="nil"/>
              <w:bottom w:val="single" w:sz="6" w:space="0" w:color="auto"/>
            </w:tcBorders>
            <w:vAlign w:val="center"/>
          </w:tcPr>
          <w:p w:rsidR="004F0B99" w:rsidRPr="006A0FD8" w:rsidRDefault="004F0B99" w:rsidP="00C71510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ถึงกำหนดชำระหลังจาก 1 ปี</w:t>
            </w:r>
            <w:r w:rsidRPr="006A0FD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แต่ไม่เกิน </w:t>
            </w:r>
            <w:r w:rsidRPr="006A0FD8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4385" w:type="dxa"/>
            <w:tcBorders>
              <w:top w:val="nil"/>
              <w:bottom w:val="single" w:sz="6" w:space="0" w:color="auto"/>
            </w:tcBorders>
            <w:vAlign w:val="center"/>
          </w:tcPr>
          <w:p w:rsidR="004F0B99" w:rsidRPr="006A0FD8" w:rsidRDefault="00A207F5" w:rsidP="00C71510">
            <w:pPr>
              <w:spacing w:line="276" w:lineRule="auto"/>
              <w:ind w:right="29" w:firstLine="15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,111</w:t>
            </w:r>
          </w:p>
        </w:tc>
      </w:tr>
    </w:tbl>
    <w:p w:rsidR="00C61E4B" w:rsidRPr="0040067B" w:rsidRDefault="00C61E4B" w:rsidP="00E8782D">
      <w:pPr>
        <w:spacing w:line="276" w:lineRule="auto"/>
        <w:ind w:left="446"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177D34" w:rsidRPr="005112AB" w:rsidRDefault="00DE5353" w:rsidP="000F38D1">
      <w:pPr>
        <w:pStyle w:val="ListParagraph"/>
        <w:numPr>
          <w:ilvl w:val="0"/>
          <w:numId w:val="1"/>
        </w:numPr>
        <w:spacing w:before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2A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E20CF3" w:rsidRPr="004F28FB" w:rsidRDefault="00DE5353" w:rsidP="001C32A1">
      <w:pPr>
        <w:spacing w:line="276" w:lineRule="auto"/>
        <w:ind w:left="450" w:right="-164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="002201EE" w:rsidRPr="005112AB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นี้ได้รับ</w:t>
      </w:r>
      <w:r w:rsidR="002201EE" w:rsidRPr="005112AB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อนุมัติจากคณะกรรมการของบริษัท</w:t>
      </w:r>
      <w:r w:rsidRPr="00BB770F">
        <w:rPr>
          <w:rFonts w:ascii="Angsana New" w:hAnsi="Angsana New" w:cs="Angsana New"/>
          <w:spacing w:val="-6"/>
          <w:sz w:val="32"/>
          <w:szCs w:val="32"/>
          <w:cs/>
        </w:rPr>
        <w:t>แล้ว</w:t>
      </w:r>
      <w:r w:rsidRPr="00BB770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BB770F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FA2CB2">
        <w:rPr>
          <w:rFonts w:ascii="Angsana New" w:hAnsi="Angsana New" w:cs="Angsana New"/>
          <w:spacing w:val="-6"/>
          <w:sz w:val="32"/>
          <w:szCs w:val="32"/>
        </w:rPr>
        <w:t>12</w:t>
      </w:r>
      <w:r w:rsidR="00AC6F51" w:rsidRPr="001E2E6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F4CFC">
        <w:rPr>
          <w:rFonts w:ascii="Angsana New" w:hAnsi="Angsana New" w:cs="Angsana New" w:hint="cs"/>
          <w:spacing w:val="-6"/>
          <w:sz w:val="32"/>
          <w:szCs w:val="32"/>
          <w:cs/>
        </w:rPr>
        <w:t>พ</w:t>
      </w:r>
      <w:r w:rsidR="00FA2CB2">
        <w:rPr>
          <w:rFonts w:ascii="Angsana New" w:hAnsi="Angsana New" w:cs="Angsana New" w:hint="cs"/>
          <w:spacing w:val="-6"/>
          <w:sz w:val="32"/>
          <w:szCs w:val="32"/>
          <w:cs/>
        </w:rPr>
        <w:t>ฤษภาคม</w:t>
      </w:r>
      <w:r w:rsidR="00FA2CB2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FA2CB2">
        <w:rPr>
          <w:rFonts w:ascii="Angsana New" w:hAnsi="Angsana New" w:cs="Angsana New"/>
          <w:sz w:val="32"/>
          <w:szCs w:val="32"/>
        </w:rPr>
        <w:t>60</w:t>
      </w:r>
    </w:p>
    <w:sectPr w:rsidR="00E20CF3" w:rsidRPr="004F28FB" w:rsidSect="00D10200">
      <w:headerReference w:type="default" r:id="rId8"/>
      <w:pgSz w:w="11909" w:h="16834" w:code="9"/>
      <w:pgMar w:top="1224" w:right="852" w:bottom="284" w:left="1440" w:header="432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DBB" w:rsidRDefault="00411DBB" w:rsidP="007167DA">
      <w:r>
        <w:separator/>
      </w:r>
    </w:p>
  </w:endnote>
  <w:endnote w:type="continuationSeparator" w:id="1">
    <w:p w:rsidR="00411DBB" w:rsidRDefault="00411DBB" w:rsidP="0071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DBB" w:rsidRDefault="00411DBB" w:rsidP="007167DA">
      <w:r>
        <w:separator/>
      </w:r>
    </w:p>
  </w:footnote>
  <w:footnote w:type="continuationSeparator" w:id="1">
    <w:p w:rsidR="00411DBB" w:rsidRDefault="00411DBB" w:rsidP="00716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DBB" w:rsidRPr="00D10200" w:rsidRDefault="00411DBB" w:rsidP="00B1083A">
    <w:pPr>
      <w:pStyle w:val="Header"/>
      <w:tabs>
        <w:tab w:val="clear" w:pos="4153"/>
        <w:tab w:val="clear" w:pos="8306"/>
      </w:tabs>
      <w:ind w:right="749"/>
      <w:jc w:val="center"/>
      <w:rPr>
        <w:rFonts w:ascii="Angsana New" w:hAnsi="Angsana New"/>
        <w:b/>
        <w:bCs/>
        <w:sz w:val="32"/>
        <w:szCs w:val="32"/>
      </w:rPr>
    </w:pPr>
  </w:p>
  <w:p w:rsidR="00411DBB" w:rsidRPr="00D10200" w:rsidRDefault="00411DBB" w:rsidP="00B1083A">
    <w:pPr>
      <w:pStyle w:val="Header"/>
      <w:tabs>
        <w:tab w:val="clear" w:pos="4153"/>
        <w:tab w:val="clear" w:pos="8306"/>
      </w:tabs>
      <w:ind w:right="749"/>
      <w:jc w:val="center"/>
      <w:rPr>
        <w:rFonts w:ascii="Angsana New" w:hAnsi="Angsana New"/>
        <w:b/>
        <w:bCs/>
        <w:sz w:val="32"/>
        <w:szCs w:val="32"/>
      </w:rPr>
    </w:pPr>
    <w:r w:rsidRPr="00D10200">
      <w:rPr>
        <w:rFonts w:ascii="Angsana New" w:hAnsi="Angsana New"/>
        <w:b/>
        <w:bCs/>
        <w:sz w:val="32"/>
        <w:szCs w:val="32"/>
      </w:rPr>
      <w:t xml:space="preserve">- </w:t>
    </w:r>
    <w:r w:rsidR="00FA661F" w:rsidRPr="00D10200">
      <w:rPr>
        <w:rFonts w:ascii="Angsana New" w:hAnsi="Angsana New"/>
        <w:b/>
        <w:bCs/>
        <w:sz w:val="32"/>
        <w:szCs w:val="32"/>
      </w:rPr>
      <w:fldChar w:fldCharType="begin"/>
    </w:r>
    <w:r w:rsidRPr="00D10200">
      <w:rPr>
        <w:rFonts w:ascii="Angsana New" w:hAnsi="Angsana New"/>
        <w:b/>
        <w:bCs/>
        <w:sz w:val="32"/>
        <w:szCs w:val="32"/>
      </w:rPr>
      <w:instrText xml:space="preserve"> PAGE   \* MERGEFORMAT </w:instrText>
    </w:r>
    <w:r w:rsidR="00FA661F" w:rsidRPr="00D10200">
      <w:rPr>
        <w:rFonts w:ascii="Angsana New" w:hAnsi="Angsana New"/>
        <w:b/>
        <w:bCs/>
        <w:sz w:val="32"/>
        <w:szCs w:val="32"/>
      </w:rPr>
      <w:fldChar w:fldCharType="separate"/>
    </w:r>
    <w:r w:rsidR="00002647">
      <w:rPr>
        <w:rFonts w:ascii="Angsana New" w:hAnsi="Angsana New"/>
        <w:b/>
        <w:bCs/>
        <w:noProof/>
        <w:sz w:val="32"/>
        <w:szCs w:val="32"/>
      </w:rPr>
      <w:t>16</w:t>
    </w:r>
    <w:r w:rsidR="00FA661F" w:rsidRPr="00D10200">
      <w:rPr>
        <w:rFonts w:ascii="Angsana New" w:hAnsi="Angsana New"/>
        <w:b/>
        <w:bCs/>
        <w:sz w:val="32"/>
        <w:szCs w:val="32"/>
      </w:rPr>
      <w:fldChar w:fldCharType="end"/>
    </w:r>
    <w:r w:rsidRPr="00D10200">
      <w:rPr>
        <w:rFonts w:ascii="Angsana New" w:hAnsi="Angsana New"/>
        <w:b/>
        <w:bCs/>
        <w:sz w:val="32"/>
        <w:szCs w:val="32"/>
      </w:rP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2">
    <w:nsid w:val="53A36C97"/>
    <w:multiLevelType w:val="multilevel"/>
    <w:tmpl w:val="637869BC"/>
    <w:lvl w:ilvl="0">
      <w:start w:val="1"/>
      <w:numFmt w:val="decimal"/>
      <w:lvlText w:val="%1."/>
      <w:lvlJc w:val="left"/>
      <w:pPr>
        <w:ind w:left="63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7534AB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C11FC"/>
    <w:rsid w:val="000002CB"/>
    <w:rsid w:val="00000503"/>
    <w:rsid w:val="00000825"/>
    <w:rsid w:val="00000E36"/>
    <w:rsid w:val="00000E8C"/>
    <w:rsid w:val="000016BC"/>
    <w:rsid w:val="00001834"/>
    <w:rsid w:val="0000197A"/>
    <w:rsid w:val="00002180"/>
    <w:rsid w:val="00002647"/>
    <w:rsid w:val="000028A5"/>
    <w:rsid w:val="000032CA"/>
    <w:rsid w:val="00003454"/>
    <w:rsid w:val="000037F4"/>
    <w:rsid w:val="00003860"/>
    <w:rsid w:val="00003892"/>
    <w:rsid w:val="0000397A"/>
    <w:rsid w:val="00003C3A"/>
    <w:rsid w:val="000055CC"/>
    <w:rsid w:val="00006804"/>
    <w:rsid w:val="000073B8"/>
    <w:rsid w:val="000103E9"/>
    <w:rsid w:val="000109D8"/>
    <w:rsid w:val="000113BC"/>
    <w:rsid w:val="000125E7"/>
    <w:rsid w:val="0001308E"/>
    <w:rsid w:val="00013113"/>
    <w:rsid w:val="00014110"/>
    <w:rsid w:val="00014DD1"/>
    <w:rsid w:val="00015E54"/>
    <w:rsid w:val="00020A14"/>
    <w:rsid w:val="00020F06"/>
    <w:rsid w:val="00024A20"/>
    <w:rsid w:val="00024A5E"/>
    <w:rsid w:val="00025526"/>
    <w:rsid w:val="0002568A"/>
    <w:rsid w:val="00026FD4"/>
    <w:rsid w:val="00026FF9"/>
    <w:rsid w:val="00027D0E"/>
    <w:rsid w:val="00030090"/>
    <w:rsid w:val="0003072B"/>
    <w:rsid w:val="00030880"/>
    <w:rsid w:val="000320C2"/>
    <w:rsid w:val="000338FB"/>
    <w:rsid w:val="00035C33"/>
    <w:rsid w:val="00036014"/>
    <w:rsid w:val="000364D4"/>
    <w:rsid w:val="00036DF0"/>
    <w:rsid w:val="000376B5"/>
    <w:rsid w:val="0004175C"/>
    <w:rsid w:val="00041D8B"/>
    <w:rsid w:val="00042BF9"/>
    <w:rsid w:val="00042DA7"/>
    <w:rsid w:val="00043AD2"/>
    <w:rsid w:val="0004433E"/>
    <w:rsid w:val="0004436D"/>
    <w:rsid w:val="000454A3"/>
    <w:rsid w:val="000463C6"/>
    <w:rsid w:val="0004651C"/>
    <w:rsid w:val="00051337"/>
    <w:rsid w:val="000521D9"/>
    <w:rsid w:val="000527E1"/>
    <w:rsid w:val="00052E08"/>
    <w:rsid w:val="00054886"/>
    <w:rsid w:val="000550F8"/>
    <w:rsid w:val="000551F7"/>
    <w:rsid w:val="000554C5"/>
    <w:rsid w:val="0005655D"/>
    <w:rsid w:val="000575A6"/>
    <w:rsid w:val="000601DF"/>
    <w:rsid w:val="00064464"/>
    <w:rsid w:val="000645B2"/>
    <w:rsid w:val="00064F1B"/>
    <w:rsid w:val="000654F0"/>
    <w:rsid w:val="000661F7"/>
    <w:rsid w:val="00066E16"/>
    <w:rsid w:val="00066E3F"/>
    <w:rsid w:val="000670AD"/>
    <w:rsid w:val="000676F7"/>
    <w:rsid w:val="000706A9"/>
    <w:rsid w:val="00070ECF"/>
    <w:rsid w:val="000712E4"/>
    <w:rsid w:val="0007227C"/>
    <w:rsid w:val="00072EE1"/>
    <w:rsid w:val="00073D7B"/>
    <w:rsid w:val="0007456D"/>
    <w:rsid w:val="0007458B"/>
    <w:rsid w:val="00074929"/>
    <w:rsid w:val="00074A5A"/>
    <w:rsid w:val="00074C0E"/>
    <w:rsid w:val="000753E8"/>
    <w:rsid w:val="00075FCF"/>
    <w:rsid w:val="00076599"/>
    <w:rsid w:val="0007670F"/>
    <w:rsid w:val="00077114"/>
    <w:rsid w:val="00077E02"/>
    <w:rsid w:val="0008047E"/>
    <w:rsid w:val="00080591"/>
    <w:rsid w:val="00080D4F"/>
    <w:rsid w:val="00080EB7"/>
    <w:rsid w:val="000811BF"/>
    <w:rsid w:val="000814DC"/>
    <w:rsid w:val="00081ACD"/>
    <w:rsid w:val="00081E59"/>
    <w:rsid w:val="000824A3"/>
    <w:rsid w:val="00083308"/>
    <w:rsid w:val="00083386"/>
    <w:rsid w:val="00083A5B"/>
    <w:rsid w:val="00084118"/>
    <w:rsid w:val="0008538B"/>
    <w:rsid w:val="000871BF"/>
    <w:rsid w:val="00090A42"/>
    <w:rsid w:val="00090B5E"/>
    <w:rsid w:val="00091650"/>
    <w:rsid w:val="000916F9"/>
    <w:rsid w:val="00092C07"/>
    <w:rsid w:val="0009419E"/>
    <w:rsid w:val="00094AD6"/>
    <w:rsid w:val="00096D1E"/>
    <w:rsid w:val="00096E57"/>
    <w:rsid w:val="00097687"/>
    <w:rsid w:val="000A03DD"/>
    <w:rsid w:val="000A0DF2"/>
    <w:rsid w:val="000A2B3F"/>
    <w:rsid w:val="000A4377"/>
    <w:rsid w:val="000A4E5A"/>
    <w:rsid w:val="000A5E8A"/>
    <w:rsid w:val="000A610E"/>
    <w:rsid w:val="000A672E"/>
    <w:rsid w:val="000A6BB2"/>
    <w:rsid w:val="000A7C58"/>
    <w:rsid w:val="000B2535"/>
    <w:rsid w:val="000B4169"/>
    <w:rsid w:val="000B49BB"/>
    <w:rsid w:val="000B5337"/>
    <w:rsid w:val="000B59CC"/>
    <w:rsid w:val="000B6510"/>
    <w:rsid w:val="000C1154"/>
    <w:rsid w:val="000C18E9"/>
    <w:rsid w:val="000C27BF"/>
    <w:rsid w:val="000C2A5D"/>
    <w:rsid w:val="000C3D27"/>
    <w:rsid w:val="000C423E"/>
    <w:rsid w:val="000C45B7"/>
    <w:rsid w:val="000C58FA"/>
    <w:rsid w:val="000C5ECE"/>
    <w:rsid w:val="000C7673"/>
    <w:rsid w:val="000D06E4"/>
    <w:rsid w:val="000D1419"/>
    <w:rsid w:val="000D14C2"/>
    <w:rsid w:val="000D2363"/>
    <w:rsid w:val="000D26F4"/>
    <w:rsid w:val="000D353C"/>
    <w:rsid w:val="000D552E"/>
    <w:rsid w:val="000D646D"/>
    <w:rsid w:val="000D64D6"/>
    <w:rsid w:val="000D64F9"/>
    <w:rsid w:val="000D72F0"/>
    <w:rsid w:val="000D7A32"/>
    <w:rsid w:val="000D7B03"/>
    <w:rsid w:val="000E04BA"/>
    <w:rsid w:val="000E2D02"/>
    <w:rsid w:val="000E30A3"/>
    <w:rsid w:val="000E35D0"/>
    <w:rsid w:val="000E43D3"/>
    <w:rsid w:val="000E4BD9"/>
    <w:rsid w:val="000E56C6"/>
    <w:rsid w:val="000E59ED"/>
    <w:rsid w:val="000E601A"/>
    <w:rsid w:val="000E7073"/>
    <w:rsid w:val="000F238E"/>
    <w:rsid w:val="000F38D1"/>
    <w:rsid w:val="000F450D"/>
    <w:rsid w:val="000F4D3F"/>
    <w:rsid w:val="000F6EA5"/>
    <w:rsid w:val="00100700"/>
    <w:rsid w:val="00101092"/>
    <w:rsid w:val="001016A0"/>
    <w:rsid w:val="00102773"/>
    <w:rsid w:val="00102BFD"/>
    <w:rsid w:val="00102E63"/>
    <w:rsid w:val="001048D5"/>
    <w:rsid w:val="001055FF"/>
    <w:rsid w:val="0010577F"/>
    <w:rsid w:val="001057C4"/>
    <w:rsid w:val="001060C7"/>
    <w:rsid w:val="00106A5C"/>
    <w:rsid w:val="0010700A"/>
    <w:rsid w:val="00107440"/>
    <w:rsid w:val="0011127E"/>
    <w:rsid w:val="00111C15"/>
    <w:rsid w:val="00115A73"/>
    <w:rsid w:val="0011641D"/>
    <w:rsid w:val="00116890"/>
    <w:rsid w:val="00116BB8"/>
    <w:rsid w:val="001173B9"/>
    <w:rsid w:val="001175A7"/>
    <w:rsid w:val="00120241"/>
    <w:rsid w:val="001207E6"/>
    <w:rsid w:val="001210A7"/>
    <w:rsid w:val="0012135F"/>
    <w:rsid w:val="0012169B"/>
    <w:rsid w:val="00121883"/>
    <w:rsid w:val="00121993"/>
    <w:rsid w:val="00121C91"/>
    <w:rsid w:val="00121F99"/>
    <w:rsid w:val="00122D0C"/>
    <w:rsid w:val="00122DE0"/>
    <w:rsid w:val="0012332B"/>
    <w:rsid w:val="001236F8"/>
    <w:rsid w:val="0012506F"/>
    <w:rsid w:val="00127FB4"/>
    <w:rsid w:val="00130405"/>
    <w:rsid w:val="00131630"/>
    <w:rsid w:val="001316B0"/>
    <w:rsid w:val="001319FF"/>
    <w:rsid w:val="00131BFA"/>
    <w:rsid w:val="00131E12"/>
    <w:rsid w:val="00132DD7"/>
    <w:rsid w:val="00133829"/>
    <w:rsid w:val="00133BD7"/>
    <w:rsid w:val="0013410A"/>
    <w:rsid w:val="001351AE"/>
    <w:rsid w:val="00135A0D"/>
    <w:rsid w:val="00135F06"/>
    <w:rsid w:val="00136B2F"/>
    <w:rsid w:val="00136B70"/>
    <w:rsid w:val="001415CB"/>
    <w:rsid w:val="001415F9"/>
    <w:rsid w:val="0014278C"/>
    <w:rsid w:val="00142BF2"/>
    <w:rsid w:val="001439EB"/>
    <w:rsid w:val="00143B92"/>
    <w:rsid w:val="00144AF9"/>
    <w:rsid w:val="00145265"/>
    <w:rsid w:val="0014571F"/>
    <w:rsid w:val="00145C2D"/>
    <w:rsid w:val="0014655E"/>
    <w:rsid w:val="00146DA8"/>
    <w:rsid w:val="00151AC0"/>
    <w:rsid w:val="00151DA3"/>
    <w:rsid w:val="00151F14"/>
    <w:rsid w:val="00152545"/>
    <w:rsid w:val="0015254B"/>
    <w:rsid w:val="0015255C"/>
    <w:rsid w:val="00153708"/>
    <w:rsid w:val="001550A6"/>
    <w:rsid w:val="00155987"/>
    <w:rsid w:val="001561FB"/>
    <w:rsid w:val="00156EAD"/>
    <w:rsid w:val="001604DA"/>
    <w:rsid w:val="001607D9"/>
    <w:rsid w:val="00160970"/>
    <w:rsid w:val="00163643"/>
    <w:rsid w:val="001660AA"/>
    <w:rsid w:val="00166D39"/>
    <w:rsid w:val="001672DD"/>
    <w:rsid w:val="00167982"/>
    <w:rsid w:val="00167E94"/>
    <w:rsid w:val="001716D8"/>
    <w:rsid w:val="00173E05"/>
    <w:rsid w:val="00174287"/>
    <w:rsid w:val="001744FC"/>
    <w:rsid w:val="00174556"/>
    <w:rsid w:val="00175141"/>
    <w:rsid w:val="00175489"/>
    <w:rsid w:val="00175F4F"/>
    <w:rsid w:val="001766A3"/>
    <w:rsid w:val="00176701"/>
    <w:rsid w:val="00176D4D"/>
    <w:rsid w:val="00176FA3"/>
    <w:rsid w:val="001775C1"/>
    <w:rsid w:val="00177D34"/>
    <w:rsid w:val="00177FD7"/>
    <w:rsid w:val="00180241"/>
    <w:rsid w:val="00180401"/>
    <w:rsid w:val="001806C7"/>
    <w:rsid w:val="001809CA"/>
    <w:rsid w:val="00181BFC"/>
    <w:rsid w:val="00181D38"/>
    <w:rsid w:val="0018207D"/>
    <w:rsid w:val="00182A73"/>
    <w:rsid w:val="00182E21"/>
    <w:rsid w:val="001839B2"/>
    <w:rsid w:val="00184A75"/>
    <w:rsid w:val="00184B12"/>
    <w:rsid w:val="00185E36"/>
    <w:rsid w:val="0018623B"/>
    <w:rsid w:val="00186CD4"/>
    <w:rsid w:val="00187C94"/>
    <w:rsid w:val="00190B93"/>
    <w:rsid w:val="0019129B"/>
    <w:rsid w:val="00192297"/>
    <w:rsid w:val="001925D0"/>
    <w:rsid w:val="0019298D"/>
    <w:rsid w:val="00192BDD"/>
    <w:rsid w:val="00193051"/>
    <w:rsid w:val="001933D3"/>
    <w:rsid w:val="00193D4F"/>
    <w:rsid w:val="00194158"/>
    <w:rsid w:val="00195439"/>
    <w:rsid w:val="00195B17"/>
    <w:rsid w:val="00195D03"/>
    <w:rsid w:val="00197918"/>
    <w:rsid w:val="001A1054"/>
    <w:rsid w:val="001A280C"/>
    <w:rsid w:val="001A3877"/>
    <w:rsid w:val="001A4153"/>
    <w:rsid w:val="001A42E1"/>
    <w:rsid w:val="001A4E49"/>
    <w:rsid w:val="001A4FC9"/>
    <w:rsid w:val="001A5370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1403"/>
    <w:rsid w:val="001B1E69"/>
    <w:rsid w:val="001B2132"/>
    <w:rsid w:val="001B2BC5"/>
    <w:rsid w:val="001B3044"/>
    <w:rsid w:val="001B38D0"/>
    <w:rsid w:val="001B402F"/>
    <w:rsid w:val="001B4E25"/>
    <w:rsid w:val="001B56FC"/>
    <w:rsid w:val="001B6428"/>
    <w:rsid w:val="001B68B4"/>
    <w:rsid w:val="001B7157"/>
    <w:rsid w:val="001B74C1"/>
    <w:rsid w:val="001B75A4"/>
    <w:rsid w:val="001B7CF3"/>
    <w:rsid w:val="001C174D"/>
    <w:rsid w:val="001C1E96"/>
    <w:rsid w:val="001C1F1E"/>
    <w:rsid w:val="001C2328"/>
    <w:rsid w:val="001C25B2"/>
    <w:rsid w:val="001C32A1"/>
    <w:rsid w:val="001C4098"/>
    <w:rsid w:val="001C42C0"/>
    <w:rsid w:val="001C5B06"/>
    <w:rsid w:val="001C6E80"/>
    <w:rsid w:val="001D09E2"/>
    <w:rsid w:val="001D10D6"/>
    <w:rsid w:val="001D3589"/>
    <w:rsid w:val="001D3877"/>
    <w:rsid w:val="001D3FAF"/>
    <w:rsid w:val="001D428F"/>
    <w:rsid w:val="001D5E70"/>
    <w:rsid w:val="001D70C9"/>
    <w:rsid w:val="001E01F2"/>
    <w:rsid w:val="001E0937"/>
    <w:rsid w:val="001E1C99"/>
    <w:rsid w:val="001E1EF5"/>
    <w:rsid w:val="001E29D0"/>
    <w:rsid w:val="001E2DFE"/>
    <w:rsid w:val="001E2E63"/>
    <w:rsid w:val="001E3E35"/>
    <w:rsid w:val="001E4261"/>
    <w:rsid w:val="001E5692"/>
    <w:rsid w:val="001E663D"/>
    <w:rsid w:val="001E7292"/>
    <w:rsid w:val="001E7BBA"/>
    <w:rsid w:val="001F0137"/>
    <w:rsid w:val="001F0E0D"/>
    <w:rsid w:val="001F1534"/>
    <w:rsid w:val="001F1538"/>
    <w:rsid w:val="001F1E20"/>
    <w:rsid w:val="001F3368"/>
    <w:rsid w:val="001F4695"/>
    <w:rsid w:val="001F4D50"/>
    <w:rsid w:val="001F5A09"/>
    <w:rsid w:val="001F5C9B"/>
    <w:rsid w:val="001F633F"/>
    <w:rsid w:val="001F66FE"/>
    <w:rsid w:val="00200115"/>
    <w:rsid w:val="002003A5"/>
    <w:rsid w:val="00200E4E"/>
    <w:rsid w:val="00201174"/>
    <w:rsid w:val="002014A0"/>
    <w:rsid w:val="00201626"/>
    <w:rsid w:val="0020171F"/>
    <w:rsid w:val="00201BC3"/>
    <w:rsid w:val="002024E1"/>
    <w:rsid w:val="00203096"/>
    <w:rsid w:val="002050E6"/>
    <w:rsid w:val="00205159"/>
    <w:rsid w:val="00205211"/>
    <w:rsid w:val="00205410"/>
    <w:rsid w:val="00206FD7"/>
    <w:rsid w:val="0020794F"/>
    <w:rsid w:val="00207F67"/>
    <w:rsid w:val="0021053B"/>
    <w:rsid w:val="00210C27"/>
    <w:rsid w:val="00211210"/>
    <w:rsid w:val="00211B62"/>
    <w:rsid w:val="002134A8"/>
    <w:rsid w:val="00213ADF"/>
    <w:rsid w:val="002144ED"/>
    <w:rsid w:val="002148F5"/>
    <w:rsid w:val="00215964"/>
    <w:rsid w:val="00216A77"/>
    <w:rsid w:val="00217E0D"/>
    <w:rsid w:val="002201EE"/>
    <w:rsid w:val="002205B3"/>
    <w:rsid w:val="00220D85"/>
    <w:rsid w:val="00221FB8"/>
    <w:rsid w:val="0022212A"/>
    <w:rsid w:val="002228FF"/>
    <w:rsid w:val="00223967"/>
    <w:rsid w:val="00223E1B"/>
    <w:rsid w:val="002241ED"/>
    <w:rsid w:val="002259CB"/>
    <w:rsid w:val="00227421"/>
    <w:rsid w:val="002277EB"/>
    <w:rsid w:val="00227C0A"/>
    <w:rsid w:val="00227E49"/>
    <w:rsid w:val="002306C7"/>
    <w:rsid w:val="00231EC3"/>
    <w:rsid w:val="00233D71"/>
    <w:rsid w:val="0023439B"/>
    <w:rsid w:val="0023470E"/>
    <w:rsid w:val="00234BB3"/>
    <w:rsid w:val="002350EE"/>
    <w:rsid w:val="002350F3"/>
    <w:rsid w:val="00235CBC"/>
    <w:rsid w:val="00235E26"/>
    <w:rsid w:val="00236511"/>
    <w:rsid w:val="00237D4B"/>
    <w:rsid w:val="0024037C"/>
    <w:rsid w:val="002404CF"/>
    <w:rsid w:val="002407E0"/>
    <w:rsid w:val="002408B1"/>
    <w:rsid w:val="00241191"/>
    <w:rsid w:val="00243259"/>
    <w:rsid w:val="0024555F"/>
    <w:rsid w:val="002508BD"/>
    <w:rsid w:val="00251DFD"/>
    <w:rsid w:val="002521E2"/>
    <w:rsid w:val="002531B0"/>
    <w:rsid w:val="00254062"/>
    <w:rsid w:val="00254124"/>
    <w:rsid w:val="002543FA"/>
    <w:rsid w:val="0025462E"/>
    <w:rsid w:val="00254A6C"/>
    <w:rsid w:val="00257C38"/>
    <w:rsid w:val="00257DFA"/>
    <w:rsid w:val="0026056C"/>
    <w:rsid w:val="0026058B"/>
    <w:rsid w:val="0026086A"/>
    <w:rsid w:val="00260CED"/>
    <w:rsid w:val="00261076"/>
    <w:rsid w:val="002613DD"/>
    <w:rsid w:val="002626F6"/>
    <w:rsid w:val="00262AF4"/>
    <w:rsid w:val="002638A6"/>
    <w:rsid w:val="00263DA7"/>
    <w:rsid w:val="00264272"/>
    <w:rsid w:val="002647AC"/>
    <w:rsid w:val="00265C8F"/>
    <w:rsid w:val="00265E31"/>
    <w:rsid w:val="00267DB2"/>
    <w:rsid w:val="00271475"/>
    <w:rsid w:val="00271BB6"/>
    <w:rsid w:val="00272252"/>
    <w:rsid w:val="00272286"/>
    <w:rsid w:val="002727DE"/>
    <w:rsid w:val="00272901"/>
    <w:rsid w:val="00272EE4"/>
    <w:rsid w:val="00274564"/>
    <w:rsid w:val="00275391"/>
    <w:rsid w:val="00275401"/>
    <w:rsid w:val="00275611"/>
    <w:rsid w:val="0027600F"/>
    <w:rsid w:val="00276F4F"/>
    <w:rsid w:val="00277442"/>
    <w:rsid w:val="00277451"/>
    <w:rsid w:val="0028047E"/>
    <w:rsid w:val="00281411"/>
    <w:rsid w:val="00281E9E"/>
    <w:rsid w:val="002829F7"/>
    <w:rsid w:val="00283469"/>
    <w:rsid w:val="00283E8E"/>
    <w:rsid w:val="00285B11"/>
    <w:rsid w:val="00285D25"/>
    <w:rsid w:val="00285E99"/>
    <w:rsid w:val="00285FCB"/>
    <w:rsid w:val="002867C2"/>
    <w:rsid w:val="00286B35"/>
    <w:rsid w:val="00286D54"/>
    <w:rsid w:val="00287AD2"/>
    <w:rsid w:val="00290653"/>
    <w:rsid w:val="00291FD0"/>
    <w:rsid w:val="002926F6"/>
    <w:rsid w:val="002963EE"/>
    <w:rsid w:val="00296BAA"/>
    <w:rsid w:val="00296E7D"/>
    <w:rsid w:val="00297303"/>
    <w:rsid w:val="002974E8"/>
    <w:rsid w:val="00297D7C"/>
    <w:rsid w:val="002A01A4"/>
    <w:rsid w:val="002A170F"/>
    <w:rsid w:val="002A1E1C"/>
    <w:rsid w:val="002A23F6"/>
    <w:rsid w:val="002A27B9"/>
    <w:rsid w:val="002A2FFA"/>
    <w:rsid w:val="002A30F7"/>
    <w:rsid w:val="002A31B3"/>
    <w:rsid w:val="002A3404"/>
    <w:rsid w:val="002A46E9"/>
    <w:rsid w:val="002A484F"/>
    <w:rsid w:val="002A4DFB"/>
    <w:rsid w:val="002A5D63"/>
    <w:rsid w:val="002A7688"/>
    <w:rsid w:val="002A77BF"/>
    <w:rsid w:val="002B42A6"/>
    <w:rsid w:val="002B42C2"/>
    <w:rsid w:val="002B4918"/>
    <w:rsid w:val="002B4D2D"/>
    <w:rsid w:val="002B59EE"/>
    <w:rsid w:val="002B6916"/>
    <w:rsid w:val="002B6DB8"/>
    <w:rsid w:val="002C0540"/>
    <w:rsid w:val="002C18C2"/>
    <w:rsid w:val="002C2099"/>
    <w:rsid w:val="002C4595"/>
    <w:rsid w:val="002C4744"/>
    <w:rsid w:val="002C578A"/>
    <w:rsid w:val="002C5DFD"/>
    <w:rsid w:val="002C68F0"/>
    <w:rsid w:val="002C7455"/>
    <w:rsid w:val="002D02FA"/>
    <w:rsid w:val="002D063B"/>
    <w:rsid w:val="002D08E4"/>
    <w:rsid w:val="002D0996"/>
    <w:rsid w:val="002D0A3F"/>
    <w:rsid w:val="002D1A90"/>
    <w:rsid w:val="002D1C2C"/>
    <w:rsid w:val="002D1C50"/>
    <w:rsid w:val="002D2228"/>
    <w:rsid w:val="002D29D3"/>
    <w:rsid w:val="002D3590"/>
    <w:rsid w:val="002D3B54"/>
    <w:rsid w:val="002D3FB4"/>
    <w:rsid w:val="002D48B9"/>
    <w:rsid w:val="002D54D7"/>
    <w:rsid w:val="002D6967"/>
    <w:rsid w:val="002D6F89"/>
    <w:rsid w:val="002D73DD"/>
    <w:rsid w:val="002D7637"/>
    <w:rsid w:val="002D7745"/>
    <w:rsid w:val="002D783E"/>
    <w:rsid w:val="002D7881"/>
    <w:rsid w:val="002D7FD5"/>
    <w:rsid w:val="002E0B8C"/>
    <w:rsid w:val="002E12CA"/>
    <w:rsid w:val="002E1381"/>
    <w:rsid w:val="002E1D73"/>
    <w:rsid w:val="002E2068"/>
    <w:rsid w:val="002E2550"/>
    <w:rsid w:val="002E2D65"/>
    <w:rsid w:val="002E3427"/>
    <w:rsid w:val="002E5520"/>
    <w:rsid w:val="002E6ED0"/>
    <w:rsid w:val="002F0157"/>
    <w:rsid w:val="002F254C"/>
    <w:rsid w:val="002F37CC"/>
    <w:rsid w:val="002F4767"/>
    <w:rsid w:val="002F74DB"/>
    <w:rsid w:val="002F7A0A"/>
    <w:rsid w:val="00300807"/>
    <w:rsid w:val="003008DD"/>
    <w:rsid w:val="00301201"/>
    <w:rsid w:val="00301F4A"/>
    <w:rsid w:val="00302DE6"/>
    <w:rsid w:val="00302E63"/>
    <w:rsid w:val="003032BC"/>
    <w:rsid w:val="00303431"/>
    <w:rsid w:val="0030379E"/>
    <w:rsid w:val="0030461B"/>
    <w:rsid w:val="003047E6"/>
    <w:rsid w:val="00305FB9"/>
    <w:rsid w:val="003064FF"/>
    <w:rsid w:val="0030713C"/>
    <w:rsid w:val="00310573"/>
    <w:rsid w:val="0031092A"/>
    <w:rsid w:val="003119D1"/>
    <w:rsid w:val="00311EDD"/>
    <w:rsid w:val="00312A49"/>
    <w:rsid w:val="00312C04"/>
    <w:rsid w:val="00313048"/>
    <w:rsid w:val="00314538"/>
    <w:rsid w:val="0031599A"/>
    <w:rsid w:val="00320291"/>
    <w:rsid w:val="00320618"/>
    <w:rsid w:val="00321491"/>
    <w:rsid w:val="00321C7E"/>
    <w:rsid w:val="003228EB"/>
    <w:rsid w:val="0032431F"/>
    <w:rsid w:val="0032469C"/>
    <w:rsid w:val="0032525B"/>
    <w:rsid w:val="003256AE"/>
    <w:rsid w:val="003259D8"/>
    <w:rsid w:val="003261CA"/>
    <w:rsid w:val="00326209"/>
    <w:rsid w:val="0032764E"/>
    <w:rsid w:val="00327873"/>
    <w:rsid w:val="00327E1F"/>
    <w:rsid w:val="00327E69"/>
    <w:rsid w:val="003304E0"/>
    <w:rsid w:val="0033054C"/>
    <w:rsid w:val="003319FD"/>
    <w:rsid w:val="00332ABB"/>
    <w:rsid w:val="003330CB"/>
    <w:rsid w:val="003335A9"/>
    <w:rsid w:val="003369B1"/>
    <w:rsid w:val="00336C4B"/>
    <w:rsid w:val="00337EDF"/>
    <w:rsid w:val="00341444"/>
    <w:rsid w:val="003417D4"/>
    <w:rsid w:val="00343B43"/>
    <w:rsid w:val="00344171"/>
    <w:rsid w:val="003441E9"/>
    <w:rsid w:val="003443AA"/>
    <w:rsid w:val="00345BBF"/>
    <w:rsid w:val="00345CB4"/>
    <w:rsid w:val="00345FB0"/>
    <w:rsid w:val="003465E1"/>
    <w:rsid w:val="00346D68"/>
    <w:rsid w:val="00347251"/>
    <w:rsid w:val="00347440"/>
    <w:rsid w:val="00347873"/>
    <w:rsid w:val="00350297"/>
    <w:rsid w:val="003503E6"/>
    <w:rsid w:val="0035149A"/>
    <w:rsid w:val="00353D44"/>
    <w:rsid w:val="00354400"/>
    <w:rsid w:val="00355AA4"/>
    <w:rsid w:val="00355F05"/>
    <w:rsid w:val="003563C7"/>
    <w:rsid w:val="00356A47"/>
    <w:rsid w:val="00357174"/>
    <w:rsid w:val="003574C1"/>
    <w:rsid w:val="00360922"/>
    <w:rsid w:val="00361FC1"/>
    <w:rsid w:val="00362849"/>
    <w:rsid w:val="00363325"/>
    <w:rsid w:val="0037004A"/>
    <w:rsid w:val="00370FA3"/>
    <w:rsid w:val="003714D3"/>
    <w:rsid w:val="00371863"/>
    <w:rsid w:val="00371BA5"/>
    <w:rsid w:val="00371EA2"/>
    <w:rsid w:val="00372C06"/>
    <w:rsid w:val="00372E22"/>
    <w:rsid w:val="00373481"/>
    <w:rsid w:val="00373C8D"/>
    <w:rsid w:val="00374D5C"/>
    <w:rsid w:val="00377E1D"/>
    <w:rsid w:val="00380B57"/>
    <w:rsid w:val="00381ABD"/>
    <w:rsid w:val="00381BCA"/>
    <w:rsid w:val="00382ED6"/>
    <w:rsid w:val="00383075"/>
    <w:rsid w:val="00383AA1"/>
    <w:rsid w:val="00385E2C"/>
    <w:rsid w:val="00386073"/>
    <w:rsid w:val="00387B23"/>
    <w:rsid w:val="00390982"/>
    <w:rsid w:val="00390E60"/>
    <w:rsid w:val="0039304B"/>
    <w:rsid w:val="003937E5"/>
    <w:rsid w:val="003939D3"/>
    <w:rsid w:val="00394226"/>
    <w:rsid w:val="0039511C"/>
    <w:rsid w:val="0039674D"/>
    <w:rsid w:val="0039675F"/>
    <w:rsid w:val="003979AC"/>
    <w:rsid w:val="003A202A"/>
    <w:rsid w:val="003A20A2"/>
    <w:rsid w:val="003A2D89"/>
    <w:rsid w:val="003A2EFB"/>
    <w:rsid w:val="003A321A"/>
    <w:rsid w:val="003A44FC"/>
    <w:rsid w:val="003A4DFD"/>
    <w:rsid w:val="003A5239"/>
    <w:rsid w:val="003A68EB"/>
    <w:rsid w:val="003B08E5"/>
    <w:rsid w:val="003B0D64"/>
    <w:rsid w:val="003B1329"/>
    <w:rsid w:val="003B1805"/>
    <w:rsid w:val="003B253C"/>
    <w:rsid w:val="003B2749"/>
    <w:rsid w:val="003B2BC9"/>
    <w:rsid w:val="003B2E41"/>
    <w:rsid w:val="003B31F7"/>
    <w:rsid w:val="003B37C9"/>
    <w:rsid w:val="003B3F8D"/>
    <w:rsid w:val="003B5C7D"/>
    <w:rsid w:val="003B6AA8"/>
    <w:rsid w:val="003B703A"/>
    <w:rsid w:val="003B76EE"/>
    <w:rsid w:val="003B7E16"/>
    <w:rsid w:val="003C1B00"/>
    <w:rsid w:val="003C2462"/>
    <w:rsid w:val="003C33E0"/>
    <w:rsid w:val="003C3C8B"/>
    <w:rsid w:val="003C3F94"/>
    <w:rsid w:val="003C43CD"/>
    <w:rsid w:val="003C450B"/>
    <w:rsid w:val="003C4F84"/>
    <w:rsid w:val="003C54AC"/>
    <w:rsid w:val="003C57C4"/>
    <w:rsid w:val="003C6E27"/>
    <w:rsid w:val="003D0470"/>
    <w:rsid w:val="003D060E"/>
    <w:rsid w:val="003D1C99"/>
    <w:rsid w:val="003D31A2"/>
    <w:rsid w:val="003D3DF9"/>
    <w:rsid w:val="003D47DE"/>
    <w:rsid w:val="003D53A7"/>
    <w:rsid w:val="003D59C0"/>
    <w:rsid w:val="003D670E"/>
    <w:rsid w:val="003D6BB6"/>
    <w:rsid w:val="003D74DA"/>
    <w:rsid w:val="003E08A6"/>
    <w:rsid w:val="003E25B0"/>
    <w:rsid w:val="003E2D54"/>
    <w:rsid w:val="003E3545"/>
    <w:rsid w:val="003E4099"/>
    <w:rsid w:val="003E6BC8"/>
    <w:rsid w:val="003E6F4E"/>
    <w:rsid w:val="003E7B0A"/>
    <w:rsid w:val="003F06F0"/>
    <w:rsid w:val="003F1421"/>
    <w:rsid w:val="003F3CB9"/>
    <w:rsid w:val="003F61FA"/>
    <w:rsid w:val="0040067B"/>
    <w:rsid w:val="00401873"/>
    <w:rsid w:val="004019D3"/>
    <w:rsid w:val="004027A9"/>
    <w:rsid w:val="00403903"/>
    <w:rsid w:val="0040416E"/>
    <w:rsid w:val="00407C39"/>
    <w:rsid w:val="00407C69"/>
    <w:rsid w:val="00407D93"/>
    <w:rsid w:val="00411994"/>
    <w:rsid w:val="00411DBB"/>
    <w:rsid w:val="004131A3"/>
    <w:rsid w:val="00414B7C"/>
    <w:rsid w:val="00415941"/>
    <w:rsid w:val="0041682D"/>
    <w:rsid w:val="00417297"/>
    <w:rsid w:val="00420031"/>
    <w:rsid w:val="00420FEA"/>
    <w:rsid w:val="00422AF1"/>
    <w:rsid w:val="00423F47"/>
    <w:rsid w:val="00425DA0"/>
    <w:rsid w:val="00425FBE"/>
    <w:rsid w:val="004267AB"/>
    <w:rsid w:val="0043061C"/>
    <w:rsid w:val="00430D13"/>
    <w:rsid w:val="004323F6"/>
    <w:rsid w:val="0043269A"/>
    <w:rsid w:val="004327B9"/>
    <w:rsid w:val="004338BA"/>
    <w:rsid w:val="0043442D"/>
    <w:rsid w:val="00435B5B"/>
    <w:rsid w:val="004361B6"/>
    <w:rsid w:val="004368E1"/>
    <w:rsid w:val="00441353"/>
    <w:rsid w:val="004430F3"/>
    <w:rsid w:val="004433AC"/>
    <w:rsid w:val="00444C96"/>
    <w:rsid w:val="00444DCD"/>
    <w:rsid w:val="00446313"/>
    <w:rsid w:val="00446EC1"/>
    <w:rsid w:val="004505F5"/>
    <w:rsid w:val="00450661"/>
    <w:rsid w:val="0045288B"/>
    <w:rsid w:val="00452899"/>
    <w:rsid w:val="004533CE"/>
    <w:rsid w:val="00453E3A"/>
    <w:rsid w:val="00454B6E"/>
    <w:rsid w:val="00454C9A"/>
    <w:rsid w:val="00454FDA"/>
    <w:rsid w:val="00455027"/>
    <w:rsid w:val="004560CB"/>
    <w:rsid w:val="004560DF"/>
    <w:rsid w:val="00456193"/>
    <w:rsid w:val="00456E55"/>
    <w:rsid w:val="00457043"/>
    <w:rsid w:val="00457B39"/>
    <w:rsid w:val="00460E7B"/>
    <w:rsid w:val="0046155B"/>
    <w:rsid w:val="0046156F"/>
    <w:rsid w:val="00461D32"/>
    <w:rsid w:val="00461F95"/>
    <w:rsid w:val="00462A69"/>
    <w:rsid w:val="004632F4"/>
    <w:rsid w:val="004643B8"/>
    <w:rsid w:val="00464F74"/>
    <w:rsid w:val="004657B1"/>
    <w:rsid w:val="00466301"/>
    <w:rsid w:val="0046679F"/>
    <w:rsid w:val="00466F54"/>
    <w:rsid w:val="00467358"/>
    <w:rsid w:val="00467493"/>
    <w:rsid w:val="0046787F"/>
    <w:rsid w:val="00467894"/>
    <w:rsid w:val="00467925"/>
    <w:rsid w:val="00467D9A"/>
    <w:rsid w:val="004705A7"/>
    <w:rsid w:val="00471DA2"/>
    <w:rsid w:val="004726D2"/>
    <w:rsid w:val="00473F52"/>
    <w:rsid w:val="00474367"/>
    <w:rsid w:val="0047468E"/>
    <w:rsid w:val="00474CE3"/>
    <w:rsid w:val="00474FDA"/>
    <w:rsid w:val="00475198"/>
    <w:rsid w:val="00475489"/>
    <w:rsid w:val="00476826"/>
    <w:rsid w:val="004805C2"/>
    <w:rsid w:val="00480F19"/>
    <w:rsid w:val="00480F24"/>
    <w:rsid w:val="004814A9"/>
    <w:rsid w:val="004818D5"/>
    <w:rsid w:val="00483A33"/>
    <w:rsid w:val="00483DE0"/>
    <w:rsid w:val="004857BB"/>
    <w:rsid w:val="00486A4A"/>
    <w:rsid w:val="00486BF4"/>
    <w:rsid w:val="00486EA1"/>
    <w:rsid w:val="00487EC4"/>
    <w:rsid w:val="004908BA"/>
    <w:rsid w:val="00490D4F"/>
    <w:rsid w:val="004915CC"/>
    <w:rsid w:val="004917EE"/>
    <w:rsid w:val="00493578"/>
    <w:rsid w:val="00493DAE"/>
    <w:rsid w:val="00494CAF"/>
    <w:rsid w:val="0049542D"/>
    <w:rsid w:val="00496949"/>
    <w:rsid w:val="004975F7"/>
    <w:rsid w:val="00497CC4"/>
    <w:rsid w:val="004A0411"/>
    <w:rsid w:val="004A0448"/>
    <w:rsid w:val="004A0869"/>
    <w:rsid w:val="004A1876"/>
    <w:rsid w:val="004A4A17"/>
    <w:rsid w:val="004A51C5"/>
    <w:rsid w:val="004A5E18"/>
    <w:rsid w:val="004A61A9"/>
    <w:rsid w:val="004B0457"/>
    <w:rsid w:val="004B0877"/>
    <w:rsid w:val="004B0DCF"/>
    <w:rsid w:val="004B0F11"/>
    <w:rsid w:val="004B1549"/>
    <w:rsid w:val="004B227E"/>
    <w:rsid w:val="004B22D9"/>
    <w:rsid w:val="004B35C2"/>
    <w:rsid w:val="004B36FD"/>
    <w:rsid w:val="004B3C56"/>
    <w:rsid w:val="004B3C85"/>
    <w:rsid w:val="004B40D4"/>
    <w:rsid w:val="004B47BC"/>
    <w:rsid w:val="004B4805"/>
    <w:rsid w:val="004B49CA"/>
    <w:rsid w:val="004B72D9"/>
    <w:rsid w:val="004B78E9"/>
    <w:rsid w:val="004C080E"/>
    <w:rsid w:val="004C1BA7"/>
    <w:rsid w:val="004C1BE5"/>
    <w:rsid w:val="004C1F23"/>
    <w:rsid w:val="004C236F"/>
    <w:rsid w:val="004C2EE1"/>
    <w:rsid w:val="004C3308"/>
    <w:rsid w:val="004C4F49"/>
    <w:rsid w:val="004C57CB"/>
    <w:rsid w:val="004C5DD4"/>
    <w:rsid w:val="004C6751"/>
    <w:rsid w:val="004C690E"/>
    <w:rsid w:val="004C7A63"/>
    <w:rsid w:val="004C7C56"/>
    <w:rsid w:val="004D022A"/>
    <w:rsid w:val="004D12AF"/>
    <w:rsid w:val="004D1371"/>
    <w:rsid w:val="004D17E6"/>
    <w:rsid w:val="004D306D"/>
    <w:rsid w:val="004E027D"/>
    <w:rsid w:val="004E134E"/>
    <w:rsid w:val="004E193F"/>
    <w:rsid w:val="004E1E59"/>
    <w:rsid w:val="004E21D8"/>
    <w:rsid w:val="004E299D"/>
    <w:rsid w:val="004E2ACD"/>
    <w:rsid w:val="004E5D0F"/>
    <w:rsid w:val="004E65EF"/>
    <w:rsid w:val="004E6EEF"/>
    <w:rsid w:val="004E6EFD"/>
    <w:rsid w:val="004E70D2"/>
    <w:rsid w:val="004E7421"/>
    <w:rsid w:val="004E7FCA"/>
    <w:rsid w:val="004F0B99"/>
    <w:rsid w:val="004F1472"/>
    <w:rsid w:val="004F14F9"/>
    <w:rsid w:val="004F1FD4"/>
    <w:rsid w:val="004F2020"/>
    <w:rsid w:val="004F28FB"/>
    <w:rsid w:val="004F396C"/>
    <w:rsid w:val="004F54C1"/>
    <w:rsid w:val="004F5CC3"/>
    <w:rsid w:val="004F5F2A"/>
    <w:rsid w:val="004F648F"/>
    <w:rsid w:val="00500D13"/>
    <w:rsid w:val="005031F3"/>
    <w:rsid w:val="00503633"/>
    <w:rsid w:val="00503A54"/>
    <w:rsid w:val="005044F5"/>
    <w:rsid w:val="005054E2"/>
    <w:rsid w:val="005055EC"/>
    <w:rsid w:val="00506A66"/>
    <w:rsid w:val="00506C85"/>
    <w:rsid w:val="005072D0"/>
    <w:rsid w:val="005101A4"/>
    <w:rsid w:val="005111B8"/>
    <w:rsid w:val="005112AB"/>
    <w:rsid w:val="005127E3"/>
    <w:rsid w:val="00513054"/>
    <w:rsid w:val="00513B9F"/>
    <w:rsid w:val="00513E2A"/>
    <w:rsid w:val="005143C4"/>
    <w:rsid w:val="005144E7"/>
    <w:rsid w:val="00515BA7"/>
    <w:rsid w:val="00515DA9"/>
    <w:rsid w:val="00516077"/>
    <w:rsid w:val="00516508"/>
    <w:rsid w:val="00520964"/>
    <w:rsid w:val="00521BE8"/>
    <w:rsid w:val="00521EEC"/>
    <w:rsid w:val="0052297B"/>
    <w:rsid w:val="00523FCE"/>
    <w:rsid w:val="00524C50"/>
    <w:rsid w:val="005268E1"/>
    <w:rsid w:val="005301EE"/>
    <w:rsid w:val="00530480"/>
    <w:rsid w:val="00531439"/>
    <w:rsid w:val="005315DD"/>
    <w:rsid w:val="00531D7D"/>
    <w:rsid w:val="0053230E"/>
    <w:rsid w:val="005324D1"/>
    <w:rsid w:val="005338F5"/>
    <w:rsid w:val="005343BA"/>
    <w:rsid w:val="00535CC6"/>
    <w:rsid w:val="00536299"/>
    <w:rsid w:val="00536A6E"/>
    <w:rsid w:val="00536CCB"/>
    <w:rsid w:val="00536F35"/>
    <w:rsid w:val="00537395"/>
    <w:rsid w:val="00537509"/>
    <w:rsid w:val="00537FED"/>
    <w:rsid w:val="00540C26"/>
    <w:rsid w:val="00542410"/>
    <w:rsid w:val="00542ADC"/>
    <w:rsid w:val="00542B68"/>
    <w:rsid w:val="00543223"/>
    <w:rsid w:val="0054336E"/>
    <w:rsid w:val="0054380E"/>
    <w:rsid w:val="0054511A"/>
    <w:rsid w:val="00546832"/>
    <w:rsid w:val="00546DB7"/>
    <w:rsid w:val="00546E26"/>
    <w:rsid w:val="0054734B"/>
    <w:rsid w:val="0054793B"/>
    <w:rsid w:val="005502A5"/>
    <w:rsid w:val="005503A4"/>
    <w:rsid w:val="005509BA"/>
    <w:rsid w:val="00551110"/>
    <w:rsid w:val="00552184"/>
    <w:rsid w:val="005524D2"/>
    <w:rsid w:val="00552AA3"/>
    <w:rsid w:val="00552C5F"/>
    <w:rsid w:val="00555DE9"/>
    <w:rsid w:val="005562B7"/>
    <w:rsid w:val="0055695E"/>
    <w:rsid w:val="00556EFC"/>
    <w:rsid w:val="00557A5F"/>
    <w:rsid w:val="005608EB"/>
    <w:rsid w:val="00560F49"/>
    <w:rsid w:val="00561C34"/>
    <w:rsid w:val="00562070"/>
    <w:rsid w:val="00562A9A"/>
    <w:rsid w:val="005639DB"/>
    <w:rsid w:val="00564E9B"/>
    <w:rsid w:val="00564FAB"/>
    <w:rsid w:val="0056687D"/>
    <w:rsid w:val="005668DD"/>
    <w:rsid w:val="00566DF9"/>
    <w:rsid w:val="005672E7"/>
    <w:rsid w:val="0057098A"/>
    <w:rsid w:val="005721BE"/>
    <w:rsid w:val="00572958"/>
    <w:rsid w:val="00572C21"/>
    <w:rsid w:val="005733E1"/>
    <w:rsid w:val="00576593"/>
    <w:rsid w:val="005766FD"/>
    <w:rsid w:val="00576865"/>
    <w:rsid w:val="005772E8"/>
    <w:rsid w:val="00580CE0"/>
    <w:rsid w:val="00581402"/>
    <w:rsid w:val="00581A05"/>
    <w:rsid w:val="00581F14"/>
    <w:rsid w:val="00582CAB"/>
    <w:rsid w:val="00583311"/>
    <w:rsid w:val="0058538E"/>
    <w:rsid w:val="00585BB6"/>
    <w:rsid w:val="00587265"/>
    <w:rsid w:val="00587836"/>
    <w:rsid w:val="00587DB9"/>
    <w:rsid w:val="0059136D"/>
    <w:rsid w:val="0059148A"/>
    <w:rsid w:val="00591D24"/>
    <w:rsid w:val="005921EF"/>
    <w:rsid w:val="00592509"/>
    <w:rsid w:val="0059288F"/>
    <w:rsid w:val="00593807"/>
    <w:rsid w:val="005938C0"/>
    <w:rsid w:val="005938DE"/>
    <w:rsid w:val="005954C0"/>
    <w:rsid w:val="00597516"/>
    <w:rsid w:val="00597E56"/>
    <w:rsid w:val="00597F1B"/>
    <w:rsid w:val="005A0037"/>
    <w:rsid w:val="005A02A7"/>
    <w:rsid w:val="005A0597"/>
    <w:rsid w:val="005A1757"/>
    <w:rsid w:val="005A1EA2"/>
    <w:rsid w:val="005A2731"/>
    <w:rsid w:val="005A2B1B"/>
    <w:rsid w:val="005A2E50"/>
    <w:rsid w:val="005A3384"/>
    <w:rsid w:val="005A4B0A"/>
    <w:rsid w:val="005A50A6"/>
    <w:rsid w:val="005A5C07"/>
    <w:rsid w:val="005A5F77"/>
    <w:rsid w:val="005A6B17"/>
    <w:rsid w:val="005A7440"/>
    <w:rsid w:val="005A7F18"/>
    <w:rsid w:val="005B1CEA"/>
    <w:rsid w:val="005B1F0D"/>
    <w:rsid w:val="005B4181"/>
    <w:rsid w:val="005B4F2E"/>
    <w:rsid w:val="005B52D2"/>
    <w:rsid w:val="005B59CA"/>
    <w:rsid w:val="005B6441"/>
    <w:rsid w:val="005B68A0"/>
    <w:rsid w:val="005B7ACE"/>
    <w:rsid w:val="005C192F"/>
    <w:rsid w:val="005C2EA2"/>
    <w:rsid w:val="005C3F0F"/>
    <w:rsid w:val="005C4FA8"/>
    <w:rsid w:val="005C5207"/>
    <w:rsid w:val="005C5613"/>
    <w:rsid w:val="005C5B9A"/>
    <w:rsid w:val="005C650E"/>
    <w:rsid w:val="005C670F"/>
    <w:rsid w:val="005C6E28"/>
    <w:rsid w:val="005D0EF1"/>
    <w:rsid w:val="005D1FDD"/>
    <w:rsid w:val="005D20E5"/>
    <w:rsid w:val="005D2C5A"/>
    <w:rsid w:val="005D321E"/>
    <w:rsid w:val="005D4793"/>
    <w:rsid w:val="005D482E"/>
    <w:rsid w:val="005D5BA7"/>
    <w:rsid w:val="005D6A77"/>
    <w:rsid w:val="005D75F8"/>
    <w:rsid w:val="005E060D"/>
    <w:rsid w:val="005E105A"/>
    <w:rsid w:val="005E2449"/>
    <w:rsid w:val="005E2903"/>
    <w:rsid w:val="005E3446"/>
    <w:rsid w:val="005E351E"/>
    <w:rsid w:val="005E352A"/>
    <w:rsid w:val="005E387D"/>
    <w:rsid w:val="005E517B"/>
    <w:rsid w:val="005E5941"/>
    <w:rsid w:val="005E5C43"/>
    <w:rsid w:val="005E6301"/>
    <w:rsid w:val="005E63B8"/>
    <w:rsid w:val="005E7538"/>
    <w:rsid w:val="005E7CFD"/>
    <w:rsid w:val="005F0583"/>
    <w:rsid w:val="005F0D35"/>
    <w:rsid w:val="005F1A26"/>
    <w:rsid w:val="005F1A98"/>
    <w:rsid w:val="005F1DFD"/>
    <w:rsid w:val="005F1F81"/>
    <w:rsid w:val="005F2F7C"/>
    <w:rsid w:val="005F3843"/>
    <w:rsid w:val="005F4CFC"/>
    <w:rsid w:val="005F4E88"/>
    <w:rsid w:val="005F512B"/>
    <w:rsid w:val="005F6046"/>
    <w:rsid w:val="005F67B9"/>
    <w:rsid w:val="005F6D17"/>
    <w:rsid w:val="005F75E0"/>
    <w:rsid w:val="005F79B5"/>
    <w:rsid w:val="00601332"/>
    <w:rsid w:val="00601FD8"/>
    <w:rsid w:val="00603A94"/>
    <w:rsid w:val="00603F59"/>
    <w:rsid w:val="006048F9"/>
    <w:rsid w:val="00604AEE"/>
    <w:rsid w:val="00605C67"/>
    <w:rsid w:val="006060A9"/>
    <w:rsid w:val="00607173"/>
    <w:rsid w:val="00607B5B"/>
    <w:rsid w:val="00607BB0"/>
    <w:rsid w:val="00610793"/>
    <w:rsid w:val="00610831"/>
    <w:rsid w:val="00611822"/>
    <w:rsid w:val="0061219E"/>
    <w:rsid w:val="006127A2"/>
    <w:rsid w:val="006127D9"/>
    <w:rsid w:val="00612898"/>
    <w:rsid w:val="00612B9D"/>
    <w:rsid w:val="00612E01"/>
    <w:rsid w:val="00613C29"/>
    <w:rsid w:val="00613D87"/>
    <w:rsid w:val="00614327"/>
    <w:rsid w:val="006147D2"/>
    <w:rsid w:val="00614E4D"/>
    <w:rsid w:val="00615354"/>
    <w:rsid w:val="00615BAC"/>
    <w:rsid w:val="00615F78"/>
    <w:rsid w:val="00616184"/>
    <w:rsid w:val="00617484"/>
    <w:rsid w:val="00617CC5"/>
    <w:rsid w:val="00617F9C"/>
    <w:rsid w:val="0062030B"/>
    <w:rsid w:val="00620ACD"/>
    <w:rsid w:val="00620BD6"/>
    <w:rsid w:val="006220AE"/>
    <w:rsid w:val="006220D8"/>
    <w:rsid w:val="006225AA"/>
    <w:rsid w:val="006226CD"/>
    <w:rsid w:val="00623690"/>
    <w:rsid w:val="00624DAE"/>
    <w:rsid w:val="00625F6C"/>
    <w:rsid w:val="006266E8"/>
    <w:rsid w:val="00627099"/>
    <w:rsid w:val="00631267"/>
    <w:rsid w:val="00632994"/>
    <w:rsid w:val="00632D0B"/>
    <w:rsid w:val="006330B2"/>
    <w:rsid w:val="00633790"/>
    <w:rsid w:val="0063558C"/>
    <w:rsid w:val="0063559E"/>
    <w:rsid w:val="006356C0"/>
    <w:rsid w:val="0063685E"/>
    <w:rsid w:val="00637033"/>
    <w:rsid w:val="006372D8"/>
    <w:rsid w:val="006411E3"/>
    <w:rsid w:val="006415CE"/>
    <w:rsid w:val="006419D4"/>
    <w:rsid w:val="00642FA1"/>
    <w:rsid w:val="00643701"/>
    <w:rsid w:val="00644AE6"/>
    <w:rsid w:val="00644C7C"/>
    <w:rsid w:val="00650EDA"/>
    <w:rsid w:val="006512CA"/>
    <w:rsid w:val="00652470"/>
    <w:rsid w:val="006524E2"/>
    <w:rsid w:val="0065281C"/>
    <w:rsid w:val="0065328E"/>
    <w:rsid w:val="00653581"/>
    <w:rsid w:val="00654621"/>
    <w:rsid w:val="006601BA"/>
    <w:rsid w:val="00660373"/>
    <w:rsid w:val="00660762"/>
    <w:rsid w:val="00660801"/>
    <w:rsid w:val="00662EDA"/>
    <w:rsid w:val="006633BF"/>
    <w:rsid w:val="00663CE6"/>
    <w:rsid w:val="00665FFC"/>
    <w:rsid w:val="0066648A"/>
    <w:rsid w:val="00666AA3"/>
    <w:rsid w:val="006674E3"/>
    <w:rsid w:val="0067155C"/>
    <w:rsid w:val="00671FF2"/>
    <w:rsid w:val="006726E6"/>
    <w:rsid w:val="00672A7D"/>
    <w:rsid w:val="00672F47"/>
    <w:rsid w:val="006730B9"/>
    <w:rsid w:val="00673DEC"/>
    <w:rsid w:val="00674140"/>
    <w:rsid w:val="00675964"/>
    <w:rsid w:val="006761AB"/>
    <w:rsid w:val="0067706B"/>
    <w:rsid w:val="0067734B"/>
    <w:rsid w:val="00677DBB"/>
    <w:rsid w:val="00680319"/>
    <w:rsid w:val="006807CE"/>
    <w:rsid w:val="00680CDA"/>
    <w:rsid w:val="0068130C"/>
    <w:rsid w:val="0068135D"/>
    <w:rsid w:val="00684509"/>
    <w:rsid w:val="00685343"/>
    <w:rsid w:val="00685C7E"/>
    <w:rsid w:val="006867F8"/>
    <w:rsid w:val="00687A2C"/>
    <w:rsid w:val="0069140D"/>
    <w:rsid w:val="00691584"/>
    <w:rsid w:val="00691A82"/>
    <w:rsid w:val="00692009"/>
    <w:rsid w:val="0069471E"/>
    <w:rsid w:val="006955F4"/>
    <w:rsid w:val="00695FF2"/>
    <w:rsid w:val="0069609C"/>
    <w:rsid w:val="006963AC"/>
    <w:rsid w:val="00697718"/>
    <w:rsid w:val="0069784E"/>
    <w:rsid w:val="00697BA7"/>
    <w:rsid w:val="006A04B7"/>
    <w:rsid w:val="006A1F67"/>
    <w:rsid w:val="006A2316"/>
    <w:rsid w:val="006A3BAE"/>
    <w:rsid w:val="006A4D30"/>
    <w:rsid w:val="006A4EA1"/>
    <w:rsid w:val="006A5099"/>
    <w:rsid w:val="006A510F"/>
    <w:rsid w:val="006A54BA"/>
    <w:rsid w:val="006A5605"/>
    <w:rsid w:val="006B0F1B"/>
    <w:rsid w:val="006B0F40"/>
    <w:rsid w:val="006B15B5"/>
    <w:rsid w:val="006B17BF"/>
    <w:rsid w:val="006B1EFD"/>
    <w:rsid w:val="006B283A"/>
    <w:rsid w:val="006B289C"/>
    <w:rsid w:val="006B2D2B"/>
    <w:rsid w:val="006B3164"/>
    <w:rsid w:val="006B40F8"/>
    <w:rsid w:val="006B42D5"/>
    <w:rsid w:val="006B4975"/>
    <w:rsid w:val="006B4B35"/>
    <w:rsid w:val="006B511E"/>
    <w:rsid w:val="006B56D6"/>
    <w:rsid w:val="006B5B8E"/>
    <w:rsid w:val="006B64C7"/>
    <w:rsid w:val="006B65D7"/>
    <w:rsid w:val="006B6F57"/>
    <w:rsid w:val="006B6F77"/>
    <w:rsid w:val="006B7271"/>
    <w:rsid w:val="006C01C0"/>
    <w:rsid w:val="006C18EA"/>
    <w:rsid w:val="006C1D5D"/>
    <w:rsid w:val="006C34E3"/>
    <w:rsid w:val="006C3674"/>
    <w:rsid w:val="006C40DB"/>
    <w:rsid w:val="006C5263"/>
    <w:rsid w:val="006C6A7D"/>
    <w:rsid w:val="006C7266"/>
    <w:rsid w:val="006C7738"/>
    <w:rsid w:val="006D0A37"/>
    <w:rsid w:val="006D183F"/>
    <w:rsid w:val="006D25CE"/>
    <w:rsid w:val="006D366E"/>
    <w:rsid w:val="006D402A"/>
    <w:rsid w:val="006D4DE6"/>
    <w:rsid w:val="006D4F9A"/>
    <w:rsid w:val="006D5A85"/>
    <w:rsid w:val="006D6680"/>
    <w:rsid w:val="006D7143"/>
    <w:rsid w:val="006D74FB"/>
    <w:rsid w:val="006D7AE4"/>
    <w:rsid w:val="006E07E7"/>
    <w:rsid w:val="006E0834"/>
    <w:rsid w:val="006E0B5B"/>
    <w:rsid w:val="006E15CA"/>
    <w:rsid w:val="006E299A"/>
    <w:rsid w:val="006E31D8"/>
    <w:rsid w:val="006E52DA"/>
    <w:rsid w:val="006E5B04"/>
    <w:rsid w:val="006E6643"/>
    <w:rsid w:val="006E6A1C"/>
    <w:rsid w:val="006E6E48"/>
    <w:rsid w:val="006E7D10"/>
    <w:rsid w:val="006F03F9"/>
    <w:rsid w:val="006F045B"/>
    <w:rsid w:val="006F11B3"/>
    <w:rsid w:val="006F2502"/>
    <w:rsid w:val="006F2E15"/>
    <w:rsid w:val="006F35EA"/>
    <w:rsid w:val="006F5CEF"/>
    <w:rsid w:val="006F721B"/>
    <w:rsid w:val="0070047A"/>
    <w:rsid w:val="007004CC"/>
    <w:rsid w:val="00700852"/>
    <w:rsid w:val="0070192A"/>
    <w:rsid w:val="00702172"/>
    <w:rsid w:val="00703BA3"/>
    <w:rsid w:val="00704489"/>
    <w:rsid w:val="007044C1"/>
    <w:rsid w:val="00704B0D"/>
    <w:rsid w:val="00705E80"/>
    <w:rsid w:val="00706C67"/>
    <w:rsid w:val="00707062"/>
    <w:rsid w:val="00710809"/>
    <w:rsid w:val="00710FFA"/>
    <w:rsid w:val="00712E57"/>
    <w:rsid w:val="007133A6"/>
    <w:rsid w:val="0071516E"/>
    <w:rsid w:val="007154BA"/>
    <w:rsid w:val="0071656D"/>
    <w:rsid w:val="007167DA"/>
    <w:rsid w:val="00717AAB"/>
    <w:rsid w:val="0072030D"/>
    <w:rsid w:val="0072078C"/>
    <w:rsid w:val="007210CB"/>
    <w:rsid w:val="00721C0E"/>
    <w:rsid w:val="00721C5D"/>
    <w:rsid w:val="00721E49"/>
    <w:rsid w:val="00722299"/>
    <w:rsid w:val="00722739"/>
    <w:rsid w:val="007231E3"/>
    <w:rsid w:val="00723F74"/>
    <w:rsid w:val="00724207"/>
    <w:rsid w:val="007247D8"/>
    <w:rsid w:val="00725457"/>
    <w:rsid w:val="007257C6"/>
    <w:rsid w:val="00725F47"/>
    <w:rsid w:val="007267B2"/>
    <w:rsid w:val="007277C7"/>
    <w:rsid w:val="00730E87"/>
    <w:rsid w:val="007317B5"/>
    <w:rsid w:val="00732C50"/>
    <w:rsid w:val="00733571"/>
    <w:rsid w:val="00733A92"/>
    <w:rsid w:val="00733D60"/>
    <w:rsid w:val="007343AA"/>
    <w:rsid w:val="00734755"/>
    <w:rsid w:val="00735D20"/>
    <w:rsid w:val="00736156"/>
    <w:rsid w:val="007367AC"/>
    <w:rsid w:val="00736BBC"/>
    <w:rsid w:val="00736D3C"/>
    <w:rsid w:val="00737593"/>
    <w:rsid w:val="00742AFA"/>
    <w:rsid w:val="00742FFF"/>
    <w:rsid w:val="0074318A"/>
    <w:rsid w:val="00743672"/>
    <w:rsid w:val="007447C5"/>
    <w:rsid w:val="00746111"/>
    <w:rsid w:val="007464E7"/>
    <w:rsid w:val="007466CA"/>
    <w:rsid w:val="00747A52"/>
    <w:rsid w:val="00747A61"/>
    <w:rsid w:val="00747AF0"/>
    <w:rsid w:val="00747AF1"/>
    <w:rsid w:val="00750104"/>
    <w:rsid w:val="00750CC2"/>
    <w:rsid w:val="00750D73"/>
    <w:rsid w:val="0075242C"/>
    <w:rsid w:val="00752A4D"/>
    <w:rsid w:val="00753055"/>
    <w:rsid w:val="00753AE2"/>
    <w:rsid w:val="007542DE"/>
    <w:rsid w:val="00754961"/>
    <w:rsid w:val="00754C93"/>
    <w:rsid w:val="0075604F"/>
    <w:rsid w:val="007567F7"/>
    <w:rsid w:val="0075781C"/>
    <w:rsid w:val="00757D15"/>
    <w:rsid w:val="00757F70"/>
    <w:rsid w:val="00760A71"/>
    <w:rsid w:val="00760FF2"/>
    <w:rsid w:val="00761E49"/>
    <w:rsid w:val="00762518"/>
    <w:rsid w:val="0076355B"/>
    <w:rsid w:val="00763964"/>
    <w:rsid w:val="00763AE1"/>
    <w:rsid w:val="007646DF"/>
    <w:rsid w:val="00764732"/>
    <w:rsid w:val="0076473C"/>
    <w:rsid w:val="00764FD7"/>
    <w:rsid w:val="0076562F"/>
    <w:rsid w:val="00765C24"/>
    <w:rsid w:val="007664EC"/>
    <w:rsid w:val="0076799A"/>
    <w:rsid w:val="00767B0D"/>
    <w:rsid w:val="00767FB7"/>
    <w:rsid w:val="007706AA"/>
    <w:rsid w:val="007711C2"/>
    <w:rsid w:val="0077146E"/>
    <w:rsid w:val="00772B21"/>
    <w:rsid w:val="007736DD"/>
    <w:rsid w:val="007745A2"/>
    <w:rsid w:val="0077469B"/>
    <w:rsid w:val="00776EE4"/>
    <w:rsid w:val="00780650"/>
    <w:rsid w:val="00782872"/>
    <w:rsid w:val="0078311C"/>
    <w:rsid w:val="00783171"/>
    <w:rsid w:val="00784704"/>
    <w:rsid w:val="0078486B"/>
    <w:rsid w:val="0078614C"/>
    <w:rsid w:val="007863A0"/>
    <w:rsid w:val="007901B8"/>
    <w:rsid w:val="00790DD9"/>
    <w:rsid w:val="007912B9"/>
    <w:rsid w:val="00792B0B"/>
    <w:rsid w:val="0079354D"/>
    <w:rsid w:val="007938AB"/>
    <w:rsid w:val="00794FBF"/>
    <w:rsid w:val="007951FD"/>
    <w:rsid w:val="007967D4"/>
    <w:rsid w:val="007970F3"/>
    <w:rsid w:val="0079753E"/>
    <w:rsid w:val="007A0D4D"/>
    <w:rsid w:val="007A178F"/>
    <w:rsid w:val="007A29D0"/>
    <w:rsid w:val="007A341A"/>
    <w:rsid w:val="007A369B"/>
    <w:rsid w:val="007A453A"/>
    <w:rsid w:val="007A57B7"/>
    <w:rsid w:val="007A61EA"/>
    <w:rsid w:val="007A6374"/>
    <w:rsid w:val="007A6D50"/>
    <w:rsid w:val="007A6DB9"/>
    <w:rsid w:val="007A706E"/>
    <w:rsid w:val="007A7845"/>
    <w:rsid w:val="007B4B3C"/>
    <w:rsid w:val="007B53D2"/>
    <w:rsid w:val="007B586F"/>
    <w:rsid w:val="007B5E0C"/>
    <w:rsid w:val="007B6132"/>
    <w:rsid w:val="007B64D4"/>
    <w:rsid w:val="007B6835"/>
    <w:rsid w:val="007B6C41"/>
    <w:rsid w:val="007B6EAC"/>
    <w:rsid w:val="007B7262"/>
    <w:rsid w:val="007B77A7"/>
    <w:rsid w:val="007B7951"/>
    <w:rsid w:val="007C0612"/>
    <w:rsid w:val="007C1B63"/>
    <w:rsid w:val="007C2707"/>
    <w:rsid w:val="007C4351"/>
    <w:rsid w:val="007C62C6"/>
    <w:rsid w:val="007C66B2"/>
    <w:rsid w:val="007C6898"/>
    <w:rsid w:val="007C74F9"/>
    <w:rsid w:val="007D0A91"/>
    <w:rsid w:val="007D11D9"/>
    <w:rsid w:val="007D136D"/>
    <w:rsid w:val="007D324F"/>
    <w:rsid w:val="007D3306"/>
    <w:rsid w:val="007D33C5"/>
    <w:rsid w:val="007D3E26"/>
    <w:rsid w:val="007D3FEE"/>
    <w:rsid w:val="007D540D"/>
    <w:rsid w:val="007D5869"/>
    <w:rsid w:val="007D5BF1"/>
    <w:rsid w:val="007D6255"/>
    <w:rsid w:val="007D6A80"/>
    <w:rsid w:val="007D6B86"/>
    <w:rsid w:val="007D7B61"/>
    <w:rsid w:val="007D7E84"/>
    <w:rsid w:val="007E1150"/>
    <w:rsid w:val="007E12C7"/>
    <w:rsid w:val="007E1F06"/>
    <w:rsid w:val="007E2989"/>
    <w:rsid w:val="007E2D46"/>
    <w:rsid w:val="007E4148"/>
    <w:rsid w:val="007E4DE0"/>
    <w:rsid w:val="007E556E"/>
    <w:rsid w:val="007E6E8C"/>
    <w:rsid w:val="007E793B"/>
    <w:rsid w:val="007E7C99"/>
    <w:rsid w:val="007F004B"/>
    <w:rsid w:val="007F0884"/>
    <w:rsid w:val="007F1B2D"/>
    <w:rsid w:val="007F1B72"/>
    <w:rsid w:val="007F28C5"/>
    <w:rsid w:val="007F34EC"/>
    <w:rsid w:val="007F3F9B"/>
    <w:rsid w:val="007F54DE"/>
    <w:rsid w:val="007F5890"/>
    <w:rsid w:val="007F5C4B"/>
    <w:rsid w:val="007F6824"/>
    <w:rsid w:val="008002B8"/>
    <w:rsid w:val="00800645"/>
    <w:rsid w:val="00800D43"/>
    <w:rsid w:val="00800DAA"/>
    <w:rsid w:val="008013FE"/>
    <w:rsid w:val="00801B19"/>
    <w:rsid w:val="00802115"/>
    <w:rsid w:val="00802767"/>
    <w:rsid w:val="0080290E"/>
    <w:rsid w:val="00802A60"/>
    <w:rsid w:val="00803A1C"/>
    <w:rsid w:val="00804141"/>
    <w:rsid w:val="008049B8"/>
    <w:rsid w:val="008062AD"/>
    <w:rsid w:val="008105DA"/>
    <w:rsid w:val="00810B38"/>
    <w:rsid w:val="00810E47"/>
    <w:rsid w:val="0081107E"/>
    <w:rsid w:val="008111D4"/>
    <w:rsid w:val="008140FE"/>
    <w:rsid w:val="00814FB8"/>
    <w:rsid w:val="0081564A"/>
    <w:rsid w:val="00815D5B"/>
    <w:rsid w:val="00815EAA"/>
    <w:rsid w:val="00816741"/>
    <w:rsid w:val="00816AA1"/>
    <w:rsid w:val="008175E1"/>
    <w:rsid w:val="00817D2D"/>
    <w:rsid w:val="0082079E"/>
    <w:rsid w:val="008207EC"/>
    <w:rsid w:val="00820F08"/>
    <w:rsid w:val="008214B3"/>
    <w:rsid w:val="008217E6"/>
    <w:rsid w:val="00821CB5"/>
    <w:rsid w:val="0082244F"/>
    <w:rsid w:val="008226D6"/>
    <w:rsid w:val="00823F0A"/>
    <w:rsid w:val="00823F99"/>
    <w:rsid w:val="008259FD"/>
    <w:rsid w:val="008274B9"/>
    <w:rsid w:val="00827867"/>
    <w:rsid w:val="00831A60"/>
    <w:rsid w:val="00831CF0"/>
    <w:rsid w:val="00831E74"/>
    <w:rsid w:val="008321AA"/>
    <w:rsid w:val="00833114"/>
    <w:rsid w:val="008331C7"/>
    <w:rsid w:val="008337E3"/>
    <w:rsid w:val="00833D73"/>
    <w:rsid w:val="00833FFF"/>
    <w:rsid w:val="008345D9"/>
    <w:rsid w:val="00834B23"/>
    <w:rsid w:val="0083559A"/>
    <w:rsid w:val="00836135"/>
    <w:rsid w:val="00836F85"/>
    <w:rsid w:val="00837339"/>
    <w:rsid w:val="00840747"/>
    <w:rsid w:val="008409D8"/>
    <w:rsid w:val="00841A6C"/>
    <w:rsid w:val="00842AFA"/>
    <w:rsid w:val="00843740"/>
    <w:rsid w:val="008444F6"/>
    <w:rsid w:val="008445E0"/>
    <w:rsid w:val="0084529C"/>
    <w:rsid w:val="00845927"/>
    <w:rsid w:val="0084592C"/>
    <w:rsid w:val="00845D69"/>
    <w:rsid w:val="008469E7"/>
    <w:rsid w:val="00846D0E"/>
    <w:rsid w:val="00850BAF"/>
    <w:rsid w:val="00851D80"/>
    <w:rsid w:val="00852F78"/>
    <w:rsid w:val="00853AAF"/>
    <w:rsid w:val="00856113"/>
    <w:rsid w:val="008563B9"/>
    <w:rsid w:val="00860122"/>
    <w:rsid w:val="00860328"/>
    <w:rsid w:val="00860AA1"/>
    <w:rsid w:val="00860CF7"/>
    <w:rsid w:val="00861845"/>
    <w:rsid w:val="008620BF"/>
    <w:rsid w:val="00862976"/>
    <w:rsid w:val="00862991"/>
    <w:rsid w:val="00862C55"/>
    <w:rsid w:val="0086382C"/>
    <w:rsid w:val="00863B03"/>
    <w:rsid w:val="00864027"/>
    <w:rsid w:val="00864C58"/>
    <w:rsid w:val="00865CBF"/>
    <w:rsid w:val="008662B6"/>
    <w:rsid w:val="00866336"/>
    <w:rsid w:val="0086737A"/>
    <w:rsid w:val="00867B20"/>
    <w:rsid w:val="00867D17"/>
    <w:rsid w:val="00870959"/>
    <w:rsid w:val="00871401"/>
    <w:rsid w:val="008721FF"/>
    <w:rsid w:val="0087236A"/>
    <w:rsid w:val="00872409"/>
    <w:rsid w:val="00872F15"/>
    <w:rsid w:val="00872F36"/>
    <w:rsid w:val="008758BC"/>
    <w:rsid w:val="00876E56"/>
    <w:rsid w:val="00877376"/>
    <w:rsid w:val="00881193"/>
    <w:rsid w:val="008816EF"/>
    <w:rsid w:val="00881829"/>
    <w:rsid w:val="00881CF1"/>
    <w:rsid w:val="008826B8"/>
    <w:rsid w:val="0088481E"/>
    <w:rsid w:val="00885AEC"/>
    <w:rsid w:val="00885AFA"/>
    <w:rsid w:val="008867B2"/>
    <w:rsid w:val="00886C73"/>
    <w:rsid w:val="008871B2"/>
    <w:rsid w:val="008904A1"/>
    <w:rsid w:val="00890D88"/>
    <w:rsid w:val="0089287A"/>
    <w:rsid w:val="00893343"/>
    <w:rsid w:val="00894FB2"/>
    <w:rsid w:val="008955EC"/>
    <w:rsid w:val="00896199"/>
    <w:rsid w:val="00896F50"/>
    <w:rsid w:val="00897228"/>
    <w:rsid w:val="00897A30"/>
    <w:rsid w:val="00897A47"/>
    <w:rsid w:val="008A155D"/>
    <w:rsid w:val="008A18DD"/>
    <w:rsid w:val="008A209E"/>
    <w:rsid w:val="008A2242"/>
    <w:rsid w:val="008A2243"/>
    <w:rsid w:val="008A2E3D"/>
    <w:rsid w:val="008A303E"/>
    <w:rsid w:val="008A3060"/>
    <w:rsid w:val="008A3FDA"/>
    <w:rsid w:val="008A4FD8"/>
    <w:rsid w:val="008A5272"/>
    <w:rsid w:val="008A579E"/>
    <w:rsid w:val="008A591D"/>
    <w:rsid w:val="008A6347"/>
    <w:rsid w:val="008A671B"/>
    <w:rsid w:val="008A6956"/>
    <w:rsid w:val="008A6CEC"/>
    <w:rsid w:val="008A7AF8"/>
    <w:rsid w:val="008B0394"/>
    <w:rsid w:val="008B0F6D"/>
    <w:rsid w:val="008B1F9F"/>
    <w:rsid w:val="008B397F"/>
    <w:rsid w:val="008B4161"/>
    <w:rsid w:val="008B41A7"/>
    <w:rsid w:val="008B5C43"/>
    <w:rsid w:val="008B5ECA"/>
    <w:rsid w:val="008B6897"/>
    <w:rsid w:val="008B773B"/>
    <w:rsid w:val="008B7776"/>
    <w:rsid w:val="008C1A1A"/>
    <w:rsid w:val="008C2188"/>
    <w:rsid w:val="008C2385"/>
    <w:rsid w:val="008C2C9E"/>
    <w:rsid w:val="008C3628"/>
    <w:rsid w:val="008C4562"/>
    <w:rsid w:val="008C5D80"/>
    <w:rsid w:val="008C76DC"/>
    <w:rsid w:val="008C7DE7"/>
    <w:rsid w:val="008D0893"/>
    <w:rsid w:val="008D17A3"/>
    <w:rsid w:val="008D200D"/>
    <w:rsid w:val="008D3237"/>
    <w:rsid w:val="008D3B5E"/>
    <w:rsid w:val="008D40D1"/>
    <w:rsid w:val="008D656F"/>
    <w:rsid w:val="008D7BA5"/>
    <w:rsid w:val="008E06CF"/>
    <w:rsid w:val="008E09D8"/>
    <w:rsid w:val="008E0D85"/>
    <w:rsid w:val="008E15DA"/>
    <w:rsid w:val="008E1BB1"/>
    <w:rsid w:val="008E1E61"/>
    <w:rsid w:val="008E2CF8"/>
    <w:rsid w:val="008E3FE9"/>
    <w:rsid w:val="008E50C7"/>
    <w:rsid w:val="008E56C7"/>
    <w:rsid w:val="008E59AE"/>
    <w:rsid w:val="008E7C5A"/>
    <w:rsid w:val="008F037C"/>
    <w:rsid w:val="008F14B8"/>
    <w:rsid w:val="008F3872"/>
    <w:rsid w:val="008F3954"/>
    <w:rsid w:val="008F3EBD"/>
    <w:rsid w:val="008F44E1"/>
    <w:rsid w:val="008F4F1D"/>
    <w:rsid w:val="008F5525"/>
    <w:rsid w:val="008F55AF"/>
    <w:rsid w:val="008F5F42"/>
    <w:rsid w:val="009003C7"/>
    <w:rsid w:val="0090061C"/>
    <w:rsid w:val="00900A19"/>
    <w:rsid w:val="0090227C"/>
    <w:rsid w:val="0090328F"/>
    <w:rsid w:val="00907BEF"/>
    <w:rsid w:val="009100A5"/>
    <w:rsid w:val="009124CE"/>
    <w:rsid w:val="009134CF"/>
    <w:rsid w:val="00913AB1"/>
    <w:rsid w:val="00913CC7"/>
    <w:rsid w:val="00913E3A"/>
    <w:rsid w:val="009148F0"/>
    <w:rsid w:val="00914CB1"/>
    <w:rsid w:val="0091577E"/>
    <w:rsid w:val="00916436"/>
    <w:rsid w:val="00917178"/>
    <w:rsid w:val="009173BC"/>
    <w:rsid w:val="00917CDE"/>
    <w:rsid w:val="0092061A"/>
    <w:rsid w:val="00920C51"/>
    <w:rsid w:val="00920CC8"/>
    <w:rsid w:val="00921523"/>
    <w:rsid w:val="00921A9B"/>
    <w:rsid w:val="009232A9"/>
    <w:rsid w:val="00923461"/>
    <w:rsid w:val="009253C4"/>
    <w:rsid w:val="00926605"/>
    <w:rsid w:val="00926DDE"/>
    <w:rsid w:val="00926E45"/>
    <w:rsid w:val="00926EA3"/>
    <w:rsid w:val="00927061"/>
    <w:rsid w:val="009309B9"/>
    <w:rsid w:val="00930D04"/>
    <w:rsid w:val="00930E27"/>
    <w:rsid w:val="009317AA"/>
    <w:rsid w:val="00931F3B"/>
    <w:rsid w:val="009323C3"/>
    <w:rsid w:val="0093303E"/>
    <w:rsid w:val="0093338C"/>
    <w:rsid w:val="00933F00"/>
    <w:rsid w:val="00933F24"/>
    <w:rsid w:val="00934BBD"/>
    <w:rsid w:val="00934D1A"/>
    <w:rsid w:val="00936886"/>
    <w:rsid w:val="00936DDB"/>
    <w:rsid w:val="00937185"/>
    <w:rsid w:val="00937426"/>
    <w:rsid w:val="00940879"/>
    <w:rsid w:val="00941768"/>
    <w:rsid w:val="00943437"/>
    <w:rsid w:val="00946362"/>
    <w:rsid w:val="0094659D"/>
    <w:rsid w:val="00946E15"/>
    <w:rsid w:val="00947BBE"/>
    <w:rsid w:val="0095021D"/>
    <w:rsid w:val="0095071E"/>
    <w:rsid w:val="00951BBB"/>
    <w:rsid w:val="00952085"/>
    <w:rsid w:val="0095240B"/>
    <w:rsid w:val="009528A7"/>
    <w:rsid w:val="00954F1A"/>
    <w:rsid w:val="00955162"/>
    <w:rsid w:val="00955750"/>
    <w:rsid w:val="00956BB1"/>
    <w:rsid w:val="009572EA"/>
    <w:rsid w:val="0096146E"/>
    <w:rsid w:val="0096150E"/>
    <w:rsid w:val="00961EFC"/>
    <w:rsid w:val="009624D4"/>
    <w:rsid w:val="009631C2"/>
    <w:rsid w:val="0096448E"/>
    <w:rsid w:val="009658B6"/>
    <w:rsid w:val="00965EA6"/>
    <w:rsid w:val="00966AED"/>
    <w:rsid w:val="009675B3"/>
    <w:rsid w:val="00967887"/>
    <w:rsid w:val="00967CB8"/>
    <w:rsid w:val="00970450"/>
    <w:rsid w:val="00971157"/>
    <w:rsid w:val="00971D09"/>
    <w:rsid w:val="00972A02"/>
    <w:rsid w:val="009751AD"/>
    <w:rsid w:val="00976329"/>
    <w:rsid w:val="00977C27"/>
    <w:rsid w:val="00977C46"/>
    <w:rsid w:val="00980555"/>
    <w:rsid w:val="0098160C"/>
    <w:rsid w:val="009816EB"/>
    <w:rsid w:val="009817D0"/>
    <w:rsid w:val="00981AA0"/>
    <w:rsid w:val="00981CF4"/>
    <w:rsid w:val="0098215A"/>
    <w:rsid w:val="00982B73"/>
    <w:rsid w:val="0098498D"/>
    <w:rsid w:val="009852F9"/>
    <w:rsid w:val="00985D92"/>
    <w:rsid w:val="00985F0A"/>
    <w:rsid w:val="009862D0"/>
    <w:rsid w:val="00986EF7"/>
    <w:rsid w:val="009875E5"/>
    <w:rsid w:val="0098780D"/>
    <w:rsid w:val="009878B7"/>
    <w:rsid w:val="009903C4"/>
    <w:rsid w:val="0099086A"/>
    <w:rsid w:val="0099112B"/>
    <w:rsid w:val="00991714"/>
    <w:rsid w:val="00991CE9"/>
    <w:rsid w:val="00992606"/>
    <w:rsid w:val="00992EEE"/>
    <w:rsid w:val="0099337B"/>
    <w:rsid w:val="0099371F"/>
    <w:rsid w:val="00993E4C"/>
    <w:rsid w:val="00995AA0"/>
    <w:rsid w:val="009972E3"/>
    <w:rsid w:val="009A08C1"/>
    <w:rsid w:val="009A12CF"/>
    <w:rsid w:val="009A1576"/>
    <w:rsid w:val="009A1A7E"/>
    <w:rsid w:val="009A26A0"/>
    <w:rsid w:val="009A42D2"/>
    <w:rsid w:val="009A53FF"/>
    <w:rsid w:val="009A6A87"/>
    <w:rsid w:val="009A6AF1"/>
    <w:rsid w:val="009A74D9"/>
    <w:rsid w:val="009B0464"/>
    <w:rsid w:val="009B0C32"/>
    <w:rsid w:val="009B1C0A"/>
    <w:rsid w:val="009B2B98"/>
    <w:rsid w:val="009B2E45"/>
    <w:rsid w:val="009B3055"/>
    <w:rsid w:val="009B317D"/>
    <w:rsid w:val="009B3187"/>
    <w:rsid w:val="009B34B5"/>
    <w:rsid w:val="009B4820"/>
    <w:rsid w:val="009B5302"/>
    <w:rsid w:val="009B5DB0"/>
    <w:rsid w:val="009B6B06"/>
    <w:rsid w:val="009B788F"/>
    <w:rsid w:val="009C133E"/>
    <w:rsid w:val="009C4921"/>
    <w:rsid w:val="009C4A45"/>
    <w:rsid w:val="009C5B8F"/>
    <w:rsid w:val="009C658E"/>
    <w:rsid w:val="009C6722"/>
    <w:rsid w:val="009C7AF8"/>
    <w:rsid w:val="009C7C41"/>
    <w:rsid w:val="009D0001"/>
    <w:rsid w:val="009D1E24"/>
    <w:rsid w:val="009D2F08"/>
    <w:rsid w:val="009D3C41"/>
    <w:rsid w:val="009D4E9F"/>
    <w:rsid w:val="009D5C66"/>
    <w:rsid w:val="009D605F"/>
    <w:rsid w:val="009E04FE"/>
    <w:rsid w:val="009E06B9"/>
    <w:rsid w:val="009E088F"/>
    <w:rsid w:val="009E13D9"/>
    <w:rsid w:val="009E14E2"/>
    <w:rsid w:val="009E1661"/>
    <w:rsid w:val="009E17BD"/>
    <w:rsid w:val="009E1D9D"/>
    <w:rsid w:val="009E253E"/>
    <w:rsid w:val="009E2B95"/>
    <w:rsid w:val="009E2D8F"/>
    <w:rsid w:val="009E3198"/>
    <w:rsid w:val="009E55C1"/>
    <w:rsid w:val="009E6478"/>
    <w:rsid w:val="009E7A45"/>
    <w:rsid w:val="009F0398"/>
    <w:rsid w:val="009F1520"/>
    <w:rsid w:val="009F239E"/>
    <w:rsid w:val="009F39A4"/>
    <w:rsid w:val="009F43A6"/>
    <w:rsid w:val="009F51A8"/>
    <w:rsid w:val="009F587E"/>
    <w:rsid w:val="009F5CE2"/>
    <w:rsid w:val="009F6A63"/>
    <w:rsid w:val="009F6E28"/>
    <w:rsid w:val="009F7718"/>
    <w:rsid w:val="00A00CF8"/>
    <w:rsid w:val="00A013B8"/>
    <w:rsid w:val="00A02370"/>
    <w:rsid w:val="00A023A2"/>
    <w:rsid w:val="00A0313D"/>
    <w:rsid w:val="00A03C50"/>
    <w:rsid w:val="00A05FCF"/>
    <w:rsid w:val="00A074DC"/>
    <w:rsid w:val="00A11811"/>
    <w:rsid w:val="00A127CB"/>
    <w:rsid w:val="00A13559"/>
    <w:rsid w:val="00A13C93"/>
    <w:rsid w:val="00A14CD2"/>
    <w:rsid w:val="00A1577B"/>
    <w:rsid w:val="00A15D5B"/>
    <w:rsid w:val="00A15F0E"/>
    <w:rsid w:val="00A1649E"/>
    <w:rsid w:val="00A17846"/>
    <w:rsid w:val="00A207F5"/>
    <w:rsid w:val="00A22968"/>
    <w:rsid w:val="00A230CF"/>
    <w:rsid w:val="00A23508"/>
    <w:rsid w:val="00A23C8C"/>
    <w:rsid w:val="00A24363"/>
    <w:rsid w:val="00A24CA7"/>
    <w:rsid w:val="00A251A9"/>
    <w:rsid w:val="00A25DB4"/>
    <w:rsid w:val="00A26AB0"/>
    <w:rsid w:val="00A27880"/>
    <w:rsid w:val="00A27EDB"/>
    <w:rsid w:val="00A30D16"/>
    <w:rsid w:val="00A31D22"/>
    <w:rsid w:val="00A330BE"/>
    <w:rsid w:val="00A342F1"/>
    <w:rsid w:val="00A35207"/>
    <w:rsid w:val="00A35B65"/>
    <w:rsid w:val="00A40D0E"/>
    <w:rsid w:val="00A41467"/>
    <w:rsid w:val="00A426A9"/>
    <w:rsid w:val="00A42F1C"/>
    <w:rsid w:val="00A43259"/>
    <w:rsid w:val="00A43CB0"/>
    <w:rsid w:val="00A44A23"/>
    <w:rsid w:val="00A45488"/>
    <w:rsid w:val="00A460C8"/>
    <w:rsid w:val="00A46EA9"/>
    <w:rsid w:val="00A47027"/>
    <w:rsid w:val="00A475B1"/>
    <w:rsid w:val="00A47774"/>
    <w:rsid w:val="00A50DEF"/>
    <w:rsid w:val="00A51753"/>
    <w:rsid w:val="00A5270B"/>
    <w:rsid w:val="00A527D3"/>
    <w:rsid w:val="00A52B27"/>
    <w:rsid w:val="00A54BB0"/>
    <w:rsid w:val="00A5680F"/>
    <w:rsid w:val="00A5685E"/>
    <w:rsid w:val="00A601FD"/>
    <w:rsid w:val="00A608DB"/>
    <w:rsid w:val="00A61612"/>
    <w:rsid w:val="00A625A8"/>
    <w:rsid w:val="00A62BBA"/>
    <w:rsid w:val="00A630A8"/>
    <w:rsid w:val="00A63755"/>
    <w:rsid w:val="00A63859"/>
    <w:rsid w:val="00A643B4"/>
    <w:rsid w:val="00A6458C"/>
    <w:rsid w:val="00A6563B"/>
    <w:rsid w:val="00A666E9"/>
    <w:rsid w:val="00A66B7D"/>
    <w:rsid w:val="00A705B0"/>
    <w:rsid w:val="00A71095"/>
    <w:rsid w:val="00A714BD"/>
    <w:rsid w:val="00A718EA"/>
    <w:rsid w:val="00A71986"/>
    <w:rsid w:val="00A71B1E"/>
    <w:rsid w:val="00A732BA"/>
    <w:rsid w:val="00A73412"/>
    <w:rsid w:val="00A74B77"/>
    <w:rsid w:val="00A76A40"/>
    <w:rsid w:val="00A77973"/>
    <w:rsid w:val="00A77FF6"/>
    <w:rsid w:val="00A8048D"/>
    <w:rsid w:val="00A80F85"/>
    <w:rsid w:val="00A81F59"/>
    <w:rsid w:val="00A863C4"/>
    <w:rsid w:val="00A87899"/>
    <w:rsid w:val="00A9091F"/>
    <w:rsid w:val="00A916EB"/>
    <w:rsid w:val="00A93F4C"/>
    <w:rsid w:val="00A94D02"/>
    <w:rsid w:val="00A94D6B"/>
    <w:rsid w:val="00A95C43"/>
    <w:rsid w:val="00A96D56"/>
    <w:rsid w:val="00AA10B3"/>
    <w:rsid w:val="00AA1330"/>
    <w:rsid w:val="00AA2921"/>
    <w:rsid w:val="00AA3067"/>
    <w:rsid w:val="00AA30B2"/>
    <w:rsid w:val="00AA3A9C"/>
    <w:rsid w:val="00AA495E"/>
    <w:rsid w:val="00AA495F"/>
    <w:rsid w:val="00AA49C3"/>
    <w:rsid w:val="00AA6874"/>
    <w:rsid w:val="00AA7542"/>
    <w:rsid w:val="00AA7558"/>
    <w:rsid w:val="00AA7723"/>
    <w:rsid w:val="00AB097E"/>
    <w:rsid w:val="00AB1BF9"/>
    <w:rsid w:val="00AB25D3"/>
    <w:rsid w:val="00AB29DF"/>
    <w:rsid w:val="00AB319A"/>
    <w:rsid w:val="00AB326A"/>
    <w:rsid w:val="00AB337E"/>
    <w:rsid w:val="00AB4228"/>
    <w:rsid w:val="00AB6A0D"/>
    <w:rsid w:val="00AB6C2E"/>
    <w:rsid w:val="00AB73A1"/>
    <w:rsid w:val="00AC017E"/>
    <w:rsid w:val="00AC1140"/>
    <w:rsid w:val="00AC12B7"/>
    <w:rsid w:val="00AC1E84"/>
    <w:rsid w:val="00AC2A55"/>
    <w:rsid w:val="00AC2BE8"/>
    <w:rsid w:val="00AC3476"/>
    <w:rsid w:val="00AC4003"/>
    <w:rsid w:val="00AC5811"/>
    <w:rsid w:val="00AC60EE"/>
    <w:rsid w:val="00AC6F51"/>
    <w:rsid w:val="00AC7F9C"/>
    <w:rsid w:val="00AD2206"/>
    <w:rsid w:val="00AD24DF"/>
    <w:rsid w:val="00AD26C3"/>
    <w:rsid w:val="00AD2CAB"/>
    <w:rsid w:val="00AD43B6"/>
    <w:rsid w:val="00AD5232"/>
    <w:rsid w:val="00AD5D0C"/>
    <w:rsid w:val="00AD631A"/>
    <w:rsid w:val="00AD65F3"/>
    <w:rsid w:val="00AD66D4"/>
    <w:rsid w:val="00AD7022"/>
    <w:rsid w:val="00AD74DA"/>
    <w:rsid w:val="00AD7A2F"/>
    <w:rsid w:val="00AE0C77"/>
    <w:rsid w:val="00AE1824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B22"/>
    <w:rsid w:val="00AE7CF4"/>
    <w:rsid w:val="00AF2867"/>
    <w:rsid w:val="00AF3590"/>
    <w:rsid w:val="00AF4DD6"/>
    <w:rsid w:val="00AF56F2"/>
    <w:rsid w:val="00AF6CBA"/>
    <w:rsid w:val="00AF70B6"/>
    <w:rsid w:val="00B00130"/>
    <w:rsid w:val="00B018A6"/>
    <w:rsid w:val="00B020D6"/>
    <w:rsid w:val="00B02494"/>
    <w:rsid w:val="00B024C8"/>
    <w:rsid w:val="00B02503"/>
    <w:rsid w:val="00B02D51"/>
    <w:rsid w:val="00B04AEB"/>
    <w:rsid w:val="00B04CCC"/>
    <w:rsid w:val="00B0663F"/>
    <w:rsid w:val="00B06949"/>
    <w:rsid w:val="00B0723E"/>
    <w:rsid w:val="00B0737D"/>
    <w:rsid w:val="00B07FE5"/>
    <w:rsid w:val="00B1083A"/>
    <w:rsid w:val="00B10D99"/>
    <w:rsid w:val="00B118E1"/>
    <w:rsid w:val="00B11945"/>
    <w:rsid w:val="00B131B2"/>
    <w:rsid w:val="00B135BF"/>
    <w:rsid w:val="00B1363A"/>
    <w:rsid w:val="00B1386E"/>
    <w:rsid w:val="00B15549"/>
    <w:rsid w:val="00B1583E"/>
    <w:rsid w:val="00B16160"/>
    <w:rsid w:val="00B165AA"/>
    <w:rsid w:val="00B179DF"/>
    <w:rsid w:val="00B17C82"/>
    <w:rsid w:val="00B212EC"/>
    <w:rsid w:val="00B2180A"/>
    <w:rsid w:val="00B21C9C"/>
    <w:rsid w:val="00B21D7F"/>
    <w:rsid w:val="00B22D1D"/>
    <w:rsid w:val="00B22E17"/>
    <w:rsid w:val="00B24CAB"/>
    <w:rsid w:val="00B254B3"/>
    <w:rsid w:val="00B2565F"/>
    <w:rsid w:val="00B25F93"/>
    <w:rsid w:val="00B26847"/>
    <w:rsid w:val="00B27C96"/>
    <w:rsid w:val="00B308C5"/>
    <w:rsid w:val="00B32C5A"/>
    <w:rsid w:val="00B32F28"/>
    <w:rsid w:val="00B33DF7"/>
    <w:rsid w:val="00B34100"/>
    <w:rsid w:val="00B34D32"/>
    <w:rsid w:val="00B3758E"/>
    <w:rsid w:val="00B37883"/>
    <w:rsid w:val="00B40E39"/>
    <w:rsid w:val="00B40F93"/>
    <w:rsid w:val="00B41805"/>
    <w:rsid w:val="00B41A6D"/>
    <w:rsid w:val="00B42072"/>
    <w:rsid w:val="00B4407E"/>
    <w:rsid w:val="00B4434E"/>
    <w:rsid w:val="00B44A55"/>
    <w:rsid w:val="00B4696B"/>
    <w:rsid w:val="00B47BFD"/>
    <w:rsid w:val="00B47F7D"/>
    <w:rsid w:val="00B47F96"/>
    <w:rsid w:val="00B50233"/>
    <w:rsid w:val="00B50B9B"/>
    <w:rsid w:val="00B511C1"/>
    <w:rsid w:val="00B51274"/>
    <w:rsid w:val="00B513C2"/>
    <w:rsid w:val="00B515CE"/>
    <w:rsid w:val="00B51EEF"/>
    <w:rsid w:val="00B52EA4"/>
    <w:rsid w:val="00B53564"/>
    <w:rsid w:val="00B5562A"/>
    <w:rsid w:val="00B55AD4"/>
    <w:rsid w:val="00B56631"/>
    <w:rsid w:val="00B57C02"/>
    <w:rsid w:val="00B57E3D"/>
    <w:rsid w:val="00B6011C"/>
    <w:rsid w:val="00B60631"/>
    <w:rsid w:val="00B60924"/>
    <w:rsid w:val="00B61120"/>
    <w:rsid w:val="00B61437"/>
    <w:rsid w:val="00B6462A"/>
    <w:rsid w:val="00B65D62"/>
    <w:rsid w:val="00B6702B"/>
    <w:rsid w:val="00B713AC"/>
    <w:rsid w:val="00B71777"/>
    <w:rsid w:val="00B72D95"/>
    <w:rsid w:val="00B73AC8"/>
    <w:rsid w:val="00B73C3A"/>
    <w:rsid w:val="00B73C98"/>
    <w:rsid w:val="00B75910"/>
    <w:rsid w:val="00B76599"/>
    <w:rsid w:val="00B765FF"/>
    <w:rsid w:val="00B767EA"/>
    <w:rsid w:val="00B777B8"/>
    <w:rsid w:val="00B77AF4"/>
    <w:rsid w:val="00B8021E"/>
    <w:rsid w:val="00B80744"/>
    <w:rsid w:val="00B807AC"/>
    <w:rsid w:val="00B82A8F"/>
    <w:rsid w:val="00B8348A"/>
    <w:rsid w:val="00B8367E"/>
    <w:rsid w:val="00B8496F"/>
    <w:rsid w:val="00B85263"/>
    <w:rsid w:val="00B85348"/>
    <w:rsid w:val="00B87B8E"/>
    <w:rsid w:val="00B87F3F"/>
    <w:rsid w:val="00B90E4C"/>
    <w:rsid w:val="00B913E3"/>
    <w:rsid w:val="00B91658"/>
    <w:rsid w:val="00B917A6"/>
    <w:rsid w:val="00B91B80"/>
    <w:rsid w:val="00B91E7C"/>
    <w:rsid w:val="00B937A4"/>
    <w:rsid w:val="00B93F70"/>
    <w:rsid w:val="00B951A7"/>
    <w:rsid w:val="00B953F3"/>
    <w:rsid w:val="00B957E5"/>
    <w:rsid w:val="00B95807"/>
    <w:rsid w:val="00B97E83"/>
    <w:rsid w:val="00BA0BDA"/>
    <w:rsid w:val="00BA2AE1"/>
    <w:rsid w:val="00BA2E62"/>
    <w:rsid w:val="00BA30D8"/>
    <w:rsid w:val="00BA367D"/>
    <w:rsid w:val="00BA3A5B"/>
    <w:rsid w:val="00BA4686"/>
    <w:rsid w:val="00BA4FB0"/>
    <w:rsid w:val="00BA52DE"/>
    <w:rsid w:val="00BA61CB"/>
    <w:rsid w:val="00BA6921"/>
    <w:rsid w:val="00BA779D"/>
    <w:rsid w:val="00BA7C99"/>
    <w:rsid w:val="00BB0242"/>
    <w:rsid w:val="00BB2031"/>
    <w:rsid w:val="00BB2565"/>
    <w:rsid w:val="00BB2E47"/>
    <w:rsid w:val="00BB4462"/>
    <w:rsid w:val="00BB55EA"/>
    <w:rsid w:val="00BB5815"/>
    <w:rsid w:val="00BB5BF6"/>
    <w:rsid w:val="00BB65D4"/>
    <w:rsid w:val="00BB6E1D"/>
    <w:rsid w:val="00BB7611"/>
    <w:rsid w:val="00BB770F"/>
    <w:rsid w:val="00BC042C"/>
    <w:rsid w:val="00BC072E"/>
    <w:rsid w:val="00BC0F2F"/>
    <w:rsid w:val="00BC14C4"/>
    <w:rsid w:val="00BC299C"/>
    <w:rsid w:val="00BC3BD6"/>
    <w:rsid w:val="00BC52AD"/>
    <w:rsid w:val="00BC54CD"/>
    <w:rsid w:val="00BC5E8B"/>
    <w:rsid w:val="00BC5EE3"/>
    <w:rsid w:val="00BD09B0"/>
    <w:rsid w:val="00BD0C23"/>
    <w:rsid w:val="00BD206D"/>
    <w:rsid w:val="00BD360A"/>
    <w:rsid w:val="00BD3C2C"/>
    <w:rsid w:val="00BD5E56"/>
    <w:rsid w:val="00BD5EB3"/>
    <w:rsid w:val="00BD60AF"/>
    <w:rsid w:val="00BD7327"/>
    <w:rsid w:val="00BD74A2"/>
    <w:rsid w:val="00BE000B"/>
    <w:rsid w:val="00BE1348"/>
    <w:rsid w:val="00BE1DDD"/>
    <w:rsid w:val="00BE2ED8"/>
    <w:rsid w:val="00BE3058"/>
    <w:rsid w:val="00BE36D2"/>
    <w:rsid w:val="00BE68C9"/>
    <w:rsid w:val="00BE68D3"/>
    <w:rsid w:val="00BE6978"/>
    <w:rsid w:val="00BE7B95"/>
    <w:rsid w:val="00BF0DA1"/>
    <w:rsid w:val="00BF2CCB"/>
    <w:rsid w:val="00BF39AB"/>
    <w:rsid w:val="00BF401B"/>
    <w:rsid w:val="00BF480D"/>
    <w:rsid w:val="00BF4AFB"/>
    <w:rsid w:val="00BF59B8"/>
    <w:rsid w:val="00BF5A4D"/>
    <w:rsid w:val="00BF6C90"/>
    <w:rsid w:val="00BF6D69"/>
    <w:rsid w:val="00BF78B7"/>
    <w:rsid w:val="00C00063"/>
    <w:rsid w:val="00C00FF3"/>
    <w:rsid w:val="00C012B9"/>
    <w:rsid w:val="00C01336"/>
    <w:rsid w:val="00C01847"/>
    <w:rsid w:val="00C01DFE"/>
    <w:rsid w:val="00C02A5D"/>
    <w:rsid w:val="00C02D38"/>
    <w:rsid w:val="00C0531C"/>
    <w:rsid w:val="00C06A6A"/>
    <w:rsid w:val="00C07465"/>
    <w:rsid w:val="00C07840"/>
    <w:rsid w:val="00C1023A"/>
    <w:rsid w:val="00C10551"/>
    <w:rsid w:val="00C107E9"/>
    <w:rsid w:val="00C109AE"/>
    <w:rsid w:val="00C10B22"/>
    <w:rsid w:val="00C10DCF"/>
    <w:rsid w:val="00C13227"/>
    <w:rsid w:val="00C13382"/>
    <w:rsid w:val="00C14C49"/>
    <w:rsid w:val="00C15983"/>
    <w:rsid w:val="00C16EF7"/>
    <w:rsid w:val="00C200B8"/>
    <w:rsid w:val="00C203D2"/>
    <w:rsid w:val="00C2075C"/>
    <w:rsid w:val="00C208C8"/>
    <w:rsid w:val="00C20C27"/>
    <w:rsid w:val="00C21323"/>
    <w:rsid w:val="00C24971"/>
    <w:rsid w:val="00C24C07"/>
    <w:rsid w:val="00C24F4E"/>
    <w:rsid w:val="00C25589"/>
    <w:rsid w:val="00C26172"/>
    <w:rsid w:val="00C268A9"/>
    <w:rsid w:val="00C26DDB"/>
    <w:rsid w:val="00C275DF"/>
    <w:rsid w:val="00C32199"/>
    <w:rsid w:val="00C32A67"/>
    <w:rsid w:val="00C32B5A"/>
    <w:rsid w:val="00C33047"/>
    <w:rsid w:val="00C33C45"/>
    <w:rsid w:val="00C34029"/>
    <w:rsid w:val="00C343F5"/>
    <w:rsid w:val="00C3494D"/>
    <w:rsid w:val="00C34D84"/>
    <w:rsid w:val="00C34FF6"/>
    <w:rsid w:val="00C35375"/>
    <w:rsid w:val="00C35716"/>
    <w:rsid w:val="00C35F78"/>
    <w:rsid w:val="00C36298"/>
    <w:rsid w:val="00C368D9"/>
    <w:rsid w:val="00C3694C"/>
    <w:rsid w:val="00C4345B"/>
    <w:rsid w:val="00C44A63"/>
    <w:rsid w:val="00C44D0C"/>
    <w:rsid w:val="00C45642"/>
    <w:rsid w:val="00C45985"/>
    <w:rsid w:val="00C45D44"/>
    <w:rsid w:val="00C45DED"/>
    <w:rsid w:val="00C477A0"/>
    <w:rsid w:val="00C513B5"/>
    <w:rsid w:val="00C51B60"/>
    <w:rsid w:val="00C5209C"/>
    <w:rsid w:val="00C521B0"/>
    <w:rsid w:val="00C5281C"/>
    <w:rsid w:val="00C54228"/>
    <w:rsid w:val="00C54362"/>
    <w:rsid w:val="00C60B92"/>
    <w:rsid w:val="00C60F96"/>
    <w:rsid w:val="00C614F7"/>
    <w:rsid w:val="00C61B86"/>
    <w:rsid w:val="00C61E4B"/>
    <w:rsid w:val="00C63656"/>
    <w:rsid w:val="00C63874"/>
    <w:rsid w:val="00C6494D"/>
    <w:rsid w:val="00C64CFB"/>
    <w:rsid w:val="00C64F55"/>
    <w:rsid w:val="00C65094"/>
    <w:rsid w:val="00C655C0"/>
    <w:rsid w:val="00C65B36"/>
    <w:rsid w:val="00C66A70"/>
    <w:rsid w:val="00C66D34"/>
    <w:rsid w:val="00C67365"/>
    <w:rsid w:val="00C67E31"/>
    <w:rsid w:val="00C706FF"/>
    <w:rsid w:val="00C70A62"/>
    <w:rsid w:val="00C70D08"/>
    <w:rsid w:val="00C71510"/>
    <w:rsid w:val="00C716CD"/>
    <w:rsid w:val="00C729BF"/>
    <w:rsid w:val="00C72F45"/>
    <w:rsid w:val="00C74193"/>
    <w:rsid w:val="00C741EF"/>
    <w:rsid w:val="00C74939"/>
    <w:rsid w:val="00C7532D"/>
    <w:rsid w:val="00C75A65"/>
    <w:rsid w:val="00C75EB3"/>
    <w:rsid w:val="00C764AA"/>
    <w:rsid w:val="00C7653E"/>
    <w:rsid w:val="00C77960"/>
    <w:rsid w:val="00C77A48"/>
    <w:rsid w:val="00C77E39"/>
    <w:rsid w:val="00C80198"/>
    <w:rsid w:val="00C812FA"/>
    <w:rsid w:val="00C81C3D"/>
    <w:rsid w:val="00C82604"/>
    <w:rsid w:val="00C82B68"/>
    <w:rsid w:val="00C82C6A"/>
    <w:rsid w:val="00C849ED"/>
    <w:rsid w:val="00C84F7F"/>
    <w:rsid w:val="00C85323"/>
    <w:rsid w:val="00C8595E"/>
    <w:rsid w:val="00C8668D"/>
    <w:rsid w:val="00C8677D"/>
    <w:rsid w:val="00C872D3"/>
    <w:rsid w:val="00C875B8"/>
    <w:rsid w:val="00C8761C"/>
    <w:rsid w:val="00C87787"/>
    <w:rsid w:val="00C879EC"/>
    <w:rsid w:val="00C879F2"/>
    <w:rsid w:val="00C87EDC"/>
    <w:rsid w:val="00C9149D"/>
    <w:rsid w:val="00C9231F"/>
    <w:rsid w:val="00C9251D"/>
    <w:rsid w:val="00C92EE1"/>
    <w:rsid w:val="00C934F8"/>
    <w:rsid w:val="00C941A1"/>
    <w:rsid w:val="00C95B7B"/>
    <w:rsid w:val="00C96475"/>
    <w:rsid w:val="00C9722F"/>
    <w:rsid w:val="00C973A6"/>
    <w:rsid w:val="00C97A3A"/>
    <w:rsid w:val="00CA083D"/>
    <w:rsid w:val="00CA08F3"/>
    <w:rsid w:val="00CA31E6"/>
    <w:rsid w:val="00CA43F6"/>
    <w:rsid w:val="00CA6515"/>
    <w:rsid w:val="00CB0385"/>
    <w:rsid w:val="00CB19EF"/>
    <w:rsid w:val="00CB249E"/>
    <w:rsid w:val="00CB3116"/>
    <w:rsid w:val="00CB34EC"/>
    <w:rsid w:val="00CB45E9"/>
    <w:rsid w:val="00CB540D"/>
    <w:rsid w:val="00CB610A"/>
    <w:rsid w:val="00CB70A0"/>
    <w:rsid w:val="00CC03E2"/>
    <w:rsid w:val="00CC1589"/>
    <w:rsid w:val="00CC270C"/>
    <w:rsid w:val="00CC2DC2"/>
    <w:rsid w:val="00CC3F51"/>
    <w:rsid w:val="00CC5881"/>
    <w:rsid w:val="00CC7797"/>
    <w:rsid w:val="00CD0A4D"/>
    <w:rsid w:val="00CD25DC"/>
    <w:rsid w:val="00CD3418"/>
    <w:rsid w:val="00CD3591"/>
    <w:rsid w:val="00CD3866"/>
    <w:rsid w:val="00CD39BA"/>
    <w:rsid w:val="00CD3D72"/>
    <w:rsid w:val="00CD4683"/>
    <w:rsid w:val="00CD5349"/>
    <w:rsid w:val="00CD5A6E"/>
    <w:rsid w:val="00CD763D"/>
    <w:rsid w:val="00CD7A29"/>
    <w:rsid w:val="00CD7AAE"/>
    <w:rsid w:val="00CD7B20"/>
    <w:rsid w:val="00CD7FBD"/>
    <w:rsid w:val="00CE00A5"/>
    <w:rsid w:val="00CE03B0"/>
    <w:rsid w:val="00CE0AEC"/>
    <w:rsid w:val="00CE0D86"/>
    <w:rsid w:val="00CE0F86"/>
    <w:rsid w:val="00CE1098"/>
    <w:rsid w:val="00CE2393"/>
    <w:rsid w:val="00CE2C12"/>
    <w:rsid w:val="00CE3066"/>
    <w:rsid w:val="00CE3F9B"/>
    <w:rsid w:val="00CE502B"/>
    <w:rsid w:val="00CE5628"/>
    <w:rsid w:val="00CE7949"/>
    <w:rsid w:val="00CF02F1"/>
    <w:rsid w:val="00CF0333"/>
    <w:rsid w:val="00CF079F"/>
    <w:rsid w:val="00CF0D89"/>
    <w:rsid w:val="00CF0FEA"/>
    <w:rsid w:val="00CF1BD5"/>
    <w:rsid w:val="00CF1F6E"/>
    <w:rsid w:val="00CF33ED"/>
    <w:rsid w:val="00CF372B"/>
    <w:rsid w:val="00CF3D7A"/>
    <w:rsid w:val="00CF476A"/>
    <w:rsid w:val="00CF5A44"/>
    <w:rsid w:val="00CF5C26"/>
    <w:rsid w:val="00CF7832"/>
    <w:rsid w:val="00D007D6"/>
    <w:rsid w:val="00D01E8C"/>
    <w:rsid w:val="00D0277F"/>
    <w:rsid w:val="00D03CFA"/>
    <w:rsid w:val="00D05F6A"/>
    <w:rsid w:val="00D05FDC"/>
    <w:rsid w:val="00D06479"/>
    <w:rsid w:val="00D10200"/>
    <w:rsid w:val="00D10526"/>
    <w:rsid w:val="00D111EA"/>
    <w:rsid w:val="00D12717"/>
    <w:rsid w:val="00D12A82"/>
    <w:rsid w:val="00D138A2"/>
    <w:rsid w:val="00D138AF"/>
    <w:rsid w:val="00D146A8"/>
    <w:rsid w:val="00D146E9"/>
    <w:rsid w:val="00D15327"/>
    <w:rsid w:val="00D154B4"/>
    <w:rsid w:val="00D15C4B"/>
    <w:rsid w:val="00D1615A"/>
    <w:rsid w:val="00D164AC"/>
    <w:rsid w:val="00D165B3"/>
    <w:rsid w:val="00D168B5"/>
    <w:rsid w:val="00D16D65"/>
    <w:rsid w:val="00D16E0C"/>
    <w:rsid w:val="00D1703D"/>
    <w:rsid w:val="00D17C4E"/>
    <w:rsid w:val="00D17F50"/>
    <w:rsid w:val="00D203F0"/>
    <w:rsid w:val="00D2131E"/>
    <w:rsid w:val="00D23142"/>
    <w:rsid w:val="00D25232"/>
    <w:rsid w:val="00D25C32"/>
    <w:rsid w:val="00D270A2"/>
    <w:rsid w:val="00D27401"/>
    <w:rsid w:val="00D27E2F"/>
    <w:rsid w:val="00D27EB3"/>
    <w:rsid w:val="00D27FB8"/>
    <w:rsid w:val="00D30A33"/>
    <w:rsid w:val="00D31086"/>
    <w:rsid w:val="00D315C9"/>
    <w:rsid w:val="00D31671"/>
    <w:rsid w:val="00D31AC3"/>
    <w:rsid w:val="00D3200B"/>
    <w:rsid w:val="00D325FE"/>
    <w:rsid w:val="00D326AE"/>
    <w:rsid w:val="00D3276A"/>
    <w:rsid w:val="00D3278A"/>
    <w:rsid w:val="00D32E13"/>
    <w:rsid w:val="00D32FBA"/>
    <w:rsid w:val="00D33C96"/>
    <w:rsid w:val="00D3448C"/>
    <w:rsid w:val="00D3458A"/>
    <w:rsid w:val="00D34B47"/>
    <w:rsid w:val="00D35601"/>
    <w:rsid w:val="00D362CD"/>
    <w:rsid w:val="00D37DA1"/>
    <w:rsid w:val="00D405C0"/>
    <w:rsid w:val="00D40BAE"/>
    <w:rsid w:val="00D40D10"/>
    <w:rsid w:val="00D4124F"/>
    <w:rsid w:val="00D412F6"/>
    <w:rsid w:val="00D41A7A"/>
    <w:rsid w:val="00D41C24"/>
    <w:rsid w:val="00D42E25"/>
    <w:rsid w:val="00D42F90"/>
    <w:rsid w:val="00D437AC"/>
    <w:rsid w:val="00D43E2C"/>
    <w:rsid w:val="00D443E9"/>
    <w:rsid w:val="00D45791"/>
    <w:rsid w:val="00D45D6E"/>
    <w:rsid w:val="00D4719B"/>
    <w:rsid w:val="00D47A7C"/>
    <w:rsid w:val="00D47BB8"/>
    <w:rsid w:val="00D50620"/>
    <w:rsid w:val="00D51CE2"/>
    <w:rsid w:val="00D51E1E"/>
    <w:rsid w:val="00D5300C"/>
    <w:rsid w:val="00D530D9"/>
    <w:rsid w:val="00D539E7"/>
    <w:rsid w:val="00D544EF"/>
    <w:rsid w:val="00D54692"/>
    <w:rsid w:val="00D54A52"/>
    <w:rsid w:val="00D55A4D"/>
    <w:rsid w:val="00D55CA4"/>
    <w:rsid w:val="00D55E8E"/>
    <w:rsid w:val="00D5669A"/>
    <w:rsid w:val="00D5685B"/>
    <w:rsid w:val="00D571D5"/>
    <w:rsid w:val="00D575B6"/>
    <w:rsid w:val="00D576B8"/>
    <w:rsid w:val="00D608E3"/>
    <w:rsid w:val="00D62F6F"/>
    <w:rsid w:val="00D6312C"/>
    <w:rsid w:val="00D6364C"/>
    <w:rsid w:val="00D63DCD"/>
    <w:rsid w:val="00D63E4C"/>
    <w:rsid w:val="00D642B7"/>
    <w:rsid w:val="00D643A9"/>
    <w:rsid w:val="00D64460"/>
    <w:rsid w:val="00D64B4F"/>
    <w:rsid w:val="00D6554D"/>
    <w:rsid w:val="00D66223"/>
    <w:rsid w:val="00D67342"/>
    <w:rsid w:val="00D7055D"/>
    <w:rsid w:val="00D70798"/>
    <w:rsid w:val="00D70B8B"/>
    <w:rsid w:val="00D71624"/>
    <w:rsid w:val="00D71994"/>
    <w:rsid w:val="00D72556"/>
    <w:rsid w:val="00D73C8D"/>
    <w:rsid w:val="00D73DDE"/>
    <w:rsid w:val="00D743C9"/>
    <w:rsid w:val="00D765B2"/>
    <w:rsid w:val="00D775D5"/>
    <w:rsid w:val="00D77B75"/>
    <w:rsid w:val="00D77BA9"/>
    <w:rsid w:val="00D8023C"/>
    <w:rsid w:val="00D8053B"/>
    <w:rsid w:val="00D814FE"/>
    <w:rsid w:val="00D81596"/>
    <w:rsid w:val="00D816CD"/>
    <w:rsid w:val="00D826B2"/>
    <w:rsid w:val="00D82ED6"/>
    <w:rsid w:val="00D82F74"/>
    <w:rsid w:val="00D848EC"/>
    <w:rsid w:val="00D8571A"/>
    <w:rsid w:val="00D87D17"/>
    <w:rsid w:val="00D87EE0"/>
    <w:rsid w:val="00D91D51"/>
    <w:rsid w:val="00D9224A"/>
    <w:rsid w:val="00D930A6"/>
    <w:rsid w:val="00D93787"/>
    <w:rsid w:val="00D943DF"/>
    <w:rsid w:val="00D9554D"/>
    <w:rsid w:val="00D95919"/>
    <w:rsid w:val="00D97312"/>
    <w:rsid w:val="00DA03FC"/>
    <w:rsid w:val="00DA0DA1"/>
    <w:rsid w:val="00DA144A"/>
    <w:rsid w:val="00DA14C7"/>
    <w:rsid w:val="00DA180F"/>
    <w:rsid w:val="00DA31A8"/>
    <w:rsid w:val="00DA4CED"/>
    <w:rsid w:val="00DA614A"/>
    <w:rsid w:val="00DA6813"/>
    <w:rsid w:val="00DA74DC"/>
    <w:rsid w:val="00DA77D3"/>
    <w:rsid w:val="00DA7B80"/>
    <w:rsid w:val="00DB0006"/>
    <w:rsid w:val="00DB050B"/>
    <w:rsid w:val="00DB0865"/>
    <w:rsid w:val="00DB29F6"/>
    <w:rsid w:val="00DB2DCF"/>
    <w:rsid w:val="00DB3322"/>
    <w:rsid w:val="00DB3B13"/>
    <w:rsid w:val="00DB4E61"/>
    <w:rsid w:val="00DB54D1"/>
    <w:rsid w:val="00DB5729"/>
    <w:rsid w:val="00DB73B8"/>
    <w:rsid w:val="00DB74C0"/>
    <w:rsid w:val="00DC11FC"/>
    <w:rsid w:val="00DC2861"/>
    <w:rsid w:val="00DC291F"/>
    <w:rsid w:val="00DC2ED1"/>
    <w:rsid w:val="00DC2F39"/>
    <w:rsid w:val="00DC310A"/>
    <w:rsid w:val="00DC35ED"/>
    <w:rsid w:val="00DC3F98"/>
    <w:rsid w:val="00DC47D9"/>
    <w:rsid w:val="00DC4DEE"/>
    <w:rsid w:val="00DC51D7"/>
    <w:rsid w:val="00DC5500"/>
    <w:rsid w:val="00DC65A1"/>
    <w:rsid w:val="00DC6B3B"/>
    <w:rsid w:val="00DD014E"/>
    <w:rsid w:val="00DD10F8"/>
    <w:rsid w:val="00DD1F70"/>
    <w:rsid w:val="00DD355E"/>
    <w:rsid w:val="00DD3DC8"/>
    <w:rsid w:val="00DD5AE4"/>
    <w:rsid w:val="00DD63A4"/>
    <w:rsid w:val="00DD645D"/>
    <w:rsid w:val="00DD6FF1"/>
    <w:rsid w:val="00DD7520"/>
    <w:rsid w:val="00DD7BCC"/>
    <w:rsid w:val="00DE0629"/>
    <w:rsid w:val="00DE0A96"/>
    <w:rsid w:val="00DE0FD2"/>
    <w:rsid w:val="00DE26C6"/>
    <w:rsid w:val="00DE446C"/>
    <w:rsid w:val="00DE475D"/>
    <w:rsid w:val="00DE4CED"/>
    <w:rsid w:val="00DE4CFE"/>
    <w:rsid w:val="00DE5353"/>
    <w:rsid w:val="00DE5922"/>
    <w:rsid w:val="00DE7480"/>
    <w:rsid w:val="00DE752D"/>
    <w:rsid w:val="00DF3628"/>
    <w:rsid w:val="00DF3BAA"/>
    <w:rsid w:val="00DF3D01"/>
    <w:rsid w:val="00DF4327"/>
    <w:rsid w:val="00DF4365"/>
    <w:rsid w:val="00DF4D00"/>
    <w:rsid w:val="00DF54E8"/>
    <w:rsid w:val="00DF5ABF"/>
    <w:rsid w:val="00DF7755"/>
    <w:rsid w:val="00E01E87"/>
    <w:rsid w:val="00E020C7"/>
    <w:rsid w:val="00E037AC"/>
    <w:rsid w:val="00E03AE2"/>
    <w:rsid w:val="00E05035"/>
    <w:rsid w:val="00E05557"/>
    <w:rsid w:val="00E059C0"/>
    <w:rsid w:val="00E05A0D"/>
    <w:rsid w:val="00E05F97"/>
    <w:rsid w:val="00E06B26"/>
    <w:rsid w:val="00E101FD"/>
    <w:rsid w:val="00E10358"/>
    <w:rsid w:val="00E10B97"/>
    <w:rsid w:val="00E10F1C"/>
    <w:rsid w:val="00E11249"/>
    <w:rsid w:val="00E11968"/>
    <w:rsid w:val="00E12856"/>
    <w:rsid w:val="00E13B12"/>
    <w:rsid w:val="00E14172"/>
    <w:rsid w:val="00E141CB"/>
    <w:rsid w:val="00E1423F"/>
    <w:rsid w:val="00E14589"/>
    <w:rsid w:val="00E1598F"/>
    <w:rsid w:val="00E161D2"/>
    <w:rsid w:val="00E1681F"/>
    <w:rsid w:val="00E168D8"/>
    <w:rsid w:val="00E17766"/>
    <w:rsid w:val="00E20BB2"/>
    <w:rsid w:val="00E20CF3"/>
    <w:rsid w:val="00E2111A"/>
    <w:rsid w:val="00E2180B"/>
    <w:rsid w:val="00E21848"/>
    <w:rsid w:val="00E221B7"/>
    <w:rsid w:val="00E22CD8"/>
    <w:rsid w:val="00E23D1C"/>
    <w:rsid w:val="00E23D39"/>
    <w:rsid w:val="00E24862"/>
    <w:rsid w:val="00E24A5F"/>
    <w:rsid w:val="00E24DFC"/>
    <w:rsid w:val="00E26481"/>
    <w:rsid w:val="00E26D86"/>
    <w:rsid w:val="00E27828"/>
    <w:rsid w:val="00E313AA"/>
    <w:rsid w:val="00E31B61"/>
    <w:rsid w:val="00E321B8"/>
    <w:rsid w:val="00E327B2"/>
    <w:rsid w:val="00E32BF4"/>
    <w:rsid w:val="00E3428E"/>
    <w:rsid w:val="00E34927"/>
    <w:rsid w:val="00E349FB"/>
    <w:rsid w:val="00E361C4"/>
    <w:rsid w:val="00E40245"/>
    <w:rsid w:val="00E40F29"/>
    <w:rsid w:val="00E41C62"/>
    <w:rsid w:val="00E41F0A"/>
    <w:rsid w:val="00E42324"/>
    <w:rsid w:val="00E42BD8"/>
    <w:rsid w:val="00E42FF6"/>
    <w:rsid w:val="00E4306B"/>
    <w:rsid w:val="00E43933"/>
    <w:rsid w:val="00E43B48"/>
    <w:rsid w:val="00E44BD9"/>
    <w:rsid w:val="00E44E3A"/>
    <w:rsid w:val="00E45761"/>
    <w:rsid w:val="00E46438"/>
    <w:rsid w:val="00E501A6"/>
    <w:rsid w:val="00E50952"/>
    <w:rsid w:val="00E50F83"/>
    <w:rsid w:val="00E517A3"/>
    <w:rsid w:val="00E51D12"/>
    <w:rsid w:val="00E53AA5"/>
    <w:rsid w:val="00E53F06"/>
    <w:rsid w:val="00E55687"/>
    <w:rsid w:val="00E55A36"/>
    <w:rsid w:val="00E55A88"/>
    <w:rsid w:val="00E5709F"/>
    <w:rsid w:val="00E5739C"/>
    <w:rsid w:val="00E6059F"/>
    <w:rsid w:val="00E60798"/>
    <w:rsid w:val="00E61B3B"/>
    <w:rsid w:val="00E6318F"/>
    <w:rsid w:val="00E6378D"/>
    <w:rsid w:val="00E64120"/>
    <w:rsid w:val="00E65548"/>
    <w:rsid w:val="00E66CCC"/>
    <w:rsid w:val="00E6764F"/>
    <w:rsid w:val="00E676F9"/>
    <w:rsid w:val="00E70526"/>
    <w:rsid w:val="00E706E4"/>
    <w:rsid w:val="00E726AC"/>
    <w:rsid w:val="00E72C36"/>
    <w:rsid w:val="00E72E79"/>
    <w:rsid w:val="00E72E90"/>
    <w:rsid w:val="00E73003"/>
    <w:rsid w:val="00E742A3"/>
    <w:rsid w:val="00E746F7"/>
    <w:rsid w:val="00E74E54"/>
    <w:rsid w:val="00E74F0F"/>
    <w:rsid w:val="00E77860"/>
    <w:rsid w:val="00E81445"/>
    <w:rsid w:val="00E819C0"/>
    <w:rsid w:val="00E83080"/>
    <w:rsid w:val="00E85374"/>
    <w:rsid w:val="00E85905"/>
    <w:rsid w:val="00E85C9B"/>
    <w:rsid w:val="00E869C8"/>
    <w:rsid w:val="00E86BFC"/>
    <w:rsid w:val="00E87391"/>
    <w:rsid w:val="00E8782D"/>
    <w:rsid w:val="00E87B6D"/>
    <w:rsid w:val="00E92247"/>
    <w:rsid w:val="00E93987"/>
    <w:rsid w:val="00E93C14"/>
    <w:rsid w:val="00E93C79"/>
    <w:rsid w:val="00E94AEA"/>
    <w:rsid w:val="00E94E20"/>
    <w:rsid w:val="00E963CD"/>
    <w:rsid w:val="00E969A5"/>
    <w:rsid w:val="00E977AE"/>
    <w:rsid w:val="00E97C9F"/>
    <w:rsid w:val="00EA00B9"/>
    <w:rsid w:val="00EA00E6"/>
    <w:rsid w:val="00EA188E"/>
    <w:rsid w:val="00EA1F89"/>
    <w:rsid w:val="00EA2B98"/>
    <w:rsid w:val="00EA3039"/>
    <w:rsid w:val="00EA30A9"/>
    <w:rsid w:val="00EA3FD1"/>
    <w:rsid w:val="00EA437C"/>
    <w:rsid w:val="00EA4459"/>
    <w:rsid w:val="00EA63FF"/>
    <w:rsid w:val="00EA643C"/>
    <w:rsid w:val="00EA6939"/>
    <w:rsid w:val="00EA70BC"/>
    <w:rsid w:val="00EA7F96"/>
    <w:rsid w:val="00EB07F3"/>
    <w:rsid w:val="00EB1947"/>
    <w:rsid w:val="00EB1CD5"/>
    <w:rsid w:val="00EB25C9"/>
    <w:rsid w:val="00EB2B9E"/>
    <w:rsid w:val="00EB2BE9"/>
    <w:rsid w:val="00EB2D79"/>
    <w:rsid w:val="00EB2FE8"/>
    <w:rsid w:val="00EB31B5"/>
    <w:rsid w:val="00EB5D08"/>
    <w:rsid w:val="00EB76A7"/>
    <w:rsid w:val="00EC087E"/>
    <w:rsid w:val="00EC1080"/>
    <w:rsid w:val="00EC4575"/>
    <w:rsid w:val="00EC5198"/>
    <w:rsid w:val="00EC528D"/>
    <w:rsid w:val="00EC5D99"/>
    <w:rsid w:val="00ED129A"/>
    <w:rsid w:val="00ED1A45"/>
    <w:rsid w:val="00ED2076"/>
    <w:rsid w:val="00ED5679"/>
    <w:rsid w:val="00ED7C91"/>
    <w:rsid w:val="00ED7D2F"/>
    <w:rsid w:val="00ED7E2C"/>
    <w:rsid w:val="00EE1356"/>
    <w:rsid w:val="00EE391B"/>
    <w:rsid w:val="00EE3929"/>
    <w:rsid w:val="00EE3F05"/>
    <w:rsid w:val="00EE46C0"/>
    <w:rsid w:val="00EE4752"/>
    <w:rsid w:val="00EE50E7"/>
    <w:rsid w:val="00EE5769"/>
    <w:rsid w:val="00EE6123"/>
    <w:rsid w:val="00EE6B6C"/>
    <w:rsid w:val="00EE739A"/>
    <w:rsid w:val="00EE7EDD"/>
    <w:rsid w:val="00EE7FDB"/>
    <w:rsid w:val="00EF0C7A"/>
    <w:rsid w:val="00EF0D0D"/>
    <w:rsid w:val="00EF2194"/>
    <w:rsid w:val="00EF277C"/>
    <w:rsid w:val="00EF2C6B"/>
    <w:rsid w:val="00EF31FF"/>
    <w:rsid w:val="00EF3F64"/>
    <w:rsid w:val="00EF4BD9"/>
    <w:rsid w:val="00EF6DB8"/>
    <w:rsid w:val="00EF7368"/>
    <w:rsid w:val="00EF78BD"/>
    <w:rsid w:val="00F00924"/>
    <w:rsid w:val="00F0269A"/>
    <w:rsid w:val="00F0343B"/>
    <w:rsid w:val="00F035CF"/>
    <w:rsid w:val="00F03657"/>
    <w:rsid w:val="00F03DCB"/>
    <w:rsid w:val="00F05201"/>
    <w:rsid w:val="00F05CC7"/>
    <w:rsid w:val="00F07DA9"/>
    <w:rsid w:val="00F12085"/>
    <w:rsid w:val="00F12160"/>
    <w:rsid w:val="00F12446"/>
    <w:rsid w:val="00F12F79"/>
    <w:rsid w:val="00F137D8"/>
    <w:rsid w:val="00F13E7A"/>
    <w:rsid w:val="00F152EF"/>
    <w:rsid w:val="00F15F19"/>
    <w:rsid w:val="00F16438"/>
    <w:rsid w:val="00F17A13"/>
    <w:rsid w:val="00F20211"/>
    <w:rsid w:val="00F20587"/>
    <w:rsid w:val="00F2069A"/>
    <w:rsid w:val="00F20EDE"/>
    <w:rsid w:val="00F21698"/>
    <w:rsid w:val="00F2293E"/>
    <w:rsid w:val="00F22D35"/>
    <w:rsid w:val="00F22DF2"/>
    <w:rsid w:val="00F23F3C"/>
    <w:rsid w:val="00F24178"/>
    <w:rsid w:val="00F24C5F"/>
    <w:rsid w:val="00F257B9"/>
    <w:rsid w:val="00F258B2"/>
    <w:rsid w:val="00F265C1"/>
    <w:rsid w:val="00F27329"/>
    <w:rsid w:val="00F275F0"/>
    <w:rsid w:val="00F278A7"/>
    <w:rsid w:val="00F30837"/>
    <w:rsid w:val="00F31408"/>
    <w:rsid w:val="00F318EB"/>
    <w:rsid w:val="00F3359F"/>
    <w:rsid w:val="00F342CF"/>
    <w:rsid w:val="00F3471F"/>
    <w:rsid w:val="00F34D03"/>
    <w:rsid w:val="00F34E52"/>
    <w:rsid w:val="00F3566D"/>
    <w:rsid w:val="00F35E94"/>
    <w:rsid w:val="00F3680E"/>
    <w:rsid w:val="00F36BDB"/>
    <w:rsid w:val="00F373A1"/>
    <w:rsid w:val="00F4080C"/>
    <w:rsid w:val="00F41471"/>
    <w:rsid w:val="00F41C6B"/>
    <w:rsid w:val="00F422A9"/>
    <w:rsid w:val="00F43CFB"/>
    <w:rsid w:val="00F43E42"/>
    <w:rsid w:val="00F44102"/>
    <w:rsid w:val="00F44740"/>
    <w:rsid w:val="00F447E3"/>
    <w:rsid w:val="00F45ABB"/>
    <w:rsid w:val="00F45C00"/>
    <w:rsid w:val="00F4681D"/>
    <w:rsid w:val="00F4731F"/>
    <w:rsid w:val="00F475ED"/>
    <w:rsid w:val="00F47D2D"/>
    <w:rsid w:val="00F5017D"/>
    <w:rsid w:val="00F5048C"/>
    <w:rsid w:val="00F504C9"/>
    <w:rsid w:val="00F50DC2"/>
    <w:rsid w:val="00F52A3D"/>
    <w:rsid w:val="00F53E1E"/>
    <w:rsid w:val="00F5474F"/>
    <w:rsid w:val="00F54D1A"/>
    <w:rsid w:val="00F555BF"/>
    <w:rsid w:val="00F55C50"/>
    <w:rsid w:val="00F5614C"/>
    <w:rsid w:val="00F56786"/>
    <w:rsid w:val="00F57A31"/>
    <w:rsid w:val="00F60A20"/>
    <w:rsid w:val="00F60E72"/>
    <w:rsid w:val="00F61740"/>
    <w:rsid w:val="00F62BF9"/>
    <w:rsid w:val="00F64DF3"/>
    <w:rsid w:val="00F65209"/>
    <w:rsid w:val="00F65664"/>
    <w:rsid w:val="00F65685"/>
    <w:rsid w:val="00F66E59"/>
    <w:rsid w:val="00F6707E"/>
    <w:rsid w:val="00F67D4D"/>
    <w:rsid w:val="00F67D92"/>
    <w:rsid w:val="00F70120"/>
    <w:rsid w:val="00F70943"/>
    <w:rsid w:val="00F71A9D"/>
    <w:rsid w:val="00F72731"/>
    <w:rsid w:val="00F72A4B"/>
    <w:rsid w:val="00F737C3"/>
    <w:rsid w:val="00F739EA"/>
    <w:rsid w:val="00F73CDB"/>
    <w:rsid w:val="00F74084"/>
    <w:rsid w:val="00F74514"/>
    <w:rsid w:val="00F74AEC"/>
    <w:rsid w:val="00F74E96"/>
    <w:rsid w:val="00F75E98"/>
    <w:rsid w:val="00F76A1B"/>
    <w:rsid w:val="00F76C02"/>
    <w:rsid w:val="00F7709E"/>
    <w:rsid w:val="00F77238"/>
    <w:rsid w:val="00F8064D"/>
    <w:rsid w:val="00F80AC1"/>
    <w:rsid w:val="00F8155F"/>
    <w:rsid w:val="00F815B0"/>
    <w:rsid w:val="00F816C4"/>
    <w:rsid w:val="00F83291"/>
    <w:rsid w:val="00F839CB"/>
    <w:rsid w:val="00F85BA2"/>
    <w:rsid w:val="00F86034"/>
    <w:rsid w:val="00F86B8D"/>
    <w:rsid w:val="00F87722"/>
    <w:rsid w:val="00F877AD"/>
    <w:rsid w:val="00F908DA"/>
    <w:rsid w:val="00F90AA9"/>
    <w:rsid w:val="00F9161C"/>
    <w:rsid w:val="00F9168F"/>
    <w:rsid w:val="00F91749"/>
    <w:rsid w:val="00F91C7E"/>
    <w:rsid w:val="00F92963"/>
    <w:rsid w:val="00F936EC"/>
    <w:rsid w:val="00F9418E"/>
    <w:rsid w:val="00F94617"/>
    <w:rsid w:val="00F952AE"/>
    <w:rsid w:val="00F95DD0"/>
    <w:rsid w:val="00F95EA4"/>
    <w:rsid w:val="00F960B4"/>
    <w:rsid w:val="00F9618F"/>
    <w:rsid w:val="00F965D1"/>
    <w:rsid w:val="00F96F2A"/>
    <w:rsid w:val="00F977D4"/>
    <w:rsid w:val="00FA05B0"/>
    <w:rsid w:val="00FA0A54"/>
    <w:rsid w:val="00FA29C1"/>
    <w:rsid w:val="00FA2CB2"/>
    <w:rsid w:val="00FA3826"/>
    <w:rsid w:val="00FA3BA1"/>
    <w:rsid w:val="00FA4828"/>
    <w:rsid w:val="00FA52E8"/>
    <w:rsid w:val="00FA531C"/>
    <w:rsid w:val="00FA5332"/>
    <w:rsid w:val="00FA6151"/>
    <w:rsid w:val="00FA6281"/>
    <w:rsid w:val="00FA661F"/>
    <w:rsid w:val="00FA79A1"/>
    <w:rsid w:val="00FB03FE"/>
    <w:rsid w:val="00FB0EA8"/>
    <w:rsid w:val="00FB1EE8"/>
    <w:rsid w:val="00FB2EB6"/>
    <w:rsid w:val="00FB37F9"/>
    <w:rsid w:val="00FB439B"/>
    <w:rsid w:val="00FB5C99"/>
    <w:rsid w:val="00FB639E"/>
    <w:rsid w:val="00FB6F44"/>
    <w:rsid w:val="00FB7612"/>
    <w:rsid w:val="00FB775D"/>
    <w:rsid w:val="00FC08C9"/>
    <w:rsid w:val="00FC1750"/>
    <w:rsid w:val="00FC17B9"/>
    <w:rsid w:val="00FC1993"/>
    <w:rsid w:val="00FC4459"/>
    <w:rsid w:val="00FC71B8"/>
    <w:rsid w:val="00FC7337"/>
    <w:rsid w:val="00FD06D7"/>
    <w:rsid w:val="00FD1528"/>
    <w:rsid w:val="00FD15E3"/>
    <w:rsid w:val="00FD208B"/>
    <w:rsid w:val="00FD285E"/>
    <w:rsid w:val="00FD38CA"/>
    <w:rsid w:val="00FD38EA"/>
    <w:rsid w:val="00FD42E5"/>
    <w:rsid w:val="00FD433E"/>
    <w:rsid w:val="00FD4A6D"/>
    <w:rsid w:val="00FD78D6"/>
    <w:rsid w:val="00FD7C57"/>
    <w:rsid w:val="00FE0B34"/>
    <w:rsid w:val="00FE164B"/>
    <w:rsid w:val="00FE2EF9"/>
    <w:rsid w:val="00FE348B"/>
    <w:rsid w:val="00FE38E6"/>
    <w:rsid w:val="00FE4827"/>
    <w:rsid w:val="00FE4D61"/>
    <w:rsid w:val="00FE4E60"/>
    <w:rsid w:val="00FE5793"/>
    <w:rsid w:val="00FE609B"/>
    <w:rsid w:val="00FE61A7"/>
    <w:rsid w:val="00FE686D"/>
    <w:rsid w:val="00FE6B11"/>
    <w:rsid w:val="00FE70AA"/>
    <w:rsid w:val="00FE75F9"/>
    <w:rsid w:val="00FE7DCB"/>
    <w:rsid w:val="00FF0E37"/>
    <w:rsid w:val="00FF0FC2"/>
    <w:rsid w:val="00FF20C6"/>
    <w:rsid w:val="00FF2826"/>
    <w:rsid w:val="00FF2E1E"/>
    <w:rsid w:val="00FF2F79"/>
    <w:rsid w:val="00FF38CB"/>
    <w:rsid w:val="00FF3DBF"/>
    <w:rsid w:val="00FF5CB6"/>
    <w:rsid w:val="00FF60E1"/>
    <w:rsid w:val="00FF6E69"/>
    <w:rsid w:val="00FF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07E7"/>
    <w:rPr>
      <w:rFonts w:ascii="CordiaUPC" w:hAnsi="CordiaUPC" w:cs="CordiaUPC"/>
    </w:rPr>
  </w:style>
  <w:style w:type="paragraph" w:styleId="Heading1">
    <w:name w:val="heading 1"/>
    <w:basedOn w:val="Normal"/>
    <w:next w:val="Normal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Heading8">
    <w:name w:val="heading 8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Heading9">
    <w:name w:val="heading 9"/>
    <w:basedOn w:val="Normal"/>
    <w:next w:val="Normal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rsid w:val="00281411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281411"/>
    <w:pPr>
      <w:spacing w:before="120" w:after="120"/>
    </w:pPr>
    <w:rPr>
      <w:b/>
      <w:bCs/>
    </w:rPr>
  </w:style>
  <w:style w:type="paragraph" w:styleId="BlockText">
    <w:name w:val="Block Text"/>
    <w:basedOn w:val="Normal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BodyTextIndent">
    <w:name w:val="Body Text Indent"/>
    <w:basedOn w:val="Normal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BodyText2">
    <w:name w:val="Body Text 2"/>
    <w:basedOn w:val="Normal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BodyTextIndent2">
    <w:name w:val="Body Text Indent 2"/>
    <w:basedOn w:val="Normal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BalloonText">
    <w:name w:val="Balloon Text"/>
    <w:basedOn w:val="Normal"/>
    <w:semiHidden/>
    <w:rsid w:val="00842AF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7044C1"/>
    <w:pPr>
      <w:ind w:left="720" w:hanging="360"/>
    </w:pPr>
    <w:rPr>
      <w:lang w:eastAsia="zh-CN"/>
    </w:rPr>
  </w:style>
  <w:style w:type="paragraph" w:styleId="ListBullet2">
    <w:name w:val="List Bullet 2"/>
    <w:basedOn w:val="Normal"/>
    <w:rsid w:val="007044C1"/>
    <w:pPr>
      <w:ind w:left="720" w:hanging="360"/>
    </w:pPr>
    <w:rPr>
      <w:lang w:eastAsia="zh-CN"/>
    </w:rPr>
  </w:style>
  <w:style w:type="paragraph" w:styleId="Date">
    <w:name w:val="Date"/>
    <w:basedOn w:val="Normal"/>
    <w:next w:val="Normal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DefaultParagraphFont"/>
    <w:rsid w:val="00CE2C12"/>
  </w:style>
  <w:style w:type="character" w:customStyle="1" w:styleId="HeaderChar">
    <w:name w:val="Header Char"/>
    <w:link w:val="Header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BodyText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link w:val="BodyText"/>
    <w:rsid w:val="00AA7558"/>
    <w:rPr>
      <w:rFonts w:ascii="AngsanaUPC" w:hAnsi="Angsan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CD3866"/>
    <w:pPr>
      <w:ind w:left="720"/>
      <w:contextualSpacing/>
    </w:pPr>
    <w:rPr>
      <w:rFonts w:cs="Angsana New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F7046-7019-4CA6-AB41-D53D3C275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</Template>
  <TotalTime>1550</TotalTime>
  <Pages>16</Pages>
  <Words>3838</Words>
  <Characters>16662</Characters>
  <Application>Microsoft Office Word</Application>
  <DocSecurity>0</DocSecurity>
  <Lines>138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20460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My Documents</cp:lastModifiedBy>
  <cp:revision>202</cp:revision>
  <cp:lastPrinted>2017-05-08T09:50:00Z</cp:lastPrinted>
  <dcterms:created xsi:type="dcterms:W3CDTF">2016-08-23T08:32:00Z</dcterms:created>
  <dcterms:modified xsi:type="dcterms:W3CDTF">2017-05-08T09:50:00Z</dcterms:modified>
</cp:coreProperties>
</file>