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9A1" w:rsidRPr="00801EFD" w:rsidRDefault="001E09A1" w:rsidP="001E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/>
          <w:b/>
          <w:bCs/>
          <w:sz w:val="26"/>
          <w:szCs w:val="26"/>
        </w:rPr>
        <w:t xml:space="preserve">1. </w:t>
      </w:r>
      <w:r w:rsidRPr="00801EFD">
        <w:rPr>
          <w:rFonts w:asciiTheme="majorBidi" w:hAnsi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:rsidR="001E09A1" w:rsidRPr="00801EFD" w:rsidRDefault="001E09A1" w:rsidP="001E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1E09A1" w:rsidRPr="00801EFD" w:rsidRDefault="001E09A1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ข้อมูลทางการเงินระหว่างกาลของบริษัทมีวัตถุประสงค์ที่จัดทำขึ้นเพื่อแสดงฐานะการเงิน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1E09A1" w:rsidRPr="00801EFD" w:rsidRDefault="001E09A1" w:rsidP="001E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E09A1" w:rsidRPr="00801EFD" w:rsidRDefault="001E09A1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การแสดงรายการในข้อมูลทางการเงินระหว่างกาลนี้ได้จัดทำขึ้นเพื่อให้เป็นไปตามประกาศของ คปภ.เรื่องหลักเกณฑ์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พ.ศ.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ลงวันที่ </w:t>
      </w:r>
      <w:r w:rsidRPr="00801EFD">
        <w:rPr>
          <w:rFonts w:asciiTheme="majorBidi" w:hAnsiTheme="majorBidi" w:cstheme="majorBidi"/>
          <w:sz w:val="26"/>
          <w:szCs w:val="26"/>
        </w:rPr>
        <w:t>4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BE3ABC" w:rsidRPr="00801EFD" w:rsidRDefault="00BE3ABC" w:rsidP="001E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1E09A1" w:rsidRPr="00801EFD" w:rsidRDefault="001E09A1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>31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01EFD">
        <w:rPr>
          <w:rFonts w:asciiTheme="majorBidi" w:hAnsiTheme="majorBidi" w:cstheme="majorBidi"/>
          <w:sz w:val="26"/>
          <w:szCs w:val="26"/>
        </w:rPr>
        <w:t>255</w:t>
      </w:r>
      <w:r w:rsidR="00BE3ABC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>31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BE3ABC" w:rsidRPr="00801EFD">
        <w:rPr>
          <w:rFonts w:asciiTheme="majorBidi" w:hAnsiTheme="majorBidi" w:cstheme="majorBidi"/>
          <w:sz w:val="26"/>
          <w:szCs w:val="26"/>
        </w:rPr>
        <w:t>2559</w:t>
      </w:r>
    </w:p>
    <w:p w:rsidR="001E09A1" w:rsidRPr="00801EFD" w:rsidRDefault="001E09A1" w:rsidP="001E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1E09A1" w:rsidRPr="00801EFD" w:rsidRDefault="001E09A1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 รายการอื่น ๆ ในข้อมูลทางการเงินระหว่างกาลนี้จัดทำขึ้นโดยถือหลักเกณฑ์การบันทึกตามราคาทุนเดิม</w:t>
      </w:r>
    </w:p>
    <w:p w:rsidR="001E09A1" w:rsidRPr="00801EFD" w:rsidRDefault="001E09A1" w:rsidP="001E0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9859CE" w:rsidRPr="00801EFD" w:rsidRDefault="001E09A1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FD7285" w:rsidRPr="00801EFD" w:rsidRDefault="00FD7285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</w:p>
    <w:p w:rsidR="004C1EEE" w:rsidRPr="00801EFD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4C1EEE" w:rsidRPr="00D07061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173"/>
        <w:jc w:val="thaiDistribute"/>
        <w:rPr>
          <w:rFonts w:asciiTheme="majorBidi" w:hAnsiTheme="majorBidi" w:cstheme="majorBidi"/>
          <w:strike/>
          <w:sz w:val="26"/>
          <w:szCs w:val="26"/>
        </w:rPr>
      </w:pPr>
    </w:p>
    <w:p w:rsidR="004C1EEE" w:rsidRPr="00801EFD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ก)</w:t>
      </w:r>
      <w:r w:rsidRPr="00801EFD">
        <w:rPr>
          <w:rFonts w:asciiTheme="majorBidi" w:hAnsiTheme="majorBidi" w:cstheme="majorBidi"/>
          <w:sz w:val="26"/>
          <w:szCs w:val="26"/>
          <w:cs/>
        </w:rPr>
        <w:tab/>
        <w:t xml:space="preserve">บริษัทมีผลขาดทุนสะสม ณ 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FD7285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D7285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D07061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FD7285" w:rsidRPr="00801EFD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FD7285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01EFD">
        <w:rPr>
          <w:rFonts w:asciiTheme="majorBidi" w:hAnsiTheme="majorBidi" w:cstheme="majorBidi"/>
          <w:sz w:val="26"/>
          <w:szCs w:val="26"/>
        </w:rPr>
        <w:t>255</w:t>
      </w:r>
      <w:r w:rsidR="00C4717E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จำนวนเงิน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6A475F">
        <w:rPr>
          <w:rFonts w:asciiTheme="majorBidi" w:hAnsiTheme="majorBidi" w:cstheme="majorBidi"/>
          <w:sz w:val="26"/>
          <w:szCs w:val="26"/>
        </w:rPr>
        <w:t>7</w:t>
      </w:r>
      <w:r w:rsidR="00B9754F">
        <w:rPr>
          <w:rFonts w:asciiTheme="majorBidi" w:hAnsiTheme="majorBidi" w:cstheme="majorBidi"/>
          <w:sz w:val="26"/>
          <w:szCs w:val="26"/>
        </w:rPr>
        <w:t>20</w:t>
      </w:r>
      <w:r w:rsidR="006A475F">
        <w:rPr>
          <w:rFonts w:asciiTheme="majorBidi" w:hAnsiTheme="majorBidi" w:cstheme="majorBidi"/>
          <w:sz w:val="26"/>
          <w:szCs w:val="26"/>
        </w:rPr>
        <w:t>.8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และ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FD7285" w:rsidRPr="00801EFD">
        <w:rPr>
          <w:rFonts w:asciiTheme="majorBidi" w:hAnsiTheme="majorBidi" w:cstheme="majorBidi"/>
          <w:sz w:val="26"/>
          <w:szCs w:val="26"/>
        </w:rPr>
        <w:t xml:space="preserve">708.5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อย่างไรก็ตาม บริษัทมีแผนการเพิ่มทุนจดทะเบียนเพิ่มเติมและการออกใบสำคัญแสดงสิทธิตามที่กล่าวไว้ในหมายเหตุ </w:t>
      </w:r>
      <w:r w:rsidR="00586A90" w:rsidRPr="00801EFD">
        <w:rPr>
          <w:rFonts w:asciiTheme="majorBidi" w:hAnsiTheme="majorBidi" w:cstheme="majorBidi"/>
          <w:sz w:val="26"/>
          <w:szCs w:val="26"/>
        </w:rPr>
        <w:t xml:space="preserve">18 </w:t>
      </w:r>
      <w:r w:rsidR="00586A90" w:rsidRPr="00801EF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86A90" w:rsidRPr="00801EFD">
        <w:rPr>
          <w:rFonts w:asciiTheme="majorBidi" w:hAnsiTheme="majorBidi" w:cstheme="majorBidi"/>
          <w:sz w:val="26"/>
          <w:szCs w:val="26"/>
        </w:rPr>
        <w:t xml:space="preserve">19 </w:t>
      </w:r>
      <w:r w:rsidR="00586A90" w:rsidRPr="00801EFD">
        <w:rPr>
          <w:rFonts w:asciiTheme="majorBidi" w:hAnsiTheme="majorBidi" w:cstheme="majorBidi"/>
          <w:sz w:val="26"/>
          <w:szCs w:val="26"/>
          <w:cs/>
        </w:rPr>
        <w:t>ตามลำดับ ดังนั้น</w:t>
      </w:r>
      <w:r w:rsidR="00586A90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ผู้บริหารพิจารณาว่าการจัดทำ</w:t>
      </w:r>
      <w:r w:rsidR="00FD7285" w:rsidRPr="00801EFD">
        <w:rPr>
          <w:rFonts w:ascii="Angsana New" w:hAnsi="Angsana New"/>
          <w:sz w:val="26"/>
          <w:szCs w:val="26"/>
          <w:cs/>
        </w:rPr>
        <w:t>ข้อมูลทางการเงินระหว่างกาลสำหรับงวด</w:t>
      </w:r>
      <w:r w:rsidR="00FD7285" w:rsidRPr="00801EFD">
        <w:rPr>
          <w:rFonts w:ascii="Angsana New" w:hAnsi="Angsana New" w:hint="cs"/>
          <w:sz w:val="26"/>
          <w:szCs w:val="26"/>
          <w:cs/>
        </w:rPr>
        <w:t>สาม</w:t>
      </w:r>
      <w:r w:rsidR="00FD7285" w:rsidRPr="00801EFD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FD7285" w:rsidRPr="00801EFD">
        <w:rPr>
          <w:rFonts w:ascii="Angsana New" w:hAnsi="Angsana New"/>
          <w:sz w:val="26"/>
          <w:szCs w:val="26"/>
        </w:rPr>
        <w:t xml:space="preserve">31 </w:t>
      </w:r>
      <w:r w:rsidR="00FD7285" w:rsidRPr="00801EFD">
        <w:rPr>
          <w:rFonts w:ascii="Angsana New" w:hAnsi="Angsana New" w:hint="cs"/>
          <w:sz w:val="26"/>
          <w:szCs w:val="26"/>
          <w:cs/>
        </w:rPr>
        <w:t>มีนาคม</w:t>
      </w:r>
      <w:r w:rsidR="00FD7285" w:rsidRPr="00801EFD">
        <w:rPr>
          <w:rFonts w:ascii="Angsana New" w:hAnsi="Angsana New"/>
          <w:sz w:val="26"/>
          <w:szCs w:val="26"/>
        </w:rPr>
        <w:t xml:space="preserve"> 2560 </w:t>
      </w:r>
      <w:r w:rsidRPr="00801EFD">
        <w:rPr>
          <w:rFonts w:asciiTheme="majorBidi" w:hAnsiTheme="majorBidi" w:cstheme="majorBidi"/>
          <w:sz w:val="26"/>
          <w:szCs w:val="26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C4717E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4C1EEE" w:rsidRPr="00801EFD" w:rsidRDefault="004C1EEE" w:rsidP="0012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left="540" w:right="173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FE2BCF" w:rsidRPr="00801EFD" w:rsidRDefault="00586A90" w:rsidP="0058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4" w:hanging="54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ข</w:t>
      </w:r>
      <w:r w:rsidR="004C1EEE" w:rsidRPr="00801EFD">
        <w:rPr>
          <w:rFonts w:asciiTheme="majorBidi" w:hAnsiTheme="majorBidi" w:cstheme="majorBidi"/>
          <w:sz w:val="26"/>
          <w:szCs w:val="26"/>
          <w:cs/>
        </w:rPr>
        <w:t>)</w:t>
      </w:r>
      <w:r w:rsidR="004C1EEE" w:rsidRPr="00801EFD">
        <w:rPr>
          <w:rFonts w:asciiTheme="majorBidi" w:hAnsiTheme="majorBidi" w:cstheme="majorBidi"/>
          <w:sz w:val="26"/>
          <w:szCs w:val="26"/>
          <w:cs/>
        </w:rPr>
        <w:tab/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="00CB796D" w:rsidRPr="00801EFD">
        <w:rPr>
          <w:rFonts w:asciiTheme="majorBidi" w:hAnsiTheme="majorBidi" w:cstheme="majorBidi"/>
          <w:sz w:val="26"/>
          <w:szCs w:val="26"/>
        </w:rPr>
        <w:t>2557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="00CB796D" w:rsidRPr="00801EFD">
        <w:rPr>
          <w:rFonts w:asciiTheme="majorBidi" w:hAnsiTheme="majorBidi" w:cstheme="majorBidi"/>
          <w:sz w:val="26"/>
          <w:szCs w:val="26"/>
        </w:rPr>
        <w:t>2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) พ.ศ. </w:t>
      </w:r>
      <w:r w:rsidR="00CB796D" w:rsidRPr="00801EFD">
        <w:rPr>
          <w:rFonts w:asciiTheme="majorBidi" w:hAnsiTheme="majorBidi" w:cstheme="majorBidi"/>
          <w:sz w:val="26"/>
          <w:szCs w:val="26"/>
        </w:rPr>
        <w:t>2551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956E4D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956E4D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956E4D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956E4D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CB796D" w:rsidRPr="00801EFD">
        <w:rPr>
          <w:rFonts w:asciiTheme="majorBidi" w:hAnsiTheme="majorBidi" w:cstheme="majorBidi"/>
          <w:sz w:val="26"/>
          <w:szCs w:val="26"/>
        </w:rPr>
        <w:t>31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CB796D" w:rsidRPr="00801EFD">
        <w:rPr>
          <w:rFonts w:asciiTheme="majorBidi" w:hAnsiTheme="majorBidi" w:cstheme="majorBidi"/>
          <w:sz w:val="26"/>
          <w:szCs w:val="26"/>
        </w:rPr>
        <w:t>2559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สินทรัพย์หนุนหล</w:t>
      </w:r>
      <w:r w:rsidR="000E0F6E" w:rsidRPr="00801EFD">
        <w:rPr>
          <w:rFonts w:asciiTheme="majorBidi" w:hAnsiTheme="majorBidi" w:cstheme="majorBidi"/>
          <w:sz w:val="26"/>
          <w:szCs w:val="26"/>
          <w:cs/>
        </w:rPr>
        <w:t xml:space="preserve">ังที่ไม่เพียงพอคิดเป็นจำนวนเงิน </w:t>
      </w:r>
      <w:r w:rsidR="004817A6">
        <w:rPr>
          <w:rFonts w:asciiTheme="majorBidi" w:hAnsiTheme="majorBidi" w:cstheme="majorBidi"/>
          <w:sz w:val="26"/>
          <w:szCs w:val="26"/>
        </w:rPr>
        <w:t>1</w:t>
      </w:r>
      <w:r w:rsidR="00B9754F">
        <w:rPr>
          <w:rFonts w:asciiTheme="majorBidi" w:hAnsiTheme="majorBidi" w:cstheme="majorBidi"/>
          <w:sz w:val="26"/>
          <w:szCs w:val="26"/>
        </w:rPr>
        <w:t>78</w:t>
      </w:r>
      <w:r w:rsidR="004817A6">
        <w:rPr>
          <w:rFonts w:asciiTheme="majorBidi" w:hAnsiTheme="majorBidi" w:cstheme="majorBidi"/>
          <w:sz w:val="26"/>
          <w:szCs w:val="26"/>
        </w:rPr>
        <w:t>.</w:t>
      </w:r>
      <w:r w:rsidR="00B9754F">
        <w:rPr>
          <w:rFonts w:asciiTheme="majorBidi" w:hAnsiTheme="majorBidi" w:cstheme="majorBidi"/>
          <w:sz w:val="26"/>
          <w:szCs w:val="26"/>
        </w:rPr>
        <w:t>0</w:t>
      </w:r>
      <w:r w:rsidR="00956E4D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956E4D" w:rsidRPr="00801EFD">
        <w:rPr>
          <w:rFonts w:asciiTheme="majorBidi" w:hAnsiTheme="majorBidi" w:cstheme="majorBidi"/>
          <w:sz w:val="26"/>
          <w:szCs w:val="26"/>
        </w:rPr>
        <w:t>118.0</w:t>
      </w:r>
      <w:r w:rsidR="00956E4D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บริษัทต้องจ่ายค่าปรับเป็นเงิน </w:t>
      </w:r>
      <w:r w:rsidR="00CB796D" w:rsidRPr="00801EFD">
        <w:rPr>
          <w:rFonts w:asciiTheme="majorBidi" w:hAnsiTheme="majorBidi" w:cstheme="majorBidi"/>
          <w:sz w:val="26"/>
          <w:szCs w:val="26"/>
        </w:rPr>
        <w:t>7</w:t>
      </w:r>
      <w:r w:rsidR="00C4717E" w:rsidRPr="00801EFD">
        <w:rPr>
          <w:rFonts w:asciiTheme="majorBidi" w:hAnsiTheme="majorBidi" w:cstheme="majorBidi"/>
          <w:sz w:val="26"/>
          <w:szCs w:val="26"/>
        </w:rPr>
        <w:t>,</w:t>
      </w:r>
      <w:r w:rsidR="00CB796D" w:rsidRPr="00801EFD">
        <w:rPr>
          <w:rFonts w:asciiTheme="majorBidi" w:hAnsiTheme="majorBidi" w:cstheme="majorBidi"/>
          <w:sz w:val="26"/>
          <w:szCs w:val="26"/>
        </w:rPr>
        <w:t>500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บาท ต่อวัน ต่อมาเมื่อวันที่ </w:t>
      </w:r>
      <w:r w:rsidR="00CB796D" w:rsidRPr="00801EFD">
        <w:rPr>
          <w:rFonts w:asciiTheme="majorBidi" w:hAnsiTheme="majorBidi" w:cstheme="majorBidi"/>
          <w:sz w:val="26"/>
          <w:szCs w:val="26"/>
        </w:rPr>
        <w:t>7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CB796D" w:rsidRPr="00801EFD">
        <w:rPr>
          <w:rFonts w:asciiTheme="majorBidi" w:hAnsiTheme="majorBidi" w:cstheme="majorBidi"/>
          <w:sz w:val="26"/>
          <w:szCs w:val="26"/>
        </w:rPr>
        <w:t>2559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บริษัทได้รับจดหมายจาก</w:t>
      </w:r>
      <w:r w:rsidR="003A0880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คปภ. ลงวันที่ </w:t>
      </w:r>
      <w:r w:rsidR="00CB796D" w:rsidRPr="00801EFD">
        <w:rPr>
          <w:rFonts w:asciiTheme="majorBidi" w:hAnsiTheme="majorBidi" w:cstheme="majorBidi"/>
          <w:sz w:val="26"/>
          <w:szCs w:val="26"/>
        </w:rPr>
        <w:t>2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CB796D" w:rsidRPr="00801EFD">
        <w:rPr>
          <w:rFonts w:asciiTheme="majorBidi" w:hAnsiTheme="majorBidi" w:cstheme="majorBidi"/>
          <w:sz w:val="26"/>
          <w:szCs w:val="26"/>
        </w:rPr>
        <w:t>2559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="00CB796D" w:rsidRPr="00801EFD">
        <w:rPr>
          <w:rFonts w:asciiTheme="majorBidi" w:hAnsiTheme="majorBidi" w:cstheme="majorBidi"/>
          <w:sz w:val="26"/>
          <w:szCs w:val="26"/>
        </w:rPr>
        <w:t>11</w:t>
      </w:r>
      <w:r w:rsidR="00C4717E" w:rsidRPr="00801EFD">
        <w:rPr>
          <w:rFonts w:asciiTheme="majorBidi" w:hAnsiTheme="majorBidi" w:cstheme="majorBidi"/>
          <w:sz w:val="26"/>
          <w:szCs w:val="26"/>
        </w:rPr>
        <w:t>,</w:t>
      </w:r>
      <w:r w:rsidR="00CB796D" w:rsidRPr="00801EFD">
        <w:rPr>
          <w:rFonts w:asciiTheme="majorBidi" w:hAnsiTheme="majorBidi" w:cstheme="majorBidi"/>
          <w:sz w:val="26"/>
          <w:szCs w:val="26"/>
        </w:rPr>
        <w:t>250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บาท และมีผลย้อนหลังไปยังเดือนกันยายน </w:t>
      </w:r>
      <w:r w:rsidR="00CB796D" w:rsidRPr="00801EFD">
        <w:rPr>
          <w:rFonts w:asciiTheme="majorBidi" w:hAnsiTheme="majorBidi" w:cstheme="majorBidi"/>
          <w:sz w:val="26"/>
          <w:szCs w:val="26"/>
        </w:rPr>
        <w:t>2558</w:t>
      </w:r>
      <w:r w:rsidR="00C4717E" w:rsidRPr="00801EFD">
        <w:rPr>
          <w:rFonts w:asciiTheme="majorBidi" w:hAnsiTheme="majorBidi" w:cs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</w:p>
    <w:p w:rsidR="00956E4D" w:rsidRPr="00801EFD" w:rsidRDefault="00BE3ABC" w:rsidP="009D1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01EFD">
        <w:rPr>
          <w:rFonts w:ascii="Angsana New" w:hAnsi="Angsana New"/>
          <w:b/>
          <w:bCs/>
          <w:sz w:val="26"/>
          <w:szCs w:val="26"/>
        </w:rPr>
        <w:br w:type="page"/>
      </w:r>
      <w:r w:rsidR="00956E4D" w:rsidRPr="00801EFD">
        <w:rPr>
          <w:rFonts w:ascii="Angsana New" w:hAnsi="Angsana New"/>
          <w:b/>
          <w:bCs/>
          <w:sz w:val="26"/>
          <w:szCs w:val="26"/>
        </w:rPr>
        <w:lastRenderedPageBreak/>
        <w:t>2.</w:t>
      </w:r>
      <w:r w:rsidR="00956E4D" w:rsidRPr="00801EFD">
        <w:rPr>
          <w:rFonts w:ascii="Angsana New" w:hAnsi="Angsana New"/>
          <w:b/>
          <w:bCs/>
          <w:sz w:val="26"/>
          <w:szCs w:val="26"/>
        </w:rPr>
        <w:tab/>
      </w:r>
      <w:r w:rsidR="00956E4D" w:rsidRPr="00801EFD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956E4D" w:rsidRPr="00801EFD" w:rsidRDefault="00956E4D" w:rsidP="00956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0868CA" w:rsidRDefault="000868C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0868CA">
        <w:rPr>
          <w:rFonts w:asciiTheme="majorBidi" w:hAnsiTheme="majorBidi" w:cstheme="majorBidi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868CA">
        <w:rPr>
          <w:rFonts w:asciiTheme="majorBidi" w:hAnsiTheme="majorBidi" w:cstheme="majorBidi"/>
          <w:sz w:val="26"/>
          <w:szCs w:val="26"/>
        </w:rPr>
        <w:t>1</w:t>
      </w:r>
      <w:r w:rsidRPr="000868CA">
        <w:rPr>
          <w:rFonts w:asciiTheme="majorBidi" w:hAnsiTheme="majorBidi" w:cstheme="majorBidi" w:hint="cs"/>
          <w:sz w:val="26"/>
          <w:szCs w:val="26"/>
          <w:cs/>
        </w:rPr>
        <w:t xml:space="preserve"> มกราคม </w:t>
      </w:r>
      <w:r w:rsidRPr="000868CA">
        <w:rPr>
          <w:rFonts w:asciiTheme="majorBidi" w:hAnsiTheme="majorBidi" w:cstheme="majorBidi"/>
          <w:sz w:val="26"/>
          <w:szCs w:val="26"/>
        </w:rPr>
        <w:t xml:space="preserve">2560 </w:t>
      </w:r>
      <w:r w:rsidRPr="000868CA">
        <w:rPr>
          <w:rFonts w:asciiTheme="majorBidi" w:hAnsiTheme="majorBidi" w:cstheme="majorBidi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0868CA">
        <w:rPr>
          <w:rFonts w:asciiTheme="majorBidi" w:hAnsiTheme="majorBidi" w:cstheme="majorBidi"/>
          <w:sz w:val="26"/>
          <w:szCs w:val="26"/>
        </w:rPr>
        <w:t xml:space="preserve">31 </w:t>
      </w:r>
      <w:r w:rsidRPr="000868CA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0868CA">
        <w:rPr>
          <w:rFonts w:asciiTheme="majorBidi" w:hAnsiTheme="majorBidi" w:cstheme="majorBidi"/>
          <w:sz w:val="26"/>
          <w:szCs w:val="26"/>
        </w:rPr>
        <w:t xml:space="preserve">2559 </w:t>
      </w:r>
      <w:r w:rsidR="00E77FBB" w:rsidRPr="00E77FBB">
        <w:rPr>
          <w:rFonts w:asciiTheme="majorBidi" w:hAnsiTheme="majorBidi"/>
          <w:sz w:val="26"/>
          <w:szCs w:val="26"/>
          <w:cs/>
        </w:rPr>
        <w:t>ผู้บริหารของบริษัทได้ประเมินแล้วเห็นว่ามาตรฐานการบัญชี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และการตีความมาตรฐานการรายงานทางการเงินดังกล่าวไม่มีผลกระทบอย่างมีสาระสำคัญ</w:t>
      </w:r>
    </w:p>
    <w:p w:rsidR="000868CA" w:rsidRPr="00E31122" w:rsidRDefault="000868CA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</w:rPr>
      </w:pPr>
    </w:p>
    <w:p w:rsidR="00956E4D" w:rsidRPr="00801EFD" w:rsidRDefault="00956E4D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ข้อมูลทางการเงินระหว่างกาลนี้ได้จัดทำขึ้นโดยใช้นโยบายการบัญชีตามมาตรฐานการรายงานทางการเงิน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งบการเงินระหว่างกาลสำหรับแต่ละงวดสามเดือน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2560 </w:t>
      </w:r>
      <w:r w:rsidRPr="00801EFD">
        <w:rPr>
          <w:rFonts w:asciiTheme="majorBidi" w:hAnsiTheme="majorBidi" w:cstheme="majorBidi"/>
          <w:sz w:val="26"/>
          <w:szCs w:val="26"/>
          <w:cs/>
        </w:rPr>
        <w:t>และ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2559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เช่นเดียวกับที่ใช้สำหรับงบการเงินสำหรับปีสิ้นสุดวันที่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>31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</w:p>
    <w:p w:rsidR="00956E4D" w:rsidRPr="00E31122" w:rsidRDefault="00956E4D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</w:rPr>
      </w:pPr>
    </w:p>
    <w:p w:rsidR="00956E4D" w:rsidRPr="00801EFD" w:rsidRDefault="00956E4D" w:rsidP="00956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="Angsana New" w:hAnsi="Angsana New"/>
          <w:b/>
          <w:bCs/>
          <w:sz w:val="26"/>
          <w:szCs w:val="26"/>
        </w:rPr>
      </w:pPr>
      <w:r w:rsidRPr="00801EFD">
        <w:rPr>
          <w:rFonts w:ascii="Angsana New" w:hAnsi="Angsana New"/>
          <w:b/>
          <w:bCs/>
          <w:sz w:val="26"/>
          <w:szCs w:val="26"/>
        </w:rPr>
        <w:t>3.</w:t>
      </w:r>
      <w:r w:rsidRPr="00801EFD">
        <w:rPr>
          <w:rFonts w:ascii="Angsana New" w:hAnsi="Angsana New"/>
          <w:b/>
          <w:bCs/>
          <w:sz w:val="26"/>
          <w:szCs w:val="26"/>
        </w:rPr>
        <w:tab/>
      </w:r>
      <w:r w:rsidRPr="00801EFD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956E4D" w:rsidRPr="00E31122" w:rsidRDefault="00956E4D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956E4D" w:rsidRPr="00801EFD" w:rsidRDefault="00956E4D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956E4D" w:rsidRPr="00E31122" w:rsidRDefault="00956E4D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956E4D" w:rsidRPr="00801EFD" w:rsidRDefault="00956E4D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การจัดทำข้อมูลทางการเงินระหว่างกาล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>31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01EFD">
        <w:rPr>
          <w:rFonts w:asciiTheme="majorBidi" w:hAnsiTheme="majorBidi" w:cstheme="majorBidi"/>
          <w:sz w:val="26"/>
          <w:szCs w:val="26"/>
        </w:rPr>
        <w:t>255</w:t>
      </w:r>
      <w:r w:rsidR="00041768" w:rsidRPr="00801EFD">
        <w:rPr>
          <w:rFonts w:asciiTheme="majorBidi" w:hAnsiTheme="majorBidi" w:cstheme="majorBidi"/>
          <w:sz w:val="26"/>
          <w:szCs w:val="26"/>
        </w:rPr>
        <w:t>9</w:t>
      </w:r>
    </w:p>
    <w:p w:rsidR="00065F98" w:rsidRPr="00E31122" w:rsidRDefault="00065F98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7C7CC5" w:rsidRPr="00801EFD" w:rsidRDefault="007C7CC5" w:rsidP="00FE2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E31122" w:rsidRDefault="007C7CC5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801EFD" w:rsidRDefault="006A6F26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801EFD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801EFD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801EFD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7862E4" w:rsidRPr="00801EFD">
        <w:rPr>
          <w:rFonts w:asciiTheme="majorBidi" w:hAnsiTheme="majorBidi" w:cstheme="majorBidi"/>
          <w:sz w:val="26"/>
          <w:szCs w:val="26"/>
          <w:cs/>
        </w:rPr>
        <w:t>แห่งหนึ่ง</w:t>
      </w:r>
      <w:r w:rsidR="00FE2BCF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801EFD">
        <w:rPr>
          <w:rFonts w:asciiTheme="majorBidi" w:hAnsiTheme="majorBidi" w:cstheme="majorBidi"/>
          <w:sz w:val="26"/>
          <w:szCs w:val="26"/>
          <w:cs/>
        </w:rPr>
        <w:t>กิจการนี้เกี่ยวข้องกันโดยการมีผู้ถือหุ้นและ</w:t>
      </w:r>
      <w:r w:rsidR="00F3146F" w:rsidRPr="00801EFD">
        <w:rPr>
          <w:rFonts w:asciiTheme="majorBidi" w:hAnsiTheme="majorBidi" w:cstheme="majorBidi"/>
          <w:sz w:val="26"/>
          <w:szCs w:val="26"/>
        </w:rPr>
        <w:t>/</w:t>
      </w:r>
      <w:r w:rsidR="00F3146F" w:rsidRPr="00801EFD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801EFD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74C9A" w:rsidRPr="00E31122" w:rsidRDefault="00F74C9A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801EFD" w:rsidRDefault="00F3146F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ยอดคงเหลือกับกิจการที่เกี่ยวข้องกัน</w:t>
      </w:r>
      <w:r w:rsidR="00215A45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956E4D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956E4D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956E4D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956E4D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DB66A7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801EFD">
        <w:rPr>
          <w:rFonts w:asciiTheme="majorBidi" w:hAnsiTheme="majorBidi" w:cstheme="majorBidi"/>
          <w:sz w:val="26"/>
          <w:szCs w:val="26"/>
        </w:rPr>
        <w:t>255</w:t>
      </w:r>
      <w:r w:rsidR="006A6F26" w:rsidRPr="00801EFD">
        <w:rPr>
          <w:rFonts w:asciiTheme="majorBidi" w:hAnsiTheme="majorBidi" w:cstheme="majorBidi"/>
          <w:sz w:val="26"/>
          <w:szCs w:val="26"/>
        </w:rPr>
        <w:t>9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E31122" w:rsidRDefault="002B6B36" w:rsidP="00E31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F3146F" w:rsidRPr="00C22363" w:rsidTr="00DA3DEF">
        <w:trPr>
          <w:cantSplit/>
          <w:tblHeader/>
        </w:trPr>
        <w:tc>
          <w:tcPr>
            <w:tcW w:w="3690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6" w:space="0" w:color="auto"/>
            </w:tcBorders>
          </w:tcPr>
          <w:p w:rsidR="00F3146F" w:rsidRPr="00C22363" w:rsidRDefault="00F31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3146F" w:rsidRPr="00C22363" w:rsidTr="00DA3DEF">
        <w:trPr>
          <w:cantSplit/>
          <w:tblHeader/>
        </w:trPr>
        <w:tc>
          <w:tcPr>
            <w:tcW w:w="3690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F3146F" w:rsidRPr="00C22363" w:rsidTr="00DA3DEF">
        <w:trPr>
          <w:cantSplit/>
          <w:tblHeader/>
        </w:trPr>
        <w:tc>
          <w:tcPr>
            <w:tcW w:w="3690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514A40" w:rsidRPr="00C22363" w:rsidTr="00DA3DEF">
        <w:trPr>
          <w:cantSplit/>
          <w:tblHeader/>
        </w:trPr>
        <w:tc>
          <w:tcPr>
            <w:tcW w:w="3690" w:type="dxa"/>
          </w:tcPr>
          <w:p w:rsidR="00514A40" w:rsidRPr="00C22363" w:rsidRDefault="00514A40" w:rsidP="00AE08D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C22363" w:rsidRDefault="00514A40" w:rsidP="0095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22363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956E4D" w:rsidRPr="00C2236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:rsidR="00514A40" w:rsidRPr="00C22363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C22363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C22363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C22363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C22363" w:rsidRDefault="00514A40" w:rsidP="00A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C22363" w:rsidRDefault="00514A40" w:rsidP="0095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956E4D"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956E4D" w:rsidRPr="00C22363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F3146F" w:rsidRPr="00C22363" w:rsidTr="00DA3DEF">
        <w:trPr>
          <w:cantSplit/>
          <w:tblHeader/>
        </w:trPr>
        <w:tc>
          <w:tcPr>
            <w:tcW w:w="3690" w:type="dxa"/>
          </w:tcPr>
          <w:p w:rsidR="00F3146F" w:rsidRPr="00C22363" w:rsidRDefault="00F3146F" w:rsidP="00AE08D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C22363" w:rsidRDefault="00F3146F" w:rsidP="00AE08D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C22363" w:rsidTr="00DA3DEF">
        <w:trPr>
          <w:cantSplit/>
        </w:trPr>
        <w:tc>
          <w:tcPr>
            <w:tcW w:w="3690" w:type="dxa"/>
          </w:tcPr>
          <w:p w:rsidR="00BC15C8" w:rsidRPr="00C22363" w:rsidRDefault="00BC15C8" w:rsidP="00BC15C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BC15C8" w:rsidRPr="00C22363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C22363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C22363" w:rsidRDefault="00BC15C8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C22363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C22363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C22363" w:rsidRDefault="00BC15C8" w:rsidP="00BC15C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C22363" w:rsidRDefault="00BC15C8" w:rsidP="00BC15C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DEF" w:rsidRPr="00C22363" w:rsidTr="00DA3DEF">
        <w:trPr>
          <w:cantSplit/>
        </w:trPr>
        <w:tc>
          <w:tcPr>
            <w:tcW w:w="3690" w:type="dxa"/>
          </w:tcPr>
          <w:p w:rsidR="00DA3DEF" w:rsidRPr="00C22363" w:rsidDel="006A6F26" w:rsidRDefault="00DA3DEF" w:rsidP="00DA3DEF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128,059</w:t>
            </w:r>
          </w:p>
        </w:tc>
        <w:tc>
          <w:tcPr>
            <w:tcW w:w="243" w:type="dxa"/>
            <w:shd w:val="clear" w:color="auto" w:fill="auto"/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auto"/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DA3DEF" w:rsidRPr="00C22363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128,059</w:t>
            </w:r>
          </w:p>
        </w:tc>
      </w:tr>
      <w:tr w:rsidR="00585E2D" w:rsidRPr="00C22363" w:rsidTr="00C22363">
        <w:trPr>
          <w:cantSplit/>
          <w:trHeight w:val="303"/>
        </w:trPr>
        <w:tc>
          <w:tcPr>
            <w:tcW w:w="3690" w:type="dxa"/>
          </w:tcPr>
          <w:p w:rsidR="00585E2D" w:rsidRPr="00C22363" w:rsidRDefault="00585E2D" w:rsidP="00585E2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585E2D" w:rsidRPr="00C22363" w:rsidRDefault="00585E2D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363" w:rsidRPr="00C22363" w:rsidTr="00C22363">
        <w:trPr>
          <w:cantSplit/>
          <w:trHeight w:val="303"/>
        </w:trPr>
        <w:tc>
          <w:tcPr>
            <w:tcW w:w="3690" w:type="dxa"/>
          </w:tcPr>
          <w:p w:rsidR="00C22363" w:rsidRPr="00C22363" w:rsidRDefault="00C22363" w:rsidP="00585E2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2363" w:rsidRPr="00C22363" w:rsidTr="00C22363">
        <w:trPr>
          <w:cantSplit/>
          <w:trHeight w:val="303"/>
        </w:trPr>
        <w:tc>
          <w:tcPr>
            <w:tcW w:w="3690" w:type="dxa"/>
          </w:tcPr>
          <w:p w:rsidR="00C22363" w:rsidRPr="00C22363" w:rsidRDefault="00C22363" w:rsidP="00585E2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C22363" w:rsidRPr="00C22363" w:rsidRDefault="00C22363" w:rsidP="00585E2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F0B" w:rsidRPr="00C22363" w:rsidTr="006F79B2">
        <w:trPr>
          <w:cantSplit/>
          <w:tblHeader/>
        </w:trPr>
        <w:tc>
          <w:tcPr>
            <w:tcW w:w="3690" w:type="dxa"/>
          </w:tcPr>
          <w:p w:rsidR="00CE1F0B" w:rsidRPr="00C22363" w:rsidRDefault="00CE1F0B" w:rsidP="006F79B2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1F0B" w:rsidRPr="00C22363" w:rsidTr="006F79B2">
        <w:trPr>
          <w:cantSplit/>
          <w:trHeight w:val="333"/>
        </w:trPr>
        <w:tc>
          <w:tcPr>
            <w:tcW w:w="3690" w:type="dxa"/>
          </w:tcPr>
          <w:p w:rsidR="00CE1F0B" w:rsidRPr="00C22363" w:rsidRDefault="00CE1F0B" w:rsidP="006F79B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F0B" w:rsidRPr="00C22363" w:rsidTr="00CE1F0B">
        <w:trPr>
          <w:cantSplit/>
        </w:trPr>
        <w:tc>
          <w:tcPr>
            <w:tcW w:w="3690" w:type="dxa"/>
          </w:tcPr>
          <w:p w:rsidR="00CE1F0B" w:rsidRPr="00C22363" w:rsidRDefault="00CE1F0B" w:rsidP="006F79B2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เดลต้า สมาร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ท</w:t>
            </w: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แอ๊ดจัสเตอร์ จำกัด</w:t>
            </w:r>
          </w:p>
        </w:tc>
        <w:tc>
          <w:tcPr>
            <w:tcW w:w="1323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1F0B" w:rsidRPr="00C22363" w:rsidTr="00595ACD">
        <w:trPr>
          <w:cantSplit/>
        </w:trPr>
        <w:tc>
          <w:tcPr>
            <w:tcW w:w="3690" w:type="dxa"/>
          </w:tcPr>
          <w:p w:rsidR="00CE1F0B" w:rsidRPr="00C22363" w:rsidRDefault="00CE1F0B" w:rsidP="006F79B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 w:hint="cs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CE1F0B" w:rsidRPr="00C22363" w:rsidRDefault="000012B4" w:rsidP="006F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CE1F0B" w:rsidRPr="00C22363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595ACD" w:rsidRDefault="000012B4" w:rsidP="006F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2,733,720</w:t>
            </w:r>
          </w:p>
        </w:tc>
        <w:tc>
          <w:tcPr>
            <w:tcW w:w="243" w:type="dxa"/>
            <w:shd w:val="clear" w:color="auto" w:fill="auto"/>
          </w:tcPr>
          <w:p w:rsidR="00CE1F0B" w:rsidRPr="00595ACD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CE1F0B" w:rsidRPr="00595ACD" w:rsidRDefault="00CE1F0B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595ACD" w:rsidRPr="00595AC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95A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5ACD" w:rsidRPr="00595ACD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 w:rsidRPr="00595A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95ACD" w:rsidRPr="00595ACD">
              <w:rPr>
                <w:rFonts w:asciiTheme="majorBidi" w:hAnsiTheme="majorBidi" w:cstheme="majorBidi"/>
                <w:sz w:val="26"/>
                <w:szCs w:val="26"/>
              </w:rPr>
              <w:t>055</w:t>
            </w:r>
            <w:r w:rsidRPr="00595A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E1F0B" w:rsidRPr="00CE1F0B" w:rsidRDefault="00CE1F0B" w:rsidP="006F79B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CE1F0B" w:rsidRPr="00595ACD" w:rsidRDefault="00915631" w:rsidP="006F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1,202,134</w:t>
            </w:r>
          </w:p>
        </w:tc>
      </w:tr>
      <w:tr w:rsidR="00595ACD" w:rsidRPr="00C22363" w:rsidTr="00595ACD">
        <w:trPr>
          <w:cantSplit/>
        </w:trPr>
        <w:tc>
          <w:tcPr>
            <w:tcW w:w="3690" w:type="dxa"/>
          </w:tcPr>
          <w:p w:rsidR="00595ACD" w:rsidRPr="00C22363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595ACD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95ACD" w:rsidRPr="00595ACD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595ACD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595ACD" w:rsidRPr="00C22363" w:rsidTr="00595ACD">
        <w:trPr>
          <w:cantSplit/>
        </w:trPr>
        <w:tc>
          <w:tcPr>
            <w:tcW w:w="3690" w:type="dxa"/>
          </w:tcPr>
          <w:p w:rsidR="00595ACD" w:rsidRPr="00C22363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95ACD" w:rsidRPr="00595ACD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>653,540</w:t>
            </w:r>
          </w:p>
        </w:tc>
        <w:tc>
          <w:tcPr>
            <w:tcW w:w="243" w:type="dxa"/>
            <w:shd w:val="clear" w:color="auto" w:fill="auto"/>
          </w:tcPr>
          <w:p w:rsidR="00595ACD" w:rsidRPr="00595ACD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95ACD" w:rsidRPr="00595ACD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 xml:space="preserve"> (653,540)</w:t>
            </w:r>
          </w:p>
        </w:tc>
        <w:tc>
          <w:tcPr>
            <w:tcW w:w="270" w:type="dxa"/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595ACD" w:rsidRPr="00C22363" w:rsidTr="00595ACD">
        <w:trPr>
          <w:cantSplit/>
        </w:trPr>
        <w:tc>
          <w:tcPr>
            <w:tcW w:w="3690" w:type="dxa"/>
          </w:tcPr>
          <w:p w:rsidR="00595ACD" w:rsidRPr="00C22363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C22363" w:rsidRDefault="000012B4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595ACD" w:rsidRDefault="000012B4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3,387,260</w:t>
            </w:r>
          </w:p>
        </w:tc>
        <w:tc>
          <w:tcPr>
            <w:tcW w:w="243" w:type="dxa"/>
            <w:shd w:val="clear" w:color="auto" w:fill="auto"/>
          </w:tcPr>
          <w:p w:rsidR="00595ACD" w:rsidRPr="00595ACD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595ACD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>(3,225,595)</w:t>
            </w:r>
          </w:p>
        </w:tc>
        <w:tc>
          <w:tcPr>
            <w:tcW w:w="270" w:type="dxa"/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595ACD" w:rsidRDefault="00915631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1,202,134</w:t>
            </w:r>
          </w:p>
        </w:tc>
      </w:tr>
      <w:tr w:rsidR="00595ACD" w:rsidRPr="00CE1F0B" w:rsidTr="00CE1F0B">
        <w:trPr>
          <w:cantSplit/>
        </w:trPr>
        <w:tc>
          <w:tcPr>
            <w:tcW w:w="3690" w:type="dxa"/>
          </w:tcPr>
          <w:p w:rsidR="00595ACD" w:rsidRPr="00CE1F0B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595ACD" w:rsidRPr="00CE1F0B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595ACD" w:rsidRPr="00CE1F0B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95ACD" w:rsidRPr="00C22363" w:rsidTr="00DA3DEF">
        <w:trPr>
          <w:cantSplit/>
          <w:trHeight w:val="333"/>
        </w:trPr>
        <w:tc>
          <w:tcPr>
            <w:tcW w:w="3690" w:type="dxa"/>
          </w:tcPr>
          <w:p w:rsidR="00595ACD" w:rsidRPr="00C22363" w:rsidRDefault="00595ACD" w:rsidP="00595AC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C22363" w:rsidRDefault="00595ACD" w:rsidP="007C23D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ACD" w:rsidRPr="00C22363" w:rsidTr="00DA3DEF">
        <w:trPr>
          <w:cantSplit/>
          <w:trHeight w:val="333"/>
        </w:trPr>
        <w:tc>
          <w:tcPr>
            <w:tcW w:w="3690" w:type="dxa"/>
          </w:tcPr>
          <w:p w:rsidR="00595ACD" w:rsidRPr="00C22363" w:rsidRDefault="00595ACD" w:rsidP="00595ACD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C22363" w:rsidRDefault="00595ACD" w:rsidP="007C23D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ACD" w:rsidRPr="00C22363" w:rsidTr="00DA3DEF">
        <w:trPr>
          <w:cantSplit/>
          <w:trHeight w:val="333"/>
        </w:trPr>
        <w:tc>
          <w:tcPr>
            <w:tcW w:w="3690" w:type="dxa"/>
          </w:tcPr>
          <w:p w:rsidR="00595ACD" w:rsidRPr="00C22363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349,890</w:t>
            </w: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1,032,550</w:t>
            </w:r>
          </w:p>
        </w:tc>
        <w:tc>
          <w:tcPr>
            <w:tcW w:w="243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595ACD" w:rsidRPr="00C22363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(1,042,180)</w:t>
            </w:r>
          </w:p>
        </w:tc>
        <w:tc>
          <w:tcPr>
            <w:tcW w:w="270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340,260 </w:t>
            </w:r>
          </w:p>
        </w:tc>
      </w:tr>
      <w:tr w:rsidR="00595ACD" w:rsidRPr="00C22363" w:rsidTr="00CE1F0B">
        <w:trPr>
          <w:cantSplit/>
          <w:trHeight w:val="252"/>
        </w:trPr>
        <w:tc>
          <w:tcPr>
            <w:tcW w:w="3690" w:type="dxa"/>
          </w:tcPr>
          <w:p w:rsidR="00595ACD" w:rsidRPr="00C22363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176,160</w:t>
            </w: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188,492 </w:t>
            </w:r>
          </w:p>
        </w:tc>
        <w:tc>
          <w:tcPr>
            <w:tcW w:w="243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595ACD" w:rsidRPr="00C22363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(235,992)</w:t>
            </w:r>
          </w:p>
        </w:tc>
        <w:tc>
          <w:tcPr>
            <w:tcW w:w="270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128,660 </w:t>
            </w:r>
          </w:p>
        </w:tc>
      </w:tr>
      <w:tr w:rsidR="00595ACD" w:rsidRPr="00C22363" w:rsidTr="00CE1F0B">
        <w:trPr>
          <w:cantSplit/>
          <w:trHeight w:val="333"/>
        </w:trPr>
        <w:tc>
          <w:tcPr>
            <w:tcW w:w="3690" w:type="dxa"/>
          </w:tcPr>
          <w:p w:rsidR="00595ACD" w:rsidRPr="00C22363" w:rsidRDefault="00595ACD" w:rsidP="00595AC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>526,050</w:t>
            </w:r>
          </w:p>
        </w:tc>
        <w:tc>
          <w:tcPr>
            <w:tcW w:w="279" w:type="dxa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1,221,042 </w:t>
            </w:r>
          </w:p>
        </w:tc>
        <w:tc>
          <w:tcPr>
            <w:tcW w:w="243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C22363" w:rsidRDefault="00595ACD" w:rsidP="007C23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(1,278,172)</w:t>
            </w:r>
          </w:p>
        </w:tc>
        <w:tc>
          <w:tcPr>
            <w:tcW w:w="270" w:type="dxa"/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5ACD" w:rsidRPr="00C22363" w:rsidRDefault="00595ACD" w:rsidP="00595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</w:rPr>
              <w:t xml:space="preserve"> 468,920 </w:t>
            </w:r>
          </w:p>
        </w:tc>
      </w:tr>
    </w:tbl>
    <w:p w:rsidR="00F52F3D" w:rsidRDefault="00F52F3D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7C7CC5" w:rsidRPr="00801EFD" w:rsidRDefault="007C7CC5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รายการซึ่งมีสาระสำคัญที่เกิดขึ้นกับกิจการที่เกี่ยวข้องกันสำหรับแต่ละ</w:t>
      </w:r>
      <w:r w:rsidR="004B762B" w:rsidRPr="00801EFD">
        <w:rPr>
          <w:rFonts w:asciiTheme="majorBidi" w:hAnsiTheme="majorBidi" w:cstheme="majorBidi"/>
          <w:sz w:val="26"/>
          <w:szCs w:val="26"/>
          <w:cs/>
        </w:rPr>
        <w:t xml:space="preserve">งวดสามเดือนสิ้นสุดวันที่ </w:t>
      </w:r>
      <w:r w:rsidR="00F52F3D">
        <w:rPr>
          <w:rFonts w:asciiTheme="majorBidi" w:hAnsiTheme="majorBidi" w:cstheme="majorBidi"/>
          <w:sz w:val="26"/>
          <w:szCs w:val="26"/>
        </w:rPr>
        <w:t>31</w:t>
      </w:r>
      <w:r w:rsidR="004B762B" w:rsidRPr="00801EFD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F52F3D">
        <w:rPr>
          <w:rFonts w:asciiTheme="majorBidi" w:hAnsiTheme="majorBidi" w:cstheme="majorBidi"/>
          <w:sz w:val="26"/>
          <w:szCs w:val="26"/>
        </w:rPr>
        <w:t>25</w:t>
      </w:r>
      <w:r w:rsidR="004B762B" w:rsidRPr="00801EFD">
        <w:rPr>
          <w:rFonts w:asciiTheme="majorBidi" w:hAnsiTheme="majorBidi" w:cstheme="majorBidi"/>
          <w:sz w:val="26"/>
          <w:szCs w:val="26"/>
        </w:rPr>
        <w:t>60</w:t>
      </w:r>
      <w:r w:rsidR="004B762B" w:rsidRPr="00801EFD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F52F3D">
        <w:rPr>
          <w:rFonts w:asciiTheme="majorBidi" w:hAnsiTheme="majorBidi" w:cstheme="majorBidi"/>
          <w:sz w:val="26"/>
          <w:szCs w:val="26"/>
        </w:rPr>
        <w:t>255</w:t>
      </w:r>
      <w:r w:rsidR="004B762B" w:rsidRPr="00801EFD">
        <w:rPr>
          <w:rFonts w:asciiTheme="majorBidi" w:hAnsiTheme="majorBidi" w:cstheme="majorBidi"/>
          <w:sz w:val="26"/>
          <w:szCs w:val="26"/>
        </w:rPr>
        <w:t>9</w:t>
      </w:r>
      <w:r w:rsidR="004B762B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07414" w:rsidRPr="00801EFD" w:rsidRDefault="00507414" w:rsidP="007F2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17"/>
        <w:gridCol w:w="270"/>
        <w:gridCol w:w="1998"/>
        <w:gridCol w:w="236"/>
        <w:gridCol w:w="1771"/>
        <w:gridCol w:w="270"/>
        <w:gridCol w:w="1521"/>
        <w:gridCol w:w="238"/>
        <w:gridCol w:w="1526"/>
      </w:tblGrid>
      <w:tr w:rsidR="00514A40" w:rsidRPr="00801EFD" w:rsidTr="00AF4DF0">
        <w:trPr>
          <w:tblHeader/>
        </w:trPr>
        <w:tc>
          <w:tcPr>
            <w:tcW w:w="1917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98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3"/>
            <w:tcBorders>
              <w:bottom w:val="single" w:sz="4" w:space="0" w:color="auto"/>
            </w:tcBorders>
          </w:tcPr>
          <w:p w:rsidR="00514A40" w:rsidRPr="00801EFD" w:rsidRDefault="0051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AF4DF0">
        <w:trPr>
          <w:tblHeader/>
        </w:trPr>
        <w:tc>
          <w:tcPr>
            <w:tcW w:w="1917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36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27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AB4B0E" w:rsidRPr="00801EFD" w:rsidRDefault="004B762B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8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AB4B0E" w:rsidRPr="00801EFD" w:rsidRDefault="00AB4B0E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4B762B" w:rsidRPr="00801EF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14A40" w:rsidRPr="00801EFD" w:rsidTr="00AF4DF0">
        <w:trPr>
          <w:tblHeader/>
        </w:trPr>
        <w:tc>
          <w:tcPr>
            <w:tcW w:w="1917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</w:tcPr>
          <w:p w:rsidR="00514A40" w:rsidRPr="00801EFD" w:rsidRDefault="00514A40" w:rsidP="0023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1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6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14A40" w:rsidRPr="00801EFD" w:rsidTr="00AF4DF0">
        <w:tc>
          <w:tcPr>
            <w:tcW w:w="1917" w:type="dxa"/>
          </w:tcPr>
          <w:p w:rsidR="00514A40" w:rsidRPr="00801EFD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</w:tcPr>
          <w:p w:rsidR="00514A40" w:rsidRPr="00801EFD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514A40" w:rsidRPr="00801EFD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ผู้ถือหุ้นและผู้บริหารร่วมกัน</w:t>
            </w:r>
          </w:p>
        </w:tc>
        <w:tc>
          <w:tcPr>
            <w:tcW w:w="236" w:type="dxa"/>
          </w:tcPr>
          <w:p w:rsidR="00514A40" w:rsidRPr="00801EFD" w:rsidRDefault="00514A40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514A40" w:rsidRPr="00801EFD" w:rsidRDefault="00514A40" w:rsidP="00C4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70" w:type="dxa"/>
          </w:tcPr>
          <w:p w:rsidR="00514A40" w:rsidRPr="00801EFD" w:rsidRDefault="00514A40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514A40" w:rsidRPr="00801EFD" w:rsidRDefault="00514A40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6FD2" w:rsidRPr="00801EFD" w:rsidTr="00AF4DF0">
        <w:tc>
          <w:tcPr>
            <w:tcW w:w="1917" w:type="dxa"/>
          </w:tcPr>
          <w:p w:rsidR="00C46FD2" w:rsidRPr="00801EFD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46FD2" w:rsidRPr="00801EFD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C46FD2" w:rsidRPr="00801EFD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46FD2" w:rsidRPr="00801EFD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C46FD2" w:rsidRPr="00801EFD" w:rsidRDefault="00C46FD2" w:rsidP="00A9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70" w:type="dxa"/>
          </w:tcPr>
          <w:p w:rsidR="00C46FD2" w:rsidRPr="00801EFD" w:rsidRDefault="00C46FD2" w:rsidP="0034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C46FD2" w:rsidRPr="00801EFD" w:rsidRDefault="00C46FD2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C46FD2" w:rsidRPr="00801EFD" w:rsidRDefault="00C46FD2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C46FD2" w:rsidRPr="00801EFD" w:rsidRDefault="00C46FD2" w:rsidP="0073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9549F" w:rsidRPr="00801EFD" w:rsidTr="00AF4DF0">
        <w:tc>
          <w:tcPr>
            <w:tcW w:w="1917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</w:tcPr>
          <w:p w:rsidR="00D9549F" w:rsidRPr="00801EFD" w:rsidRDefault="00DA3DE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3DEF">
              <w:rPr>
                <w:rFonts w:asciiTheme="majorBidi" w:hAnsiTheme="majorBidi" w:cstheme="majorBidi"/>
                <w:sz w:val="26"/>
                <w:szCs w:val="26"/>
              </w:rPr>
              <w:t>119,196</w:t>
            </w:r>
          </w:p>
        </w:tc>
        <w:tc>
          <w:tcPr>
            <w:tcW w:w="23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D9549F" w:rsidRPr="00801EFD" w:rsidRDefault="00DA3DE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3DEF">
              <w:rPr>
                <w:rFonts w:asciiTheme="majorBidi" w:hAnsiTheme="majorBidi" w:cstheme="majorBidi"/>
                <w:sz w:val="26"/>
                <w:szCs w:val="26"/>
              </w:rPr>
              <w:t>114,113</w:t>
            </w:r>
          </w:p>
        </w:tc>
      </w:tr>
      <w:tr w:rsidR="00D9549F" w:rsidRPr="00801EFD" w:rsidTr="00AF4DF0">
        <w:tc>
          <w:tcPr>
            <w:tcW w:w="1917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3DEF" w:rsidRPr="00801EFD" w:rsidTr="00AF4DF0">
        <w:tc>
          <w:tcPr>
            <w:tcW w:w="1917" w:type="dxa"/>
          </w:tcPr>
          <w:p w:rsidR="00DA3DEF" w:rsidRPr="00801EFD" w:rsidRDefault="00DA3DEF" w:rsidP="00DA3DEF">
            <w:pPr>
              <w:pStyle w:val="a"/>
              <w:tabs>
                <w:tab w:val="clear" w:pos="108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ค่าเช่ารถยนต์</w:t>
            </w:r>
          </w:p>
        </w:tc>
        <w:tc>
          <w:tcPr>
            <w:tcW w:w="270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DA3DEF" w:rsidRPr="00DA3DEF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3DEF">
              <w:rPr>
                <w:rFonts w:asciiTheme="majorBidi" w:hAnsiTheme="majorBidi" w:cstheme="majorBidi"/>
                <w:sz w:val="26"/>
                <w:szCs w:val="26"/>
              </w:rPr>
              <w:t xml:space="preserve"> 1,032,550 </w:t>
            </w:r>
          </w:p>
        </w:tc>
        <w:tc>
          <w:tcPr>
            <w:tcW w:w="238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1,049,670</w:t>
            </w:r>
          </w:p>
        </w:tc>
      </w:tr>
      <w:tr w:rsidR="00DA3DEF" w:rsidRPr="00801EFD" w:rsidTr="00AF4DF0">
        <w:tc>
          <w:tcPr>
            <w:tcW w:w="1917" w:type="dxa"/>
          </w:tcPr>
          <w:p w:rsidR="00DA3DEF" w:rsidRPr="00801EFD" w:rsidRDefault="00DA3DEF" w:rsidP="00DA3DE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ค่าเช่าคอมพิวเตอร์</w:t>
            </w:r>
          </w:p>
        </w:tc>
        <w:tc>
          <w:tcPr>
            <w:tcW w:w="270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DA3DEF" w:rsidRPr="00DA3DEF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3DEF">
              <w:rPr>
                <w:rFonts w:asciiTheme="majorBidi" w:hAnsiTheme="majorBidi" w:cstheme="majorBidi"/>
                <w:sz w:val="26"/>
                <w:szCs w:val="26"/>
              </w:rPr>
              <w:t xml:space="preserve"> 176,160 </w:t>
            </w:r>
          </w:p>
        </w:tc>
        <w:tc>
          <w:tcPr>
            <w:tcW w:w="238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206,316</w:t>
            </w:r>
          </w:p>
        </w:tc>
      </w:tr>
      <w:tr w:rsidR="00DA3DEF" w:rsidRPr="00801EFD" w:rsidTr="00AF4DF0">
        <w:tc>
          <w:tcPr>
            <w:tcW w:w="1917" w:type="dxa"/>
          </w:tcPr>
          <w:p w:rsidR="00DA3DEF" w:rsidRPr="00801EFD" w:rsidRDefault="00DA3DEF" w:rsidP="00DA3DE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1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DA3DEF" w:rsidRPr="00DA3DEF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3DEF">
              <w:rPr>
                <w:rFonts w:asciiTheme="majorBidi" w:hAnsiTheme="majorBidi" w:cstheme="majorBidi"/>
                <w:sz w:val="26"/>
                <w:szCs w:val="26"/>
              </w:rPr>
              <w:t xml:space="preserve"> 1,208,710 </w:t>
            </w:r>
          </w:p>
        </w:tc>
        <w:tc>
          <w:tcPr>
            <w:tcW w:w="238" w:type="dxa"/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:rsidR="00DA3DEF" w:rsidRPr="00801EFD" w:rsidRDefault="00DA3DEF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1,255,986</w:t>
            </w:r>
          </w:p>
        </w:tc>
      </w:tr>
      <w:tr w:rsidR="00D9549F" w:rsidRPr="00801EFD" w:rsidTr="00AF4DF0">
        <w:tc>
          <w:tcPr>
            <w:tcW w:w="1917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9549F" w:rsidRPr="00801EFD" w:rsidTr="00AF4DF0">
        <w:tc>
          <w:tcPr>
            <w:tcW w:w="1917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801EFD">
              <w:rPr>
                <w:rFonts w:asciiTheme="majorBidi" w:hAnsiTheme="majorBidi"/>
                <w:sz w:val="26"/>
                <w:szCs w:val="26"/>
                <w:cs/>
              </w:rPr>
              <w:t>เดลต้า สมาร</w:t>
            </w:r>
            <w:r w:rsidR="00F52F3D">
              <w:rPr>
                <w:rFonts w:asciiTheme="majorBidi" w:hAnsiTheme="majorBidi" w:hint="cs"/>
                <w:sz w:val="26"/>
                <w:szCs w:val="26"/>
                <w:cs/>
              </w:rPr>
              <w:t>์</w:t>
            </w:r>
            <w:r w:rsidRPr="00801EFD">
              <w:rPr>
                <w:rFonts w:asciiTheme="majorBidi" w:hAnsiTheme="majorBidi"/>
                <w:sz w:val="26"/>
                <w:szCs w:val="26"/>
                <w:cs/>
              </w:rPr>
              <w:t>ท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9549F" w:rsidRPr="00801EFD" w:rsidRDefault="00D9549F" w:rsidP="00210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23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เงื่อนไขเป็นไปตามที่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9549F" w:rsidRPr="00801EFD" w:rsidTr="00AF4DF0">
        <w:tc>
          <w:tcPr>
            <w:tcW w:w="1917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hint="cs"/>
                <w:sz w:val="26"/>
                <w:szCs w:val="26"/>
                <w:cs/>
              </w:rPr>
              <w:t xml:space="preserve">  </w:t>
            </w:r>
            <w:r w:rsidRPr="00801EFD">
              <w:rPr>
                <w:rFonts w:asciiTheme="majorBidi" w:hAnsiTheme="majorBidi"/>
                <w:sz w:val="26"/>
                <w:szCs w:val="26"/>
                <w:cs/>
              </w:rPr>
              <w:t>แอ๊ดจัสเตอร์</w:t>
            </w:r>
            <w:r w:rsidRPr="00801EFD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801EFD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D9549F" w:rsidRPr="00FE6FEF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9549F" w:rsidRPr="00801EFD" w:rsidTr="00595ACD">
        <w:tc>
          <w:tcPr>
            <w:tcW w:w="1917" w:type="dxa"/>
          </w:tcPr>
          <w:p w:rsidR="00D9549F" w:rsidRPr="00801EFD" w:rsidRDefault="00D9549F" w:rsidP="00D9549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ตกลงไว้ในสัญญา</w:t>
            </w:r>
          </w:p>
        </w:tc>
        <w:tc>
          <w:tcPr>
            <w:tcW w:w="270" w:type="dxa"/>
          </w:tcPr>
          <w:p w:rsidR="00D9549F" w:rsidRPr="00801EF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D9549F" w:rsidRPr="00FE6FEF" w:rsidRDefault="000012B4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2,554,879</w:t>
            </w:r>
          </w:p>
        </w:tc>
        <w:tc>
          <w:tcPr>
            <w:tcW w:w="238" w:type="dxa"/>
          </w:tcPr>
          <w:p w:rsidR="00D9549F" w:rsidRPr="00595ACD" w:rsidRDefault="00D9549F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D9549F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>3,214,953</w:t>
            </w:r>
          </w:p>
        </w:tc>
      </w:tr>
      <w:tr w:rsidR="00595ACD" w:rsidRPr="00801EFD" w:rsidTr="00595ACD">
        <w:tc>
          <w:tcPr>
            <w:tcW w:w="1917" w:type="dxa"/>
          </w:tcPr>
          <w:p w:rsidR="00595ACD" w:rsidRPr="00801EFD" w:rsidRDefault="00595ACD" w:rsidP="00595AC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2363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</w:t>
            </w: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ACD" w:rsidRPr="00FE6FEF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ACD" w:rsidRPr="00801EFD" w:rsidTr="00595ACD">
        <w:tc>
          <w:tcPr>
            <w:tcW w:w="1917" w:type="dxa"/>
          </w:tcPr>
          <w:p w:rsidR="00595ACD" w:rsidRPr="00801EFD" w:rsidRDefault="00595ACD" w:rsidP="00595AC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และค่าสำรวจจาก</w:t>
            </w: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</w:tcPr>
          <w:p w:rsidR="00595ACD" w:rsidRPr="00FE6FEF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5ACD" w:rsidRPr="00801EFD" w:rsidTr="00595ACD">
        <w:tc>
          <w:tcPr>
            <w:tcW w:w="1917" w:type="dxa"/>
          </w:tcPr>
          <w:p w:rsidR="00595ACD" w:rsidRPr="00801EFD" w:rsidRDefault="00595ACD" w:rsidP="00D9549F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การรับประกันภัย</w:t>
            </w: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595ACD" w:rsidRPr="00FE6FEF" w:rsidRDefault="00595ACD" w:rsidP="00FE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6FE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6FEF" w:rsidRPr="00FE6FEF">
              <w:rPr>
                <w:rFonts w:asciiTheme="majorBidi" w:hAnsiTheme="majorBidi" w:cstheme="majorBidi"/>
                <w:sz w:val="26"/>
                <w:szCs w:val="26"/>
              </w:rPr>
              <w:t>10,785</w:t>
            </w:r>
          </w:p>
        </w:tc>
        <w:tc>
          <w:tcPr>
            <w:tcW w:w="238" w:type="dxa"/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>368,556</w:t>
            </w:r>
          </w:p>
        </w:tc>
      </w:tr>
      <w:tr w:rsidR="00595ACD" w:rsidRPr="00801EFD" w:rsidTr="00595ACD">
        <w:tc>
          <w:tcPr>
            <w:tcW w:w="1917" w:type="dxa"/>
          </w:tcPr>
          <w:p w:rsidR="00595ACD" w:rsidRPr="00801EFD" w:rsidRDefault="00595ACD" w:rsidP="00D9549F">
            <w:pPr>
              <w:ind w:right="-108"/>
              <w:rPr>
                <w:rFonts w:asciiTheme="majorBidi" w:hAnsiTheme="majorBidi" w:cstheme="majorBidi" w:hint="cs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8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1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02"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595ACD" w:rsidRPr="00801EF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595ACD" w:rsidRPr="00FE6FEF" w:rsidRDefault="00443534" w:rsidP="0000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6FEF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0012B4">
              <w:rPr>
                <w:rFonts w:asciiTheme="majorBidi" w:hAnsiTheme="majorBidi" w:cstheme="majorBidi"/>
                <w:sz w:val="26"/>
                <w:szCs w:val="26"/>
              </w:rPr>
              <w:t>165,664</w:t>
            </w:r>
            <w:bookmarkStart w:id="0" w:name="_GoBack"/>
            <w:bookmarkEnd w:id="0"/>
          </w:p>
        </w:tc>
        <w:tc>
          <w:tcPr>
            <w:tcW w:w="238" w:type="dxa"/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:rsidR="00595ACD" w:rsidRPr="00595ACD" w:rsidRDefault="00595ACD" w:rsidP="00D9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5ACD">
              <w:rPr>
                <w:rFonts w:asciiTheme="majorBidi" w:hAnsiTheme="majorBidi" w:cstheme="majorBidi"/>
                <w:sz w:val="26"/>
                <w:szCs w:val="26"/>
              </w:rPr>
              <w:t>3,583,509</w:t>
            </w:r>
          </w:p>
        </w:tc>
      </w:tr>
    </w:tbl>
    <w:p w:rsidR="00C37335" w:rsidRDefault="00F52F3D" w:rsidP="00BE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C37335" w:rsidRPr="00801EFD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</w:t>
      </w:r>
      <w:r w:rsidR="004B762B" w:rsidRPr="00801EFD">
        <w:rPr>
          <w:rFonts w:asciiTheme="majorBidi" w:hAnsiTheme="majorBidi" w:cstheme="majorBidi"/>
          <w:sz w:val="26"/>
          <w:szCs w:val="26"/>
          <w:cs/>
        </w:rPr>
        <w:t>แต่ละงวดสามเดือน</w:t>
      </w:r>
      <w:r w:rsidR="00C37335"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C37335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8E6450">
        <w:rPr>
          <w:rFonts w:asciiTheme="majorBidi" w:hAnsiTheme="majorBidi" w:cstheme="majorBidi" w:hint="cs"/>
          <w:sz w:val="26"/>
          <w:szCs w:val="26"/>
          <w:cs/>
        </w:rPr>
        <w:t>มีนา</w:t>
      </w:r>
      <w:r w:rsidR="00C37335" w:rsidRPr="00801EFD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C37335" w:rsidRPr="00801EFD">
        <w:rPr>
          <w:rFonts w:asciiTheme="majorBidi" w:hAnsiTheme="majorBidi" w:cstheme="majorBidi"/>
          <w:sz w:val="26"/>
          <w:szCs w:val="26"/>
        </w:rPr>
        <w:t>25</w:t>
      </w:r>
      <w:r w:rsidR="004B762B" w:rsidRPr="00801EFD">
        <w:rPr>
          <w:rFonts w:asciiTheme="majorBidi" w:hAnsiTheme="majorBidi" w:cstheme="majorBidi"/>
          <w:sz w:val="26"/>
          <w:szCs w:val="26"/>
        </w:rPr>
        <w:t>60</w:t>
      </w:r>
      <w:r w:rsidR="00C37335" w:rsidRPr="00801EFD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C37335" w:rsidRPr="00801EFD">
        <w:rPr>
          <w:rFonts w:asciiTheme="majorBidi" w:hAnsiTheme="majorBidi" w:cstheme="majorBidi"/>
          <w:sz w:val="26"/>
          <w:szCs w:val="26"/>
        </w:rPr>
        <w:t>255</w:t>
      </w:r>
      <w:r w:rsidR="004B762B" w:rsidRPr="00801EFD">
        <w:rPr>
          <w:rFonts w:asciiTheme="majorBidi" w:hAnsiTheme="majorBidi" w:cstheme="majorBidi"/>
          <w:sz w:val="26"/>
          <w:szCs w:val="26"/>
        </w:rPr>
        <w:t>9</w:t>
      </w:r>
      <w:r w:rsidR="00C37335" w:rsidRPr="00801EF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BE29D7" w:rsidRPr="00BE29D7" w:rsidRDefault="00BE29D7" w:rsidP="00BE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3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4"/>
        <w:gridCol w:w="236"/>
        <w:gridCol w:w="940"/>
        <w:gridCol w:w="283"/>
        <w:gridCol w:w="759"/>
        <w:gridCol w:w="308"/>
        <w:gridCol w:w="1485"/>
        <w:gridCol w:w="261"/>
        <w:gridCol w:w="1505"/>
      </w:tblGrid>
      <w:tr w:rsidR="00C37335" w:rsidRPr="00801EFD" w:rsidTr="00AF4DF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2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335" w:rsidRPr="00801EFD" w:rsidRDefault="00C37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37335" w:rsidRPr="00801EFD" w:rsidTr="00AF4DF0">
        <w:tc>
          <w:tcPr>
            <w:tcW w:w="3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35" w:rsidRPr="00801EFD" w:rsidRDefault="00C37335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8A4574" w:rsidRPr="00801EF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335" w:rsidRPr="00801EFD" w:rsidRDefault="00C37335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8A4574" w:rsidRPr="00801EF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37335" w:rsidRPr="00801EFD" w:rsidTr="00AF4DF0">
        <w:trPr>
          <w:trHeight w:val="350"/>
        </w:trPr>
        <w:tc>
          <w:tcPr>
            <w:tcW w:w="3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7335" w:rsidRPr="00801EFD" w:rsidRDefault="00C37335" w:rsidP="000C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60DC9" w:rsidRPr="00801EFD" w:rsidTr="00AF4DF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1,710,200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1,670,000 </w:t>
            </w:r>
          </w:p>
        </w:tc>
      </w:tr>
      <w:tr w:rsidR="00660DC9" w:rsidRPr="00801EFD" w:rsidTr="00AF4DF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130,500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120,000 </w:t>
            </w:r>
          </w:p>
        </w:tc>
      </w:tr>
      <w:tr w:rsidR="00660DC9" w:rsidRPr="00801EFD" w:rsidTr="00AF4DF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132,000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132,000 </w:t>
            </w:r>
          </w:p>
        </w:tc>
      </w:tr>
      <w:tr w:rsidR="00660DC9" w:rsidRPr="00801EFD" w:rsidTr="00AF4DF0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1,972,700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60DC9" w:rsidRPr="00801EFD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60DC9" w:rsidRPr="00660DC9" w:rsidRDefault="00660DC9" w:rsidP="0066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60DC9">
              <w:rPr>
                <w:rFonts w:ascii="Angsana New" w:eastAsia="Cordia New" w:hAnsi="Angsana New"/>
                <w:sz w:val="26"/>
                <w:szCs w:val="26"/>
              </w:rPr>
              <w:t xml:space="preserve"> 1,922,000 </w:t>
            </w:r>
          </w:p>
        </w:tc>
      </w:tr>
    </w:tbl>
    <w:p w:rsidR="008A4574" w:rsidRPr="00FB5F34" w:rsidRDefault="008A4574" w:rsidP="00B0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263326" w:rsidRDefault="00571043" w:rsidP="00B0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63326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BE29D7" w:rsidRDefault="00BE29D7" w:rsidP="00B06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AB4B0E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D519D3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D519D3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B18A2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</w:tr>
      <w:tr w:rsidR="004B18A2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37,093,789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56,707,826</w:t>
            </w:r>
          </w:p>
        </w:tc>
      </w:tr>
      <w:tr w:rsidR="004B18A2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37,113,789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56,727,826</w:t>
            </w:r>
          </w:p>
        </w:tc>
      </w:tr>
    </w:tbl>
    <w:p w:rsidR="00F37EFB" w:rsidRPr="00FB5F34" w:rsidRDefault="00F37EFB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35055" w:rsidRPr="00801EFD" w:rsidRDefault="00571043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435055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801EFD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801EFD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FB5F34" w:rsidRDefault="00435055" w:rsidP="00BA0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35055" w:rsidRDefault="00571043" w:rsidP="00FB5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04269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F04269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04269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F04269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83570B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3570B" w:rsidRPr="00801EFD">
        <w:rPr>
          <w:rFonts w:asciiTheme="majorBidi" w:hAnsiTheme="majorBidi" w:cstheme="majorBidi"/>
          <w:sz w:val="26"/>
          <w:szCs w:val="26"/>
        </w:rPr>
        <w:t>25</w:t>
      </w:r>
      <w:r w:rsidR="00667B2B" w:rsidRPr="00801EFD">
        <w:rPr>
          <w:rFonts w:asciiTheme="majorBidi" w:hAnsiTheme="majorBidi" w:cstheme="majorBidi"/>
          <w:sz w:val="26"/>
          <w:szCs w:val="26"/>
        </w:rPr>
        <w:t>59</w:t>
      </w:r>
      <w:r w:rsidR="0083570B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FB5F34" w:rsidRDefault="00FB5F34" w:rsidP="00FB5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A92F76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A92F76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92F76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801EFD" w:rsidRDefault="00F04269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A92F76" w:rsidRPr="00801EFD" w:rsidRDefault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801EFD" w:rsidRDefault="00F04269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92F76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801EFD" w:rsidRDefault="00A92F76" w:rsidP="00A9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6A48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7A7772" w:rsidRDefault="00CB6A48" w:rsidP="007A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772">
              <w:rPr>
                <w:rFonts w:asciiTheme="majorBidi" w:hAnsiTheme="majorBidi" w:cstheme="majorBidi"/>
                <w:sz w:val="26"/>
                <w:szCs w:val="26"/>
              </w:rPr>
              <w:t>120,121,496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112,896,654</w:t>
            </w:r>
          </w:p>
        </w:tc>
      </w:tr>
      <w:tr w:rsidR="00CB6A48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7A7772" w:rsidRDefault="00CB6A48" w:rsidP="007A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772">
              <w:rPr>
                <w:rFonts w:asciiTheme="majorBidi" w:hAnsiTheme="majorBidi" w:cstheme="majorBidi"/>
                <w:sz w:val="26"/>
                <w:szCs w:val="26"/>
              </w:rPr>
              <w:t>27,896,999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28,783,038</w:t>
            </w:r>
          </w:p>
        </w:tc>
      </w:tr>
      <w:tr w:rsidR="00CB6A48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7A7772" w:rsidRDefault="00CB6A48" w:rsidP="007A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772">
              <w:rPr>
                <w:rFonts w:asciiTheme="majorBidi" w:hAnsiTheme="majorBidi" w:cstheme="majorBidi"/>
                <w:sz w:val="26"/>
                <w:szCs w:val="26"/>
              </w:rPr>
              <w:t>68,487,282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38,260,968</w:t>
            </w:r>
          </w:p>
        </w:tc>
      </w:tr>
      <w:tr w:rsidR="00CB6A48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7A7772" w:rsidRDefault="00CB6A48" w:rsidP="007A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7772">
              <w:rPr>
                <w:rFonts w:asciiTheme="majorBidi" w:hAnsiTheme="majorBidi" w:cstheme="majorBidi"/>
                <w:sz w:val="26"/>
                <w:szCs w:val="26"/>
              </w:rPr>
              <w:t>19,636,821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22,631,949</w:t>
            </w:r>
          </w:p>
        </w:tc>
      </w:tr>
      <w:tr w:rsidR="00CB6A48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CB6A48" w:rsidRPr="007A7772" w:rsidRDefault="009A1900" w:rsidP="007A7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114,798,615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CB6A48" w:rsidRPr="00801EFD" w:rsidRDefault="00CB6A48" w:rsidP="00CB6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77,687,208</w:t>
            </w:r>
          </w:p>
        </w:tc>
      </w:tr>
      <w:tr w:rsidR="00F04269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4269" w:rsidRPr="00801EFD" w:rsidRDefault="004B18A2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350,941,21</w:t>
            </w:r>
            <w:r w:rsidR="009A190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280,259,817</w:t>
            </w:r>
          </w:p>
        </w:tc>
      </w:tr>
      <w:tr w:rsidR="00F04269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4B18A2" w:rsidP="00DA3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DA3DE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A3DEF">
              <w:rPr>
                <w:rFonts w:asciiTheme="majorBidi" w:hAnsiTheme="majorBidi" w:cstheme="majorBidi"/>
                <w:sz w:val="26"/>
                <w:szCs w:val="26"/>
              </w:rPr>
              <w:t>398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A3DEF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(20,257,526)</w:t>
            </w:r>
          </w:p>
        </w:tc>
      </w:tr>
      <w:tr w:rsidR="00F04269" w:rsidRPr="00801EFD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เบี้ยประกันภัยค้างรับ </w:t>
            </w:r>
            <w:r w:rsidR="002A74E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801EFD" w:rsidRDefault="00DA3DEF" w:rsidP="00B1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326,542,84</w:t>
            </w:r>
            <w:r w:rsidR="00B163B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801EFD" w:rsidRDefault="00F04269" w:rsidP="00F0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260,002,291</w:t>
            </w:r>
          </w:p>
        </w:tc>
      </w:tr>
    </w:tbl>
    <w:p w:rsidR="00514A40" w:rsidRPr="00801EFD" w:rsidRDefault="004A7C53" w:rsidP="004A7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207EAF" w:rsidRPr="00801EFD">
        <w:rPr>
          <w:rFonts w:asciiTheme="majorBidi" w:hAnsiTheme="majorBidi" w:cstheme="majorBidi"/>
          <w:sz w:val="26"/>
          <w:szCs w:val="26"/>
          <w:cs/>
        </w:rPr>
        <w:lastRenderedPageBreak/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801EFD">
        <w:rPr>
          <w:rFonts w:asciiTheme="majorBidi" w:hAnsiTheme="majorBidi" w:cstheme="majorBidi" w:hint="cs"/>
          <w:sz w:val="26"/>
          <w:szCs w:val="26"/>
          <w:cs/>
        </w:rPr>
        <w:t xml:space="preserve"> วันที่ </w:t>
      </w:r>
      <w:r w:rsidR="00050DF4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050DF4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050DF4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050DF4" w:rsidRPr="00801EFD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207EAF" w:rsidRPr="00801EF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207EAF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207EAF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07EAF" w:rsidRPr="00801EFD">
        <w:rPr>
          <w:rFonts w:asciiTheme="majorBidi" w:hAnsiTheme="majorBidi" w:cstheme="majorBidi"/>
          <w:sz w:val="26"/>
          <w:szCs w:val="26"/>
        </w:rPr>
        <w:t>255</w:t>
      </w:r>
      <w:r w:rsidR="0083570B" w:rsidRPr="00801EFD">
        <w:rPr>
          <w:rFonts w:asciiTheme="majorBidi" w:hAnsiTheme="majorBidi" w:cstheme="majorBidi"/>
          <w:sz w:val="26"/>
          <w:szCs w:val="26"/>
        </w:rPr>
        <w:t>9</w:t>
      </w:r>
      <w:r w:rsidR="00050DF4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07EAF"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4B18A2" w:rsidRPr="00801EFD">
        <w:rPr>
          <w:rFonts w:asciiTheme="majorBidi" w:hAnsiTheme="majorBidi" w:cstheme="majorBidi"/>
          <w:sz w:val="26"/>
          <w:szCs w:val="26"/>
        </w:rPr>
        <w:t>2</w:t>
      </w:r>
      <w:r w:rsidR="00C05EF3">
        <w:rPr>
          <w:rFonts w:asciiTheme="majorBidi" w:hAnsiTheme="majorBidi" w:cstheme="majorBidi"/>
          <w:sz w:val="26"/>
          <w:szCs w:val="26"/>
        </w:rPr>
        <w:t>4</w:t>
      </w:r>
      <w:r w:rsidR="004B18A2" w:rsidRPr="00801EFD">
        <w:rPr>
          <w:rFonts w:asciiTheme="majorBidi" w:hAnsiTheme="majorBidi" w:cstheme="majorBidi"/>
          <w:sz w:val="26"/>
          <w:szCs w:val="26"/>
        </w:rPr>
        <w:t>.</w:t>
      </w:r>
      <w:r w:rsidR="00C05EF3">
        <w:rPr>
          <w:rFonts w:asciiTheme="majorBidi" w:hAnsiTheme="majorBidi" w:cstheme="majorBidi"/>
          <w:sz w:val="26"/>
          <w:szCs w:val="26"/>
        </w:rPr>
        <w:t>4</w:t>
      </w:r>
      <w:r w:rsidR="00202FC7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207EAF"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0DF4" w:rsidRPr="00801EFD">
        <w:rPr>
          <w:rFonts w:asciiTheme="majorBidi" w:hAnsiTheme="majorBidi" w:cstheme="majorBidi"/>
          <w:sz w:val="26"/>
          <w:szCs w:val="26"/>
        </w:rPr>
        <w:t xml:space="preserve">20.3 </w:t>
      </w:r>
      <w:r w:rsidR="00207EAF" w:rsidRPr="00801EFD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กิจการ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801EFD">
        <w:rPr>
          <w:rFonts w:asciiTheme="majorBidi" w:hAnsiTheme="majorBidi" w:cstheme="majorBidi"/>
          <w:sz w:val="26"/>
          <w:szCs w:val="26"/>
        </w:rPr>
        <w:t xml:space="preserve"> </w:t>
      </w:r>
    </w:p>
    <w:p w:rsidR="00FB5F34" w:rsidRPr="00B163B7" w:rsidRDefault="00FB5F34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B8760F" w:rsidRPr="00801EFD" w:rsidRDefault="00571043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B8760F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801EF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B163B7" w:rsidRDefault="00B8760F" w:rsidP="00B1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B8760F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801EFD" w:rsidRDefault="00B8760F" w:rsidP="0026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801EFD" w:rsidRDefault="00B8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55A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801EFD" w:rsidRDefault="00C7155A" w:rsidP="00C7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801EFD" w:rsidRDefault="00C7155A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801EFD" w:rsidRDefault="00C7155A" w:rsidP="00C7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801EFD" w:rsidRDefault="00C7155A" w:rsidP="00AF4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5D14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B76310" w:rsidP="00B7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164,356,371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200,408,553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171,536,361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182,867,106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18A2" w:rsidRPr="00801EFD" w:rsidRDefault="00B76310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335,892,732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383,275,659</w:t>
            </w:r>
          </w:p>
        </w:tc>
      </w:tr>
    </w:tbl>
    <w:p w:rsidR="00C37335" w:rsidRPr="00B163B7" w:rsidRDefault="00C37335" w:rsidP="00B1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8877F8" w:rsidRPr="00801EFD" w:rsidRDefault="008877F8" w:rsidP="0088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B163B7" w:rsidRDefault="008877F8" w:rsidP="00B1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8877F8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801EFD" w:rsidRDefault="008877F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801EFD" w:rsidRDefault="008877F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A5D14" w:rsidRPr="00801EFD" w:rsidRDefault="00A44DDC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1A5D14" w:rsidRPr="00801EFD" w:rsidRDefault="00A44DDC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400,868,092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400,868,092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8877F8" w:rsidRPr="00B163B7" w:rsidRDefault="008877F8" w:rsidP="00B1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p w:rsidR="008877F8" w:rsidRPr="00801EFD" w:rsidRDefault="008877F8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DD42CD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DD42CD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D42CD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DD42CD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B163B7" w:rsidRDefault="008877F8" w:rsidP="00B16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8877F8" w:rsidRPr="00801EFD" w:rsidTr="00AF4DF0">
        <w:tc>
          <w:tcPr>
            <w:tcW w:w="6390" w:type="dxa"/>
          </w:tcPr>
          <w:p w:rsidR="008877F8" w:rsidRPr="00801EFD" w:rsidRDefault="008877F8" w:rsidP="00F26A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801EFD" w:rsidRDefault="008877F8" w:rsidP="00F26A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801EFD" w:rsidTr="00AF4DF0">
        <w:tc>
          <w:tcPr>
            <w:tcW w:w="6390" w:type="dxa"/>
          </w:tcPr>
          <w:p w:rsidR="001A5D14" w:rsidRPr="00801EFD" w:rsidRDefault="001A5D14" w:rsidP="001A5D1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D14" w:rsidRPr="00801EFD" w:rsidRDefault="00DD42CD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1A5D14" w:rsidRPr="00801EFD" w:rsidRDefault="00DD42CD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801EFD" w:rsidTr="00AF4DF0">
        <w:tc>
          <w:tcPr>
            <w:tcW w:w="6390" w:type="dxa"/>
          </w:tcPr>
          <w:p w:rsidR="001A5D14" w:rsidRPr="00801EFD" w:rsidRDefault="001A5D14" w:rsidP="001A5D1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</w:tcPr>
          <w:p w:rsidR="001A5D14" w:rsidRPr="00801EFD" w:rsidRDefault="001A5D14" w:rsidP="001A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42CD" w:rsidRPr="00801EFD" w:rsidTr="00AF4DF0">
        <w:tc>
          <w:tcPr>
            <w:tcW w:w="6390" w:type="dxa"/>
            <w:vAlign w:val="bottom"/>
          </w:tcPr>
          <w:p w:rsidR="00DD42CD" w:rsidRPr="00801EFD" w:rsidRDefault="00DD42CD" w:rsidP="00DD42C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DD42CD" w:rsidRPr="00801EFD" w:rsidRDefault="000D1064" w:rsidP="00DD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36,836,244</w:t>
            </w:r>
          </w:p>
        </w:tc>
        <w:tc>
          <w:tcPr>
            <w:tcW w:w="284" w:type="dxa"/>
          </w:tcPr>
          <w:p w:rsidR="00DD42CD" w:rsidRPr="00801EFD" w:rsidRDefault="00DD42CD" w:rsidP="00DD42CD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DD42CD" w:rsidRPr="00801EFD" w:rsidRDefault="00DD42CD" w:rsidP="00DD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101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376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D42CD" w:rsidRPr="00801EFD" w:rsidTr="00AF4DF0">
        <w:tc>
          <w:tcPr>
            <w:tcW w:w="6390" w:type="dxa"/>
            <w:vAlign w:val="bottom"/>
          </w:tcPr>
          <w:p w:rsidR="00DD42CD" w:rsidRPr="00801EFD" w:rsidRDefault="00DD42CD" w:rsidP="00DD42C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DD42CD" w:rsidRPr="00801EFD" w:rsidRDefault="000D1064" w:rsidP="00DD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364,031,848</w:t>
            </w:r>
          </w:p>
        </w:tc>
        <w:tc>
          <w:tcPr>
            <w:tcW w:w="284" w:type="dxa"/>
          </w:tcPr>
          <w:p w:rsidR="00DD42CD" w:rsidRPr="00801EFD" w:rsidRDefault="00DD42CD" w:rsidP="00DD42CD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DD42CD" w:rsidRPr="00801EFD" w:rsidRDefault="00DD42CD" w:rsidP="00DD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297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066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407</w:t>
            </w:r>
          </w:p>
        </w:tc>
      </w:tr>
      <w:tr w:rsidR="004B18A2" w:rsidRPr="00801EFD" w:rsidTr="00AF4DF0">
        <w:tc>
          <w:tcPr>
            <w:tcW w:w="6390" w:type="dxa"/>
            <w:vAlign w:val="bottom"/>
          </w:tcPr>
          <w:p w:rsidR="004B18A2" w:rsidRPr="00801EFD" w:rsidRDefault="004B18A2" w:rsidP="004B18A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4B18A2" w:rsidRPr="00801EFD" w:rsidRDefault="004B18A2" w:rsidP="004B18A2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390" w:type="dxa"/>
            <w:vAlign w:val="bottom"/>
          </w:tcPr>
          <w:p w:rsidR="004B18A2" w:rsidRPr="00801EFD" w:rsidRDefault="004B18A2" w:rsidP="004B18A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4B18A2" w:rsidRPr="00801EFD" w:rsidRDefault="004B18A2" w:rsidP="004B18A2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B18A2" w:rsidRPr="00801EFD" w:rsidTr="00AF4DF0">
        <w:tc>
          <w:tcPr>
            <w:tcW w:w="6390" w:type="dxa"/>
            <w:vAlign w:val="bottom"/>
          </w:tcPr>
          <w:p w:rsidR="004B18A2" w:rsidRPr="00801EFD" w:rsidRDefault="004B18A2" w:rsidP="004B18A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4B18A2" w:rsidRPr="00801EFD" w:rsidRDefault="004B18A2" w:rsidP="008E6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400,868,092</w:t>
            </w:r>
          </w:p>
        </w:tc>
        <w:tc>
          <w:tcPr>
            <w:tcW w:w="284" w:type="dxa"/>
          </w:tcPr>
          <w:p w:rsidR="004B18A2" w:rsidRPr="00801EFD" w:rsidRDefault="004B18A2" w:rsidP="004B18A2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4B18A2" w:rsidRPr="00801EFD" w:rsidRDefault="004B18A2" w:rsidP="004B1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966180" w:rsidRPr="00801EFD" w:rsidRDefault="00024694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801EF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801EFD" w:rsidRDefault="00957DDA" w:rsidP="005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3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58"/>
        <w:gridCol w:w="243"/>
        <w:gridCol w:w="1368"/>
        <w:gridCol w:w="243"/>
        <w:gridCol w:w="1465"/>
        <w:gridCol w:w="236"/>
        <w:gridCol w:w="1377"/>
      </w:tblGrid>
      <w:tr w:rsidR="00957DDA" w:rsidRPr="00801EFD" w:rsidTr="00AF4DF0">
        <w:trPr>
          <w:tblHeader/>
        </w:trPr>
        <w:tc>
          <w:tcPr>
            <w:tcW w:w="334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57DDA" w:rsidRPr="00801EFD" w:rsidTr="00AF4DF0">
        <w:trPr>
          <w:tblHeader/>
        </w:trPr>
        <w:tc>
          <w:tcPr>
            <w:tcW w:w="334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801EFD" w:rsidRDefault="00BE6446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hint="cs"/>
                <w:sz w:val="26"/>
                <w:szCs w:val="26"/>
                <w:cs/>
              </w:rPr>
              <w:t>มีน</w:t>
            </w:r>
            <w:r w:rsidRPr="00801EFD">
              <w:rPr>
                <w:rFonts w:asciiTheme="majorBidi" w:hAnsiTheme="majorBidi"/>
                <w:sz w:val="26"/>
                <w:szCs w:val="26"/>
                <w:cs/>
              </w:rPr>
              <w:t xml:space="preserve">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801EFD" w:rsidRDefault="00BE6446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57DDA" w:rsidRPr="00801EFD" w:rsidTr="00AF4DF0">
        <w:trPr>
          <w:tblHeader/>
        </w:trPr>
        <w:tc>
          <w:tcPr>
            <w:tcW w:w="334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801EFD" w:rsidTr="00AF4DF0">
        <w:trPr>
          <w:tblHeader/>
        </w:trPr>
        <w:tc>
          <w:tcPr>
            <w:tcW w:w="334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3" w:type="dxa"/>
            <w:tcBorders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DDA" w:rsidRPr="00801EFD" w:rsidTr="00AF4DF0">
        <w:trPr>
          <w:tblHeader/>
        </w:trPr>
        <w:tc>
          <w:tcPr>
            <w:tcW w:w="334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DDA" w:rsidRPr="00801EFD" w:rsidTr="00AF4DF0">
        <w:tc>
          <w:tcPr>
            <w:tcW w:w="334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6446" w:rsidRPr="00801EFD" w:rsidTr="00AF4DF0">
        <w:tc>
          <w:tcPr>
            <w:tcW w:w="3348" w:type="dxa"/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801EFD" w:rsidRDefault="004B18A2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801EFD" w:rsidRDefault="004B18A2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8,078,281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BE6446" w:rsidRPr="00801EFD" w:rsidDel="00753ADD" w:rsidTr="00AF4DF0">
        <w:tc>
          <w:tcPr>
            <w:tcW w:w="3348" w:type="dxa"/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801EFD" w:rsidDel="00753AD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801EF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801EFD" w:rsidDel="00753ADD" w:rsidRDefault="00BE6446" w:rsidP="00BE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(973,055)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(1,134,633)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8,078,281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8,078,281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25,048,393</w:t>
            </w: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36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RDefault="000D43CE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43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52,655,414</w:t>
            </w:r>
          </w:p>
        </w:tc>
        <w:tc>
          <w:tcPr>
            <w:tcW w:w="243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36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Del="00753AD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Del="00753AD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Del="00753AD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Del="00753AD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41,157,571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43,310,402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77,703,807</w:t>
            </w: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77,703,807</w:t>
            </w: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  <w:tc>
          <w:tcPr>
            <w:tcW w:w="236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top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40,228,440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Del="00753AD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Del="00753AD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107,931,776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148,160,216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5E2D" w:rsidRPr="00801EFD" w:rsidTr="00AF4DF0">
        <w:tc>
          <w:tcPr>
            <w:tcW w:w="3348" w:type="dxa"/>
            <w:tcBorders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235,492,614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247,513,921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585E2D" w:rsidRPr="00801EFD" w:rsidRDefault="00585E2D" w:rsidP="00585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D793E" w:rsidRPr="00801EFD" w:rsidRDefault="00957DD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</w:rPr>
        <w:br w:type="page"/>
      </w:r>
      <w:r w:rsidR="00452E8D" w:rsidRPr="00801EFD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เงินลงทุนที่จะถือจนครบกำหนด </w:t>
      </w:r>
      <w:r w:rsidR="00994E4C" w:rsidRPr="00801EFD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BE6446" w:rsidRPr="00801EFD">
        <w:rPr>
          <w:rFonts w:asciiTheme="majorBidi" w:hAnsiTheme="majorBidi" w:cstheme="majorBidi"/>
          <w:sz w:val="26"/>
          <w:szCs w:val="26"/>
        </w:rPr>
        <w:t xml:space="preserve"> 31 </w:t>
      </w:r>
      <w:r w:rsidR="00BE6446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BE6446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BE6446" w:rsidRPr="00801EFD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="00994E4C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801EFD">
        <w:rPr>
          <w:rFonts w:asciiTheme="majorBidi" w:hAnsiTheme="majorBidi" w:cstheme="majorBidi"/>
          <w:sz w:val="26"/>
          <w:szCs w:val="26"/>
        </w:rPr>
        <w:t>255</w:t>
      </w:r>
      <w:r w:rsidRPr="00801EFD">
        <w:rPr>
          <w:rFonts w:asciiTheme="majorBidi" w:hAnsiTheme="majorBidi" w:cstheme="majorBidi"/>
          <w:sz w:val="26"/>
          <w:szCs w:val="26"/>
        </w:rPr>
        <w:t>9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793E" w:rsidRPr="00801EFD">
        <w:rPr>
          <w:rFonts w:asciiTheme="majorBidi" w:hAnsiTheme="majorBidi" w:cstheme="majorBidi"/>
          <w:sz w:val="26"/>
          <w:szCs w:val="26"/>
          <w:cs/>
        </w:rPr>
        <w:t>มีระยะเวลาครบกำหนด ดังต่อไปนี้</w:t>
      </w:r>
    </w:p>
    <w:p w:rsidR="00281184" w:rsidRPr="00801EFD" w:rsidRDefault="00281184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85"/>
        <w:gridCol w:w="1431"/>
        <w:gridCol w:w="270"/>
        <w:gridCol w:w="1422"/>
        <w:gridCol w:w="238"/>
        <w:gridCol w:w="1427"/>
        <w:gridCol w:w="236"/>
        <w:gridCol w:w="1422"/>
      </w:tblGrid>
      <w:tr w:rsidR="00281184" w:rsidRPr="00801EFD" w:rsidTr="00AF4DF0">
        <w:trPr>
          <w:cantSplit/>
        </w:trPr>
        <w:tc>
          <w:tcPr>
            <w:tcW w:w="3285" w:type="dxa"/>
          </w:tcPr>
          <w:p w:rsidR="00281184" w:rsidRPr="00801EFD" w:rsidRDefault="00281184" w:rsidP="00A2089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81184" w:rsidRPr="00801EFD" w:rsidTr="00AF4DF0">
        <w:trPr>
          <w:cantSplit/>
        </w:trPr>
        <w:tc>
          <w:tcPr>
            <w:tcW w:w="3285" w:type="dxa"/>
          </w:tcPr>
          <w:p w:rsidR="00281184" w:rsidRPr="00801EFD" w:rsidRDefault="00281184" w:rsidP="00A2089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81184" w:rsidRPr="00801EFD" w:rsidTr="00AF4DF0">
        <w:trPr>
          <w:cantSplit/>
        </w:trPr>
        <w:tc>
          <w:tcPr>
            <w:tcW w:w="3285" w:type="dxa"/>
          </w:tcPr>
          <w:p w:rsidR="00281184" w:rsidRPr="00801EFD" w:rsidRDefault="00281184" w:rsidP="00A2089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36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184" w:rsidRPr="00801EFD" w:rsidTr="00AF4DF0">
        <w:trPr>
          <w:cantSplit/>
        </w:trPr>
        <w:tc>
          <w:tcPr>
            <w:tcW w:w="3285" w:type="dxa"/>
          </w:tcPr>
          <w:p w:rsidR="00281184" w:rsidRPr="00801EFD" w:rsidRDefault="00281184" w:rsidP="00A2089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184" w:rsidRPr="00801EFD" w:rsidTr="00AF4DF0">
        <w:trPr>
          <w:cantSplit/>
        </w:trPr>
        <w:tc>
          <w:tcPr>
            <w:tcW w:w="3285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801EFD" w:rsidRDefault="00281184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205E" w:rsidRPr="00801EFD" w:rsidTr="00AF4DF0">
        <w:trPr>
          <w:cantSplit/>
        </w:trPr>
        <w:tc>
          <w:tcPr>
            <w:tcW w:w="3285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C4205E" w:rsidRPr="00801EFD" w:rsidRDefault="00801EFD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20,148,183</w:t>
            </w:r>
          </w:p>
        </w:tc>
        <w:tc>
          <w:tcPr>
            <w:tcW w:w="270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C4205E" w:rsidRPr="00801EFD" w:rsidRDefault="00801EFD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20,080,257</w:t>
            </w:r>
          </w:p>
        </w:tc>
        <w:tc>
          <w:tcPr>
            <w:tcW w:w="238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C4205E" w:rsidRPr="00801EFD" w:rsidRDefault="00801EFD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40,228,440</w:t>
            </w:r>
          </w:p>
        </w:tc>
      </w:tr>
      <w:tr w:rsidR="00C4205E" w:rsidRPr="00801EFD" w:rsidTr="00AF4DF0">
        <w:trPr>
          <w:cantSplit/>
        </w:trPr>
        <w:tc>
          <w:tcPr>
            <w:tcW w:w="3285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C4205E" w:rsidRPr="00801EFD" w:rsidRDefault="00C4205E" w:rsidP="00C42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1EFD" w:rsidRPr="00801EFD" w:rsidTr="00AF4DF0">
        <w:trPr>
          <w:cantSplit/>
        </w:trPr>
        <w:tc>
          <w:tcPr>
            <w:tcW w:w="3285" w:type="dxa"/>
          </w:tcPr>
          <w:p w:rsidR="00801EFD" w:rsidRPr="00801EFD" w:rsidRDefault="00801EFD" w:rsidP="00801EFD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107,931,776</w:t>
            </w:r>
          </w:p>
        </w:tc>
        <w:tc>
          <w:tcPr>
            <w:tcW w:w="270" w:type="dxa"/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107,931,776</w:t>
            </w:r>
          </w:p>
        </w:tc>
      </w:tr>
      <w:tr w:rsidR="00801EFD" w:rsidRPr="00801EFD" w:rsidTr="00AF4DF0">
        <w:trPr>
          <w:cantSplit/>
        </w:trPr>
        <w:tc>
          <w:tcPr>
            <w:tcW w:w="3285" w:type="dxa"/>
          </w:tcPr>
          <w:p w:rsidR="00801EFD" w:rsidRPr="00801EFD" w:rsidRDefault="00801EFD" w:rsidP="00801EFD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128,079,959</w:t>
            </w:r>
          </w:p>
        </w:tc>
        <w:tc>
          <w:tcPr>
            <w:tcW w:w="270" w:type="dxa"/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20,080,257</w:t>
            </w:r>
          </w:p>
        </w:tc>
        <w:tc>
          <w:tcPr>
            <w:tcW w:w="238" w:type="dxa"/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801EFD" w:rsidRPr="00801EFD" w:rsidRDefault="00801EFD" w:rsidP="00801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148,160,216</w:t>
            </w:r>
          </w:p>
        </w:tc>
      </w:tr>
    </w:tbl>
    <w:p w:rsidR="00957DDA" w:rsidRPr="00801EFD" w:rsidRDefault="00957DDA" w:rsidP="0063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67"/>
        <w:gridCol w:w="1431"/>
        <w:gridCol w:w="270"/>
        <w:gridCol w:w="1422"/>
        <w:gridCol w:w="238"/>
        <w:gridCol w:w="1427"/>
        <w:gridCol w:w="270"/>
        <w:gridCol w:w="1422"/>
      </w:tblGrid>
      <w:tr w:rsidR="00957DDA" w:rsidRPr="00801EFD" w:rsidTr="00AF4DF0">
        <w:trPr>
          <w:cantSplit/>
        </w:trPr>
        <w:tc>
          <w:tcPr>
            <w:tcW w:w="3267" w:type="dxa"/>
          </w:tcPr>
          <w:p w:rsidR="00957DDA" w:rsidRPr="00801EFD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57DDA" w:rsidRPr="00801EFD" w:rsidTr="00AF4DF0">
        <w:trPr>
          <w:cantSplit/>
        </w:trPr>
        <w:tc>
          <w:tcPr>
            <w:tcW w:w="3267" w:type="dxa"/>
          </w:tcPr>
          <w:p w:rsidR="00957DDA" w:rsidRPr="00801EFD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801EFD" w:rsidRDefault="0028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957DDA"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="00957DDA"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57DDA" w:rsidRPr="00801EFD" w:rsidTr="00AF4DF0">
        <w:trPr>
          <w:cantSplit/>
        </w:trPr>
        <w:tc>
          <w:tcPr>
            <w:tcW w:w="3267" w:type="dxa"/>
          </w:tcPr>
          <w:p w:rsidR="00957DDA" w:rsidRPr="00801EFD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801EFD" w:rsidTr="00AF4DF0">
        <w:trPr>
          <w:cantSplit/>
        </w:trPr>
        <w:tc>
          <w:tcPr>
            <w:tcW w:w="3267" w:type="dxa"/>
          </w:tcPr>
          <w:p w:rsidR="00957DDA" w:rsidRPr="00801EFD" w:rsidRDefault="00957DDA" w:rsidP="00F26AD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7DDA" w:rsidRPr="00801EFD" w:rsidTr="00AF4DF0">
        <w:trPr>
          <w:cantSplit/>
        </w:trPr>
        <w:tc>
          <w:tcPr>
            <w:tcW w:w="3267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801EFD" w:rsidRDefault="00957D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0531" w:rsidRPr="00801EFD" w:rsidTr="00AF4DF0">
        <w:trPr>
          <w:cantSplit/>
        </w:trPr>
        <w:tc>
          <w:tcPr>
            <w:tcW w:w="3267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20,216,927</w:t>
            </w: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801EFD" w:rsidRDefault="00410531" w:rsidP="00C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</w:tr>
      <w:tr w:rsidR="00410531" w:rsidRPr="00801EFD" w:rsidTr="00AF4DF0">
        <w:trPr>
          <w:cantSplit/>
        </w:trPr>
        <w:tc>
          <w:tcPr>
            <w:tcW w:w="3267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801EFD" w:rsidTr="00AF4DF0">
        <w:trPr>
          <w:cantSplit/>
        </w:trPr>
        <w:tc>
          <w:tcPr>
            <w:tcW w:w="3267" w:type="dxa"/>
          </w:tcPr>
          <w:p w:rsidR="00410531" w:rsidRPr="00801EFD" w:rsidRDefault="00410531" w:rsidP="0041053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</w:tr>
      <w:tr w:rsidR="00410531" w:rsidRPr="00801EFD" w:rsidTr="00AF4DF0">
        <w:trPr>
          <w:cantSplit/>
        </w:trPr>
        <w:tc>
          <w:tcPr>
            <w:tcW w:w="3267" w:type="dxa"/>
          </w:tcPr>
          <w:p w:rsidR="00410531" w:rsidRPr="00801EFD" w:rsidRDefault="00410531" w:rsidP="0041053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117,847,775</w:t>
            </w: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801EFD" w:rsidRDefault="00410531" w:rsidP="0041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</w:tr>
    </w:tbl>
    <w:p w:rsidR="00957DDA" w:rsidRPr="00801EFD" w:rsidRDefault="00957DDA" w:rsidP="00957DDA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801EFD" w:rsidRDefault="0013198A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4E1F22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4E1F22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4E1F22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4E1F22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801EFD">
        <w:rPr>
          <w:rFonts w:asciiTheme="majorBidi" w:hAnsiTheme="majorBidi" w:cstheme="majorBidi"/>
          <w:sz w:val="26"/>
          <w:szCs w:val="26"/>
        </w:rPr>
        <w:t>255</w:t>
      </w:r>
      <w:r w:rsidR="00957DDA" w:rsidRPr="00801EFD">
        <w:rPr>
          <w:rFonts w:asciiTheme="majorBidi" w:hAnsiTheme="majorBidi" w:cstheme="majorBidi"/>
          <w:sz w:val="26"/>
          <w:szCs w:val="26"/>
        </w:rPr>
        <w:t>9</w:t>
      </w:r>
      <w:r w:rsidR="004E1F22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เงินฝากประจำจำนวนเงิน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2.0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FF4823" w:rsidRPr="00801EFD">
        <w:rPr>
          <w:rFonts w:asciiTheme="majorBidi" w:hAnsiTheme="majorBidi" w:cstheme="majorBidi"/>
          <w:sz w:val="26"/>
          <w:szCs w:val="26"/>
        </w:rPr>
        <w:t>31</w:t>
      </w:r>
    </w:p>
    <w:p w:rsidR="00BD4F58" w:rsidRPr="00801EFD" w:rsidRDefault="004B00B0" w:rsidP="00F37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801EF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4E7D08" w:rsidRPr="00801EFD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801EF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6D1C1D" w:rsidRPr="00801EFD" w:rsidRDefault="006D1C1D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017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33"/>
        <w:gridCol w:w="1019"/>
        <w:gridCol w:w="178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361FD2" w:rsidRPr="00CE5E08" w:rsidTr="00A20899">
        <w:trPr>
          <w:cantSplit/>
          <w:tblHeader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37" w:type="dxa"/>
            <w:gridSpan w:val="13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บาท</w:t>
            </w:r>
          </w:p>
        </w:tc>
      </w:tr>
      <w:tr w:rsidR="00361FD2" w:rsidRPr="00CE5E08" w:rsidTr="00A20899">
        <w:trPr>
          <w:cantSplit/>
          <w:tblHeader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CE5E08" w:rsidTr="00A20899">
        <w:trPr>
          <w:cantSplit/>
          <w:tblHeader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CE5E08" w:rsidTr="00A20899">
        <w:trPr>
          <w:cantSplit/>
          <w:tblHeader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CE5E08" w:rsidTr="00A20899">
        <w:trPr>
          <w:cantSplit/>
          <w:tblHeader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361FD2" w:rsidRPr="00CE5E08" w:rsidTr="00A20899">
        <w:trPr>
          <w:cantSplit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CE5E08" w:rsidTr="00A20899">
        <w:trPr>
          <w:cantSplit/>
        </w:trPr>
        <w:tc>
          <w:tcPr>
            <w:tcW w:w="1933" w:type="dxa"/>
            <w:vAlign w:val="bottom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019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1FD2" w:rsidRPr="00CE5E08" w:rsidTr="00A20899">
        <w:trPr>
          <w:cantSplit/>
        </w:trPr>
        <w:tc>
          <w:tcPr>
            <w:tcW w:w="1933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  <w:t>25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1019" w:type="dxa"/>
          </w:tcPr>
          <w:p w:rsidR="00361FD2" w:rsidRPr="00CE5E08" w:rsidRDefault="00C15671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109,531,420</w:t>
            </w: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19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C15671" w:rsidRPr="00CE5E08">
              <w:rPr>
                <w:rFonts w:asciiTheme="majorBidi" w:hAnsiTheme="majorBidi" w:cstheme="majorBidi"/>
                <w:sz w:val="25"/>
                <w:szCs w:val="25"/>
              </w:rPr>
              <w:t>163,600</w:t>
            </w: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CE5E08" w:rsidRDefault="00C15671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37,114,281</w:t>
            </w: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CE5E08" w:rsidRDefault="00C15671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237,541</w:t>
            </w: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CE5E08" w:rsidRDefault="00C15671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159,987</w:t>
            </w:r>
          </w:p>
        </w:tc>
        <w:tc>
          <w:tcPr>
            <w:tcW w:w="178" w:type="dxa"/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</w:tcPr>
          <w:p w:rsidR="00361FD2" w:rsidRPr="00CE5E08" w:rsidRDefault="00361FD2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8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 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361FD2" w:rsidRPr="00CE5E08" w:rsidRDefault="00361FD2" w:rsidP="00A2089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361FD2" w:rsidRPr="00CE5E08" w:rsidRDefault="00C15671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147,206,831</w:t>
            </w:r>
          </w:p>
        </w:tc>
      </w:tr>
      <w:tr w:rsidR="00871357" w:rsidRPr="00CE5E08" w:rsidTr="00A20899">
        <w:trPr>
          <w:cantSplit/>
        </w:trPr>
        <w:tc>
          <w:tcPr>
            <w:tcW w:w="1933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019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22,600 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6,533 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59,813 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88,946</w:t>
            </w:r>
          </w:p>
        </w:tc>
      </w:tr>
      <w:tr w:rsidR="00871357" w:rsidRPr="00CE5E08" w:rsidTr="00A20899">
        <w:trPr>
          <w:cantSplit/>
        </w:trPr>
        <w:tc>
          <w:tcPr>
            <w:tcW w:w="1933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019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(2)</w:t>
            </w:r>
          </w:p>
        </w:tc>
      </w:tr>
      <w:tr w:rsidR="00871357" w:rsidRPr="00CE5E08" w:rsidTr="00A20899">
        <w:trPr>
          <w:cantSplit/>
          <w:trHeight w:val="351"/>
        </w:trPr>
        <w:tc>
          <w:tcPr>
            <w:tcW w:w="1933" w:type="dxa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ค่าเสื่อมราคาระหว่างงวด</w:t>
            </w:r>
          </w:p>
        </w:tc>
        <w:tc>
          <w:tcPr>
            <w:tcW w:w="1019" w:type="dxa"/>
            <w:tcBorders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(24,174)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(377,695)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(45,561)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(41,580)</w:t>
            </w:r>
          </w:p>
        </w:tc>
        <w:tc>
          <w:tcPr>
            <w:tcW w:w="178" w:type="dxa"/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5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(489,010)</w:t>
            </w:r>
          </w:p>
        </w:tc>
      </w:tr>
      <w:tr w:rsidR="00871357" w:rsidRPr="00CE5E08" w:rsidTr="00A20899">
        <w:trPr>
          <w:cantSplit/>
        </w:trPr>
        <w:tc>
          <w:tcPr>
            <w:tcW w:w="1933" w:type="dxa"/>
            <w:tcBorders>
              <w:top w:val="nil"/>
              <w:bottom w:val="nil"/>
            </w:tcBorders>
            <w:vAlign w:val="bottom"/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มูลค่าตามบัญชีสุทธิ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71357" w:rsidRPr="00CE5E08" w:rsidTr="00A20899">
        <w:trPr>
          <w:cantSplit/>
        </w:trPr>
        <w:tc>
          <w:tcPr>
            <w:tcW w:w="1933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มีนาคม </w:t>
            </w:r>
            <w:r w:rsidRPr="00CE5E0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2560</w:t>
            </w: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109,531,420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139,426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36,759,186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198,513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 xml:space="preserve">178,220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43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871357" w:rsidRPr="00CE5E08" w:rsidRDefault="00871357" w:rsidP="0087135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871357" w:rsidRPr="00CE5E08" w:rsidRDefault="00871357" w:rsidP="0087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E5E08">
              <w:rPr>
                <w:rFonts w:asciiTheme="majorBidi" w:hAnsiTheme="majorBidi" w:cstheme="majorBidi"/>
                <w:sz w:val="25"/>
                <w:szCs w:val="25"/>
              </w:rPr>
              <w:t>146,806,765</w:t>
            </w:r>
          </w:p>
        </w:tc>
      </w:tr>
    </w:tbl>
    <w:p w:rsidR="00361FD2" w:rsidRPr="00801EFD" w:rsidRDefault="00361FD2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C0980" w:rsidRPr="00801EFD" w:rsidRDefault="00AC0980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44294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E44294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44294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E44294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801EFD">
        <w:rPr>
          <w:rFonts w:asciiTheme="majorBidi" w:hAnsiTheme="majorBidi" w:cstheme="majorBidi"/>
          <w:sz w:val="26"/>
          <w:szCs w:val="26"/>
        </w:rPr>
        <w:t>255</w:t>
      </w:r>
      <w:r w:rsidR="00957DDA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801EFD" w:rsidRDefault="00AC0980" w:rsidP="00797E6C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801EFD" w:rsidRDefault="00957DDA" w:rsidP="004F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801EFD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042AF5">
        <w:rPr>
          <w:rFonts w:asciiTheme="majorBidi" w:hAnsiTheme="majorBidi" w:cstheme="majorBidi"/>
          <w:sz w:val="26"/>
          <w:szCs w:val="26"/>
        </w:rPr>
        <w:t>90.2</w:t>
      </w:r>
      <w:r w:rsidR="00E44294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44294" w:rsidRPr="00801EFD">
        <w:rPr>
          <w:rFonts w:asciiTheme="majorBidi" w:hAnsiTheme="majorBidi" w:cstheme="majorBidi"/>
          <w:sz w:val="26"/>
          <w:szCs w:val="26"/>
        </w:rPr>
        <w:t>9</w:t>
      </w:r>
      <w:r w:rsidR="00042AF5">
        <w:rPr>
          <w:rFonts w:asciiTheme="majorBidi" w:hAnsiTheme="majorBidi" w:cstheme="majorBidi"/>
          <w:sz w:val="26"/>
          <w:szCs w:val="26"/>
        </w:rPr>
        <w:t>0</w:t>
      </w:r>
      <w:r w:rsidR="00E44294" w:rsidRPr="00801EFD">
        <w:rPr>
          <w:rFonts w:asciiTheme="majorBidi" w:hAnsiTheme="majorBidi" w:cstheme="majorBidi"/>
          <w:sz w:val="26"/>
          <w:szCs w:val="26"/>
        </w:rPr>
        <w:t>.</w:t>
      </w:r>
      <w:r w:rsidR="00042AF5">
        <w:rPr>
          <w:rFonts w:asciiTheme="majorBidi" w:hAnsiTheme="majorBidi" w:cstheme="majorBidi"/>
          <w:sz w:val="26"/>
          <w:szCs w:val="26"/>
        </w:rPr>
        <w:t>7</w:t>
      </w:r>
      <w:r w:rsidR="00E44294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ตามลำดับ 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801EFD" w:rsidRDefault="00957DDA" w:rsidP="004F32E3">
      <w:pPr>
        <w:rPr>
          <w:rFonts w:asciiTheme="majorBidi" w:hAnsiTheme="majorBidi" w:cstheme="majorBidi"/>
          <w:sz w:val="26"/>
          <w:szCs w:val="26"/>
        </w:rPr>
      </w:pPr>
    </w:p>
    <w:p w:rsidR="00833FD3" w:rsidRPr="00801EFD" w:rsidRDefault="00957DDA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801EFD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มูลค่าสุทธิตามบัญชีจำนวนเงินรวม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042AF5">
        <w:rPr>
          <w:rFonts w:asciiTheme="majorBidi" w:hAnsiTheme="majorBidi" w:cstheme="majorBidi"/>
          <w:sz w:val="26"/>
          <w:szCs w:val="26"/>
        </w:rPr>
        <w:t>34.1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801EFD">
        <w:rPr>
          <w:rFonts w:asciiTheme="majorBidi" w:hAnsiTheme="majorBidi" w:cstheme="majorBidi"/>
          <w:sz w:val="26"/>
          <w:szCs w:val="26"/>
        </w:rPr>
        <w:t>31</w:t>
      </w:r>
    </w:p>
    <w:p w:rsidR="00833FD3" w:rsidRPr="00801EFD" w:rsidRDefault="00833FD3" w:rsidP="004F32E3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801EFD" w:rsidRDefault="00957DDA" w:rsidP="0083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27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บริษัทได้จัดให้มีการประเมินราคาที่ดิน อาคารและอุปกรณ์ดังต่อไปนี้</w:t>
      </w:r>
    </w:p>
    <w:p w:rsidR="00957DDA" w:rsidRPr="00801EFD" w:rsidRDefault="00957DDA" w:rsidP="004F32E3">
      <w:pPr>
        <w:rPr>
          <w:rFonts w:asciiTheme="majorBidi" w:hAnsiTheme="majorBidi" w:cstheme="majorBidi"/>
          <w:sz w:val="26"/>
          <w:szCs w:val="26"/>
        </w:rPr>
      </w:pPr>
    </w:p>
    <w:p w:rsidR="00957DDA" w:rsidRPr="00801EFD" w:rsidRDefault="00957D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ก)  </w:t>
      </w:r>
      <w:r w:rsidRPr="00801EFD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801EFD">
        <w:rPr>
          <w:rFonts w:asciiTheme="majorBidi" w:hAnsiTheme="majorBidi" w:cstheme="majorBidi"/>
          <w:sz w:val="26"/>
          <w:szCs w:val="26"/>
        </w:rPr>
        <w:t>2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2556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</w:t>
      </w:r>
      <w:r w:rsidRPr="00801EFD">
        <w:rPr>
          <w:rFonts w:asciiTheme="majorBidi" w:hAnsiTheme="majorBidi" w:cstheme="majorBidi"/>
          <w:sz w:val="26"/>
          <w:szCs w:val="26"/>
        </w:rPr>
        <w:t>26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801EFD">
        <w:rPr>
          <w:rFonts w:asciiTheme="majorBidi" w:hAnsiTheme="majorBidi" w:cstheme="majorBidi"/>
          <w:sz w:val="26"/>
          <w:szCs w:val="26"/>
        </w:rPr>
        <w:t>2555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18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01EFD">
        <w:rPr>
          <w:rFonts w:asciiTheme="majorBidi" w:hAnsiTheme="majorBidi" w:cstheme="majorBidi"/>
          <w:sz w:val="26"/>
          <w:szCs w:val="26"/>
        </w:rPr>
        <w:t>2556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801EFD">
        <w:rPr>
          <w:rFonts w:asciiTheme="majorBidi" w:hAnsiTheme="majorBidi" w:cstheme="majorBidi"/>
          <w:sz w:val="26"/>
          <w:szCs w:val="26"/>
        </w:rPr>
        <w:t>2556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801EFD">
        <w:rPr>
          <w:rFonts w:asciiTheme="majorBidi" w:hAnsiTheme="majorBidi" w:cstheme="majorBidi"/>
          <w:sz w:val="26"/>
          <w:szCs w:val="26"/>
        </w:rPr>
        <w:t>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01EFD">
        <w:rPr>
          <w:rFonts w:asciiTheme="majorBidi" w:hAnsiTheme="majorBidi"/>
          <w:sz w:val="26"/>
          <w:szCs w:val="26"/>
          <w:cs/>
          <w:lang w:val="th-TH"/>
        </w:rPr>
        <w:t>2556</w:t>
      </w:r>
    </w:p>
    <w:p w:rsidR="00957DDA" w:rsidRPr="00801EFD" w:rsidRDefault="00957DDA" w:rsidP="004F32E3">
      <w:pPr>
        <w:rPr>
          <w:rFonts w:asciiTheme="majorBidi" w:hAnsiTheme="majorBidi" w:cstheme="majorBidi"/>
          <w:sz w:val="26"/>
          <w:szCs w:val="26"/>
        </w:rPr>
      </w:pPr>
    </w:p>
    <w:p w:rsidR="00957DDA" w:rsidRPr="00801EFD" w:rsidRDefault="00957D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ข) </w:t>
      </w:r>
      <w:r w:rsidRPr="00801EFD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801EFD">
        <w:rPr>
          <w:rFonts w:asciiTheme="majorBidi" w:hAnsiTheme="majorBidi" w:cstheme="majorBidi"/>
          <w:sz w:val="26"/>
          <w:szCs w:val="26"/>
        </w:rPr>
        <w:t>4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801EFD">
        <w:rPr>
          <w:rFonts w:asciiTheme="majorBidi" w:hAnsiTheme="majorBidi" w:cstheme="majorBidi"/>
          <w:sz w:val="26"/>
          <w:szCs w:val="26"/>
        </w:rPr>
        <w:t>2556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บริษัทได้จัดให้มีการประเมินราคาอุปกรณ์สำนักงาน</w:t>
      </w:r>
      <w:r w:rsidR="000C177E" w:rsidRPr="00801EFD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ตามรายงานของผู้ประเมินราคาอิสระลงวันที่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01EFD">
        <w:rPr>
          <w:rFonts w:asciiTheme="majorBidi" w:hAnsiTheme="majorBidi" w:cstheme="majorBidi"/>
          <w:sz w:val="26"/>
          <w:szCs w:val="26"/>
        </w:rPr>
        <w:t>2557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801EFD">
        <w:rPr>
          <w:rFonts w:asciiTheme="majorBidi" w:hAnsiTheme="majorBidi" w:cstheme="majorBidi"/>
          <w:sz w:val="26"/>
          <w:szCs w:val="26"/>
        </w:rPr>
        <w:t>31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01EFD">
        <w:rPr>
          <w:rFonts w:asciiTheme="majorBidi" w:hAnsiTheme="majorBidi" w:cstheme="majorBidi"/>
          <w:sz w:val="26"/>
          <w:szCs w:val="26"/>
        </w:rPr>
        <w:t>2556</w:t>
      </w:r>
    </w:p>
    <w:p w:rsidR="00957DDA" w:rsidRPr="00801EFD" w:rsidRDefault="00957DDA" w:rsidP="004F32E3">
      <w:pPr>
        <w:rPr>
          <w:rFonts w:asciiTheme="majorBidi" w:hAnsiTheme="majorBidi" w:cstheme="majorBidi"/>
          <w:sz w:val="26"/>
          <w:szCs w:val="26"/>
        </w:rPr>
      </w:pPr>
    </w:p>
    <w:p w:rsidR="00957DDA" w:rsidRPr="00801EFD" w:rsidRDefault="00957DDA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ค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) 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ในไตรมาสที่ </w:t>
      </w:r>
      <w:r w:rsidRPr="00801EFD">
        <w:rPr>
          <w:rFonts w:asciiTheme="majorBidi" w:hAnsiTheme="majorBidi" w:cstheme="majorBidi"/>
          <w:sz w:val="26"/>
          <w:szCs w:val="26"/>
        </w:rPr>
        <w:t>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  </w:t>
      </w:r>
      <w:r w:rsidRPr="00801EFD">
        <w:rPr>
          <w:rFonts w:asciiTheme="majorBidi" w:hAnsiTheme="majorBidi" w:cstheme="majorBidi"/>
          <w:sz w:val="26"/>
          <w:szCs w:val="26"/>
        </w:rPr>
        <w:t xml:space="preserve">29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30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</w:p>
    <w:p w:rsidR="00E27F46" w:rsidRPr="00801EFD" w:rsidRDefault="008548C4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54" w:hanging="532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ง) 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="00E27F46" w:rsidRPr="00801EFD">
        <w:rPr>
          <w:rFonts w:asciiTheme="majorBidi" w:hAnsiTheme="majorBidi" w:cstheme="majorBidi"/>
          <w:sz w:val="26"/>
          <w:szCs w:val="26"/>
        </w:rPr>
        <w:t>4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E27F46" w:rsidRPr="00801EFD">
        <w:rPr>
          <w:rFonts w:asciiTheme="majorBidi" w:hAnsiTheme="majorBidi" w:cstheme="majorBidi"/>
          <w:sz w:val="26"/>
          <w:szCs w:val="26"/>
        </w:rPr>
        <w:t>2559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บริษัทได้จัดให้มีการประเมินราคาที่ดินและอาคาร</w:t>
      </w:r>
      <w:r w:rsidR="000C177E" w:rsidRPr="00801EFD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="00E27F46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="00E27F46" w:rsidRPr="00801EFD">
        <w:rPr>
          <w:rFonts w:asciiTheme="majorBidi" w:hAnsiTheme="majorBidi" w:cstheme="majorBidi"/>
          <w:sz w:val="26"/>
          <w:szCs w:val="26"/>
        </w:rPr>
        <w:t xml:space="preserve"> 21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801EFD">
        <w:rPr>
          <w:rFonts w:asciiTheme="majorBidi" w:hAnsiTheme="majorBidi" w:cstheme="majorBidi"/>
          <w:sz w:val="26"/>
          <w:szCs w:val="26"/>
        </w:rPr>
        <w:t>2559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="00E27F46" w:rsidRPr="00801EFD">
        <w:rPr>
          <w:rFonts w:asciiTheme="majorBidi" w:hAnsiTheme="majorBidi" w:cstheme="majorBidi"/>
          <w:sz w:val="26"/>
          <w:szCs w:val="26"/>
        </w:rPr>
        <w:t xml:space="preserve"> 25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801EFD">
        <w:rPr>
          <w:rFonts w:asciiTheme="majorBidi" w:hAnsiTheme="majorBidi" w:cstheme="majorBidi"/>
          <w:sz w:val="26"/>
          <w:szCs w:val="26"/>
        </w:rPr>
        <w:t>2559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="00E27F46" w:rsidRPr="00801EFD">
        <w:rPr>
          <w:rFonts w:asciiTheme="majorBidi" w:hAnsiTheme="majorBidi" w:cstheme="majorBidi"/>
          <w:sz w:val="26"/>
          <w:szCs w:val="26"/>
        </w:rPr>
        <w:t xml:space="preserve"> 26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="00E27F46" w:rsidRPr="00801EFD">
        <w:rPr>
          <w:rFonts w:asciiTheme="majorBidi" w:hAnsiTheme="majorBidi" w:cstheme="majorBidi"/>
          <w:sz w:val="26"/>
          <w:szCs w:val="26"/>
        </w:rPr>
        <w:t>2559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="00E27F46" w:rsidRPr="00801EFD">
        <w:rPr>
          <w:rFonts w:asciiTheme="majorBidi" w:hAnsiTheme="majorBidi" w:cstheme="majorBidi"/>
          <w:sz w:val="26"/>
          <w:szCs w:val="26"/>
        </w:rPr>
        <w:t>3</w:t>
      </w:r>
      <w:r w:rsidR="009D3EBA" w:rsidRPr="00801EFD">
        <w:rPr>
          <w:rFonts w:asciiTheme="majorBidi" w:hAnsiTheme="majorBidi" w:cstheme="majorBidi"/>
          <w:sz w:val="26"/>
          <w:szCs w:val="26"/>
        </w:rPr>
        <w:t>1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D3EBA" w:rsidRPr="00801EFD">
        <w:rPr>
          <w:rFonts w:asciiTheme="majorBidi" w:hAnsiTheme="majorBidi" w:cstheme="majorBidi"/>
          <w:sz w:val="26"/>
          <w:szCs w:val="26"/>
          <w:cs/>
        </w:rPr>
        <w:t>ตุลาคม</w:t>
      </w:r>
      <w:r w:rsidR="00E27F46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27F46" w:rsidRPr="00801EFD">
        <w:rPr>
          <w:rFonts w:asciiTheme="majorBidi" w:hAnsiTheme="majorBidi" w:cstheme="majorBidi"/>
          <w:sz w:val="26"/>
          <w:szCs w:val="26"/>
        </w:rPr>
        <w:t>2559</w:t>
      </w:r>
    </w:p>
    <w:p w:rsidR="00957DDA" w:rsidRPr="008548C4" w:rsidRDefault="00957DDA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04485" w:rsidRPr="00801EFD" w:rsidRDefault="00E04485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D34C37" w:rsidRPr="00801EFD">
        <w:rPr>
          <w:rFonts w:asciiTheme="majorBidi" w:hAnsiTheme="majorBidi" w:cstheme="majorBidi"/>
          <w:sz w:val="26"/>
          <w:szCs w:val="26"/>
          <w:cs/>
        </w:rPr>
        <w:t>แต่ละ</w:t>
      </w:r>
      <w:r w:rsidR="00833FD3" w:rsidRPr="00801EFD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033F57" w:rsidRPr="00801EFD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14A40" w:rsidRPr="00801EFD">
        <w:rPr>
          <w:rFonts w:asciiTheme="majorBidi" w:hAnsiTheme="majorBidi" w:cstheme="majorBidi"/>
          <w:sz w:val="26"/>
          <w:szCs w:val="26"/>
        </w:rPr>
        <w:t>31</w:t>
      </w:r>
      <w:r w:rsidR="00833FD3" w:rsidRPr="00801EFD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833FD3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833FD3" w:rsidRPr="00801EFD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801EFD">
        <w:rPr>
          <w:rFonts w:asciiTheme="majorBidi" w:hAnsiTheme="majorBidi" w:cstheme="majorBidi"/>
          <w:sz w:val="26"/>
          <w:szCs w:val="26"/>
        </w:rPr>
        <w:t>255</w:t>
      </w:r>
      <w:r w:rsidR="00957DDA" w:rsidRPr="00801EFD">
        <w:rPr>
          <w:rFonts w:asciiTheme="majorBidi" w:hAnsiTheme="majorBidi" w:cstheme="majorBidi"/>
          <w:sz w:val="26"/>
          <w:szCs w:val="26"/>
        </w:rPr>
        <w:t>9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801EFD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801EFD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50705">
        <w:rPr>
          <w:rFonts w:asciiTheme="majorBidi" w:hAnsiTheme="majorBidi" w:cstheme="majorBidi"/>
          <w:sz w:val="26"/>
          <w:szCs w:val="26"/>
        </w:rPr>
        <w:t>0.3</w:t>
      </w:r>
      <w:r w:rsidR="00BF467C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BF5418"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34C37" w:rsidRPr="00801EFD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BF467C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33FD3" w:rsidRPr="00801EFD">
        <w:rPr>
          <w:rFonts w:asciiTheme="majorBidi" w:hAnsiTheme="majorBidi" w:cstheme="majorBidi"/>
          <w:sz w:val="26"/>
          <w:szCs w:val="26"/>
        </w:rPr>
        <w:t xml:space="preserve">0.4 </w:t>
      </w:r>
      <w:r w:rsidR="00D34C37" w:rsidRPr="00801EFD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BF5418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8548C4" w:rsidRDefault="000C177E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940E7" w:rsidRPr="00801EFD" w:rsidRDefault="000C177E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3F0" w:rsidRPr="00801EF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801EF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801EFD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8548C4" w:rsidRDefault="000940E7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0940E7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801EFD" w:rsidRDefault="000940E7" w:rsidP="0039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801EFD" w:rsidRDefault="00094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833FD3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833FD3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33FD3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801EFD" w:rsidRDefault="00833FD3" w:rsidP="00833FD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D83C5F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86,846,379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88,537,806</w:t>
            </w:r>
          </w:p>
        </w:tc>
      </w:tr>
      <w:tr w:rsidR="00833FD3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801EFD" w:rsidRDefault="00833FD3" w:rsidP="00833FD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FD3" w:rsidRPr="00801EFD" w:rsidRDefault="00D83C5F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(82,948,149)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(84,722,442)</w:t>
            </w:r>
            <w:r w:rsidRPr="00801EFD" w:rsidDel="00E2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33FD3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801EFD" w:rsidRDefault="00833FD3" w:rsidP="00833FD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3FD3" w:rsidRPr="00801EFD" w:rsidRDefault="00D83C5F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3,898,230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3,815,364</w:t>
            </w:r>
          </w:p>
        </w:tc>
      </w:tr>
      <w:tr w:rsidR="00833FD3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5EF3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5EF3" w:rsidRPr="00801EFD" w:rsidRDefault="00C05EF3" w:rsidP="00C05E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05EF3" w:rsidRPr="00801EFD" w:rsidRDefault="00C05EF3" w:rsidP="00C0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05EF3" w:rsidRPr="00801EFD" w:rsidRDefault="00C05EF3" w:rsidP="00C0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05EF3" w:rsidRPr="00801EFD" w:rsidRDefault="00C05EF3" w:rsidP="00C0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27,717,772</w:t>
            </w:r>
          </w:p>
        </w:tc>
      </w:tr>
      <w:tr w:rsidR="00833FD3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801EFD" w:rsidRDefault="00833FD3" w:rsidP="00833FD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</w:t>
            </w:r>
            <w:r w:rsidR="0076443E"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33FD3" w:rsidRPr="00801EFD" w:rsidRDefault="00D83C5F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5EF3" w:rsidRPr="00C05EF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5E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5EF3" w:rsidRPr="00C05EF3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="00C05E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05EF3" w:rsidRPr="00C05EF3">
              <w:rPr>
                <w:rFonts w:asciiTheme="majorBidi" w:hAnsiTheme="majorBidi" w:cstheme="majorBidi"/>
                <w:sz w:val="26"/>
                <w:szCs w:val="26"/>
              </w:rPr>
              <w:t>293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33FD3" w:rsidRPr="00801EFD" w:rsidRDefault="00833FD3" w:rsidP="00833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(14,423,099)</w:t>
            </w:r>
          </w:p>
        </w:tc>
      </w:tr>
    </w:tbl>
    <w:p w:rsidR="000940E7" w:rsidRPr="008548C4" w:rsidRDefault="000940E7" w:rsidP="004F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8071A" w:rsidRPr="00801EFD" w:rsidRDefault="0028071A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 xml:space="preserve">งวดสามเดือนสิ้นสุดวันที่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บริษัทได้รับชำระค่าสินไหมทดแทนจากคู่กรณีจำนวน </w:t>
      </w:r>
      <w:r w:rsidR="00C05EF3">
        <w:rPr>
          <w:rFonts w:asciiTheme="majorBidi" w:hAnsiTheme="majorBidi" w:cstheme="majorBidi"/>
          <w:sz w:val="26"/>
          <w:szCs w:val="26"/>
        </w:rPr>
        <w:t>1.8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C05EF3">
        <w:rPr>
          <w:rFonts w:asciiTheme="majorBidi" w:hAnsiTheme="majorBidi" w:cstheme="majorBidi"/>
          <w:sz w:val="26"/>
          <w:szCs w:val="26"/>
        </w:rPr>
        <w:t>1.8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8071A" w:rsidRPr="008548C4" w:rsidRDefault="0028071A" w:rsidP="004F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C41FD4" w:rsidRPr="00801EFD" w:rsidRDefault="00C41FD4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28071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28071A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28071A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28071A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514A40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14A40" w:rsidRPr="00801EFD">
        <w:rPr>
          <w:rFonts w:asciiTheme="majorBidi" w:hAnsiTheme="majorBidi" w:cstheme="majorBidi"/>
          <w:sz w:val="26"/>
          <w:szCs w:val="26"/>
        </w:rPr>
        <w:t>255</w:t>
      </w:r>
      <w:r w:rsidR="00E253F0" w:rsidRPr="00801EFD">
        <w:rPr>
          <w:rFonts w:asciiTheme="majorBidi" w:hAnsiTheme="majorBidi" w:cstheme="majorBidi"/>
          <w:sz w:val="26"/>
          <w:szCs w:val="26"/>
        </w:rPr>
        <w:t>9</w:t>
      </w:r>
      <w:r w:rsidR="00514A40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บริษัทตั้งค่าเผื่อหนี้สงสัยจะสูญจำนวน</w:t>
      </w:r>
      <w:r w:rsidR="00216DE5" w:rsidRPr="00801EFD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2E49D7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C05EF3">
        <w:rPr>
          <w:rFonts w:asciiTheme="majorBidi" w:hAnsiTheme="majorBidi" w:cstheme="majorBidi"/>
          <w:sz w:val="26"/>
          <w:szCs w:val="26"/>
        </w:rPr>
        <w:t>82.9</w:t>
      </w:r>
      <w:r w:rsidR="00E253F0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8071A" w:rsidRPr="00801EFD">
        <w:rPr>
          <w:rFonts w:asciiTheme="majorBidi" w:hAnsiTheme="majorBidi" w:cstheme="majorBidi"/>
          <w:sz w:val="26"/>
          <w:szCs w:val="26"/>
        </w:rPr>
        <w:t xml:space="preserve">84.7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บริษัทเชื่อว่าค่าเผื่อหนี้สงสัยจะสูญจำนวนดังกล่าวเพียงพอต่อผลเสียหายที่อาจจะเกิดขึ้นจากการเรียกเก็บเงินจากลูกหนี้ไม่ได้</w:t>
      </w:r>
    </w:p>
    <w:p w:rsidR="000825CB" w:rsidRPr="008548C4" w:rsidRDefault="000825CB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964D9" w:rsidRPr="00801EFD" w:rsidRDefault="009964D9" w:rsidP="0083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322128"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8548C4" w:rsidRDefault="00335922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9964D9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801EFD" w:rsidRDefault="009964D9" w:rsidP="00D2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801EFD" w:rsidRDefault="0099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587F8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587F8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87F82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801EFD" w:rsidRDefault="00587F82" w:rsidP="00587F8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D83C5F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43,383,875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587F82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587F82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47,501,774</w:t>
            </w:r>
          </w:p>
        </w:tc>
      </w:tr>
      <w:tr w:rsidR="00587F82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801EFD" w:rsidRDefault="00587F82" w:rsidP="00587F8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D83C5F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17,534,51</w:t>
            </w:r>
            <w:r w:rsidR="00BD15E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587F82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587F82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35,562,238</w:t>
            </w:r>
          </w:p>
        </w:tc>
      </w:tr>
      <w:tr w:rsidR="00587F82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801EFD" w:rsidRDefault="00587F82" w:rsidP="00587F8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801EFD" w:rsidRDefault="00D83C5F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60,918,39</w:t>
            </w:r>
            <w:r w:rsidR="00BD15E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801EFD" w:rsidRDefault="00587F82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801EFD" w:rsidRDefault="00587F82" w:rsidP="0058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83,064,012</w:t>
            </w:r>
          </w:p>
        </w:tc>
      </w:tr>
    </w:tbl>
    <w:p w:rsidR="00E253F0" w:rsidRPr="00801EFD" w:rsidRDefault="00FA68DA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E253F0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E253F0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E253F0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E253F0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801EFD" w:rsidRDefault="00E253F0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2558B8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801EFD" w:rsidRDefault="002558B8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558B8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2558B8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801EFD" w:rsidRDefault="002558B8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0915ED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6,8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D83C5F" w:rsidP="00FB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B0699">
              <w:rPr>
                <w:rFonts w:asciiTheme="majorBidi" w:hAnsiTheme="majorBidi" w:cstheme="majorBidi"/>
                <w:sz w:val="26"/>
                <w:szCs w:val="26"/>
              </w:rPr>
              <w:t>120,256,565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40711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090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735B29" w:rsidRPr="00801EFD" w:rsidRDefault="000915ED" w:rsidP="00091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D83C5F"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 w:rsidR="00D83C5F"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735B29" w:rsidRPr="00801EFD" w:rsidRDefault="00D83C5F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9754F">
              <w:rPr>
                <w:rFonts w:asciiTheme="majorBidi" w:hAnsiTheme="majorBidi" w:cstheme="majorBidi"/>
                <w:sz w:val="26"/>
                <w:szCs w:val="26"/>
              </w:rPr>
              <w:t>44,099,806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735B29" w:rsidRPr="00801EFD" w:rsidRDefault="00740711" w:rsidP="0074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76,882,747</w:t>
            </w: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735B29" w:rsidRPr="00801EFD" w:rsidRDefault="000915ED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314,329,35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735B29" w:rsidRPr="00801EFD" w:rsidRDefault="00D83C5F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0701">
              <w:rPr>
                <w:rFonts w:asciiTheme="majorBidi" w:hAnsiTheme="majorBidi" w:cstheme="majorBidi"/>
                <w:sz w:val="26"/>
                <w:szCs w:val="26"/>
              </w:rPr>
              <w:t>164,356,371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735B29" w:rsidRPr="00801EFD" w:rsidRDefault="00740711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43CE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D83C5F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424,210,18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D83C5F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(171,536,361)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D83C5F" w:rsidP="00CE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252,673,82</w:t>
            </w:r>
            <w:r w:rsidR="00CE5E0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35B29" w:rsidRPr="00801EFD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B29" w:rsidRPr="00801EFD" w:rsidRDefault="00735B29" w:rsidP="00735B2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735B29" w:rsidRPr="00801EFD" w:rsidRDefault="000915ED" w:rsidP="00091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A7772" w:rsidRPr="007A77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735B29" w:rsidRPr="00801EFD" w:rsidRDefault="00D83C5F" w:rsidP="00390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0701">
              <w:rPr>
                <w:rFonts w:asciiTheme="majorBidi" w:hAnsiTheme="majorBidi" w:cstheme="majorBidi"/>
                <w:sz w:val="26"/>
                <w:szCs w:val="26"/>
              </w:rPr>
              <w:t>335,892,732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35B29" w:rsidRPr="00801EFD" w:rsidRDefault="00735B29" w:rsidP="0073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735B29" w:rsidRPr="00801EFD" w:rsidRDefault="00D83C5F" w:rsidP="0074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43C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4071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D43CE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74071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D43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40711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</w:tr>
    </w:tbl>
    <w:p w:rsidR="002558B8" w:rsidRPr="00801EFD" w:rsidRDefault="002558B8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801EFD" w:rsidRDefault="002558B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E253F0"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="00E253F0"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166,717,732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801EFD">
              <w:rPr>
                <w:rFonts w:asciiTheme="majorBidi" w:hAnsiTheme="majorBidi" w:cstheme="majorBidi"/>
                <w:sz w:val="26"/>
                <w:szCs w:val="26"/>
              </w:rPr>
              <w:t>137,089,485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29,628,247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801EFD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164,415,222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801EFD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801EFD">
              <w:rPr>
                <w:rFonts w:asciiTheme="majorBidi" w:hAnsiTheme="majorBidi" w:cstheme="majorBidi"/>
                <w:sz w:val="26"/>
                <w:szCs w:val="26"/>
              </w:rPr>
              <w:t>63,319,068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E253F0" w:rsidRPr="00801EFD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101,096,154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801EFD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801EFD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801EFD">
              <w:rPr>
                <w:rFonts w:asciiTheme="majorBidi" w:hAnsiTheme="majorBidi" w:cstheme="majorBidi"/>
                <w:sz w:val="26"/>
                <w:szCs w:val="26"/>
              </w:rPr>
              <w:t>200,408,553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801EFD" w:rsidRDefault="00B4552F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130,724,401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801EFD">
              <w:rPr>
                <w:rFonts w:asciiTheme="majorBidi" w:hAnsiTheme="majorBidi" w:cstheme="majorBidi"/>
                <w:sz w:val="26"/>
                <w:szCs w:val="26"/>
              </w:rPr>
              <w:t>182,867,10</w:t>
            </w:r>
            <w:r w:rsidR="00643A17" w:rsidRPr="00801EF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253,785,71</w:t>
            </w:r>
            <w:r w:rsidR="00643A17" w:rsidRPr="00801EF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253F0" w:rsidRPr="00801EFD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801EFD" w:rsidRDefault="00E253F0" w:rsidP="00F26AD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801EFD" w:rsidRDefault="00943A98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767,785,773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801EFD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801EFD">
              <w:rPr>
                <w:rFonts w:asciiTheme="majorBidi" w:hAnsiTheme="majorBidi" w:cstheme="majorBidi"/>
                <w:sz w:val="26"/>
                <w:szCs w:val="26"/>
              </w:rPr>
              <w:t>383,275,65</w:t>
            </w:r>
            <w:r w:rsidR="00643A17" w:rsidRPr="00801EF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801EFD" w:rsidRDefault="00E253F0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801EFD" w:rsidRDefault="00B4552F" w:rsidP="0064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384,510,11</w:t>
            </w:r>
            <w:r w:rsidR="00643A17" w:rsidRPr="00801EF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:rsidR="003D3A98" w:rsidRPr="00801EFD" w:rsidRDefault="001919D4" w:rsidP="00854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lastRenderedPageBreak/>
        <w:t>ผู้เอาประกันภัยรายหนึ่งได้ทำกรมธรรม์ประกันภัยเกี่ยวกับการก่อการร้ายสำหรับความเสียหายทางทรัพ</w:t>
      </w:r>
      <w:r w:rsidR="00A93AFC" w:rsidRPr="00801EFD">
        <w:rPr>
          <w:rFonts w:asciiTheme="majorBidi" w:hAnsiTheme="majorBidi" w:cstheme="majorBidi"/>
          <w:sz w:val="26"/>
          <w:szCs w:val="26"/>
          <w:cs/>
        </w:rPr>
        <w:t>ย์สินและการหยุดชะงักของธุรกิจ</w:t>
      </w:r>
      <w:r w:rsidR="00B45746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7A76" w:rsidRPr="00801EFD">
        <w:rPr>
          <w:rFonts w:asciiTheme="majorBidi" w:hAnsiTheme="majorBidi" w:cstheme="majorBidi"/>
          <w:sz w:val="26"/>
          <w:szCs w:val="26"/>
        </w:rPr>
        <w:t xml:space="preserve">     </w:t>
      </w:r>
      <w:r w:rsidR="00A93AFC" w:rsidRPr="00801EFD">
        <w:rPr>
          <w:rFonts w:asciiTheme="majorBidi" w:hAnsiTheme="majorBidi" w:cstheme="majorBidi"/>
          <w:sz w:val="26"/>
          <w:szCs w:val="26"/>
          <w:cs/>
        </w:rPr>
        <w:t>อัน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เนื่องมาจากภัยทางการเมืองกับบริษัท โดยมีทุนประกันภัยสุทธิจากการประกันภัยต่อเป็นจำนวน</w:t>
      </w:r>
      <w:r w:rsidR="000C7964" w:rsidRPr="00801EFD">
        <w:rPr>
          <w:rFonts w:asciiTheme="majorBidi" w:hAnsiTheme="majorBidi" w:cstheme="majorBidi"/>
          <w:sz w:val="26"/>
          <w:szCs w:val="26"/>
          <w:cs/>
        </w:rPr>
        <w:t>เงิน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D3A98" w:rsidRPr="00801EFD">
        <w:rPr>
          <w:rFonts w:asciiTheme="majorBidi" w:hAnsiTheme="majorBidi" w:cstheme="majorBidi"/>
          <w:sz w:val="26"/>
          <w:szCs w:val="26"/>
        </w:rPr>
        <w:t>1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.</w:t>
      </w:r>
      <w:r w:rsidR="003D3A98" w:rsidRPr="00801EFD">
        <w:rPr>
          <w:rFonts w:asciiTheme="majorBidi" w:hAnsiTheme="majorBidi" w:cstheme="majorBidi"/>
          <w:sz w:val="26"/>
          <w:szCs w:val="26"/>
        </w:rPr>
        <w:t>7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ล้านบาท ในไตรมาสที่ </w:t>
      </w:r>
      <w:r w:rsidR="003D3A98" w:rsidRPr="00801EFD">
        <w:rPr>
          <w:rFonts w:asciiTheme="majorBidi" w:hAnsiTheme="majorBidi" w:cstheme="majorBidi"/>
          <w:sz w:val="26"/>
          <w:szCs w:val="26"/>
        </w:rPr>
        <w:t>2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3D3A98" w:rsidRPr="00801EFD">
        <w:rPr>
          <w:rFonts w:asciiTheme="majorBidi" w:hAnsiTheme="majorBidi" w:cstheme="majorBidi"/>
          <w:sz w:val="26"/>
          <w:szCs w:val="26"/>
        </w:rPr>
        <w:t>2553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ผู้เอาประกันภัยดังกล่าวได้รับความเสียหายจากการหยุดชะงักของธุรกิจและถูกวางเพลิงเมื่อวันที่ </w:t>
      </w:r>
      <w:r w:rsidR="003D3A98" w:rsidRPr="00801EFD">
        <w:rPr>
          <w:rFonts w:asciiTheme="majorBidi" w:hAnsiTheme="majorBidi" w:cstheme="majorBidi"/>
          <w:sz w:val="26"/>
          <w:szCs w:val="26"/>
        </w:rPr>
        <w:t>19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="003D3A98" w:rsidRPr="00801EFD">
        <w:rPr>
          <w:rFonts w:asciiTheme="majorBidi" w:hAnsiTheme="majorBidi" w:cstheme="majorBidi"/>
          <w:sz w:val="26"/>
          <w:szCs w:val="26"/>
        </w:rPr>
        <w:t>2553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จากเหตุการณ์</w:t>
      </w:r>
      <w:r w:rsidR="00D73FB0" w:rsidRPr="00801EFD">
        <w:rPr>
          <w:rFonts w:asciiTheme="majorBidi" w:hAnsiTheme="majorBidi" w:cstheme="majorBidi"/>
          <w:sz w:val="26"/>
          <w:szCs w:val="26"/>
        </w:rPr>
        <w:t xml:space="preserve">        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ผู้ชุมนุมทางการเมืองที่ประท้วงอยู่บริเวณแยกราชประสงค์ ในไตรมาสที่ </w:t>
      </w:r>
      <w:r w:rsidR="003D3A98" w:rsidRPr="00801EFD">
        <w:rPr>
          <w:rFonts w:asciiTheme="majorBidi" w:hAnsiTheme="majorBidi" w:cstheme="majorBidi"/>
          <w:sz w:val="26"/>
          <w:szCs w:val="26"/>
        </w:rPr>
        <w:t>3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="003D3A98" w:rsidRPr="00801EFD">
        <w:rPr>
          <w:rFonts w:asciiTheme="majorBidi" w:hAnsiTheme="majorBidi" w:cstheme="majorBidi"/>
          <w:sz w:val="26"/>
          <w:szCs w:val="26"/>
        </w:rPr>
        <w:t xml:space="preserve">2553 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บริษัทสำรวจภัยได้ประเมินมูลค่าความเสียหายเบื้องต้นแล้ว</w:t>
      </w:r>
      <w:r w:rsidR="00B45746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โดยประมาณมูลค่าความเสียหายเกินทุนประกัน อย่างไรก็ตาม ผลการประเมินความเสียหายดังกล่าวยังไม่เป็นที่สิ้นสุด บริษัทจึงบันทึก</w:t>
      </w:r>
      <w:r w:rsidR="00D73FB0" w:rsidRPr="00801EFD">
        <w:rPr>
          <w:rFonts w:asciiTheme="majorBidi" w:hAnsiTheme="majorBidi" w:cstheme="majorBidi"/>
          <w:sz w:val="26"/>
          <w:szCs w:val="26"/>
        </w:rPr>
        <w:t xml:space="preserve">  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ค่าสินไหมทดแทนเบื้องต้นไว้ตามจำนวนทุนประกันเป็นจำนวนเงิน </w:t>
      </w:r>
      <w:r w:rsidR="003D3A98" w:rsidRPr="00801EFD">
        <w:rPr>
          <w:rFonts w:asciiTheme="majorBidi" w:hAnsiTheme="majorBidi" w:cstheme="majorBidi"/>
          <w:sz w:val="26"/>
          <w:szCs w:val="26"/>
        </w:rPr>
        <w:t>3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,</w:t>
      </w:r>
      <w:r w:rsidR="003D3A98" w:rsidRPr="00801EFD">
        <w:rPr>
          <w:rFonts w:asciiTheme="majorBidi" w:hAnsiTheme="majorBidi" w:cstheme="majorBidi"/>
          <w:sz w:val="26"/>
          <w:szCs w:val="26"/>
        </w:rPr>
        <w:t>500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ล้านบาท และประมาณการค่าบริการสำรวจภัยเบื้องต้นจำนวน </w:t>
      </w:r>
      <w:r w:rsidR="003D3A98" w:rsidRPr="00801EFD">
        <w:rPr>
          <w:rFonts w:asciiTheme="majorBidi" w:hAnsiTheme="majorBidi" w:cstheme="majorBidi"/>
          <w:sz w:val="26"/>
          <w:szCs w:val="26"/>
        </w:rPr>
        <w:t>100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ล้านบาท ซึ่งบริษัทได้ทำการบันทึกบัญชีแล้วเต็มจำนวน พร้อมทั้งได้บันทึกค่าสินไหมทดแทนส่วนที่เรียกคืนจากผู้เอาประกันภัยต่อจำนวน </w:t>
      </w:r>
      <w:r w:rsidR="003D3A98" w:rsidRPr="00801EFD">
        <w:rPr>
          <w:rFonts w:asciiTheme="majorBidi" w:hAnsiTheme="majorBidi" w:cstheme="majorBidi"/>
          <w:sz w:val="26"/>
          <w:szCs w:val="26"/>
        </w:rPr>
        <w:t>3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,</w:t>
      </w:r>
      <w:r w:rsidR="003D3A98" w:rsidRPr="00801EFD">
        <w:rPr>
          <w:rFonts w:asciiTheme="majorBidi" w:hAnsiTheme="majorBidi" w:cstheme="majorBidi"/>
          <w:sz w:val="26"/>
          <w:szCs w:val="26"/>
        </w:rPr>
        <w:t>578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.</w:t>
      </w:r>
      <w:r w:rsidR="003D3A98" w:rsidRPr="00801EFD">
        <w:rPr>
          <w:rFonts w:asciiTheme="majorBidi" w:hAnsiTheme="majorBidi" w:cstheme="majorBidi"/>
          <w:sz w:val="26"/>
          <w:szCs w:val="26"/>
        </w:rPr>
        <w:t>3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C7964" w:rsidRPr="00801EFD">
        <w:rPr>
          <w:rFonts w:asciiTheme="majorBidi" w:hAnsiTheme="majorBidi" w:cstheme="majorBidi"/>
          <w:sz w:val="26"/>
          <w:szCs w:val="26"/>
          <w:cs/>
        </w:rPr>
        <w:t>โดย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>แสดงรวมไว้ภายใต้หัวข้อ “สินทรัพย์จากประกันภัยต่อ”</w:t>
      </w:r>
      <w:r w:rsidR="003D3A98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="003D3A98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3D3A98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3D3A98" w:rsidRPr="00801EFD">
        <w:rPr>
          <w:rFonts w:asciiTheme="majorBidi" w:hAnsiTheme="majorBidi" w:cstheme="majorBidi"/>
          <w:sz w:val="26"/>
          <w:szCs w:val="26"/>
        </w:rPr>
        <w:t xml:space="preserve">2556 </w:t>
      </w:r>
    </w:p>
    <w:p w:rsidR="00E253F0" w:rsidRPr="00801EFD" w:rsidRDefault="00E253F0" w:rsidP="004F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801EFD" w:rsidRDefault="00E253F0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2556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ผู้เอาประกันภัยรายดังกล่าวชนะคดีฟ้องร้องในศาลชั้นต้น ที่ผู้เอาประกันภัยดังกล่าวทำการฟ้องบริษัทประกันภัยในประเทศแห่งหนึ่งสำหรับความเสียหายทางทรัพย์สินและการหยุดชะงักของธุรกิจจากเหตุเพลิงไหม้อันเนื่องมาจากเหตุการณ์ผู้ชุมนุมทางการเมืองที่ประท้วงอยู่บริเวณแยกราชประสงค์นั้น โดยผู้เอาประกันภัยรายดังกล่าวได้ทำกรมธรรม์ประกันภัยความเสี่ยงภัยทุกชนิดของทรัพย์สินกับบริษัทประกันภัยในประเทศดังกล่าว ต่อมาเมื่อวันที่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นังสือให้แก่ผู้เอาประกันภัยรายดังกล่าวเพื่อแจ้งการสิ้นสุดการเรียกร้องความเสียหายทางทรัพย์สินและการหยุดชะงักของธุรกิจอันเนื่องมาจากภัยทางการเมืองตามกรมธรรม์ประกันภัยเกี่ยวกับการก่อการร้ายของบริษัทและคำพิพากษาของศาลชั้นต้นดังกล่าว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2556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ในการนี้ บริษัทได้รายงานเรื่องดังกล่าวให้คณะกรรมการกำกับและส่งเสริมการประกอบธุรกิจประกันภัยรับทราบแล้วตามจดหมายของบริษัทลง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801EFD">
        <w:rPr>
          <w:rFonts w:asciiTheme="majorBidi" w:hAnsiTheme="majorBidi" w:cstheme="majorBidi"/>
          <w:sz w:val="26"/>
          <w:szCs w:val="26"/>
        </w:rPr>
        <w:t>2557</w:t>
      </w:r>
    </w:p>
    <w:p w:rsidR="00E253F0" w:rsidRPr="00801EFD" w:rsidRDefault="00E253F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801EFD" w:rsidRDefault="00E253F0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11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คณะกรรมการได้มีมติให้ทำการกลับรายการค่าสินไหมทดแทนเบื้องต้นจำนวนเงิน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3,578.3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3,578.2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และบันทึกผลกระทบจากการกลับรายการดังกล่าวเป็นรายได้สุทธิจำนวนเงิน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17,533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ไว้ในงบกำไรขาดทุนเบ็ดเสร็จสำหรับปีสิ้นสุดวันที่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01EFD">
        <w:rPr>
          <w:rFonts w:asciiTheme="majorBidi" w:hAnsiTheme="majorBidi" w:cstheme="majorBidi"/>
          <w:sz w:val="26"/>
          <w:szCs w:val="26"/>
        </w:rPr>
        <w:t>2557</w:t>
      </w:r>
    </w:p>
    <w:p w:rsidR="001919D4" w:rsidRPr="00801EFD" w:rsidRDefault="001919D4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801EFD" w:rsidRDefault="00E253F0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อย่างไรก็ตาม 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ศาลอุทธรณ์ได้พิพากษากลับคำพิพากษาของศาลชั้นต้น ทำให้บริษัทประกันภัยดังกล่าวไม่ต้องจ่ายค่าสินไหมทดแทนแก่ผู้เอาประกันภัยรายนี้ ต่อมาเมื่อวันที่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ผู้เอาประกันภัยดังกล่าวได้ยื่นฎีกาคัดค้านคำพิพากษาของศาลอุธรณ์ต่อศาลฎีกา ณ วันที่ </w:t>
      </w:r>
      <w:r w:rsidR="001919D4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1919D4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1919D4" w:rsidRPr="00801EFD">
        <w:rPr>
          <w:rFonts w:asciiTheme="majorBidi" w:hAnsiTheme="majorBidi" w:cstheme="majorBidi"/>
          <w:sz w:val="26"/>
          <w:szCs w:val="26"/>
        </w:rPr>
        <w:t>2560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คดีดังกล่าวอยู่ระหว่างการพิจารณาของศาลฎีกา</w:t>
      </w:r>
    </w:p>
    <w:p w:rsidR="00E253F0" w:rsidRPr="00801EFD" w:rsidRDefault="00E253F0" w:rsidP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801EFD" w:rsidRDefault="00E253F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ฝ่ายกฎหมายของบริษัทมีความเห็นว่าศาลชั้นต้นและศาลอุทธรณ์มีความเห็นขัดแย้งกันในประเด็นสำคัญของข้อกฎหมายและมีผลกระทบต่อองค์กรธุรกิจหลายฝ่าย ดังนั้น บริษัทจึงไม่ได้รับรู้รายการใด ๆ จนกว่าศาลฎีกาจะมีคำตัดสินในคดีนี้ในที่สุด</w:t>
      </w:r>
    </w:p>
    <w:p w:rsidR="00F26ADA" w:rsidRPr="00A13E50" w:rsidRDefault="001919D4" w:rsidP="00A1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</w:rPr>
        <w:br w:type="page"/>
      </w:r>
      <w:r w:rsidR="00F26ADA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F26ADA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801EF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26ADA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801EFD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801EFD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13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801EFD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801EFD" w:rsidRDefault="001919D4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F26ADA" w:rsidRPr="00801EFD" w:rsidRDefault="001919D4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456,670,173 </w:t>
            </w: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640231" w:rsidRDefault="00640231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231">
              <w:rPr>
                <w:rFonts w:asciiTheme="majorBidi" w:hAnsiTheme="majorBidi" w:cstheme="majorBidi"/>
                <w:sz w:val="26"/>
                <w:szCs w:val="26"/>
              </w:rPr>
              <w:t>222,424,209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571,927,903</w:t>
            </w: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640231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640231" w:rsidRDefault="00640231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231">
              <w:rPr>
                <w:rFonts w:asciiTheme="majorBidi" w:hAnsiTheme="majorBidi" w:cstheme="majorBidi"/>
                <w:sz w:val="26"/>
                <w:szCs w:val="26"/>
              </w:rPr>
              <w:t>(43,432,669)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(29,386,193)</w:t>
            </w: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907"/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640231" w:rsidRDefault="00640231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231">
              <w:rPr>
                <w:rFonts w:asciiTheme="majorBidi" w:hAnsiTheme="majorBidi" w:cstheme="majorBidi"/>
                <w:sz w:val="26"/>
                <w:szCs w:val="26"/>
              </w:rPr>
              <w:t>(195,795,140)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(668,078,929)</w:t>
            </w: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640231" w:rsidRDefault="0072334C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2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83C5F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D83C5F" w:rsidRPr="00640231" w:rsidRDefault="00640231" w:rsidP="0064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0231">
              <w:rPr>
                <w:rFonts w:asciiTheme="majorBidi" w:hAnsiTheme="majorBidi" w:cstheme="majorBidi"/>
                <w:sz w:val="26"/>
                <w:szCs w:val="26"/>
              </w:rPr>
              <w:t>314</w:t>
            </w:r>
            <w:r w:rsidR="007A7772" w:rsidRPr="006402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02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A7772" w:rsidRPr="0064023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4023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7A7772" w:rsidRPr="006402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0231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D83C5F" w:rsidRPr="00801EFD" w:rsidRDefault="00D83C5F" w:rsidP="00D8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</w:tbl>
    <w:p w:rsidR="00F26ADA" w:rsidRPr="00801EFD" w:rsidRDefault="00F26A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801EFD" w:rsidRDefault="00F26ADA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13.1.2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801EFD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801EFD" w:rsidRDefault="001919D4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F26ADA" w:rsidRPr="00801EFD" w:rsidRDefault="001919D4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232,621,242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935,411,382</w:t>
            </w: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ปีนี้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1379CA" w:rsidRPr="00801EFD" w:rsidRDefault="001379CA" w:rsidP="008A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(245,063,87</w:t>
            </w:r>
            <w:r w:rsidR="008A20A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(925,738,444)</w:t>
            </w: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1379CA" w:rsidRPr="00801EFD" w:rsidRDefault="001379CA" w:rsidP="008A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424,210,18</w:t>
            </w:r>
            <w:r w:rsidR="008A20A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</w:tbl>
    <w:p w:rsidR="005B5A49" w:rsidRPr="00801EFD" w:rsidRDefault="005B5A49" w:rsidP="003A3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F26ADA" w:rsidRPr="00801EFD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14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801EFD" w:rsidRDefault="00F26ADA" w:rsidP="00F2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F26ADA" w:rsidRPr="00801EFD" w:rsidRDefault="003A3BC7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801EFD" w:rsidRDefault="003A3BC7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801EFD" w:rsidRDefault="00F26ADA" w:rsidP="00F26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801EFD" w:rsidRDefault="001379CA" w:rsidP="001379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143,086,097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143,053,530</w:t>
            </w: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801EFD" w:rsidRDefault="001379CA" w:rsidP="001379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82241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268,024,331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264,815,162</w:t>
            </w: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801EFD" w:rsidRDefault="001379CA" w:rsidP="001379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79CA" w:rsidRPr="00801EFD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801EFD" w:rsidRDefault="001379CA" w:rsidP="001379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1379CA" w:rsidRPr="00801EFD" w:rsidRDefault="00182241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411,110,428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1379CA" w:rsidRPr="00801EFD" w:rsidRDefault="001379CA" w:rsidP="00137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407,868,692</w:t>
            </w:r>
          </w:p>
        </w:tc>
      </w:tr>
    </w:tbl>
    <w:p w:rsidR="008647D7" w:rsidRPr="00801EFD" w:rsidRDefault="003A3BC7" w:rsidP="00D64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FB69C2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F018F" w:rsidRPr="00801EFD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B69C2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B69C2"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D64942" w:rsidRDefault="008647D7" w:rsidP="00D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6" w:type="dxa"/>
        <w:tblLayout w:type="fixed"/>
        <w:tblLook w:val="00A0" w:firstRow="1" w:lastRow="0" w:firstColumn="1" w:lastColumn="0" w:noHBand="0" w:noVBand="0"/>
      </w:tblPr>
      <w:tblGrid>
        <w:gridCol w:w="7227"/>
        <w:gridCol w:w="360"/>
        <w:gridCol w:w="513"/>
        <w:gridCol w:w="1536"/>
      </w:tblGrid>
      <w:tr w:rsidR="002A7E20" w:rsidRPr="00801EFD" w:rsidTr="004F32E3">
        <w:tc>
          <w:tcPr>
            <w:tcW w:w="7227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A7E20" w:rsidRPr="00801EFD" w:rsidTr="004F32E3">
        <w:trPr>
          <w:trHeight w:val="113"/>
        </w:trPr>
        <w:tc>
          <w:tcPr>
            <w:tcW w:w="7227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3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E20" w:rsidRPr="00801EFD" w:rsidTr="004F32E3">
        <w:tc>
          <w:tcPr>
            <w:tcW w:w="7227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801EFD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60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14,381,196</w:t>
            </w:r>
          </w:p>
        </w:tc>
      </w:tr>
      <w:tr w:rsidR="002A7E20" w:rsidRPr="00801EFD" w:rsidTr="004F32E3">
        <w:tc>
          <w:tcPr>
            <w:tcW w:w="7227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2A7E20" w:rsidRPr="00801EFD" w:rsidRDefault="00E50705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543,803</w:t>
            </w:r>
          </w:p>
        </w:tc>
      </w:tr>
      <w:tr w:rsidR="002A7E20" w:rsidRPr="00801EFD" w:rsidTr="004F32E3">
        <w:tc>
          <w:tcPr>
            <w:tcW w:w="7227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2A7E20" w:rsidRPr="00801EFD" w:rsidRDefault="00E50705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85,888</w:t>
            </w:r>
          </w:p>
        </w:tc>
      </w:tr>
      <w:tr w:rsidR="00A10CC0" w:rsidRPr="00801EFD" w:rsidTr="004F32E3">
        <w:tc>
          <w:tcPr>
            <w:tcW w:w="7227" w:type="dxa"/>
          </w:tcPr>
          <w:p w:rsidR="00A10CC0" w:rsidRPr="00801EFD" w:rsidRDefault="00A10CC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360" w:type="dxa"/>
          </w:tcPr>
          <w:p w:rsidR="00A10CC0" w:rsidRPr="00801EFD" w:rsidRDefault="00A10CC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A10CC0" w:rsidRPr="00801EFD" w:rsidRDefault="00A10CC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A10CC0" w:rsidRPr="00801EFD" w:rsidRDefault="00691E3C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491,482</w:t>
            </w:r>
          </w:p>
        </w:tc>
      </w:tr>
      <w:tr w:rsidR="002A7E20" w:rsidRPr="00801EFD" w:rsidTr="004F32E3">
        <w:tc>
          <w:tcPr>
            <w:tcW w:w="7227" w:type="dxa"/>
          </w:tcPr>
          <w:p w:rsidR="002A7E20" w:rsidRPr="00801EFD" w:rsidRDefault="002A7E20" w:rsidP="002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801E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60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" w:type="dxa"/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2A7E20" w:rsidRPr="00801EFD" w:rsidRDefault="00691E3C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15,502,369</w:t>
            </w:r>
          </w:p>
        </w:tc>
      </w:tr>
    </w:tbl>
    <w:p w:rsidR="002A7E20" w:rsidRPr="00D64942" w:rsidRDefault="002A7E20" w:rsidP="00D64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2A7E20" w:rsidRPr="00801EFD" w:rsidRDefault="002A7E20" w:rsidP="002A7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801EFD">
        <w:rPr>
          <w:rFonts w:ascii="Angsana New" w:hAnsi="Angsana New"/>
          <w:sz w:val="26"/>
          <w:szCs w:val="26"/>
          <w:cs/>
        </w:rPr>
        <w:t xml:space="preserve">จำนวนค่าใช้จ่ายที่รับรู้ในงบกำไรขาดทุนเบ็ดเสร็จสำหรับแต่ละงวดสามเดือนสิ้นสุดวันที่ </w:t>
      </w:r>
      <w:r w:rsidRPr="00801EFD">
        <w:rPr>
          <w:rFonts w:ascii="Angsana New" w:hAnsi="Angsana New"/>
          <w:sz w:val="26"/>
          <w:szCs w:val="26"/>
        </w:rPr>
        <w:t xml:space="preserve">31 </w:t>
      </w:r>
      <w:r w:rsidRPr="00801EF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01EFD">
        <w:rPr>
          <w:rFonts w:ascii="Angsana New" w:hAnsi="Angsana New"/>
          <w:sz w:val="26"/>
          <w:szCs w:val="26"/>
        </w:rPr>
        <w:t xml:space="preserve">2560 </w:t>
      </w:r>
      <w:r w:rsidRPr="00801EFD">
        <w:rPr>
          <w:rFonts w:ascii="Angsana New" w:hAnsi="Angsana New"/>
          <w:sz w:val="26"/>
          <w:szCs w:val="26"/>
          <w:cs/>
        </w:rPr>
        <w:t>และ</w:t>
      </w:r>
      <w:r w:rsidRPr="00801EFD">
        <w:rPr>
          <w:rFonts w:ascii="Angsana New" w:hAnsi="Angsana New"/>
          <w:sz w:val="26"/>
          <w:szCs w:val="26"/>
        </w:rPr>
        <w:t xml:space="preserve"> 2559 </w:t>
      </w:r>
      <w:r w:rsidRPr="00801EFD">
        <w:rPr>
          <w:rFonts w:ascii="Angsana New" w:hAnsi="Angsana New"/>
          <w:sz w:val="26"/>
          <w:szCs w:val="26"/>
          <w:cs/>
        </w:rPr>
        <w:t>มีดังนี้</w:t>
      </w:r>
    </w:p>
    <w:p w:rsidR="002A7E20" w:rsidRPr="00D64942" w:rsidRDefault="002A7E20" w:rsidP="002A7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88"/>
        <w:gridCol w:w="1512"/>
      </w:tblGrid>
      <w:tr w:rsidR="002A7E20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A7E20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 w:cs="Times New Roman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2A7E20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7E20" w:rsidRPr="00801EFD" w:rsidRDefault="002A7E20" w:rsidP="00A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A7E20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D64942" w:rsidP="002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รับรู้ในขาดทุน</w:t>
            </w:r>
            <w:r w:rsidR="00A10CC0" w:rsidRPr="00801EFD">
              <w:rPr>
                <w:rFonts w:ascii="Angsana New" w:eastAsia="Cordi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2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2A7E20" w:rsidRPr="00801EFD" w:rsidRDefault="002A7E20" w:rsidP="002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7E20" w:rsidRPr="00801EFD" w:rsidRDefault="002A7E20" w:rsidP="002A7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0705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543,803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 xml:space="preserve">606,799 </w:t>
            </w:r>
          </w:p>
        </w:tc>
      </w:tr>
      <w:tr w:rsidR="00E50705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85,888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 xml:space="preserve">107,100 </w:t>
            </w:r>
          </w:p>
        </w:tc>
      </w:tr>
      <w:tr w:rsidR="00E50705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รับรู้ในกำไร (ขาดทุน) เบ็ดเสร็จอื่นสำหรับงวด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0705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50705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>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491,482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E50705" w:rsidRPr="00801EFD" w:rsidTr="004F32E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50705" w:rsidRPr="00E50705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705">
              <w:rPr>
                <w:rFonts w:ascii="Angsana New" w:hAnsi="Angsana New"/>
                <w:sz w:val="26"/>
                <w:szCs w:val="26"/>
              </w:rPr>
              <w:t>1,121,173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 xml:space="preserve">713,899 </w:t>
            </w:r>
          </w:p>
        </w:tc>
      </w:tr>
    </w:tbl>
    <w:p w:rsidR="002A7E20" w:rsidRPr="00801EFD" w:rsidRDefault="002A7E20" w:rsidP="002A7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61E74" w:rsidRPr="00186D57" w:rsidRDefault="00761E74" w:rsidP="00761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761E74" w:rsidRPr="00FA2899" w:rsidRDefault="00761E74" w:rsidP="00761E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157"/>
      </w:tblGrid>
      <w:tr w:rsidR="0072334C" w:rsidRPr="00186D57" w:rsidTr="00761E74">
        <w:tc>
          <w:tcPr>
            <w:tcW w:w="3175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72334C" w:rsidRPr="00186D57" w:rsidTr="00761E74">
        <w:tc>
          <w:tcPr>
            <w:tcW w:w="3175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57" w:type="dxa"/>
            <w:tcBorders>
              <w:top w:val="single" w:sz="4" w:space="0" w:color="auto"/>
            </w:tcBorders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334C" w:rsidRPr="00186D57" w:rsidTr="00761E74">
        <w:tc>
          <w:tcPr>
            <w:tcW w:w="3175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72334C">
              <w:rPr>
                <w:rFonts w:asciiTheme="majorBidi" w:hAnsiTheme="majorBidi" w:cstheme="majorBidi"/>
                <w:sz w:val="26"/>
                <w:szCs w:val="26"/>
              </w:rPr>
              <w:t>2.3056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3.2449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186D57" w:rsidTr="00761E74">
        <w:tc>
          <w:tcPr>
            <w:tcW w:w="3175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186D57" w:rsidTr="00761E74">
        <w:tc>
          <w:tcPr>
            <w:tcW w:w="3175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  <w:tc>
          <w:tcPr>
            <w:tcW w:w="236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</w:tr>
      <w:tr w:rsidR="0072334C" w:rsidRPr="00186D57" w:rsidTr="00761E74">
        <w:tc>
          <w:tcPr>
            <w:tcW w:w="3175" w:type="dxa"/>
          </w:tcPr>
          <w:p w:rsidR="0072334C" w:rsidRPr="00186D57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  <w:tc>
          <w:tcPr>
            <w:tcW w:w="236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7" w:type="dxa"/>
          </w:tcPr>
          <w:p w:rsidR="0072334C" w:rsidRPr="00186D57" w:rsidRDefault="0072334C" w:rsidP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5704D7" w:rsidRPr="00801EFD" w:rsidRDefault="00D64942" w:rsidP="00D64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04D7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77BEC" w:rsidRPr="00801EF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5704D7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704D7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5704D7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="005704D7" w:rsidRPr="00801EF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801EFD" w:rsidRDefault="005704D7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801EFD" w:rsidRDefault="004C0A49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รายได้ (ค่าใช้จ่าย) </w:t>
      </w:r>
      <w:r w:rsidR="000125B2" w:rsidRPr="00801EFD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0125B2"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704D7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0125B2" w:rsidRPr="00801EFD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125B2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0125B2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704D7" w:rsidRPr="00801EFD">
        <w:rPr>
          <w:rFonts w:asciiTheme="majorBidi" w:hAnsiTheme="majorBidi" w:cstheme="majorBidi"/>
          <w:sz w:val="26"/>
          <w:szCs w:val="26"/>
        </w:rPr>
        <w:t>255</w:t>
      </w:r>
      <w:r w:rsidR="00F26ADA" w:rsidRPr="00801EFD">
        <w:rPr>
          <w:rFonts w:asciiTheme="majorBidi" w:hAnsiTheme="majorBidi" w:cstheme="majorBidi"/>
          <w:sz w:val="26"/>
          <w:szCs w:val="26"/>
        </w:rPr>
        <w:t>9</w:t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5704D7" w:rsidRPr="00801EFD" w:rsidRDefault="005704D7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252"/>
        <w:gridCol w:w="1557"/>
      </w:tblGrid>
      <w:tr w:rsidR="005704D7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704D7" w:rsidRPr="00801EFD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0125B2"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0125B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5FB9" w:rsidRPr="00801EFD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1A5FB9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1A5FB9"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</w:tcPr>
          <w:p w:rsidR="001A5FB9" w:rsidRPr="00801EFD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1A5FB9" w:rsidRPr="00801EFD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1A5FB9" w:rsidRPr="00801EFD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1A5FB9" w:rsidRPr="00801EFD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1A5FB9" w:rsidRPr="00801EFD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1512" w:type="dxa"/>
          </w:tcPr>
          <w:p w:rsidR="001A5FB9" w:rsidRPr="00801EFD" w:rsidDel="00F26ADA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5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1A5FB9" w:rsidRPr="00801EFD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1A5FB9" w:rsidRPr="00801EFD" w:rsidRDefault="001A5FB9" w:rsidP="001A5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72334C" w:rsidRPr="00801EFD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- 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ขาดทุนที่ยังไม่เกิดขึ้นจริงจากการตีราคาสินทรัพย์ถาวร</w:t>
            </w:r>
          </w:p>
        </w:tc>
        <w:tc>
          <w:tcPr>
            <w:tcW w:w="1512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(375,893)</w:t>
            </w:r>
          </w:p>
        </w:tc>
      </w:tr>
      <w:tr w:rsidR="0072334C" w:rsidRPr="00801EFD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- 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ค่าเสื่อมราคาของส่วนเกินทุนจากการตีราคาสินทรัพย์ถาวร</w:t>
            </w:r>
          </w:p>
        </w:tc>
        <w:tc>
          <w:tcPr>
            <w:tcW w:w="1512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A7772">
              <w:rPr>
                <w:rFonts w:asciiTheme="majorBidi" w:eastAsia="Cordia New" w:hAnsiTheme="majorBidi" w:cstheme="majorBidi"/>
                <w:sz w:val="26"/>
                <w:szCs w:val="26"/>
              </w:rPr>
              <w:t>57,219</w:t>
            </w:r>
          </w:p>
        </w:tc>
        <w:tc>
          <w:tcPr>
            <w:tcW w:w="252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75,616</w:t>
            </w:r>
          </w:p>
        </w:tc>
      </w:tr>
      <w:tr w:rsidR="0072334C" w:rsidRPr="00801EFD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408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7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A7772">
              <w:rPr>
                <w:rFonts w:asciiTheme="majorBidi" w:eastAsia="Cordia New" w:hAnsiTheme="majorBidi" w:cstheme="majorBidi"/>
                <w:sz w:val="26"/>
                <w:szCs w:val="26"/>
              </w:rPr>
              <w:t>57,219</w:t>
            </w:r>
          </w:p>
        </w:tc>
        <w:tc>
          <w:tcPr>
            <w:tcW w:w="252" w:type="dxa"/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:rsidR="0072334C" w:rsidRPr="00801EFD" w:rsidRDefault="0072334C" w:rsidP="0072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(300,277)</w:t>
            </w:r>
          </w:p>
        </w:tc>
      </w:tr>
    </w:tbl>
    <w:p w:rsidR="0072334C" w:rsidRDefault="0072334C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801EFD" w:rsidRDefault="005704D7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รายการกระทบยอดจำนวนเงินระหว่างรายได้ (ค่าใช้จ่าย) ภาษีเงินได้ก</w:t>
      </w:r>
      <w:r w:rsidR="00F560BA">
        <w:rPr>
          <w:rFonts w:asciiTheme="majorBidi" w:hAnsiTheme="majorBidi" w:cstheme="majorBidi"/>
          <w:sz w:val="26"/>
          <w:szCs w:val="26"/>
          <w:cs/>
        </w:rPr>
        <w:t>ับผลคูณของ</w:t>
      </w:r>
      <w:r w:rsidRPr="00801EFD">
        <w:rPr>
          <w:rFonts w:asciiTheme="majorBidi" w:hAnsiTheme="majorBidi" w:cstheme="majorBidi"/>
          <w:sz w:val="26"/>
          <w:szCs w:val="26"/>
          <w:cs/>
        </w:rPr>
        <w:t>ขาดทุนทางบ</w:t>
      </w:r>
      <w:r w:rsidR="000125B2" w:rsidRPr="00801EFD">
        <w:rPr>
          <w:rFonts w:asciiTheme="majorBidi" w:hAnsiTheme="majorBidi" w:cstheme="majorBidi"/>
          <w:sz w:val="26"/>
          <w:szCs w:val="26"/>
          <w:cs/>
        </w:rPr>
        <w:t>ัญชีโดยใช้อัตราภาษีสำหรับแต่ละ</w:t>
      </w:r>
      <w:r w:rsidR="000125B2"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0125B2" w:rsidRPr="00801EFD">
        <w:rPr>
          <w:rFonts w:asciiTheme="majorBidi" w:hAnsiTheme="majorBidi" w:cstheme="majorBidi" w:hint="cs"/>
          <w:sz w:val="26"/>
          <w:szCs w:val="26"/>
          <w:cs/>
        </w:rPr>
        <w:t>มีน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าคม </w:t>
      </w:r>
      <w:r w:rsidRPr="00801EFD">
        <w:rPr>
          <w:rFonts w:asciiTheme="majorBidi" w:hAnsiTheme="majorBidi" w:cstheme="majorBidi"/>
          <w:sz w:val="26"/>
          <w:szCs w:val="26"/>
        </w:rPr>
        <w:t>25</w:t>
      </w:r>
      <w:r w:rsidR="000125B2" w:rsidRPr="00801EFD">
        <w:rPr>
          <w:rFonts w:asciiTheme="majorBidi" w:hAnsiTheme="majorBidi" w:cstheme="majorBidi"/>
          <w:sz w:val="26"/>
          <w:szCs w:val="26"/>
        </w:rPr>
        <w:t>60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801EFD">
        <w:rPr>
          <w:rFonts w:asciiTheme="majorBidi" w:hAnsiTheme="majorBidi" w:cstheme="majorBidi"/>
          <w:sz w:val="26"/>
          <w:szCs w:val="26"/>
        </w:rPr>
        <w:t>255</w:t>
      </w:r>
      <w:r w:rsidR="000125B2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801EFD" w:rsidRDefault="005704D7" w:rsidP="00FA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247"/>
        <w:gridCol w:w="1517"/>
      </w:tblGrid>
      <w:tr w:rsidR="005704D7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4D7" w:rsidRPr="00801EFD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482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2B5A95"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2B5A95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B5A95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B5A95" w:rsidRPr="00801EFD" w:rsidRDefault="002B5A95" w:rsidP="00F560B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B5A95" w:rsidRPr="00795C5C" w:rsidRDefault="001C6958" w:rsidP="0079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(12,124,043</w:t>
            </w:r>
            <w:r w:rsidR="00795C5C" w:rsidRPr="00795C5C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(52,790,868)</w:t>
            </w:r>
          </w:p>
        </w:tc>
      </w:tr>
      <w:tr w:rsidR="002B5A95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</w:tr>
      <w:tr w:rsidR="001C6958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 xml:space="preserve"> 2,424,809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10,558,174</w:t>
            </w:r>
          </w:p>
        </w:tc>
      </w:tr>
      <w:tr w:rsidR="001C6958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ผลกระทบทางภาษีของรายได้ที่ได้รับยกเว้นและค่าใช้จ่ายที่ไม่สามารถนำมาหักได้ทางภาษี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 xml:space="preserve"> 228,337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(142,687)</w:t>
            </w:r>
          </w:p>
        </w:tc>
      </w:tr>
      <w:tr w:rsidR="001C6958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 xml:space="preserve"> 4,963,594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 xml:space="preserve"> 3,445,187 </w:t>
            </w:r>
          </w:p>
        </w:tc>
      </w:tr>
      <w:tr w:rsidR="001C6958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 xml:space="preserve"> (7,559,521)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>(14,160,</w:t>
            </w:r>
            <w:r w:rsidR="0026153D">
              <w:rPr>
                <w:rFonts w:ascii="Angsana New" w:eastAsia="Cordia New" w:hAnsi="Angsana New"/>
                <w:sz w:val="26"/>
                <w:szCs w:val="26"/>
              </w:rPr>
              <w:t>951</w:t>
            </w:r>
            <w:r w:rsidRPr="001C6958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B6C88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5B6C88" w:rsidRPr="00801EFD" w:rsidRDefault="005B6C88" w:rsidP="005B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7A777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7A7772"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7A777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6C88" w:rsidRPr="001C6958" w:rsidRDefault="007A7772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C6958">
              <w:rPr>
                <w:rFonts w:ascii="Angsana New" w:eastAsia="Cordia New" w:hAnsi="Angsana New"/>
                <w:sz w:val="26"/>
                <w:szCs w:val="26"/>
              </w:rPr>
              <w:t>57,219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B6C88" w:rsidRPr="00801EFD" w:rsidRDefault="005B6C88" w:rsidP="005B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B6C88" w:rsidRPr="00801EFD" w:rsidRDefault="005B6C88" w:rsidP="005B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(300,277)</w:t>
            </w:r>
          </w:p>
        </w:tc>
      </w:tr>
    </w:tbl>
    <w:p w:rsidR="00393E0C" w:rsidRPr="00801EFD" w:rsidRDefault="00393E0C" w:rsidP="0059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801EFD" w:rsidRDefault="005704D7" w:rsidP="0057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1" w:name="OLE_LINK1"/>
      <w:bookmarkStart w:id="2" w:name="OLE_LINK2"/>
      <w:r w:rsidRPr="00801EFD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1"/>
      <w:bookmarkEnd w:id="2"/>
      <w:r w:rsidRPr="00801EFD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Pr="00801EFD">
        <w:rPr>
          <w:rFonts w:asciiTheme="majorBidi" w:hAnsiTheme="majorBidi" w:cstheme="majorBidi"/>
          <w:sz w:val="26"/>
          <w:szCs w:val="26"/>
        </w:rPr>
        <w:t>31</w:t>
      </w:r>
      <w:r w:rsidR="002B5A95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2B5A95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2B5A95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2B5A95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2B5A95" w:rsidRPr="00801EFD">
        <w:rPr>
          <w:rFonts w:asciiTheme="majorBidi" w:hAnsiTheme="majorBidi" w:cstheme="majorBidi"/>
          <w:sz w:val="26"/>
          <w:szCs w:val="26"/>
        </w:rPr>
        <w:t>31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01EFD">
        <w:rPr>
          <w:rFonts w:asciiTheme="majorBidi" w:hAnsiTheme="majorBidi" w:cstheme="majorBidi"/>
          <w:sz w:val="26"/>
          <w:szCs w:val="26"/>
        </w:rPr>
        <w:t>255</w:t>
      </w:r>
      <w:r w:rsidR="00482298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591C5A" w:rsidRDefault="005704D7" w:rsidP="00591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04"/>
        <w:gridCol w:w="236"/>
        <w:gridCol w:w="1213"/>
        <w:gridCol w:w="236"/>
        <w:gridCol w:w="1206"/>
        <w:gridCol w:w="243"/>
        <w:gridCol w:w="1215"/>
      </w:tblGrid>
      <w:tr w:rsidR="005704D7" w:rsidRPr="00801EFD" w:rsidTr="004F32E3">
        <w:trPr>
          <w:tblHeader/>
        </w:trPr>
        <w:tc>
          <w:tcPr>
            <w:tcW w:w="4176" w:type="dxa"/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801EFD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4D7" w:rsidRPr="00801EFD" w:rsidTr="004F32E3">
        <w:trPr>
          <w:tblHeader/>
        </w:trPr>
        <w:tc>
          <w:tcPr>
            <w:tcW w:w="4176" w:type="dxa"/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B5A95" w:rsidRPr="00801EFD" w:rsidTr="004F32E3">
        <w:trPr>
          <w:tblHeader/>
        </w:trPr>
        <w:tc>
          <w:tcPr>
            <w:tcW w:w="417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243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2B5A95" w:rsidRPr="00801EFD" w:rsidTr="004F32E3">
        <w:trPr>
          <w:tblHeader/>
        </w:trPr>
        <w:tc>
          <w:tcPr>
            <w:tcW w:w="417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2B5A95" w:rsidRPr="00801EFD" w:rsidRDefault="002B5A95" w:rsidP="008A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8A20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2B5A95" w:rsidRPr="00801EFD" w:rsidRDefault="002B5A95" w:rsidP="008A20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8A20A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B5A95" w:rsidRPr="00801EFD" w:rsidTr="004F32E3">
        <w:trPr>
          <w:tblHeader/>
        </w:trPr>
        <w:tc>
          <w:tcPr>
            <w:tcW w:w="417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5A95" w:rsidRPr="00801EFD" w:rsidTr="004F32E3">
        <w:tc>
          <w:tcPr>
            <w:tcW w:w="417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2B5A95" w:rsidRPr="00801EFD" w:rsidRDefault="002B5A95" w:rsidP="002B5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61E74" w:rsidRPr="00801EFD" w:rsidTr="004F32E3">
        <w:tc>
          <w:tcPr>
            <w:tcW w:w="417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761E74" w:rsidRPr="00801EFD" w:rsidRDefault="00761E74" w:rsidP="004C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(19,477,193)</w:t>
            </w:r>
          </w:p>
        </w:tc>
        <w:tc>
          <w:tcPr>
            <w:tcW w:w="23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761E74" w:rsidRPr="00801EFD" w:rsidRDefault="00761E74" w:rsidP="000E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57,219</w:t>
            </w:r>
          </w:p>
        </w:tc>
        <w:tc>
          <w:tcPr>
            <w:tcW w:w="23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761E74" w:rsidRPr="00801EFD" w:rsidRDefault="00761E74" w:rsidP="00761E74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761E74" w:rsidRPr="00801EFD" w:rsidRDefault="00761E74" w:rsidP="004C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(19,4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801EFD" w:rsidDel="004822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761E74" w:rsidRPr="00801EFD" w:rsidTr="004F32E3">
        <w:tc>
          <w:tcPr>
            <w:tcW w:w="417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61E74" w:rsidRPr="00801EFD" w:rsidRDefault="00761E74" w:rsidP="004C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761E74" w:rsidRPr="00801EFD" w:rsidRDefault="00761E74" w:rsidP="00761E74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761E74" w:rsidRPr="00801EFD" w:rsidRDefault="00761E74" w:rsidP="00761E74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61E74" w:rsidRPr="00801EFD" w:rsidRDefault="00761E74" w:rsidP="000E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1,354,991 </w:t>
            </w:r>
          </w:p>
        </w:tc>
      </w:tr>
      <w:tr w:rsidR="00761E74" w:rsidRPr="00801EFD" w:rsidTr="004F32E3">
        <w:tc>
          <w:tcPr>
            <w:tcW w:w="417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61E74" w:rsidRPr="00801EFD" w:rsidRDefault="00761E74" w:rsidP="004C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(18,122,202)</w:t>
            </w:r>
          </w:p>
        </w:tc>
        <w:tc>
          <w:tcPr>
            <w:tcW w:w="23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761E74" w:rsidRPr="00801EFD" w:rsidRDefault="00761E74" w:rsidP="000E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57,219</w:t>
            </w:r>
          </w:p>
        </w:tc>
        <w:tc>
          <w:tcPr>
            <w:tcW w:w="236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761E74" w:rsidRPr="00801EFD" w:rsidRDefault="00761E74" w:rsidP="00761E74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761E74" w:rsidRPr="00801EFD" w:rsidRDefault="00761E74" w:rsidP="00761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761E74" w:rsidRPr="00801EFD" w:rsidRDefault="00761E74" w:rsidP="004C0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1E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18,064,983</w:t>
            </w:r>
            <w:r w:rsidRPr="00761E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5704D7" w:rsidRPr="00801EFD" w:rsidRDefault="00393E0C" w:rsidP="00AF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วันที่ </w:t>
      </w:r>
      <w:r w:rsidR="005704D7" w:rsidRPr="00801EFD">
        <w:rPr>
          <w:rFonts w:asciiTheme="majorBidi" w:hAnsiTheme="majorBidi" w:cstheme="majorBidi"/>
          <w:sz w:val="26"/>
          <w:szCs w:val="26"/>
        </w:rPr>
        <w:t>31</w:t>
      </w:r>
      <w:r w:rsidR="003334BB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3334BB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3334BB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3334BB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3334BB" w:rsidRPr="00801EFD">
        <w:rPr>
          <w:rFonts w:asciiTheme="majorBidi" w:hAnsiTheme="majorBidi" w:cstheme="majorBidi"/>
          <w:sz w:val="26"/>
          <w:szCs w:val="26"/>
        </w:rPr>
        <w:t>31</w:t>
      </w:r>
      <w:r w:rsidR="005704D7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5704D7" w:rsidRPr="00801EFD">
        <w:rPr>
          <w:rFonts w:asciiTheme="majorBidi" w:hAnsiTheme="majorBidi" w:cstheme="majorBidi"/>
          <w:sz w:val="26"/>
          <w:szCs w:val="26"/>
        </w:rPr>
        <w:t>255</w:t>
      </w:r>
      <w:r w:rsidR="00171A33" w:rsidRPr="00801EFD">
        <w:rPr>
          <w:rFonts w:asciiTheme="majorBidi" w:hAnsiTheme="majorBidi" w:cstheme="majorBidi"/>
          <w:sz w:val="26"/>
          <w:szCs w:val="26"/>
        </w:rPr>
        <w:t>9</w:t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34BB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801EFD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112A34" w:rsidRDefault="005704D7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5704D7" w:rsidRPr="00801EFD" w:rsidTr="004F32E3">
        <w:trPr>
          <w:tblHeader/>
        </w:trPr>
        <w:tc>
          <w:tcPr>
            <w:tcW w:w="6417" w:type="dxa"/>
          </w:tcPr>
          <w:p w:rsidR="005704D7" w:rsidRPr="00801EFD" w:rsidRDefault="005704D7" w:rsidP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801EFD" w:rsidRDefault="0057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rPr>
          <w:tblHeader/>
        </w:trPr>
        <w:tc>
          <w:tcPr>
            <w:tcW w:w="6417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801EFD" w:rsidRDefault="003334BB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801EFD" w:rsidRDefault="003334BB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rPr>
          <w:tblHeader/>
        </w:trPr>
        <w:tc>
          <w:tcPr>
            <w:tcW w:w="6417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4B0E" w:rsidRPr="00801EFD" w:rsidTr="004F32E3">
        <w:tc>
          <w:tcPr>
            <w:tcW w:w="6417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530" w:type="dxa"/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194,611 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226,927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23,699,454 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23,229,144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10,226,432 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11,009,573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12,751,911 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17,328,984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2,624,638 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2,890,247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3,100,474 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2,876,239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1C6958" w:rsidRPr="001C6958" w:rsidRDefault="0026153D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119,350,679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111,791,159 </w:t>
            </w:r>
          </w:p>
        </w:tc>
      </w:tr>
      <w:tr w:rsidR="003334BB" w:rsidRPr="00801EFD" w:rsidTr="004F32E3">
        <w:tc>
          <w:tcPr>
            <w:tcW w:w="6417" w:type="dxa"/>
          </w:tcPr>
          <w:p w:rsidR="003334BB" w:rsidRPr="00801EFD" w:rsidRDefault="003334BB" w:rsidP="0033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3334BB" w:rsidRPr="00112A34" w:rsidRDefault="003334BB" w:rsidP="0033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:rsidR="003334BB" w:rsidRPr="00801EFD" w:rsidRDefault="003334BB" w:rsidP="0033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3334BB" w:rsidRPr="00801EFD" w:rsidRDefault="003334BB" w:rsidP="0033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C6958">
              <w:rPr>
                <w:rFonts w:asciiTheme="majorBidi" w:hAnsiTheme="majorBidi" w:cstheme="majorBidi"/>
                <w:sz w:val="26"/>
                <w:szCs w:val="26"/>
              </w:rPr>
              <w:t xml:space="preserve"> (8,231,514)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(8,662,080)</w:t>
            </w:r>
            <w:r w:rsidRPr="00801EFD" w:rsidDel="00171A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C6958" w:rsidRPr="00801EFD" w:rsidTr="004F32E3">
        <w:tc>
          <w:tcPr>
            <w:tcW w:w="6417" w:type="dxa"/>
          </w:tcPr>
          <w:p w:rsidR="001C6958" w:rsidRPr="00801EFD" w:rsidRDefault="001C6958" w:rsidP="001C695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C6958" w:rsidRPr="001C6958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163,716,685</w:t>
            </w:r>
          </w:p>
        </w:tc>
        <w:tc>
          <w:tcPr>
            <w:tcW w:w="270" w:type="dxa"/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C6958" w:rsidRPr="00801EFD" w:rsidRDefault="001C6958" w:rsidP="001C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160,690,193 </w:t>
            </w:r>
          </w:p>
        </w:tc>
      </w:tr>
    </w:tbl>
    <w:p w:rsidR="004B00B0" w:rsidRPr="00112A34" w:rsidRDefault="004B00B0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29154B" w:rsidRPr="00801EFD" w:rsidRDefault="0029154B" w:rsidP="002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17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112A34" w:rsidRDefault="0029154B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29154B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154B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29154B" w:rsidRPr="00801EFD" w:rsidRDefault="00E7156A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29154B" w:rsidRPr="00801EFD" w:rsidRDefault="00E7156A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29154B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801EFD" w:rsidRDefault="0029154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7156A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801C9F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27,587,455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38,742,030</w:t>
            </w:r>
          </w:p>
        </w:tc>
      </w:tr>
      <w:tr w:rsidR="00E7156A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801C9F" w:rsidP="008A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17,526,17</w:t>
            </w:r>
            <w:r w:rsidR="008A20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9,342,124</w:t>
            </w:r>
          </w:p>
        </w:tc>
      </w:tr>
      <w:tr w:rsidR="00E7156A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801C9F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16,378,012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11,164,735</w:t>
            </w:r>
          </w:p>
        </w:tc>
      </w:tr>
      <w:tr w:rsidR="00E7156A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E7156A" w:rsidRPr="00801EFD" w:rsidRDefault="00801C9F" w:rsidP="008A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20,890,54</w:t>
            </w:r>
            <w:r w:rsidR="008A20A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24,534,471</w:t>
            </w:r>
          </w:p>
        </w:tc>
      </w:tr>
      <w:tr w:rsidR="00E7156A" w:rsidRPr="00801EFD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E7156A" w:rsidRPr="00801EFD" w:rsidRDefault="00801C9F" w:rsidP="00E7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82,382,18</w:t>
            </w:r>
            <w:r w:rsidR="00E779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E7156A" w:rsidRPr="00801EFD" w:rsidRDefault="00E7156A" w:rsidP="00E7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83,783,360</w:t>
            </w:r>
          </w:p>
        </w:tc>
      </w:tr>
    </w:tbl>
    <w:p w:rsidR="00AF48D1" w:rsidRPr="00112A34" w:rsidRDefault="00AF48D1" w:rsidP="00112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18.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112A34" w:rsidRDefault="00183132" w:rsidP="00112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ในการประชุมสามัญผู้ถือหุ้นประจำปี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2556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801EFD">
        <w:rPr>
          <w:rFonts w:asciiTheme="majorBidi" w:hAnsiTheme="majorBidi" w:cstheme="majorBidi"/>
          <w:sz w:val="26"/>
          <w:szCs w:val="26"/>
        </w:rPr>
        <w:t>2557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:rsidR="00183132" w:rsidRPr="00112A34" w:rsidRDefault="00183132" w:rsidP="00112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  <w:t>ที่ประชุมมีมติให้ลดทุนจดทะเบียนของบริษัทลง</w:t>
      </w:r>
      <w:r w:rsidRPr="00801EFD">
        <w:rPr>
          <w:rFonts w:asciiTheme="majorBidi" w:hAnsiTheme="majorBidi" w:cstheme="majorBidi"/>
          <w:sz w:val="26"/>
          <w:szCs w:val="26"/>
        </w:rPr>
        <w:t xml:space="preserve"> 18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174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 xml:space="preserve">490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บาท จากทุนจดทะเบียนเดิม</w:t>
      </w:r>
      <w:r w:rsidRPr="00801EFD">
        <w:rPr>
          <w:rFonts w:asciiTheme="majorBidi" w:hAnsiTheme="majorBidi" w:cstheme="majorBidi"/>
          <w:sz w:val="26"/>
          <w:szCs w:val="26"/>
        </w:rPr>
        <w:t xml:space="preserve"> 413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858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 xml:space="preserve">770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บาท เหลือ</w:t>
      </w:r>
      <w:r w:rsidRPr="00801EFD">
        <w:rPr>
          <w:rFonts w:asciiTheme="majorBidi" w:hAnsiTheme="majorBidi" w:cstheme="majorBidi"/>
          <w:sz w:val="26"/>
          <w:szCs w:val="26"/>
        </w:rPr>
        <w:t xml:space="preserve"> 395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684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 xml:space="preserve">280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บาทโดยการตัดหุ้นสามัญที่ยังไม่ได้จำหน่ายออกจำนวน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1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817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 xml:space="preserve">449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10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</w:p>
    <w:p w:rsidR="00183132" w:rsidRPr="00112A34" w:rsidRDefault="00183132" w:rsidP="00112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ที่ประชุมมีมติให้เพิ่มทุนจดทะเบียนของบริษัทอีก </w:t>
      </w:r>
      <w:r w:rsidR="007A6F9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>98,921,070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โดยการออกหุ้นใหม่เป็นหุ้นสามัญจำนวน </w:t>
      </w:r>
      <w:r w:rsidR="007A6F9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>9,892,107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 มูลค่าหุ้นละ </w:t>
      </w:r>
      <w:r w:rsidR="007A6F9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>10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รวมเป็นทุนจดทะเบียนทั้งสิ้น </w:t>
      </w:r>
      <w:r w:rsidR="007A6F9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494,605,350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</w:t>
      </w:r>
    </w:p>
    <w:p w:rsidR="00183132" w:rsidRPr="00801EFD" w:rsidRDefault="00AF48D1" w:rsidP="00AF4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lastRenderedPageBreak/>
        <w:t>บริษัทได้จดทะเบียนการเปลี่ยนแปลงทุนจดทะเบียนดังกล่าวกับกระทรวงพาณิชย์แล้วเมื่อวันที่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 20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ในเดือนพฤษภาคม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บริษัทได้รับชำระค่าหุ้นบางส่วนจำนวนเงิน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51,220,820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5,122,082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ดังนั้น ทุนจดทะเบียนที่ชำระแล้วของบริษัทมีจำนวนเงิน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>446</w:t>
      </w:r>
      <w:r w:rsidRPr="00801EFD">
        <w:rPr>
          <w:rFonts w:asciiTheme="majorBidi" w:hAnsiTheme="majorBidi" w:cstheme="majorBidi"/>
          <w:sz w:val="26"/>
          <w:szCs w:val="26"/>
          <w:cs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905</w:t>
      </w:r>
      <w:r w:rsidRPr="00801EFD">
        <w:rPr>
          <w:rFonts w:asciiTheme="majorBidi" w:hAnsiTheme="majorBidi" w:cstheme="majorBidi"/>
          <w:sz w:val="26"/>
          <w:szCs w:val="26"/>
          <w:cs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100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44</w:t>
      </w:r>
      <w:r w:rsidRPr="00801EFD">
        <w:rPr>
          <w:rFonts w:asciiTheme="majorBidi" w:hAnsiTheme="majorBidi" w:cstheme="majorBidi"/>
          <w:sz w:val="26"/>
          <w:szCs w:val="26"/>
          <w:cs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690</w:t>
      </w:r>
      <w:r w:rsidRPr="00801EFD">
        <w:rPr>
          <w:rFonts w:asciiTheme="majorBidi" w:hAnsiTheme="majorBidi" w:cstheme="majorBidi"/>
          <w:sz w:val="26"/>
          <w:szCs w:val="26"/>
          <w:cs/>
        </w:rPr>
        <w:t>,</w:t>
      </w:r>
      <w:r w:rsidRPr="00801EFD">
        <w:rPr>
          <w:rFonts w:asciiTheme="majorBidi" w:hAnsiTheme="majorBidi" w:cstheme="majorBidi"/>
          <w:sz w:val="26"/>
          <w:szCs w:val="26"/>
        </w:rPr>
        <w:t>510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>10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บาท) ซึ่งได้จดทะเบียนกับกระทรวงพาณิชย์แล้วเมื่อวันที่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>12 </w:t>
      </w:r>
      <w:r w:rsidRPr="00801EFD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801EFD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ทุนจดทะเบียนที่ยังไม่ได้ชำระคงเหลือจำนวน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47,700,250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4,770,025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จะจัดสรรและเสนอขายให้บุคคลในวงจำกัด </w:t>
      </w:r>
      <w:r w:rsidRPr="00801EFD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ตามมติของผู้ถือหุ้นในที่ประชุมสามัญผู้ถือหุ้นประจำปี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2556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11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บริษัทได้รับเงินล่วงหน้าจากผู้ถือหุ้นบางรายจำนวนเงินรวม </w:t>
      </w:r>
      <w:r w:rsidRPr="00801EFD">
        <w:rPr>
          <w:rFonts w:asciiTheme="majorBidi" w:hAnsiTheme="majorBidi" w:cstheme="majorBidi"/>
          <w:sz w:val="26"/>
          <w:szCs w:val="26"/>
        </w:rPr>
        <w:t xml:space="preserve">40,000,000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ตามการจัดสรรหุ้นให้บุคคลในวงจำกัดดังกล่าวซึ่งได้แสดงไว้เป็น </w:t>
      </w:r>
      <w:r w:rsidRPr="00801EFD">
        <w:rPr>
          <w:rFonts w:asciiTheme="majorBidi" w:hAnsiTheme="majorBidi" w:cstheme="majorBidi"/>
          <w:sz w:val="26"/>
          <w:szCs w:val="26"/>
        </w:rPr>
        <w:t>“</w:t>
      </w:r>
      <w:r w:rsidRPr="00801EFD">
        <w:rPr>
          <w:rFonts w:asciiTheme="majorBidi" w:hAnsiTheme="majorBidi" w:cstheme="majorBidi"/>
          <w:sz w:val="26"/>
          <w:szCs w:val="26"/>
          <w:cs/>
        </w:rPr>
        <w:t>เงินจองค่าหุ้นรอชำระคืน</w:t>
      </w:r>
      <w:r w:rsidRPr="00801EFD">
        <w:rPr>
          <w:rFonts w:asciiTheme="majorBidi" w:hAnsiTheme="majorBidi" w:cstheme="majorBidi"/>
          <w:sz w:val="26"/>
          <w:szCs w:val="26"/>
        </w:rPr>
        <w:t xml:space="preserve">”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01EFD">
        <w:rPr>
          <w:rFonts w:asciiTheme="majorBidi" w:hAnsiTheme="majorBidi" w:cstheme="majorBidi"/>
          <w:sz w:val="26"/>
          <w:szCs w:val="26"/>
        </w:rPr>
        <w:t>2557</w:t>
      </w: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ผู้ถือหุ้นมีมติอนุมัติให้จัดสรรหุ้นเพิ่มทุนจำนวน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หุ้นให้แก่บุคคลในวงจำกัดใหม่</w:t>
      </w:r>
      <w:r w:rsidR="00B87624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ดังนั้น เงินรับล่วงหน้าจากผู้ถือหุ้นจำนวนเงิน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40 </w:t>
      </w:r>
      <w:r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A6F9E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ดังกล่าวถูกชำระคืนแก่ผู้ถือหุ้นดังกล่าวในเดือนมิถุนายน </w:t>
      </w:r>
      <w:r w:rsidRPr="00801EFD">
        <w:rPr>
          <w:rFonts w:asciiTheme="majorBidi" w:hAnsiTheme="majorBidi" w:cstheme="majorBidi"/>
          <w:sz w:val="26"/>
          <w:szCs w:val="26"/>
        </w:rPr>
        <w:t>2558</w:t>
      </w: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801EFD" w:rsidRDefault="00183132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29 </w:t>
      </w:r>
      <w:r w:rsidRPr="00801EFD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ๆ ดังนี้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18313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47,700,250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4,770,025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 จากทุนจดทะเบียนเดิม</w:t>
      </w:r>
      <w:r w:rsidRPr="00801EFD">
        <w:rPr>
          <w:rFonts w:asciiTheme="majorBidi" w:hAnsiTheme="majorBidi" w:cstheme="majorBidi"/>
          <w:sz w:val="26"/>
          <w:szCs w:val="26"/>
        </w:rPr>
        <w:t xml:space="preserve"> 494,605,350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49,460,535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4,770,025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คงเหลือเป็นทุนจดทะเบียนทั้งสิ้น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446,905,100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44,690,510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10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 บริษัทได้จดทะเบียนการลดทุนจดทะเบียนดังกล่าวกับกระทรวงพาณิชย์แล้วเมื่อวันที่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เปลี่ยนแปลงมูลค่าหุ้นของบริษัทโดยลดมูลค่าหุ้นของบริษัทลงจากหุ้นละ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เหลือหุ้นละ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โดยทุนจดทะเบียนยังคงเดิม 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ทำให้หุ้นสามัญเพิ่มขึ้นจาก </w:t>
      </w:r>
      <w:r w:rsidRPr="00801EFD">
        <w:rPr>
          <w:rFonts w:asciiTheme="majorBidi" w:hAnsiTheme="majorBidi" w:cstheme="majorBidi"/>
          <w:sz w:val="26"/>
          <w:szCs w:val="26"/>
        </w:rPr>
        <w:t xml:space="preserve">44,690,510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801EFD">
        <w:rPr>
          <w:rFonts w:asciiTheme="majorBidi" w:hAnsiTheme="majorBidi" w:cstheme="majorBidi"/>
          <w:sz w:val="26"/>
          <w:szCs w:val="26"/>
        </w:rPr>
        <w:t>446,905,100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บริษัทได้จดทะเบียนการเปลี่ยนแปลงมูลค่าหุ้นของบริษัทดังกล่าวกับกระทรวงพาณิชย์แล้วเมื่อวันที่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12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AF48D1" w:rsidRPr="00801EFD" w:rsidRDefault="00AF48D1" w:rsidP="00AF4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ออกใบสำคัญแสดงสิทธิที่จะซื้อหุ้นสามัญของบริษัทครั้งที่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2 (</w:t>
      </w:r>
      <w:r w:rsidRPr="00801EFD">
        <w:rPr>
          <w:rFonts w:asciiTheme="majorBidi" w:hAnsiTheme="majorBidi" w:cstheme="majorBidi"/>
          <w:sz w:val="26"/>
          <w:szCs w:val="26"/>
          <w:cs/>
        </w:rPr>
        <w:t>“</w:t>
      </w:r>
      <w:r w:rsidRPr="00801EFD">
        <w:rPr>
          <w:rFonts w:asciiTheme="majorBidi" w:hAnsiTheme="majorBidi" w:cstheme="majorBidi"/>
          <w:sz w:val="26"/>
          <w:szCs w:val="26"/>
        </w:rPr>
        <w:t>TSI-W2</w:t>
      </w:r>
      <w:r w:rsidRPr="00801EFD">
        <w:rPr>
          <w:rFonts w:asciiTheme="majorBidi" w:hAnsiTheme="majorBidi" w:cstheme="majorBidi"/>
          <w:sz w:val="26"/>
          <w:szCs w:val="26"/>
          <w:cs/>
        </w:rPr>
        <w:t>”</w:t>
      </w:r>
      <w:r w:rsidRPr="00801EFD">
        <w:rPr>
          <w:rFonts w:asciiTheme="majorBidi" w:hAnsiTheme="majorBidi" w:cstheme="majorBidi"/>
          <w:sz w:val="26"/>
          <w:szCs w:val="26"/>
        </w:rPr>
        <w:t xml:space="preserve">)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จำนวนไม่เกิน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223,452,550 </w:t>
      </w:r>
      <w:r w:rsidRPr="00801EFD">
        <w:rPr>
          <w:rFonts w:asciiTheme="majorBidi" w:hAnsiTheme="majorBidi" w:cstheme="majorBidi"/>
          <w:sz w:val="26"/>
          <w:szCs w:val="26"/>
          <w:cs/>
        </w:rPr>
        <w:t>หน่วยและจัดสรรใบสำคัญแสดงสิทธิดังกล่าวให้แก่ผู้ถือหุ้นเดิมของบริษัทโดยไม่คิดมูลค่าในอัตรา</w:t>
      </w:r>
      <w:r w:rsidRPr="00801EFD">
        <w:rPr>
          <w:rFonts w:asciiTheme="majorBidi" w:hAnsiTheme="majorBidi" w:cstheme="majorBidi"/>
          <w:sz w:val="26"/>
          <w:szCs w:val="26"/>
        </w:rPr>
        <w:t xml:space="preserve"> 2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หุ้นสามัญต่อ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หน่วยใบสำคัญแสดงสิทธิ ราคาการใช้สิทธิซื้อหุ้นสามัญตามใบสำคัญแสดงสิทธิ</w:t>
      </w:r>
      <w:r w:rsidRPr="00801EFD">
        <w:rPr>
          <w:rFonts w:asciiTheme="majorBidi" w:hAnsiTheme="majorBidi" w:cstheme="majorBidi"/>
          <w:sz w:val="26"/>
          <w:szCs w:val="26"/>
        </w:rPr>
        <w:t xml:space="preserve"> 1.20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ต่อ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หุ้นสามัญ และมีอายุของใบสำคัญแสดงสิทธิ</w:t>
      </w:r>
      <w:r w:rsidRPr="00801EFD">
        <w:rPr>
          <w:rFonts w:asciiTheme="majorBidi" w:hAnsiTheme="majorBidi" w:cstheme="majorBidi"/>
          <w:sz w:val="26"/>
          <w:szCs w:val="26"/>
        </w:rPr>
        <w:t xml:space="preserve"> 3 </w:t>
      </w:r>
      <w:r w:rsidRPr="00801EFD">
        <w:rPr>
          <w:rFonts w:asciiTheme="majorBidi" w:hAnsiTheme="majorBidi" w:cstheme="majorBidi"/>
          <w:sz w:val="26"/>
          <w:szCs w:val="26"/>
          <w:cs/>
        </w:rPr>
        <w:t>ปี นับแต่วันออก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1761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บริษัทจัดสรรใบสำคัญแสดงสิทธิที่จะซื้อหุ้นสามัญของบริษัทครั้งที่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 </w:t>
      </w:r>
      <w:r w:rsidRPr="00801EFD">
        <w:rPr>
          <w:rFonts w:asciiTheme="majorBidi" w:hAnsiTheme="majorBidi" w:cstheme="majorBidi"/>
          <w:sz w:val="26"/>
          <w:szCs w:val="26"/>
          <w:cs/>
        </w:rPr>
        <w:t>(</w:t>
      </w:r>
      <w:r w:rsidRPr="00801EFD">
        <w:rPr>
          <w:rFonts w:asciiTheme="majorBidi" w:hAnsiTheme="majorBidi" w:cstheme="majorBidi"/>
          <w:sz w:val="26"/>
          <w:szCs w:val="26"/>
        </w:rPr>
        <w:t>TSI -W2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) 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223,452,520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หน่วย รายละเอียดตามที่กล่าวไว้ในหมายเหตุ </w:t>
      </w:r>
      <w:r w:rsidRPr="00801EFD">
        <w:rPr>
          <w:rFonts w:asciiTheme="majorBidi" w:hAnsiTheme="majorBidi" w:cstheme="majorBidi"/>
          <w:sz w:val="26"/>
          <w:szCs w:val="26"/>
        </w:rPr>
        <w:t>19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801EFD" w:rsidRDefault="00183132" w:rsidP="00CB796D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801EFD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โดยการออกหุ้นสามัญจำนวน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(แบ่งเป็นหุ้นสามัญจำนวน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18 </w:t>
      </w:r>
      <w:r w:rsidRPr="00801EFD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801EFD" w:rsidRDefault="00AF48D1" w:rsidP="00AF48D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lastRenderedPageBreak/>
        <w:t>จัดสรรหุ้นเพิ่มทุนจำนวน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 651,389,283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>หุ้น ดังต่อไปนี้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176198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223,452,550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เพื่อรองรับการใช้สิทธิซื้อหุ้นสามัญของผู้ถือใบสำคัญแสดงสิทธิที่จะซื้อหุ้นสามัญของบริษัทครั้ง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2 (TSI-W2)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801EFD">
        <w:rPr>
          <w:rFonts w:asciiTheme="majorBidi" w:hAnsiTheme="majorBidi" w:cstheme="majorBidi"/>
          <w:sz w:val="26"/>
          <w:szCs w:val="26"/>
        </w:rPr>
        <w:t>19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297,936,733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801EFD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3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801EFD">
        <w:rPr>
          <w:rFonts w:asciiTheme="majorBidi" w:hAnsiTheme="majorBidi" w:cstheme="majorBidi"/>
          <w:sz w:val="26"/>
          <w:szCs w:val="26"/>
        </w:rPr>
        <w:t xml:space="preserve"> 2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หุ้นสามัญใหม่ ในราคาเสนอขายหุ้นละ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0.73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14 </w:t>
      </w:r>
      <w:r w:rsidRPr="00801EFD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2558 (Record Date) </w:t>
      </w:r>
      <w:r w:rsidRPr="00801EFD">
        <w:rPr>
          <w:rFonts w:asciiTheme="majorBidi" w:hAnsiTheme="majorBidi" w:cstheme="majorBidi"/>
          <w:sz w:val="26"/>
          <w:szCs w:val="26"/>
          <w:cs/>
        </w:rPr>
        <w:t>และให้รวบรวมรายชื่อโดยวิธีปิดสมุดทะเบียนพักการโอนหุ้น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801EFD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15 </w:t>
      </w:r>
      <w:r w:rsidRPr="00801EFD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1761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27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217,493,510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80,442,805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297,936,315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0.73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มูลค่า</w:t>
      </w:r>
      <w:r w:rsidR="006722D9" w:rsidRPr="00801EFD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="0047401E" w:rsidRPr="00801EFD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801EFD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29 </w:t>
      </w:r>
      <w:r w:rsidRPr="00801EFD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หุ้นเพื่อเสนอขายให้แก่บุคคลในวงจำกัด</w:t>
      </w:r>
      <w:r w:rsidRPr="00801EFD">
        <w:rPr>
          <w:rFonts w:asciiTheme="majorBidi" w:hAnsiTheme="majorBidi" w:cstheme="majorBidi"/>
          <w:sz w:val="26"/>
          <w:szCs w:val="26"/>
        </w:rPr>
        <w:t xml:space="preserve"> (Private Placement) </w:t>
      </w:r>
      <w:r w:rsidRPr="00801EFD">
        <w:rPr>
          <w:rFonts w:asciiTheme="majorBidi" w:hAnsiTheme="majorBidi" w:cstheme="majorBidi"/>
          <w:sz w:val="26"/>
          <w:szCs w:val="26"/>
          <w:cs/>
        </w:rPr>
        <w:t>โดยกำหนดราคาเสนอขายหุ้นละ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0.73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ต่อมาในที่ประชุมสามัญผู้ถือหุ้นประจำปี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801EFD">
        <w:rPr>
          <w:rFonts w:asciiTheme="majorBidi" w:hAnsiTheme="majorBidi" w:cstheme="majorBidi"/>
          <w:sz w:val="26"/>
          <w:szCs w:val="26"/>
        </w:rPr>
        <w:t xml:space="preserve">2559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ผู้ถือหุ้นได้มีมติอนุมัติให้ยกเลิกการจัดสรรเสนอขายหุ้นสามัญเพิ่มทุนจำนวน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 เพื่อเสนอขายให้แก่บุคคลในวงจำกัดดังกล่าว </w:t>
      </w:r>
    </w:p>
    <w:p w:rsidR="00183132" w:rsidRPr="00801EFD" w:rsidRDefault="00183132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 xml:space="preserve">2558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28 </w:t>
      </w:r>
      <w:r w:rsidRPr="00801EFD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801EFD">
        <w:rPr>
          <w:rFonts w:asciiTheme="majorBidi" w:hAnsiTheme="majorBidi" w:cstheme="majorBidi"/>
          <w:sz w:val="26"/>
          <w:szCs w:val="26"/>
        </w:rPr>
        <w:t xml:space="preserve"> 2559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 ๆ ดังนี้</w:t>
      </w:r>
    </w:p>
    <w:p w:rsidR="00183132" w:rsidRPr="00801EFD" w:rsidRDefault="00183132" w:rsidP="0018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B00B0" w:rsidRPr="00801EFD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ยกเลิกการจัดสรรเสนอขายหุ้นสามัญเพิ่มทุนจำนวน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ให้แก่บุคคลในวงจำกัดตามมติที่ประชุมใหญ่สามัญผู้ถือหุ้นประจำปี</w:t>
      </w:r>
      <w:r w:rsidRPr="00801EFD">
        <w:rPr>
          <w:rFonts w:asciiTheme="majorBidi" w:hAnsiTheme="majorBidi" w:cstheme="majorBidi"/>
          <w:sz w:val="26"/>
          <w:szCs w:val="26"/>
        </w:rPr>
        <w:t xml:space="preserve"> 2557 </w:t>
      </w:r>
      <w:r w:rsidRPr="00801EFD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29 </w:t>
      </w:r>
      <w:r w:rsidRPr="00801EFD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801EFD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4B00B0" w:rsidRPr="00801EFD" w:rsidRDefault="004B00B0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 xml:space="preserve">130,000,418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801EFD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1,098,294,383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</w:t>
      </w:r>
      <w:r w:rsidR="00B87624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</w:p>
    <w:p w:rsidR="00183132" w:rsidRPr="00C762D1" w:rsidRDefault="00183132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801EFD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801EFD">
        <w:rPr>
          <w:rFonts w:asciiTheme="majorBidi" w:hAnsiTheme="majorBidi" w:cstheme="majorBidi"/>
          <w:sz w:val="26"/>
          <w:szCs w:val="26"/>
        </w:rPr>
        <w:t>1,216,574,437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801EFD">
        <w:rPr>
          <w:rFonts w:asciiTheme="majorBidi" w:hAnsiTheme="majorBidi" w:cstheme="majorBidi"/>
          <w:sz w:val="26"/>
          <w:szCs w:val="26"/>
        </w:rPr>
        <w:t>1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30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</w:p>
    <w:p w:rsidR="00183132" w:rsidRPr="00801EFD" w:rsidRDefault="00183132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801EFD" w:rsidRDefault="00183132" w:rsidP="00CB796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801EFD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801EFD">
        <w:rPr>
          <w:rFonts w:asciiTheme="majorBidi" w:hAnsiTheme="majorBidi" w:cstheme="majorBidi"/>
          <w:sz w:val="26"/>
          <w:szCs w:val="26"/>
        </w:rPr>
        <w:t xml:space="preserve"> 3 </w:t>
      </w:r>
      <w:r w:rsidRPr="00801EFD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801EFD">
        <w:rPr>
          <w:rFonts w:asciiTheme="majorBidi" w:hAnsiTheme="majorBidi" w:cstheme="majorBidi"/>
          <w:sz w:val="26"/>
          <w:szCs w:val="26"/>
        </w:rPr>
        <w:t xml:space="preserve"> 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หุ้นสามัญใหม่ ในราคาเสนอขายหุ้นละ </w:t>
      </w:r>
      <w:r w:rsidRPr="00801EFD">
        <w:rPr>
          <w:rFonts w:asciiTheme="majorBidi" w:hAnsiTheme="majorBidi" w:cstheme="majorBidi"/>
          <w:sz w:val="26"/>
          <w:szCs w:val="26"/>
        </w:rPr>
        <w:t xml:space="preserve">0.46 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13 </w:t>
      </w:r>
      <w:r w:rsidRPr="00801EFD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2559 (Record Date) </w:t>
      </w:r>
      <w:r w:rsidRPr="00801EFD">
        <w:rPr>
          <w:rFonts w:asciiTheme="majorBidi" w:hAnsiTheme="majorBidi" w:cstheme="majorBidi"/>
          <w:sz w:val="26"/>
          <w:szCs w:val="26"/>
          <w:cs/>
        </w:rPr>
        <w:t>ให้รวบรวมรายชื่อโดยวิธีปิดสมุดทะเบียนพักการโอนหุ้น</w:t>
      </w:r>
      <w:r w:rsidRPr="00801EFD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801EFD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801EFD">
        <w:rPr>
          <w:rFonts w:asciiTheme="majorBidi" w:hAnsiTheme="majorBidi" w:cstheme="majorBidi"/>
          <w:sz w:val="26"/>
          <w:szCs w:val="26"/>
        </w:rPr>
        <w:t xml:space="preserve"> 16 </w:t>
      </w:r>
      <w:r w:rsidRPr="00801EFD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2559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และให้กำหนดวันจองซื้อหุ้นสามัญเพิ่มทุนของผู้ถือหุ้นเดิมในระหว่างวันที่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6 </w:t>
      </w:r>
      <w:r w:rsidRPr="00801EFD">
        <w:rPr>
          <w:rFonts w:asciiTheme="majorBidi" w:hAnsiTheme="majorBidi" w:cstheme="majorBidi"/>
          <w:sz w:val="26"/>
          <w:szCs w:val="26"/>
          <w:cs/>
        </w:rPr>
        <w:t>ถึง</w:t>
      </w:r>
      <w:r w:rsidRPr="00801EFD">
        <w:rPr>
          <w:rFonts w:asciiTheme="majorBidi" w:hAnsiTheme="majorBidi" w:cstheme="majorBidi"/>
          <w:sz w:val="26"/>
          <w:szCs w:val="26"/>
        </w:rPr>
        <w:t xml:space="preserve"> 10 </w:t>
      </w:r>
      <w:r w:rsidRPr="00801EFD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801EFD">
        <w:rPr>
          <w:rFonts w:asciiTheme="majorBidi" w:hAnsiTheme="majorBidi" w:cstheme="majorBidi"/>
          <w:sz w:val="26"/>
          <w:szCs w:val="26"/>
        </w:rPr>
        <w:t xml:space="preserve"> 2559</w:t>
      </w:r>
    </w:p>
    <w:p w:rsidR="00183132" w:rsidRPr="00801EFD" w:rsidRDefault="00601EC1" w:rsidP="00140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lastRenderedPageBreak/>
        <w:t xml:space="preserve">ในเดือนมิถุนายน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2559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79,683,264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93,541,222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173,224,486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0.46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744,841,415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744,841,415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918,065,901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918,065,901 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="00183132" w:rsidRPr="00801EFD">
        <w:rPr>
          <w:rFonts w:asciiTheme="majorBidi" w:hAnsiTheme="majorBidi" w:cstheme="majorBidi"/>
          <w:sz w:val="26"/>
          <w:szCs w:val="26"/>
        </w:rPr>
        <w:t xml:space="preserve"> 27 </w:t>
      </w:r>
      <w:r w:rsidR="00183132" w:rsidRPr="00801EFD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183132" w:rsidRPr="00801EFD">
        <w:rPr>
          <w:rFonts w:asciiTheme="majorBidi" w:hAnsiTheme="majorBidi" w:cstheme="majorBidi"/>
          <w:sz w:val="26"/>
          <w:szCs w:val="26"/>
        </w:rPr>
        <w:t>2559</w:t>
      </w:r>
    </w:p>
    <w:p w:rsidR="00943803" w:rsidRPr="00801EFD" w:rsidRDefault="00943803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943803" w:rsidRPr="00801EFD" w:rsidRDefault="00943803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19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C762D1" w:rsidRDefault="00943803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801EFD" w:rsidRDefault="00943803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801EFD">
        <w:rPr>
          <w:rFonts w:asciiTheme="majorBidi" w:hAnsiTheme="majorBidi" w:cstheme="majorBidi"/>
          <w:sz w:val="26"/>
          <w:szCs w:val="26"/>
        </w:rPr>
        <w:t>2557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801EFD">
        <w:rPr>
          <w:rFonts w:asciiTheme="majorBidi" w:hAnsiTheme="majorBidi" w:cstheme="majorBidi"/>
          <w:sz w:val="26"/>
          <w:szCs w:val="26"/>
        </w:rPr>
        <w:t>29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801EFD">
        <w:rPr>
          <w:rFonts w:asciiTheme="majorBidi" w:hAnsiTheme="majorBidi" w:cstheme="majorBidi"/>
          <w:sz w:val="26"/>
          <w:szCs w:val="26"/>
        </w:rPr>
        <w:t>2558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801EFD">
        <w:rPr>
          <w:rFonts w:asciiTheme="majorBidi" w:hAnsiTheme="majorBidi" w:cstheme="majorBidi"/>
          <w:sz w:val="26"/>
          <w:szCs w:val="26"/>
        </w:rPr>
        <w:t>2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C762D1" w:rsidRDefault="00943803" w:rsidP="00943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943803" w:rsidRPr="00801EFD" w:rsidTr="00586A90">
        <w:tc>
          <w:tcPr>
            <w:tcW w:w="2450" w:type="dxa"/>
            <w:tcBorders>
              <w:bottom w:val="single" w:sz="4" w:space="0" w:color="auto"/>
            </w:tcBorders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943803" w:rsidRPr="00801EFD" w:rsidTr="00586A90">
        <w:tc>
          <w:tcPr>
            <w:tcW w:w="2450" w:type="dxa"/>
            <w:tcBorders>
              <w:top w:val="single" w:sz="4" w:space="0" w:color="auto"/>
            </w:tcBorders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14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801EFD" w:rsidTr="00586A90">
        <w:tc>
          <w:tcPr>
            <w:tcW w:w="245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801EFD" w:rsidRDefault="00943803" w:rsidP="00586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801EFD" w:rsidRDefault="00943803" w:rsidP="0014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A20899" w:rsidRPr="00C762D1" w:rsidRDefault="00A20899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801EFD" w:rsidRDefault="006A728D" w:rsidP="006A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20.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Pr="00801EFD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C762D1" w:rsidRDefault="00A20899" w:rsidP="00C7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801EFD" w:rsidRDefault="009B73F5" w:rsidP="006A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801EFD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801EFD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801EFD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801EFD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6A728D" w:rsidRPr="00801EFD" w:rsidRDefault="006A728D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21.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9B73F5" w:rsidRDefault="006A728D" w:rsidP="006A7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A728D" w:rsidRPr="00801EFD" w:rsidRDefault="006A728D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801EFD">
        <w:rPr>
          <w:rFonts w:asciiTheme="majorBidi" w:hAnsiTheme="majorBidi" w:cstheme="majorBidi"/>
          <w:sz w:val="26"/>
          <w:szCs w:val="26"/>
        </w:rPr>
        <w:t>2535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801EFD">
        <w:rPr>
          <w:rFonts w:asciiTheme="majorBidi" w:hAnsiTheme="majorBidi" w:cstheme="majorBidi"/>
          <w:sz w:val="26"/>
          <w:szCs w:val="26"/>
        </w:rPr>
        <w:t>5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01EFD">
        <w:rPr>
          <w:rFonts w:asciiTheme="majorBidi" w:hAnsiTheme="majorBidi" w:cstheme="majorBidi"/>
          <w:sz w:val="26"/>
          <w:szCs w:val="26"/>
        </w:rPr>
        <w:t>10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801EFD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6A728D" w:rsidRPr="009B73F5" w:rsidRDefault="006A728D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943803" w:rsidRPr="00801EFD" w:rsidRDefault="00943803" w:rsidP="008A4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01EFD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801EFD" w:rsidRDefault="00140370" w:rsidP="00943803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801EFD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801EFD" w:rsidRDefault="00943803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801EFD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801EFD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20899" w:rsidRPr="00801EFD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Pr="00801EFD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801EFD">
        <w:rPr>
          <w:rFonts w:asciiTheme="majorBidi" w:hAnsiTheme="majorBidi" w:cstheme="majorBidi"/>
          <w:sz w:val="26"/>
          <w:szCs w:val="26"/>
          <w:cs/>
        </w:rPr>
        <w:t>ลี่ยถ่วงน้ำหนักที่ออกในระหว่างงวด</w:t>
      </w:r>
    </w:p>
    <w:p w:rsidR="00C365A7" w:rsidRPr="009B73F5" w:rsidRDefault="00C365A7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801EFD" w:rsidRDefault="00943803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จำนวนหุ้นถัวเฉลี่ยถ่วงน้ำหนักขั้นพื้นฐานสำหรับแต่ละ</w:t>
      </w:r>
      <w:r w:rsidR="00A20899" w:rsidRPr="00801EFD">
        <w:rPr>
          <w:rFonts w:asciiTheme="majorBidi" w:hAnsiTheme="majorBidi" w:cstheme="majorBidi"/>
          <w:sz w:val="26"/>
          <w:szCs w:val="26"/>
          <w:cs/>
        </w:rPr>
        <w:t>งวด</w:t>
      </w:r>
      <w:r w:rsidR="00A20899" w:rsidRPr="00801EFD">
        <w:rPr>
          <w:rFonts w:asciiTheme="majorBidi" w:hAnsiTheme="majorBidi" w:cstheme="majorBidi" w:hint="cs"/>
          <w:sz w:val="26"/>
          <w:szCs w:val="26"/>
          <w:cs/>
        </w:rPr>
        <w:t>สามเดือน</w:t>
      </w:r>
      <w:r w:rsidR="00DE6EA3" w:rsidRPr="00801EFD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A20899" w:rsidRPr="00801EF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20899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A20899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20899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A20899" w:rsidRPr="00801EFD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6EA3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</w:rPr>
        <w:t>255</w:t>
      </w:r>
      <w:r w:rsidR="000F5E46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664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36"/>
        <w:gridCol w:w="1024"/>
        <w:gridCol w:w="360"/>
        <w:gridCol w:w="1260"/>
        <w:gridCol w:w="270"/>
        <w:gridCol w:w="1204"/>
      </w:tblGrid>
      <w:tr w:rsidR="00DE6EA3" w:rsidRPr="00801EFD" w:rsidTr="00E50705">
        <w:tc>
          <w:tcPr>
            <w:tcW w:w="4050" w:type="dxa"/>
          </w:tcPr>
          <w:p w:rsidR="00DE6EA3" w:rsidRPr="00801EFD" w:rsidRDefault="00DE6EA3" w:rsidP="00586A90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4"/>
          </w:tcPr>
          <w:p w:rsidR="00DE6EA3" w:rsidRPr="00801EFD" w:rsidRDefault="00DE6EA3" w:rsidP="00586A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:rsidR="00DE6EA3" w:rsidRPr="00801EFD" w:rsidRDefault="00DE6E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AB4B0E" w:rsidRPr="00801EFD" w:rsidTr="00E50705">
        <w:tc>
          <w:tcPr>
            <w:tcW w:w="4050" w:type="dxa"/>
          </w:tcPr>
          <w:p w:rsidR="00AB4B0E" w:rsidRPr="00801EFD" w:rsidRDefault="00AB4B0E" w:rsidP="00AB4B0E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801EFD" w:rsidRDefault="008C138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="008C138E"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AB4B0E" w:rsidRPr="00801EFD" w:rsidTr="00E50705">
        <w:tc>
          <w:tcPr>
            <w:tcW w:w="405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2613B" w:rsidRPr="00801EFD" w:rsidTr="00E50705">
        <w:tc>
          <w:tcPr>
            <w:tcW w:w="4050" w:type="dxa"/>
            <w:hideMark/>
          </w:tcPr>
          <w:p w:rsidR="0092613B" w:rsidRPr="00801EFD" w:rsidRDefault="0092613B" w:rsidP="0092613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60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92613B" w:rsidRPr="00801EFD" w:rsidRDefault="0092613B" w:rsidP="0092613B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744,841,415</w:t>
            </w:r>
          </w:p>
        </w:tc>
      </w:tr>
      <w:tr w:rsidR="00E50705" w:rsidRPr="00801EFD" w:rsidTr="00E50705">
        <w:trPr>
          <w:trHeight w:val="139"/>
        </w:trPr>
        <w:tc>
          <w:tcPr>
            <w:tcW w:w="4050" w:type="dxa"/>
            <w:hideMark/>
          </w:tcPr>
          <w:p w:rsidR="00E50705" w:rsidRPr="00801EFD" w:rsidRDefault="00E50705" w:rsidP="00E5070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260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50705" w:rsidRPr="00801EFD" w:rsidRDefault="00E50705" w:rsidP="00E50705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2613B" w:rsidRPr="00801EFD" w:rsidTr="00E50705">
        <w:tc>
          <w:tcPr>
            <w:tcW w:w="4050" w:type="dxa"/>
            <w:hideMark/>
          </w:tcPr>
          <w:p w:rsidR="0092613B" w:rsidRPr="00801EFD" w:rsidRDefault="0092613B" w:rsidP="0092613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60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92613B" w:rsidRPr="00801EFD" w:rsidRDefault="0092613B" w:rsidP="0092613B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744,841,415</w:t>
            </w:r>
          </w:p>
        </w:tc>
      </w:tr>
    </w:tbl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801EFD" w:rsidRDefault="00140370" w:rsidP="009438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801EFD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801EFD" w:rsidRDefault="00140370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801EFD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801EFD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801EFD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FE7650" w:rsidRPr="00801EFD">
        <w:rPr>
          <w:rFonts w:asciiTheme="majorBidi" w:hAnsiTheme="majorBidi" w:cstheme="majorBidi" w:hint="cs"/>
          <w:sz w:val="26"/>
          <w:szCs w:val="26"/>
          <w:cs/>
        </w:rPr>
        <w:t>งวด</w:t>
      </w:r>
      <w:r w:rsidR="00943803" w:rsidRPr="00801EFD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801EFD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801EFD">
        <w:rPr>
          <w:rFonts w:asciiTheme="majorBidi" w:hAnsiTheme="majorBidi" w:cstheme="majorBidi"/>
          <w:sz w:val="26"/>
          <w:szCs w:val="26"/>
          <w:cs/>
        </w:rPr>
        <w:t>ลี่ยถ่วงน้ำหนักที่ออกในระหว่างงวด</w:t>
      </w:r>
      <w:r w:rsidR="00943803" w:rsidRPr="00801EFD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C365A7" w:rsidRPr="009B73F5" w:rsidRDefault="00C365A7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801EFD" w:rsidRDefault="00943803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จำนวนหุ้นถัวเฉลี่ยถ่วงน้ำหนักปรับลดสำหรับแต่</w:t>
      </w:r>
      <w:r w:rsidR="008C138E" w:rsidRPr="00801EFD">
        <w:rPr>
          <w:rFonts w:asciiTheme="majorBidi" w:hAnsiTheme="majorBidi" w:cstheme="majorBidi"/>
          <w:sz w:val="26"/>
          <w:szCs w:val="26"/>
          <w:cs/>
        </w:rPr>
        <w:t>ละ</w:t>
      </w:r>
      <w:r w:rsidR="008C138E"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DE6EA3"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DE6EA3" w:rsidRPr="00801EFD">
        <w:rPr>
          <w:rFonts w:asciiTheme="majorBidi" w:hAnsiTheme="majorBidi" w:cstheme="majorBidi"/>
          <w:sz w:val="26"/>
          <w:szCs w:val="26"/>
        </w:rPr>
        <w:t>31</w:t>
      </w:r>
      <w:r w:rsidR="008C138E" w:rsidRPr="00801EFD">
        <w:rPr>
          <w:rFonts w:asciiTheme="majorBidi" w:hAnsiTheme="majorBidi" w:cstheme="majorBidi"/>
          <w:sz w:val="26"/>
          <w:szCs w:val="26"/>
          <w:cs/>
        </w:rPr>
        <w:t xml:space="preserve"> มีน</w:t>
      </w:r>
      <w:r w:rsidR="00DE6EA3" w:rsidRPr="00801EFD">
        <w:rPr>
          <w:rFonts w:asciiTheme="majorBidi" w:hAnsiTheme="majorBidi" w:cstheme="majorBidi"/>
          <w:sz w:val="26"/>
          <w:szCs w:val="26"/>
          <w:cs/>
        </w:rPr>
        <w:t>าคม</w:t>
      </w:r>
      <w:r w:rsidR="00DE6EA3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8C138E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8C138E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DE6EA3" w:rsidRPr="00801EFD">
        <w:rPr>
          <w:rFonts w:asciiTheme="majorBidi" w:hAnsiTheme="majorBidi" w:cstheme="majorBidi"/>
          <w:sz w:val="26"/>
          <w:szCs w:val="26"/>
        </w:rPr>
        <w:t>255</w:t>
      </w:r>
      <w:r w:rsidR="000F5E46" w:rsidRPr="00801EFD">
        <w:rPr>
          <w:rFonts w:asciiTheme="majorBidi" w:hAnsiTheme="majorBidi" w:cstheme="majorBidi"/>
          <w:sz w:val="26"/>
          <w:szCs w:val="26"/>
        </w:rPr>
        <w:t>9</w:t>
      </w:r>
      <w:r w:rsidR="00DE6EA3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คำนวณได้ดังนี้</w:t>
      </w:r>
    </w:p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664" w:type="dxa"/>
        <w:tblLayout w:type="fixed"/>
        <w:tblLook w:val="04A0" w:firstRow="1" w:lastRow="0" w:firstColumn="1" w:lastColumn="0" w:noHBand="0" w:noVBand="1"/>
      </w:tblPr>
      <w:tblGrid>
        <w:gridCol w:w="4968"/>
        <w:gridCol w:w="342"/>
        <w:gridCol w:w="236"/>
        <w:gridCol w:w="1042"/>
        <w:gridCol w:w="360"/>
        <w:gridCol w:w="1242"/>
        <w:gridCol w:w="270"/>
        <w:gridCol w:w="1204"/>
      </w:tblGrid>
      <w:tr w:rsidR="00DE6EA3" w:rsidRPr="00801EFD" w:rsidTr="006E738A">
        <w:tc>
          <w:tcPr>
            <w:tcW w:w="4968" w:type="dxa"/>
          </w:tcPr>
          <w:p w:rsidR="00DE6EA3" w:rsidRPr="00801EFD" w:rsidRDefault="00DE6EA3" w:rsidP="00586A90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gridSpan w:val="4"/>
          </w:tcPr>
          <w:p w:rsidR="00DE6EA3" w:rsidRPr="00801EFD" w:rsidRDefault="00DE6EA3" w:rsidP="00586A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:rsidR="00DE6EA3" w:rsidRPr="00801EFD" w:rsidRDefault="00DE6E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AB4B0E" w:rsidRPr="00801EFD" w:rsidTr="006E738A">
        <w:tc>
          <w:tcPr>
            <w:tcW w:w="4968" w:type="dxa"/>
          </w:tcPr>
          <w:p w:rsidR="00AB4B0E" w:rsidRPr="00801EFD" w:rsidRDefault="00AB4B0E" w:rsidP="00AB4B0E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8C138E"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="008C138E"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AB4B0E" w:rsidRPr="00801EFD" w:rsidTr="006E738A">
        <w:tc>
          <w:tcPr>
            <w:tcW w:w="4968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42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2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360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50705" w:rsidRPr="00801EFD" w:rsidTr="006E738A">
        <w:tc>
          <w:tcPr>
            <w:tcW w:w="4968" w:type="dxa"/>
          </w:tcPr>
          <w:p w:rsidR="00E50705" w:rsidRPr="00801EFD" w:rsidRDefault="00E50705" w:rsidP="00E5070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จำนวนหุ้นตามวิธีถัวเฉลี่ยถ่วงน้ำหนักขั้นพื้นฐานในระหว่างงวด</w:t>
            </w:r>
          </w:p>
        </w:tc>
        <w:tc>
          <w:tcPr>
            <w:tcW w:w="342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:rsidR="00E50705" w:rsidRPr="00801EFD" w:rsidRDefault="0092613B" w:rsidP="00E5070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  <w:shd w:val="clear" w:color="auto" w:fill="auto"/>
          </w:tcPr>
          <w:p w:rsidR="00E50705" w:rsidRPr="00801EFD" w:rsidRDefault="00E50705" w:rsidP="00E50705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744,841,415</w:t>
            </w:r>
          </w:p>
        </w:tc>
      </w:tr>
      <w:tr w:rsidR="00E50705" w:rsidRPr="00801EFD" w:rsidTr="006E738A">
        <w:trPr>
          <w:trHeight w:val="139"/>
        </w:trPr>
        <w:tc>
          <w:tcPr>
            <w:tcW w:w="4968" w:type="dxa"/>
            <w:hideMark/>
          </w:tcPr>
          <w:p w:rsidR="00E50705" w:rsidRPr="00801EFD" w:rsidRDefault="00E50705" w:rsidP="00E5070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342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ind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50705" w:rsidRPr="00801EFD" w:rsidRDefault="00E50705" w:rsidP="00E50705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705" w:rsidRPr="00801EFD" w:rsidRDefault="00E50705" w:rsidP="00E5070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2613B" w:rsidRPr="00801EFD" w:rsidTr="006E738A">
        <w:tc>
          <w:tcPr>
            <w:tcW w:w="4968" w:type="dxa"/>
            <w:hideMark/>
          </w:tcPr>
          <w:p w:rsidR="0092613B" w:rsidRPr="00801EFD" w:rsidRDefault="0092613B" w:rsidP="0092613B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จำนวนหุ้นถัวเฉลี่ยถ่วงน้ำหนักปรับลดที่ออกในระหว่างงวด</w:t>
            </w:r>
          </w:p>
        </w:tc>
        <w:tc>
          <w:tcPr>
            <w:tcW w:w="342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2613B" w:rsidRPr="00801EFD" w:rsidRDefault="0092613B" w:rsidP="0092613B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92613B" w:rsidRPr="00801EFD" w:rsidRDefault="0092613B" w:rsidP="0092613B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:rsidR="0092613B" w:rsidRPr="00801EFD" w:rsidRDefault="0092613B" w:rsidP="0092613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744,841,415</w:t>
            </w:r>
          </w:p>
        </w:tc>
      </w:tr>
    </w:tbl>
    <w:p w:rsidR="00943803" w:rsidRPr="009B73F5" w:rsidRDefault="00943803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3F2A02" w:rsidRPr="00801EFD" w:rsidRDefault="00E8396A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3F2A02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9B73F5" w:rsidRDefault="00F51678" w:rsidP="009B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4B00B0" w:rsidRPr="00801EFD" w:rsidRDefault="009756D8" w:rsidP="00CB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024CA0" w:rsidRPr="00801EFD" w:rsidRDefault="003B4E44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8B65B3" w:rsidRPr="00801EFD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</w:t>
      </w:r>
      <w:r w:rsidR="00FE7650" w:rsidRPr="00801EFD">
        <w:rPr>
          <w:rFonts w:asciiTheme="majorBidi" w:hAnsiTheme="majorBidi" w:cstheme="majorBidi"/>
          <w:sz w:val="26"/>
          <w:szCs w:val="26"/>
          <w:cs/>
        </w:rPr>
        <w:t>ารรับประกันภัยของบริษัทสำหรับ</w:t>
      </w:r>
      <w:r w:rsidR="00FE7650"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BD41E1" w:rsidRPr="00801EFD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60486F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E7650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FE7650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E7650" w:rsidRPr="00801EFD">
        <w:rPr>
          <w:rFonts w:asciiTheme="majorBidi" w:hAnsiTheme="majorBidi" w:cstheme="majorBidi"/>
          <w:sz w:val="26"/>
          <w:szCs w:val="26"/>
        </w:rPr>
        <w:t>2560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65B3" w:rsidRPr="00801EFD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4B00B0" w:rsidRPr="00801EFD" w:rsidRDefault="004B00B0" w:rsidP="0039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36"/>
        <w:gridCol w:w="943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9756D8" w:rsidRPr="00801EFD" w:rsidTr="00B81284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756D8" w:rsidRPr="00801EFD" w:rsidTr="0092613B">
        <w:trPr>
          <w:tblHeader/>
        </w:trPr>
        <w:tc>
          <w:tcPr>
            <w:tcW w:w="2610" w:type="dxa"/>
            <w:tcBorders>
              <w:top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6D8" w:rsidRPr="00801EFD" w:rsidTr="0092613B">
        <w:trPr>
          <w:tblHeader/>
        </w:trPr>
        <w:tc>
          <w:tcPr>
            <w:tcW w:w="2610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756D8" w:rsidRPr="00801EFD" w:rsidRDefault="00421740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56D8" w:rsidRPr="00801EFD" w:rsidTr="0092613B">
        <w:trPr>
          <w:tblHeader/>
        </w:trPr>
        <w:tc>
          <w:tcPr>
            <w:tcW w:w="2610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="00421740" w:rsidRPr="00801EFD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756D8" w:rsidRPr="00801EFD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801EFD" w:rsidRDefault="009756D8" w:rsidP="00B8128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56D8" w:rsidRPr="00801EFD" w:rsidTr="0092613B">
        <w:tc>
          <w:tcPr>
            <w:tcW w:w="2610" w:type="dxa"/>
          </w:tcPr>
          <w:p w:rsidR="009756D8" w:rsidRPr="00801EFD" w:rsidRDefault="009756D8" w:rsidP="00B81284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9756D8" w:rsidRPr="00801EFD" w:rsidRDefault="009756D8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12,791,230 </w:t>
            </w:r>
          </w:p>
        </w:tc>
        <w:tc>
          <w:tcPr>
            <w:tcW w:w="236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1,902,667 </w:t>
            </w:r>
          </w:p>
        </w:tc>
        <w:tc>
          <w:tcPr>
            <w:tcW w:w="236" w:type="dxa"/>
          </w:tcPr>
          <w:p w:rsidR="00FF625E" w:rsidRPr="00EB761F" w:rsidRDefault="00FF625E" w:rsidP="00FF625E"/>
        </w:tc>
        <w:tc>
          <w:tcPr>
            <w:tcW w:w="1008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170,666,622 </w:t>
            </w:r>
          </w:p>
        </w:tc>
        <w:tc>
          <w:tcPr>
            <w:tcW w:w="236" w:type="dxa"/>
          </w:tcPr>
          <w:p w:rsidR="00FF625E" w:rsidRPr="00EB761F" w:rsidRDefault="00FF625E" w:rsidP="00FF625E"/>
        </w:tc>
        <w:tc>
          <w:tcPr>
            <w:tcW w:w="1006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47,260,723 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>232,621,242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FF625E" w:rsidRPr="00801EFD" w:rsidDel="000F5309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(4,916,167)</w:t>
            </w:r>
          </w:p>
        </w:tc>
        <w:tc>
          <w:tcPr>
            <w:tcW w:w="236" w:type="dxa"/>
          </w:tcPr>
          <w:p w:rsidR="00FF625E" w:rsidRPr="00691DC9" w:rsidRDefault="00FF625E" w:rsidP="00FF625E"/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(1,317,559)</w:t>
            </w:r>
          </w:p>
        </w:tc>
        <w:tc>
          <w:tcPr>
            <w:tcW w:w="236" w:type="dxa"/>
          </w:tcPr>
          <w:p w:rsidR="00FF625E" w:rsidRPr="00691DC9" w:rsidRDefault="00FF625E" w:rsidP="00FF625E"/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(55,540,422)</w:t>
            </w:r>
          </w:p>
        </w:tc>
        <w:tc>
          <w:tcPr>
            <w:tcW w:w="236" w:type="dxa"/>
          </w:tcPr>
          <w:p w:rsidR="00FF625E" w:rsidRPr="00691DC9" w:rsidRDefault="00FF625E" w:rsidP="00FF625E"/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(39,026,960)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>(100,801,108)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7,875,063 </w:t>
            </w:r>
          </w:p>
        </w:tc>
        <w:tc>
          <w:tcPr>
            <w:tcW w:w="236" w:type="dxa"/>
          </w:tcPr>
          <w:p w:rsidR="00FF625E" w:rsidRPr="00691DC9" w:rsidRDefault="00FF625E" w:rsidP="00FF625E"/>
        </w:tc>
        <w:tc>
          <w:tcPr>
            <w:tcW w:w="943" w:type="dxa"/>
            <w:tcBorders>
              <w:top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585,108 </w:t>
            </w:r>
          </w:p>
        </w:tc>
        <w:tc>
          <w:tcPr>
            <w:tcW w:w="236" w:type="dxa"/>
          </w:tcPr>
          <w:p w:rsidR="00FF625E" w:rsidRPr="00691DC9" w:rsidRDefault="00FF625E" w:rsidP="00FF625E"/>
        </w:tc>
        <w:tc>
          <w:tcPr>
            <w:tcW w:w="1008" w:type="dxa"/>
            <w:tcBorders>
              <w:top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115,126,200 </w:t>
            </w:r>
          </w:p>
        </w:tc>
        <w:tc>
          <w:tcPr>
            <w:tcW w:w="236" w:type="dxa"/>
          </w:tcPr>
          <w:p w:rsidR="00FF625E" w:rsidRPr="00691DC9" w:rsidRDefault="00FF625E" w:rsidP="00FF625E"/>
        </w:tc>
        <w:tc>
          <w:tcPr>
            <w:tcW w:w="1006" w:type="dxa"/>
            <w:tcBorders>
              <w:top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8,233,763 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>131,820,134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ลดลงจากงวดก่อน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1,110,273 </w:t>
            </w:r>
          </w:p>
        </w:tc>
        <w:tc>
          <w:tcPr>
            <w:tcW w:w="236" w:type="dxa"/>
          </w:tcPr>
          <w:p w:rsidR="00FF625E" w:rsidRPr="008C28E7" w:rsidRDefault="00FF625E" w:rsidP="00FF625E"/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(162,217)</w:t>
            </w:r>
          </w:p>
        </w:tc>
        <w:tc>
          <w:tcPr>
            <w:tcW w:w="236" w:type="dxa"/>
          </w:tcPr>
          <w:p w:rsidR="00FF625E" w:rsidRPr="008C28E7" w:rsidRDefault="00FF625E" w:rsidP="00FF625E"/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352,458 </w:t>
            </w:r>
          </w:p>
        </w:tc>
        <w:tc>
          <w:tcPr>
            <w:tcW w:w="236" w:type="dxa"/>
          </w:tcPr>
          <w:p w:rsidR="00FF625E" w:rsidRPr="008C28E7" w:rsidRDefault="00FF625E" w:rsidP="00FF625E"/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(188,624)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FF625E" w:rsidRPr="00801EFD" w:rsidDel="001E262A" w:rsidRDefault="00FF625E" w:rsidP="007B77B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>1,111,890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801EFD" w:rsidDel="000F5309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8,985,336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735187" w:rsidRDefault="00FF625E" w:rsidP="00FF625E"/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422,891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735187" w:rsidRDefault="00FF625E" w:rsidP="00FF625E"/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115,478,658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735187" w:rsidRDefault="00FF625E" w:rsidP="00FF625E"/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8,045,139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>132,932,024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1,754,780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1422B9" w:rsidRDefault="00FF625E" w:rsidP="00FF625E"/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92613B" w:rsidRDefault="00FF625E" w:rsidP="007233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395,46</w:t>
            </w:r>
            <w:r w:rsidR="0072334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1422B9" w:rsidRDefault="00FF625E" w:rsidP="00FF625E"/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11,492,875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1422B9" w:rsidRDefault="00FF625E" w:rsidP="00FF625E"/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6,630,800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>20,273,91</w:t>
            </w:r>
            <w:r w:rsidR="0072334C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รายได้จากการลงทุน 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1,640,259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1,640,259 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72334C" w:rsidP="00FF625E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กำไร</w:t>
            </w:r>
            <w:r w:rsidR="00FF625E"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92613B" w:rsidRDefault="0072334C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218,764</w:t>
            </w:r>
            <w:r w:rsidR="00FF625E"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92613B" w:rsidRDefault="00FF625E" w:rsidP="007233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218,76</w:t>
            </w:r>
            <w:r w:rsidR="0072334C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161,578 </w:t>
            </w:r>
          </w:p>
        </w:tc>
        <w:tc>
          <w:tcPr>
            <w:tcW w:w="272" w:type="dxa"/>
            <w:tcBorders>
              <w:top w:val="nil"/>
            </w:tcBorders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161,578 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182,762 </w:t>
            </w:r>
          </w:p>
        </w:tc>
        <w:tc>
          <w:tcPr>
            <w:tcW w:w="272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182,762 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10,740,116 </w:t>
            </w:r>
          </w:p>
        </w:tc>
        <w:tc>
          <w:tcPr>
            <w:tcW w:w="236" w:type="dxa"/>
          </w:tcPr>
          <w:p w:rsidR="00FF625E" w:rsidRPr="00C15B21" w:rsidRDefault="00FF625E" w:rsidP="00FF625E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FF625E" w:rsidRPr="00FF625E" w:rsidRDefault="0072334C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818,354</w:t>
            </w:r>
            <w:r w:rsidR="00FF625E"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FF625E" w:rsidRPr="00C15B21" w:rsidRDefault="00FF625E" w:rsidP="00FF625E"/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126,971,533 </w:t>
            </w:r>
          </w:p>
        </w:tc>
        <w:tc>
          <w:tcPr>
            <w:tcW w:w="236" w:type="dxa"/>
          </w:tcPr>
          <w:p w:rsidR="00FF625E" w:rsidRPr="00C15B21" w:rsidRDefault="00FF625E" w:rsidP="00FF625E"/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14,675,939 </w:t>
            </w:r>
          </w:p>
        </w:tc>
        <w:tc>
          <w:tcPr>
            <w:tcW w:w="236" w:type="dxa"/>
          </w:tcPr>
          <w:p w:rsidR="00FF625E" w:rsidRPr="00C15B21" w:rsidRDefault="00FF625E" w:rsidP="00FF625E"/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FF625E" w:rsidRPr="00FF625E" w:rsidRDefault="0072334C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2,203,363</w:t>
            </w:r>
            <w:r w:rsidR="00FF625E"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C15B21" w:rsidRDefault="00FF625E" w:rsidP="00FF625E"/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155,409,305 </w:t>
            </w:r>
          </w:p>
        </w:tc>
      </w:tr>
      <w:tr w:rsidR="00FF625E" w:rsidRPr="00801EFD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F625E" w:rsidRPr="00801EFD" w:rsidRDefault="00FF625E" w:rsidP="00FF625E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FF625E" w:rsidRPr="0092613B" w:rsidRDefault="00D264A1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1,319,189</w:t>
            </w:r>
          </w:p>
        </w:tc>
        <w:tc>
          <w:tcPr>
            <w:tcW w:w="236" w:type="dxa"/>
          </w:tcPr>
          <w:p w:rsidR="00FF625E" w:rsidRPr="005F5DD7" w:rsidRDefault="00FF625E" w:rsidP="00FF625E"/>
        </w:tc>
        <w:tc>
          <w:tcPr>
            <w:tcW w:w="943" w:type="dxa"/>
          </w:tcPr>
          <w:p w:rsidR="00FF625E" w:rsidRPr="0092613B" w:rsidRDefault="00D264A1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275,014</w:t>
            </w:r>
          </w:p>
        </w:tc>
        <w:tc>
          <w:tcPr>
            <w:tcW w:w="236" w:type="dxa"/>
          </w:tcPr>
          <w:p w:rsidR="00FF625E" w:rsidRPr="005F5DD7" w:rsidRDefault="00FF625E" w:rsidP="00FF625E"/>
        </w:tc>
        <w:tc>
          <w:tcPr>
            <w:tcW w:w="1008" w:type="dxa"/>
          </w:tcPr>
          <w:p w:rsidR="00FF625E" w:rsidRPr="0092613B" w:rsidRDefault="00D264A1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136,657,797</w:t>
            </w:r>
          </w:p>
        </w:tc>
        <w:tc>
          <w:tcPr>
            <w:tcW w:w="236" w:type="dxa"/>
          </w:tcPr>
          <w:p w:rsidR="00FF625E" w:rsidRPr="005F5DD7" w:rsidRDefault="00FF625E" w:rsidP="00FF625E"/>
        </w:tc>
        <w:tc>
          <w:tcPr>
            <w:tcW w:w="1006" w:type="dxa"/>
          </w:tcPr>
          <w:p w:rsidR="00FF625E" w:rsidRPr="0092613B" w:rsidRDefault="00D264A1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48,919,46</w:t>
            </w:r>
            <w:r w:rsidR="00795C5C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FF625E" w:rsidRPr="00801EFD" w:rsidRDefault="00D264A1" w:rsidP="00A517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187,171,46</w:t>
            </w:r>
            <w:r w:rsidR="00A51701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FF625E" w:rsidRPr="00801EFD" w:rsidRDefault="00FF625E" w:rsidP="00FF625E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FF625E" w:rsidRPr="00801EFD" w:rsidRDefault="00FF625E" w:rsidP="00FF625E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FF625E" w:rsidRPr="00801EFD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12,486 </w:t>
            </w:r>
          </w:p>
        </w:tc>
        <w:tc>
          <w:tcPr>
            <w:tcW w:w="236" w:type="dxa"/>
          </w:tcPr>
          <w:p w:rsidR="00FF625E" w:rsidRPr="007A2C71" w:rsidRDefault="00FF625E" w:rsidP="00FF625E"/>
        </w:tc>
        <w:tc>
          <w:tcPr>
            <w:tcW w:w="943" w:type="dxa"/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(364,227)</w:t>
            </w:r>
          </w:p>
        </w:tc>
        <w:tc>
          <w:tcPr>
            <w:tcW w:w="236" w:type="dxa"/>
          </w:tcPr>
          <w:p w:rsidR="00FF625E" w:rsidRPr="007A2C71" w:rsidRDefault="00FF625E" w:rsidP="00FF625E"/>
        </w:tc>
        <w:tc>
          <w:tcPr>
            <w:tcW w:w="1008" w:type="dxa"/>
          </w:tcPr>
          <w:p w:rsidR="00FF625E" w:rsidRPr="00FF625E" w:rsidRDefault="009A1900" w:rsidP="009A190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(66,779,345</w:t>
            </w:r>
            <w:r w:rsidR="00D264A1" w:rsidRPr="00D264A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F625E" w:rsidRPr="007A2C71" w:rsidRDefault="00FF625E" w:rsidP="00FF625E"/>
        </w:tc>
        <w:tc>
          <w:tcPr>
            <w:tcW w:w="1006" w:type="dxa"/>
          </w:tcPr>
          <w:p w:rsidR="00FF625E" w:rsidRPr="00FF625E" w:rsidRDefault="00795C5C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(39,150,883</w:t>
            </w:r>
            <w:r w:rsidR="00D264A1" w:rsidRPr="00D264A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FF625E" w:rsidRPr="00FF625E" w:rsidRDefault="009A1900" w:rsidP="009A190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(106,281,969</w:t>
            </w:r>
            <w:r w:rsidR="00D264A1" w:rsidRPr="00D264A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4,440,279 </w:t>
            </w:r>
          </w:p>
        </w:tc>
        <w:tc>
          <w:tcPr>
            <w:tcW w:w="236" w:type="dxa"/>
          </w:tcPr>
          <w:p w:rsidR="00FF625E" w:rsidRPr="007A2C71" w:rsidRDefault="00FF625E" w:rsidP="00FF625E"/>
        </w:tc>
        <w:tc>
          <w:tcPr>
            <w:tcW w:w="943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291,728 </w:t>
            </w:r>
          </w:p>
        </w:tc>
        <w:tc>
          <w:tcPr>
            <w:tcW w:w="236" w:type="dxa"/>
          </w:tcPr>
          <w:p w:rsidR="00FF625E" w:rsidRPr="007A2C71" w:rsidRDefault="00FF625E" w:rsidP="00FF625E"/>
        </w:tc>
        <w:tc>
          <w:tcPr>
            <w:tcW w:w="1008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27,145,759 </w:t>
            </w:r>
          </w:p>
        </w:tc>
        <w:tc>
          <w:tcPr>
            <w:tcW w:w="236" w:type="dxa"/>
          </w:tcPr>
          <w:p w:rsidR="00FF625E" w:rsidRPr="007A2C71" w:rsidRDefault="00FF625E" w:rsidP="00FF625E"/>
        </w:tc>
        <w:tc>
          <w:tcPr>
            <w:tcW w:w="1006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6,903,902 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FF625E" w:rsidRPr="00801EFD" w:rsidRDefault="00FF625E" w:rsidP="00FF625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38,781,668 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FF625E" w:rsidRPr="0092613B" w:rsidRDefault="0072334C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115,473</w:t>
            </w:r>
            <w:r w:rsidR="00FF625E"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FF625E" w:rsidRPr="007A2C71" w:rsidRDefault="00FF625E" w:rsidP="00FF625E"/>
        </w:tc>
        <w:tc>
          <w:tcPr>
            <w:tcW w:w="943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79,623 </w:t>
            </w:r>
          </w:p>
        </w:tc>
        <w:tc>
          <w:tcPr>
            <w:tcW w:w="236" w:type="dxa"/>
            <w:tcBorders>
              <w:bottom w:val="nil"/>
            </w:tcBorders>
          </w:tcPr>
          <w:p w:rsidR="00FF625E" w:rsidRPr="007A2C71" w:rsidRDefault="00FF625E" w:rsidP="00FF625E"/>
        </w:tc>
        <w:tc>
          <w:tcPr>
            <w:tcW w:w="1008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19,947,975 </w:t>
            </w:r>
          </w:p>
        </w:tc>
        <w:tc>
          <w:tcPr>
            <w:tcW w:w="236" w:type="dxa"/>
            <w:tcBorders>
              <w:bottom w:val="nil"/>
            </w:tcBorders>
          </w:tcPr>
          <w:p w:rsidR="00FF625E" w:rsidRPr="007A2C71" w:rsidRDefault="00FF625E" w:rsidP="00FF625E"/>
        </w:tc>
        <w:tc>
          <w:tcPr>
            <w:tcW w:w="1006" w:type="dxa"/>
            <w:tcBorders>
              <w:bottom w:val="nil"/>
            </w:tcBorders>
          </w:tcPr>
          <w:p w:rsidR="00FF625E" w:rsidRPr="0092613B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819,939 </w:t>
            </w:r>
          </w:p>
        </w:tc>
        <w:tc>
          <w:tcPr>
            <w:tcW w:w="236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FF625E" w:rsidRPr="0092613B" w:rsidRDefault="00FF625E" w:rsidP="007233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20,963,01</w:t>
            </w:r>
            <w:r w:rsidR="0072334C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FF625E" w:rsidRDefault="0072334C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1,078,177</w:t>
            </w:r>
            <w:r w:rsidR="00FF625E"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91BDB" w:rsidRDefault="00FF625E" w:rsidP="00FF625E"/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199,315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91BDB" w:rsidRDefault="00FF625E" w:rsidP="00FF625E"/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20,362,451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91BDB" w:rsidRDefault="00FF625E" w:rsidP="00FF625E"/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FF625E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 xml:space="preserve"> 5,259,230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92613B" w:rsidRDefault="0072334C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26,899,173</w:t>
            </w:r>
            <w:r w:rsidR="00FF625E" w:rsidRPr="0092613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264A1" w:rsidRPr="00801EFD" w:rsidTr="0092613B">
        <w:tc>
          <w:tcPr>
            <w:tcW w:w="2610" w:type="dxa"/>
          </w:tcPr>
          <w:p w:rsidR="00D264A1" w:rsidRPr="00801EFD" w:rsidRDefault="00D264A1" w:rsidP="00D264A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D264A1" w:rsidRPr="00FF625E" w:rsidRDefault="00D264A1" w:rsidP="00D264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6,965,60</w:t>
            </w:r>
            <w:r w:rsidR="00795C5C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36" w:type="dxa"/>
          </w:tcPr>
          <w:p w:rsidR="00D264A1" w:rsidRPr="004631AF" w:rsidRDefault="00D264A1" w:rsidP="00D264A1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D264A1" w:rsidRPr="00FF625E" w:rsidRDefault="00D264A1" w:rsidP="00D264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481,453</w:t>
            </w:r>
          </w:p>
        </w:tc>
        <w:tc>
          <w:tcPr>
            <w:tcW w:w="236" w:type="dxa"/>
          </w:tcPr>
          <w:p w:rsidR="00D264A1" w:rsidRPr="003A4700" w:rsidRDefault="00D264A1" w:rsidP="00D264A1"/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264A1" w:rsidRPr="00FF625E" w:rsidRDefault="00D264A1" w:rsidP="009A190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137,334,6</w:t>
            </w:r>
            <w:r w:rsidR="009A1900">
              <w:rPr>
                <w:rFonts w:asciiTheme="majorBidi" w:hAnsiTheme="majorBidi" w:cstheme="majorBidi"/>
                <w:sz w:val="23"/>
                <w:szCs w:val="23"/>
              </w:rPr>
              <w:t>37</w:t>
            </w:r>
          </w:p>
        </w:tc>
        <w:tc>
          <w:tcPr>
            <w:tcW w:w="236" w:type="dxa"/>
          </w:tcPr>
          <w:p w:rsidR="00D264A1" w:rsidRPr="003A4700" w:rsidRDefault="00D264A1" w:rsidP="00D264A1"/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D264A1" w:rsidRPr="00FF625E" w:rsidRDefault="00D264A1" w:rsidP="00D264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22,751,654</w:t>
            </w:r>
          </w:p>
        </w:tc>
        <w:tc>
          <w:tcPr>
            <w:tcW w:w="236" w:type="dxa"/>
          </w:tcPr>
          <w:p w:rsidR="00D264A1" w:rsidRPr="00801EFD" w:rsidRDefault="00D264A1" w:rsidP="00D2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D264A1" w:rsidRPr="00801EFD" w:rsidRDefault="00D264A1" w:rsidP="00D2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D264A1" w:rsidRPr="00801EFD" w:rsidRDefault="00D264A1" w:rsidP="00D2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264A1" w:rsidRPr="00801EFD" w:rsidRDefault="00A51701" w:rsidP="009A190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1701">
              <w:rPr>
                <w:rFonts w:asciiTheme="majorBidi" w:hAnsiTheme="majorBidi" w:cstheme="majorBidi"/>
                <w:sz w:val="23"/>
                <w:szCs w:val="23"/>
              </w:rPr>
              <w:t>167,533,3</w:t>
            </w:r>
            <w:r w:rsidR="009A1900">
              <w:rPr>
                <w:rFonts w:asciiTheme="majorBidi" w:hAnsiTheme="majorBidi" w:cstheme="majorBidi"/>
                <w:sz w:val="23"/>
                <w:szCs w:val="23"/>
              </w:rPr>
              <w:t>48</w:t>
            </w:r>
          </w:p>
        </w:tc>
      </w:tr>
      <w:tr w:rsidR="00FF625E" w:rsidRPr="00801EFD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625E" w:rsidRPr="00801EFD" w:rsidTr="0092613B">
        <w:tc>
          <w:tcPr>
            <w:tcW w:w="2610" w:type="dxa"/>
          </w:tcPr>
          <w:p w:rsidR="00FF625E" w:rsidRPr="00801EFD" w:rsidRDefault="00FF625E" w:rsidP="00FF625E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FF625E" w:rsidRPr="00FF625E" w:rsidRDefault="00D264A1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3,774,51</w:t>
            </w:r>
            <w:r w:rsidR="00795C5C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:rsidR="00FF625E" w:rsidRPr="004631AF" w:rsidRDefault="00FF625E" w:rsidP="00FF625E"/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FF625E" w:rsidRPr="00FF625E" w:rsidRDefault="00D264A1" w:rsidP="00795C5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264A1">
              <w:rPr>
                <w:rFonts w:asciiTheme="majorBidi" w:hAnsiTheme="majorBidi" w:cstheme="majorBidi"/>
                <w:sz w:val="23"/>
                <w:szCs w:val="23"/>
              </w:rPr>
              <w:t>336,90</w:t>
            </w:r>
            <w:r w:rsidR="00795C5C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:rsidR="00FF625E" w:rsidRPr="004631AF" w:rsidRDefault="00FF625E" w:rsidP="00FF625E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FF625E" w:rsidRPr="00FF625E" w:rsidRDefault="009A1900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(10,363,104</w:t>
            </w:r>
            <w:r w:rsidR="00D264A1" w:rsidRPr="00D264A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FF625E" w:rsidRPr="004631AF" w:rsidRDefault="00FF625E" w:rsidP="00FF625E"/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FF625E" w:rsidRPr="00FF625E" w:rsidRDefault="00A51701" w:rsidP="00FF625E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1701">
              <w:rPr>
                <w:rFonts w:asciiTheme="majorBidi" w:hAnsiTheme="majorBidi" w:cstheme="majorBidi"/>
                <w:sz w:val="23"/>
                <w:szCs w:val="23"/>
              </w:rPr>
              <w:t>(8,075,715)</w:t>
            </w:r>
          </w:p>
        </w:tc>
        <w:tc>
          <w:tcPr>
            <w:tcW w:w="236" w:type="dxa"/>
          </w:tcPr>
          <w:p w:rsidR="00FF625E" w:rsidRPr="00801EFD" w:rsidRDefault="00FF625E" w:rsidP="00FF62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FF625E" w:rsidRPr="00FF625E" w:rsidRDefault="00152273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2,203,36</w:t>
            </w:r>
            <w:r w:rsidR="0072334C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C70C94" w:rsidRDefault="00FF625E" w:rsidP="00FF625E"/>
        </w:tc>
        <w:tc>
          <w:tcPr>
            <w:tcW w:w="1058" w:type="dxa"/>
            <w:tcBorders>
              <w:top w:val="nil"/>
              <w:bottom w:val="nil"/>
            </w:tcBorders>
          </w:tcPr>
          <w:p w:rsidR="00FF625E" w:rsidRPr="00FF625E" w:rsidRDefault="009A1900" w:rsidP="009A1900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(12,124,043</w:t>
            </w:r>
            <w:r w:rsidR="00A51701" w:rsidRPr="00A5170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F625E" w:rsidRPr="00801EFD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625E" w:rsidRPr="00801EFD" w:rsidTr="0092613B">
        <w:tc>
          <w:tcPr>
            <w:tcW w:w="2610" w:type="dxa"/>
            <w:tcBorders>
              <w:bottom w:val="nil"/>
            </w:tcBorders>
          </w:tcPr>
          <w:p w:rsidR="00FF625E" w:rsidRPr="00801EFD" w:rsidRDefault="00FF625E" w:rsidP="00FF625E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FF625E" w:rsidRPr="00801EFD" w:rsidDel="001E262A" w:rsidRDefault="00FF625E" w:rsidP="00FF625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625E">
              <w:rPr>
                <w:rFonts w:asciiTheme="majorBidi" w:hAnsiTheme="majorBidi" w:cstheme="majorBidi"/>
                <w:sz w:val="23"/>
                <w:szCs w:val="23"/>
              </w:rPr>
              <w:t>57,219</w:t>
            </w:r>
          </w:p>
        </w:tc>
      </w:tr>
      <w:tr w:rsidR="00FF625E" w:rsidRPr="00801EFD" w:rsidTr="0092613B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625E" w:rsidRPr="00801EFD" w:rsidRDefault="00FF625E" w:rsidP="00FF625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625E" w:rsidRPr="00801EFD" w:rsidTr="0092613B">
        <w:tc>
          <w:tcPr>
            <w:tcW w:w="2610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</w:t>
            </w:r>
            <w:r w:rsidRPr="00801EF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งวด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FF625E" w:rsidRPr="00801EFD" w:rsidRDefault="00FF625E" w:rsidP="00FF625E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FF625E" w:rsidRPr="00801EFD" w:rsidRDefault="009A1900" w:rsidP="00A51701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(12,066,824</w:t>
            </w:r>
            <w:r w:rsidR="00A51701" w:rsidRPr="00A51701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</w:tbl>
    <w:p w:rsidR="009756D8" w:rsidRPr="00801EFD" w:rsidRDefault="006D7F0B" w:rsidP="0097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</w:t>
      </w:r>
      <w:r w:rsidR="004167B1" w:rsidRPr="00801EFD">
        <w:rPr>
          <w:rFonts w:asciiTheme="majorBidi" w:hAnsiTheme="majorBidi" w:cstheme="majorBidi"/>
          <w:sz w:val="26"/>
          <w:szCs w:val="26"/>
          <w:cs/>
        </w:rPr>
        <w:t>การรับประกันภัยของบริษัทสำหรับ</w:t>
      </w:r>
      <w:r w:rsidR="004167B1"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756D8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4167B1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4167B1" w:rsidRPr="00801EFD">
        <w:rPr>
          <w:rFonts w:asciiTheme="majorBidi" w:hAnsiTheme="majorBidi" w:cstheme="majorBidi"/>
          <w:sz w:val="26"/>
          <w:szCs w:val="26"/>
        </w:rPr>
        <w:t>2559</w:t>
      </w:r>
      <w:r w:rsidR="00747422" w:rsidRPr="00801EF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4167B1" w:rsidRPr="00801EFD" w:rsidRDefault="004167B1" w:rsidP="0097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936"/>
        <w:gridCol w:w="270"/>
        <w:gridCol w:w="936"/>
        <w:gridCol w:w="270"/>
        <w:gridCol w:w="1008"/>
        <w:gridCol w:w="236"/>
        <w:gridCol w:w="943"/>
        <w:gridCol w:w="236"/>
        <w:gridCol w:w="936"/>
        <w:gridCol w:w="261"/>
        <w:gridCol w:w="1051"/>
      </w:tblGrid>
      <w:tr w:rsidR="004167B1" w:rsidRPr="00801EFD" w:rsidTr="00C20FF3">
        <w:trPr>
          <w:tblHeader/>
        </w:trPr>
        <w:tc>
          <w:tcPr>
            <w:tcW w:w="2718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083" w:type="dxa"/>
            <w:gridSpan w:val="11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4167B1" w:rsidRPr="00801EFD" w:rsidTr="00C20FF3">
        <w:trPr>
          <w:tblHeader/>
        </w:trPr>
        <w:tc>
          <w:tcPr>
            <w:tcW w:w="2718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167B1" w:rsidRPr="00801EFD" w:rsidTr="00C20FF3">
        <w:trPr>
          <w:tblHeader/>
        </w:trPr>
        <w:tc>
          <w:tcPr>
            <w:tcW w:w="2718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4167B1" w:rsidRPr="00801EFD" w:rsidTr="00C20FF3">
        <w:trPr>
          <w:tblHeader/>
        </w:trPr>
        <w:tc>
          <w:tcPr>
            <w:tcW w:w="2718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236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61" w:type="dxa"/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  <w:shd w:val="clear" w:color="auto" w:fill="auto"/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:rsidR="004167B1" w:rsidRPr="00801EFD" w:rsidDel="001E262A" w:rsidRDefault="004167B1" w:rsidP="00C20FF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61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1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10,414,640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1,945,409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169,392,184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28,854,913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4167B1" w:rsidRPr="00801EFD" w:rsidRDefault="004167B1" w:rsidP="00C20FF3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210,607,146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4167B1" w:rsidRPr="00801EFD" w:rsidDel="000F5309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</w:tcPr>
          <w:p w:rsidR="004167B1" w:rsidRPr="00801EFD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(4,671,251)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(1,417,378)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(52,855,867)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(23,124,332)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(82,068,828)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5,743,389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528,031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116,536,317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5,730,581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128,538,318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) 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ลดลงจาก</w:t>
            </w:r>
            <w:r w:rsidR="00841029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งวด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369,730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8,485</w:t>
            </w:r>
          </w:p>
        </w:tc>
        <w:tc>
          <w:tcPr>
            <w:tcW w:w="270" w:type="dxa"/>
          </w:tcPr>
          <w:p w:rsidR="004167B1" w:rsidRPr="00801EFD" w:rsidRDefault="004167B1" w:rsidP="00C20FF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(12,200,466)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1,228,121</w:t>
            </w:r>
          </w:p>
        </w:tc>
        <w:tc>
          <w:tcPr>
            <w:tcW w:w="236" w:type="dxa"/>
          </w:tcPr>
          <w:p w:rsidR="004167B1" w:rsidRPr="00801EFD" w:rsidRDefault="004167B1" w:rsidP="00C20FF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4167B1" w:rsidRPr="00801EFD" w:rsidRDefault="004167B1" w:rsidP="00C20FF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4167B1" w:rsidRPr="00801EFD" w:rsidDel="001E262A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(10,594,130)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6,113,119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536,516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104,335,851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6,958,702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167B1" w:rsidRPr="00801EFD" w:rsidDel="001E262A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117,944,188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1,689,577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422,118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4,100,849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:rsidR="004167B1" w:rsidRPr="00801EFD" w:rsidRDefault="004167B1" w:rsidP="00C20FF3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6,212,544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</w:tcPr>
          <w:p w:rsidR="004167B1" w:rsidRPr="00801EFD" w:rsidDel="000F5309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1,871,674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:rsidR="004167B1" w:rsidRPr="00801EFD" w:rsidDel="000F5309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1,871,674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ขาดทุนจากเงินลงทุน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4167B1" w:rsidRPr="00801EFD" w:rsidRDefault="004167B1" w:rsidP="00841029">
            <w:pPr>
              <w:tabs>
                <w:tab w:val="clear" w:pos="680"/>
                <w:tab w:val="clear" w:pos="907"/>
              </w:tabs>
              <w:ind w:left="-101" w:righ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(170,663)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(170,663)</w:t>
            </w:r>
          </w:p>
        </w:tc>
      </w:tr>
      <w:tr w:rsidR="004167B1" w:rsidRPr="00801EFD" w:rsidTr="00C20FF3">
        <w:tc>
          <w:tcPr>
            <w:tcW w:w="2718" w:type="dxa"/>
          </w:tcPr>
          <w:p w:rsidR="004167B1" w:rsidRPr="00801EFD" w:rsidRDefault="004167B1" w:rsidP="00C20FF3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36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167B1" w:rsidRPr="00801EFD" w:rsidRDefault="004167B1" w:rsidP="00C20FF3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434,110</w:t>
            </w:r>
          </w:p>
        </w:tc>
        <w:tc>
          <w:tcPr>
            <w:tcW w:w="261" w:type="dxa"/>
            <w:tcBorders>
              <w:top w:val="nil"/>
            </w:tcBorders>
          </w:tcPr>
          <w:p w:rsidR="004167B1" w:rsidRPr="00801EFD" w:rsidRDefault="004167B1" w:rsidP="00C20FF3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4167B1" w:rsidRPr="00801EFD" w:rsidRDefault="004167B1" w:rsidP="00C20FF3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434,110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2,972,410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1,928,697</w:t>
            </w:r>
          </w:p>
        </w:tc>
        <w:tc>
          <w:tcPr>
            <w:tcW w:w="261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4,901,107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7,802,696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958,634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7,308,261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11,059,551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C81043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4,063,818</w:t>
            </w:r>
          </w:p>
        </w:tc>
        <w:tc>
          <w:tcPr>
            <w:tcW w:w="261" w:type="dxa"/>
            <w:shd w:val="clear" w:color="auto" w:fill="auto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1029" w:rsidRPr="00801EFD" w:rsidDel="001E262A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131,192,960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  <w:shd w:val="clear" w:color="auto" w:fill="auto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:rsidR="00841029" w:rsidRPr="00801EFD" w:rsidDel="001E262A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16,675,146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584,004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120,340,698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16,340,433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841029" w:rsidRPr="00801EFD" w:rsidRDefault="00841029" w:rsidP="00841029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153,940,281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หัก 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  <w:r w:rsidRPr="00801EFD">
              <w:rPr>
                <w:rFonts w:asciiTheme="majorBidi" w:hAnsiTheme="majorBidi" w:cstheme="majorBidi" w:hint="cs"/>
                <w:sz w:val="23"/>
                <w:szCs w:val="23"/>
                <w:cs/>
              </w:rPr>
              <w:t>จ่าย (</w:t>
            </w: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รับคืน</w:t>
            </w:r>
            <w:r w:rsidRPr="00801EFD"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</w:tabs>
              <w:ind w:right="4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841029" w:rsidRPr="00801EFD" w:rsidRDefault="00841029" w:rsidP="00841029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841029" w:rsidRPr="00801EFD" w:rsidRDefault="00841029" w:rsidP="00841029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</w:tcPr>
          <w:p w:rsidR="00841029" w:rsidRPr="00801EFD" w:rsidRDefault="00841029" w:rsidP="0084102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36" w:type="dxa"/>
          </w:tcPr>
          <w:p w:rsidR="00841029" w:rsidRPr="00801EFD" w:rsidDel="000F5309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(13,941,023)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Del="000F5309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198,950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841029" w:rsidRPr="00801EFD" w:rsidDel="000F5309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(53,224,737)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841029" w:rsidRPr="00801EFD" w:rsidDel="000F5309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(8,965,237)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</w:tcPr>
          <w:p w:rsidR="00841029" w:rsidRPr="00801EFD" w:rsidDel="000F5309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(75,932,047)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3,058,715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265,104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26,771,868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5,219,195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35,314,882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ind w:right="-13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36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211,516</w:t>
            </w:r>
          </w:p>
        </w:tc>
        <w:tc>
          <w:tcPr>
            <w:tcW w:w="270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73,842</w:t>
            </w:r>
          </w:p>
        </w:tc>
        <w:tc>
          <w:tcPr>
            <w:tcW w:w="270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41,088,153</w:t>
            </w:r>
          </w:p>
        </w:tc>
        <w:tc>
          <w:tcPr>
            <w:tcW w:w="236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363,111</w:t>
            </w:r>
          </w:p>
        </w:tc>
        <w:tc>
          <w:tcPr>
            <w:tcW w:w="236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41,736,622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ind w:right="-13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1,016,774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198,996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21,786,226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5,922,094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28,924,090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7,021,128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1,320,896</w:t>
            </w:r>
          </w:p>
        </w:tc>
        <w:tc>
          <w:tcPr>
            <w:tcW w:w="270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156,762,208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18,879,596</w:t>
            </w:r>
          </w:p>
        </w:tc>
        <w:tc>
          <w:tcPr>
            <w:tcW w:w="236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1" w:type="dxa"/>
          </w:tcPr>
          <w:p w:rsidR="00841029" w:rsidRPr="00801EFD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183,983,828</w:t>
            </w:r>
          </w:p>
        </w:tc>
      </w:tr>
      <w:tr w:rsidR="00841029" w:rsidRPr="00801EFD" w:rsidTr="00C20FF3">
        <w:tc>
          <w:tcPr>
            <w:tcW w:w="2718" w:type="dxa"/>
          </w:tcPr>
          <w:p w:rsidR="00841029" w:rsidRPr="00801EFD" w:rsidRDefault="00841029" w:rsidP="00841029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</w:tabs>
              <w:ind w:right="4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:rsidR="00841029" w:rsidRPr="00801EFD" w:rsidRDefault="00841029" w:rsidP="00841029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  <w:shd w:val="clear" w:color="auto" w:fill="auto"/>
          </w:tcPr>
          <w:p w:rsidR="00841029" w:rsidRPr="00801EFD" w:rsidRDefault="00841029" w:rsidP="00841029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:rsidR="00841029" w:rsidRPr="00801EFD" w:rsidDel="001E262A" w:rsidRDefault="00841029" w:rsidP="0084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6427E1" w:rsidRPr="00801EFD" w:rsidTr="00C20FF3">
        <w:tc>
          <w:tcPr>
            <w:tcW w:w="2718" w:type="dxa"/>
          </w:tcPr>
          <w:p w:rsidR="006427E1" w:rsidRPr="00801EFD" w:rsidRDefault="006427E1" w:rsidP="006427E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781,568</w:t>
            </w:r>
          </w:p>
        </w:tc>
        <w:tc>
          <w:tcPr>
            <w:tcW w:w="270" w:type="dxa"/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(362,262)</w:t>
            </w:r>
          </w:p>
        </w:tc>
        <w:tc>
          <w:tcPr>
            <w:tcW w:w="270" w:type="dxa"/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49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453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947</w:t>
            </w:r>
            <w:r w:rsidRPr="00801EF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(7,820,045)</w:t>
            </w:r>
          </w:p>
        </w:tc>
        <w:tc>
          <w:tcPr>
            <w:tcW w:w="236" w:type="dxa"/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4,063,818</w:t>
            </w:r>
          </w:p>
        </w:tc>
        <w:tc>
          <w:tcPr>
            <w:tcW w:w="261" w:type="dxa"/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(52,790,868)</w:t>
            </w:r>
          </w:p>
        </w:tc>
      </w:tr>
      <w:tr w:rsidR="006427E1" w:rsidRPr="00801EFD" w:rsidTr="00C20FF3">
        <w:tc>
          <w:tcPr>
            <w:tcW w:w="2718" w:type="dxa"/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shd w:val="clear" w:color="auto" w:fill="auto"/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6427E1" w:rsidRPr="00801EFD" w:rsidRDefault="006427E1" w:rsidP="006427E1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6427E1" w:rsidRPr="00801EFD" w:rsidRDefault="006427E1" w:rsidP="006427E1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  <w:shd w:val="clear" w:color="auto" w:fill="auto"/>
          </w:tcPr>
          <w:p w:rsidR="006427E1" w:rsidRPr="00801EFD" w:rsidRDefault="006427E1" w:rsidP="006427E1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:rsidR="006427E1" w:rsidRPr="00801EFD" w:rsidDel="001E262A" w:rsidRDefault="006427E1" w:rsidP="006427E1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427E1" w:rsidRPr="00801EFD" w:rsidTr="00C20FF3">
        <w:tc>
          <w:tcPr>
            <w:tcW w:w="2718" w:type="dxa"/>
            <w:tcBorders>
              <w:bottom w:val="nil"/>
            </w:tcBorders>
          </w:tcPr>
          <w:p w:rsidR="006427E1" w:rsidRPr="00801EFD" w:rsidRDefault="006427E1" w:rsidP="006427E1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6427E1" w:rsidRPr="00801EFD" w:rsidDel="001E262A" w:rsidRDefault="006427E1" w:rsidP="006427E1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(300,277)</w:t>
            </w:r>
          </w:p>
        </w:tc>
      </w:tr>
      <w:tr w:rsidR="006427E1" w:rsidRPr="00801EFD" w:rsidTr="00C20FF3">
        <w:tc>
          <w:tcPr>
            <w:tcW w:w="2718" w:type="dxa"/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</w:tcPr>
          <w:p w:rsidR="006427E1" w:rsidRPr="00801EFD" w:rsidRDefault="006427E1" w:rsidP="006427E1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:rsidR="006427E1" w:rsidRPr="00801EFD" w:rsidRDefault="006427E1" w:rsidP="006427E1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427E1" w:rsidRPr="00801EFD" w:rsidDel="001E262A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6427E1" w:rsidRPr="00801EFD" w:rsidTr="00C20FF3">
        <w:tc>
          <w:tcPr>
            <w:tcW w:w="2718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01EF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ขาดทุน</w:t>
            </w:r>
            <w:r w:rsidRPr="00801EF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6427E1" w:rsidRPr="00801EFD" w:rsidRDefault="006427E1" w:rsidP="006427E1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:rsidR="006427E1" w:rsidRPr="00801EFD" w:rsidRDefault="006427E1" w:rsidP="006427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01EFD">
              <w:rPr>
                <w:rFonts w:asciiTheme="majorBidi" w:hAnsiTheme="majorBidi" w:cstheme="majorBidi"/>
                <w:sz w:val="23"/>
                <w:szCs w:val="23"/>
              </w:rPr>
              <w:t>(53,091,145)</w:t>
            </w:r>
          </w:p>
        </w:tc>
      </w:tr>
    </w:tbl>
    <w:p w:rsidR="002E5AB8" w:rsidRPr="00801EFD" w:rsidRDefault="009756D8" w:rsidP="00426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rPr>
          <w:rFonts w:asciiTheme="majorBidi" w:hAnsiTheme="majorBidi" w:cstheme="majorBidi"/>
          <w:sz w:val="20"/>
          <w:szCs w:val="20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br w:type="page"/>
      </w:r>
      <w:r w:rsidR="000940E7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E5AB8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E12B9D" w:rsidRDefault="00A4104C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4104C" w:rsidRPr="00801EFD" w:rsidRDefault="00A4104C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รายการค่าใช้จ่ายดำเนินงานที่สำคัญสำหรับแต่ละ</w:t>
      </w:r>
      <w:r w:rsidR="006E19C1"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6E19C1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6E19C1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6E19C1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9756D8" w:rsidRPr="00801EFD">
        <w:rPr>
          <w:rFonts w:asciiTheme="majorBidi" w:hAnsiTheme="majorBidi" w:cstheme="majorBidi"/>
          <w:sz w:val="26"/>
          <w:szCs w:val="26"/>
        </w:rPr>
        <w:t>9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ได้แก่</w:t>
      </w:r>
    </w:p>
    <w:p w:rsidR="000D155F" w:rsidRPr="00E12B9D" w:rsidRDefault="000D155F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4"/>
        <w:gridCol w:w="1521"/>
        <w:gridCol w:w="243"/>
        <w:gridCol w:w="1521"/>
      </w:tblGrid>
      <w:tr w:rsidR="000D15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0D155F" w:rsidRPr="00801EFD" w:rsidRDefault="000D155F" w:rsidP="0053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155F" w:rsidRPr="00801EFD" w:rsidRDefault="000D1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47422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747422" w:rsidRPr="00801EFD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422" w:rsidRPr="00801EFD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453D5F"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747422" w:rsidRPr="00801EFD" w:rsidRDefault="00747422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7422" w:rsidRPr="00801EFD" w:rsidRDefault="00453D5F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53D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742541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14,960,337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15,789,410</w:t>
            </w:r>
          </w:p>
        </w:tc>
      </w:tr>
      <w:tr w:rsidR="00453D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742541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5,749,680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 xml:space="preserve">7,354,547 </w:t>
            </w:r>
          </w:p>
        </w:tc>
      </w:tr>
      <w:tr w:rsidR="00453D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742541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482,693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341,817</w:t>
            </w:r>
          </w:p>
        </w:tc>
      </w:tr>
      <w:tr w:rsidR="00453D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FF625E" w:rsidP="00FF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2,351,546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 xml:space="preserve">1,724,031 </w:t>
            </w:r>
          </w:p>
        </w:tc>
      </w:tr>
      <w:tr w:rsidR="00453D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742541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3,354,917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>3,714,285</w:t>
            </w:r>
          </w:p>
        </w:tc>
      </w:tr>
      <w:tr w:rsidR="00453D5F" w:rsidRPr="00801EFD" w:rsidTr="004F32E3"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D5F" w:rsidRPr="00801EFD" w:rsidRDefault="00FF625E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26,899,173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3D5F" w:rsidRPr="00801EFD" w:rsidRDefault="00453D5F" w:rsidP="0045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4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1EFD">
              <w:rPr>
                <w:rFonts w:ascii="Angsana New" w:eastAsia="Cordia New" w:hAnsi="Angsana New"/>
                <w:sz w:val="26"/>
                <w:szCs w:val="26"/>
              </w:rPr>
              <w:t xml:space="preserve">28,924,090 </w:t>
            </w:r>
          </w:p>
        </w:tc>
      </w:tr>
    </w:tbl>
    <w:p w:rsidR="005F7289" w:rsidRPr="00E12B9D" w:rsidRDefault="005F7289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801EFD" w:rsidRDefault="004B66DF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95529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E12B9D" w:rsidRDefault="00F95529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801EFD" w:rsidRDefault="00F95529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801EFD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01EFD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801EFD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801EFD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801EFD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801EFD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E12B9D" w:rsidRDefault="00F95529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801EFD" w:rsidRDefault="00F95529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801EFD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01EFD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01EFD">
        <w:rPr>
          <w:rFonts w:asciiTheme="majorBidi" w:hAnsiTheme="majorBidi" w:cstheme="majorBidi"/>
          <w:sz w:val="26"/>
          <w:szCs w:val="26"/>
          <w:cs/>
        </w:rPr>
        <w:t>ยนต์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801EFD">
        <w:rPr>
          <w:rFonts w:asciiTheme="majorBidi" w:hAnsiTheme="majorBidi" w:cstheme="majorBidi"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sz w:val="26"/>
          <w:szCs w:val="26"/>
        </w:rPr>
        <w:t>3</w:t>
      </w:r>
    </w:p>
    <w:p w:rsidR="00BC668A" w:rsidRPr="00E12B9D" w:rsidRDefault="00BC668A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801EFD" w:rsidRDefault="00A0564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801EFD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801EFD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E12B9D" w:rsidRDefault="000961B5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801EFD" w:rsidRDefault="00A0564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801EFD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E12B9D" w:rsidRDefault="00403392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9756D8" w:rsidRPr="00801EFD" w:rsidRDefault="00862E75" w:rsidP="0062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ใน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756D8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</w:rPr>
        <w:t>2560</w:t>
      </w:r>
      <w:r w:rsidR="009756D8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A47C35" w:rsidRPr="00801EFD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28135F" w:rsidRPr="00801EFD">
        <w:rPr>
          <w:rFonts w:asciiTheme="majorBidi" w:hAnsiTheme="majorBidi" w:cstheme="majorBidi"/>
          <w:sz w:val="26"/>
          <w:szCs w:val="26"/>
          <w:cs/>
        </w:rPr>
        <w:t>และเบ็ดเตล็ด</w:t>
      </w:r>
      <w:r w:rsidR="0028135F">
        <w:rPr>
          <w:rFonts w:asciiTheme="majorBidi" w:hAnsiTheme="majorBidi" w:cstheme="majorBidi" w:hint="cs"/>
          <w:sz w:val="26"/>
          <w:szCs w:val="26"/>
          <w:cs/>
        </w:rPr>
        <w:t>อื่น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จา</w:t>
      </w:r>
      <w:r w:rsidR="0028135F">
        <w:rPr>
          <w:rFonts w:asciiTheme="majorBidi" w:hAnsiTheme="majorBidi" w:cstheme="majorBidi"/>
          <w:sz w:val="26"/>
          <w:szCs w:val="26"/>
          <w:cs/>
        </w:rPr>
        <w:t>กตัวแทนและบริษัทนายหน้ารายใหญ่ส</w:t>
      </w:r>
      <w:r w:rsidR="0028135F">
        <w:rPr>
          <w:rFonts w:asciiTheme="majorBidi" w:hAnsiTheme="majorBidi" w:cstheme="majorBidi" w:hint="cs"/>
          <w:sz w:val="26"/>
          <w:szCs w:val="26"/>
          <w:cs/>
        </w:rPr>
        <w:t>าม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รายเป็นจำนวนเงินรวม </w:t>
      </w:r>
      <w:r w:rsidR="0028135F">
        <w:rPr>
          <w:rFonts w:asciiTheme="majorBidi" w:hAnsiTheme="majorBidi" w:cstheme="majorBidi"/>
          <w:sz w:val="26"/>
          <w:szCs w:val="26"/>
        </w:rPr>
        <w:t>88.1</w:t>
      </w:r>
      <w:r w:rsidR="009756D8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ล้าน</w:t>
      </w:r>
      <w:r w:rsidRPr="00801EFD">
        <w:rPr>
          <w:rFonts w:asciiTheme="majorBidi" w:hAnsiTheme="majorBidi" w:cstheme="majorBidi"/>
          <w:sz w:val="26"/>
          <w:szCs w:val="26"/>
          <w:cs/>
        </w:rPr>
        <w:t>บาท และใน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งวดสามเดือน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9756D8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มีนา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9756D8" w:rsidRPr="00801EFD">
        <w:rPr>
          <w:rFonts w:asciiTheme="majorBidi" w:hAnsiTheme="majorBidi" w:cstheme="majorBidi"/>
          <w:sz w:val="26"/>
          <w:szCs w:val="26"/>
        </w:rPr>
        <w:t>255</w:t>
      </w:r>
      <w:r w:rsidRPr="00801EFD">
        <w:rPr>
          <w:rFonts w:asciiTheme="majorBidi" w:hAnsiTheme="majorBidi" w:cstheme="majorBidi"/>
          <w:sz w:val="26"/>
          <w:szCs w:val="26"/>
        </w:rPr>
        <w:t>9</w:t>
      </w:r>
      <w:r w:rsidR="009756D8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 w:rsidR="00A47C35" w:rsidRPr="00801EFD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และเบ็ดเตล็ดอื่นจากตัวแทนและบริษัทนายหน้ารายใหญ่</w:t>
      </w:r>
      <w:r w:rsidR="0028135F">
        <w:rPr>
          <w:rFonts w:asciiTheme="majorBidi" w:hAnsiTheme="majorBidi" w:cstheme="majorBidi" w:hint="cs"/>
          <w:sz w:val="26"/>
          <w:szCs w:val="26"/>
          <w:cs/>
        </w:rPr>
        <w:t>ส</w:t>
      </w:r>
      <w:r w:rsidR="00182241">
        <w:rPr>
          <w:rFonts w:asciiTheme="majorBidi" w:hAnsiTheme="majorBidi" w:cstheme="majorBidi" w:hint="cs"/>
          <w:sz w:val="26"/>
          <w:szCs w:val="26"/>
          <w:cs/>
        </w:rPr>
        <w:t>าม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 xml:space="preserve">เป็นจำนวนเงินรวม </w:t>
      </w:r>
      <w:r w:rsidRPr="00801EFD">
        <w:rPr>
          <w:rFonts w:asciiTheme="majorBidi" w:hAnsiTheme="majorBidi" w:cstheme="majorBidi"/>
          <w:sz w:val="26"/>
          <w:szCs w:val="26"/>
        </w:rPr>
        <w:t>1</w:t>
      </w:r>
      <w:r w:rsidR="00182241">
        <w:rPr>
          <w:rFonts w:asciiTheme="majorBidi" w:hAnsiTheme="majorBidi" w:cstheme="majorBidi"/>
          <w:sz w:val="26"/>
          <w:szCs w:val="26"/>
        </w:rPr>
        <w:t>89</w:t>
      </w:r>
      <w:r w:rsidRPr="00801EFD">
        <w:rPr>
          <w:rFonts w:asciiTheme="majorBidi" w:hAnsiTheme="majorBidi" w:cstheme="majorBidi"/>
          <w:sz w:val="26"/>
          <w:szCs w:val="26"/>
        </w:rPr>
        <w:t>.</w:t>
      </w:r>
      <w:r w:rsidR="00182241">
        <w:rPr>
          <w:rFonts w:asciiTheme="majorBidi" w:hAnsiTheme="majorBidi" w:cstheme="majorBidi"/>
          <w:sz w:val="26"/>
          <w:szCs w:val="26"/>
        </w:rPr>
        <w:t>2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182241">
        <w:rPr>
          <w:rFonts w:asciiTheme="majorBidi" w:hAnsiTheme="majorBidi" w:cstheme="majorBidi"/>
          <w:sz w:val="26"/>
          <w:szCs w:val="26"/>
        </w:rPr>
        <w:t xml:space="preserve">      </w:t>
      </w:r>
      <w:r w:rsidR="009756D8" w:rsidRPr="00801EFD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5A30AB" w:rsidRPr="00801EFD" w:rsidRDefault="00182241" w:rsidP="00E12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F95529" w:rsidRPr="00801EFD">
        <w:rPr>
          <w:rFonts w:asciiTheme="majorBidi" w:hAnsiTheme="majorBidi" w:cstheme="majorBidi"/>
          <w:sz w:val="26"/>
          <w:szCs w:val="26"/>
          <w:cs/>
        </w:rPr>
        <w:lastRenderedPageBreak/>
        <w:t>สินทรัพย์และหนี้สินของส่วนงานของ</w:t>
      </w:r>
      <w:r w:rsidR="00C529C0" w:rsidRPr="00801EFD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801EFD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>31</w:t>
      </w:r>
      <w:r w:rsidR="00862E75" w:rsidRPr="00801EFD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862E75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862E75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862E75" w:rsidRPr="00801EFD">
        <w:rPr>
          <w:rFonts w:asciiTheme="majorBidi" w:hAnsiTheme="majorBidi" w:cstheme="majorBidi"/>
          <w:sz w:val="26"/>
          <w:szCs w:val="26"/>
        </w:rPr>
        <w:t>31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AB4B0E" w:rsidRPr="00801EFD">
        <w:rPr>
          <w:rFonts w:asciiTheme="majorBidi" w:hAnsiTheme="majorBidi" w:cstheme="majorBidi"/>
          <w:sz w:val="26"/>
          <w:szCs w:val="26"/>
        </w:rPr>
        <w:t>9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95529" w:rsidRPr="00801EFD">
        <w:rPr>
          <w:rFonts w:asciiTheme="majorBidi" w:hAnsiTheme="majorBidi" w:cstheme="majorBidi"/>
          <w:sz w:val="26"/>
          <w:szCs w:val="26"/>
          <w:cs/>
        </w:rPr>
        <w:t>มีดังต่อไปนี้</w:t>
      </w:r>
    </w:p>
    <w:p w:rsidR="006F6944" w:rsidRPr="00E12B9D" w:rsidRDefault="006F6944" w:rsidP="00403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5A30AB" w:rsidRPr="00801EFD" w:rsidTr="004F32E3">
        <w:trPr>
          <w:trHeight w:val="106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801EFD" w:rsidRDefault="00862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  <w:r w:rsidR="005A30AB" w:rsidRPr="00801EF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="005A30AB"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30AB" w:rsidRPr="00801EFD" w:rsidTr="004F32E3">
        <w:trPr>
          <w:trHeight w:val="281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801EFD" w:rsidTr="004F32E3">
        <w:trPr>
          <w:trHeight w:val="281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801EFD" w:rsidTr="004F32E3">
        <w:trPr>
          <w:trHeight w:val="281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30AB" w:rsidRPr="00801EFD" w:rsidTr="004F32E3">
        <w:trPr>
          <w:trHeight w:val="106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936C39" w:rsidRPr="00801EFD" w:rsidTr="004F32E3">
        <w:trPr>
          <w:trHeight w:val="281"/>
        </w:trPr>
        <w:tc>
          <w:tcPr>
            <w:tcW w:w="2187" w:type="dxa"/>
          </w:tcPr>
          <w:p w:rsidR="00936C39" w:rsidRPr="00801EFD" w:rsidRDefault="00936C39" w:rsidP="00936C3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936C39" w:rsidRPr="00936C39" w:rsidRDefault="00936C39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36C39">
              <w:rPr>
                <w:rFonts w:asciiTheme="majorBidi" w:hAnsiTheme="majorBidi"/>
                <w:sz w:val="26"/>
                <w:szCs w:val="26"/>
              </w:rPr>
              <w:t>3</w:t>
            </w:r>
            <w:r w:rsidR="00DF5B7F">
              <w:rPr>
                <w:rFonts w:asciiTheme="majorBidi" w:hAnsiTheme="majorBidi"/>
                <w:sz w:val="26"/>
                <w:szCs w:val="26"/>
              </w:rPr>
              <w:t>2</w:t>
            </w:r>
            <w:r w:rsidRPr="00936C39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191</w:t>
            </w:r>
            <w:r w:rsidRPr="00936C39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:rsidR="00936C39" w:rsidRPr="00587CF9" w:rsidRDefault="00936C39" w:rsidP="00936C39"/>
        </w:tc>
        <w:tc>
          <w:tcPr>
            <w:tcW w:w="1251" w:type="dxa"/>
            <w:shd w:val="clear" w:color="auto" w:fill="auto"/>
          </w:tcPr>
          <w:p w:rsidR="00936C39" w:rsidRPr="00936C39" w:rsidRDefault="00936C39" w:rsidP="000350D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36C39">
              <w:rPr>
                <w:rFonts w:asciiTheme="majorBidi" w:hAnsiTheme="majorBidi"/>
                <w:sz w:val="26"/>
                <w:szCs w:val="26"/>
              </w:rPr>
              <w:t>2,845,86</w:t>
            </w:r>
            <w:r w:rsidR="000350D8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36C39" w:rsidRPr="00587CF9" w:rsidRDefault="00936C39" w:rsidP="00936C39"/>
        </w:tc>
        <w:tc>
          <w:tcPr>
            <w:tcW w:w="1260" w:type="dxa"/>
            <w:shd w:val="clear" w:color="auto" w:fill="auto"/>
          </w:tcPr>
          <w:p w:rsidR="00936C39" w:rsidRPr="00936C39" w:rsidRDefault="00DF5B7F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526</w:t>
            </w:r>
            <w:r w:rsidR="00936C39" w:rsidRPr="00936C39">
              <w:rPr>
                <w:rFonts w:asciiTheme="majorBidi" w:hAnsiTheme="majorBidi"/>
                <w:sz w:val="26"/>
                <w:szCs w:val="26"/>
              </w:rPr>
              <w:t>,9</w:t>
            </w:r>
            <w:r>
              <w:rPr>
                <w:rFonts w:asciiTheme="majorBidi" w:hAnsiTheme="majorBidi"/>
                <w:sz w:val="26"/>
                <w:szCs w:val="26"/>
              </w:rPr>
              <w:t>88,35</w:t>
            </w:r>
            <w:r w:rsidR="00936C39" w:rsidRPr="00936C39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936C39" w:rsidRPr="00587CF9" w:rsidRDefault="00936C39" w:rsidP="00936C39"/>
        </w:tc>
        <w:tc>
          <w:tcPr>
            <w:tcW w:w="1258" w:type="dxa"/>
            <w:shd w:val="clear" w:color="auto" w:fill="auto"/>
          </w:tcPr>
          <w:p w:rsidR="00936C39" w:rsidRPr="00936C39" w:rsidRDefault="00936C39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36C39">
              <w:rPr>
                <w:rFonts w:asciiTheme="majorBidi" w:hAnsiTheme="majorBidi"/>
                <w:sz w:val="26"/>
                <w:szCs w:val="26"/>
              </w:rPr>
              <w:t>50</w:t>
            </w:r>
            <w:r w:rsidR="00DF5B7F">
              <w:rPr>
                <w:rFonts w:asciiTheme="majorBidi" w:hAnsiTheme="majorBidi"/>
                <w:sz w:val="26"/>
                <w:szCs w:val="26"/>
              </w:rPr>
              <w:t>5</w:t>
            </w:r>
            <w:r w:rsidRPr="00936C39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17</w:t>
            </w:r>
            <w:r w:rsidRPr="00936C39">
              <w:rPr>
                <w:rFonts w:asciiTheme="majorBidi" w:hAnsiTheme="majorBidi"/>
                <w:sz w:val="26"/>
                <w:szCs w:val="26"/>
              </w:rPr>
              <w:t>5,</w:t>
            </w:r>
            <w:r w:rsidR="00DF5B7F">
              <w:rPr>
                <w:rFonts w:asciiTheme="majorBidi" w:hAnsiTheme="majorBidi"/>
                <w:sz w:val="26"/>
                <w:szCs w:val="26"/>
              </w:rPr>
              <w:t>728</w:t>
            </w:r>
          </w:p>
        </w:tc>
        <w:tc>
          <w:tcPr>
            <w:tcW w:w="288" w:type="dxa"/>
          </w:tcPr>
          <w:p w:rsidR="00936C39" w:rsidRPr="00587CF9" w:rsidRDefault="00936C39" w:rsidP="00936C39"/>
        </w:tc>
        <w:tc>
          <w:tcPr>
            <w:tcW w:w="1377" w:type="dxa"/>
          </w:tcPr>
          <w:p w:rsidR="00936C39" w:rsidRPr="00936C39" w:rsidRDefault="00DF5B7F" w:rsidP="000350D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1,067,</w:t>
            </w:r>
            <w:r w:rsidR="00936C39" w:rsidRPr="00936C39">
              <w:rPr>
                <w:rFonts w:asciiTheme="majorBidi" w:hAnsiTheme="majorBidi"/>
                <w:sz w:val="26"/>
                <w:szCs w:val="26"/>
              </w:rPr>
              <w:t>2</w:t>
            </w:r>
            <w:r>
              <w:rPr>
                <w:rFonts w:asciiTheme="majorBidi" w:hAnsiTheme="majorBidi"/>
                <w:sz w:val="26"/>
                <w:szCs w:val="26"/>
              </w:rPr>
              <w:t>01</w:t>
            </w:r>
            <w:r w:rsidR="00936C39" w:rsidRPr="00936C39">
              <w:rPr>
                <w:rFonts w:asciiTheme="majorBidi" w:hAnsiTheme="majorBidi"/>
                <w:sz w:val="26"/>
                <w:szCs w:val="26"/>
              </w:rPr>
              <w:t>,</w:t>
            </w:r>
            <w:r w:rsidR="00322DBA">
              <w:rPr>
                <w:rFonts w:asciiTheme="majorBidi" w:hAnsiTheme="majorBidi"/>
                <w:sz w:val="26"/>
                <w:szCs w:val="26"/>
              </w:rPr>
              <w:t>9</w:t>
            </w:r>
            <w:r>
              <w:rPr>
                <w:rFonts w:asciiTheme="majorBidi" w:hAnsiTheme="majorBidi"/>
                <w:sz w:val="26"/>
                <w:szCs w:val="26"/>
              </w:rPr>
              <w:t>0</w:t>
            </w:r>
            <w:r w:rsidR="000350D8">
              <w:rPr>
                <w:rFonts w:asciiTheme="majorBidi" w:hAnsiTheme="majorBidi"/>
                <w:sz w:val="26"/>
                <w:szCs w:val="26"/>
              </w:rPr>
              <w:t>1</w:t>
            </w:r>
          </w:p>
        </w:tc>
      </w:tr>
      <w:tr w:rsidR="00483D4F" w:rsidRPr="00801EFD" w:rsidTr="004F32E3">
        <w:trPr>
          <w:trHeight w:val="281"/>
        </w:trPr>
        <w:tc>
          <w:tcPr>
            <w:tcW w:w="2187" w:type="dxa"/>
          </w:tcPr>
          <w:p w:rsidR="00483D4F" w:rsidRPr="00801EFD" w:rsidRDefault="00483D4F" w:rsidP="00483D4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483D4F" w:rsidRPr="00801EFD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83D4F" w:rsidRPr="00801EFD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483D4F" w:rsidRPr="00801EFD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483D4F" w:rsidRPr="00801EFD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483D4F" w:rsidRPr="00801EFD" w:rsidRDefault="00483D4F" w:rsidP="00483D4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483D4F" w:rsidRPr="00801EFD" w:rsidRDefault="00483D4F" w:rsidP="00483D4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483D4F" w:rsidRPr="00801EFD" w:rsidRDefault="00483D4F" w:rsidP="0048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483D4F" w:rsidRPr="00801EFD" w:rsidDel="001E262A" w:rsidRDefault="00483D4F" w:rsidP="00483D4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483D4F" w:rsidRPr="00801EFD" w:rsidRDefault="00936C39" w:rsidP="000350D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C39">
              <w:rPr>
                <w:rFonts w:asciiTheme="majorBidi" w:hAnsiTheme="majorBidi" w:cstheme="majorBidi"/>
                <w:sz w:val="26"/>
                <w:szCs w:val="26"/>
              </w:rPr>
              <w:t>484,624,04</w:t>
            </w:r>
            <w:r w:rsidR="000350D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A30AB" w:rsidRPr="00801EFD" w:rsidTr="004F32E3">
        <w:trPr>
          <w:trHeight w:val="281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5A30AB" w:rsidRPr="00801EFD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801EFD" w:rsidRDefault="005A30AB" w:rsidP="00B81284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5A30AB" w:rsidRPr="00801EFD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5A30AB" w:rsidRPr="00801EFD" w:rsidRDefault="005A30AB" w:rsidP="00B81284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5A30AB" w:rsidRPr="00801EFD" w:rsidRDefault="005A30AB" w:rsidP="00B81284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5A30AB" w:rsidRPr="00801EFD" w:rsidDel="001E262A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5A30AB" w:rsidRPr="00801EFD" w:rsidDel="001E262A" w:rsidRDefault="005A30AB" w:rsidP="00B81284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A30AB" w:rsidRPr="00801EFD" w:rsidRDefault="00FF625E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25E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F625E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="00DF5B7F">
              <w:rPr>
                <w:rFonts w:asciiTheme="majorBidi" w:hAnsiTheme="majorBidi"/>
                <w:sz w:val="26"/>
                <w:szCs w:val="26"/>
              </w:rPr>
              <w:t>51</w:t>
            </w:r>
            <w:r w:rsidRPr="00FF625E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825</w:t>
            </w:r>
            <w:r w:rsidRPr="00FF625E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943</w:t>
            </w:r>
          </w:p>
        </w:tc>
      </w:tr>
      <w:tr w:rsidR="005A30AB" w:rsidRPr="00801EFD" w:rsidTr="004F32E3">
        <w:trPr>
          <w:trHeight w:val="106"/>
        </w:trPr>
        <w:tc>
          <w:tcPr>
            <w:tcW w:w="2187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801EFD" w:rsidRDefault="005A30AB" w:rsidP="00B81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936C39" w:rsidRPr="00801EFD" w:rsidTr="004F32E3">
        <w:trPr>
          <w:trHeight w:val="281"/>
        </w:trPr>
        <w:tc>
          <w:tcPr>
            <w:tcW w:w="2187" w:type="dxa"/>
          </w:tcPr>
          <w:p w:rsidR="00936C39" w:rsidRPr="00801EFD" w:rsidRDefault="00936C39" w:rsidP="00936C3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936C39" w:rsidRPr="00936C39" w:rsidRDefault="00DF5B7F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36C39" w:rsidRPr="0093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936C39" w:rsidRPr="0093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:rsidR="00936C39" w:rsidRPr="007B30B6" w:rsidRDefault="00936C39" w:rsidP="00936C39"/>
        </w:tc>
        <w:tc>
          <w:tcPr>
            <w:tcW w:w="1251" w:type="dxa"/>
            <w:shd w:val="clear" w:color="auto" w:fill="auto"/>
          </w:tcPr>
          <w:p w:rsidR="00936C39" w:rsidRPr="00936C39" w:rsidRDefault="00936C39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C39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308</w:t>
            </w:r>
            <w:r w:rsidRPr="0093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36C3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936C39" w:rsidRPr="007B30B6" w:rsidRDefault="00936C39" w:rsidP="00936C39"/>
        </w:tc>
        <w:tc>
          <w:tcPr>
            <w:tcW w:w="1260" w:type="dxa"/>
            <w:shd w:val="clear" w:color="auto" w:fill="auto"/>
          </w:tcPr>
          <w:p w:rsidR="00936C39" w:rsidRPr="00936C39" w:rsidRDefault="00936C39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C3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35,168</w:t>
            </w:r>
            <w:r w:rsidRPr="0093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:rsidR="00936C39" w:rsidRPr="007B30B6" w:rsidRDefault="00936C39" w:rsidP="00936C39"/>
        </w:tc>
        <w:tc>
          <w:tcPr>
            <w:tcW w:w="1258" w:type="dxa"/>
            <w:shd w:val="clear" w:color="auto" w:fill="auto"/>
          </w:tcPr>
          <w:p w:rsidR="00936C39" w:rsidRPr="00936C39" w:rsidRDefault="00936C39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6C39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3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Pr="00936C3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288" w:type="dxa"/>
          </w:tcPr>
          <w:p w:rsidR="00936C39" w:rsidRPr="00801EFD" w:rsidDel="001E262A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936C39" w:rsidRPr="00936C39" w:rsidRDefault="00936C39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36C39">
              <w:rPr>
                <w:rFonts w:asciiTheme="majorBidi" w:hAnsiTheme="majorBidi"/>
                <w:sz w:val="26"/>
                <w:szCs w:val="26"/>
              </w:rPr>
              <w:t>1,2</w:t>
            </w:r>
            <w:r w:rsidR="00DF5B7F">
              <w:rPr>
                <w:rFonts w:asciiTheme="majorBidi" w:hAnsiTheme="majorBidi"/>
                <w:sz w:val="26"/>
                <w:szCs w:val="26"/>
              </w:rPr>
              <w:t>16</w:t>
            </w:r>
            <w:r w:rsidRPr="00936C39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487</w:t>
            </w:r>
            <w:r w:rsidRPr="00936C39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989</w:t>
            </w:r>
          </w:p>
        </w:tc>
      </w:tr>
      <w:tr w:rsidR="00936C39" w:rsidRPr="00801EFD" w:rsidTr="004F32E3">
        <w:trPr>
          <w:trHeight w:val="281"/>
        </w:trPr>
        <w:tc>
          <w:tcPr>
            <w:tcW w:w="2187" w:type="dxa"/>
          </w:tcPr>
          <w:p w:rsidR="00936C39" w:rsidRPr="00801EFD" w:rsidRDefault="00936C39" w:rsidP="00936C3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936C39" w:rsidRPr="00801EFD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6C39" w:rsidRPr="00801EFD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936C39" w:rsidRPr="00801EFD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6C39" w:rsidRPr="00801EFD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936C39" w:rsidRPr="00801EFD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36C39" w:rsidRPr="00801EFD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936C39" w:rsidRPr="00801EFD" w:rsidDel="001E262A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936C39" w:rsidRPr="00801EFD" w:rsidDel="001E262A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936C39" w:rsidRPr="00936C39" w:rsidRDefault="00936C39" w:rsidP="00936C39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36C39">
              <w:rPr>
                <w:rFonts w:asciiTheme="majorBidi" w:hAnsiTheme="majorBidi"/>
                <w:sz w:val="26"/>
                <w:szCs w:val="26"/>
              </w:rPr>
              <w:t>98,423,364</w:t>
            </w:r>
          </w:p>
        </w:tc>
      </w:tr>
      <w:tr w:rsidR="00E51CE9" w:rsidRPr="00801EFD" w:rsidTr="004F32E3">
        <w:trPr>
          <w:trHeight w:val="281"/>
        </w:trPr>
        <w:tc>
          <w:tcPr>
            <w:tcW w:w="2187" w:type="dxa"/>
          </w:tcPr>
          <w:p w:rsidR="00E51CE9" w:rsidRPr="00801EFD" w:rsidRDefault="00E51CE9" w:rsidP="00E51CE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E51CE9" w:rsidRPr="00801EFD" w:rsidDel="001E262A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E51CE9" w:rsidRPr="00801EFD" w:rsidDel="001E262A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E51CE9" w:rsidRPr="00801EFD" w:rsidRDefault="00FF625E" w:rsidP="00DF5B7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25E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F625E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="00DF5B7F">
              <w:rPr>
                <w:rFonts w:asciiTheme="majorBidi" w:hAnsiTheme="majorBidi"/>
                <w:sz w:val="26"/>
                <w:szCs w:val="26"/>
              </w:rPr>
              <w:t>1</w:t>
            </w:r>
            <w:r w:rsidR="00DF5B7F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FF625E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911</w:t>
            </w:r>
            <w:r w:rsidRPr="00FF625E">
              <w:rPr>
                <w:rFonts w:asciiTheme="majorBidi" w:hAnsiTheme="majorBidi"/>
                <w:sz w:val="26"/>
                <w:szCs w:val="26"/>
              </w:rPr>
              <w:t>,</w:t>
            </w:r>
            <w:r w:rsidR="00DF5B7F">
              <w:rPr>
                <w:rFonts w:asciiTheme="majorBidi" w:hAnsiTheme="majorBidi"/>
                <w:sz w:val="26"/>
                <w:szCs w:val="26"/>
              </w:rPr>
              <w:t>353</w:t>
            </w:r>
          </w:p>
        </w:tc>
      </w:tr>
    </w:tbl>
    <w:p w:rsidR="005A30AB" w:rsidRPr="00E12B9D" w:rsidRDefault="005A30AB" w:rsidP="00403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87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862E75" w:rsidRPr="00801EFD" w:rsidTr="004F32E3">
        <w:trPr>
          <w:trHeight w:val="106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62E75" w:rsidRPr="00801EFD" w:rsidTr="004F32E3">
        <w:trPr>
          <w:trHeight w:val="106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28,326,277</w:t>
            </w: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2,616,402</w:t>
            </w: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494,335,703</w:t>
            </w:r>
          </w:p>
        </w:tc>
        <w:tc>
          <w:tcPr>
            <w:tcW w:w="236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520,257,846</w:t>
            </w:r>
          </w:p>
        </w:tc>
        <w:tc>
          <w:tcPr>
            <w:tcW w:w="288" w:type="dxa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1,045,536,228</w:t>
            </w: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537,534,361</w:t>
            </w: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1,583,070,589</w:t>
            </w:r>
          </w:p>
        </w:tc>
      </w:tr>
      <w:tr w:rsidR="00862E75" w:rsidRPr="00801EFD" w:rsidTr="004F32E3">
        <w:trPr>
          <w:trHeight w:val="106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42,934,201</w:t>
            </w: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6,877,317</w:t>
            </w:r>
          </w:p>
        </w:tc>
        <w:tc>
          <w:tcPr>
            <w:tcW w:w="270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815,233,327</w:t>
            </w:r>
          </w:p>
        </w:tc>
        <w:tc>
          <w:tcPr>
            <w:tcW w:w="236" w:type="dxa"/>
            <w:shd w:val="clear" w:color="auto" w:fill="auto"/>
          </w:tcPr>
          <w:p w:rsidR="00862E75" w:rsidRPr="00801EFD" w:rsidRDefault="00862E75" w:rsidP="00C20FF3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359,455,383</w:t>
            </w:r>
          </w:p>
        </w:tc>
        <w:tc>
          <w:tcPr>
            <w:tcW w:w="288" w:type="dxa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1,224,500,228</w:t>
            </w: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801EFD" w:rsidDel="001E262A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106,944,634</w:t>
            </w:r>
          </w:p>
        </w:tc>
      </w:tr>
      <w:tr w:rsidR="00862E75" w:rsidRPr="00801EFD" w:rsidTr="004F32E3">
        <w:trPr>
          <w:trHeight w:val="281"/>
        </w:trPr>
        <w:tc>
          <w:tcPr>
            <w:tcW w:w="2187" w:type="dxa"/>
          </w:tcPr>
          <w:p w:rsidR="00862E75" w:rsidRPr="00801EFD" w:rsidRDefault="00862E75" w:rsidP="00C20FF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801EFD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801EFD" w:rsidDel="001E262A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801EFD" w:rsidDel="001E262A" w:rsidRDefault="00862E75" w:rsidP="00C20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801EFD" w:rsidRDefault="00862E75" w:rsidP="00C20FF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1,331,444,862</w:t>
            </w:r>
          </w:p>
        </w:tc>
      </w:tr>
    </w:tbl>
    <w:p w:rsidR="00403392" w:rsidRPr="00E12B9D" w:rsidRDefault="00403392" w:rsidP="00403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F2A02" w:rsidRPr="00801EFD" w:rsidRDefault="00DB2DAD" w:rsidP="00A24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3F2A02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E12B9D" w:rsidRDefault="00A4104C" w:rsidP="00DD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Pr="00801EFD" w:rsidRDefault="005B7353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F360C9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360C9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F360C9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F360C9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9513A4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4104C" w:rsidRPr="00801EFD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01EFD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5B7353" w:rsidRPr="00E12B9D" w:rsidRDefault="005B7353" w:rsidP="00DD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10"/>
        <w:gridCol w:w="270"/>
        <w:gridCol w:w="1710"/>
      </w:tblGrid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F360C9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42541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5B7353" w:rsidRPr="00801EFD" w:rsidRDefault="00182241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DB2DAD" w:rsidRPr="00801EFD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5E34D7" w:rsidRDefault="005B7353" w:rsidP="001D1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801EFD" w:rsidRDefault="005B7353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F360C9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360C9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F360C9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F360C9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B81284" w:rsidRPr="00801EFD">
        <w:rPr>
          <w:rFonts w:asciiTheme="majorBidi" w:hAnsiTheme="majorBidi" w:cstheme="majorBidi"/>
          <w:sz w:val="26"/>
          <w:szCs w:val="26"/>
        </w:rPr>
        <w:t>9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24D26" w:rsidRPr="005E34D7" w:rsidRDefault="00A24D26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10"/>
        <w:gridCol w:w="270"/>
        <w:gridCol w:w="1705"/>
      </w:tblGrid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F360C9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F360C9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360C9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374BA1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20,080,257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20,089,264 </w:t>
            </w:r>
          </w:p>
        </w:tc>
      </w:tr>
      <w:tr w:rsidR="00F360C9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801EFD" w:rsidRDefault="00374BA1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79,352,910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59,072,594 </w:t>
            </w:r>
          </w:p>
        </w:tc>
      </w:tr>
      <w:tr w:rsidR="00F360C9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801EFD" w:rsidRDefault="00374BA1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99,433,167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801EFD" w:rsidRDefault="00F360C9" w:rsidP="00F36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79,161,858</w:t>
            </w:r>
          </w:p>
        </w:tc>
      </w:tr>
    </w:tbl>
    <w:p w:rsidR="00ED4CDB" w:rsidRPr="005E34D7" w:rsidRDefault="00ED4CDB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801EFD" w:rsidRDefault="00A42AE0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5E34D7" w:rsidRDefault="005B7353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20742" w:rsidRPr="00801EFD" w:rsidRDefault="005B7353" w:rsidP="005B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01EFD">
        <w:rPr>
          <w:rFonts w:asciiTheme="majorBidi" w:eastAsia="Cordia New" w:hAnsiTheme="majorBidi" w:cstheme="majorBidi"/>
          <w:sz w:val="26"/>
          <w:szCs w:val="26"/>
          <w:cs/>
        </w:rPr>
        <w:t xml:space="preserve">ณ 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A42AE0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A42AE0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A42AE0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42AE0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AB3FF6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801EFD">
        <w:rPr>
          <w:rFonts w:asciiTheme="majorBidi" w:eastAsia="Cordia New" w:hAnsiTheme="majorBidi" w:cstheme="majorBidi"/>
          <w:sz w:val="26"/>
          <w:szCs w:val="26"/>
          <w:cs/>
        </w:rPr>
        <w:t>บริษัท</w:t>
      </w:r>
      <w:r w:rsidR="009E5D33" w:rsidRPr="00801EFD">
        <w:rPr>
          <w:rFonts w:asciiTheme="majorBidi" w:eastAsia="Cordia New" w:hAnsiTheme="majorBidi" w:cstheme="majorBidi"/>
          <w:sz w:val="26"/>
          <w:szCs w:val="26"/>
          <w:cs/>
        </w:rPr>
        <w:t>มี</w:t>
      </w:r>
    </w:p>
    <w:p w:rsidR="00520742" w:rsidRPr="005E34D7" w:rsidRDefault="00520742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20742" w:rsidRPr="00801EFD" w:rsidRDefault="00520742" w:rsidP="0052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801EFD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ได้ไปฝากไว้กับบริษัทหลักทรัพย์แห่งหนึ่งเพื่อใช้เป็นสินทรัพย์หนุนหลังของบริษัท</w:t>
      </w:r>
      <w:r w:rsidRPr="00801EFD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520742" w:rsidRPr="005E34D7" w:rsidRDefault="00520742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4"/>
        <w:gridCol w:w="1701"/>
        <w:gridCol w:w="283"/>
        <w:gridCol w:w="1701"/>
      </w:tblGrid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A42AE0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A42AE0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34,984,432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54,093,981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8,078,281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25,047,743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26,316,576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52,655,414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53,539,462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20,148,183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40,470,158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9,949,674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20,183,048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A42AE0" w:rsidRPr="00801EFD" w:rsidTr="004F32E3">
        <w:tc>
          <w:tcPr>
            <w:tcW w:w="5994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2AE0" w:rsidRPr="00801EFD" w:rsidRDefault="00616616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152,414,037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2AE0" w:rsidRPr="00801EFD" w:rsidRDefault="00A42AE0" w:rsidP="00A42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204,070,238</w:t>
            </w:r>
          </w:p>
        </w:tc>
      </w:tr>
    </w:tbl>
    <w:p w:rsidR="00520742" w:rsidRPr="00801EFD" w:rsidRDefault="005E34D7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520742" w:rsidRPr="00801EFD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>ข)</w:t>
      </w:r>
      <w:r w:rsidR="00520742" w:rsidRPr="00801EFD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801EFD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="00520742" w:rsidRPr="00801EFD">
        <w:rPr>
          <w:rFonts w:asciiTheme="majorBidi" w:hAnsiTheme="majorBidi" w:cstheme="majorBidi"/>
          <w:sz w:val="26"/>
          <w:szCs w:val="26"/>
          <w:cs/>
        </w:rPr>
        <w:t>ได้วางไว้กับ</w:t>
      </w:r>
      <w:r w:rsidR="00520742" w:rsidRPr="00801EFD">
        <w:rPr>
          <w:rFonts w:asciiTheme="majorBidi" w:hAnsiTheme="majorBidi" w:cstheme="majorBidi"/>
          <w:sz w:val="26"/>
          <w:szCs w:val="26"/>
          <w:cs/>
          <w:lang w:val="th-TH"/>
        </w:rPr>
        <w:t>ศาล</w:t>
      </w:r>
      <w:r w:rsidR="00520742" w:rsidRPr="00801EFD">
        <w:rPr>
          <w:rFonts w:asciiTheme="majorBidi" w:hAnsiTheme="majorBidi" w:cstheme="majorBidi"/>
          <w:sz w:val="26"/>
          <w:szCs w:val="26"/>
          <w:cs/>
        </w:rPr>
        <w:t>เพื่อใช้เป็นหลักทรัพย์ในการค้ำประกันกรณีผู้เอาประกันที่เป็นผู้ขับขี่รถยนต์ที่ตกเป็นผู้ต้องหาดังนี้</w:t>
      </w:r>
    </w:p>
    <w:p w:rsidR="00520742" w:rsidRPr="005E34D7" w:rsidRDefault="00520742" w:rsidP="00ED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7"/>
        <w:gridCol w:w="1701"/>
        <w:gridCol w:w="283"/>
        <w:gridCol w:w="1701"/>
      </w:tblGrid>
      <w:tr w:rsidR="00AB4B0E" w:rsidRPr="00801EFD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A42AE0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A42AE0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4F3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37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B3FF6" w:rsidRPr="00801EFD" w:rsidTr="004F32E3"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801EFD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801EFD" w:rsidRDefault="00742541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1,745,508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3FF6" w:rsidRPr="00801EFD" w:rsidRDefault="00AB3FF6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B3FF6" w:rsidRPr="00801EFD" w:rsidRDefault="00A42AE0" w:rsidP="00AB3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1,491,523</w:t>
            </w:r>
          </w:p>
        </w:tc>
      </w:tr>
    </w:tbl>
    <w:p w:rsidR="005E34D7" w:rsidRPr="005E34D7" w:rsidRDefault="005E34D7" w:rsidP="0018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801EFD" w:rsidRDefault="00647431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AB3FF6" w:rsidRPr="00801EF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5E34D7" w:rsidRDefault="00AB3FF6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5E34D7">
        <w:rPr>
          <w:rFonts w:asciiTheme="majorBidi" w:hAnsiTheme="majorBidi" w:cstheme="majorBidi"/>
          <w:sz w:val="26"/>
          <w:szCs w:val="26"/>
        </w:rPr>
        <w:t xml:space="preserve"> </w:t>
      </w:r>
    </w:p>
    <w:p w:rsidR="00AB3FF6" w:rsidRPr="00801EFD" w:rsidRDefault="00AB3FF6" w:rsidP="00AB3FF6">
      <w:pPr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5E34D7" w:rsidRDefault="00AB3FF6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801EFD" w:rsidRDefault="005B7353" w:rsidP="005B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5564F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5564F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AB3FF6" w:rsidRPr="00801EFD">
        <w:rPr>
          <w:rFonts w:asciiTheme="majorBidi" w:hAnsiTheme="majorBidi" w:cstheme="majorBidi"/>
          <w:sz w:val="26"/>
          <w:szCs w:val="26"/>
        </w:rPr>
        <w:t>9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801EFD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Pr="00801EFD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</w:t>
      </w:r>
      <w:r w:rsidRPr="00936C39">
        <w:rPr>
          <w:rFonts w:asciiTheme="majorBidi" w:hAnsiTheme="majorBidi" w:cstheme="majorBidi"/>
          <w:sz w:val="26"/>
          <w:szCs w:val="26"/>
          <w:cs/>
        </w:rPr>
        <w:t>สิ้นสุด</w:t>
      </w:r>
      <w:r w:rsidR="005C2010" w:rsidRPr="00936C39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936C39">
        <w:rPr>
          <w:rFonts w:asciiTheme="majorBidi" w:hAnsiTheme="majorBidi" w:cstheme="majorBidi"/>
          <w:sz w:val="26"/>
          <w:szCs w:val="26"/>
        </w:rPr>
        <w:t>256</w:t>
      </w:r>
      <w:r w:rsidR="00F964B6" w:rsidRPr="00936C39">
        <w:rPr>
          <w:rFonts w:asciiTheme="majorBidi" w:hAnsiTheme="majorBidi" w:cstheme="majorBidi"/>
          <w:sz w:val="26"/>
          <w:szCs w:val="26"/>
        </w:rPr>
        <w:t>4</w:t>
      </w:r>
      <w:r w:rsidR="00AB3FF6" w:rsidRPr="00936C39">
        <w:rPr>
          <w:rFonts w:asciiTheme="majorBidi" w:hAnsiTheme="majorBidi" w:cstheme="majorBidi"/>
          <w:sz w:val="26"/>
          <w:szCs w:val="26"/>
        </w:rPr>
        <w:t xml:space="preserve"> </w:t>
      </w:r>
      <w:r w:rsidRPr="00936C39">
        <w:rPr>
          <w:rFonts w:asciiTheme="majorBidi" w:hAnsiTheme="majorBidi" w:cstheme="majorBidi"/>
          <w:sz w:val="26"/>
          <w:szCs w:val="26"/>
          <w:cs/>
        </w:rPr>
        <w:t>จำนวน</w:t>
      </w:r>
      <w:r w:rsidRPr="00801EFD">
        <w:rPr>
          <w:rFonts w:asciiTheme="majorBidi" w:hAnsiTheme="majorBidi" w:cstheme="majorBidi"/>
          <w:sz w:val="26"/>
          <w:szCs w:val="26"/>
          <w:cs/>
        </w:rPr>
        <w:t>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5E34D7" w:rsidRDefault="002E5AB8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31"/>
        <w:gridCol w:w="1701"/>
        <w:gridCol w:w="283"/>
        <w:gridCol w:w="1701"/>
      </w:tblGrid>
      <w:tr w:rsidR="00AB4B0E" w:rsidRPr="00801EFD" w:rsidTr="00B3522B">
        <w:tc>
          <w:tcPr>
            <w:tcW w:w="5931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B3522B">
        <w:tc>
          <w:tcPr>
            <w:tcW w:w="5931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801EFD" w:rsidRDefault="00E5564F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801EFD" w:rsidRDefault="00E5564F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01EF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801EFD" w:rsidTr="00B3522B">
        <w:tc>
          <w:tcPr>
            <w:tcW w:w="5931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51CE9" w:rsidRPr="00801EFD" w:rsidTr="00B3522B">
        <w:tc>
          <w:tcPr>
            <w:tcW w:w="593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801EFD" w:rsidRDefault="00042AF5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42AF5">
              <w:rPr>
                <w:rFonts w:asciiTheme="majorBidi" w:eastAsia="Cordia New" w:hAnsiTheme="majorBidi" w:cstheme="majorBidi"/>
                <w:sz w:val="26"/>
                <w:szCs w:val="26"/>
              </w:rPr>
              <w:t>6,825,031</w:t>
            </w:r>
          </w:p>
        </w:tc>
        <w:tc>
          <w:tcPr>
            <w:tcW w:w="283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4,531,910</w:t>
            </w:r>
          </w:p>
        </w:tc>
      </w:tr>
      <w:tr w:rsidR="00E51CE9" w:rsidRPr="00801EFD" w:rsidTr="00B3522B">
        <w:tc>
          <w:tcPr>
            <w:tcW w:w="593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801EFD" w:rsidRDefault="00042AF5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42AF5">
              <w:rPr>
                <w:rFonts w:asciiTheme="majorBidi" w:eastAsia="Cordia New" w:hAnsiTheme="majorBidi" w:cstheme="majorBidi"/>
                <w:sz w:val="26"/>
                <w:szCs w:val="26"/>
              </w:rPr>
              <w:t>6,022,082</w:t>
            </w:r>
          </w:p>
        </w:tc>
        <w:tc>
          <w:tcPr>
            <w:tcW w:w="283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4,408,040</w:t>
            </w:r>
          </w:p>
        </w:tc>
      </w:tr>
      <w:tr w:rsidR="00E51CE9" w:rsidRPr="00801EFD" w:rsidTr="00B3522B">
        <w:tc>
          <w:tcPr>
            <w:tcW w:w="593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801EFD" w:rsidRDefault="00E51CE9" w:rsidP="00E5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E5564F" w:rsidRPr="00801EFD" w:rsidTr="00B3522B">
        <w:tc>
          <w:tcPr>
            <w:tcW w:w="5931" w:type="dxa"/>
          </w:tcPr>
          <w:p w:rsidR="00E5564F" w:rsidRPr="00AE2D2E" w:rsidRDefault="00E5564F" w:rsidP="00A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E2D2E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5564F" w:rsidRPr="00801EFD" w:rsidRDefault="00042AF5" w:rsidP="00E5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42AF5">
              <w:rPr>
                <w:rFonts w:asciiTheme="majorBidi" w:eastAsia="Cordia New" w:hAnsiTheme="majorBidi" w:cstheme="majorBidi"/>
                <w:sz w:val="26"/>
                <w:szCs w:val="26"/>
              </w:rPr>
              <w:t>12,847,113</w:t>
            </w:r>
          </w:p>
        </w:tc>
        <w:tc>
          <w:tcPr>
            <w:tcW w:w="283" w:type="dxa"/>
          </w:tcPr>
          <w:p w:rsidR="00E5564F" w:rsidRPr="00801EFD" w:rsidRDefault="00E5564F" w:rsidP="00E5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5564F" w:rsidRPr="00801EFD" w:rsidRDefault="00E5564F" w:rsidP="00E5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8,939,950</w:t>
            </w:r>
          </w:p>
        </w:tc>
      </w:tr>
    </w:tbl>
    <w:p w:rsidR="00177150" w:rsidRPr="005E34D7" w:rsidRDefault="00177150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801EFD" w:rsidRDefault="00AB3FF6" w:rsidP="00B3522B">
      <w:pPr>
        <w:numPr>
          <w:ilvl w:val="2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ณ วันที่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E5564F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5564F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</w:rPr>
        <w:t>และวันที่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01EFD">
        <w:rPr>
          <w:rFonts w:asciiTheme="majorBidi" w:hAnsiTheme="majorBidi" w:cstheme="majorBidi"/>
          <w:sz w:val="26"/>
          <w:szCs w:val="26"/>
        </w:rPr>
        <w:t>2559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ภาระผูกพันตามสัญญาจ้างพัฒนาโปรแกรมคอมพิวเตอร์จำนวนเงิน </w:t>
      </w:r>
      <w:r w:rsidR="00042AF5">
        <w:rPr>
          <w:rFonts w:asciiTheme="majorBidi" w:hAnsiTheme="majorBidi" w:cstheme="majorBidi"/>
          <w:sz w:val="26"/>
          <w:szCs w:val="26"/>
        </w:rPr>
        <w:t>5</w:t>
      </w:r>
      <w:r w:rsidR="004817A6">
        <w:rPr>
          <w:rFonts w:asciiTheme="majorBidi" w:hAnsiTheme="majorBidi" w:cstheme="majorBidi"/>
          <w:sz w:val="26"/>
          <w:szCs w:val="26"/>
        </w:rPr>
        <w:t>.0</w:t>
      </w:r>
      <w:r w:rsidR="00E5564F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F964B6" w:rsidRPr="00801EFD">
        <w:rPr>
          <w:rFonts w:asciiTheme="majorBidi" w:hAnsiTheme="majorBidi" w:cstheme="majorBidi"/>
          <w:sz w:val="26"/>
          <w:szCs w:val="26"/>
        </w:rPr>
        <w:t>6</w:t>
      </w:r>
      <w:r w:rsidR="004817A6">
        <w:rPr>
          <w:rFonts w:asciiTheme="majorBidi" w:hAnsiTheme="majorBidi" w:cstheme="majorBidi"/>
          <w:sz w:val="26"/>
          <w:szCs w:val="26"/>
        </w:rPr>
        <w:t>.0</w:t>
      </w:r>
      <w:r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E5564F" w:rsidRPr="00801EFD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:rsidR="00AB3FF6" w:rsidRPr="005E34D7" w:rsidRDefault="00AB3FF6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801EFD" w:rsidRDefault="00FF4823" w:rsidP="007E7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5E34D7" w:rsidRDefault="003F2A02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C14E9" w:rsidRDefault="001C7B1D" w:rsidP="001C7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E5AB8"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 w:rsidR="005139AE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5139AE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139AE"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="005139AE" w:rsidRPr="00801EF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801EFD">
        <w:rPr>
          <w:rFonts w:asciiTheme="majorBidi" w:hAnsiTheme="majorBidi" w:cstheme="majorBidi"/>
          <w:sz w:val="26"/>
          <w:szCs w:val="26"/>
        </w:rPr>
        <w:t>255</w:t>
      </w:r>
      <w:r w:rsidR="00EC5EDD" w:rsidRPr="00801EFD">
        <w:rPr>
          <w:rFonts w:asciiTheme="majorBidi" w:hAnsiTheme="majorBidi" w:cstheme="majorBidi"/>
          <w:sz w:val="26"/>
          <w:szCs w:val="26"/>
        </w:rPr>
        <w:t>9</w:t>
      </w:r>
      <w:r w:rsidR="007259EA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5F1B" w:rsidRPr="00801EFD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="002E5AB8" w:rsidRPr="00801EFD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ถูกฟ้องร้องคดีจากการเป็นผู้รับประกันภัย</w:t>
      </w:r>
      <w:r w:rsidR="00EA5484" w:rsidRPr="00801EFD">
        <w:rPr>
          <w:rFonts w:asciiTheme="majorBidi" w:hAnsiTheme="majorBidi" w:cstheme="majorBidi"/>
          <w:sz w:val="26"/>
          <w:szCs w:val="26"/>
          <w:cs/>
          <w:lang w:val="th-TH"/>
        </w:rPr>
        <w:t>หลายราย</w:t>
      </w:r>
      <w:r w:rsidR="002E5AB8" w:rsidRPr="00801EFD">
        <w:rPr>
          <w:rFonts w:asciiTheme="majorBidi" w:hAnsiTheme="majorBidi" w:cstheme="majorBidi"/>
          <w:sz w:val="26"/>
          <w:szCs w:val="26"/>
          <w:cs/>
          <w:lang w:val="th-TH"/>
        </w:rPr>
        <w:t>โดยมีท</w:t>
      </w:r>
      <w:r w:rsidR="00053D85" w:rsidRPr="00801EFD">
        <w:rPr>
          <w:rFonts w:asciiTheme="majorBidi" w:hAnsiTheme="majorBidi" w:cstheme="majorBidi"/>
          <w:sz w:val="26"/>
          <w:szCs w:val="26"/>
          <w:cs/>
          <w:lang w:val="th-TH"/>
        </w:rPr>
        <w:t>ุนทรัพย์ถูกฟ้อง</w:t>
      </w:r>
      <w:r w:rsidR="00E962E9"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(เฉพาะส่วนที่บริษัทเป็นจำเลยร่วม) </w:t>
      </w:r>
      <w:r w:rsidR="00053D85" w:rsidRPr="00801EFD">
        <w:rPr>
          <w:rFonts w:asciiTheme="majorBidi" w:hAnsiTheme="majorBidi" w:cstheme="majorBidi"/>
          <w:sz w:val="26"/>
          <w:szCs w:val="26"/>
          <w:cs/>
          <w:lang w:val="th-TH"/>
        </w:rPr>
        <w:t>เป็นจำนวนเงินรวม</w:t>
      </w:r>
      <w:r w:rsidR="00053D85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B100AE">
        <w:rPr>
          <w:rFonts w:asciiTheme="majorBidi" w:hAnsiTheme="majorBidi" w:cstheme="majorBidi"/>
          <w:sz w:val="26"/>
          <w:szCs w:val="26"/>
        </w:rPr>
        <w:t>104.</w:t>
      </w:r>
      <w:r w:rsidR="00AE3F2A">
        <w:rPr>
          <w:rFonts w:asciiTheme="majorBidi" w:hAnsiTheme="majorBidi" w:cstheme="majorBidi"/>
          <w:sz w:val="26"/>
          <w:szCs w:val="26"/>
        </w:rPr>
        <w:t>0</w:t>
      </w:r>
      <w:r w:rsidR="00B100AE">
        <w:rPr>
          <w:rFonts w:asciiTheme="majorBidi" w:hAnsiTheme="majorBidi" w:cstheme="majorBidi"/>
          <w:sz w:val="26"/>
          <w:szCs w:val="26"/>
        </w:rPr>
        <w:t xml:space="preserve"> </w:t>
      </w:r>
      <w:r w:rsidR="007B5F1B" w:rsidRPr="00801EFD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801EF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801EFD">
        <w:rPr>
          <w:rFonts w:asciiTheme="majorBidi" w:hAnsiTheme="majorBidi" w:cstheme="majorBidi"/>
          <w:sz w:val="26"/>
          <w:szCs w:val="26"/>
        </w:rPr>
        <w:t xml:space="preserve">10.6 </w:t>
      </w:r>
      <w:r w:rsidR="00436D1E" w:rsidRPr="00801EFD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2E5AB8" w:rsidRPr="00801EFD">
        <w:rPr>
          <w:rFonts w:asciiTheme="majorBidi" w:hAnsiTheme="majorBidi" w:cstheme="majorBidi"/>
          <w:sz w:val="26"/>
          <w:szCs w:val="26"/>
          <w:cs/>
          <w:lang w:val="th-TH"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A24D26" w:rsidRPr="00801EFD">
        <w:rPr>
          <w:rFonts w:asciiTheme="majorBidi" w:hAnsiTheme="majorBidi" w:cstheme="majorBidi"/>
          <w:sz w:val="26"/>
          <w:szCs w:val="26"/>
          <w:cs/>
          <w:lang w:val="th-TH"/>
        </w:rPr>
        <w:t>เงิน</w:t>
      </w:r>
      <w:r w:rsidR="00053D85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B100AE">
        <w:rPr>
          <w:rFonts w:asciiTheme="majorBidi" w:hAnsiTheme="majorBidi" w:cstheme="majorBidi"/>
          <w:sz w:val="26"/>
          <w:szCs w:val="26"/>
        </w:rPr>
        <w:t>21.0</w:t>
      </w:r>
      <w:r w:rsidR="005139AE"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B5F1B" w:rsidRPr="00801EFD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436D1E" w:rsidRPr="00801EF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801EFD">
        <w:rPr>
          <w:rFonts w:asciiTheme="majorBidi" w:hAnsiTheme="majorBidi" w:cstheme="majorBidi"/>
          <w:sz w:val="26"/>
          <w:szCs w:val="26"/>
        </w:rPr>
        <w:t xml:space="preserve">5.1 </w:t>
      </w:r>
      <w:r w:rsidR="00436D1E" w:rsidRPr="00801EFD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801EFD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EC14E9" w:rsidRPr="00EC14E9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AE3F2A">
        <w:rPr>
          <w:rFonts w:asciiTheme="majorBidi" w:hAnsiTheme="majorBidi" w:cstheme="majorBidi"/>
          <w:sz w:val="26"/>
          <w:szCs w:val="26"/>
        </w:rPr>
        <w:t>2</w:t>
      </w:r>
      <w:r w:rsidR="00B100AE">
        <w:rPr>
          <w:rFonts w:asciiTheme="majorBidi" w:hAnsiTheme="majorBidi" w:cstheme="majorBidi"/>
          <w:sz w:val="26"/>
          <w:szCs w:val="26"/>
        </w:rPr>
        <w:t>.</w:t>
      </w:r>
      <w:r w:rsidR="00AE3F2A">
        <w:rPr>
          <w:rFonts w:asciiTheme="majorBidi" w:hAnsiTheme="majorBidi" w:cstheme="majorBidi"/>
          <w:sz w:val="26"/>
          <w:szCs w:val="26"/>
        </w:rPr>
        <w:t>4</w:t>
      </w:r>
      <w:r w:rsidR="00EC14E9" w:rsidRPr="00EC14E9">
        <w:rPr>
          <w:rFonts w:asciiTheme="majorBidi" w:hAnsiTheme="majorBidi"/>
          <w:sz w:val="26"/>
          <w:szCs w:val="26"/>
          <w:cs/>
          <w:lang w:val="th-TH"/>
        </w:rPr>
        <w:t xml:space="preserve"> ล้านบาท</w:t>
      </w:r>
      <w:r w:rsidR="00EC14E9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EC14E9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2322F3">
        <w:rPr>
          <w:rFonts w:asciiTheme="majorBidi" w:hAnsiTheme="majorBidi" w:hint="cs"/>
          <w:sz w:val="26"/>
          <w:szCs w:val="26"/>
          <w:cs/>
          <w:lang w:val="th-TH"/>
        </w:rPr>
        <w:t>สำรอง</w:t>
      </w:r>
      <w:r w:rsidR="00B100AE">
        <w:rPr>
          <w:rFonts w:asciiTheme="majorBidi" w:hAnsiTheme="majorBidi" w:hint="cs"/>
          <w:sz w:val="26"/>
          <w:szCs w:val="26"/>
          <w:cs/>
          <w:lang w:val="th-TH"/>
        </w:rPr>
        <w:t>ค่าสินไหม</w:t>
      </w:r>
      <w:r w:rsidR="002322F3">
        <w:rPr>
          <w:rFonts w:asciiTheme="majorBidi" w:hAnsiTheme="majorBidi" w:hint="cs"/>
          <w:sz w:val="26"/>
          <w:szCs w:val="26"/>
          <w:cs/>
          <w:lang w:val="th-TH"/>
        </w:rPr>
        <w:t>ทดแทน</w:t>
      </w:r>
      <w:r w:rsidR="00B100AE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EC14E9">
        <w:rPr>
          <w:rFonts w:asciiTheme="majorBidi" w:hAnsiTheme="majorBidi"/>
          <w:sz w:val="26"/>
          <w:szCs w:val="26"/>
          <w:cs/>
          <w:lang w:val="th-TH"/>
        </w:rPr>
        <w:t xml:space="preserve">ณ วันที่ </w:t>
      </w:r>
      <w:r w:rsidR="00EC14E9"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="00EC14E9" w:rsidRPr="00801EF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EC14E9" w:rsidRPr="00801EFD">
        <w:rPr>
          <w:rFonts w:asciiTheme="majorBidi" w:hAnsiTheme="majorBidi" w:cstheme="majorBidi"/>
          <w:sz w:val="26"/>
          <w:szCs w:val="26"/>
        </w:rPr>
        <w:t>2560</w:t>
      </w:r>
      <w:r w:rsidR="00EC14E9">
        <w:rPr>
          <w:rFonts w:asciiTheme="majorBidi" w:hAnsiTheme="majorBidi" w:cstheme="majorBidi"/>
          <w:sz w:val="26"/>
          <w:szCs w:val="26"/>
        </w:rPr>
        <w:t xml:space="preserve"> </w:t>
      </w:r>
      <w:r w:rsidR="00EC14E9" w:rsidRPr="00DB5581">
        <w:rPr>
          <w:rFonts w:ascii="Angsana New" w:hAnsi="Angsana New"/>
          <w:sz w:val="26"/>
          <w:szCs w:val="26"/>
          <w:cs/>
        </w:rPr>
        <w:t>(</w:t>
      </w:r>
      <w:r w:rsidR="00EC14E9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B857A9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EC14E9" w:rsidRPr="00DB5581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="00EC14E9" w:rsidRPr="00DB5581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EC14E9" w:rsidRPr="00DB5581">
        <w:rPr>
          <w:rFonts w:ascii="Angsana New" w:hAnsi="Angsana New"/>
          <w:sz w:val="26"/>
          <w:szCs w:val="26"/>
        </w:rPr>
        <w:t>255</w:t>
      </w:r>
      <w:r w:rsidR="00B857A9">
        <w:rPr>
          <w:rFonts w:ascii="Angsana New" w:hAnsi="Angsana New"/>
          <w:sz w:val="26"/>
          <w:szCs w:val="26"/>
        </w:rPr>
        <w:t>9</w:t>
      </w:r>
      <w:r w:rsidR="00EC14E9" w:rsidRPr="00DB5581">
        <w:rPr>
          <w:rFonts w:ascii="Angsana New" w:hAnsi="Angsana New"/>
          <w:sz w:val="26"/>
          <w:szCs w:val="26"/>
        </w:rPr>
        <w:t xml:space="preserve"> : </w:t>
      </w:r>
      <w:r w:rsidR="00EC14E9" w:rsidRPr="00DB5581">
        <w:rPr>
          <w:rFonts w:ascii="Angsana New" w:hAnsi="Angsana New"/>
          <w:sz w:val="26"/>
          <w:szCs w:val="26"/>
          <w:cs/>
        </w:rPr>
        <w:t>ไม่มี)</w:t>
      </w:r>
      <w:r w:rsidR="00EC14E9">
        <w:rPr>
          <w:rFonts w:asciiTheme="majorBidi" w:hAnsiTheme="majorBidi" w:cstheme="majorBidi"/>
          <w:sz w:val="26"/>
          <w:szCs w:val="26"/>
        </w:rPr>
        <w:t xml:space="preserve"> </w:t>
      </w:r>
      <w:r w:rsidR="00EC14E9" w:rsidRPr="00597B14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1C7B1D" w:rsidRDefault="00146C7A" w:rsidP="001C7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highlight w:val="yellow"/>
          <w:cs/>
          <w:lang w:val="th-TH"/>
        </w:rPr>
        <w:br w:type="page"/>
      </w:r>
      <w:r w:rsidR="001C7B1D" w:rsidRPr="00660DC9">
        <w:rPr>
          <w:rFonts w:asciiTheme="majorBidi" w:hAnsiTheme="majorBidi" w:cstheme="majorBidi" w:hint="cs"/>
          <w:sz w:val="26"/>
          <w:szCs w:val="26"/>
          <w:cs/>
          <w:lang w:val="th-TH"/>
        </w:rPr>
        <w:lastRenderedPageBreak/>
        <w:t>ข)</w:t>
      </w:r>
      <w:r w:rsidR="001C7B1D" w:rsidRPr="00660DC9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เมื่อวันที่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28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ธันวาคม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2559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บริษัทได้รับเอกสารแจ้งความเสียหายจากบริษัทประกันภัยต่อแห่งหนึ่งสำหรับความเสียหายของกรมธรรม์ประกันภัยเบ็ดเตล็ดฉบับหนึ่ง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ที่ออก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ในปี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2554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จากเหตุการณ์น้ำท่วมในปี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2554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บริษัทประกันภัยต่อ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32.0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ล้านบาท (รวมดอกเบี้ยจำนวนเงิน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6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>.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ล้านบาท) ซึ่งบริษัทถูกฟ้องจากบริษัทประกันภัยต่อดังกล่าวแล้วในเดือนตุลาคม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2556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และได้ทำการประนีประนอมยอมความแล้วในเดือนกุมภาพันธ์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2558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จากการทำการประนีประนอมยอมความดังกล่าว บริษัทได้จ่ายให้บริษัทประกันภัยต่อดังกล่าวจำนวน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11.5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ล้านบาทในเดือนกันยายน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2559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ปัจจุบัน บริษัทกำลังตรวจสอบเรื่องดังกล่าวกับการทำประนีประนอมยอมความที่ได้ทำเรียบร้อยแล้ว ผลที่สุดของเรื่องนี้ยังไม่สามารถทราบได้ในปัจจุบัน ฝ่ายบริหารเชื่อว่าไม่มีผลเสียหายที่อาจจะเกิดขึ้นจากเหตุการณ์นี้ ดังนั้น บริษัทไม่ได้บันทึกสำรองผลเสียหายไว้ในงบการเงิน</w:t>
      </w:r>
      <w:r w:rsidR="00F67BC2">
        <w:rPr>
          <w:rFonts w:asciiTheme="majorBidi" w:hAnsiTheme="majorBidi" w:hint="cs"/>
          <w:sz w:val="26"/>
          <w:szCs w:val="26"/>
          <w:cs/>
          <w:lang w:val="th-TH"/>
        </w:rPr>
        <w:t>ระหว่างกาล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สำหรับงวดสิ้นสุดวันที่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31</w:t>
      </w:r>
      <w:r w:rsidR="00660DC9" w:rsidRPr="00660DC9">
        <w:rPr>
          <w:rFonts w:asciiTheme="majorBidi" w:hAnsiTheme="majorBidi"/>
          <w:sz w:val="26"/>
          <w:szCs w:val="26"/>
          <w:cs/>
          <w:lang w:val="th-TH"/>
        </w:rPr>
        <w:t xml:space="preserve"> มีนาคม </w:t>
      </w:r>
      <w:r w:rsidR="00554B7B">
        <w:rPr>
          <w:rFonts w:asciiTheme="majorBidi" w:hAnsiTheme="majorBidi" w:hint="cs"/>
          <w:sz w:val="26"/>
          <w:szCs w:val="26"/>
          <w:cs/>
          <w:lang w:val="th-TH"/>
        </w:rPr>
        <w:t>2560</w:t>
      </w:r>
    </w:p>
    <w:p w:rsidR="00146C7A" w:rsidRDefault="00146C7A" w:rsidP="00A25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A25875" w:rsidRPr="00A25875" w:rsidRDefault="00E26AE6" w:rsidP="00A25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A25875" w:rsidRPr="00A25875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เมื่อวันที่ </w:t>
      </w:r>
      <w:r w:rsidR="00A25875" w:rsidRPr="00A25875">
        <w:rPr>
          <w:rFonts w:asciiTheme="majorBidi" w:hAnsiTheme="majorBidi"/>
          <w:sz w:val="26"/>
          <w:szCs w:val="26"/>
          <w:cs/>
          <w:lang w:val="th-TH"/>
        </w:rPr>
        <w:t xml:space="preserve">16 </w:t>
      </w:r>
      <w:r w:rsidR="00A25875"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กันยายน </w:t>
      </w:r>
      <w:r w:rsidR="00A25875" w:rsidRPr="00A25875">
        <w:rPr>
          <w:rFonts w:asciiTheme="majorBidi" w:hAnsiTheme="majorBidi"/>
          <w:sz w:val="26"/>
          <w:szCs w:val="26"/>
          <w:cs/>
          <w:lang w:val="th-TH"/>
        </w:rPr>
        <w:t xml:space="preserve">2559 </w:t>
      </w:r>
      <w:r w:rsidR="00F67BC2">
        <w:rPr>
          <w:rFonts w:asciiTheme="majorBidi" w:hAnsiTheme="majorBidi" w:cstheme="majorBidi" w:hint="cs"/>
          <w:sz w:val="26"/>
          <w:szCs w:val="26"/>
          <w:cs/>
          <w:lang w:val="th-TH"/>
        </w:rPr>
        <w:t>บริษัทได้รับจดหมาย</w:t>
      </w:r>
      <w:r w:rsidR="00A25875"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หนึ่งฉบับจาก คปภ. ให้ทำการจ่ายค่าปรับจำนวนรวมประมาณ </w:t>
      </w:r>
      <w:r w:rsidR="00A25875" w:rsidRPr="00A25875">
        <w:rPr>
          <w:rFonts w:asciiTheme="majorBidi" w:hAnsiTheme="majorBidi"/>
          <w:sz w:val="26"/>
          <w:szCs w:val="26"/>
          <w:cs/>
          <w:lang w:val="th-TH"/>
        </w:rPr>
        <w:t xml:space="preserve">5.4 </w:t>
      </w:r>
      <w:r w:rsidR="00A25875"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ล้านบาท </w:t>
      </w:r>
      <w:r w:rsidR="00A25875" w:rsidRPr="00A25875">
        <w:rPr>
          <w:rFonts w:asciiTheme="majorBidi" w:hAnsiTheme="majorBidi"/>
          <w:sz w:val="26"/>
          <w:szCs w:val="26"/>
          <w:cs/>
          <w:lang w:val="th-TH"/>
        </w:rPr>
        <w:t> </w:t>
      </w:r>
      <w:r w:rsidR="00F67BC2">
        <w:rPr>
          <w:rFonts w:asciiTheme="majorBidi" w:hAnsiTheme="majorBidi" w:cstheme="majorBidi" w:hint="cs"/>
          <w:sz w:val="26"/>
          <w:szCs w:val="26"/>
          <w:cs/>
          <w:lang w:val="th-TH"/>
        </w:rPr>
        <w:t>โดยอ้างว่าบริษัท</w:t>
      </w:r>
      <w:r w:rsidR="00A25875"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ประวิงการจ่ายค่าสินไหมทดแทนสำหรับความเสียหายของกรมธรรม์ประกันภัยรถยนต์ฉบับหนึ่ง ในการนี้ บริษัทแย้งว่าเนื่องจากเงื่อนไขในการรับประกันภัยไม่ได้ครอบคลุมความเสียหายดังกล่าวตามที่ระบุในกรมธรรม์ประกันภัย บริษัทจึงปฏิเสธการจ่ายค่าสินไหมทดแทนดังกล่าว อย่างไรก็ตาม บริษัททำการจ่ายค่าสินไหมทดแทนดังกล่าวให้กับผู้รับผลประโยชน์ของกรมธรรม์ประกันภัยแล้วตามจดหมายแจ้งจาก คปภ. </w:t>
      </w:r>
      <w:r w:rsidR="00146C7A" w:rsidRPr="00146C7A">
        <w:rPr>
          <w:rFonts w:asciiTheme="majorBidi" w:hAnsiTheme="majorBidi" w:cstheme="majorBidi"/>
          <w:sz w:val="26"/>
          <w:szCs w:val="26"/>
          <w:cs/>
          <w:lang w:val="th-TH"/>
        </w:rPr>
        <w:t>เหตุการณ์นี้อยู่ภายใต้การดูแลของพนักงานสอบสวน</w:t>
      </w:r>
      <w:r w:rsidR="00A25875"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ซึ่งผลที่สุดไม่สามารถทราบได้ในขณะนี้ ฝ่ายบริหารเชื่อว่าไม่มีผลเสียหายที่อาจจะเกิดขึ้นจากเหตุการณ์นี้ ดังนั้น บริษัทไม่ได้บันทึกสำรองผลเสียหายไว้ในงบการเงินระหว่างกาลสำหรับงวดสิ้นสุดวันที่ </w:t>
      </w:r>
      <w:r w:rsidR="00A25875" w:rsidRPr="00A25875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="00A25875" w:rsidRPr="00A25875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มีนาคม </w:t>
      </w:r>
      <w:r w:rsidR="00A25875" w:rsidRPr="00A25875">
        <w:rPr>
          <w:rFonts w:asciiTheme="majorBidi" w:hAnsiTheme="majorBidi"/>
          <w:sz w:val="26"/>
          <w:szCs w:val="26"/>
          <w:cs/>
          <w:lang w:val="th-TH"/>
        </w:rPr>
        <w:t>2560</w:t>
      </w:r>
    </w:p>
    <w:p w:rsidR="00925E9A" w:rsidRPr="00925E9A" w:rsidRDefault="00925E9A" w:rsidP="00A24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DB2DAD" w:rsidRPr="00801EFD" w:rsidRDefault="00FF4823" w:rsidP="00A24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31</w:t>
      </w:r>
      <w:r w:rsidR="00DB2DAD" w:rsidRPr="00801EF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801EFD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801EFD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925E9A" w:rsidRDefault="00DB2DAD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7F282E" w:rsidRPr="001C7B1D" w:rsidRDefault="00DB2DAD" w:rsidP="001C7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C7B1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139AE" w:rsidRPr="001C7B1D">
        <w:rPr>
          <w:rFonts w:asciiTheme="majorBidi" w:hAnsiTheme="majorBidi" w:cstheme="majorBidi"/>
          <w:sz w:val="26"/>
          <w:szCs w:val="26"/>
        </w:rPr>
        <w:t xml:space="preserve">31 </w:t>
      </w:r>
      <w:r w:rsidR="005139AE" w:rsidRPr="001C7B1D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5139AE" w:rsidRPr="001C7B1D">
        <w:rPr>
          <w:rFonts w:asciiTheme="majorBidi" w:hAnsiTheme="majorBidi" w:cstheme="majorBidi"/>
          <w:sz w:val="26"/>
          <w:szCs w:val="26"/>
        </w:rPr>
        <w:t xml:space="preserve">2560 </w:t>
      </w:r>
      <w:r w:rsidR="005139AE" w:rsidRPr="001C7B1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7259EA" w:rsidRPr="001C7B1D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1C7B1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7259EA" w:rsidRPr="001C7B1D">
        <w:rPr>
          <w:rFonts w:asciiTheme="majorBidi" w:hAnsiTheme="majorBidi" w:cstheme="majorBidi"/>
          <w:sz w:val="26"/>
          <w:szCs w:val="26"/>
        </w:rPr>
        <w:t>255</w:t>
      </w:r>
      <w:r w:rsidR="00EC5EDD" w:rsidRPr="001C7B1D">
        <w:rPr>
          <w:rFonts w:asciiTheme="majorBidi" w:hAnsiTheme="majorBidi" w:cstheme="majorBidi"/>
          <w:sz w:val="26"/>
          <w:szCs w:val="26"/>
        </w:rPr>
        <w:t>9</w:t>
      </w:r>
      <w:r w:rsidR="007259EA" w:rsidRPr="001C7B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C7B1D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="007F282E" w:rsidRPr="001C7B1D">
        <w:rPr>
          <w:rFonts w:asciiTheme="majorBidi" w:hAnsiTheme="majorBidi" w:cstheme="majorBidi"/>
          <w:sz w:val="26"/>
          <w:szCs w:val="26"/>
          <w:cs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1C7B1D">
        <w:rPr>
          <w:rFonts w:asciiTheme="majorBidi" w:hAnsiTheme="majorBidi" w:cstheme="majorBidi"/>
          <w:sz w:val="26"/>
          <w:szCs w:val="26"/>
          <w:cs/>
        </w:rPr>
        <w:t>หลายแห่ง</w:t>
      </w:r>
      <w:r w:rsidR="007F282E" w:rsidRPr="001C7B1D">
        <w:rPr>
          <w:rFonts w:asciiTheme="majorBidi" w:hAnsiTheme="majorBidi" w:cstheme="majorBidi"/>
          <w:sz w:val="26"/>
          <w:szCs w:val="26"/>
          <w:cs/>
        </w:rPr>
        <w:t xml:space="preserve"> ซึ่งค้ำประกันโดย</w:t>
      </w:r>
      <w:r w:rsidR="00D67E63" w:rsidRPr="001C7B1D">
        <w:rPr>
          <w:rFonts w:asciiTheme="majorBidi" w:hAnsiTheme="majorBidi" w:cstheme="majorBidi"/>
          <w:sz w:val="26"/>
          <w:szCs w:val="26"/>
          <w:cs/>
        </w:rPr>
        <w:t>เงินฝากประจำ</w:t>
      </w:r>
      <w:r w:rsidR="002F09E5" w:rsidRPr="001C7B1D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2F09E5" w:rsidRPr="001C7B1D">
        <w:rPr>
          <w:rFonts w:asciiTheme="majorBidi" w:hAnsiTheme="majorBidi" w:cstheme="majorBidi"/>
          <w:sz w:val="26"/>
          <w:szCs w:val="26"/>
        </w:rPr>
        <w:t xml:space="preserve">2.0 </w:t>
      </w:r>
      <w:r w:rsidR="002F09E5" w:rsidRPr="001C7B1D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67E63" w:rsidRPr="001C7B1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F282E" w:rsidRPr="001C7B1D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24289B" w:rsidRPr="001C7B1D">
        <w:rPr>
          <w:rFonts w:asciiTheme="majorBidi" w:hAnsiTheme="majorBidi" w:cstheme="majorBidi"/>
          <w:sz w:val="26"/>
          <w:szCs w:val="26"/>
          <w:cs/>
        </w:rPr>
        <w:t>และสิ่งปลูกสร้าง</w:t>
      </w:r>
      <w:r w:rsidR="007F282E" w:rsidRPr="001C7B1D">
        <w:rPr>
          <w:rFonts w:asciiTheme="majorBidi" w:hAnsiTheme="majorBidi" w:cstheme="majorBidi"/>
          <w:sz w:val="26"/>
          <w:szCs w:val="26"/>
          <w:cs/>
        </w:rPr>
        <w:t xml:space="preserve">บางแห่งตามที่กล่าวไว้ในหมายเหตุ </w:t>
      </w:r>
      <w:r w:rsidR="0028418B" w:rsidRPr="001C7B1D">
        <w:rPr>
          <w:rFonts w:asciiTheme="majorBidi" w:hAnsiTheme="majorBidi" w:cstheme="majorBidi"/>
          <w:sz w:val="26"/>
          <w:szCs w:val="26"/>
        </w:rPr>
        <w:t>9</w:t>
      </w:r>
      <w:r w:rsidR="00D67E63" w:rsidRPr="001C7B1D">
        <w:rPr>
          <w:rFonts w:asciiTheme="majorBidi" w:hAnsiTheme="majorBidi" w:cstheme="majorBidi"/>
          <w:sz w:val="26"/>
          <w:szCs w:val="26"/>
        </w:rPr>
        <w:t xml:space="preserve"> </w:t>
      </w:r>
      <w:r w:rsidR="00D67E63" w:rsidRPr="001C7B1D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8418B" w:rsidRPr="001C7B1D">
        <w:rPr>
          <w:rFonts w:asciiTheme="majorBidi" w:hAnsiTheme="majorBidi" w:cstheme="majorBidi"/>
          <w:sz w:val="26"/>
          <w:szCs w:val="26"/>
        </w:rPr>
        <w:t>10</w:t>
      </w:r>
      <w:r w:rsidR="007F282E" w:rsidRPr="001C7B1D">
        <w:rPr>
          <w:rFonts w:asciiTheme="majorBidi" w:hAnsiTheme="majorBidi" w:cstheme="majorBidi"/>
          <w:sz w:val="26"/>
          <w:szCs w:val="26"/>
          <w:cs/>
        </w:rPr>
        <w:t xml:space="preserve"> รายละเอียดมีดังนี้</w:t>
      </w:r>
    </w:p>
    <w:p w:rsidR="00B857A9" w:rsidRPr="00925E9A" w:rsidRDefault="00B857A9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4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9"/>
        <w:gridCol w:w="1701"/>
        <w:gridCol w:w="283"/>
        <w:gridCol w:w="1701"/>
      </w:tblGrid>
      <w:tr w:rsidR="004125EE" w:rsidRPr="00801EFD" w:rsidTr="001C7B1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:rsidR="004125EE" w:rsidRPr="00801EFD" w:rsidRDefault="004125EE" w:rsidP="009F2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25EE" w:rsidRPr="00801EFD" w:rsidRDefault="00412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801EFD" w:rsidTr="001C7B1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5139AE" w:rsidP="0051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801EFD" w:rsidRDefault="005139A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B4B0E" w:rsidRPr="00801EFD" w:rsidTr="001C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39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801EFD" w:rsidRDefault="00AB4B0E" w:rsidP="00AB4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742541" w:rsidRPr="00801EFD" w:rsidTr="001C7B1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</w:tr>
      <w:tr w:rsidR="00742541" w:rsidRPr="00801EFD" w:rsidTr="001C7B1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742541" w:rsidRPr="00801EFD" w:rsidTr="001C7B1D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2541" w:rsidRPr="00801EFD" w:rsidRDefault="00742541" w:rsidP="00742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</w:tr>
    </w:tbl>
    <w:p w:rsidR="005E34D7" w:rsidRPr="00925E9A" w:rsidRDefault="005E34D7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801EFD" w:rsidRDefault="00A03F6A" w:rsidP="005E3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01EFD">
        <w:rPr>
          <w:rFonts w:ascii="Angsana New" w:hAnsi="Angsana New"/>
          <w:b/>
          <w:bCs/>
          <w:sz w:val="26"/>
          <w:szCs w:val="26"/>
        </w:rPr>
        <w:t>3</w:t>
      </w:r>
      <w:r w:rsidR="00FF4823" w:rsidRPr="00801EFD">
        <w:rPr>
          <w:rFonts w:ascii="Angsana New" w:hAnsi="Angsana New"/>
          <w:b/>
          <w:bCs/>
          <w:sz w:val="26"/>
          <w:szCs w:val="26"/>
        </w:rPr>
        <w:t>2</w:t>
      </w:r>
      <w:r w:rsidRPr="00801EFD">
        <w:rPr>
          <w:rFonts w:ascii="Angsana New" w:hAnsi="Angsana New"/>
          <w:b/>
          <w:bCs/>
          <w:sz w:val="26"/>
          <w:szCs w:val="26"/>
        </w:rPr>
        <w:t>.</w:t>
      </w:r>
      <w:r w:rsidRPr="00801EFD">
        <w:rPr>
          <w:rFonts w:ascii="Angsana New" w:hAnsi="Angsana New"/>
          <w:b/>
          <w:bCs/>
          <w:sz w:val="26"/>
          <w:szCs w:val="26"/>
        </w:rPr>
        <w:tab/>
      </w:r>
      <w:r w:rsidRPr="00801EFD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:rsidR="00A03F6A" w:rsidRPr="00925E9A" w:rsidRDefault="00A03F6A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03F6A" w:rsidRPr="00801EFD" w:rsidRDefault="00A03F6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A03F6A" w:rsidRPr="00801EFD" w:rsidRDefault="00146C7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highlight w:val="yellow"/>
          <w:cs/>
          <w:lang w:val="th-TH"/>
        </w:rPr>
        <w:br w:type="page"/>
      </w:r>
      <w:r w:rsidR="00A03F6A" w:rsidRPr="00801EFD">
        <w:rPr>
          <w:rFonts w:asciiTheme="majorBidi" w:hAnsiTheme="majorBidi" w:cstheme="majorBidi"/>
          <w:sz w:val="26"/>
          <w:szCs w:val="26"/>
          <w:cs/>
        </w:rPr>
        <w:lastRenderedPageBreak/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A03F6A" w:rsidRPr="00146C7A" w:rsidRDefault="00A03F6A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03F6A" w:rsidRPr="00801EFD" w:rsidRDefault="00A03F6A" w:rsidP="00A03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thaiDistribute"/>
        <w:rPr>
          <w:rFonts w:ascii="Angsana New" w:hAnsi="Angsana New"/>
          <w:sz w:val="26"/>
          <w:szCs w:val="26"/>
        </w:rPr>
      </w:pPr>
      <w:r w:rsidRPr="00801EFD">
        <w:rPr>
          <w:rFonts w:ascii="Angsana New" w:hAnsi="Angsana New"/>
          <w:sz w:val="26"/>
          <w:szCs w:val="26"/>
          <w:cs/>
        </w:rPr>
        <w:t xml:space="preserve">ระดับ </w:t>
      </w:r>
      <w:r w:rsidRPr="00801EFD">
        <w:rPr>
          <w:rFonts w:ascii="Angsana New" w:hAnsi="Angsana New"/>
          <w:sz w:val="26"/>
          <w:szCs w:val="26"/>
        </w:rPr>
        <w:t>1</w:t>
      </w:r>
      <w:r w:rsidRPr="00801EFD">
        <w:rPr>
          <w:rFonts w:ascii="Angsana New" w:hAnsi="Angsana New"/>
          <w:sz w:val="26"/>
          <w:szCs w:val="26"/>
        </w:rPr>
        <w:tab/>
      </w:r>
      <w:r w:rsidRPr="00801EFD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03F6A" w:rsidRPr="00146C7A" w:rsidRDefault="00A03F6A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03F6A" w:rsidRPr="00801EFD" w:rsidRDefault="00A03F6A" w:rsidP="00A03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thaiDistribute"/>
        <w:rPr>
          <w:rFonts w:ascii="Angsana New" w:hAnsi="Angsana New"/>
          <w:sz w:val="26"/>
          <w:szCs w:val="26"/>
        </w:rPr>
      </w:pPr>
      <w:r w:rsidRPr="00801EFD">
        <w:rPr>
          <w:rFonts w:ascii="Angsana New" w:hAnsi="Angsana New"/>
          <w:sz w:val="26"/>
          <w:szCs w:val="26"/>
          <w:cs/>
        </w:rPr>
        <w:t xml:space="preserve">ระดับ </w:t>
      </w:r>
      <w:r w:rsidRPr="00801EFD">
        <w:rPr>
          <w:rFonts w:ascii="Angsana New" w:hAnsi="Angsana New"/>
          <w:sz w:val="26"/>
          <w:szCs w:val="26"/>
        </w:rPr>
        <w:t>2</w:t>
      </w:r>
      <w:r w:rsidRPr="00801EFD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03F6A" w:rsidRPr="00146C7A" w:rsidRDefault="00A03F6A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03F6A" w:rsidRPr="00801EFD" w:rsidRDefault="00A03F6A" w:rsidP="00A03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thaiDistribute"/>
        <w:rPr>
          <w:rFonts w:ascii="Angsana New" w:hAnsi="Angsana New"/>
          <w:sz w:val="26"/>
          <w:szCs w:val="26"/>
        </w:rPr>
      </w:pPr>
      <w:r w:rsidRPr="00801EFD">
        <w:rPr>
          <w:rFonts w:ascii="Angsana New" w:hAnsi="Angsana New"/>
          <w:sz w:val="26"/>
          <w:szCs w:val="26"/>
          <w:cs/>
        </w:rPr>
        <w:t xml:space="preserve">ระดับ </w:t>
      </w:r>
      <w:r w:rsidRPr="00801EFD">
        <w:rPr>
          <w:rFonts w:ascii="Angsana New" w:hAnsi="Angsana New"/>
          <w:sz w:val="26"/>
          <w:szCs w:val="26"/>
        </w:rPr>
        <w:t>3</w:t>
      </w:r>
      <w:r w:rsidRPr="00801EFD">
        <w:rPr>
          <w:rFonts w:ascii="Angsana New" w:hAnsi="Angsana New"/>
          <w:sz w:val="26"/>
          <w:szCs w:val="26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146C7A" w:rsidRPr="00146C7A" w:rsidRDefault="00146C7A" w:rsidP="00146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A03F6A" w:rsidRPr="00801EFD" w:rsidRDefault="00A03F6A" w:rsidP="004D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01EFD">
        <w:rPr>
          <w:rFonts w:asciiTheme="majorBidi" w:hAnsiTheme="majorBidi" w:cstheme="majorBidi"/>
          <w:sz w:val="26"/>
          <w:szCs w:val="26"/>
        </w:rPr>
        <w:t xml:space="preserve">2560 </w:t>
      </w:r>
      <w:r w:rsidRPr="00801EFD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01EFD">
        <w:rPr>
          <w:rFonts w:asciiTheme="majorBidi" w:hAnsiTheme="majorBidi" w:cstheme="majorBidi"/>
          <w:sz w:val="26"/>
          <w:szCs w:val="26"/>
        </w:rPr>
        <w:t xml:space="preserve">31 </w:t>
      </w:r>
      <w:r w:rsidRPr="00801EFD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801EFD">
        <w:rPr>
          <w:rFonts w:asciiTheme="majorBidi" w:hAnsiTheme="majorBidi" w:cstheme="majorBidi"/>
          <w:sz w:val="26"/>
          <w:szCs w:val="26"/>
        </w:rPr>
        <w:t xml:space="preserve"> 2559 </w:t>
      </w:r>
      <w:r w:rsidRPr="00801EFD">
        <w:rPr>
          <w:rFonts w:asciiTheme="majorBidi" w:hAnsiTheme="majorBidi" w:cstheme="majorBidi"/>
          <w:sz w:val="26"/>
          <w:szCs w:val="26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A03F6A" w:rsidRPr="00146C7A" w:rsidRDefault="00A03F6A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267"/>
        <w:gridCol w:w="1440"/>
        <w:gridCol w:w="262"/>
        <w:gridCol w:w="1448"/>
        <w:gridCol w:w="236"/>
        <w:gridCol w:w="1384"/>
        <w:gridCol w:w="252"/>
        <w:gridCol w:w="1458"/>
      </w:tblGrid>
      <w:tr w:rsidR="00A03F6A" w:rsidRPr="00801EFD" w:rsidTr="00C97A1D">
        <w:tc>
          <w:tcPr>
            <w:tcW w:w="3267" w:type="dxa"/>
          </w:tcPr>
          <w:p w:rsidR="00A03F6A" w:rsidRPr="00801EFD" w:rsidRDefault="00A03F6A" w:rsidP="0076443E">
            <w:pPr>
              <w:tabs>
                <w:tab w:val="left" w:pos="1440"/>
              </w:tabs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A03F6A" w:rsidRPr="00801EFD" w:rsidRDefault="00A03F6A" w:rsidP="00A03F6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01EFD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801EFD">
              <w:rPr>
                <w:rFonts w:ascii="Angsana New" w:hAnsi="Angsana New"/>
                <w:sz w:val="26"/>
                <w:szCs w:val="26"/>
              </w:rPr>
              <w:t>60 (</w:t>
            </w:r>
            <w:r w:rsidRPr="00801EF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01EF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03F6A" w:rsidRPr="00801EFD" w:rsidTr="00C97A1D">
        <w:tc>
          <w:tcPr>
            <w:tcW w:w="3267" w:type="dxa"/>
          </w:tcPr>
          <w:p w:rsidR="00A03F6A" w:rsidRPr="00801EFD" w:rsidRDefault="00A03F6A" w:rsidP="0076443E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801EF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801EF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801EF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03F6A" w:rsidRPr="00801EFD" w:rsidTr="00C97A1D">
        <w:tc>
          <w:tcPr>
            <w:tcW w:w="3267" w:type="dxa"/>
          </w:tcPr>
          <w:p w:rsidR="00A03F6A" w:rsidRPr="00801EFD" w:rsidRDefault="00A03F6A" w:rsidP="0076443E">
            <w:pPr>
              <w:tabs>
                <w:tab w:val="left" w:pos="1440"/>
              </w:tabs>
              <w:ind w:left="-108" w:firstLine="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A03F6A" w:rsidRPr="00801EFD" w:rsidRDefault="00A03F6A" w:rsidP="0076443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3F6A" w:rsidRPr="00801EFD" w:rsidTr="00C97A1D">
        <w:tc>
          <w:tcPr>
            <w:tcW w:w="3267" w:type="dxa"/>
            <w:vAlign w:val="bottom"/>
          </w:tcPr>
          <w:p w:rsidR="00A03F6A" w:rsidRPr="00801EFD" w:rsidRDefault="00A03F6A" w:rsidP="0076443E">
            <w:pPr>
              <w:ind w:left="-108" w:firstLine="9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801EFD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A03F6A" w:rsidRPr="00801EFD" w:rsidRDefault="00A03F6A" w:rsidP="0076443E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616" w:rsidRPr="00801EFD" w:rsidTr="00C97A1D">
        <w:tc>
          <w:tcPr>
            <w:tcW w:w="3267" w:type="dxa"/>
            <w:vAlign w:val="bottom"/>
          </w:tcPr>
          <w:p w:rsidR="00616616" w:rsidRPr="00801EFD" w:rsidRDefault="00616616" w:rsidP="00616616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01EFD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616" w:rsidRPr="00801EFD" w:rsidTr="00C97A1D">
        <w:tc>
          <w:tcPr>
            <w:tcW w:w="3267" w:type="dxa"/>
          </w:tcPr>
          <w:p w:rsidR="00616616" w:rsidRPr="00801EFD" w:rsidRDefault="00616616" w:rsidP="0061661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01EFD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</w:t>
            </w:r>
            <w:r w:rsidRPr="00801EFD">
              <w:rPr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8,078,281</w:t>
            </w:r>
          </w:p>
        </w:tc>
        <w:tc>
          <w:tcPr>
            <w:tcW w:w="26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8,078,281</w:t>
            </w:r>
          </w:p>
        </w:tc>
      </w:tr>
      <w:tr w:rsidR="00616616" w:rsidRPr="00801EFD" w:rsidTr="00C97A1D">
        <w:tc>
          <w:tcPr>
            <w:tcW w:w="3267" w:type="dxa"/>
            <w:vAlign w:val="bottom"/>
          </w:tcPr>
          <w:p w:rsidR="00616616" w:rsidRPr="00801EFD" w:rsidRDefault="00616616" w:rsidP="00616616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01EFD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616" w:rsidRPr="00801EFD" w:rsidTr="00C97A1D">
        <w:tc>
          <w:tcPr>
            <w:tcW w:w="3267" w:type="dxa"/>
          </w:tcPr>
          <w:p w:rsidR="00616616" w:rsidRPr="00801EFD" w:rsidRDefault="00616616" w:rsidP="0061661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01EFD">
              <w:rPr>
                <w:rFonts w:ascii="Angsana New" w:hAnsi="Angsana New"/>
                <w:kern w:val="28"/>
                <w:sz w:val="26"/>
                <w:szCs w:val="26"/>
                <w:cs/>
              </w:rPr>
              <w:t>ตราสารทุน</w:t>
            </w:r>
            <w:r w:rsidRPr="00801EFD">
              <w:rPr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25,048,393</w:t>
            </w:r>
          </w:p>
        </w:tc>
        <w:tc>
          <w:tcPr>
            <w:tcW w:w="26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25,048,393</w:t>
            </w:r>
          </w:p>
        </w:tc>
      </w:tr>
      <w:tr w:rsidR="00616616" w:rsidRPr="00801EFD" w:rsidTr="00C97A1D">
        <w:tc>
          <w:tcPr>
            <w:tcW w:w="3267" w:type="dxa"/>
            <w:vAlign w:val="bottom"/>
          </w:tcPr>
          <w:p w:rsidR="00616616" w:rsidRPr="00801EFD" w:rsidRDefault="00616616" w:rsidP="00616616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01EFD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51,977,920</w:t>
            </w:r>
          </w:p>
        </w:tc>
        <w:tc>
          <w:tcPr>
            <w:tcW w:w="26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677,494</w:t>
            </w:r>
          </w:p>
        </w:tc>
        <w:tc>
          <w:tcPr>
            <w:tcW w:w="236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52,655,414</w:t>
            </w:r>
          </w:p>
        </w:tc>
      </w:tr>
      <w:tr w:rsidR="00616616" w:rsidRPr="00801EFD" w:rsidTr="00C97A1D">
        <w:tc>
          <w:tcPr>
            <w:tcW w:w="3267" w:type="dxa"/>
            <w:vAlign w:val="bottom"/>
          </w:tcPr>
          <w:p w:rsidR="00616616" w:rsidRPr="00801EFD" w:rsidRDefault="00616616" w:rsidP="00616616">
            <w:pPr>
              <w:tabs>
                <w:tab w:val="left" w:pos="176"/>
              </w:tabs>
              <w:ind w:left="-36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85,104,594</w:t>
            </w:r>
          </w:p>
        </w:tc>
        <w:tc>
          <w:tcPr>
            <w:tcW w:w="26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>677,494</w:t>
            </w:r>
          </w:p>
        </w:tc>
        <w:tc>
          <w:tcPr>
            <w:tcW w:w="236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616616" w:rsidRPr="00801EFD" w:rsidRDefault="00616616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616616" w:rsidRPr="00801EFD" w:rsidRDefault="00616616" w:rsidP="0061661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616616" w:rsidRPr="00801EFD" w:rsidRDefault="00F64B3A" w:rsidP="0061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85,782,088</w:t>
            </w:r>
          </w:p>
        </w:tc>
      </w:tr>
    </w:tbl>
    <w:p w:rsidR="00403392" w:rsidRDefault="00403392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4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440"/>
        <w:gridCol w:w="252"/>
        <w:gridCol w:w="1458"/>
        <w:gridCol w:w="236"/>
        <w:gridCol w:w="1357"/>
        <w:gridCol w:w="270"/>
        <w:gridCol w:w="1467"/>
      </w:tblGrid>
      <w:tr w:rsidR="00856195" w:rsidRPr="00801EFD" w:rsidTr="00DC0668">
        <w:tc>
          <w:tcPr>
            <w:tcW w:w="3267" w:type="dxa"/>
          </w:tcPr>
          <w:p w:rsidR="00856195" w:rsidRPr="00801EFD" w:rsidRDefault="00856195" w:rsidP="00856195">
            <w:pPr>
              <w:tabs>
                <w:tab w:val="left" w:pos="1440"/>
              </w:tabs>
              <w:ind w:left="-72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856195" w:rsidRPr="00801EFD" w:rsidRDefault="003B493B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1EF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01EFD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801EFD">
              <w:rPr>
                <w:rFonts w:ascii="Angsana New" w:hAnsi="Angsana New"/>
                <w:sz w:val="26"/>
                <w:szCs w:val="26"/>
              </w:rPr>
              <w:t>59</w:t>
            </w:r>
            <w:r w:rsidR="00856195" w:rsidRPr="00801EFD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856195"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="00856195" w:rsidRPr="00801E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6195" w:rsidRPr="00801EFD" w:rsidTr="00DC0668">
        <w:tc>
          <w:tcPr>
            <w:tcW w:w="3267" w:type="dxa"/>
          </w:tcPr>
          <w:p w:rsidR="00856195" w:rsidRPr="00801EFD" w:rsidRDefault="00856195" w:rsidP="0076443E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801EF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56195" w:rsidRPr="00801EFD" w:rsidTr="00DC0668">
        <w:tc>
          <w:tcPr>
            <w:tcW w:w="3267" w:type="dxa"/>
          </w:tcPr>
          <w:p w:rsidR="00856195" w:rsidRPr="00801EFD" w:rsidRDefault="00856195" w:rsidP="0076443E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856195" w:rsidRPr="00801EFD" w:rsidRDefault="00856195" w:rsidP="0076443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56195" w:rsidRPr="00801EFD" w:rsidTr="00DC0668">
        <w:tc>
          <w:tcPr>
            <w:tcW w:w="3267" w:type="dxa"/>
            <w:vAlign w:val="bottom"/>
          </w:tcPr>
          <w:p w:rsidR="00856195" w:rsidRPr="00801EFD" w:rsidRDefault="00856195" w:rsidP="0076443E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6195" w:rsidRPr="00801EFD" w:rsidTr="00DC0668">
        <w:tc>
          <w:tcPr>
            <w:tcW w:w="3267" w:type="dxa"/>
            <w:vAlign w:val="bottom"/>
          </w:tcPr>
          <w:p w:rsidR="00856195" w:rsidRPr="00801EFD" w:rsidRDefault="00856195" w:rsidP="0076443E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40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6195" w:rsidRPr="00801EFD" w:rsidTr="00DC0668">
        <w:tc>
          <w:tcPr>
            <w:tcW w:w="3267" w:type="dxa"/>
          </w:tcPr>
          <w:p w:rsidR="00856195" w:rsidRPr="00801EFD" w:rsidRDefault="00856195" w:rsidP="0076443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40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856195" w:rsidRPr="00801EFD" w:rsidTr="00DC0668">
        <w:tc>
          <w:tcPr>
            <w:tcW w:w="3267" w:type="dxa"/>
            <w:vAlign w:val="bottom"/>
          </w:tcPr>
          <w:p w:rsidR="00856195" w:rsidRPr="00801EFD" w:rsidRDefault="00856195" w:rsidP="0076443E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801EF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40" w:type="dxa"/>
          </w:tcPr>
          <w:p w:rsidR="00856195" w:rsidRPr="00801EFD" w:rsidRDefault="00856195" w:rsidP="0076443E">
            <w:pPr>
              <w:tabs>
                <w:tab w:val="left" w:pos="1440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56195" w:rsidRPr="00801EFD" w:rsidTr="00DC0668">
        <w:tc>
          <w:tcPr>
            <w:tcW w:w="3267" w:type="dxa"/>
          </w:tcPr>
          <w:p w:rsidR="00856195" w:rsidRPr="00801EFD" w:rsidRDefault="00856195" w:rsidP="0076443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40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856195" w:rsidRPr="00801EFD" w:rsidTr="00DC0668">
        <w:tc>
          <w:tcPr>
            <w:tcW w:w="3267" w:type="dxa"/>
            <w:vAlign w:val="bottom"/>
          </w:tcPr>
          <w:p w:rsidR="00856195" w:rsidRPr="00801EFD" w:rsidRDefault="00856195" w:rsidP="0076443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40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52,866,380</w:t>
            </w: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856195" w:rsidRPr="00801EFD" w:rsidTr="00DC0668">
        <w:tc>
          <w:tcPr>
            <w:tcW w:w="3267" w:type="dxa"/>
            <w:vAlign w:val="bottom"/>
          </w:tcPr>
          <w:p w:rsidR="00856195" w:rsidRPr="00801EFD" w:rsidRDefault="00856195" w:rsidP="0076443E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87,100,259</w:t>
            </w:r>
          </w:p>
        </w:tc>
        <w:tc>
          <w:tcPr>
            <w:tcW w:w="252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856195" w:rsidRPr="00801EFD" w:rsidRDefault="00856195" w:rsidP="0076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56195" w:rsidRPr="00801EFD" w:rsidRDefault="00856195" w:rsidP="0076443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856195" w:rsidRPr="00801EFD" w:rsidRDefault="00856195" w:rsidP="0076443E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FD">
              <w:rPr>
                <w:rFonts w:asciiTheme="majorBidi" w:hAnsiTheme="majorBidi" w:cstheme="majorBidi"/>
                <w:sz w:val="26"/>
                <w:szCs w:val="26"/>
              </w:rPr>
              <w:t>87,773,341</w:t>
            </w:r>
          </w:p>
        </w:tc>
      </w:tr>
    </w:tbl>
    <w:p w:rsidR="00A03F6A" w:rsidRPr="00146C7A" w:rsidRDefault="00A03F6A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03392" w:rsidRPr="00801EFD" w:rsidRDefault="00A03F6A" w:rsidP="00A03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มูลค่ายุติธรรม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 xml:space="preserve">ระดับ </w:t>
      </w:r>
      <w:r w:rsidRPr="00801EFD">
        <w:rPr>
          <w:rFonts w:asciiTheme="majorBidi" w:hAnsiTheme="majorBidi" w:cstheme="majorBidi"/>
          <w:sz w:val="26"/>
          <w:szCs w:val="26"/>
        </w:rPr>
        <w:t xml:space="preserve">2 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801EFD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801EFD">
        <w:rPr>
          <w:rFonts w:asciiTheme="majorBidi" w:hAnsiTheme="majorBidi" w:cstheme="majorBidi"/>
          <w:sz w:val="26"/>
          <w:szCs w:val="26"/>
          <w:cs/>
        </w:rPr>
        <w:t>หน่วยลงทุน</w:t>
      </w:r>
      <w:r w:rsidRPr="00801EFD">
        <w:rPr>
          <w:rFonts w:asciiTheme="majorBidi" w:hAnsiTheme="majorBidi" w:cstheme="majorBidi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403392" w:rsidRPr="00146C7A" w:rsidRDefault="00403392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B505D0" w:rsidRPr="00801EFD" w:rsidRDefault="00A07823" w:rsidP="00F62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01EF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FF4823" w:rsidRPr="00801EF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505D0" w:rsidRPr="00801EFD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801EFD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146C7A" w:rsidRDefault="002E7F8F" w:rsidP="0092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9B7742" w:rsidRPr="00186D57" w:rsidRDefault="009B4E06" w:rsidP="006A2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801EFD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801E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5EC4" w:rsidRPr="00801EFD">
        <w:rPr>
          <w:rFonts w:asciiTheme="majorBidi" w:hAnsiTheme="majorBidi" w:cstheme="majorBidi"/>
          <w:sz w:val="26"/>
          <w:szCs w:val="26"/>
        </w:rPr>
        <w:t>15</w:t>
      </w:r>
      <w:r w:rsidR="00667B2B" w:rsidRPr="00801EFD">
        <w:rPr>
          <w:rFonts w:asciiTheme="majorBidi" w:hAnsiTheme="majorBidi" w:cstheme="majorBidi"/>
          <w:sz w:val="26"/>
          <w:szCs w:val="26"/>
        </w:rPr>
        <w:t xml:space="preserve"> </w:t>
      </w:r>
      <w:r w:rsidR="00667B2B" w:rsidRPr="00801EFD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3F2A02" w:rsidRPr="00801EFD">
        <w:rPr>
          <w:rFonts w:asciiTheme="majorBidi" w:hAnsiTheme="majorBidi" w:cstheme="majorBidi"/>
          <w:sz w:val="26"/>
          <w:szCs w:val="26"/>
        </w:rPr>
        <w:t>25</w:t>
      </w:r>
      <w:r w:rsidR="00AB4B0E" w:rsidRPr="00801EFD">
        <w:rPr>
          <w:rFonts w:asciiTheme="majorBidi" w:hAnsiTheme="majorBidi" w:cstheme="majorBidi"/>
          <w:sz w:val="26"/>
          <w:szCs w:val="26"/>
        </w:rPr>
        <w:t>60</w:t>
      </w:r>
    </w:p>
    <w:sectPr w:rsidR="009B7742" w:rsidRPr="00186D57" w:rsidSect="00C85650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AE5" w:rsidRDefault="00F60AE5">
      <w:r>
        <w:separator/>
      </w:r>
    </w:p>
  </w:endnote>
  <w:endnote w:type="continuationSeparator" w:id="0">
    <w:p w:rsidR="00F60AE5" w:rsidRDefault="00F6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3D" w:rsidRPr="00E1023C" w:rsidRDefault="0026153D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012B4">
      <w:rPr>
        <w:rFonts w:asciiTheme="majorBidi" w:hAnsiTheme="majorBidi" w:cstheme="majorBidi"/>
        <w:noProof/>
        <w:sz w:val="26"/>
        <w:szCs w:val="26"/>
      </w:rPr>
      <w:t>26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26153D" w:rsidRPr="008A5482" w:rsidRDefault="0026153D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0012B4">
          <w:rPr>
            <w:rFonts w:asciiTheme="majorBidi" w:hAnsiTheme="majorBidi" w:cstheme="majorBidi"/>
            <w:noProof/>
            <w:sz w:val="26"/>
            <w:szCs w:val="26"/>
          </w:rPr>
          <w:t>7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AE5" w:rsidRDefault="00F60AE5">
      <w:r>
        <w:separator/>
      </w:r>
    </w:p>
  </w:footnote>
  <w:footnote w:type="continuationSeparator" w:id="0">
    <w:p w:rsidR="00F60AE5" w:rsidRDefault="00F60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3D" w:rsidRPr="0096229F" w:rsidRDefault="0026153D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26153D" w:rsidRPr="00335C4E" w:rsidRDefault="0026153D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26153D" w:rsidRPr="004A06F4" w:rsidRDefault="0026153D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6"/>
        <w:szCs w:val="26"/>
        <w:cs/>
      </w:rPr>
      <w:t>ระหว่างกาล</w:t>
    </w:r>
    <w:r>
      <w:rPr>
        <w:rFonts w:ascii="Angsana New" w:hAnsi="Angsana New"/>
        <w:b/>
        <w:bCs/>
        <w:sz w:val="26"/>
        <w:szCs w:val="26"/>
      </w:rPr>
      <w:t xml:space="preserve"> 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26153D" w:rsidRPr="007D4464" w:rsidRDefault="0026153D" w:rsidP="00065F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31</w:t>
    </w:r>
    <w:r w:rsidRPr="007D4464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>
      <w:rPr>
        <w:rFonts w:ascii="Angsana New" w:hAnsi="Angsana New"/>
        <w:b/>
        <w:bCs/>
        <w:sz w:val="26"/>
        <w:szCs w:val="26"/>
      </w:rPr>
      <w:t>2560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7D4464">
      <w:rPr>
        <w:rFonts w:ascii="Angsana New" w:hAnsi="Angsana New"/>
        <w:b/>
        <w:bCs/>
        <w:sz w:val="26"/>
        <w:szCs w:val="26"/>
        <w:cs/>
      </w:rPr>
      <w:t>(ยังไม่ได้ตรวจสอบ / สอบทานแล้ว)</w:t>
    </w:r>
  </w:p>
  <w:p w:rsidR="0026153D" w:rsidRPr="004B14BA" w:rsidRDefault="0026153D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53D" w:rsidRPr="0096229F" w:rsidRDefault="0026153D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26153D" w:rsidRPr="00E726A8" w:rsidRDefault="0026153D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26153D" w:rsidRDefault="0026153D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  <w:cs/>
      </w:rPr>
      <w:t>ระหว่างกาล</w:t>
    </w:r>
  </w:p>
  <w:p w:rsidR="0026153D" w:rsidRPr="00A030D0" w:rsidRDefault="0026153D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31</w:t>
    </w:r>
    <w:r w:rsidRPr="007D4464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มีนาคม </w:t>
    </w:r>
    <w:r>
      <w:rPr>
        <w:rFonts w:ascii="Angsana New" w:hAnsi="Angsana New"/>
        <w:b/>
        <w:bCs/>
        <w:sz w:val="26"/>
        <w:szCs w:val="26"/>
      </w:rPr>
      <w:t xml:space="preserve">2560 </w:t>
    </w:r>
    <w:r w:rsidRPr="007D4464">
      <w:rPr>
        <w:rFonts w:ascii="Angsana New" w:hAnsi="Angsana New"/>
        <w:b/>
        <w:bCs/>
        <w:sz w:val="26"/>
        <w:szCs w:val="26"/>
        <w:cs/>
      </w:rPr>
      <w:t>(ยังไม่ได้ตรวจสอบ / สอบทานแล้ว)</w:t>
    </w:r>
  </w:p>
  <w:p w:rsidR="0026153D" w:rsidRPr="004B14BA" w:rsidRDefault="0026153D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177A43"/>
    <w:multiLevelType w:val="hybridMultilevel"/>
    <w:tmpl w:val="F4366D08"/>
    <w:lvl w:ilvl="0" w:tplc="28AE27B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2" w15:restartNumberingAfterBreak="0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7" w15:restartNumberingAfterBreak="0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 w15:restartNumberingAfterBreak="0">
    <w:nsid w:val="3D291F46"/>
    <w:multiLevelType w:val="hybridMultilevel"/>
    <w:tmpl w:val="EB04818C"/>
    <w:lvl w:ilvl="0" w:tplc="C352B5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4" w15:restartNumberingAfterBreak="0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 w15:restartNumberingAfterBreak="0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8"/>
  </w:num>
  <w:num w:numId="14">
    <w:abstractNumId w:val="24"/>
  </w:num>
  <w:num w:numId="15">
    <w:abstractNumId w:val="29"/>
  </w:num>
  <w:num w:numId="16">
    <w:abstractNumId w:val="20"/>
  </w:num>
  <w:num w:numId="17">
    <w:abstractNumId w:val="47"/>
  </w:num>
  <w:num w:numId="18">
    <w:abstractNumId w:val="43"/>
  </w:num>
  <w:num w:numId="19">
    <w:abstractNumId w:val="13"/>
  </w:num>
  <w:num w:numId="20">
    <w:abstractNumId w:val="15"/>
  </w:num>
  <w:num w:numId="21">
    <w:abstractNumId w:val="23"/>
  </w:num>
  <w:num w:numId="22">
    <w:abstractNumId w:val="10"/>
  </w:num>
  <w:num w:numId="23">
    <w:abstractNumId w:val="41"/>
  </w:num>
  <w:num w:numId="24">
    <w:abstractNumId w:val="31"/>
  </w:num>
  <w:num w:numId="25">
    <w:abstractNumId w:val="14"/>
  </w:num>
  <w:num w:numId="26">
    <w:abstractNumId w:val="44"/>
  </w:num>
  <w:num w:numId="27">
    <w:abstractNumId w:val="27"/>
  </w:num>
  <w:num w:numId="28">
    <w:abstractNumId w:val="34"/>
  </w:num>
  <w:num w:numId="29">
    <w:abstractNumId w:val="26"/>
  </w:num>
  <w:num w:numId="30">
    <w:abstractNumId w:val="37"/>
  </w:num>
  <w:num w:numId="31">
    <w:abstractNumId w:val="17"/>
  </w:num>
  <w:num w:numId="32">
    <w:abstractNumId w:val="11"/>
  </w:num>
  <w:num w:numId="33">
    <w:abstractNumId w:val="21"/>
  </w:num>
  <w:num w:numId="34">
    <w:abstractNumId w:val="18"/>
  </w:num>
  <w:num w:numId="35">
    <w:abstractNumId w:val="45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48"/>
  </w:num>
  <w:num w:numId="39">
    <w:abstractNumId w:val="35"/>
  </w:num>
  <w:num w:numId="40">
    <w:abstractNumId w:val="46"/>
  </w:num>
  <w:num w:numId="41">
    <w:abstractNumId w:val="36"/>
  </w:num>
  <w:num w:numId="42">
    <w:abstractNumId w:val="39"/>
  </w:num>
  <w:num w:numId="43">
    <w:abstractNumId w:val="33"/>
  </w:num>
  <w:num w:numId="44">
    <w:abstractNumId w:val="30"/>
  </w:num>
  <w:num w:numId="45">
    <w:abstractNumId w:val="32"/>
  </w:num>
  <w:num w:numId="46">
    <w:abstractNumId w:val="12"/>
  </w:num>
  <w:num w:numId="47">
    <w:abstractNumId w:val="16"/>
  </w:num>
  <w:num w:numId="48">
    <w:abstractNumId w:val="42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2243"/>
    <w:rsid w:val="0001232B"/>
    <w:rsid w:val="000125B2"/>
    <w:rsid w:val="000125CA"/>
    <w:rsid w:val="000135AA"/>
    <w:rsid w:val="00013AE9"/>
    <w:rsid w:val="00014A7E"/>
    <w:rsid w:val="00014C61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10B4"/>
    <w:rsid w:val="000213F2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E23"/>
    <w:rsid w:val="00027EEE"/>
    <w:rsid w:val="00030662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D2"/>
    <w:rsid w:val="000376BC"/>
    <w:rsid w:val="0004051C"/>
    <w:rsid w:val="00040995"/>
    <w:rsid w:val="00040CCF"/>
    <w:rsid w:val="000414CB"/>
    <w:rsid w:val="00041768"/>
    <w:rsid w:val="000417E3"/>
    <w:rsid w:val="00041978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50022"/>
    <w:rsid w:val="0005039E"/>
    <w:rsid w:val="000503C7"/>
    <w:rsid w:val="00050B06"/>
    <w:rsid w:val="00050DF4"/>
    <w:rsid w:val="00050E90"/>
    <w:rsid w:val="000515DA"/>
    <w:rsid w:val="000515E2"/>
    <w:rsid w:val="00051BA2"/>
    <w:rsid w:val="00051D5D"/>
    <w:rsid w:val="00051DC3"/>
    <w:rsid w:val="0005214B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7053"/>
    <w:rsid w:val="0005715A"/>
    <w:rsid w:val="00057238"/>
    <w:rsid w:val="0005737B"/>
    <w:rsid w:val="00057618"/>
    <w:rsid w:val="00057D2B"/>
    <w:rsid w:val="0006060A"/>
    <w:rsid w:val="0006066C"/>
    <w:rsid w:val="00060938"/>
    <w:rsid w:val="00060954"/>
    <w:rsid w:val="0006160E"/>
    <w:rsid w:val="00061A0D"/>
    <w:rsid w:val="0006269C"/>
    <w:rsid w:val="000635E2"/>
    <w:rsid w:val="000635F8"/>
    <w:rsid w:val="0006365F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C46"/>
    <w:rsid w:val="000763D5"/>
    <w:rsid w:val="000773B5"/>
    <w:rsid w:val="00077547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402E"/>
    <w:rsid w:val="000840A9"/>
    <w:rsid w:val="000840AC"/>
    <w:rsid w:val="000840DA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8CA"/>
    <w:rsid w:val="00086CE5"/>
    <w:rsid w:val="00087791"/>
    <w:rsid w:val="000877EC"/>
    <w:rsid w:val="00087B5E"/>
    <w:rsid w:val="00087D05"/>
    <w:rsid w:val="00087E07"/>
    <w:rsid w:val="00087E19"/>
    <w:rsid w:val="000900D7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40E7"/>
    <w:rsid w:val="000949A3"/>
    <w:rsid w:val="00094BFA"/>
    <w:rsid w:val="00094F49"/>
    <w:rsid w:val="0009503B"/>
    <w:rsid w:val="0009523A"/>
    <w:rsid w:val="00095350"/>
    <w:rsid w:val="000957EB"/>
    <w:rsid w:val="00095E79"/>
    <w:rsid w:val="00095F9E"/>
    <w:rsid w:val="00096077"/>
    <w:rsid w:val="00096198"/>
    <w:rsid w:val="000961B5"/>
    <w:rsid w:val="0009626D"/>
    <w:rsid w:val="0009698F"/>
    <w:rsid w:val="00096C04"/>
    <w:rsid w:val="00096E5E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459D"/>
    <w:rsid w:val="000A4EAA"/>
    <w:rsid w:val="000A4F49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DA5"/>
    <w:rsid w:val="000B01B2"/>
    <w:rsid w:val="000B0536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C00F5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C91"/>
    <w:rsid w:val="00110015"/>
    <w:rsid w:val="001101E1"/>
    <w:rsid w:val="0011093D"/>
    <w:rsid w:val="00110D6D"/>
    <w:rsid w:val="00111056"/>
    <w:rsid w:val="00111298"/>
    <w:rsid w:val="00111581"/>
    <w:rsid w:val="00111FFD"/>
    <w:rsid w:val="00112467"/>
    <w:rsid w:val="00112A34"/>
    <w:rsid w:val="00112CD2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6B9"/>
    <w:rsid w:val="001269A1"/>
    <w:rsid w:val="001272FD"/>
    <w:rsid w:val="00127494"/>
    <w:rsid w:val="001275BE"/>
    <w:rsid w:val="0013097D"/>
    <w:rsid w:val="00130C69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2863"/>
    <w:rsid w:val="00142F71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542"/>
    <w:rsid w:val="00160913"/>
    <w:rsid w:val="0016116E"/>
    <w:rsid w:val="00161B84"/>
    <w:rsid w:val="00161BF4"/>
    <w:rsid w:val="001624D4"/>
    <w:rsid w:val="00162642"/>
    <w:rsid w:val="00162C2E"/>
    <w:rsid w:val="00162EE3"/>
    <w:rsid w:val="00163488"/>
    <w:rsid w:val="00163615"/>
    <w:rsid w:val="001636D8"/>
    <w:rsid w:val="0016387D"/>
    <w:rsid w:val="00164143"/>
    <w:rsid w:val="0016425E"/>
    <w:rsid w:val="00164430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989"/>
    <w:rsid w:val="00173CBE"/>
    <w:rsid w:val="00173D71"/>
    <w:rsid w:val="0017413B"/>
    <w:rsid w:val="001742E0"/>
    <w:rsid w:val="001747B7"/>
    <w:rsid w:val="00174C49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FDB"/>
    <w:rsid w:val="001842B8"/>
    <w:rsid w:val="00184D23"/>
    <w:rsid w:val="001853B3"/>
    <w:rsid w:val="001855D2"/>
    <w:rsid w:val="0018608F"/>
    <w:rsid w:val="00186692"/>
    <w:rsid w:val="00186D57"/>
    <w:rsid w:val="00187052"/>
    <w:rsid w:val="001870D8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8B7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40F"/>
    <w:rsid w:val="001A6992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1250"/>
    <w:rsid w:val="001B152C"/>
    <w:rsid w:val="001B16DC"/>
    <w:rsid w:val="001B29B7"/>
    <w:rsid w:val="001B2FFB"/>
    <w:rsid w:val="001B3457"/>
    <w:rsid w:val="001B3846"/>
    <w:rsid w:val="001B386F"/>
    <w:rsid w:val="001B3D27"/>
    <w:rsid w:val="001B40CB"/>
    <w:rsid w:val="001B4D79"/>
    <w:rsid w:val="001B58AD"/>
    <w:rsid w:val="001B63A4"/>
    <w:rsid w:val="001B6B8F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63"/>
    <w:rsid w:val="001C4D26"/>
    <w:rsid w:val="001C4E10"/>
    <w:rsid w:val="001C5943"/>
    <w:rsid w:val="001C5994"/>
    <w:rsid w:val="001C5A68"/>
    <w:rsid w:val="001C67BD"/>
    <w:rsid w:val="001C6958"/>
    <w:rsid w:val="001C6A01"/>
    <w:rsid w:val="001C6C3B"/>
    <w:rsid w:val="001C6C7F"/>
    <w:rsid w:val="001C7B1D"/>
    <w:rsid w:val="001D020D"/>
    <w:rsid w:val="001D02CD"/>
    <w:rsid w:val="001D04E3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EC"/>
    <w:rsid w:val="001D4BA6"/>
    <w:rsid w:val="001D538B"/>
    <w:rsid w:val="001D5B0E"/>
    <w:rsid w:val="001D5DD4"/>
    <w:rsid w:val="001D6854"/>
    <w:rsid w:val="001D6EDF"/>
    <w:rsid w:val="001D77ED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E88"/>
    <w:rsid w:val="001E524D"/>
    <w:rsid w:val="001E532B"/>
    <w:rsid w:val="001E57CC"/>
    <w:rsid w:val="001E5D05"/>
    <w:rsid w:val="001E5F57"/>
    <w:rsid w:val="001E62C2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EC5"/>
    <w:rsid w:val="001F4FAE"/>
    <w:rsid w:val="001F62CE"/>
    <w:rsid w:val="001F62F5"/>
    <w:rsid w:val="001F68E4"/>
    <w:rsid w:val="001F7EFB"/>
    <w:rsid w:val="00200190"/>
    <w:rsid w:val="00200252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4F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8A0"/>
    <w:rsid w:val="00213A0E"/>
    <w:rsid w:val="0021432A"/>
    <w:rsid w:val="00214394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896"/>
    <w:rsid w:val="002209D0"/>
    <w:rsid w:val="00220AF0"/>
    <w:rsid w:val="00220B4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689"/>
    <w:rsid w:val="0022480A"/>
    <w:rsid w:val="00224922"/>
    <w:rsid w:val="00224C5D"/>
    <w:rsid w:val="00224C9B"/>
    <w:rsid w:val="00224D62"/>
    <w:rsid w:val="0022554E"/>
    <w:rsid w:val="00226580"/>
    <w:rsid w:val="002266F3"/>
    <w:rsid w:val="002269FC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EE"/>
    <w:rsid w:val="00236660"/>
    <w:rsid w:val="00236F8F"/>
    <w:rsid w:val="0023719A"/>
    <w:rsid w:val="00240810"/>
    <w:rsid w:val="00240BB1"/>
    <w:rsid w:val="00241228"/>
    <w:rsid w:val="00241452"/>
    <w:rsid w:val="00241755"/>
    <w:rsid w:val="00241C24"/>
    <w:rsid w:val="00241FD6"/>
    <w:rsid w:val="00242156"/>
    <w:rsid w:val="0024259F"/>
    <w:rsid w:val="0024289B"/>
    <w:rsid w:val="002429FB"/>
    <w:rsid w:val="00242FAA"/>
    <w:rsid w:val="002439C3"/>
    <w:rsid w:val="00243CE2"/>
    <w:rsid w:val="00244F97"/>
    <w:rsid w:val="0024540A"/>
    <w:rsid w:val="0024563D"/>
    <w:rsid w:val="00245689"/>
    <w:rsid w:val="00245DD3"/>
    <w:rsid w:val="00245E36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E7A"/>
    <w:rsid w:val="002547EC"/>
    <w:rsid w:val="002558B8"/>
    <w:rsid w:val="00256095"/>
    <w:rsid w:val="002560EA"/>
    <w:rsid w:val="00256680"/>
    <w:rsid w:val="00256BD2"/>
    <w:rsid w:val="002575CC"/>
    <w:rsid w:val="00257DD3"/>
    <w:rsid w:val="00257FE6"/>
    <w:rsid w:val="002609AB"/>
    <w:rsid w:val="00260A4E"/>
    <w:rsid w:val="0026153D"/>
    <w:rsid w:val="002619A0"/>
    <w:rsid w:val="00261A28"/>
    <w:rsid w:val="0026230B"/>
    <w:rsid w:val="0026242E"/>
    <w:rsid w:val="0026299C"/>
    <w:rsid w:val="00263326"/>
    <w:rsid w:val="0026351C"/>
    <w:rsid w:val="00263611"/>
    <w:rsid w:val="00264D3D"/>
    <w:rsid w:val="0026570E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1C9D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976"/>
    <w:rsid w:val="00284EC2"/>
    <w:rsid w:val="002858A7"/>
    <w:rsid w:val="00285ED3"/>
    <w:rsid w:val="002861BE"/>
    <w:rsid w:val="00286301"/>
    <w:rsid w:val="00286351"/>
    <w:rsid w:val="00287512"/>
    <w:rsid w:val="002878D4"/>
    <w:rsid w:val="00290431"/>
    <w:rsid w:val="00290AB5"/>
    <w:rsid w:val="00290B6D"/>
    <w:rsid w:val="00290B82"/>
    <w:rsid w:val="00290EEB"/>
    <w:rsid w:val="0029154B"/>
    <w:rsid w:val="002918B3"/>
    <w:rsid w:val="002919D1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112"/>
    <w:rsid w:val="002A29AE"/>
    <w:rsid w:val="002A2FF6"/>
    <w:rsid w:val="002A37FF"/>
    <w:rsid w:val="002A3959"/>
    <w:rsid w:val="002A3BEA"/>
    <w:rsid w:val="002A3C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A3D"/>
    <w:rsid w:val="002B14A9"/>
    <w:rsid w:val="002B14D3"/>
    <w:rsid w:val="002B187C"/>
    <w:rsid w:val="002B1EE0"/>
    <w:rsid w:val="002B25C9"/>
    <w:rsid w:val="002B2A9B"/>
    <w:rsid w:val="002B2CE9"/>
    <w:rsid w:val="002B30AE"/>
    <w:rsid w:val="002B35EE"/>
    <w:rsid w:val="002B369C"/>
    <w:rsid w:val="002B3B2B"/>
    <w:rsid w:val="002B3ED0"/>
    <w:rsid w:val="002B4477"/>
    <w:rsid w:val="002B4DA9"/>
    <w:rsid w:val="002B5600"/>
    <w:rsid w:val="002B5636"/>
    <w:rsid w:val="002B5641"/>
    <w:rsid w:val="002B5777"/>
    <w:rsid w:val="002B5A95"/>
    <w:rsid w:val="002B5D16"/>
    <w:rsid w:val="002B660E"/>
    <w:rsid w:val="002B6698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934"/>
    <w:rsid w:val="002C62CC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6463"/>
    <w:rsid w:val="002D714F"/>
    <w:rsid w:val="002D78B2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DF"/>
    <w:rsid w:val="002E770B"/>
    <w:rsid w:val="002E7E03"/>
    <w:rsid w:val="002E7F8F"/>
    <w:rsid w:val="002F05F0"/>
    <w:rsid w:val="002F09E5"/>
    <w:rsid w:val="002F0F11"/>
    <w:rsid w:val="002F1131"/>
    <w:rsid w:val="002F1657"/>
    <w:rsid w:val="002F2FCE"/>
    <w:rsid w:val="002F3059"/>
    <w:rsid w:val="002F3ACA"/>
    <w:rsid w:val="002F3BC4"/>
    <w:rsid w:val="002F4711"/>
    <w:rsid w:val="002F67B8"/>
    <w:rsid w:val="002F6C65"/>
    <w:rsid w:val="002F7040"/>
    <w:rsid w:val="002F76D9"/>
    <w:rsid w:val="00300963"/>
    <w:rsid w:val="00300A15"/>
    <w:rsid w:val="00300A76"/>
    <w:rsid w:val="00300CB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1BB8"/>
    <w:rsid w:val="00311EBD"/>
    <w:rsid w:val="00312CEA"/>
    <w:rsid w:val="00313077"/>
    <w:rsid w:val="003133C3"/>
    <w:rsid w:val="00314169"/>
    <w:rsid w:val="003143AE"/>
    <w:rsid w:val="003148A6"/>
    <w:rsid w:val="00315188"/>
    <w:rsid w:val="00315DE9"/>
    <w:rsid w:val="00315F75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2128"/>
    <w:rsid w:val="00322197"/>
    <w:rsid w:val="00322DBA"/>
    <w:rsid w:val="0032353B"/>
    <w:rsid w:val="00323C56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9AF"/>
    <w:rsid w:val="00336A26"/>
    <w:rsid w:val="00336F1A"/>
    <w:rsid w:val="003370A7"/>
    <w:rsid w:val="00337368"/>
    <w:rsid w:val="003374BB"/>
    <w:rsid w:val="00337716"/>
    <w:rsid w:val="003400AC"/>
    <w:rsid w:val="003409D8"/>
    <w:rsid w:val="00340DE3"/>
    <w:rsid w:val="00341322"/>
    <w:rsid w:val="003415EB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9F8"/>
    <w:rsid w:val="00351FA2"/>
    <w:rsid w:val="0035216E"/>
    <w:rsid w:val="0035272A"/>
    <w:rsid w:val="00352EB4"/>
    <w:rsid w:val="00352F6C"/>
    <w:rsid w:val="0035307E"/>
    <w:rsid w:val="00353C5A"/>
    <w:rsid w:val="00353F09"/>
    <w:rsid w:val="003540B2"/>
    <w:rsid w:val="00354AF8"/>
    <w:rsid w:val="0035586A"/>
    <w:rsid w:val="00355A1A"/>
    <w:rsid w:val="00355BFA"/>
    <w:rsid w:val="00356349"/>
    <w:rsid w:val="00356732"/>
    <w:rsid w:val="0035698F"/>
    <w:rsid w:val="00356D5E"/>
    <w:rsid w:val="00356F59"/>
    <w:rsid w:val="003570C0"/>
    <w:rsid w:val="00357737"/>
    <w:rsid w:val="00357AD9"/>
    <w:rsid w:val="00357E9F"/>
    <w:rsid w:val="0036015A"/>
    <w:rsid w:val="003606AD"/>
    <w:rsid w:val="00360A03"/>
    <w:rsid w:val="003612FE"/>
    <w:rsid w:val="00361D17"/>
    <w:rsid w:val="00361DE3"/>
    <w:rsid w:val="00361E7C"/>
    <w:rsid w:val="00361FD2"/>
    <w:rsid w:val="0036219D"/>
    <w:rsid w:val="003622E9"/>
    <w:rsid w:val="0036287D"/>
    <w:rsid w:val="00363115"/>
    <w:rsid w:val="00363502"/>
    <w:rsid w:val="00363905"/>
    <w:rsid w:val="00363A2D"/>
    <w:rsid w:val="00363E5A"/>
    <w:rsid w:val="003640AD"/>
    <w:rsid w:val="00364FBB"/>
    <w:rsid w:val="00365614"/>
    <w:rsid w:val="0036622C"/>
    <w:rsid w:val="00366820"/>
    <w:rsid w:val="00366B9F"/>
    <w:rsid w:val="00366E77"/>
    <w:rsid w:val="00366F6F"/>
    <w:rsid w:val="00367414"/>
    <w:rsid w:val="00367F17"/>
    <w:rsid w:val="003708CF"/>
    <w:rsid w:val="00370D96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5DB"/>
    <w:rsid w:val="003A05DF"/>
    <w:rsid w:val="003A0880"/>
    <w:rsid w:val="003A156A"/>
    <w:rsid w:val="003A1833"/>
    <w:rsid w:val="003A2AA2"/>
    <w:rsid w:val="003A31A7"/>
    <w:rsid w:val="003A3BC7"/>
    <w:rsid w:val="003A446D"/>
    <w:rsid w:val="003A45DA"/>
    <w:rsid w:val="003A489B"/>
    <w:rsid w:val="003A5495"/>
    <w:rsid w:val="003A6085"/>
    <w:rsid w:val="003A6088"/>
    <w:rsid w:val="003A69A3"/>
    <w:rsid w:val="003A6A2B"/>
    <w:rsid w:val="003A6ABF"/>
    <w:rsid w:val="003A7510"/>
    <w:rsid w:val="003A7ADD"/>
    <w:rsid w:val="003B0DAA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4103"/>
    <w:rsid w:val="003C43C8"/>
    <w:rsid w:val="003C5399"/>
    <w:rsid w:val="003C61AF"/>
    <w:rsid w:val="003C654B"/>
    <w:rsid w:val="003C68C7"/>
    <w:rsid w:val="003C6C01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93D"/>
    <w:rsid w:val="003D6481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249"/>
    <w:rsid w:val="003E42F3"/>
    <w:rsid w:val="003E447B"/>
    <w:rsid w:val="003E4CA8"/>
    <w:rsid w:val="003E536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6A9"/>
    <w:rsid w:val="003F4F6D"/>
    <w:rsid w:val="003F5FC9"/>
    <w:rsid w:val="003F64B7"/>
    <w:rsid w:val="003F6B02"/>
    <w:rsid w:val="003F6EB0"/>
    <w:rsid w:val="003F702B"/>
    <w:rsid w:val="003F708E"/>
    <w:rsid w:val="003F728D"/>
    <w:rsid w:val="003F74FA"/>
    <w:rsid w:val="003F79A3"/>
    <w:rsid w:val="003F7CEF"/>
    <w:rsid w:val="0040031A"/>
    <w:rsid w:val="00400452"/>
    <w:rsid w:val="00400788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232"/>
    <w:rsid w:val="00410462"/>
    <w:rsid w:val="00410531"/>
    <w:rsid w:val="00410CFA"/>
    <w:rsid w:val="00410FAA"/>
    <w:rsid w:val="004116CC"/>
    <w:rsid w:val="00411C1C"/>
    <w:rsid w:val="00411D40"/>
    <w:rsid w:val="0041223D"/>
    <w:rsid w:val="004125EE"/>
    <w:rsid w:val="00412652"/>
    <w:rsid w:val="004128E1"/>
    <w:rsid w:val="00412ACB"/>
    <w:rsid w:val="00412FED"/>
    <w:rsid w:val="00413CBB"/>
    <w:rsid w:val="00413EE1"/>
    <w:rsid w:val="004140AF"/>
    <w:rsid w:val="00414159"/>
    <w:rsid w:val="004142E0"/>
    <w:rsid w:val="004148F6"/>
    <w:rsid w:val="00415032"/>
    <w:rsid w:val="00415438"/>
    <w:rsid w:val="00415C98"/>
    <w:rsid w:val="004167B1"/>
    <w:rsid w:val="00416829"/>
    <w:rsid w:val="0041682C"/>
    <w:rsid w:val="00416882"/>
    <w:rsid w:val="004168F4"/>
    <w:rsid w:val="0041702B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219"/>
    <w:rsid w:val="00423322"/>
    <w:rsid w:val="004239E6"/>
    <w:rsid w:val="00424510"/>
    <w:rsid w:val="00424586"/>
    <w:rsid w:val="00424CA3"/>
    <w:rsid w:val="0042521D"/>
    <w:rsid w:val="004258C2"/>
    <w:rsid w:val="00425AE7"/>
    <w:rsid w:val="00425EF9"/>
    <w:rsid w:val="0042631D"/>
    <w:rsid w:val="004266F6"/>
    <w:rsid w:val="004267FD"/>
    <w:rsid w:val="0042691F"/>
    <w:rsid w:val="00426E3F"/>
    <w:rsid w:val="004272EE"/>
    <w:rsid w:val="0042776C"/>
    <w:rsid w:val="004277AA"/>
    <w:rsid w:val="00427896"/>
    <w:rsid w:val="0042789A"/>
    <w:rsid w:val="00427EB8"/>
    <w:rsid w:val="0043128B"/>
    <w:rsid w:val="0043135D"/>
    <w:rsid w:val="00431732"/>
    <w:rsid w:val="00431798"/>
    <w:rsid w:val="004317BF"/>
    <w:rsid w:val="00431C6F"/>
    <w:rsid w:val="004320DA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D91"/>
    <w:rsid w:val="00440ECA"/>
    <w:rsid w:val="00440F9D"/>
    <w:rsid w:val="00441366"/>
    <w:rsid w:val="00441534"/>
    <w:rsid w:val="00441912"/>
    <w:rsid w:val="00441BF0"/>
    <w:rsid w:val="00441C55"/>
    <w:rsid w:val="00441CC3"/>
    <w:rsid w:val="00441E1A"/>
    <w:rsid w:val="00442075"/>
    <w:rsid w:val="0044217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DD9"/>
    <w:rsid w:val="00447211"/>
    <w:rsid w:val="004472A8"/>
    <w:rsid w:val="00447E9B"/>
    <w:rsid w:val="00450549"/>
    <w:rsid w:val="00450C83"/>
    <w:rsid w:val="0045141C"/>
    <w:rsid w:val="00451580"/>
    <w:rsid w:val="00451846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B31"/>
    <w:rsid w:val="00455CD1"/>
    <w:rsid w:val="00455FD2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E4C"/>
    <w:rsid w:val="004643B1"/>
    <w:rsid w:val="004644DD"/>
    <w:rsid w:val="00464740"/>
    <w:rsid w:val="00464EB5"/>
    <w:rsid w:val="00466046"/>
    <w:rsid w:val="004661BA"/>
    <w:rsid w:val="004667E9"/>
    <w:rsid w:val="00466B78"/>
    <w:rsid w:val="00466B98"/>
    <w:rsid w:val="0046713A"/>
    <w:rsid w:val="0046771B"/>
    <w:rsid w:val="00467E42"/>
    <w:rsid w:val="00470114"/>
    <w:rsid w:val="0047032B"/>
    <w:rsid w:val="00470746"/>
    <w:rsid w:val="00470895"/>
    <w:rsid w:val="00470B95"/>
    <w:rsid w:val="00470DB0"/>
    <w:rsid w:val="00471BC1"/>
    <w:rsid w:val="00471EAA"/>
    <w:rsid w:val="00472782"/>
    <w:rsid w:val="00472D52"/>
    <w:rsid w:val="00473089"/>
    <w:rsid w:val="0047311A"/>
    <w:rsid w:val="004732AB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DC"/>
    <w:rsid w:val="00481272"/>
    <w:rsid w:val="004817A6"/>
    <w:rsid w:val="00481A77"/>
    <w:rsid w:val="0048200E"/>
    <w:rsid w:val="00482298"/>
    <w:rsid w:val="0048254F"/>
    <w:rsid w:val="00482573"/>
    <w:rsid w:val="00482D60"/>
    <w:rsid w:val="00483048"/>
    <w:rsid w:val="0048311D"/>
    <w:rsid w:val="004832D9"/>
    <w:rsid w:val="004835DC"/>
    <w:rsid w:val="00483858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9007C"/>
    <w:rsid w:val="00490721"/>
    <w:rsid w:val="00491A03"/>
    <w:rsid w:val="00491D68"/>
    <w:rsid w:val="004921D6"/>
    <w:rsid w:val="0049291B"/>
    <w:rsid w:val="00492C04"/>
    <w:rsid w:val="00492C50"/>
    <w:rsid w:val="00492D53"/>
    <w:rsid w:val="00494820"/>
    <w:rsid w:val="00495EAF"/>
    <w:rsid w:val="00495EC8"/>
    <w:rsid w:val="0049658E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F7C"/>
    <w:rsid w:val="004B2040"/>
    <w:rsid w:val="004B207B"/>
    <w:rsid w:val="004B2166"/>
    <w:rsid w:val="004B25E1"/>
    <w:rsid w:val="004B27F4"/>
    <w:rsid w:val="004B34D7"/>
    <w:rsid w:val="004B3A0E"/>
    <w:rsid w:val="004B3A73"/>
    <w:rsid w:val="004B3BEA"/>
    <w:rsid w:val="004B3C78"/>
    <w:rsid w:val="004B3DFD"/>
    <w:rsid w:val="004B4C5C"/>
    <w:rsid w:val="004B4D92"/>
    <w:rsid w:val="004B576A"/>
    <w:rsid w:val="004B6025"/>
    <w:rsid w:val="004B609D"/>
    <w:rsid w:val="004B66DF"/>
    <w:rsid w:val="004B684E"/>
    <w:rsid w:val="004B6FF8"/>
    <w:rsid w:val="004B7018"/>
    <w:rsid w:val="004B73CF"/>
    <w:rsid w:val="004B762B"/>
    <w:rsid w:val="004B766D"/>
    <w:rsid w:val="004B76CC"/>
    <w:rsid w:val="004B7F2E"/>
    <w:rsid w:val="004C0010"/>
    <w:rsid w:val="004C0A49"/>
    <w:rsid w:val="004C0B1D"/>
    <w:rsid w:val="004C0E28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F3B"/>
    <w:rsid w:val="004C41D8"/>
    <w:rsid w:val="004C57F5"/>
    <w:rsid w:val="004C5868"/>
    <w:rsid w:val="004C61A8"/>
    <w:rsid w:val="004C6553"/>
    <w:rsid w:val="004C678D"/>
    <w:rsid w:val="004C6DB5"/>
    <w:rsid w:val="004C6DDC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C55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7F"/>
    <w:rsid w:val="004E5C58"/>
    <w:rsid w:val="004E5F8E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311B"/>
    <w:rsid w:val="004F313B"/>
    <w:rsid w:val="004F32A9"/>
    <w:rsid w:val="004F32E3"/>
    <w:rsid w:val="004F3E61"/>
    <w:rsid w:val="004F4443"/>
    <w:rsid w:val="004F49A9"/>
    <w:rsid w:val="004F4A10"/>
    <w:rsid w:val="004F4B9E"/>
    <w:rsid w:val="004F4EE6"/>
    <w:rsid w:val="004F4F2B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9C6"/>
    <w:rsid w:val="00505B28"/>
    <w:rsid w:val="00505B85"/>
    <w:rsid w:val="005064E3"/>
    <w:rsid w:val="0050693A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A40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CBC"/>
    <w:rsid w:val="005225A2"/>
    <w:rsid w:val="005229CD"/>
    <w:rsid w:val="00523045"/>
    <w:rsid w:val="005232EC"/>
    <w:rsid w:val="00523739"/>
    <w:rsid w:val="00523C1B"/>
    <w:rsid w:val="005257FF"/>
    <w:rsid w:val="00525D7C"/>
    <w:rsid w:val="00525DF5"/>
    <w:rsid w:val="00525F30"/>
    <w:rsid w:val="00525F72"/>
    <w:rsid w:val="005260BD"/>
    <w:rsid w:val="0052662C"/>
    <w:rsid w:val="00526DC6"/>
    <w:rsid w:val="00527019"/>
    <w:rsid w:val="00530065"/>
    <w:rsid w:val="005302C5"/>
    <w:rsid w:val="00530B17"/>
    <w:rsid w:val="00530C2D"/>
    <w:rsid w:val="00530F95"/>
    <w:rsid w:val="0053144A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2ED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673"/>
    <w:rsid w:val="00554B7B"/>
    <w:rsid w:val="00555549"/>
    <w:rsid w:val="005556FC"/>
    <w:rsid w:val="005559E8"/>
    <w:rsid w:val="00556709"/>
    <w:rsid w:val="00556A3A"/>
    <w:rsid w:val="00556B89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F32"/>
    <w:rsid w:val="0058366F"/>
    <w:rsid w:val="0058399C"/>
    <w:rsid w:val="00584114"/>
    <w:rsid w:val="005846F1"/>
    <w:rsid w:val="00584766"/>
    <w:rsid w:val="00584922"/>
    <w:rsid w:val="00584D7D"/>
    <w:rsid w:val="00584E49"/>
    <w:rsid w:val="00584FFE"/>
    <w:rsid w:val="005854D8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F82"/>
    <w:rsid w:val="00587FB5"/>
    <w:rsid w:val="00587FF3"/>
    <w:rsid w:val="0059047E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58CA"/>
    <w:rsid w:val="00595A99"/>
    <w:rsid w:val="00595ACD"/>
    <w:rsid w:val="00595F8F"/>
    <w:rsid w:val="00596BB9"/>
    <w:rsid w:val="0059742D"/>
    <w:rsid w:val="005975D9"/>
    <w:rsid w:val="00597783"/>
    <w:rsid w:val="005A0C88"/>
    <w:rsid w:val="005A0D8C"/>
    <w:rsid w:val="005A1627"/>
    <w:rsid w:val="005A1CD9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44F6"/>
    <w:rsid w:val="005A4D15"/>
    <w:rsid w:val="005A5AE6"/>
    <w:rsid w:val="005A5E62"/>
    <w:rsid w:val="005A651B"/>
    <w:rsid w:val="005A702A"/>
    <w:rsid w:val="005A7A55"/>
    <w:rsid w:val="005B0D23"/>
    <w:rsid w:val="005B182C"/>
    <w:rsid w:val="005B2102"/>
    <w:rsid w:val="005B245B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FF2"/>
    <w:rsid w:val="005C19E5"/>
    <w:rsid w:val="005C2010"/>
    <w:rsid w:val="005C2107"/>
    <w:rsid w:val="005C2735"/>
    <w:rsid w:val="005C2F39"/>
    <w:rsid w:val="005C31FD"/>
    <w:rsid w:val="005C36A6"/>
    <w:rsid w:val="005C4285"/>
    <w:rsid w:val="005C432A"/>
    <w:rsid w:val="005C4768"/>
    <w:rsid w:val="005C485A"/>
    <w:rsid w:val="005C490C"/>
    <w:rsid w:val="005C537E"/>
    <w:rsid w:val="005C59E3"/>
    <w:rsid w:val="005C5D9D"/>
    <w:rsid w:val="005C6132"/>
    <w:rsid w:val="005C66E6"/>
    <w:rsid w:val="005C67A4"/>
    <w:rsid w:val="005C6C93"/>
    <w:rsid w:val="005C6E63"/>
    <w:rsid w:val="005D015D"/>
    <w:rsid w:val="005D051D"/>
    <w:rsid w:val="005D06C7"/>
    <w:rsid w:val="005D207B"/>
    <w:rsid w:val="005D2697"/>
    <w:rsid w:val="005D2927"/>
    <w:rsid w:val="005D2FBD"/>
    <w:rsid w:val="005D3133"/>
    <w:rsid w:val="005D3163"/>
    <w:rsid w:val="005D3782"/>
    <w:rsid w:val="005D396F"/>
    <w:rsid w:val="005D3A53"/>
    <w:rsid w:val="005D498F"/>
    <w:rsid w:val="005D4A68"/>
    <w:rsid w:val="005D4C04"/>
    <w:rsid w:val="005D5125"/>
    <w:rsid w:val="005D52D1"/>
    <w:rsid w:val="005D6101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569B"/>
    <w:rsid w:val="005E56E3"/>
    <w:rsid w:val="005E57F6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F34"/>
    <w:rsid w:val="005F3016"/>
    <w:rsid w:val="005F3FF0"/>
    <w:rsid w:val="005F4976"/>
    <w:rsid w:val="005F54AB"/>
    <w:rsid w:val="005F580D"/>
    <w:rsid w:val="005F5C5C"/>
    <w:rsid w:val="005F6573"/>
    <w:rsid w:val="005F6B4F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35C5"/>
    <w:rsid w:val="006037D8"/>
    <w:rsid w:val="00603AA3"/>
    <w:rsid w:val="00603B1B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AF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2B35"/>
    <w:rsid w:val="0061314A"/>
    <w:rsid w:val="006135EB"/>
    <w:rsid w:val="0061391B"/>
    <w:rsid w:val="00613B4F"/>
    <w:rsid w:val="00613C48"/>
    <w:rsid w:val="00613FB4"/>
    <w:rsid w:val="00614C07"/>
    <w:rsid w:val="00614C78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76B"/>
    <w:rsid w:val="00620840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B2"/>
    <w:rsid w:val="00625DB6"/>
    <w:rsid w:val="00625FD0"/>
    <w:rsid w:val="006260ED"/>
    <w:rsid w:val="00626226"/>
    <w:rsid w:val="006267A6"/>
    <w:rsid w:val="00626D1D"/>
    <w:rsid w:val="006271DC"/>
    <w:rsid w:val="006273DA"/>
    <w:rsid w:val="0062766A"/>
    <w:rsid w:val="00627B58"/>
    <w:rsid w:val="00627E04"/>
    <w:rsid w:val="00627E50"/>
    <w:rsid w:val="00627FCA"/>
    <w:rsid w:val="006300DD"/>
    <w:rsid w:val="006307C9"/>
    <w:rsid w:val="00631244"/>
    <w:rsid w:val="0063154C"/>
    <w:rsid w:val="00631B9C"/>
    <w:rsid w:val="00631EBD"/>
    <w:rsid w:val="006336B8"/>
    <w:rsid w:val="00633756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7E1"/>
    <w:rsid w:val="00642877"/>
    <w:rsid w:val="006429D5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0DC9"/>
    <w:rsid w:val="0066110B"/>
    <w:rsid w:val="0066140F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98"/>
    <w:rsid w:val="00667A06"/>
    <w:rsid w:val="00667B2B"/>
    <w:rsid w:val="00667BEF"/>
    <w:rsid w:val="00667FAE"/>
    <w:rsid w:val="00670385"/>
    <w:rsid w:val="006704AD"/>
    <w:rsid w:val="006705AF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BD"/>
    <w:rsid w:val="00674C81"/>
    <w:rsid w:val="00675B68"/>
    <w:rsid w:val="00676154"/>
    <w:rsid w:val="00676922"/>
    <w:rsid w:val="006772EF"/>
    <w:rsid w:val="006775F9"/>
    <w:rsid w:val="006776DA"/>
    <w:rsid w:val="00677927"/>
    <w:rsid w:val="00677F2E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253E"/>
    <w:rsid w:val="00682E51"/>
    <w:rsid w:val="00682EF6"/>
    <w:rsid w:val="0068360B"/>
    <w:rsid w:val="00684369"/>
    <w:rsid w:val="00684CA0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C"/>
    <w:rsid w:val="0069212D"/>
    <w:rsid w:val="00692417"/>
    <w:rsid w:val="006928AB"/>
    <w:rsid w:val="00692F39"/>
    <w:rsid w:val="00693426"/>
    <w:rsid w:val="006938D1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9BA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B7"/>
    <w:rsid w:val="006A244F"/>
    <w:rsid w:val="006A2921"/>
    <w:rsid w:val="006A2CD8"/>
    <w:rsid w:val="006A2ED2"/>
    <w:rsid w:val="006A30B7"/>
    <w:rsid w:val="006A3678"/>
    <w:rsid w:val="006A3765"/>
    <w:rsid w:val="006A437B"/>
    <w:rsid w:val="006A475F"/>
    <w:rsid w:val="006A47C0"/>
    <w:rsid w:val="006A4882"/>
    <w:rsid w:val="006A4887"/>
    <w:rsid w:val="006A497F"/>
    <w:rsid w:val="006A560A"/>
    <w:rsid w:val="006A587C"/>
    <w:rsid w:val="006A594B"/>
    <w:rsid w:val="006A6863"/>
    <w:rsid w:val="006A6B4B"/>
    <w:rsid w:val="006A6F26"/>
    <w:rsid w:val="006A728D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C1D"/>
    <w:rsid w:val="006D20C3"/>
    <w:rsid w:val="006D214D"/>
    <w:rsid w:val="006D2319"/>
    <w:rsid w:val="006D2BAA"/>
    <w:rsid w:val="006D3B4C"/>
    <w:rsid w:val="006D57C3"/>
    <w:rsid w:val="006D5B5E"/>
    <w:rsid w:val="006D6C13"/>
    <w:rsid w:val="006D6DAF"/>
    <w:rsid w:val="006D6DD2"/>
    <w:rsid w:val="006D737A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9C1"/>
    <w:rsid w:val="006E1A44"/>
    <w:rsid w:val="006E1A87"/>
    <w:rsid w:val="006E1ADD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FE8"/>
    <w:rsid w:val="006E634A"/>
    <w:rsid w:val="006E6A24"/>
    <w:rsid w:val="006E6AB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22D"/>
    <w:rsid w:val="006F273D"/>
    <w:rsid w:val="006F3629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7588"/>
    <w:rsid w:val="007078E3"/>
    <w:rsid w:val="00707A23"/>
    <w:rsid w:val="00707DD4"/>
    <w:rsid w:val="00707E66"/>
    <w:rsid w:val="00710DC1"/>
    <w:rsid w:val="00710EE2"/>
    <w:rsid w:val="00710F64"/>
    <w:rsid w:val="00711773"/>
    <w:rsid w:val="00711D72"/>
    <w:rsid w:val="007129CA"/>
    <w:rsid w:val="007129D3"/>
    <w:rsid w:val="007130ED"/>
    <w:rsid w:val="00713AB1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A78"/>
    <w:rsid w:val="0072190B"/>
    <w:rsid w:val="00721924"/>
    <w:rsid w:val="007219F7"/>
    <w:rsid w:val="00721A7B"/>
    <w:rsid w:val="007226D8"/>
    <w:rsid w:val="00722A59"/>
    <w:rsid w:val="00722E84"/>
    <w:rsid w:val="007232B6"/>
    <w:rsid w:val="0072334C"/>
    <w:rsid w:val="00723708"/>
    <w:rsid w:val="0072380E"/>
    <w:rsid w:val="00723F01"/>
    <w:rsid w:val="007246B0"/>
    <w:rsid w:val="00724BD7"/>
    <w:rsid w:val="00724CE7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541"/>
    <w:rsid w:val="00742884"/>
    <w:rsid w:val="00742F47"/>
    <w:rsid w:val="00743574"/>
    <w:rsid w:val="0074399C"/>
    <w:rsid w:val="00743DC5"/>
    <w:rsid w:val="0074405D"/>
    <w:rsid w:val="007442B6"/>
    <w:rsid w:val="0074476E"/>
    <w:rsid w:val="007447E1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A2E"/>
    <w:rsid w:val="00751093"/>
    <w:rsid w:val="00751522"/>
    <w:rsid w:val="0075161F"/>
    <w:rsid w:val="00751766"/>
    <w:rsid w:val="0075177A"/>
    <w:rsid w:val="00751A7F"/>
    <w:rsid w:val="00751AAD"/>
    <w:rsid w:val="00751E23"/>
    <w:rsid w:val="00752B1A"/>
    <w:rsid w:val="00753DC9"/>
    <w:rsid w:val="00754473"/>
    <w:rsid w:val="0075457C"/>
    <w:rsid w:val="0075487B"/>
    <w:rsid w:val="00755235"/>
    <w:rsid w:val="00755553"/>
    <w:rsid w:val="007564FB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B55"/>
    <w:rsid w:val="00770D4F"/>
    <w:rsid w:val="00771381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7E3"/>
    <w:rsid w:val="007939C8"/>
    <w:rsid w:val="00793D0D"/>
    <w:rsid w:val="00793E6F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784"/>
    <w:rsid w:val="007A15CB"/>
    <w:rsid w:val="007A2188"/>
    <w:rsid w:val="007A2289"/>
    <w:rsid w:val="007A253A"/>
    <w:rsid w:val="007A2816"/>
    <w:rsid w:val="007A2FEE"/>
    <w:rsid w:val="007A3C6B"/>
    <w:rsid w:val="007A3EC3"/>
    <w:rsid w:val="007A4669"/>
    <w:rsid w:val="007A4B87"/>
    <w:rsid w:val="007A4C9D"/>
    <w:rsid w:val="007A5103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630"/>
    <w:rsid w:val="007B5BD7"/>
    <w:rsid w:val="007B5DE4"/>
    <w:rsid w:val="007B5F1B"/>
    <w:rsid w:val="007B6BC5"/>
    <w:rsid w:val="007B6DF5"/>
    <w:rsid w:val="007B72BE"/>
    <w:rsid w:val="007B77A1"/>
    <w:rsid w:val="007B77BB"/>
    <w:rsid w:val="007B7B78"/>
    <w:rsid w:val="007C0E18"/>
    <w:rsid w:val="007C1129"/>
    <w:rsid w:val="007C1658"/>
    <w:rsid w:val="007C1D1A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E6"/>
    <w:rsid w:val="007C4D8C"/>
    <w:rsid w:val="007C57D3"/>
    <w:rsid w:val="007C6109"/>
    <w:rsid w:val="007C633C"/>
    <w:rsid w:val="007C6A14"/>
    <w:rsid w:val="007C6A24"/>
    <w:rsid w:val="007C6D88"/>
    <w:rsid w:val="007C738C"/>
    <w:rsid w:val="007C7729"/>
    <w:rsid w:val="007C7908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52C"/>
    <w:rsid w:val="007E27CF"/>
    <w:rsid w:val="007E28C3"/>
    <w:rsid w:val="007E315E"/>
    <w:rsid w:val="007E31DA"/>
    <w:rsid w:val="007E3304"/>
    <w:rsid w:val="007E3704"/>
    <w:rsid w:val="007E3A48"/>
    <w:rsid w:val="007E3AA3"/>
    <w:rsid w:val="007E3B93"/>
    <w:rsid w:val="007E3E59"/>
    <w:rsid w:val="007E43D5"/>
    <w:rsid w:val="007E45DE"/>
    <w:rsid w:val="007E472A"/>
    <w:rsid w:val="007E4B86"/>
    <w:rsid w:val="007E5B0D"/>
    <w:rsid w:val="007E5EB5"/>
    <w:rsid w:val="007E5F0F"/>
    <w:rsid w:val="007E626C"/>
    <w:rsid w:val="007E7975"/>
    <w:rsid w:val="007E7ACE"/>
    <w:rsid w:val="007F0312"/>
    <w:rsid w:val="007F0366"/>
    <w:rsid w:val="007F0E81"/>
    <w:rsid w:val="007F1169"/>
    <w:rsid w:val="007F11E0"/>
    <w:rsid w:val="007F1AC3"/>
    <w:rsid w:val="007F1B7E"/>
    <w:rsid w:val="007F1DBE"/>
    <w:rsid w:val="007F210D"/>
    <w:rsid w:val="007F259A"/>
    <w:rsid w:val="007F25D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5DA1"/>
    <w:rsid w:val="007F5F21"/>
    <w:rsid w:val="007F67EB"/>
    <w:rsid w:val="007F680E"/>
    <w:rsid w:val="007F737E"/>
    <w:rsid w:val="007F7C8E"/>
    <w:rsid w:val="0080086F"/>
    <w:rsid w:val="00801035"/>
    <w:rsid w:val="008014FF"/>
    <w:rsid w:val="00801C9F"/>
    <w:rsid w:val="00801EB2"/>
    <w:rsid w:val="00801EFD"/>
    <w:rsid w:val="00801F92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EC"/>
    <w:rsid w:val="0083046C"/>
    <w:rsid w:val="00830490"/>
    <w:rsid w:val="0083051E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3FD3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AEE"/>
    <w:rsid w:val="00837C3E"/>
    <w:rsid w:val="00840164"/>
    <w:rsid w:val="00840703"/>
    <w:rsid w:val="0084084D"/>
    <w:rsid w:val="00840DA7"/>
    <w:rsid w:val="00841029"/>
    <w:rsid w:val="008412BC"/>
    <w:rsid w:val="00841CE1"/>
    <w:rsid w:val="008429D2"/>
    <w:rsid w:val="008430B2"/>
    <w:rsid w:val="0084346B"/>
    <w:rsid w:val="00844C2F"/>
    <w:rsid w:val="00844F90"/>
    <w:rsid w:val="008450E1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3B1"/>
    <w:rsid w:val="00850526"/>
    <w:rsid w:val="00850A6F"/>
    <w:rsid w:val="00850B17"/>
    <w:rsid w:val="00850C3A"/>
    <w:rsid w:val="008511F3"/>
    <w:rsid w:val="00851869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2E75"/>
    <w:rsid w:val="0086339F"/>
    <w:rsid w:val="008637D4"/>
    <w:rsid w:val="00863922"/>
    <w:rsid w:val="00863946"/>
    <w:rsid w:val="008640CB"/>
    <w:rsid w:val="00864161"/>
    <w:rsid w:val="0086433C"/>
    <w:rsid w:val="0086434F"/>
    <w:rsid w:val="008647D7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5BD"/>
    <w:rsid w:val="00870753"/>
    <w:rsid w:val="00870DAC"/>
    <w:rsid w:val="00870DF3"/>
    <w:rsid w:val="00871357"/>
    <w:rsid w:val="00871A55"/>
    <w:rsid w:val="00871D67"/>
    <w:rsid w:val="00871D9A"/>
    <w:rsid w:val="00871DBC"/>
    <w:rsid w:val="0087211D"/>
    <w:rsid w:val="008721E5"/>
    <w:rsid w:val="0087274A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51D0"/>
    <w:rsid w:val="00875253"/>
    <w:rsid w:val="008754A9"/>
    <w:rsid w:val="0087592E"/>
    <w:rsid w:val="00875AE7"/>
    <w:rsid w:val="008760C1"/>
    <w:rsid w:val="008761AF"/>
    <w:rsid w:val="00876246"/>
    <w:rsid w:val="008762D6"/>
    <w:rsid w:val="008767DB"/>
    <w:rsid w:val="00876A35"/>
    <w:rsid w:val="00876D59"/>
    <w:rsid w:val="0087702C"/>
    <w:rsid w:val="00877211"/>
    <w:rsid w:val="008777CC"/>
    <w:rsid w:val="008779BD"/>
    <w:rsid w:val="0088022A"/>
    <w:rsid w:val="008802E4"/>
    <w:rsid w:val="00880A11"/>
    <w:rsid w:val="00880C2B"/>
    <w:rsid w:val="00881544"/>
    <w:rsid w:val="00881987"/>
    <w:rsid w:val="00881AB8"/>
    <w:rsid w:val="00881CFB"/>
    <w:rsid w:val="008828E2"/>
    <w:rsid w:val="00883414"/>
    <w:rsid w:val="0088341F"/>
    <w:rsid w:val="00883C55"/>
    <w:rsid w:val="00883F2A"/>
    <w:rsid w:val="00884228"/>
    <w:rsid w:val="0088484F"/>
    <w:rsid w:val="0088495D"/>
    <w:rsid w:val="00885923"/>
    <w:rsid w:val="008861B3"/>
    <w:rsid w:val="00886380"/>
    <w:rsid w:val="00886B20"/>
    <w:rsid w:val="00886DDD"/>
    <w:rsid w:val="008877F8"/>
    <w:rsid w:val="00887EC5"/>
    <w:rsid w:val="008900C3"/>
    <w:rsid w:val="00890273"/>
    <w:rsid w:val="00890377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F8"/>
    <w:rsid w:val="008A20A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721"/>
    <w:rsid w:val="008A5A47"/>
    <w:rsid w:val="008A5A63"/>
    <w:rsid w:val="008A627A"/>
    <w:rsid w:val="008A63A1"/>
    <w:rsid w:val="008A64EF"/>
    <w:rsid w:val="008A6A28"/>
    <w:rsid w:val="008A6FC8"/>
    <w:rsid w:val="008A7311"/>
    <w:rsid w:val="008A7C7C"/>
    <w:rsid w:val="008B001E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C0DA9"/>
    <w:rsid w:val="008C125A"/>
    <w:rsid w:val="008C138E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8C8"/>
    <w:rsid w:val="008C519D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D58"/>
    <w:rsid w:val="008D1392"/>
    <w:rsid w:val="008D1464"/>
    <w:rsid w:val="008D1512"/>
    <w:rsid w:val="008D2C4E"/>
    <w:rsid w:val="008D2E54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2497"/>
    <w:rsid w:val="008E2503"/>
    <w:rsid w:val="008E250A"/>
    <w:rsid w:val="008E25D0"/>
    <w:rsid w:val="008E27BE"/>
    <w:rsid w:val="008E28CB"/>
    <w:rsid w:val="008E2E6E"/>
    <w:rsid w:val="008E3A94"/>
    <w:rsid w:val="008E3B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66E"/>
    <w:rsid w:val="008E7EC0"/>
    <w:rsid w:val="008F0227"/>
    <w:rsid w:val="008F034B"/>
    <w:rsid w:val="008F0536"/>
    <w:rsid w:val="008F0657"/>
    <w:rsid w:val="008F0972"/>
    <w:rsid w:val="008F09F7"/>
    <w:rsid w:val="008F0DAE"/>
    <w:rsid w:val="008F109F"/>
    <w:rsid w:val="008F10A1"/>
    <w:rsid w:val="008F1732"/>
    <w:rsid w:val="008F17AF"/>
    <w:rsid w:val="008F182C"/>
    <w:rsid w:val="008F1B61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B4D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BA2"/>
    <w:rsid w:val="00902F3B"/>
    <w:rsid w:val="009038AE"/>
    <w:rsid w:val="00903A9A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EC6"/>
    <w:rsid w:val="00906ECB"/>
    <w:rsid w:val="0090711E"/>
    <w:rsid w:val="00907374"/>
    <w:rsid w:val="00907436"/>
    <w:rsid w:val="0090756E"/>
    <w:rsid w:val="0090768E"/>
    <w:rsid w:val="0090771E"/>
    <w:rsid w:val="009102EA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5631"/>
    <w:rsid w:val="00915DAA"/>
    <w:rsid w:val="00915ED5"/>
    <w:rsid w:val="009166A6"/>
    <w:rsid w:val="009168F9"/>
    <w:rsid w:val="0091699F"/>
    <w:rsid w:val="00916F0E"/>
    <w:rsid w:val="0091755E"/>
    <w:rsid w:val="009201A3"/>
    <w:rsid w:val="00920388"/>
    <w:rsid w:val="009204EC"/>
    <w:rsid w:val="0092097F"/>
    <w:rsid w:val="00920C5F"/>
    <w:rsid w:val="00920F86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71C3"/>
    <w:rsid w:val="00930E78"/>
    <w:rsid w:val="00930F27"/>
    <w:rsid w:val="00931847"/>
    <w:rsid w:val="00931A8F"/>
    <w:rsid w:val="00931CDB"/>
    <w:rsid w:val="00932282"/>
    <w:rsid w:val="00932629"/>
    <w:rsid w:val="00932644"/>
    <w:rsid w:val="00932B67"/>
    <w:rsid w:val="00932FB5"/>
    <w:rsid w:val="009330D7"/>
    <w:rsid w:val="00933351"/>
    <w:rsid w:val="009338BC"/>
    <w:rsid w:val="00934041"/>
    <w:rsid w:val="0093449B"/>
    <w:rsid w:val="00935183"/>
    <w:rsid w:val="009359DC"/>
    <w:rsid w:val="00935B08"/>
    <w:rsid w:val="009368A8"/>
    <w:rsid w:val="00936C39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803"/>
    <w:rsid w:val="0094390A"/>
    <w:rsid w:val="00943A98"/>
    <w:rsid w:val="00943D00"/>
    <w:rsid w:val="00944186"/>
    <w:rsid w:val="009444BB"/>
    <w:rsid w:val="009444F0"/>
    <w:rsid w:val="00944509"/>
    <w:rsid w:val="00944617"/>
    <w:rsid w:val="009446D4"/>
    <w:rsid w:val="00944B26"/>
    <w:rsid w:val="009450DD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4893"/>
    <w:rsid w:val="00954CFB"/>
    <w:rsid w:val="009553AD"/>
    <w:rsid w:val="00955652"/>
    <w:rsid w:val="00955FFE"/>
    <w:rsid w:val="00956497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79E"/>
    <w:rsid w:val="00964991"/>
    <w:rsid w:val="00964A93"/>
    <w:rsid w:val="00964B69"/>
    <w:rsid w:val="009651C4"/>
    <w:rsid w:val="00965218"/>
    <w:rsid w:val="00965E3C"/>
    <w:rsid w:val="00965F73"/>
    <w:rsid w:val="00966180"/>
    <w:rsid w:val="009661E5"/>
    <w:rsid w:val="0096660E"/>
    <w:rsid w:val="00966690"/>
    <w:rsid w:val="00966AAE"/>
    <w:rsid w:val="00966CC6"/>
    <w:rsid w:val="00966E9F"/>
    <w:rsid w:val="00967027"/>
    <w:rsid w:val="009672CD"/>
    <w:rsid w:val="00967A0E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5D5"/>
    <w:rsid w:val="00984B7C"/>
    <w:rsid w:val="00984D83"/>
    <w:rsid w:val="00984FBD"/>
    <w:rsid w:val="00985554"/>
    <w:rsid w:val="009859CE"/>
    <w:rsid w:val="009860CC"/>
    <w:rsid w:val="00986101"/>
    <w:rsid w:val="00986191"/>
    <w:rsid w:val="00986399"/>
    <w:rsid w:val="00986533"/>
    <w:rsid w:val="00986904"/>
    <w:rsid w:val="00986B47"/>
    <w:rsid w:val="00987182"/>
    <w:rsid w:val="009873AF"/>
    <w:rsid w:val="00987491"/>
    <w:rsid w:val="0098761D"/>
    <w:rsid w:val="00987677"/>
    <w:rsid w:val="0098767E"/>
    <w:rsid w:val="00990000"/>
    <w:rsid w:val="009905A9"/>
    <w:rsid w:val="009906C9"/>
    <w:rsid w:val="0099083B"/>
    <w:rsid w:val="00990AA7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261"/>
    <w:rsid w:val="0099642F"/>
    <w:rsid w:val="009964D9"/>
    <w:rsid w:val="0099660D"/>
    <w:rsid w:val="009966F8"/>
    <w:rsid w:val="00996CC8"/>
    <w:rsid w:val="009973A0"/>
    <w:rsid w:val="009977EC"/>
    <w:rsid w:val="00997B64"/>
    <w:rsid w:val="00997D65"/>
    <w:rsid w:val="00997E1C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E19"/>
    <w:rsid w:val="009B3F6E"/>
    <w:rsid w:val="009B3FB2"/>
    <w:rsid w:val="009B4652"/>
    <w:rsid w:val="009B4E06"/>
    <w:rsid w:val="009B5DAE"/>
    <w:rsid w:val="009B62E2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CC3"/>
    <w:rsid w:val="009C30F1"/>
    <w:rsid w:val="009C3292"/>
    <w:rsid w:val="009C346E"/>
    <w:rsid w:val="009C38DA"/>
    <w:rsid w:val="009C3EAD"/>
    <w:rsid w:val="009C46A1"/>
    <w:rsid w:val="009C51E5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C8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EC6"/>
    <w:rsid w:val="009D5284"/>
    <w:rsid w:val="009D54BA"/>
    <w:rsid w:val="009D5537"/>
    <w:rsid w:val="009D5CDE"/>
    <w:rsid w:val="009D5E17"/>
    <w:rsid w:val="009D61B9"/>
    <w:rsid w:val="009D677B"/>
    <w:rsid w:val="009D6A16"/>
    <w:rsid w:val="009D6AE6"/>
    <w:rsid w:val="009D7E08"/>
    <w:rsid w:val="009E006B"/>
    <w:rsid w:val="009E0263"/>
    <w:rsid w:val="009E02EE"/>
    <w:rsid w:val="009E0382"/>
    <w:rsid w:val="009E0BFF"/>
    <w:rsid w:val="009E0E29"/>
    <w:rsid w:val="009E16FB"/>
    <w:rsid w:val="009E185B"/>
    <w:rsid w:val="009E1A50"/>
    <w:rsid w:val="009E2B91"/>
    <w:rsid w:val="009E2C1A"/>
    <w:rsid w:val="009E2C5E"/>
    <w:rsid w:val="009E2E90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F04FA"/>
    <w:rsid w:val="009F085F"/>
    <w:rsid w:val="009F119D"/>
    <w:rsid w:val="009F1322"/>
    <w:rsid w:val="009F1EE2"/>
    <w:rsid w:val="009F1EEE"/>
    <w:rsid w:val="009F2271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C9C"/>
    <w:rsid w:val="00A012D2"/>
    <w:rsid w:val="00A0135E"/>
    <w:rsid w:val="00A0160E"/>
    <w:rsid w:val="00A01A93"/>
    <w:rsid w:val="00A02398"/>
    <w:rsid w:val="00A02772"/>
    <w:rsid w:val="00A030D0"/>
    <w:rsid w:val="00A0390A"/>
    <w:rsid w:val="00A03D33"/>
    <w:rsid w:val="00A03F41"/>
    <w:rsid w:val="00A03F6A"/>
    <w:rsid w:val="00A03FEF"/>
    <w:rsid w:val="00A054BE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CC0"/>
    <w:rsid w:val="00A11417"/>
    <w:rsid w:val="00A119DA"/>
    <w:rsid w:val="00A11DB5"/>
    <w:rsid w:val="00A11FB2"/>
    <w:rsid w:val="00A12544"/>
    <w:rsid w:val="00A12B9C"/>
    <w:rsid w:val="00A12BEC"/>
    <w:rsid w:val="00A12D3D"/>
    <w:rsid w:val="00A139E9"/>
    <w:rsid w:val="00A13C7D"/>
    <w:rsid w:val="00A13DF1"/>
    <w:rsid w:val="00A13E50"/>
    <w:rsid w:val="00A14489"/>
    <w:rsid w:val="00A14DBE"/>
    <w:rsid w:val="00A1524D"/>
    <w:rsid w:val="00A1537F"/>
    <w:rsid w:val="00A15B10"/>
    <w:rsid w:val="00A15BAE"/>
    <w:rsid w:val="00A16383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7F1"/>
    <w:rsid w:val="00A25873"/>
    <w:rsid w:val="00A25875"/>
    <w:rsid w:val="00A260C9"/>
    <w:rsid w:val="00A264C3"/>
    <w:rsid w:val="00A267B0"/>
    <w:rsid w:val="00A26B66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8E1"/>
    <w:rsid w:val="00A351F3"/>
    <w:rsid w:val="00A35336"/>
    <w:rsid w:val="00A35A11"/>
    <w:rsid w:val="00A35FE2"/>
    <w:rsid w:val="00A3719E"/>
    <w:rsid w:val="00A37803"/>
    <w:rsid w:val="00A37A69"/>
    <w:rsid w:val="00A37DCA"/>
    <w:rsid w:val="00A37E48"/>
    <w:rsid w:val="00A40030"/>
    <w:rsid w:val="00A401CB"/>
    <w:rsid w:val="00A4036C"/>
    <w:rsid w:val="00A404E5"/>
    <w:rsid w:val="00A40798"/>
    <w:rsid w:val="00A409FB"/>
    <w:rsid w:val="00A40FC3"/>
    <w:rsid w:val="00A4104C"/>
    <w:rsid w:val="00A411C9"/>
    <w:rsid w:val="00A4166E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7EA"/>
    <w:rsid w:val="00A56E42"/>
    <w:rsid w:val="00A56F25"/>
    <w:rsid w:val="00A57144"/>
    <w:rsid w:val="00A5726B"/>
    <w:rsid w:val="00A57384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E7"/>
    <w:rsid w:val="00A76901"/>
    <w:rsid w:val="00A76DB9"/>
    <w:rsid w:val="00A76E27"/>
    <w:rsid w:val="00A770E0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549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396"/>
    <w:rsid w:val="00A90A0B"/>
    <w:rsid w:val="00A90AA2"/>
    <w:rsid w:val="00A91829"/>
    <w:rsid w:val="00A91B87"/>
    <w:rsid w:val="00A91D64"/>
    <w:rsid w:val="00A91E7D"/>
    <w:rsid w:val="00A91F95"/>
    <w:rsid w:val="00A92742"/>
    <w:rsid w:val="00A92F76"/>
    <w:rsid w:val="00A93624"/>
    <w:rsid w:val="00A93AFC"/>
    <w:rsid w:val="00A93EED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A42"/>
    <w:rsid w:val="00AA12EF"/>
    <w:rsid w:val="00AA145F"/>
    <w:rsid w:val="00AA16CD"/>
    <w:rsid w:val="00AA170C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51D1"/>
    <w:rsid w:val="00AA5412"/>
    <w:rsid w:val="00AA571E"/>
    <w:rsid w:val="00AA5937"/>
    <w:rsid w:val="00AA59BC"/>
    <w:rsid w:val="00AA5F2B"/>
    <w:rsid w:val="00AA66EE"/>
    <w:rsid w:val="00AA7727"/>
    <w:rsid w:val="00AA77F2"/>
    <w:rsid w:val="00AA789D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938"/>
    <w:rsid w:val="00AB4B0E"/>
    <w:rsid w:val="00AB574C"/>
    <w:rsid w:val="00AB5AA2"/>
    <w:rsid w:val="00AB5F69"/>
    <w:rsid w:val="00AB6665"/>
    <w:rsid w:val="00AB6CEA"/>
    <w:rsid w:val="00AB6EC0"/>
    <w:rsid w:val="00AB704A"/>
    <w:rsid w:val="00AB716A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40B4"/>
    <w:rsid w:val="00AC4299"/>
    <w:rsid w:val="00AC4696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9EC"/>
    <w:rsid w:val="00AD45A0"/>
    <w:rsid w:val="00AD48CF"/>
    <w:rsid w:val="00AD5431"/>
    <w:rsid w:val="00AD5A0B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ED"/>
    <w:rsid w:val="00AE0A41"/>
    <w:rsid w:val="00AE11ED"/>
    <w:rsid w:val="00AE159B"/>
    <w:rsid w:val="00AE1A71"/>
    <w:rsid w:val="00AE1D9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E9F"/>
    <w:rsid w:val="00AE3F2A"/>
    <w:rsid w:val="00AE4280"/>
    <w:rsid w:val="00AE4426"/>
    <w:rsid w:val="00AE4CB2"/>
    <w:rsid w:val="00AE4ED8"/>
    <w:rsid w:val="00AE624F"/>
    <w:rsid w:val="00AE696A"/>
    <w:rsid w:val="00AE6F44"/>
    <w:rsid w:val="00AE72B3"/>
    <w:rsid w:val="00AF02CA"/>
    <w:rsid w:val="00AF0933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95C"/>
    <w:rsid w:val="00B114C1"/>
    <w:rsid w:val="00B1170E"/>
    <w:rsid w:val="00B119A3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F52"/>
    <w:rsid w:val="00B17F87"/>
    <w:rsid w:val="00B17FBD"/>
    <w:rsid w:val="00B20C32"/>
    <w:rsid w:val="00B20C3C"/>
    <w:rsid w:val="00B20E60"/>
    <w:rsid w:val="00B212EB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6B2"/>
    <w:rsid w:val="00B24B19"/>
    <w:rsid w:val="00B24BE3"/>
    <w:rsid w:val="00B25302"/>
    <w:rsid w:val="00B25347"/>
    <w:rsid w:val="00B253FE"/>
    <w:rsid w:val="00B2550A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522B"/>
    <w:rsid w:val="00B35908"/>
    <w:rsid w:val="00B36066"/>
    <w:rsid w:val="00B36297"/>
    <w:rsid w:val="00B3632E"/>
    <w:rsid w:val="00B36A46"/>
    <w:rsid w:val="00B36DF6"/>
    <w:rsid w:val="00B36F18"/>
    <w:rsid w:val="00B373FA"/>
    <w:rsid w:val="00B3792D"/>
    <w:rsid w:val="00B406A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CB"/>
    <w:rsid w:val="00B5481C"/>
    <w:rsid w:val="00B54992"/>
    <w:rsid w:val="00B55150"/>
    <w:rsid w:val="00B557AB"/>
    <w:rsid w:val="00B5599D"/>
    <w:rsid w:val="00B55C8C"/>
    <w:rsid w:val="00B55D45"/>
    <w:rsid w:val="00B56078"/>
    <w:rsid w:val="00B56385"/>
    <w:rsid w:val="00B57687"/>
    <w:rsid w:val="00B578A2"/>
    <w:rsid w:val="00B57BDE"/>
    <w:rsid w:val="00B57DCC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F6C"/>
    <w:rsid w:val="00B70091"/>
    <w:rsid w:val="00B7062D"/>
    <w:rsid w:val="00B70C8D"/>
    <w:rsid w:val="00B71002"/>
    <w:rsid w:val="00B715A4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330"/>
    <w:rsid w:val="00B8056C"/>
    <w:rsid w:val="00B80616"/>
    <w:rsid w:val="00B809BE"/>
    <w:rsid w:val="00B80D07"/>
    <w:rsid w:val="00B81284"/>
    <w:rsid w:val="00B812B9"/>
    <w:rsid w:val="00B81756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59B"/>
    <w:rsid w:val="00B8760F"/>
    <w:rsid w:val="00B87624"/>
    <w:rsid w:val="00B87D1F"/>
    <w:rsid w:val="00B90423"/>
    <w:rsid w:val="00B9071F"/>
    <w:rsid w:val="00B908C2"/>
    <w:rsid w:val="00B90B09"/>
    <w:rsid w:val="00B91BE9"/>
    <w:rsid w:val="00B92173"/>
    <w:rsid w:val="00B925F7"/>
    <w:rsid w:val="00B92AB2"/>
    <w:rsid w:val="00B935F5"/>
    <w:rsid w:val="00B93764"/>
    <w:rsid w:val="00B93C4B"/>
    <w:rsid w:val="00B93DDC"/>
    <w:rsid w:val="00B943BE"/>
    <w:rsid w:val="00B94971"/>
    <w:rsid w:val="00B94A7E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B026F"/>
    <w:rsid w:val="00BB0393"/>
    <w:rsid w:val="00BB08B5"/>
    <w:rsid w:val="00BB0D0F"/>
    <w:rsid w:val="00BB1212"/>
    <w:rsid w:val="00BB133B"/>
    <w:rsid w:val="00BB1850"/>
    <w:rsid w:val="00BB1E10"/>
    <w:rsid w:val="00BB2E8F"/>
    <w:rsid w:val="00BB2F7F"/>
    <w:rsid w:val="00BB3B57"/>
    <w:rsid w:val="00BB3CD8"/>
    <w:rsid w:val="00BB446F"/>
    <w:rsid w:val="00BB4C0C"/>
    <w:rsid w:val="00BB51D2"/>
    <w:rsid w:val="00BB542A"/>
    <w:rsid w:val="00BB542C"/>
    <w:rsid w:val="00BB5690"/>
    <w:rsid w:val="00BB5AA4"/>
    <w:rsid w:val="00BB6601"/>
    <w:rsid w:val="00BB67F3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24C2"/>
    <w:rsid w:val="00BC28DE"/>
    <w:rsid w:val="00BC2991"/>
    <w:rsid w:val="00BC33A9"/>
    <w:rsid w:val="00BC3ECE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D00"/>
    <w:rsid w:val="00BC7493"/>
    <w:rsid w:val="00BC75F2"/>
    <w:rsid w:val="00BC7858"/>
    <w:rsid w:val="00BC7A95"/>
    <w:rsid w:val="00BC7EBF"/>
    <w:rsid w:val="00BD0852"/>
    <w:rsid w:val="00BD1413"/>
    <w:rsid w:val="00BD15EA"/>
    <w:rsid w:val="00BD1945"/>
    <w:rsid w:val="00BD1F11"/>
    <w:rsid w:val="00BD2012"/>
    <w:rsid w:val="00BD2111"/>
    <w:rsid w:val="00BD2805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70E0"/>
    <w:rsid w:val="00BD73D0"/>
    <w:rsid w:val="00BD7425"/>
    <w:rsid w:val="00BD74FA"/>
    <w:rsid w:val="00BD774F"/>
    <w:rsid w:val="00BD7A82"/>
    <w:rsid w:val="00BD7C32"/>
    <w:rsid w:val="00BD7E79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72B"/>
    <w:rsid w:val="00BE4ACD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C92"/>
    <w:rsid w:val="00BF0187"/>
    <w:rsid w:val="00BF11D1"/>
    <w:rsid w:val="00BF129B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3268"/>
    <w:rsid w:val="00C0347B"/>
    <w:rsid w:val="00C039CC"/>
    <w:rsid w:val="00C03B95"/>
    <w:rsid w:val="00C03BCB"/>
    <w:rsid w:val="00C03DB6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3190"/>
    <w:rsid w:val="00C1327C"/>
    <w:rsid w:val="00C133D2"/>
    <w:rsid w:val="00C13E87"/>
    <w:rsid w:val="00C1422C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34F8"/>
    <w:rsid w:val="00C336B8"/>
    <w:rsid w:val="00C33F3F"/>
    <w:rsid w:val="00C346E7"/>
    <w:rsid w:val="00C348EE"/>
    <w:rsid w:val="00C34950"/>
    <w:rsid w:val="00C34AEB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AA9"/>
    <w:rsid w:val="00C42BB0"/>
    <w:rsid w:val="00C42C5F"/>
    <w:rsid w:val="00C42CCA"/>
    <w:rsid w:val="00C42EC5"/>
    <w:rsid w:val="00C42EED"/>
    <w:rsid w:val="00C44669"/>
    <w:rsid w:val="00C44784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A51"/>
    <w:rsid w:val="00C54113"/>
    <w:rsid w:val="00C5460C"/>
    <w:rsid w:val="00C5466C"/>
    <w:rsid w:val="00C54AB3"/>
    <w:rsid w:val="00C5504E"/>
    <w:rsid w:val="00C55276"/>
    <w:rsid w:val="00C55719"/>
    <w:rsid w:val="00C5571F"/>
    <w:rsid w:val="00C558F1"/>
    <w:rsid w:val="00C55955"/>
    <w:rsid w:val="00C55C2C"/>
    <w:rsid w:val="00C55FD8"/>
    <w:rsid w:val="00C566CC"/>
    <w:rsid w:val="00C56B40"/>
    <w:rsid w:val="00C57028"/>
    <w:rsid w:val="00C570B9"/>
    <w:rsid w:val="00C572B2"/>
    <w:rsid w:val="00C57444"/>
    <w:rsid w:val="00C57E83"/>
    <w:rsid w:val="00C603DA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5069"/>
    <w:rsid w:val="00C65C6D"/>
    <w:rsid w:val="00C66558"/>
    <w:rsid w:val="00C66AE9"/>
    <w:rsid w:val="00C704E0"/>
    <w:rsid w:val="00C70D4A"/>
    <w:rsid w:val="00C7155A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FA4"/>
    <w:rsid w:val="00C80C98"/>
    <w:rsid w:val="00C81043"/>
    <w:rsid w:val="00C81047"/>
    <w:rsid w:val="00C810E0"/>
    <w:rsid w:val="00C81DCF"/>
    <w:rsid w:val="00C81F74"/>
    <w:rsid w:val="00C83004"/>
    <w:rsid w:val="00C83295"/>
    <w:rsid w:val="00C8348D"/>
    <w:rsid w:val="00C8390D"/>
    <w:rsid w:val="00C83964"/>
    <w:rsid w:val="00C83D02"/>
    <w:rsid w:val="00C84072"/>
    <w:rsid w:val="00C84B6C"/>
    <w:rsid w:val="00C85650"/>
    <w:rsid w:val="00C860F7"/>
    <w:rsid w:val="00C862A3"/>
    <w:rsid w:val="00C866CA"/>
    <w:rsid w:val="00C86D6F"/>
    <w:rsid w:val="00C86E52"/>
    <w:rsid w:val="00C87486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7144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F6"/>
    <w:rsid w:val="00CA38C6"/>
    <w:rsid w:val="00CA3AEF"/>
    <w:rsid w:val="00CA3AF2"/>
    <w:rsid w:val="00CA4722"/>
    <w:rsid w:val="00CA49F7"/>
    <w:rsid w:val="00CA4B5D"/>
    <w:rsid w:val="00CA4DD2"/>
    <w:rsid w:val="00CA4FAB"/>
    <w:rsid w:val="00CA5654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B00F4"/>
    <w:rsid w:val="00CB0B01"/>
    <w:rsid w:val="00CB0C99"/>
    <w:rsid w:val="00CB1488"/>
    <w:rsid w:val="00CB162F"/>
    <w:rsid w:val="00CB1F73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D3E"/>
    <w:rsid w:val="00CD3E1B"/>
    <w:rsid w:val="00CD40B6"/>
    <w:rsid w:val="00CD4695"/>
    <w:rsid w:val="00CD4807"/>
    <w:rsid w:val="00CD4BCC"/>
    <w:rsid w:val="00CD4C73"/>
    <w:rsid w:val="00CD4F08"/>
    <w:rsid w:val="00CD5430"/>
    <w:rsid w:val="00CD549B"/>
    <w:rsid w:val="00CD5CC7"/>
    <w:rsid w:val="00CD5E56"/>
    <w:rsid w:val="00CD5F3D"/>
    <w:rsid w:val="00CD7567"/>
    <w:rsid w:val="00CD7992"/>
    <w:rsid w:val="00CD7DDC"/>
    <w:rsid w:val="00CE0797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CBA"/>
    <w:rsid w:val="00D01124"/>
    <w:rsid w:val="00D011FB"/>
    <w:rsid w:val="00D01BF5"/>
    <w:rsid w:val="00D01C35"/>
    <w:rsid w:val="00D02647"/>
    <w:rsid w:val="00D035DE"/>
    <w:rsid w:val="00D036F2"/>
    <w:rsid w:val="00D0386C"/>
    <w:rsid w:val="00D039FE"/>
    <w:rsid w:val="00D04358"/>
    <w:rsid w:val="00D048C5"/>
    <w:rsid w:val="00D051DE"/>
    <w:rsid w:val="00D05756"/>
    <w:rsid w:val="00D06B2E"/>
    <w:rsid w:val="00D06B9D"/>
    <w:rsid w:val="00D06C80"/>
    <w:rsid w:val="00D06D4E"/>
    <w:rsid w:val="00D07061"/>
    <w:rsid w:val="00D076C8"/>
    <w:rsid w:val="00D07A1A"/>
    <w:rsid w:val="00D07D1A"/>
    <w:rsid w:val="00D07F57"/>
    <w:rsid w:val="00D101D5"/>
    <w:rsid w:val="00D103F0"/>
    <w:rsid w:val="00D11161"/>
    <w:rsid w:val="00D1195A"/>
    <w:rsid w:val="00D12225"/>
    <w:rsid w:val="00D1249B"/>
    <w:rsid w:val="00D126B2"/>
    <w:rsid w:val="00D12A3E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3B4"/>
    <w:rsid w:val="00D203BD"/>
    <w:rsid w:val="00D207FC"/>
    <w:rsid w:val="00D213FD"/>
    <w:rsid w:val="00D218F8"/>
    <w:rsid w:val="00D21CBA"/>
    <w:rsid w:val="00D21F26"/>
    <w:rsid w:val="00D21F69"/>
    <w:rsid w:val="00D21F9B"/>
    <w:rsid w:val="00D21FB1"/>
    <w:rsid w:val="00D222E1"/>
    <w:rsid w:val="00D223B8"/>
    <w:rsid w:val="00D22802"/>
    <w:rsid w:val="00D22A1A"/>
    <w:rsid w:val="00D22CB7"/>
    <w:rsid w:val="00D231CD"/>
    <w:rsid w:val="00D23A07"/>
    <w:rsid w:val="00D23A08"/>
    <w:rsid w:val="00D242BB"/>
    <w:rsid w:val="00D24B78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705D"/>
    <w:rsid w:val="00D279B5"/>
    <w:rsid w:val="00D30246"/>
    <w:rsid w:val="00D30387"/>
    <w:rsid w:val="00D305C5"/>
    <w:rsid w:val="00D306DD"/>
    <w:rsid w:val="00D30A7E"/>
    <w:rsid w:val="00D30B83"/>
    <w:rsid w:val="00D323F0"/>
    <w:rsid w:val="00D326B4"/>
    <w:rsid w:val="00D329EB"/>
    <w:rsid w:val="00D333A3"/>
    <w:rsid w:val="00D33D6E"/>
    <w:rsid w:val="00D34001"/>
    <w:rsid w:val="00D34268"/>
    <w:rsid w:val="00D3457B"/>
    <w:rsid w:val="00D34C37"/>
    <w:rsid w:val="00D34CCC"/>
    <w:rsid w:val="00D350F6"/>
    <w:rsid w:val="00D351EB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765"/>
    <w:rsid w:val="00D4753B"/>
    <w:rsid w:val="00D476B6"/>
    <w:rsid w:val="00D477CD"/>
    <w:rsid w:val="00D47EE6"/>
    <w:rsid w:val="00D50DC0"/>
    <w:rsid w:val="00D50FB2"/>
    <w:rsid w:val="00D514B2"/>
    <w:rsid w:val="00D519D3"/>
    <w:rsid w:val="00D52050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56"/>
    <w:rsid w:val="00D634B9"/>
    <w:rsid w:val="00D6387D"/>
    <w:rsid w:val="00D63D8C"/>
    <w:rsid w:val="00D641DE"/>
    <w:rsid w:val="00D64357"/>
    <w:rsid w:val="00D64942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CE0"/>
    <w:rsid w:val="00D67D94"/>
    <w:rsid w:val="00D67E63"/>
    <w:rsid w:val="00D70233"/>
    <w:rsid w:val="00D7055B"/>
    <w:rsid w:val="00D70C26"/>
    <w:rsid w:val="00D70E5B"/>
    <w:rsid w:val="00D71456"/>
    <w:rsid w:val="00D71917"/>
    <w:rsid w:val="00D71AD4"/>
    <w:rsid w:val="00D72782"/>
    <w:rsid w:val="00D72EE4"/>
    <w:rsid w:val="00D738E2"/>
    <w:rsid w:val="00D73FB0"/>
    <w:rsid w:val="00D74C27"/>
    <w:rsid w:val="00D752A3"/>
    <w:rsid w:val="00D752C3"/>
    <w:rsid w:val="00D753DC"/>
    <w:rsid w:val="00D75873"/>
    <w:rsid w:val="00D75C48"/>
    <w:rsid w:val="00D75D1E"/>
    <w:rsid w:val="00D765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541F"/>
    <w:rsid w:val="00D85994"/>
    <w:rsid w:val="00D85C0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A68"/>
    <w:rsid w:val="00D9329D"/>
    <w:rsid w:val="00D936ED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74B5"/>
    <w:rsid w:val="00D97EE4"/>
    <w:rsid w:val="00DA054C"/>
    <w:rsid w:val="00DA0613"/>
    <w:rsid w:val="00DA069E"/>
    <w:rsid w:val="00DA0CE8"/>
    <w:rsid w:val="00DA1529"/>
    <w:rsid w:val="00DA170D"/>
    <w:rsid w:val="00DA225D"/>
    <w:rsid w:val="00DA22A4"/>
    <w:rsid w:val="00DA25B0"/>
    <w:rsid w:val="00DA27DA"/>
    <w:rsid w:val="00DA29F9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642E"/>
    <w:rsid w:val="00DB66A7"/>
    <w:rsid w:val="00DB6A22"/>
    <w:rsid w:val="00DB6C25"/>
    <w:rsid w:val="00DB7D52"/>
    <w:rsid w:val="00DB7F94"/>
    <w:rsid w:val="00DC0668"/>
    <w:rsid w:val="00DC0A6D"/>
    <w:rsid w:val="00DC0DED"/>
    <w:rsid w:val="00DC13E6"/>
    <w:rsid w:val="00DC192C"/>
    <w:rsid w:val="00DC1CCF"/>
    <w:rsid w:val="00DC1E5E"/>
    <w:rsid w:val="00DC2012"/>
    <w:rsid w:val="00DC2132"/>
    <w:rsid w:val="00DC29D3"/>
    <w:rsid w:val="00DC301E"/>
    <w:rsid w:val="00DC34E5"/>
    <w:rsid w:val="00DC3662"/>
    <w:rsid w:val="00DC3996"/>
    <w:rsid w:val="00DC39D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61A"/>
    <w:rsid w:val="00DD0903"/>
    <w:rsid w:val="00DD0B19"/>
    <w:rsid w:val="00DD1420"/>
    <w:rsid w:val="00DD188B"/>
    <w:rsid w:val="00DD188E"/>
    <w:rsid w:val="00DD19BC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6034"/>
    <w:rsid w:val="00DD66AB"/>
    <w:rsid w:val="00DD68DA"/>
    <w:rsid w:val="00DD6E0E"/>
    <w:rsid w:val="00DD70EE"/>
    <w:rsid w:val="00DD7548"/>
    <w:rsid w:val="00DE06E4"/>
    <w:rsid w:val="00DE07D5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4157"/>
    <w:rsid w:val="00DE4195"/>
    <w:rsid w:val="00DE425B"/>
    <w:rsid w:val="00DE4799"/>
    <w:rsid w:val="00DE47BC"/>
    <w:rsid w:val="00DE4C48"/>
    <w:rsid w:val="00DE4FB6"/>
    <w:rsid w:val="00DE53DB"/>
    <w:rsid w:val="00DE5E17"/>
    <w:rsid w:val="00DE5F9E"/>
    <w:rsid w:val="00DE647E"/>
    <w:rsid w:val="00DE6679"/>
    <w:rsid w:val="00DE6757"/>
    <w:rsid w:val="00DE6A13"/>
    <w:rsid w:val="00DE6EA3"/>
    <w:rsid w:val="00DE71DA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B7F"/>
    <w:rsid w:val="00DF5E10"/>
    <w:rsid w:val="00DF619D"/>
    <w:rsid w:val="00DF6831"/>
    <w:rsid w:val="00DF69F3"/>
    <w:rsid w:val="00DF6CC9"/>
    <w:rsid w:val="00DF6D98"/>
    <w:rsid w:val="00DF74F4"/>
    <w:rsid w:val="00DF7813"/>
    <w:rsid w:val="00DF7944"/>
    <w:rsid w:val="00DF7D3B"/>
    <w:rsid w:val="00E00C38"/>
    <w:rsid w:val="00E00E28"/>
    <w:rsid w:val="00E00E70"/>
    <w:rsid w:val="00E010CC"/>
    <w:rsid w:val="00E012A9"/>
    <w:rsid w:val="00E016F1"/>
    <w:rsid w:val="00E01771"/>
    <w:rsid w:val="00E01A02"/>
    <w:rsid w:val="00E01C76"/>
    <w:rsid w:val="00E01F7A"/>
    <w:rsid w:val="00E022E8"/>
    <w:rsid w:val="00E02BA4"/>
    <w:rsid w:val="00E02C19"/>
    <w:rsid w:val="00E0305F"/>
    <w:rsid w:val="00E03178"/>
    <w:rsid w:val="00E03542"/>
    <w:rsid w:val="00E03B84"/>
    <w:rsid w:val="00E03F08"/>
    <w:rsid w:val="00E04485"/>
    <w:rsid w:val="00E048DD"/>
    <w:rsid w:val="00E04C01"/>
    <w:rsid w:val="00E04C11"/>
    <w:rsid w:val="00E04C78"/>
    <w:rsid w:val="00E04E6C"/>
    <w:rsid w:val="00E05351"/>
    <w:rsid w:val="00E05B28"/>
    <w:rsid w:val="00E064C1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DD3"/>
    <w:rsid w:val="00E21878"/>
    <w:rsid w:val="00E21A09"/>
    <w:rsid w:val="00E21C1B"/>
    <w:rsid w:val="00E21FEF"/>
    <w:rsid w:val="00E22977"/>
    <w:rsid w:val="00E22AED"/>
    <w:rsid w:val="00E2311D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E"/>
    <w:rsid w:val="00E27342"/>
    <w:rsid w:val="00E276A4"/>
    <w:rsid w:val="00E2774F"/>
    <w:rsid w:val="00E27DDF"/>
    <w:rsid w:val="00E27F46"/>
    <w:rsid w:val="00E30241"/>
    <w:rsid w:val="00E30CED"/>
    <w:rsid w:val="00E30FAC"/>
    <w:rsid w:val="00E31122"/>
    <w:rsid w:val="00E316C1"/>
    <w:rsid w:val="00E316CE"/>
    <w:rsid w:val="00E31A9C"/>
    <w:rsid w:val="00E31B57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5FE"/>
    <w:rsid w:val="00E349FB"/>
    <w:rsid w:val="00E3564C"/>
    <w:rsid w:val="00E35885"/>
    <w:rsid w:val="00E358CA"/>
    <w:rsid w:val="00E35E5E"/>
    <w:rsid w:val="00E3650D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3153"/>
    <w:rsid w:val="00E4395F"/>
    <w:rsid w:val="00E43AC7"/>
    <w:rsid w:val="00E43B03"/>
    <w:rsid w:val="00E43B78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E8"/>
    <w:rsid w:val="00E74BFB"/>
    <w:rsid w:val="00E74F46"/>
    <w:rsid w:val="00E75CD8"/>
    <w:rsid w:val="00E76180"/>
    <w:rsid w:val="00E76599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A07"/>
    <w:rsid w:val="00E81E10"/>
    <w:rsid w:val="00E82917"/>
    <w:rsid w:val="00E82F6F"/>
    <w:rsid w:val="00E83346"/>
    <w:rsid w:val="00E836B8"/>
    <w:rsid w:val="00E8396A"/>
    <w:rsid w:val="00E83C8B"/>
    <w:rsid w:val="00E84811"/>
    <w:rsid w:val="00E84C57"/>
    <w:rsid w:val="00E85201"/>
    <w:rsid w:val="00E853F8"/>
    <w:rsid w:val="00E85633"/>
    <w:rsid w:val="00E858B1"/>
    <w:rsid w:val="00E85BC5"/>
    <w:rsid w:val="00E86489"/>
    <w:rsid w:val="00E866E6"/>
    <w:rsid w:val="00E86704"/>
    <w:rsid w:val="00E86FC8"/>
    <w:rsid w:val="00E877E2"/>
    <w:rsid w:val="00E877FA"/>
    <w:rsid w:val="00E8787B"/>
    <w:rsid w:val="00E87E44"/>
    <w:rsid w:val="00E9017E"/>
    <w:rsid w:val="00E910AB"/>
    <w:rsid w:val="00E912EB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F21"/>
    <w:rsid w:val="00EA0F2A"/>
    <w:rsid w:val="00EA10D1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EDC"/>
    <w:rsid w:val="00EA2F72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329E"/>
    <w:rsid w:val="00EB34B5"/>
    <w:rsid w:val="00EB39E7"/>
    <w:rsid w:val="00EB4462"/>
    <w:rsid w:val="00EB4BFC"/>
    <w:rsid w:val="00EB4D31"/>
    <w:rsid w:val="00EB5395"/>
    <w:rsid w:val="00EB5BCD"/>
    <w:rsid w:val="00EB5C1A"/>
    <w:rsid w:val="00EB739D"/>
    <w:rsid w:val="00EC01EE"/>
    <w:rsid w:val="00EC0395"/>
    <w:rsid w:val="00EC0651"/>
    <w:rsid w:val="00EC085E"/>
    <w:rsid w:val="00EC097B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282"/>
    <w:rsid w:val="00EC4F3A"/>
    <w:rsid w:val="00EC531C"/>
    <w:rsid w:val="00EC5836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51E"/>
    <w:rsid w:val="00EC7A2F"/>
    <w:rsid w:val="00EC7FC8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4129"/>
    <w:rsid w:val="00ED48EF"/>
    <w:rsid w:val="00ED4B93"/>
    <w:rsid w:val="00ED4CDB"/>
    <w:rsid w:val="00ED5D40"/>
    <w:rsid w:val="00ED607F"/>
    <w:rsid w:val="00ED6935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E62"/>
    <w:rsid w:val="00EF5EC4"/>
    <w:rsid w:val="00EF5FC7"/>
    <w:rsid w:val="00EF648D"/>
    <w:rsid w:val="00EF6725"/>
    <w:rsid w:val="00EF6B27"/>
    <w:rsid w:val="00EF6D37"/>
    <w:rsid w:val="00EF76A4"/>
    <w:rsid w:val="00EF7BF7"/>
    <w:rsid w:val="00F00A15"/>
    <w:rsid w:val="00F0219C"/>
    <w:rsid w:val="00F0268B"/>
    <w:rsid w:val="00F028DF"/>
    <w:rsid w:val="00F02D85"/>
    <w:rsid w:val="00F030C3"/>
    <w:rsid w:val="00F03976"/>
    <w:rsid w:val="00F03BBA"/>
    <w:rsid w:val="00F03C27"/>
    <w:rsid w:val="00F04269"/>
    <w:rsid w:val="00F05014"/>
    <w:rsid w:val="00F05402"/>
    <w:rsid w:val="00F054A8"/>
    <w:rsid w:val="00F05644"/>
    <w:rsid w:val="00F0632D"/>
    <w:rsid w:val="00F063D7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EF4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46F"/>
    <w:rsid w:val="00F3165F"/>
    <w:rsid w:val="00F32BC5"/>
    <w:rsid w:val="00F3302E"/>
    <w:rsid w:val="00F33E37"/>
    <w:rsid w:val="00F33E82"/>
    <w:rsid w:val="00F35282"/>
    <w:rsid w:val="00F352A3"/>
    <w:rsid w:val="00F35928"/>
    <w:rsid w:val="00F35CEB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F03"/>
    <w:rsid w:val="00F50306"/>
    <w:rsid w:val="00F50404"/>
    <w:rsid w:val="00F5053F"/>
    <w:rsid w:val="00F50BD5"/>
    <w:rsid w:val="00F50D58"/>
    <w:rsid w:val="00F50D6C"/>
    <w:rsid w:val="00F51678"/>
    <w:rsid w:val="00F51EBA"/>
    <w:rsid w:val="00F51F4D"/>
    <w:rsid w:val="00F52221"/>
    <w:rsid w:val="00F52A7A"/>
    <w:rsid w:val="00F52F3D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AE5"/>
    <w:rsid w:val="00F60E24"/>
    <w:rsid w:val="00F612E5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3132"/>
    <w:rsid w:val="00F73F3D"/>
    <w:rsid w:val="00F743DB"/>
    <w:rsid w:val="00F748C3"/>
    <w:rsid w:val="00F74C9A"/>
    <w:rsid w:val="00F74F33"/>
    <w:rsid w:val="00F75658"/>
    <w:rsid w:val="00F7579C"/>
    <w:rsid w:val="00F75C69"/>
    <w:rsid w:val="00F75D7E"/>
    <w:rsid w:val="00F7627C"/>
    <w:rsid w:val="00F76EFD"/>
    <w:rsid w:val="00F7703A"/>
    <w:rsid w:val="00F77179"/>
    <w:rsid w:val="00F77323"/>
    <w:rsid w:val="00F7764C"/>
    <w:rsid w:val="00F778B9"/>
    <w:rsid w:val="00F8023E"/>
    <w:rsid w:val="00F803D2"/>
    <w:rsid w:val="00F8083A"/>
    <w:rsid w:val="00F808F7"/>
    <w:rsid w:val="00F81384"/>
    <w:rsid w:val="00F8183D"/>
    <w:rsid w:val="00F81A62"/>
    <w:rsid w:val="00F81F10"/>
    <w:rsid w:val="00F82E7B"/>
    <w:rsid w:val="00F82F4F"/>
    <w:rsid w:val="00F8332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616"/>
    <w:rsid w:val="00F86E7F"/>
    <w:rsid w:val="00F87037"/>
    <w:rsid w:val="00F871C9"/>
    <w:rsid w:val="00F87356"/>
    <w:rsid w:val="00F87610"/>
    <w:rsid w:val="00F87FDD"/>
    <w:rsid w:val="00F900E7"/>
    <w:rsid w:val="00F90100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A0379"/>
    <w:rsid w:val="00FA0856"/>
    <w:rsid w:val="00FA0A09"/>
    <w:rsid w:val="00FA0CD2"/>
    <w:rsid w:val="00FA10D1"/>
    <w:rsid w:val="00FA1557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7456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30C7"/>
    <w:rsid w:val="00FB37FE"/>
    <w:rsid w:val="00FB3AFF"/>
    <w:rsid w:val="00FB446B"/>
    <w:rsid w:val="00FB47AD"/>
    <w:rsid w:val="00FB5BC2"/>
    <w:rsid w:val="00FB5D3D"/>
    <w:rsid w:val="00FB5F34"/>
    <w:rsid w:val="00FB611F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9DE"/>
    <w:rsid w:val="00FC2D4E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836"/>
    <w:rsid w:val="00FC58C9"/>
    <w:rsid w:val="00FC5A1F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EFF"/>
    <w:rsid w:val="00FD7FAC"/>
    <w:rsid w:val="00FE07D6"/>
    <w:rsid w:val="00FE07D7"/>
    <w:rsid w:val="00FE09EE"/>
    <w:rsid w:val="00FE11B2"/>
    <w:rsid w:val="00FE186E"/>
    <w:rsid w:val="00FE24AC"/>
    <w:rsid w:val="00FE2BCF"/>
    <w:rsid w:val="00FE310F"/>
    <w:rsid w:val="00FE3201"/>
    <w:rsid w:val="00FE32FC"/>
    <w:rsid w:val="00FE3C40"/>
    <w:rsid w:val="00FE404E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C4"/>
    <w:rsid w:val="00FF47CC"/>
    <w:rsid w:val="00FF4823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BC8D5-3138-4CAF-A949-375F0D8C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3835</TotalTime>
  <Pages>27</Pages>
  <Words>7148</Words>
  <Characters>40747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47800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254</cp:revision>
  <cp:lastPrinted>2017-05-15T06:17:00Z</cp:lastPrinted>
  <dcterms:created xsi:type="dcterms:W3CDTF">2016-02-24T15:35:00Z</dcterms:created>
  <dcterms:modified xsi:type="dcterms:W3CDTF">2017-05-15T06:28:00Z</dcterms:modified>
</cp:coreProperties>
</file>