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3C5C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152" w:bottom="806" w:left="1440" w:header="475" w:footer="719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BD4AB8">
        <w:rPr>
          <w:rFonts w:ascii="Angsana New" w:hAnsi="Angsana New" w:hint="cs"/>
          <w:sz w:val="52"/>
          <w:szCs w:val="52"/>
          <w:cs/>
        </w:rPr>
        <w:t>พรพรหมเม็ททอล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17125">
        <w:rPr>
          <w:rFonts w:ascii="Angsana New" w:hAnsi="Angsana New"/>
          <w:sz w:val="32"/>
          <w:szCs w:val="32"/>
        </w:rPr>
        <w:t>31</w:t>
      </w:r>
      <w:r w:rsidR="00B96109">
        <w:rPr>
          <w:rFonts w:ascii="Angsana New" w:hAnsi="Angsana New"/>
          <w:sz w:val="32"/>
          <w:szCs w:val="32"/>
        </w:rPr>
        <w:t xml:space="preserve"> </w:t>
      </w:r>
      <w:r w:rsidR="00117125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117125">
        <w:rPr>
          <w:rFonts w:ascii="Angsana New" w:hAnsi="Angsana New"/>
          <w:sz w:val="32"/>
          <w:szCs w:val="32"/>
        </w:rPr>
        <w:t>2560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BA7240" w:rsidRDefault="00BA724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8653B" w:rsidRDefault="0038653B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71132" w:rsidRDefault="00371132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632B32" w:rsidRDefault="00632B32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632B32" w:rsidRDefault="00632B32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FD17F0" w:rsidRPr="00632B32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รายงาน</w:t>
      </w:r>
      <w:r w:rsidRPr="00632B32">
        <w:rPr>
          <w:rFonts w:ascii="Angsana New" w:hAnsi="Angsana New" w:hint="cs"/>
          <w:sz w:val="30"/>
          <w:szCs w:val="30"/>
          <w:cs/>
        </w:rPr>
        <w:t>การสอบทาน</w:t>
      </w:r>
      <w:r w:rsidR="005E13AB" w:rsidRPr="00632B3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32B32">
        <w:rPr>
          <w:rFonts w:ascii="Angsana New" w:hAnsi="Angsana New" w:hint="cs"/>
          <w:sz w:val="30"/>
          <w:szCs w:val="30"/>
          <w:cs/>
        </w:rPr>
        <w:t>โดย</w:t>
      </w:r>
      <w:r w:rsidRPr="00632B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632B32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BD4AB8" w:rsidRPr="00632B32">
        <w:rPr>
          <w:rFonts w:ascii="Angsana New" w:hAnsi="Angsana New"/>
          <w:b/>
          <w:bCs/>
          <w:sz w:val="30"/>
          <w:szCs w:val="30"/>
          <w:cs/>
        </w:rPr>
        <w:t>พรพรหมเม็ททอล</w:t>
      </w: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632B32">
        <w:rPr>
          <w:rFonts w:ascii="Angsana New" w:hAnsi="Angsana New"/>
          <w:b/>
          <w:bCs/>
          <w:sz w:val="30"/>
          <w:szCs w:val="30"/>
        </w:rPr>
        <w:t>(</w:t>
      </w:r>
      <w:r w:rsidRPr="00632B32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632B32">
        <w:rPr>
          <w:rFonts w:ascii="Angsana New" w:hAnsi="Angsana New"/>
          <w:b/>
          <w:bCs/>
          <w:sz w:val="30"/>
          <w:szCs w:val="30"/>
        </w:rPr>
        <w:t>)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0117" w:rsidRPr="00632B32" w:rsidRDefault="00E50117" w:rsidP="00E50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632B32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632B32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632B32">
        <w:rPr>
          <w:rFonts w:ascii="Angsana New" w:hAnsi="Angsana New"/>
          <w:sz w:val="30"/>
          <w:szCs w:val="30"/>
        </w:rPr>
        <w:t>(</w:t>
      </w:r>
      <w:r w:rsidRPr="00632B32">
        <w:rPr>
          <w:rFonts w:ascii="Angsana New" w:hAnsi="Angsana New"/>
          <w:sz w:val="30"/>
          <w:szCs w:val="30"/>
          <w:cs/>
        </w:rPr>
        <w:t>มหาชน</w:t>
      </w:r>
      <w:r w:rsidRPr="00632B32">
        <w:rPr>
          <w:rFonts w:ascii="Angsana New" w:hAnsi="Angsana New"/>
          <w:sz w:val="30"/>
          <w:szCs w:val="30"/>
        </w:rPr>
        <w:t xml:space="preserve">) </w:t>
      </w:r>
      <w:r w:rsidRPr="00632B32">
        <w:rPr>
          <w:rFonts w:ascii="Angsana New" w:hAnsi="Angsana New" w:hint="cs"/>
          <w:sz w:val="30"/>
          <w:szCs w:val="30"/>
          <w:cs/>
        </w:rPr>
        <w:t xml:space="preserve">และบริษัทย่อยซึ่งประกอบด้วย </w:t>
      </w:r>
      <w:r w:rsidRPr="00632B32">
        <w:rPr>
          <w:rFonts w:ascii="Angsana New" w:hAnsi="Angsana New"/>
          <w:sz w:val="30"/>
          <w:szCs w:val="30"/>
          <w:cs/>
        </w:rPr>
        <w:t>งบ</w:t>
      </w:r>
      <w:r w:rsidRPr="00632B32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632B32">
        <w:rPr>
          <w:rFonts w:ascii="Angsana New" w:hAnsi="Angsana New"/>
          <w:sz w:val="30"/>
          <w:szCs w:val="30"/>
          <w:cs/>
        </w:rPr>
        <w:t>รวม ณ</w:t>
      </w:r>
      <w:r w:rsidRPr="00632B32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117125" w:rsidRPr="00632B32">
        <w:rPr>
          <w:rFonts w:ascii="Angsana New" w:hAnsi="Angsana New" w:hint="cs"/>
          <w:sz w:val="30"/>
          <w:szCs w:val="30"/>
          <w:cs/>
        </w:rPr>
        <w:t>31 มีนาคม 2560</w:t>
      </w:r>
      <w:r w:rsidRPr="00632B32">
        <w:rPr>
          <w:rFonts w:ascii="Angsana New" w:hAnsi="Angsana New" w:hint="cs"/>
          <w:sz w:val="30"/>
          <w:szCs w:val="30"/>
          <w:cs/>
        </w:rPr>
        <w:t xml:space="preserve"> และงบกำไรขาดทุนเบ็ดเสร็จรวม</w:t>
      </w:r>
      <w:r w:rsidR="0085743D" w:rsidRPr="00632B32">
        <w:rPr>
          <w:rFonts w:ascii="Angsana New" w:hAnsi="Angsana New" w:hint="cs"/>
          <w:sz w:val="30"/>
          <w:szCs w:val="30"/>
          <w:cs/>
        </w:rPr>
        <w:t xml:space="preserve"> </w:t>
      </w:r>
      <w:r w:rsidRPr="00632B3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17125" w:rsidRPr="00632B32">
        <w:rPr>
          <w:rFonts w:ascii="Angsana New" w:hAnsi="Angsana New" w:hint="cs"/>
          <w:sz w:val="30"/>
          <w:szCs w:val="30"/>
          <w:cs/>
        </w:rPr>
        <w:t>สาม</w:t>
      </w:r>
      <w:r w:rsidRPr="00632B32">
        <w:rPr>
          <w:rFonts w:ascii="Angsana New" w:hAnsi="Angsana New"/>
          <w:sz w:val="30"/>
          <w:szCs w:val="30"/>
          <w:cs/>
        </w:rPr>
        <w:t>เดือนสิ้นสุด</w:t>
      </w:r>
      <w:r w:rsidRPr="00632B32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632B32">
        <w:rPr>
          <w:rFonts w:ascii="Angsana New" w:hAnsi="Angsana New"/>
          <w:sz w:val="30"/>
          <w:szCs w:val="30"/>
        </w:rPr>
        <w:t xml:space="preserve"> </w:t>
      </w:r>
      <w:r w:rsidRPr="00632B32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632B32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632B32">
        <w:rPr>
          <w:rFonts w:ascii="Angsana New" w:hAnsi="Angsana New"/>
          <w:sz w:val="30"/>
          <w:szCs w:val="30"/>
        </w:rPr>
        <w:t>(</w:t>
      </w:r>
      <w:r w:rsidRPr="00632B32">
        <w:rPr>
          <w:rFonts w:ascii="Angsana New" w:hAnsi="Angsana New"/>
          <w:sz w:val="30"/>
          <w:szCs w:val="30"/>
          <w:cs/>
        </w:rPr>
        <w:t>มหาชน</w:t>
      </w:r>
      <w:r w:rsidRPr="00632B32">
        <w:rPr>
          <w:rFonts w:ascii="Angsana New" w:hAnsi="Angsana New"/>
          <w:sz w:val="30"/>
          <w:szCs w:val="30"/>
        </w:rPr>
        <w:t xml:space="preserve">) </w:t>
      </w:r>
      <w:r w:rsidRPr="00632B32">
        <w:rPr>
          <w:rFonts w:ascii="Angsana New" w:hAnsi="Angsana New" w:hint="cs"/>
          <w:sz w:val="30"/>
          <w:szCs w:val="30"/>
          <w:cs/>
        </w:rPr>
        <w:t>ซึ่งประกอบด้วย งบแสดงฐานะการเงิน</w:t>
      </w:r>
      <w:r w:rsidRPr="00632B3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17125" w:rsidRPr="00632B32">
        <w:rPr>
          <w:rFonts w:ascii="Angsana New" w:hAnsi="Angsana New"/>
          <w:sz w:val="30"/>
          <w:szCs w:val="30"/>
          <w:cs/>
        </w:rPr>
        <w:t>3</w:t>
      </w:r>
      <w:r w:rsidR="00117125" w:rsidRPr="00632B32">
        <w:rPr>
          <w:rFonts w:ascii="Angsana New" w:hAnsi="Angsana New" w:hint="cs"/>
          <w:sz w:val="30"/>
          <w:szCs w:val="30"/>
          <w:cs/>
        </w:rPr>
        <w:t>1</w:t>
      </w:r>
      <w:r w:rsidR="003D7C42" w:rsidRPr="00632B32">
        <w:rPr>
          <w:rFonts w:ascii="Angsana New" w:hAnsi="Angsana New"/>
          <w:sz w:val="30"/>
          <w:szCs w:val="30"/>
          <w:cs/>
        </w:rPr>
        <w:t xml:space="preserve"> </w:t>
      </w:r>
      <w:r w:rsidR="00117125" w:rsidRPr="00632B32">
        <w:rPr>
          <w:rFonts w:ascii="Angsana New" w:hAnsi="Angsana New" w:hint="cs"/>
          <w:sz w:val="30"/>
          <w:szCs w:val="30"/>
          <w:cs/>
        </w:rPr>
        <w:t>มีนาคม</w:t>
      </w:r>
      <w:r w:rsidRPr="00632B32">
        <w:rPr>
          <w:rFonts w:ascii="Angsana New" w:hAnsi="Angsana New"/>
          <w:sz w:val="30"/>
          <w:szCs w:val="30"/>
          <w:cs/>
        </w:rPr>
        <w:t xml:space="preserve"> 25</w:t>
      </w:r>
      <w:r w:rsidR="00117125" w:rsidRPr="00632B32">
        <w:rPr>
          <w:rFonts w:ascii="Angsana New" w:hAnsi="Angsana New"/>
          <w:sz w:val="30"/>
          <w:szCs w:val="30"/>
        </w:rPr>
        <w:t>60</w:t>
      </w:r>
      <w:r w:rsidRPr="00632B32">
        <w:rPr>
          <w:rFonts w:ascii="Angsana New" w:hAnsi="Angsana New"/>
          <w:sz w:val="30"/>
          <w:szCs w:val="30"/>
        </w:rPr>
        <w:t xml:space="preserve"> </w:t>
      </w:r>
      <w:r w:rsidRPr="00632B32">
        <w:rPr>
          <w:rFonts w:ascii="Angsana New" w:hAnsi="Angsana New" w:hint="cs"/>
          <w:sz w:val="30"/>
          <w:szCs w:val="30"/>
          <w:cs/>
        </w:rPr>
        <w:t>และ</w:t>
      </w:r>
      <w:r w:rsidRPr="00632B32">
        <w:rPr>
          <w:rFonts w:ascii="Angsana New" w:hAnsi="Angsana New"/>
          <w:sz w:val="30"/>
          <w:szCs w:val="30"/>
          <w:cs/>
        </w:rPr>
        <w:t>งบกำไรขาดทุน</w:t>
      </w:r>
      <w:r w:rsidRPr="00632B32">
        <w:rPr>
          <w:rFonts w:ascii="Angsana New" w:hAnsi="Angsana New" w:hint="cs"/>
          <w:sz w:val="30"/>
          <w:szCs w:val="30"/>
          <w:cs/>
        </w:rPr>
        <w:t>เบ็ดเสร็จ</w:t>
      </w:r>
      <w:r w:rsidR="0085743D" w:rsidRPr="00632B32">
        <w:rPr>
          <w:rFonts w:ascii="Angsana New" w:hAnsi="Angsana New" w:hint="cs"/>
          <w:sz w:val="30"/>
          <w:szCs w:val="30"/>
          <w:cs/>
        </w:rPr>
        <w:t xml:space="preserve"> </w:t>
      </w:r>
      <w:r w:rsidRPr="00632B3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17125" w:rsidRPr="00632B32">
        <w:rPr>
          <w:rFonts w:ascii="Angsana New" w:hAnsi="Angsana New" w:hint="cs"/>
          <w:sz w:val="30"/>
          <w:szCs w:val="30"/>
          <w:cs/>
        </w:rPr>
        <w:t>สาม</w:t>
      </w:r>
      <w:r w:rsidRPr="00632B32">
        <w:rPr>
          <w:rFonts w:ascii="Angsana New" w:hAnsi="Angsana New"/>
          <w:sz w:val="30"/>
          <w:szCs w:val="30"/>
          <w:cs/>
        </w:rPr>
        <w:t>เดือนสิ้นสุด</w:t>
      </w:r>
      <w:r w:rsidRPr="00632B32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632B3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632B32">
        <w:rPr>
          <w:rFonts w:ascii="Angsana New" w:hAnsi="Angsana New"/>
          <w:sz w:val="30"/>
          <w:szCs w:val="30"/>
        </w:rPr>
        <w:t xml:space="preserve"> 34 </w:t>
      </w:r>
      <w:r w:rsidRPr="00632B32">
        <w:rPr>
          <w:rFonts w:ascii="Angsana New" w:hAnsi="Angsana New"/>
          <w:sz w:val="30"/>
          <w:szCs w:val="30"/>
          <w:cs/>
        </w:rPr>
        <w:t>เรื่อง</w:t>
      </w:r>
      <w:r w:rsidRPr="00632B32">
        <w:rPr>
          <w:rFonts w:ascii="Angsana New" w:hAnsi="Angsana New"/>
          <w:sz w:val="30"/>
          <w:szCs w:val="30"/>
        </w:rPr>
        <w:t xml:space="preserve"> “</w:t>
      </w:r>
      <w:r w:rsidR="00405BF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32B3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32B32">
        <w:rPr>
          <w:rFonts w:ascii="Angsana New" w:hAnsi="Angsana New"/>
          <w:sz w:val="30"/>
          <w:szCs w:val="30"/>
        </w:rPr>
        <w:t xml:space="preserve">” </w:t>
      </w:r>
      <w:r w:rsidRPr="00632B3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32B32">
        <w:rPr>
          <w:rFonts w:ascii="Angsana New" w:hAnsi="Angsana New" w:hint="cs"/>
          <w:sz w:val="30"/>
          <w:szCs w:val="30"/>
          <w:cs/>
        </w:rPr>
        <w:t xml:space="preserve"> 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E0A88" w:rsidRPr="00632B32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ข้าพเจ้า</w:t>
      </w:r>
      <w:r w:rsidR="006D5E0A" w:rsidRPr="00632B32">
        <w:rPr>
          <w:rFonts w:ascii="Angsana New" w:hAnsi="Angsana New"/>
          <w:sz w:val="30"/>
          <w:szCs w:val="30"/>
          <w:cs/>
        </w:rPr>
        <w:t>ได้ปฏิบัติงานสอบทานตามมาตรฐาน</w:t>
      </w:r>
      <w:r w:rsidR="006D5E0A" w:rsidRPr="00632B32">
        <w:rPr>
          <w:rFonts w:ascii="Angsana New" w:hAnsi="Angsana New" w:hint="cs"/>
          <w:sz w:val="30"/>
          <w:szCs w:val="30"/>
          <w:cs/>
        </w:rPr>
        <w:t>งาน</w:t>
      </w:r>
      <w:r w:rsidRPr="00632B32">
        <w:rPr>
          <w:rFonts w:ascii="Angsana New" w:hAnsi="Angsana New"/>
          <w:sz w:val="30"/>
          <w:szCs w:val="30"/>
          <w:cs/>
        </w:rPr>
        <w:t>สอบทาน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 รหัส </w:t>
      </w:r>
      <w:r w:rsidR="006D5E0A" w:rsidRPr="00632B32">
        <w:rPr>
          <w:rFonts w:ascii="Angsana New" w:hAnsi="Angsana New"/>
          <w:sz w:val="30"/>
          <w:szCs w:val="30"/>
        </w:rPr>
        <w:t>2410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9B1A16" w:rsidRPr="00632B32">
        <w:rPr>
          <w:rFonts w:ascii="Angsana New" w:hAnsi="Angsana New" w:hint="cs"/>
          <w:sz w:val="30"/>
          <w:szCs w:val="30"/>
          <w:cs/>
        </w:rPr>
        <w:t>ีและการวิเคราะห์เปรียบเทียบและวิ</w:t>
      </w:r>
      <w:r w:rsidR="006D5E0A" w:rsidRPr="00632B32">
        <w:rPr>
          <w:rFonts w:ascii="Angsana New" w:hAnsi="Angsana New" w:hint="cs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632B32">
        <w:rPr>
          <w:rFonts w:ascii="Angsana New" w:hAnsi="Angsana New" w:hint="cs"/>
          <w:sz w:val="30"/>
          <w:szCs w:val="30"/>
          <w:cs/>
        </w:rPr>
        <w:t>ได้ความเชื่อมั่</w:t>
      </w:r>
      <w:r w:rsidR="006D5E0A" w:rsidRPr="00632B32">
        <w:rPr>
          <w:rFonts w:ascii="Angsana New" w:hAnsi="Angsana New" w:hint="cs"/>
          <w:sz w:val="30"/>
          <w:szCs w:val="30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632B32">
        <w:rPr>
          <w:rFonts w:ascii="Angsana New" w:hAnsi="Angsana New"/>
          <w:sz w:val="30"/>
          <w:szCs w:val="30"/>
          <w:cs/>
        </w:rPr>
        <w:t xml:space="preserve"> </w:t>
      </w:r>
    </w:p>
    <w:p w:rsidR="007C5546" w:rsidRPr="00632B32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5E0A88" w:rsidRPr="00632B32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6D5E0A" w:rsidRPr="00632B32">
        <w:rPr>
          <w:rFonts w:ascii="Angsana New" w:hAnsi="Angsana New" w:hint="cs"/>
          <w:sz w:val="30"/>
          <w:szCs w:val="30"/>
          <w:cs/>
        </w:rPr>
        <w:t>ข้อมูลทาง</w:t>
      </w:r>
      <w:r w:rsidRPr="00632B32">
        <w:rPr>
          <w:rFonts w:ascii="Angsana New" w:hAnsi="Angsana New"/>
          <w:sz w:val="30"/>
          <w:szCs w:val="30"/>
          <w:cs/>
        </w:rPr>
        <w:t>การ</w:t>
      </w:r>
      <w:r w:rsidRPr="00632B32">
        <w:rPr>
          <w:rFonts w:ascii="Angsana New" w:hAnsi="Angsana New" w:hint="cs"/>
          <w:sz w:val="30"/>
          <w:szCs w:val="30"/>
          <w:cs/>
        </w:rPr>
        <w:t>เงิน</w:t>
      </w:r>
      <w:r w:rsidR="006D5E0A" w:rsidRPr="00632B32">
        <w:rPr>
          <w:rFonts w:ascii="Angsana New" w:hAnsi="Angsana New" w:hint="cs"/>
          <w:sz w:val="30"/>
          <w:szCs w:val="30"/>
          <w:cs/>
        </w:rPr>
        <w:t>ระหว่างกาล</w:t>
      </w:r>
      <w:r w:rsidR="00B279AC" w:rsidRPr="00632B32">
        <w:rPr>
          <w:rFonts w:ascii="Angsana New" w:hAnsi="Angsana New" w:hint="cs"/>
          <w:sz w:val="30"/>
          <w:szCs w:val="30"/>
          <w:cs/>
        </w:rPr>
        <w:t>ดังกล่าว</w:t>
      </w:r>
      <w:r w:rsidRPr="00632B32">
        <w:rPr>
          <w:rFonts w:ascii="Angsana New" w:hAnsi="Angsana New" w:hint="cs"/>
          <w:sz w:val="30"/>
          <w:szCs w:val="30"/>
          <w:cs/>
        </w:rPr>
        <w:t>ไ</w:t>
      </w:r>
      <w:r w:rsidRPr="00632B32">
        <w:rPr>
          <w:rFonts w:ascii="Angsana New" w:hAnsi="Angsana New"/>
          <w:sz w:val="30"/>
          <w:szCs w:val="30"/>
          <w:cs/>
        </w:rPr>
        <w:t>ม่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6D5E0A" w:rsidRPr="00632B32">
        <w:rPr>
          <w:rFonts w:ascii="Angsana New" w:hAnsi="Angsana New"/>
          <w:sz w:val="30"/>
          <w:szCs w:val="30"/>
        </w:rPr>
        <w:t xml:space="preserve">34 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B41A3B" w:rsidRPr="00632B32">
        <w:rPr>
          <w:rFonts w:ascii="Angsana New" w:hAnsi="Angsana New" w:hint="cs"/>
          <w:sz w:val="30"/>
          <w:szCs w:val="30"/>
          <w:cs/>
        </w:rPr>
        <w:t>“</w:t>
      </w:r>
      <w:r w:rsidR="00405BF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6D5E0A" w:rsidRPr="00632B3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B41A3B" w:rsidRPr="00632B32">
        <w:rPr>
          <w:rFonts w:ascii="Angsana New" w:hAnsi="Angsana New" w:hint="cs"/>
          <w:sz w:val="30"/>
          <w:szCs w:val="30"/>
          <w:cs/>
        </w:rPr>
        <w:t>”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371132" w:rsidRPr="00B96109" w:rsidRDefault="003711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71132" w:rsidRDefault="003711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2B32" w:rsidRDefault="00632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32B32" w:rsidRDefault="00632B32" w:rsidP="00632B32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2B32" w:rsidRPr="00ED4E5F" w:rsidRDefault="00632B32" w:rsidP="00632B32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632B32" w:rsidRPr="00DD37CB" w:rsidRDefault="00632B32" w:rsidP="00632B32">
      <w:pPr>
        <w:jc w:val="thaiDistribute"/>
        <w:rPr>
          <w:rFonts w:ascii="Angsana New" w:hAnsi="Angsana New"/>
          <w:sz w:val="20"/>
          <w:szCs w:val="20"/>
        </w:rPr>
      </w:pPr>
    </w:p>
    <w:p w:rsidR="00632B32" w:rsidRDefault="00632B32" w:rsidP="00632B32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รวมของบริษัท พรพรหมเม็ททอล จำกัด (มหาชน) และบริษัทย่อย </w:t>
      </w:r>
      <w:r w:rsidR="00F51A66">
        <w:rPr>
          <w:rFonts w:ascii="Angsana New" w:hAnsi="Angsana New" w:hint="cs"/>
          <w:sz w:val="30"/>
          <w:szCs w:val="30"/>
          <w:cs/>
        </w:rPr>
        <w:t xml:space="preserve">ณ </w:t>
      </w:r>
      <w:r w:rsidR="00F51A66"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="00F51A66" w:rsidRPr="00B914CE">
        <w:rPr>
          <w:rFonts w:ascii="Angsana New" w:hAnsi="Angsana New"/>
          <w:sz w:val="30"/>
          <w:szCs w:val="30"/>
        </w:rPr>
        <w:t>31</w:t>
      </w:r>
      <w:r w:rsidR="00F51A66" w:rsidRPr="00B914CE">
        <w:rPr>
          <w:rFonts w:ascii="Angsana New" w:hAnsi="Angsana New"/>
          <w:sz w:val="30"/>
          <w:szCs w:val="30"/>
          <w:cs/>
        </w:rPr>
        <w:t xml:space="preserve"> </w:t>
      </w:r>
      <w:r w:rsidR="00F51A66">
        <w:rPr>
          <w:rFonts w:ascii="Angsana New" w:hAnsi="Angsana New" w:hint="cs"/>
          <w:sz w:val="30"/>
          <w:szCs w:val="30"/>
          <w:cs/>
        </w:rPr>
        <w:t>ธันว</w:t>
      </w:r>
      <w:r w:rsidR="00F51A66" w:rsidRPr="00B914CE">
        <w:rPr>
          <w:rFonts w:ascii="Angsana New" w:hAnsi="Angsana New"/>
          <w:sz w:val="30"/>
          <w:szCs w:val="30"/>
          <w:cs/>
        </w:rPr>
        <w:t>าคม</w:t>
      </w:r>
      <w:r w:rsidR="00F51A66" w:rsidRPr="00B914CE">
        <w:rPr>
          <w:rFonts w:ascii="Angsana New" w:hAnsi="Angsana New"/>
          <w:sz w:val="30"/>
          <w:szCs w:val="30"/>
        </w:rPr>
        <w:t xml:space="preserve"> </w:t>
      </w:r>
      <w:r w:rsidR="00F51A66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และงบแสดงฐานะการเงินของบริษัท พรพรหมเม็ททอล 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28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 นอกจากนี้ 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 31 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 w:hint="cs"/>
          <w:sz w:val="30"/>
          <w:szCs w:val="30"/>
          <w:cs/>
        </w:rPr>
        <w:t xml:space="preserve">9 ของบริษัท พรพรหมเม็ททอล จำกัด (มหาชน) และบริษัทย่อย 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 พรพรหมเม็ททอล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="00405BF7">
        <w:rPr>
          <w:rFonts w:ascii="Angsana New" w:hAnsi="Angsana New" w:hint="cs"/>
          <w:sz w:val="30"/>
          <w:szCs w:val="30"/>
          <w:cs/>
        </w:rPr>
        <w:t>การรายงานทาง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ในสาระสำคัญตามรายงานลงวันที่ </w:t>
      </w: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32B32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2B32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2B32" w:rsidRPr="00B96109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(</w:t>
      </w:r>
      <w:r w:rsidR="00632B32">
        <w:rPr>
          <w:rFonts w:ascii="Angsana New" w:hAnsi="Angsana New" w:hint="cs"/>
          <w:sz w:val="28"/>
          <w:szCs w:val="28"/>
          <w:cs/>
          <w:lang w:val="en-US"/>
        </w:rPr>
        <w:t>นางสาววราภรณ์ วารีเศวตสุวรรณ</w:t>
      </w:r>
      <w:r w:rsidRPr="00371132">
        <w:rPr>
          <w:rFonts w:ascii="Angsana New" w:hAnsi="Angsana New"/>
          <w:sz w:val="28"/>
          <w:szCs w:val="28"/>
          <w:cs/>
        </w:rPr>
        <w:t>)</w:t>
      </w: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5E293E" w:rsidRPr="00371132" w:rsidRDefault="00DA0D34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  <w:r w:rsidRPr="00371132">
        <w:rPr>
          <w:rFonts w:ascii="Angsana New" w:hAnsi="Angsana New"/>
          <w:sz w:val="28"/>
          <w:szCs w:val="28"/>
          <w:cs/>
        </w:rPr>
        <w:t>เลขทะเบียน</w:t>
      </w:r>
      <w:r w:rsidR="00C33220" w:rsidRPr="0037113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2B32">
        <w:rPr>
          <w:rFonts w:ascii="Angsana New" w:hAnsi="Angsana New"/>
          <w:sz w:val="28"/>
          <w:szCs w:val="28"/>
          <w:lang w:val="en-US"/>
        </w:rPr>
        <w:t>5087</w:t>
      </w:r>
    </w:p>
    <w:p w:rsidR="0073313E" w:rsidRPr="00371132" w:rsidRDefault="0073313E" w:rsidP="005E293E">
      <w:pPr>
        <w:pStyle w:val="T"/>
        <w:ind w:left="0" w:right="0"/>
        <w:jc w:val="thaiDistribute"/>
        <w:rPr>
          <w:rFonts w:ascii="Angsana New" w:hAnsi="Angsana New"/>
          <w:sz w:val="16"/>
          <w:szCs w:val="16"/>
          <w:cs/>
        </w:rPr>
      </w:pPr>
    </w:p>
    <w:p w:rsidR="00632B32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5E32DB" w:rsidRPr="00B7155E" w:rsidRDefault="00C363C0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30</w:t>
      </w:r>
      <w:r w:rsidR="00F16829" w:rsidRPr="00B7155E">
        <w:rPr>
          <w:rFonts w:ascii="Angsana New" w:hAnsi="Angsana New"/>
          <w:sz w:val="28"/>
          <w:szCs w:val="28"/>
          <w:lang w:val="en-US"/>
        </w:rPr>
        <w:t xml:space="preserve"> </w:t>
      </w:r>
      <w:r w:rsidR="007C58A7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5E293E" w:rsidRPr="00B7155E">
        <w:rPr>
          <w:rFonts w:ascii="Angsana New" w:hAnsi="Angsana New"/>
          <w:sz w:val="28"/>
          <w:szCs w:val="28"/>
          <w:cs/>
        </w:rPr>
        <w:t xml:space="preserve"> </w:t>
      </w:r>
      <w:r w:rsidR="007C58A7">
        <w:rPr>
          <w:rFonts w:ascii="Angsana New" w:hAnsi="Angsana New"/>
          <w:sz w:val="28"/>
          <w:szCs w:val="28"/>
          <w:cs/>
        </w:rPr>
        <w:t>25</w:t>
      </w:r>
      <w:r w:rsidR="007C58A7">
        <w:rPr>
          <w:rFonts w:ascii="Angsana New" w:hAnsi="Angsana New" w:hint="cs"/>
          <w:sz w:val="28"/>
          <w:szCs w:val="28"/>
          <w:cs/>
        </w:rPr>
        <w:t>60</w:t>
      </w:r>
    </w:p>
    <w:sectPr w:rsidR="005E32DB" w:rsidRPr="00B7155E" w:rsidSect="003C5C36">
      <w:headerReference w:type="default" r:id="rId14"/>
      <w:footerReference w:type="default" r:id="rId15"/>
      <w:footerReference w:type="first" r:id="rId16"/>
      <w:type w:val="continuous"/>
      <w:pgSz w:w="11909" w:h="16834" w:code="9"/>
      <w:pgMar w:top="1440" w:right="1152" w:bottom="0" w:left="1440" w:header="475" w:footer="719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C60" w:rsidRDefault="00AE3C60">
      <w:r>
        <w:separator/>
      </w:r>
    </w:p>
  </w:endnote>
  <w:endnote w:type="continuationSeparator" w:id="0">
    <w:p w:rsidR="00AE3C60" w:rsidRDefault="00AE3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BB5B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C5C36" w:rsidP="003C5C36">
    <w:pPr>
      <w:pStyle w:val="Footer"/>
      <w:ind w:right="36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BB5B7A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5BF7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C60" w:rsidRDefault="00AE3C60">
      <w:r>
        <w:separator/>
      </w:r>
    </w:p>
  </w:footnote>
  <w:footnote w:type="continuationSeparator" w:id="0">
    <w:p w:rsidR="00AE3C60" w:rsidRDefault="00AE3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C0" w:rsidRDefault="00C363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C0" w:rsidRDefault="00C363C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734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3416"/>
    <w:rsid w:val="00013942"/>
    <w:rsid w:val="00016282"/>
    <w:rsid w:val="00017841"/>
    <w:rsid w:val="00017F8E"/>
    <w:rsid w:val="0002004E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3FBC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1006FF"/>
    <w:rsid w:val="00101B39"/>
    <w:rsid w:val="00101BE6"/>
    <w:rsid w:val="00101E71"/>
    <w:rsid w:val="00105088"/>
    <w:rsid w:val="00105847"/>
    <w:rsid w:val="001062AF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125"/>
    <w:rsid w:val="00117CA0"/>
    <w:rsid w:val="0012167A"/>
    <w:rsid w:val="001228AE"/>
    <w:rsid w:val="00124AC3"/>
    <w:rsid w:val="00126E20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8733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36A1"/>
    <w:rsid w:val="001A4F9B"/>
    <w:rsid w:val="001A5955"/>
    <w:rsid w:val="001A5BA6"/>
    <w:rsid w:val="001A6973"/>
    <w:rsid w:val="001A7037"/>
    <w:rsid w:val="001A7738"/>
    <w:rsid w:val="001A7A27"/>
    <w:rsid w:val="001A7EF1"/>
    <w:rsid w:val="001B0C78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9CD"/>
    <w:rsid w:val="001C0C3D"/>
    <w:rsid w:val="001C1033"/>
    <w:rsid w:val="001C10FF"/>
    <w:rsid w:val="001C1A8B"/>
    <w:rsid w:val="001C238B"/>
    <w:rsid w:val="001C27DB"/>
    <w:rsid w:val="001C2B48"/>
    <w:rsid w:val="001C4458"/>
    <w:rsid w:val="001C49EB"/>
    <w:rsid w:val="001C60A9"/>
    <w:rsid w:val="001C62DE"/>
    <w:rsid w:val="001C7A14"/>
    <w:rsid w:val="001C7A79"/>
    <w:rsid w:val="001D0609"/>
    <w:rsid w:val="001D30F3"/>
    <w:rsid w:val="001D62F4"/>
    <w:rsid w:val="001D6EEA"/>
    <w:rsid w:val="001E07F9"/>
    <w:rsid w:val="001E0898"/>
    <w:rsid w:val="001E10B3"/>
    <w:rsid w:val="001E10E0"/>
    <w:rsid w:val="001E130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758"/>
    <w:rsid w:val="00231E67"/>
    <w:rsid w:val="00233476"/>
    <w:rsid w:val="00235420"/>
    <w:rsid w:val="002359D1"/>
    <w:rsid w:val="002378DD"/>
    <w:rsid w:val="00240AFB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5912"/>
    <w:rsid w:val="00286763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A7E0B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5F4"/>
    <w:rsid w:val="002C6EBA"/>
    <w:rsid w:val="002C6F4B"/>
    <w:rsid w:val="002C7941"/>
    <w:rsid w:val="002D145B"/>
    <w:rsid w:val="002D1AC8"/>
    <w:rsid w:val="002D3E47"/>
    <w:rsid w:val="002D4026"/>
    <w:rsid w:val="002D414A"/>
    <w:rsid w:val="002D4FDC"/>
    <w:rsid w:val="002E0661"/>
    <w:rsid w:val="002E1997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0956"/>
    <w:rsid w:val="00302BE8"/>
    <w:rsid w:val="00302E7A"/>
    <w:rsid w:val="00302EB7"/>
    <w:rsid w:val="0030347E"/>
    <w:rsid w:val="00304BEA"/>
    <w:rsid w:val="00305250"/>
    <w:rsid w:val="00306FD9"/>
    <w:rsid w:val="003102F0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9D7"/>
    <w:rsid w:val="00346AB9"/>
    <w:rsid w:val="0034779C"/>
    <w:rsid w:val="0035012D"/>
    <w:rsid w:val="00350925"/>
    <w:rsid w:val="00350A66"/>
    <w:rsid w:val="00352543"/>
    <w:rsid w:val="00353BEE"/>
    <w:rsid w:val="00353CA1"/>
    <w:rsid w:val="00353D61"/>
    <w:rsid w:val="00353FD5"/>
    <w:rsid w:val="003543AD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4D5"/>
    <w:rsid w:val="003A567D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36"/>
    <w:rsid w:val="003C5C47"/>
    <w:rsid w:val="003C5FD6"/>
    <w:rsid w:val="003C64BB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D7C42"/>
    <w:rsid w:val="003D7F9A"/>
    <w:rsid w:val="003E0CB4"/>
    <w:rsid w:val="003E0CF6"/>
    <w:rsid w:val="003E0F00"/>
    <w:rsid w:val="003E1D93"/>
    <w:rsid w:val="003E2D47"/>
    <w:rsid w:val="003E3457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704"/>
    <w:rsid w:val="003F29BB"/>
    <w:rsid w:val="003F2FE1"/>
    <w:rsid w:val="003F3F36"/>
    <w:rsid w:val="003F3F77"/>
    <w:rsid w:val="003F4E22"/>
    <w:rsid w:val="003F6AE5"/>
    <w:rsid w:val="003F6CF5"/>
    <w:rsid w:val="003F798C"/>
    <w:rsid w:val="003F7BA0"/>
    <w:rsid w:val="003F7BE1"/>
    <w:rsid w:val="0040267C"/>
    <w:rsid w:val="00402990"/>
    <w:rsid w:val="00403B4D"/>
    <w:rsid w:val="00403C0D"/>
    <w:rsid w:val="00405BF7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65D0"/>
    <w:rsid w:val="00436641"/>
    <w:rsid w:val="004366A9"/>
    <w:rsid w:val="004367E7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C1B"/>
    <w:rsid w:val="00462F55"/>
    <w:rsid w:val="004639CC"/>
    <w:rsid w:val="004654F4"/>
    <w:rsid w:val="0046600D"/>
    <w:rsid w:val="00466512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32C8"/>
    <w:rsid w:val="004A4B7F"/>
    <w:rsid w:val="004A63FE"/>
    <w:rsid w:val="004A7855"/>
    <w:rsid w:val="004B0B9A"/>
    <w:rsid w:val="004B3662"/>
    <w:rsid w:val="004B3A94"/>
    <w:rsid w:val="004B6011"/>
    <w:rsid w:val="004B7164"/>
    <w:rsid w:val="004B78B2"/>
    <w:rsid w:val="004B7D4B"/>
    <w:rsid w:val="004C0A37"/>
    <w:rsid w:val="004C181C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27387"/>
    <w:rsid w:val="00530C32"/>
    <w:rsid w:val="00530DF5"/>
    <w:rsid w:val="0053276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673"/>
    <w:rsid w:val="00550939"/>
    <w:rsid w:val="00551394"/>
    <w:rsid w:val="00551D44"/>
    <w:rsid w:val="005540C9"/>
    <w:rsid w:val="00554F82"/>
    <w:rsid w:val="00555326"/>
    <w:rsid w:val="005562B2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E1F"/>
    <w:rsid w:val="0059086C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4894"/>
    <w:rsid w:val="005B61ED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3F4"/>
    <w:rsid w:val="00632B32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141D"/>
    <w:rsid w:val="00651B47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2D90"/>
    <w:rsid w:val="00703CA2"/>
    <w:rsid w:val="0070670F"/>
    <w:rsid w:val="00707755"/>
    <w:rsid w:val="00707842"/>
    <w:rsid w:val="007079D8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297F"/>
    <w:rsid w:val="00744248"/>
    <w:rsid w:val="00745019"/>
    <w:rsid w:val="00746C48"/>
    <w:rsid w:val="00746FEC"/>
    <w:rsid w:val="00752599"/>
    <w:rsid w:val="0075371B"/>
    <w:rsid w:val="0075386A"/>
    <w:rsid w:val="00754651"/>
    <w:rsid w:val="007546A8"/>
    <w:rsid w:val="00755866"/>
    <w:rsid w:val="00755FFD"/>
    <w:rsid w:val="00760CFE"/>
    <w:rsid w:val="00761466"/>
    <w:rsid w:val="0076347B"/>
    <w:rsid w:val="00764503"/>
    <w:rsid w:val="00765D06"/>
    <w:rsid w:val="00770EC0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C90"/>
    <w:rsid w:val="00785EC8"/>
    <w:rsid w:val="00786077"/>
    <w:rsid w:val="00786218"/>
    <w:rsid w:val="00786AD1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0FE7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1F26"/>
    <w:rsid w:val="007C306D"/>
    <w:rsid w:val="007C3200"/>
    <w:rsid w:val="007C32AE"/>
    <w:rsid w:val="007C35BB"/>
    <w:rsid w:val="007C3C7E"/>
    <w:rsid w:val="007C4E06"/>
    <w:rsid w:val="007C4EE6"/>
    <w:rsid w:val="007C5546"/>
    <w:rsid w:val="007C58A7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0B6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3971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43D"/>
    <w:rsid w:val="00857B20"/>
    <w:rsid w:val="00861B29"/>
    <w:rsid w:val="0086432F"/>
    <w:rsid w:val="0086443C"/>
    <w:rsid w:val="00865E27"/>
    <w:rsid w:val="008674ED"/>
    <w:rsid w:val="00867E78"/>
    <w:rsid w:val="00870513"/>
    <w:rsid w:val="008705BF"/>
    <w:rsid w:val="00871671"/>
    <w:rsid w:val="00871C47"/>
    <w:rsid w:val="0087272E"/>
    <w:rsid w:val="00875EEF"/>
    <w:rsid w:val="008760CE"/>
    <w:rsid w:val="00876558"/>
    <w:rsid w:val="0087694D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6AE0"/>
    <w:rsid w:val="008A7874"/>
    <w:rsid w:val="008A7D1C"/>
    <w:rsid w:val="008A7D65"/>
    <w:rsid w:val="008B1D21"/>
    <w:rsid w:val="008B257E"/>
    <w:rsid w:val="008B2688"/>
    <w:rsid w:val="008B50BF"/>
    <w:rsid w:val="008B7080"/>
    <w:rsid w:val="008C0EF2"/>
    <w:rsid w:val="008C1093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4414"/>
    <w:rsid w:val="00946EFE"/>
    <w:rsid w:val="00951464"/>
    <w:rsid w:val="00952462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4107"/>
    <w:rsid w:val="00996BC9"/>
    <w:rsid w:val="009A1083"/>
    <w:rsid w:val="009A18B5"/>
    <w:rsid w:val="009A2D7E"/>
    <w:rsid w:val="009A36A6"/>
    <w:rsid w:val="009A4852"/>
    <w:rsid w:val="009A60C8"/>
    <w:rsid w:val="009A6198"/>
    <w:rsid w:val="009B162C"/>
    <w:rsid w:val="009B1946"/>
    <w:rsid w:val="009B1A16"/>
    <w:rsid w:val="009B223A"/>
    <w:rsid w:val="009B2D0F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4CC7"/>
    <w:rsid w:val="009C50E3"/>
    <w:rsid w:val="009C5A64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6674"/>
    <w:rsid w:val="009D674B"/>
    <w:rsid w:val="009D724E"/>
    <w:rsid w:val="009D7E77"/>
    <w:rsid w:val="009E0C6D"/>
    <w:rsid w:val="009E0CCE"/>
    <w:rsid w:val="009E1C2E"/>
    <w:rsid w:val="009E21DB"/>
    <w:rsid w:val="009E2995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1C92"/>
    <w:rsid w:val="00A120A7"/>
    <w:rsid w:val="00A12FE1"/>
    <w:rsid w:val="00A14778"/>
    <w:rsid w:val="00A16436"/>
    <w:rsid w:val="00A16AE5"/>
    <w:rsid w:val="00A2022C"/>
    <w:rsid w:val="00A2119A"/>
    <w:rsid w:val="00A21F1E"/>
    <w:rsid w:val="00A22C7A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1F46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2BA8"/>
    <w:rsid w:val="00A8327A"/>
    <w:rsid w:val="00A838F5"/>
    <w:rsid w:val="00A83971"/>
    <w:rsid w:val="00A83A94"/>
    <w:rsid w:val="00A84387"/>
    <w:rsid w:val="00A84F11"/>
    <w:rsid w:val="00A85127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61A1"/>
    <w:rsid w:val="00A96334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CF7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3C60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417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63DA"/>
    <w:rsid w:val="00B06E1C"/>
    <w:rsid w:val="00B07042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5E4B"/>
    <w:rsid w:val="00B26A4C"/>
    <w:rsid w:val="00B27075"/>
    <w:rsid w:val="00B279AC"/>
    <w:rsid w:val="00B304F7"/>
    <w:rsid w:val="00B329FD"/>
    <w:rsid w:val="00B32B67"/>
    <w:rsid w:val="00B32E08"/>
    <w:rsid w:val="00B33095"/>
    <w:rsid w:val="00B34464"/>
    <w:rsid w:val="00B3456C"/>
    <w:rsid w:val="00B3573C"/>
    <w:rsid w:val="00B40144"/>
    <w:rsid w:val="00B416A2"/>
    <w:rsid w:val="00B416FD"/>
    <w:rsid w:val="00B41875"/>
    <w:rsid w:val="00B41A3B"/>
    <w:rsid w:val="00B41B41"/>
    <w:rsid w:val="00B42846"/>
    <w:rsid w:val="00B43995"/>
    <w:rsid w:val="00B475C6"/>
    <w:rsid w:val="00B4768F"/>
    <w:rsid w:val="00B506AE"/>
    <w:rsid w:val="00B50D4F"/>
    <w:rsid w:val="00B50F41"/>
    <w:rsid w:val="00B51649"/>
    <w:rsid w:val="00B51992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750B"/>
    <w:rsid w:val="00B67B67"/>
    <w:rsid w:val="00B70741"/>
    <w:rsid w:val="00B70B77"/>
    <w:rsid w:val="00B70CDD"/>
    <w:rsid w:val="00B7155E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2791"/>
    <w:rsid w:val="00B9304F"/>
    <w:rsid w:val="00B9354E"/>
    <w:rsid w:val="00B942D9"/>
    <w:rsid w:val="00B94BE6"/>
    <w:rsid w:val="00B95430"/>
    <w:rsid w:val="00B95861"/>
    <w:rsid w:val="00B95E90"/>
    <w:rsid w:val="00B96109"/>
    <w:rsid w:val="00B968D9"/>
    <w:rsid w:val="00B97FE3"/>
    <w:rsid w:val="00BA14EF"/>
    <w:rsid w:val="00BA2377"/>
    <w:rsid w:val="00BA2D9E"/>
    <w:rsid w:val="00BA3AB6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5831"/>
    <w:rsid w:val="00BB5866"/>
    <w:rsid w:val="00BB5B7A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4AB8"/>
    <w:rsid w:val="00BD5093"/>
    <w:rsid w:val="00BD5C5E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32B7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3C0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ECE"/>
    <w:rsid w:val="00C745FB"/>
    <w:rsid w:val="00C74626"/>
    <w:rsid w:val="00C76153"/>
    <w:rsid w:val="00C76261"/>
    <w:rsid w:val="00C77B51"/>
    <w:rsid w:val="00C8009A"/>
    <w:rsid w:val="00C8108D"/>
    <w:rsid w:val="00C8121B"/>
    <w:rsid w:val="00C81F0A"/>
    <w:rsid w:val="00C823DB"/>
    <w:rsid w:val="00C826B2"/>
    <w:rsid w:val="00C83207"/>
    <w:rsid w:val="00C83426"/>
    <w:rsid w:val="00C854EF"/>
    <w:rsid w:val="00C858FA"/>
    <w:rsid w:val="00C86E81"/>
    <w:rsid w:val="00C905AF"/>
    <w:rsid w:val="00C9383D"/>
    <w:rsid w:val="00C95163"/>
    <w:rsid w:val="00C96816"/>
    <w:rsid w:val="00CA0D10"/>
    <w:rsid w:val="00CA1BDB"/>
    <w:rsid w:val="00CA1D9C"/>
    <w:rsid w:val="00CA240E"/>
    <w:rsid w:val="00CA2A1D"/>
    <w:rsid w:val="00CA2A53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619F"/>
    <w:rsid w:val="00CB6F97"/>
    <w:rsid w:val="00CB79CB"/>
    <w:rsid w:val="00CC24F7"/>
    <w:rsid w:val="00CC3655"/>
    <w:rsid w:val="00CC3ECC"/>
    <w:rsid w:val="00CC416C"/>
    <w:rsid w:val="00CC42A9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301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D10"/>
    <w:rsid w:val="00D0206C"/>
    <w:rsid w:val="00D0316B"/>
    <w:rsid w:val="00D0432E"/>
    <w:rsid w:val="00D059C2"/>
    <w:rsid w:val="00D06AA0"/>
    <w:rsid w:val="00D06EA0"/>
    <w:rsid w:val="00D07704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242"/>
    <w:rsid w:val="00D3489D"/>
    <w:rsid w:val="00D34FB6"/>
    <w:rsid w:val="00D36D01"/>
    <w:rsid w:val="00D40565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DB6"/>
    <w:rsid w:val="00DD2241"/>
    <w:rsid w:val="00DD2783"/>
    <w:rsid w:val="00DD36ED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E01A35"/>
    <w:rsid w:val="00E0295A"/>
    <w:rsid w:val="00E046F0"/>
    <w:rsid w:val="00E04AFF"/>
    <w:rsid w:val="00E04EA6"/>
    <w:rsid w:val="00E04EB7"/>
    <w:rsid w:val="00E06581"/>
    <w:rsid w:val="00E06FCC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0D4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D4D"/>
    <w:rsid w:val="00E473AC"/>
    <w:rsid w:val="00E47ABF"/>
    <w:rsid w:val="00E50117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47DC"/>
    <w:rsid w:val="00F44918"/>
    <w:rsid w:val="00F44FB7"/>
    <w:rsid w:val="00F450EE"/>
    <w:rsid w:val="00F46CB7"/>
    <w:rsid w:val="00F47953"/>
    <w:rsid w:val="00F47EF1"/>
    <w:rsid w:val="00F50FF4"/>
    <w:rsid w:val="00F51A66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2A0"/>
    <w:rsid w:val="00F74F32"/>
    <w:rsid w:val="00F750FC"/>
    <w:rsid w:val="00F75810"/>
    <w:rsid w:val="00F76C45"/>
    <w:rsid w:val="00F76C8C"/>
    <w:rsid w:val="00F77392"/>
    <w:rsid w:val="00F77D2A"/>
    <w:rsid w:val="00F804CA"/>
    <w:rsid w:val="00F80604"/>
    <w:rsid w:val="00F80831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D7AE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742A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742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742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742A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42A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742A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F742A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F742A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742A0"/>
    <w:rPr>
      <w:b/>
      <w:bCs/>
    </w:rPr>
  </w:style>
  <w:style w:type="paragraph" w:styleId="ListBullet">
    <w:name w:val="List Bullet"/>
    <w:basedOn w:val="Normal"/>
    <w:rsid w:val="00F742A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42A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42A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42A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42A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42A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42A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42A0"/>
    <w:pPr>
      <w:ind w:left="284"/>
    </w:pPr>
  </w:style>
  <w:style w:type="paragraph" w:customStyle="1" w:styleId="AAFrameAddress">
    <w:name w:val="AA Frame Address"/>
    <w:basedOn w:val="Heading1"/>
    <w:rsid w:val="00F742A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42A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42A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742A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42A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42A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42A0"/>
    <w:pPr>
      <w:ind w:left="851" w:hanging="284"/>
    </w:pPr>
  </w:style>
  <w:style w:type="paragraph" w:styleId="Index4">
    <w:name w:val="index 4"/>
    <w:basedOn w:val="Normal"/>
    <w:next w:val="Normal"/>
    <w:semiHidden/>
    <w:rsid w:val="00F742A0"/>
    <w:pPr>
      <w:ind w:left="1135" w:hanging="284"/>
    </w:pPr>
  </w:style>
  <w:style w:type="paragraph" w:styleId="Index6">
    <w:name w:val="index 6"/>
    <w:basedOn w:val="Normal"/>
    <w:next w:val="Normal"/>
    <w:semiHidden/>
    <w:rsid w:val="00F742A0"/>
    <w:pPr>
      <w:ind w:left="1702" w:hanging="284"/>
    </w:pPr>
  </w:style>
  <w:style w:type="paragraph" w:styleId="Index5">
    <w:name w:val="index 5"/>
    <w:basedOn w:val="Normal"/>
    <w:next w:val="Normal"/>
    <w:semiHidden/>
    <w:rsid w:val="00F742A0"/>
    <w:pPr>
      <w:ind w:left="1418" w:hanging="284"/>
    </w:pPr>
  </w:style>
  <w:style w:type="paragraph" w:styleId="Index7">
    <w:name w:val="index 7"/>
    <w:basedOn w:val="Normal"/>
    <w:next w:val="Normal"/>
    <w:semiHidden/>
    <w:rsid w:val="00F742A0"/>
    <w:pPr>
      <w:ind w:left="1985" w:hanging="284"/>
    </w:pPr>
  </w:style>
  <w:style w:type="paragraph" w:styleId="Index8">
    <w:name w:val="index 8"/>
    <w:basedOn w:val="Normal"/>
    <w:next w:val="Normal"/>
    <w:semiHidden/>
    <w:rsid w:val="00F742A0"/>
    <w:pPr>
      <w:ind w:left="2269" w:hanging="284"/>
    </w:pPr>
  </w:style>
  <w:style w:type="paragraph" w:styleId="Index9">
    <w:name w:val="index 9"/>
    <w:basedOn w:val="Normal"/>
    <w:next w:val="Normal"/>
    <w:semiHidden/>
    <w:rsid w:val="00F742A0"/>
    <w:pPr>
      <w:ind w:left="2552" w:hanging="284"/>
    </w:pPr>
  </w:style>
  <w:style w:type="paragraph" w:styleId="TOC2">
    <w:name w:val="toc 2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42A0"/>
    <w:pPr>
      <w:ind w:left="851"/>
    </w:pPr>
  </w:style>
  <w:style w:type="paragraph" w:styleId="TOC5">
    <w:name w:val="toc 5"/>
    <w:basedOn w:val="Normal"/>
    <w:next w:val="Normal"/>
    <w:semiHidden/>
    <w:rsid w:val="00F742A0"/>
    <w:pPr>
      <w:ind w:left="1134"/>
    </w:pPr>
  </w:style>
  <w:style w:type="paragraph" w:styleId="TOC6">
    <w:name w:val="toc 6"/>
    <w:basedOn w:val="Normal"/>
    <w:next w:val="Normal"/>
    <w:semiHidden/>
    <w:rsid w:val="00F742A0"/>
    <w:pPr>
      <w:ind w:left="1418"/>
    </w:pPr>
  </w:style>
  <w:style w:type="paragraph" w:styleId="TOC7">
    <w:name w:val="toc 7"/>
    <w:basedOn w:val="Normal"/>
    <w:next w:val="Normal"/>
    <w:semiHidden/>
    <w:rsid w:val="00F742A0"/>
    <w:pPr>
      <w:ind w:left="1701"/>
    </w:pPr>
  </w:style>
  <w:style w:type="paragraph" w:styleId="TOC8">
    <w:name w:val="toc 8"/>
    <w:basedOn w:val="Normal"/>
    <w:next w:val="Normal"/>
    <w:semiHidden/>
    <w:rsid w:val="00F742A0"/>
    <w:pPr>
      <w:ind w:left="1985"/>
    </w:pPr>
  </w:style>
  <w:style w:type="paragraph" w:styleId="TOC9">
    <w:name w:val="toc 9"/>
    <w:basedOn w:val="Normal"/>
    <w:next w:val="Normal"/>
    <w:semiHidden/>
    <w:rsid w:val="00F742A0"/>
    <w:pPr>
      <w:ind w:left="2268"/>
    </w:pPr>
  </w:style>
  <w:style w:type="paragraph" w:styleId="TableofFigures">
    <w:name w:val="table of figures"/>
    <w:basedOn w:val="Normal"/>
    <w:next w:val="Normal"/>
    <w:semiHidden/>
    <w:rsid w:val="00F742A0"/>
    <w:pPr>
      <w:ind w:left="567" w:hanging="567"/>
    </w:pPr>
  </w:style>
  <w:style w:type="paragraph" w:styleId="ListBullet5">
    <w:name w:val="List Bullet 5"/>
    <w:basedOn w:val="Normal"/>
    <w:rsid w:val="00F742A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742A0"/>
    <w:pPr>
      <w:spacing w:after="120"/>
    </w:pPr>
  </w:style>
  <w:style w:type="paragraph" w:styleId="BodyTextFirstIndent">
    <w:name w:val="Body Text First Indent"/>
    <w:basedOn w:val="BodyText"/>
    <w:rsid w:val="00F742A0"/>
    <w:pPr>
      <w:ind w:firstLine="284"/>
    </w:pPr>
  </w:style>
  <w:style w:type="paragraph" w:styleId="BodyTextIndent">
    <w:name w:val="Body Text Indent"/>
    <w:basedOn w:val="Normal"/>
    <w:rsid w:val="00F742A0"/>
    <w:pPr>
      <w:spacing w:after="120"/>
      <w:ind w:left="283"/>
    </w:pPr>
  </w:style>
  <w:style w:type="paragraph" w:styleId="BodyTextFirstIndent2">
    <w:name w:val="Body Text First Indent 2"/>
    <w:basedOn w:val="BodyTextIndent"/>
    <w:rsid w:val="00F742A0"/>
    <w:pPr>
      <w:ind w:left="284" w:firstLine="284"/>
    </w:pPr>
  </w:style>
  <w:style w:type="character" w:styleId="Strong">
    <w:name w:val="Strong"/>
    <w:qFormat/>
    <w:rsid w:val="00F742A0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F742A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42A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742A0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F742A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42A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42A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42A0"/>
    <w:pPr>
      <w:framePr w:h="1054" w:wrap="around" w:y="5920"/>
    </w:pPr>
  </w:style>
  <w:style w:type="paragraph" w:customStyle="1" w:styleId="ReportHeading3">
    <w:name w:val="ReportHeading3"/>
    <w:basedOn w:val="ReportHeading2"/>
    <w:rsid w:val="00F742A0"/>
    <w:pPr>
      <w:framePr w:h="443" w:wrap="around" w:y="8223"/>
    </w:pPr>
  </w:style>
  <w:style w:type="paragraph" w:customStyle="1" w:styleId="a">
    <w:name w:val="¢éÍ¤ÇÒÁ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42A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742A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42A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42A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42A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42A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742A0"/>
  </w:style>
  <w:style w:type="paragraph" w:styleId="BodyText2">
    <w:name w:val="Body Text 2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F742A0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1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B3BC4-B69D-460A-A7B6-EEF4F69E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23</cp:revision>
  <cp:lastPrinted>2017-05-29T13:56:00Z</cp:lastPrinted>
  <dcterms:created xsi:type="dcterms:W3CDTF">2016-04-12T10:59:00Z</dcterms:created>
  <dcterms:modified xsi:type="dcterms:W3CDTF">2017-05-29T13:56:00Z</dcterms:modified>
</cp:coreProperties>
</file>