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D9F" w:rsidRPr="00C7524A" w:rsidRDefault="00DB4D95" w:rsidP="00DB4D9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 xml:space="preserve">1.        </w:t>
      </w:r>
      <w:r w:rsidR="00F17D9F" w:rsidRPr="00C7524A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:rsidR="00F17D9F" w:rsidRPr="00DB4889" w:rsidRDefault="00F17D9F" w:rsidP="00F17D9F">
      <w:pPr>
        <w:pStyle w:val="a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 w:cs="Angsana New"/>
          <w:sz w:val="16"/>
          <w:szCs w:val="16"/>
          <w:cs/>
        </w:rPr>
      </w:pPr>
    </w:p>
    <w:p w:rsidR="00244D28" w:rsidRPr="001B6E78" w:rsidRDefault="00244D28" w:rsidP="00244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1B6E78">
        <w:rPr>
          <w:rFonts w:ascii="Angsana New" w:hAnsi="Angsana New"/>
          <w:sz w:val="30"/>
          <w:szCs w:val="30"/>
          <w:cs/>
        </w:rPr>
        <w:t xml:space="preserve">บริษัท พรพรหมเม็ททอล จำกัด </w:t>
      </w:r>
      <w:r w:rsidRPr="001B6E78">
        <w:rPr>
          <w:rFonts w:ascii="Angsana New" w:hAnsi="Angsana New"/>
          <w:sz w:val="30"/>
          <w:szCs w:val="30"/>
        </w:rPr>
        <w:t>(</w:t>
      </w:r>
      <w:r w:rsidRPr="001B6E78">
        <w:rPr>
          <w:rFonts w:ascii="Angsana New" w:hAnsi="Angsana New"/>
          <w:sz w:val="30"/>
          <w:szCs w:val="30"/>
          <w:cs/>
        </w:rPr>
        <w:t>มหาชน</w:t>
      </w:r>
      <w:r w:rsidRPr="001B6E78">
        <w:rPr>
          <w:rFonts w:ascii="Angsana New" w:hAnsi="Angsana New"/>
          <w:sz w:val="30"/>
          <w:szCs w:val="30"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>(</w:t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</w:rPr>
        <w:t xml:space="preserve">”) </w:t>
      </w:r>
      <w:r>
        <w:rPr>
          <w:rFonts w:ascii="Angsana New" w:hAnsi="Angsana New" w:hint="cs"/>
          <w:sz w:val="30"/>
          <w:szCs w:val="30"/>
          <w:cs/>
        </w:rPr>
        <w:t>จ</w:t>
      </w:r>
      <w:r w:rsidRPr="001B6E78">
        <w:rPr>
          <w:rFonts w:ascii="Angsana New" w:hAnsi="Angsana New"/>
          <w:sz w:val="30"/>
          <w:szCs w:val="30"/>
          <w:cs/>
        </w:rPr>
        <w:t xml:space="preserve">ดทะเบียนเป็นบริษัทมหาชนจำกัดในประเทศไทยเมื่อวันที่ </w:t>
      </w:r>
      <w:r w:rsidRPr="001B6E78">
        <w:rPr>
          <w:rFonts w:ascii="Angsana New" w:hAnsi="Angsana New"/>
          <w:sz w:val="30"/>
          <w:szCs w:val="30"/>
        </w:rPr>
        <w:t xml:space="preserve">8 </w:t>
      </w:r>
      <w:r w:rsidRPr="001B6E78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1B6E78">
        <w:rPr>
          <w:rFonts w:ascii="Angsana New" w:hAnsi="Angsana New"/>
          <w:sz w:val="30"/>
          <w:szCs w:val="30"/>
        </w:rPr>
        <w:t xml:space="preserve">2547 </w:t>
      </w:r>
      <w:r w:rsidRPr="001B6E78">
        <w:rPr>
          <w:rFonts w:ascii="Angsana New" w:hAnsi="Angsana New"/>
          <w:sz w:val="30"/>
          <w:szCs w:val="30"/>
          <w:cs/>
        </w:rPr>
        <w:t xml:space="preserve">และจดทะเบียนกับตลาดหลักทรัพย์ เอ็ม เอ ไอ เมื่อวันที่ </w:t>
      </w:r>
      <w:r w:rsidRPr="001B6E78">
        <w:rPr>
          <w:rFonts w:ascii="Angsana New" w:hAnsi="Angsana New"/>
          <w:sz w:val="30"/>
          <w:szCs w:val="30"/>
        </w:rPr>
        <w:t xml:space="preserve">11 </w:t>
      </w:r>
      <w:r w:rsidRPr="001B6E78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1B6E78">
        <w:rPr>
          <w:rFonts w:ascii="Angsana New" w:hAnsi="Angsana New"/>
          <w:sz w:val="30"/>
          <w:szCs w:val="30"/>
        </w:rPr>
        <w:t>2547</w:t>
      </w:r>
      <w:r w:rsidRPr="001B6E78">
        <w:rPr>
          <w:rFonts w:ascii="Angsana New" w:hAnsi="Angsana New"/>
          <w:sz w:val="30"/>
          <w:szCs w:val="30"/>
          <w:cs/>
        </w:rPr>
        <w:t xml:space="preserve"> บริษัทดำเนินธุรกิจ</w:t>
      </w:r>
      <w:r w:rsidR="0032010B">
        <w:rPr>
          <w:rFonts w:ascii="Angsana New" w:hAnsi="Angsana New" w:hint="cs"/>
          <w:sz w:val="30"/>
          <w:szCs w:val="30"/>
          <w:cs/>
        </w:rPr>
        <w:t>หลักเกี่ยวกับ</w:t>
      </w:r>
      <w:r w:rsidRPr="001B6E78">
        <w:rPr>
          <w:rFonts w:ascii="Angsana New" w:hAnsi="Angsana New"/>
          <w:sz w:val="30"/>
          <w:szCs w:val="30"/>
          <w:cs/>
        </w:rPr>
        <w:t xml:space="preserve">จำหน่ายสินค้าประเภทโลหะ เช่น ทองเหลือง ทองแดง แสตนเลส และอลูมิเนียม </w:t>
      </w:r>
      <w:r w:rsidR="009D2B37">
        <w:rPr>
          <w:rFonts w:ascii="Angsana New" w:hAnsi="Angsana New" w:hint="cs"/>
          <w:sz w:val="30"/>
          <w:szCs w:val="30"/>
          <w:cs/>
        </w:rPr>
        <w:t>และธุรกิจให้เช่าทรัพย์สิน (คอมมูนิตี้ มอลล์)</w:t>
      </w:r>
    </w:p>
    <w:p w:rsidR="00244D28" w:rsidRPr="00DB4889" w:rsidRDefault="00244D28" w:rsidP="00654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</w:rPr>
      </w:pPr>
    </w:p>
    <w:p w:rsidR="00244D28" w:rsidRPr="00C7524A" w:rsidRDefault="00183651" w:rsidP="00244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</w:t>
      </w:r>
      <w:r w:rsidR="00244D28" w:rsidRPr="00C7524A">
        <w:rPr>
          <w:rFonts w:ascii="Angsana New" w:hAnsi="Angsana New"/>
          <w:sz w:val="30"/>
          <w:szCs w:val="30"/>
          <w:cs/>
        </w:rPr>
        <w:t>ริษัทมี</w:t>
      </w:r>
      <w:r w:rsidR="00244D28" w:rsidRPr="00C7524A">
        <w:rPr>
          <w:rFonts w:ascii="Angsana New" w:hAnsi="Angsana New" w:hint="cs"/>
          <w:sz w:val="30"/>
          <w:szCs w:val="30"/>
          <w:cs/>
        </w:rPr>
        <w:t>สำนักงานใหญ่อยู่ที่</w:t>
      </w:r>
      <w:r w:rsidR="00244D28" w:rsidRPr="00C7524A">
        <w:rPr>
          <w:rFonts w:ascii="Angsana New" w:hAnsi="Angsana New"/>
          <w:sz w:val="30"/>
          <w:szCs w:val="30"/>
        </w:rPr>
        <w:t xml:space="preserve"> 229 </w:t>
      </w:r>
      <w:r w:rsidR="00244D28" w:rsidRPr="00C7524A">
        <w:rPr>
          <w:rFonts w:ascii="Angsana New" w:hAnsi="Angsana New" w:hint="cs"/>
          <w:sz w:val="30"/>
          <w:szCs w:val="30"/>
          <w:cs/>
        </w:rPr>
        <w:t>ถนน</w:t>
      </w:r>
      <w:r w:rsidR="00244D28">
        <w:rPr>
          <w:rFonts w:ascii="Angsana New" w:hAnsi="Angsana New" w:hint="cs"/>
          <w:sz w:val="30"/>
          <w:szCs w:val="30"/>
          <w:cs/>
        </w:rPr>
        <w:t>นคร</w:t>
      </w:r>
      <w:r w:rsidR="00244D28" w:rsidRPr="00C7524A">
        <w:rPr>
          <w:rFonts w:ascii="Angsana New" w:hAnsi="Angsana New" w:hint="cs"/>
          <w:sz w:val="30"/>
          <w:szCs w:val="30"/>
          <w:cs/>
        </w:rPr>
        <w:t>ราชสีมา</w:t>
      </w:r>
      <w:r w:rsidR="00244D28" w:rsidRPr="00C7524A">
        <w:rPr>
          <w:rFonts w:ascii="Angsana New" w:hAnsi="Angsana New"/>
          <w:sz w:val="30"/>
          <w:szCs w:val="30"/>
          <w:cs/>
        </w:rPr>
        <w:t xml:space="preserve"> แขวง</w:t>
      </w:r>
      <w:r w:rsidR="00244D28" w:rsidRPr="00C7524A">
        <w:rPr>
          <w:rFonts w:ascii="Angsana New" w:hAnsi="Angsana New" w:hint="cs"/>
          <w:sz w:val="30"/>
          <w:szCs w:val="30"/>
          <w:cs/>
        </w:rPr>
        <w:t>ดุสิต เขตดุสิต</w:t>
      </w:r>
      <w:r w:rsidR="00244D28" w:rsidRPr="00C7524A">
        <w:rPr>
          <w:rFonts w:ascii="Angsana New" w:hAnsi="Angsana New"/>
          <w:sz w:val="30"/>
          <w:szCs w:val="30"/>
          <w:cs/>
        </w:rPr>
        <w:t xml:space="preserve"> กรุงเทพมหานคร</w:t>
      </w:r>
      <w:r w:rsidR="00244D28" w:rsidRPr="00C7524A">
        <w:rPr>
          <w:rFonts w:ascii="Angsana New" w:hAnsi="Angsana New"/>
          <w:sz w:val="30"/>
          <w:szCs w:val="30"/>
        </w:rPr>
        <w:t xml:space="preserve"> 10300</w:t>
      </w:r>
    </w:p>
    <w:p w:rsidR="00A47174" w:rsidRPr="00654B27" w:rsidRDefault="00A47174" w:rsidP="00F17D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792D39" w:rsidRDefault="00792D39" w:rsidP="00792D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เกณฑ์การจัดทำข้อมูลทางการเงินระหว่างกาล</w:t>
      </w:r>
    </w:p>
    <w:p w:rsidR="00F17D9F" w:rsidRPr="00DB4889" w:rsidRDefault="00F17D9F" w:rsidP="00F17D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:rsidR="00792D39" w:rsidRDefault="00792D39" w:rsidP="00792D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Pr="006F2967">
        <w:rPr>
          <w:rFonts w:ascii="Angsana New" w:hAnsi="Angsana New" w:hint="cs"/>
          <w:sz w:val="30"/>
          <w:szCs w:val="30"/>
          <w:cs/>
        </w:rPr>
        <w:t>นี้</w:t>
      </w:r>
      <w:r w:rsidRPr="006F2967">
        <w:rPr>
          <w:rFonts w:ascii="Angsana New" w:hAnsi="Angsana New"/>
          <w:sz w:val="30"/>
          <w:szCs w:val="30"/>
          <w:cs/>
        </w:rPr>
        <w:t>จัดทำขึ้น</w:t>
      </w:r>
      <w:r w:rsidRPr="006F2967">
        <w:rPr>
          <w:rFonts w:ascii="Angsana New" w:hAnsi="Angsana New" w:hint="cs"/>
          <w:sz w:val="30"/>
          <w:szCs w:val="30"/>
          <w:cs/>
        </w:rPr>
        <w:t>ในรูปแบบย่อและ</w:t>
      </w:r>
      <w:r w:rsidRPr="006F2967">
        <w:rPr>
          <w:rFonts w:ascii="Angsana New" w:hAnsi="Angsana New"/>
          <w:sz w:val="30"/>
          <w:szCs w:val="30"/>
          <w:cs/>
        </w:rPr>
        <w:t>ตามมาตรฐานการบัญชีไทย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F2967">
        <w:rPr>
          <w:rFonts w:ascii="Angsana New" w:hAnsi="Angsana New" w:hint="cs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 xml:space="preserve">34 </w:t>
      </w:r>
      <w:r>
        <w:rPr>
          <w:rFonts w:ascii="Angsana New" w:hAnsi="Angsana New" w:hint="cs"/>
          <w:sz w:val="30"/>
          <w:szCs w:val="30"/>
          <w:cs/>
        </w:rPr>
        <w:t xml:space="preserve">(ปรับปรุง </w:t>
      </w:r>
      <w:r>
        <w:rPr>
          <w:rFonts w:ascii="Angsana New" w:hAnsi="Angsana New"/>
          <w:sz w:val="30"/>
          <w:szCs w:val="30"/>
        </w:rPr>
        <w:t>255</w:t>
      </w:r>
      <w:r w:rsidR="002F575B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 xml:space="preserve">) </w:t>
      </w:r>
      <w:r w:rsidRPr="006F2967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017AB4">
        <w:rPr>
          <w:rFonts w:ascii="Angsana New" w:hAnsi="Angsana New" w:hint="cs"/>
          <w:sz w:val="30"/>
          <w:szCs w:val="30"/>
          <w:cs/>
        </w:rPr>
        <w:t xml:space="preserve">         “</w:t>
      </w:r>
      <w:r w:rsidR="00D87F53">
        <w:rPr>
          <w:rFonts w:ascii="Angsana New" w:hAnsi="Angsana New" w:hint="cs"/>
          <w:sz w:val="30"/>
          <w:szCs w:val="30"/>
          <w:cs/>
        </w:rPr>
        <w:t>การ</w:t>
      </w:r>
      <w:r w:rsidR="00017AB4">
        <w:rPr>
          <w:rFonts w:ascii="Angsana New" w:hAnsi="Angsana New" w:hint="cs"/>
          <w:sz w:val="30"/>
          <w:szCs w:val="30"/>
          <w:cs/>
        </w:rPr>
        <w:t>รายงานทาง</w:t>
      </w:r>
      <w:r>
        <w:rPr>
          <w:rFonts w:ascii="Angsana New" w:hAnsi="Angsana New" w:hint="cs"/>
          <w:sz w:val="30"/>
          <w:szCs w:val="30"/>
          <w:cs/>
        </w:rPr>
        <w:t xml:space="preserve">การเงินระหว่างกาล” </w:t>
      </w:r>
      <w:r>
        <w:rPr>
          <w:rFonts w:ascii="Angsana New" w:hAnsi="Angsana New"/>
          <w:sz w:val="30"/>
          <w:szCs w:val="30"/>
          <w:cs/>
        </w:rPr>
        <w:t>รวมถึงการ</w:t>
      </w:r>
      <w:r w:rsidRPr="009E0F90">
        <w:rPr>
          <w:rFonts w:ascii="Angsana New" w:hAnsi="Angsana New"/>
          <w:sz w:val="30"/>
          <w:szCs w:val="30"/>
          <w:cs/>
        </w:rPr>
        <w:t>ตีความและแนวปฏิบัติทางการบัญชีที่ประกาศใช้โดยสภาวิชาชีพบัญชี</w:t>
      </w:r>
      <w:r w:rsidRPr="009E0F90">
        <w:rPr>
          <w:rFonts w:ascii="Angsana New" w:hAnsi="Angsana New"/>
          <w:sz w:val="30"/>
          <w:szCs w:val="30"/>
        </w:rPr>
        <w:t xml:space="preserve"> </w:t>
      </w:r>
      <w:r w:rsidRPr="009E0F90">
        <w:rPr>
          <w:rFonts w:ascii="Angsana New" w:hAnsi="Angsana New" w:hint="cs"/>
          <w:sz w:val="30"/>
          <w:szCs w:val="30"/>
          <w:cs/>
        </w:rPr>
        <w:t>กฎระเบียบและป</w:t>
      </w:r>
      <w:r w:rsidRPr="006F2967">
        <w:rPr>
          <w:rFonts w:ascii="Angsana New" w:hAnsi="Angsana New" w:hint="cs"/>
          <w:sz w:val="30"/>
          <w:szCs w:val="30"/>
          <w:cs/>
        </w:rPr>
        <w:t xml:space="preserve">ระกาศคณะกรรมการกำกับหลักทรัพย์และตลาดหลักทรัพย์ที่เกี่ยวข้อง </w:t>
      </w:r>
    </w:p>
    <w:p w:rsidR="00792D39" w:rsidRPr="00DB4889" w:rsidRDefault="00792D39" w:rsidP="00792D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792D39" w:rsidRDefault="00792D39" w:rsidP="00792D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Pr="006F2967">
        <w:rPr>
          <w:rFonts w:ascii="Angsana New" w:hAnsi="Angsana New"/>
          <w:sz w:val="30"/>
          <w:szCs w:val="30"/>
          <w:cs/>
        </w:rPr>
        <w:t>นี้จัดทำขึ้นเพื่อให้ข้อมูลเพิ่มเติมจากงบการเงิน</w:t>
      </w:r>
      <w:r w:rsidRPr="006D282A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6D282A"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6D282A">
        <w:rPr>
          <w:rFonts w:ascii="Angsana New" w:hAnsi="Angsana New"/>
          <w:sz w:val="30"/>
          <w:szCs w:val="30"/>
          <w:cs/>
        </w:rPr>
        <w:t xml:space="preserve"> </w:t>
      </w:r>
      <w:r w:rsidR="0089649B">
        <w:rPr>
          <w:rFonts w:ascii="Angsana New" w:hAnsi="Angsana New" w:hint="cs"/>
          <w:sz w:val="30"/>
          <w:szCs w:val="30"/>
          <w:cs/>
        </w:rPr>
        <w:t>255</w:t>
      </w:r>
      <w:r w:rsidR="0008513D">
        <w:rPr>
          <w:rFonts w:ascii="Angsana New" w:hAnsi="Angsana New"/>
          <w:sz w:val="30"/>
          <w:szCs w:val="30"/>
        </w:rPr>
        <w:t>9</w:t>
      </w:r>
      <w:r w:rsidR="00E72DD0">
        <w:rPr>
          <w:rFonts w:ascii="Angsana New" w:hAnsi="Angsana New" w:hint="cs"/>
          <w:sz w:val="30"/>
          <w:szCs w:val="30"/>
          <w:cs/>
        </w:rPr>
        <w:t xml:space="preserve"> </w:t>
      </w:r>
      <w:r w:rsidRPr="006D282A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 และสถานการณ์ใหม่ ๆ เพื่อไม่ให้</w:t>
      </w:r>
      <w:r w:rsidRPr="006D282A">
        <w:rPr>
          <w:rFonts w:ascii="Angsana New" w:hAnsi="Angsana New" w:hint="cs"/>
          <w:sz w:val="30"/>
          <w:szCs w:val="30"/>
          <w:cs/>
        </w:rPr>
        <w:t>ซ้ำซ้อนกับ</w:t>
      </w:r>
      <w:r>
        <w:rPr>
          <w:rFonts w:ascii="Angsana New" w:hAnsi="Angsana New" w:hint="cs"/>
          <w:sz w:val="30"/>
          <w:szCs w:val="30"/>
          <w:cs/>
        </w:rPr>
        <w:t>ข้</w:t>
      </w:r>
      <w:r w:rsidRPr="006D282A">
        <w:rPr>
          <w:rFonts w:ascii="Angsana New" w:hAnsi="Angsana New" w:hint="cs"/>
          <w:sz w:val="30"/>
          <w:szCs w:val="30"/>
          <w:cs/>
        </w:rPr>
        <w:t>อมูลที่เคยนำเสนอรายงานนี้</w:t>
      </w:r>
      <w:r>
        <w:rPr>
          <w:rFonts w:ascii="Angsana New" w:hAnsi="Angsana New" w:hint="cs"/>
          <w:sz w:val="30"/>
          <w:szCs w:val="30"/>
          <w:cs/>
        </w:rPr>
        <w:t>ไ</w:t>
      </w:r>
      <w:r w:rsidRPr="006D282A">
        <w:rPr>
          <w:rFonts w:ascii="Angsana New" w:hAnsi="Angsana New" w:hint="cs"/>
          <w:sz w:val="30"/>
          <w:szCs w:val="30"/>
          <w:cs/>
        </w:rPr>
        <w:t>ปแล้ว</w:t>
      </w:r>
      <w:r w:rsidRPr="006F2967">
        <w:rPr>
          <w:rFonts w:ascii="Angsana New" w:hAnsi="Angsana New"/>
          <w:sz w:val="30"/>
          <w:szCs w:val="30"/>
          <w:cs/>
        </w:rPr>
        <w:t xml:space="preserve"> ดังนั้น</w:t>
      </w:r>
      <w:r w:rsidRPr="006F296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การอ่าน</w:t>
      </w:r>
      <w:r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Pr="006F2967">
        <w:rPr>
          <w:rFonts w:ascii="Angsana New" w:hAnsi="Angsana New"/>
          <w:sz w:val="30"/>
          <w:szCs w:val="30"/>
          <w:cs/>
        </w:rPr>
        <w:t>นี้</w:t>
      </w:r>
      <w:r>
        <w:rPr>
          <w:rFonts w:ascii="Angsana New" w:hAnsi="Angsana New" w:hint="cs"/>
          <w:sz w:val="30"/>
          <w:szCs w:val="30"/>
          <w:cs/>
        </w:rPr>
        <w:t>จึง</w:t>
      </w:r>
      <w:r w:rsidRPr="006F2967">
        <w:rPr>
          <w:rFonts w:ascii="Angsana New" w:hAnsi="Angsana New"/>
          <w:sz w:val="30"/>
          <w:szCs w:val="30"/>
          <w:cs/>
        </w:rPr>
        <w:t>ควรอ่านควบคู่กับงบการเงินสำหรับปีสิ้นสุดวันที่</w:t>
      </w:r>
      <w:r w:rsidRPr="006F2967">
        <w:rPr>
          <w:rFonts w:ascii="Angsana New" w:hAnsi="Angsana New"/>
          <w:sz w:val="30"/>
          <w:szCs w:val="30"/>
        </w:rPr>
        <w:t xml:space="preserve"> </w:t>
      </w:r>
      <w:r w:rsidRPr="006F2967">
        <w:rPr>
          <w:rFonts w:ascii="Angsana New" w:hAnsi="Angsana New"/>
          <w:sz w:val="30"/>
          <w:szCs w:val="30"/>
          <w:cs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6F2967">
        <w:rPr>
          <w:rFonts w:ascii="Angsana New" w:hAnsi="Angsana New"/>
          <w:sz w:val="30"/>
          <w:szCs w:val="30"/>
          <w:cs/>
        </w:rPr>
        <w:t xml:space="preserve"> </w:t>
      </w:r>
      <w:r w:rsidR="0089649B">
        <w:rPr>
          <w:rFonts w:ascii="Angsana New" w:hAnsi="Angsana New" w:hint="cs"/>
          <w:sz w:val="30"/>
          <w:szCs w:val="30"/>
          <w:cs/>
        </w:rPr>
        <w:t>255</w:t>
      </w:r>
      <w:r w:rsidR="0008513D">
        <w:rPr>
          <w:rFonts w:ascii="Angsana New" w:hAnsi="Angsana New"/>
          <w:sz w:val="30"/>
          <w:szCs w:val="30"/>
        </w:rPr>
        <w:t>9</w:t>
      </w:r>
    </w:p>
    <w:p w:rsidR="00A00127" w:rsidRDefault="00A00127" w:rsidP="00A0012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B45AFA" w:rsidRPr="00DD4FA4" w:rsidRDefault="00B45AFA" w:rsidP="00B45AF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 w:cs="Angsana New"/>
          <w:cs/>
        </w:rPr>
      </w:pPr>
      <w:r w:rsidRPr="009071AE">
        <w:rPr>
          <w:rFonts w:ascii="Angsana New" w:hAnsi="Angsana New" w:cs="Angsana New" w:hint="cs"/>
          <w:cs/>
        </w:rPr>
        <w:t xml:space="preserve">ข้อมูลทางการเงินระหว่างกาลรวมของบริษัท </w:t>
      </w:r>
      <w:r w:rsidRPr="00DD4FA4">
        <w:rPr>
          <w:rFonts w:ascii="Angsana New" w:hAnsi="Angsana New" w:cs="Angsana New"/>
          <w:cs/>
        </w:rPr>
        <w:t>ประกอบด้วยงบการเงินของบริษัทและบริษัทย่อย</w:t>
      </w:r>
      <w:r w:rsidRPr="00DD4FA4">
        <w:rPr>
          <w:rFonts w:ascii="Angsana New" w:hAnsi="Angsana New" w:cs="Angsana New"/>
          <w:lang w:val="en-US"/>
        </w:rPr>
        <w:t xml:space="preserve"> </w:t>
      </w:r>
      <w:r w:rsidRPr="00DD4FA4">
        <w:rPr>
          <w:rFonts w:ascii="Angsana New" w:hAnsi="Angsana New" w:cs="Angsana New"/>
          <w:cs/>
          <w:lang w:val="en-US"/>
        </w:rPr>
        <w:t xml:space="preserve">(รวมกันเรียกว่า “กลุ่มบริษัท”) </w:t>
      </w:r>
      <w:r w:rsidRPr="00DD4FA4">
        <w:rPr>
          <w:rFonts w:ascii="Angsana New" w:hAnsi="Angsana New" w:cs="Angsana New"/>
          <w:lang w:val="en-US"/>
        </w:rPr>
        <w:t xml:space="preserve"> </w:t>
      </w:r>
      <w:r w:rsidRPr="00DD4FA4">
        <w:rPr>
          <w:rFonts w:ascii="Angsana New" w:hAnsi="Angsana New" w:cs="Angsana New"/>
          <w:cs/>
        </w:rPr>
        <w:t>รายละเอียดบริษัทย่อยของบริษัทมีดังต่อไปนี้</w:t>
      </w:r>
    </w:p>
    <w:p w:rsidR="00F2452A" w:rsidRDefault="00F24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  <w:lang w:val="th-TH"/>
        </w:rPr>
      </w:pPr>
    </w:p>
    <w:tbl>
      <w:tblPr>
        <w:tblW w:w="10173" w:type="dxa"/>
        <w:tblLayout w:type="fixed"/>
        <w:tblLook w:val="01E0"/>
      </w:tblPr>
      <w:tblGrid>
        <w:gridCol w:w="2518"/>
        <w:gridCol w:w="284"/>
        <w:gridCol w:w="3402"/>
        <w:gridCol w:w="283"/>
        <w:gridCol w:w="1418"/>
        <w:gridCol w:w="283"/>
        <w:gridCol w:w="851"/>
        <w:gridCol w:w="284"/>
        <w:gridCol w:w="850"/>
      </w:tblGrid>
      <w:tr w:rsidR="00F02BCD" w:rsidRPr="00DD4FA4" w:rsidTr="002F575B">
        <w:tc>
          <w:tcPr>
            <w:tcW w:w="2518" w:type="dxa"/>
          </w:tcPr>
          <w:p w:rsidR="00F02BCD" w:rsidRPr="00DD4FA4" w:rsidRDefault="00F02BCD" w:rsidP="00F02BCD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F02BCD" w:rsidRPr="00DD4FA4" w:rsidRDefault="00F02BCD" w:rsidP="00F02BCD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</w:tcPr>
          <w:p w:rsidR="00F02BCD" w:rsidRPr="00DD4FA4" w:rsidRDefault="00F02BCD" w:rsidP="00F02BC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F02BCD" w:rsidRPr="00DD4FA4" w:rsidRDefault="00F02BCD" w:rsidP="00F02BCD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F02BCD" w:rsidRPr="00DD4FA4" w:rsidRDefault="00F02BCD" w:rsidP="00F02BC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:rsidR="00F02BCD" w:rsidRPr="00DD4FA4" w:rsidRDefault="00F02BCD" w:rsidP="00F02BCD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  <w:gridSpan w:val="3"/>
          </w:tcPr>
          <w:p w:rsidR="00F02BCD" w:rsidRPr="00DD4FA4" w:rsidRDefault="00F02BCD" w:rsidP="00F02BC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4FA4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</w:p>
        </w:tc>
      </w:tr>
      <w:tr w:rsidR="00F02BCD" w:rsidRPr="00DD4FA4" w:rsidTr="002F575B">
        <w:tc>
          <w:tcPr>
            <w:tcW w:w="2518" w:type="dxa"/>
          </w:tcPr>
          <w:p w:rsidR="00F02BCD" w:rsidRPr="00DD4FA4" w:rsidRDefault="00F02BCD" w:rsidP="00F02BCD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F02BCD" w:rsidRPr="00DD4FA4" w:rsidRDefault="00F02BCD" w:rsidP="00F02BCD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</w:tcPr>
          <w:p w:rsidR="00F02BCD" w:rsidRPr="00DD4FA4" w:rsidRDefault="00F02BCD" w:rsidP="00F02BC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F02BCD" w:rsidRPr="00DD4FA4" w:rsidRDefault="00F02BCD" w:rsidP="00F02BCD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F02BCD" w:rsidRPr="00DD4FA4" w:rsidRDefault="00F02BCD" w:rsidP="00F02BC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:rsidR="00F02BCD" w:rsidRPr="00DD4FA4" w:rsidRDefault="00F02BCD" w:rsidP="00F02BCD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</w:tcPr>
          <w:p w:rsidR="00F02BCD" w:rsidRPr="00DD4FA4" w:rsidRDefault="00F02BCD" w:rsidP="00F02BC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4FA4">
              <w:rPr>
                <w:rFonts w:ascii="Angsana New" w:hAnsi="Angsana New"/>
                <w:sz w:val="30"/>
                <w:szCs w:val="30"/>
                <w:cs/>
              </w:rPr>
              <w:t xml:space="preserve"> (ร้อยละ)</w:t>
            </w:r>
          </w:p>
        </w:tc>
      </w:tr>
      <w:tr w:rsidR="0008513D" w:rsidRPr="00DD4FA4" w:rsidTr="002F575B">
        <w:tc>
          <w:tcPr>
            <w:tcW w:w="2518" w:type="dxa"/>
            <w:tcBorders>
              <w:bottom w:val="single" w:sz="4" w:space="0" w:color="auto"/>
            </w:tcBorders>
          </w:tcPr>
          <w:p w:rsidR="0008513D" w:rsidRPr="00DD4FA4" w:rsidRDefault="0008513D" w:rsidP="00F02BC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4FA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:rsidR="0008513D" w:rsidRPr="00DD4FA4" w:rsidRDefault="0008513D" w:rsidP="00F02BCD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08513D" w:rsidRPr="00DD4FA4" w:rsidRDefault="0008513D" w:rsidP="00F02BC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4FA4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:rsidR="0008513D" w:rsidRPr="00DD4FA4" w:rsidRDefault="0008513D" w:rsidP="00F02BCD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8513D" w:rsidRPr="00DD4FA4" w:rsidRDefault="0008513D" w:rsidP="00F02BCD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4FA4">
              <w:rPr>
                <w:rFonts w:ascii="Angsana New" w:hAnsi="Angsana New" w:hint="cs"/>
                <w:sz w:val="30"/>
                <w:szCs w:val="30"/>
                <w:cs/>
              </w:rPr>
              <w:t>จัดตั้ง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283" w:type="dxa"/>
          </w:tcPr>
          <w:p w:rsidR="0008513D" w:rsidRPr="00DD4FA4" w:rsidRDefault="0008513D" w:rsidP="00F02BCD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513D" w:rsidRPr="00DD4FA4" w:rsidRDefault="0008513D" w:rsidP="004926B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4FA4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:rsidR="0008513D" w:rsidRPr="00DD4FA4" w:rsidRDefault="0008513D" w:rsidP="00F02BCD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8513D" w:rsidRPr="00DD4FA4" w:rsidRDefault="0008513D" w:rsidP="007E1F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4FA4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F02BCD" w:rsidRPr="00DD4FA4" w:rsidTr="002F575B">
        <w:tc>
          <w:tcPr>
            <w:tcW w:w="2518" w:type="dxa"/>
            <w:vAlign w:val="center"/>
          </w:tcPr>
          <w:p w:rsidR="00F02BCD" w:rsidRPr="002F575B" w:rsidRDefault="00F02BCD" w:rsidP="00F02BCD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2F575B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พรีเมี่ยม เฟล็กซิเบิ้ล </w:t>
            </w:r>
          </w:p>
        </w:tc>
        <w:tc>
          <w:tcPr>
            <w:tcW w:w="284" w:type="dxa"/>
            <w:vAlign w:val="center"/>
          </w:tcPr>
          <w:p w:rsidR="00F02BCD" w:rsidRPr="002F575B" w:rsidRDefault="00F02BCD" w:rsidP="00F02BCD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</w:tcPr>
          <w:p w:rsidR="00F02BCD" w:rsidRPr="002F575B" w:rsidRDefault="00F02BCD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575B">
              <w:rPr>
                <w:rFonts w:ascii="Angsana New" w:hAnsi="Angsana New" w:hint="cs"/>
                <w:sz w:val="28"/>
                <w:szCs w:val="28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283" w:type="dxa"/>
            <w:vAlign w:val="center"/>
          </w:tcPr>
          <w:p w:rsidR="00F02BCD" w:rsidRPr="002F575B" w:rsidRDefault="00F02BCD" w:rsidP="00F02BCD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:rsidR="00F02BCD" w:rsidRPr="002F575B" w:rsidRDefault="00F02BCD" w:rsidP="00F02BCD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575B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F02BCD" w:rsidRPr="002F575B" w:rsidRDefault="00F02BCD" w:rsidP="00F02BCD">
            <w:pPr>
              <w:spacing w:line="260" w:lineRule="atLeas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:rsidR="00F02BCD" w:rsidRPr="00A81345" w:rsidRDefault="00F02BCD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1345">
              <w:rPr>
                <w:rFonts w:ascii="Angsana New" w:hAnsi="Angsana New"/>
                <w:sz w:val="28"/>
                <w:szCs w:val="28"/>
              </w:rPr>
              <w:t>99.00</w:t>
            </w:r>
          </w:p>
        </w:tc>
        <w:tc>
          <w:tcPr>
            <w:tcW w:w="284" w:type="dxa"/>
          </w:tcPr>
          <w:p w:rsidR="00F02BCD" w:rsidRPr="002F575B" w:rsidRDefault="00F02BCD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F02BCD" w:rsidRPr="002F575B" w:rsidRDefault="00F02BCD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575B">
              <w:rPr>
                <w:rFonts w:ascii="Angsana New" w:hAnsi="Angsana New"/>
                <w:sz w:val="28"/>
                <w:szCs w:val="28"/>
              </w:rPr>
              <w:t>99.00</w:t>
            </w:r>
          </w:p>
        </w:tc>
      </w:tr>
      <w:tr w:rsidR="00F02BCD" w:rsidRPr="00DD4FA4" w:rsidTr="002F575B">
        <w:tc>
          <w:tcPr>
            <w:tcW w:w="2518" w:type="dxa"/>
            <w:vAlign w:val="center"/>
          </w:tcPr>
          <w:p w:rsidR="00F02BCD" w:rsidRPr="002F575B" w:rsidRDefault="00F02BCD" w:rsidP="00F02BCD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2F575B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2F575B">
              <w:rPr>
                <w:rFonts w:ascii="Angsana New" w:hAnsi="Angsana New" w:hint="cs"/>
                <w:sz w:val="28"/>
                <w:szCs w:val="28"/>
                <w:cs/>
              </w:rPr>
              <w:t>แพคเกจจิ้ง จำกัด</w:t>
            </w:r>
          </w:p>
        </w:tc>
        <w:tc>
          <w:tcPr>
            <w:tcW w:w="284" w:type="dxa"/>
            <w:vAlign w:val="center"/>
          </w:tcPr>
          <w:p w:rsidR="00F02BCD" w:rsidRPr="002F575B" w:rsidRDefault="00F02BCD" w:rsidP="00F02BCD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</w:tcPr>
          <w:p w:rsidR="00F02BCD" w:rsidRPr="002F575B" w:rsidRDefault="00F02BCD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575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83" w:type="dxa"/>
            <w:vAlign w:val="center"/>
          </w:tcPr>
          <w:p w:rsidR="00F02BCD" w:rsidRPr="002F575B" w:rsidRDefault="00F02BCD" w:rsidP="00F02BCD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:rsidR="00F02BCD" w:rsidRPr="002F575B" w:rsidRDefault="00F02BCD" w:rsidP="00F02BCD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2F575B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F02BCD" w:rsidRPr="002F575B" w:rsidRDefault="00F02BCD" w:rsidP="00F02BCD">
            <w:pPr>
              <w:spacing w:line="260" w:lineRule="atLeas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F02BCD" w:rsidRPr="00A81345" w:rsidRDefault="00F02BCD" w:rsidP="00F02BCD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F02BCD" w:rsidRPr="002F575B" w:rsidRDefault="00F02BCD" w:rsidP="00F02BCD">
            <w:pPr>
              <w:spacing w:line="260" w:lineRule="atLeas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F02BCD" w:rsidRPr="002F575B" w:rsidRDefault="00F02BCD" w:rsidP="00F02BCD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2BCD" w:rsidRPr="002F575B" w:rsidTr="002F575B">
        <w:tc>
          <w:tcPr>
            <w:tcW w:w="2518" w:type="dxa"/>
          </w:tcPr>
          <w:p w:rsidR="00F02BCD" w:rsidRPr="002F575B" w:rsidRDefault="00F02BCD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F02BCD" w:rsidRPr="002F575B" w:rsidRDefault="00F02BCD" w:rsidP="00F02BCD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02" w:type="dxa"/>
            <w:vAlign w:val="center"/>
          </w:tcPr>
          <w:p w:rsidR="00F02BCD" w:rsidRPr="002F575B" w:rsidRDefault="00F02BCD" w:rsidP="00F02BCD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F02BCD" w:rsidRPr="002F575B" w:rsidRDefault="00F02BCD" w:rsidP="00F02BCD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:rsidR="00F02BCD" w:rsidRPr="002F575B" w:rsidRDefault="00F02BCD" w:rsidP="00F02BCD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F02BCD" w:rsidRPr="002F575B" w:rsidRDefault="00F02BCD" w:rsidP="00F02BCD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1" w:type="dxa"/>
          </w:tcPr>
          <w:p w:rsidR="00F02BCD" w:rsidRPr="00A81345" w:rsidRDefault="00F02BCD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F02BCD" w:rsidRPr="002F575B" w:rsidRDefault="00F02BCD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0" w:type="dxa"/>
          </w:tcPr>
          <w:p w:rsidR="00F02BCD" w:rsidRPr="002F575B" w:rsidRDefault="00F02BCD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8513D" w:rsidRPr="00DD4FA4" w:rsidTr="002F575B">
        <w:tc>
          <w:tcPr>
            <w:tcW w:w="2518" w:type="dxa"/>
          </w:tcPr>
          <w:p w:rsidR="0008513D" w:rsidRPr="002F575B" w:rsidRDefault="0008513D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F575B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บริษัท </w:t>
            </w:r>
            <w:r w:rsidRPr="002F575B">
              <w:rPr>
                <w:rFonts w:ascii="Angsana New" w:hAnsi="Angsana New" w:hint="cs"/>
                <w:b/>
                <w:sz w:val="28"/>
                <w:szCs w:val="28"/>
                <w:cs/>
              </w:rPr>
              <w:t>โซลาร์ พีพีเอ็ม</w:t>
            </w:r>
            <w:r w:rsidRPr="002F575B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4" w:type="dxa"/>
            <w:vAlign w:val="center"/>
          </w:tcPr>
          <w:p w:rsidR="0008513D" w:rsidRPr="002F575B" w:rsidRDefault="0008513D" w:rsidP="00F02BCD">
            <w:pPr>
              <w:spacing w:line="8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402" w:type="dxa"/>
            <w:vAlign w:val="center"/>
          </w:tcPr>
          <w:p w:rsidR="0008513D" w:rsidRPr="002F575B" w:rsidRDefault="0008513D" w:rsidP="00F02BCD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F575B">
              <w:rPr>
                <w:rFonts w:ascii="Angsana New" w:hAnsi="Angsana New" w:hint="cs"/>
                <w:sz w:val="28"/>
                <w:szCs w:val="28"/>
                <w:cs/>
              </w:rPr>
              <w:t xml:space="preserve">เป็นตัวแทนจำหน่ายและให้บริการ </w:t>
            </w:r>
          </w:p>
        </w:tc>
        <w:tc>
          <w:tcPr>
            <w:tcW w:w="283" w:type="dxa"/>
            <w:vAlign w:val="center"/>
          </w:tcPr>
          <w:p w:rsidR="0008513D" w:rsidRPr="002F575B" w:rsidRDefault="0008513D" w:rsidP="00F02BCD">
            <w:pPr>
              <w:spacing w:line="8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:rsidR="0008513D" w:rsidRPr="002F575B" w:rsidRDefault="0008513D" w:rsidP="00F02BCD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575B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08513D" w:rsidRPr="002F575B" w:rsidRDefault="0008513D" w:rsidP="00F02BCD">
            <w:pPr>
              <w:spacing w:line="80" w:lineRule="atLeas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:rsidR="0008513D" w:rsidRPr="00A81345" w:rsidRDefault="0008513D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1345">
              <w:rPr>
                <w:rFonts w:ascii="Angsana New" w:hAnsi="Angsana New"/>
                <w:sz w:val="28"/>
                <w:szCs w:val="28"/>
              </w:rPr>
              <w:t>59.96</w:t>
            </w:r>
          </w:p>
        </w:tc>
        <w:tc>
          <w:tcPr>
            <w:tcW w:w="284" w:type="dxa"/>
          </w:tcPr>
          <w:p w:rsidR="0008513D" w:rsidRPr="002F575B" w:rsidRDefault="0008513D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08513D" w:rsidRPr="002F575B" w:rsidRDefault="0008513D" w:rsidP="007E1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575B">
              <w:rPr>
                <w:rFonts w:ascii="Angsana New" w:hAnsi="Angsana New"/>
                <w:sz w:val="28"/>
                <w:szCs w:val="28"/>
              </w:rPr>
              <w:t>59.96</w:t>
            </w:r>
          </w:p>
        </w:tc>
      </w:tr>
      <w:tr w:rsidR="00F02BCD" w:rsidRPr="00DD4FA4" w:rsidTr="002F575B">
        <w:tc>
          <w:tcPr>
            <w:tcW w:w="2518" w:type="dxa"/>
            <w:shd w:val="clear" w:color="auto" w:fill="auto"/>
          </w:tcPr>
          <w:p w:rsidR="00F02BCD" w:rsidRPr="002F575B" w:rsidRDefault="00F02BCD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center"/>
          </w:tcPr>
          <w:p w:rsidR="00F02BCD" w:rsidRPr="002F575B" w:rsidRDefault="00F02BCD" w:rsidP="00F02BCD">
            <w:pPr>
              <w:spacing w:line="8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402" w:type="dxa"/>
            <w:vAlign w:val="center"/>
          </w:tcPr>
          <w:p w:rsidR="00F02BCD" w:rsidRPr="002F575B" w:rsidRDefault="00F02BCD" w:rsidP="00F02BCD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2F575B">
              <w:rPr>
                <w:rFonts w:ascii="Angsana New" w:hAnsi="Angsana New" w:hint="cs"/>
                <w:sz w:val="28"/>
                <w:szCs w:val="28"/>
                <w:cs/>
              </w:rPr>
              <w:t>ออกแบบ จัดหา และติดตั้งอุปกรณ์ผลิต</w:t>
            </w:r>
          </w:p>
        </w:tc>
        <w:tc>
          <w:tcPr>
            <w:tcW w:w="283" w:type="dxa"/>
            <w:vAlign w:val="center"/>
          </w:tcPr>
          <w:p w:rsidR="00F02BCD" w:rsidRPr="002F575B" w:rsidRDefault="00F02BCD" w:rsidP="00F02BCD">
            <w:pPr>
              <w:spacing w:line="8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:rsidR="00F02BCD" w:rsidRPr="002F575B" w:rsidRDefault="00F02BCD" w:rsidP="00F02BCD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:rsidR="00F02BCD" w:rsidRPr="002F575B" w:rsidRDefault="00F02BCD" w:rsidP="00F02BCD">
            <w:pPr>
              <w:spacing w:line="80" w:lineRule="atLeas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:rsidR="00F02BCD" w:rsidRPr="00A81345" w:rsidRDefault="00F02BCD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F02BCD" w:rsidRPr="002F575B" w:rsidRDefault="00F02BCD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F02BCD" w:rsidRPr="002F575B" w:rsidRDefault="00F02BCD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2F575B" w:rsidRPr="00DD4FA4" w:rsidTr="002F575B">
        <w:tc>
          <w:tcPr>
            <w:tcW w:w="2518" w:type="dxa"/>
          </w:tcPr>
          <w:p w:rsidR="002F575B" w:rsidRPr="002F575B" w:rsidRDefault="002F575B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4" w:type="dxa"/>
            <w:vAlign w:val="center"/>
          </w:tcPr>
          <w:p w:rsidR="002F575B" w:rsidRPr="002F575B" w:rsidRDefault="002F575B" w:rsidP="00F02BCD">
            <w:pPr>
              <w:spacing w:line="8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402" w:type="dxa"/>
            <w:vAlign w:val="center"/>
          </w:tcPr>
          <w:p w:rsidR="002F575B" w:rsidRPr="002F575B" w:rsidRDefault="002F575B" w:rsidP="00F02BCD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2F575B">
              <w:rPr>
                <w:rFonts w:ascii="Angsana New" w:hAnsi="Angsana New" w:hint="cs"/>
                <w:sz w:val="28"/>
                <w:szCs w:val="28"/>
                <w:cs/>
              </w:rPr>
              <w:t>กระแสไฟฟ้าโดยใช้พลังงานทางเลือก และ</w:t>
            </w:r>
          </w:p>
        </w:tc>
        <w:tc>
          <w:tcPr>
            <w:tcW w:w="283" w:type="dxa"/>
            <w:vAlign w:val="center"/>
          </w:tcPr>
          <w:p w:rsidR="002F575B" w:rsidRPr="002F575B" w:rsidRDefault="002F575B" w:rsidP="00F02BCD">
            <w:pPr>
              <w:spacing w:line="8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:rsidR="002F575B" w:rsidRPr="002F575B" w:rsidRDefault="002F575B" w:rsidP="00F02BCD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:rsidR="002F575B" w:rsidRPr="002F575B" w:rsidRDefault="002F575B" w:rsidP="00F02BCD">
            <w:pPr>
              <w:spacing w:line="80" w:lineRule="atLeas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:rsidR="002F575B" w:rsidRPr="002F575B" w:rsidRDefault="002F575B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2F575B" w:rsidRPr="002F575B" w:rsidRDefault="002F575B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2F575B" w:rsidRPr="002F575B" w:rsidRDefault="002F575B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F02BCD" w:rsidRPr="00DD4FA4" w:rsidTr="002F575B">
        <w:tc>
          <w:tcPr>
            <w:tcW w:w="2518" w:type="dxa"/>
          </w:tcPr>
          <w:p w:rsidR="00F02BCD" w:rsidRPr="002F575B" w:rsidRDefault="00F02BCD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4" w:type="dxa"/>
            <w:vAlign w:val="center"/>
          </w:tcPr>
          <w:p w:rsidR="00F02BCD" w:rsidRPr="002F575B" w:rsidRDefault="00F02BCD" w:rsidP="00F02BCD">
            <w:pPr>
              <w:spacing w:line="8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402" w:type="dxa"/>
            <w:vAlign w:val="center"/>
          </w:tcPr>
          <w:p w:rsidR="00F02BCD" w:rsidRPr="002F575B" w:rsidRDefault="002F575B" w:rsidP="00F02BCD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2F575B">
              <w:rPr>
                <w:rFonts w:ascii="Angsana New" w:hAnsi="Angsana New" w:hint="cs"/>
                <w:sz w:val="28"/>
                <w:szCs w:val="28"/>
                <w:cs/>
              </w:rPr>
              <w:t>ประกอบแผงโซลาร์เซลล์เพื่อการส่งออก</w:t>
            </w:r>
          </w:p>
        </w:tc>
        <w:tc>
          <w:tcPr>
            <w:tcW w:w="283" w:type="dxa"/>
            <w:vAlign w:val="center"/>
          </w:tcPr>
          <w:p w:rsidR="00F02BCD" w:rsidRPr="002F575B" w:rsidRDefault="00F02BCD" w:rsidP="00F02BCD">
            <w:pPr>
              <w:spacing w:line="8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:rsidR="00F02BCD" w:rsidRPr="002F575B" w:rsidRDefault="00F02BCD" w:rsidP="00F02BCD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:rsidR="00F02BCD" w:rsidRPr="002F575B" w:rsidRDefault="00F02BCD" w:rsidP="00F02BCD">
            <w:pPr>
              <w:spacing w:line="80" w:lineRule="atLeas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:rsidR="00F02BCD" w:rsidRPr="002F575B" w:rsidRDefault="00F02BCD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F02BCD" w:rsidRPr="002F575B" w:rsidRDefault="00F02BCD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F02BCD" w:rsidRPr="002F575B" w:rsidRDefault="00F02BCD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</w:tbl>
    <w:p w:rsidR="00786147" w:rsidRPr="00786147" w:rsidRDefault="00786147" w:rsidP="0078614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 w:cs="Angsana New"/>
          <w:cs/>
        </w:rPr>
      </w:pPr>
      <w:r w:rsidRPr="00786147">
        <w:rPr>
          <w:rFonts w:ascii="Angsana New" w:hAnsi="Angsana New" w:cs="Angsana New"/>
          <w:cs/>
        </w:rPr>
        <w:lastRenderedPageBreak/>
        <w:t>รายกา</w:t>
      </w:r>
      <w:r w:rsidRPr="00786147">
        <w:rPr>
          <w:rFonts w:ascii="Angsana New" w:hAnsi="Angsana New" w:cs="Angsana New"/>
          <w:cs/>
          <w:lang w:val="en-US"/>
        </w:rPr>
        <w:t>ร</w:t>
      </w:r>
      <w:r w:rsidRPr="00786147">
        <w:rPr>
          <w:rFonts w:ascii="Angsana New" w:hAnsi="Angsana New" w:cs="Angsana New"/>
          <w:cs/>
        </w:rPr>
        <w:t>ที่มีนัยสำคัญระหว่างบริษัทกับบริษัทย่อยได้ถูกตัดรายการในการทำงบการเงินรวม</w:t>
      </w:r>
    </w:p>
    <w:p w:rsidR="00F02BCD" w:rsidRPr="006D7829" w:rsidRDefault="00F02BCD" w:rsidP="00F02BCD">
      <w:pPr>
        <w:rPr>
          <w:rFonts w:ascii="Angsana New" w:hAnsi="Angsana New"/>
          <w:sz w:val="16"/>
          <w:szCs w:val="16"/>
        </w:rPr>
      </w:pPr>
    </w:p>
    <w:p w:rsidR="008839D0" w:rsidRDefault="008839D0" w:rsidP="00883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235BFB">
        <w:rPr>
          <w:rFonts w:ascii="Angsana New" w:hAnsi="Angsana New"/>
          <w:sz w:val="30"/>
          <w:szCs w:val="30"/>
          <w:cs/>
        </w:rPr>
        <w:t xml:space="preserve"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 </w:t>
      </w:r>
      <w:r w:rsidRPr="00235BFB">
        <w:rPr>
          <w:rFonts w:ascii="Angsana New" w:hAnsi="Angsana New" w:hint="cs"/>
          <w:sz w:val="30"/>
          <w:szCs w:val="30"/>
          <w:cs/>
        </w:rPr>
        <w:t xml:space="preserve">   </w:t>
      </w:r>
      <w:r w:rsidRPr="00235BFB">
        <w:rPr>
          <w:rFonts w:ascii="Angsana New" w:hAnsi="Angsana New"/>
          <w:sz w:val="30"/>
          <w:szCs w:val="30"/>
          <w:cs/>
        </w:rPr>
        <w:t>ซึ่ง</w:t>
      </w:r>
      <w:r w:rsidRPr="00235BFB">
        <w:rPr>
          <w:rFonts w:ascii="Angsana New" w:hAnsi="Angsana New" w:hint="cs"/>
          <w:sz w:val="30"/>
          <w:szCs w:val="30"/>
          <w:cs/>
        </w:rPr>
        <w:t>ได้</w:t>
      </w:r>
      <w:r w:rsidRPr="00235BFB">
        <w:rPr>
          <w:rFonts w:ascii="Angsana New" w:hAnsi="Angsana New"/>
          <w:sz w:val="30"/>
          <w:szCs w:val="30"/>
          <w:cs/>
        </w:rPr>
        <w:t>นำเสนอ</w:t>
      </w:r>
      <w:r w:rsidR="00017AB4" w:rsidRPr="00B32B18">
        <w:rPr>
          <w:rFonts w:ascii="Angsana New" w:hAnsi="Angsana New"/>
          <w:sz w:val="30"/>
          <w:szCs w:val="30"/>
          <w:cs/>
        </w:rPr>
        <w:t>เพื่อวัตถุประสงค์ของการรายงาน</w:t>
      </w:r>
      <w:r w:rsidR="00017AB4" w:rsidRPr="00B32B18">
        <w:rPr>
          <w:rFonts w:ascii="Angsana New" w:hAnsi="Angsana New" w:hint="cs"/>
          <w:sz w:val="30"/>
          <w:szCs w:val="30"/>
          <w:cs/>
        </w:rPr>
        <w:t>ทางการเงินเพื่อใช้</w:t>
      </w:r>
      <w:r w:rsidR="00017AB4" w:rsidRPr="00B32B18">
        <w:rPr>
          <w:rFonts w:ascii="Angsana New" w:hAnsi="Angsana New"/>
          <w:sz w:val="30"/>
          <w:szCs w:val="30"/>
          <w:cs/>
        </w:rPr>
        <w:t>ในประเทศ</w:t>
      </w:r>
    </w:p>
    <w:p w:rsidR="008839D0" w:rsidRPr="00FA287A" w:rsidRDefault="008839D0" w:rsidP="00883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8839D0" w:rsidRDefault="008839D0" w:rsidP="00883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A287A">
        <w:rPr>
          <w:rFonts w:ascii="Angsana New" w:hAnsi="Angsana New"/>
          <w:sz w:val="30"/>
          <w:szCs w:val="30"/>
          <w:cs/>
        </w:rPr>
        <w:t>สภาวิชาชีพบัญชีได้ปรับปรุง</w:t>
      </w:r>
      <w:r w:rsidR="004A45AB" w:rsidRPr="00FA287A">
        <w:rPr>
          <w:rFonts w:ascii="Angsana New" w:hAnsi="Angsana New"/>
          <w:sz w:val="30"/>
          <w:szCs w:val="30"/>
          <w:cs/>
        </w:rPr>
        <w:t>มาตร</w:t>
      </w:r>
      <w:r w:rsidR="004A45AB">
        <w:rPr>
          <w:rFonts w:ascii="Angsana New" w:hAnsi="Angsana New"/>
          <w:sz w:val="30"/>
          <w:szCs w:val="30"/>
          <w:cs/>
        </w:rPr>
        <w:t>ฐานการรายงานทางการเงินหลายฉบับ</w:t>
      </w:r>
      <w:r w:rsidR="004A45AB" w:rsidRPr="00FA287A">
        <w:rPr>
          <w:rFonts w:ascii="Angsana New" w:hAnsi="Angsana New"/>
          <w:sz w:val="30"/>
          <w:szCs w:val="30"/>
          <w:cs/>
        </w:rPr>
        <w:t xml:space="preserve"> </w:t>
      </w:r>
      <w:r w:rsidR="004A45AB">
        <w:rPr>
          <w:rFonts w:ascii="Angsana New" w:hAnsi="Angsana New" w:hint="cs"/>
          <w:sz w:val="30"/>
          <w:szCs w:val="30"/>
          <w:cs/>
        </w:rPr>
        <w:t>(</w:t>
      </w:r>
      <w:r w:rsidR="002F575B" w:rsidRPr="00FA287A">
        <w:rPr>
          <w:rFonts w:ascii="Angsana New" w:hAnsi="Angsana New"/>
          <w:sz w:val="30"/>
          <w:szCs w:val="30"/>
          <w:cs/>
        </w:rPr>
        <w:t xml:space="preserve">มาตรฐานการบัญชี </w:t>
      </w:r>
      <w:r w:rsidRPr="00FA287A">
        <w:rPr>
          <w:rFonts w:ascii="Angsana New" w:hAnsi="Angsana New"/>
          <w:sz w:val="30"/>
          <w:szCs w:val="30"/>
          <w:cs/>
        </w:rPr>
        <w:t xml:space="preserve">การตีความมาตรฐานการบัญชี </w:t>
      </w:r>
      <w:r w:rsidR="004A45AB" w:rsidRPr="00FA287A">
        <w:rPr>
          <w:rFonts w:ascii="Angsana New" w:hAnsi="Angsana New"/>
          <w:sz w:val="30"/>
          <w:szCs w:val="30"/>
          <w:cs/>
        </w:rPr>
        <w:t>มาตร</w:t>
      </w:r>
      <w:r w:rsidR="004A45AB">
        <w:rPr>
          <w:rFonts w:ascii="Angsana New" w:hAnsi="Angsana New"/>
          <w:sz w:val="30"/>
          <w:szCs w:val="30"/>
          <w:cs/>
        </w:rPr>
        <w:t>ฐานการรายงานทางการเงิน</w:t>
      </w:r>
      <w:r w:rsidRPr="00FA287A">
        <w:rPr>
          <w:rFonts w:ascii="Angsana New" w:hAnsi="Angsana New"/>
          <w:sz w:val="30"/>
          <w:szCs w:val="30"/>
          <w:cs/>
        </w:rPr>
        <w:t>และการตีความมาตรฐานการรายงานทางการเงิน</w:t>
      </w:r>
      <w:r w:rsidR="004A45AB">
        <w:rPr>
          <w:rFonts w:ascii="Angsana New" w:hAnsi="Angsana New" w:hint="cs"/>
          <w:sz w:val="30"/>
          <w:szCs w:val="30"/>
          <w:cs/>
        </w:rPr>
        <w:t>)</w:t>
      </w:r>
      <w:r w:rsidRPr="00FA287A">
        <w:rPr>
          <w:rFonts w:ascii="Angsana New" w:hAnsi="Angsana New"/>
          <w:sz w:val="30"/>
          <w:szCs w:val="30"/>
          <w:cs/>
        </w:rPr>
        <w:t xml:space="preserve"> ซึ่งมีผลบังคับสำหรับรอบระยะเวลาบัญชีที่เริ่ม</w:t>
      </w:r>
      <w:r w:rsidR="002F575B">
        <w:rPr>
          <w:rFonts w:ascii="Angsana New" w:hAnsi="Angsana New" w:hint="cs"/>
          <w:sz w:val="30"/>
          <w:szCs w:val="30"/>
          <w:cs/>
        </w:rPr>
        <w:t>ต้น</w:t>
      </w:r>
      <w:r w:rsidRPr="00FA287A">
        <w:rPr>
          <w:rFonts w:ascii="Angsana New" w:hAnsi="Angsana New"/>
          <w:sz w:val="30"/>
          <w:szCs w:val="30"/>
          <w:cs/>
        </w:rPr>
        <w:t xml:space="preserve">ในหรือหลังวันที่ </w:t>
      </w:r>
      <w:r w:rsidRPr="00FA287A">
        <w:rPr>
          <w:rFonts w:ascii="Angsana New" w:hAnsi="Angsana New"/>
          <w:sz w:val="30"/>
          <w:szCs w:val="30"/>
        </w:rPr>
        <w:t xml:space="preserve">1 </w:t>
      </w:r>
      <w:r w:rsidRPr="00FA287A">
        <w:rPr>
          <w:rFonts w:ascii="Angsana New" w:hAnsi="Angsana New"/>
          <w:sz w:val="30"/>
          <w:szCs w:val="30"/>
          <w:cs/>
        </w:rPr>
        <w:t xml:space="preserve">มกราคม </w:t>
      </w:r>
      <w:r w:rsidR="007F1DF3">
        <w:rPr>
          <w:rFonts w:ascii="Angsana New" w:hAnsi="Angsana New"/>
          <w:sz w:val="30"/>
          <w:szCs w:val="30"/>
        </w:rPr>
        <w:t>2560</w:t>
      </w:r>
      <w:r w:rsidRPr="00FA287A">
        <w:rPr>
          <w:rFonts w:ascii="Angsana New" w:hAnsi="Angsana New"/>
          <w:sz w:val="30"/>
          <w:szCs w:val="30"/>
        </w:rPr>
        <w:t xml:space="preserve"> </w:t>
      </w:r>
      <w:r w:rsidR="002F575B">
        <w:rPr>
          <w:rFonts w:ascii="Angsana New" w:hAnsi="Angsana New"/>
          <w:sz w:val="30"/>
          <w:szCs w:val="30"/>
          <w:cs/>
        </w:rPr>
        <w:t>การ</w:t>
      </w:r>
      <w:r w:rsidR="002F575B">
        <w:rPr>
          <w:rFonts w:ascii="Angsana New" w:hAnsi="Angsana New" w:hint="cs"/>
          <w:sz w:val="30"/>
          <w:szCs w:val="30"/>
          <w:cs/>
        </w:rPr>
        <w:t>นำ</w:t>
      </w:r>
      <w:r w:rsidRPr="00FA287A">
        <w:rPr>
          <w:rFonts w:ascii="Angsana New" w:hAnsi="Angsana New"/>
          <w:sz w:val="30"/>
          <w:szCs w:val="30"/>
          <w:cs/>
        </w:rPr>
        <w:t>มาตรฐานการรายงานทางการเงินดังกล่าว</w:t>
      </w:r>
      <w:r w:rsidR="00893576">
        <w:rPr>
          <w:rFonts w:ascii="Angsana New" w:hAnsi="Angsana New" w:hint="cs"/>
          <w:sz w:val="30"/>
          <w:szCs w:val="30"/>
          <w:cs/>
        </w:rPr>
        <w:t>มาถือปฏิบัติ</w:t>
      </w:r>
      <w:r w:rsidRPr="00FA287A">
        <w:rPr>
          <w:rFonts w:ascii="Angsana New" w:hAnsi="Angsana New"/>
          <w:sz w:val="30"/>
          <w:szCs w:val="30"/>
          <w:cs/>
        </w:rPr>
        <w:t>ไม่มีผลกระทบที่มีสาระสำคัญต่อข้อมูลทางการเงินของ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FA287A">
        <w:rPr>
          <w:rFonts w:ascii="Angsana New" w:hAnsi="Angsana New"/>
          <w:sz w:val="30"/>
          <w:szCs w:val="30"/>
          <w:cs/>
        </w:rPr>
        <w:t xml:space="preserve">บริษัท  </w:t>
      </w:r>
    </w:p>
    <w:p w:rsidR="008839D0" w:rsidRPr="00992B5D" w:rsidRDefault="008839D0" w:rsidP="00883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8839D0" w:rsidRDefault="008839D0" w:rsidP="00883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ด้ใช้นโยบายการบัญชีที่สำคัญและวิธีการคำนวณในข้อมูลทางการเงินระหว่างกาลสำหรับงวดสามเดือน</w:t>
      </w:r>
      <w:r w:rsidR="00297124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7F1DF3">
        <w:rPr>
          <w:rFonts w:ascii="Angsana New" w:hAnsi="Angsana New"/>
          <w:sz w:val="30"/>
          <w:szCs w:val="30"/>
        </w:rPr>
        <w:t>31</w:t>
      </w:r>
      <w:r w:rsidR="006703FF">
        <w:rPr>
          <w:rFonts w:ascii="Angsana New" w:hAnsi="Angsana New"/>
          <w:sz w:val="30"/>
          <w:szCs w:val="30"/>
        </w:rPr>
        <w:t xml:space="preserve"> </w:t>
      </w:r>
      <w:r w:rsidR="007F1DF3">
        <w:rPr>
          <w:rFonts w:ascii="Angsana New" w:hAnsi="Angsana New" w:hint="cs"/>
          <w:sz w:val="30"/>
          <w:szCs w:val="30"/>
          <w:cs/>
        </w:rPr>
        <w:t>มีนาคม 2560</w:t>
      </w:r>
      <w:r w:rsidR="004926BE">
        <w:rPr>
          <w:rFonts w:ascii="Angsana New" w:hAnsi="Angsana New" w:hint="cs"/>
          <w:sz w:val="30"/>
          <w:szCs w:val="30"/>
          <w:cs/>
        </w:rPr>
        <w:t xml:space="preserve"> และ 255</w:t>
      </w:r>
      <w:r w:rsidR="007F1DF3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เช่นเดียวกับที่ใช้สำหรับการจัดทำงบการเงินประจำปีสิ้นสุดวันที่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255</w:t>
      </w:r>
      <w:r w:rsidR="007F1DF3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 xml:space="preserve"> </w:t>
      </w:r>
    </w:p>
    <w:p w:rsidR="00800919" w:rsidRDefault="00800919" w:rsidP="00442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442DE0" w:rsidRDefault="00792D39" w:rsidP="00442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442DE0">
        <w:rPr>
          <w:rFonts w:ascii="Angsana New" w:hAnsi="Angsana New"/>
          <w:b/>
          <w:bCs/>
          <w:sz w:val="30"/>
          <w:szCs w:val="30"/>
        </w:rPr>
        <w:t>.</w:t>
      </w:r>
      <w:r w:rsidR="00442DE0">
        <w:rPr>
          <w:rFonts w:ascii="Angsana New" w:hAnsi="Angsana New"/>
          <w:b/>
          <w:bCs/>
          <w:sz w:val="30"/>
          <w:szCs w:val="30"/>
        </w:rPr>
        <w:tab/>
      </w:r>
      <w:r w:rsidR="00017AB4" w:rsidRPr="00017AB4">
        <w:rPr>
          <w:rFonts w:ascii="Angsana New" w:hAnsi="Angsana New"/>
          <w:b/>
          <w:bCs/>
          <w:sz w:val="30"/>
          <w:szCs w:val="30"/>
          <w:cs/>
        </w:rPr>
        <w:t>รายการบัญชีและยอดคงเหลือกับบุคคลหรือกิจการที่เกี่ยวข้องกัน</w:t>
      </w:r>
    </w:p>
    <w:p w:rsidR="004926BE" w:rsidRDefault="004926BE" w:rsidP="007A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240" w:lineRule="auto"/>
        <w:ind w:right="-313"/>
        <w:rPr>
          <w:rFonts w:ascii="Angsana New" w:hAnsi="Angsana New"/>
          <w:b/>
          <w:bCs/>
          <w:sz w:val="16"/>
          <w:szCs w:val="16"/>
        </w:rPr>
      </w:pPr>
    </w:p>
    <w:p w:rsidR="007C0BF1" w:rsidRDefault="007C0BF1" w:rsidP="007C0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34CA3">
        <w:rPr>
          <w:rFonts w:ascii="Angsana New" w:hAnsi="Angsana New"/>
          <w:sz w:val="30"/>
          <w:szCs w:val="30"/>
          <w:cs/>
        </w:rPr>
        <w:t>รายการบัญชีกับ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C34CA3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8B0F7F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C34CA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F1DF3">
        <w:rPr>
          <w:rFonts w:ascii="Angsana New" w:hAnsi="Angsana New"/>
          <w:sz w:val="30"/>
          <w:szCs w:val="30"/>
          <w:cs/>
        </w:rPr>
        <w:t>3</w:t>
      </w:r>
      <w:r w:rsidR="007F1DF3">
        <w:rPr>
          <w:rFonts w:ascii="Angsana New" w:hAnsi="Angsana New" w:hint="cs"/>
          <w:sz w:val="30"/>
          <w:szCs w:val="30"/>
          <w:cs/>
        </w:rPr>
        <w:t>1</w:t>
      </w:r>
      <w:r w:rsidR="00165D77">
        <w:rPr>
          <w:rFonts w:ascii="Angsana New" w:hAnsi="Angsana New"/>
          <w:sz w:val="30"/>
          <w:szCs w:val="30"/>
          <w:cs/>
        </w:rPr>
        <w:t xml:space="preserve"> </w:t>
      </w:r>
      <w:r w:rsidR="007F1DF3">
        <w:rPr>
          <w:rFonts w:ascii="Angsana New" w:hAnsi="Angsana New" w:hint="cs"/>
          <w:sz w:val="30"/>
          <w:szCs w:val="30"/>
          <w:cs/>
        </w:rPr>
        <w:t>มีนาคม</w:t>
      </w:r>
      <w:r w:rsidRPr="00C34CA3">
        <w:rPr>
          <w:rFonts w:ascii="Angsana New" w:hAnsi="Angsana New"/>
          <w:sz w:val="30"/>
          <w:szCs w:val="30"/>
          <w:cs/>
        </w:rPr>
        <w:t xml:space="preserve"> </w:t>
      </w:r>
      <w:r w:rsidR="007F1DF3">
        <w:rPr>
          <w:rFonts w:ascii="Angsana New" w:hAnsi="Angsana New"/>
          <w:sz w:val="30"/>
          <w:szCs w:val="30"/>
          <w:cs/>
        </w:rPr>
        <w:t>25</w:t>
      </w:r>
      <w:r w:rsidR="007F1DF3">
        <w:rPr>
          <w:rFonts w:ascii="Angsana New" w:hAnsi="Angsana New" w:hint="cs"/>
          <w:sz w:val="30"/>
          <w:szCs w:val="30"/>
          <w:cs/>
        </w:rPr>
        <w:t>60</w:t>
      </w:r>
      <w:r w:rsidRPr="00C34CA3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  <w:cs/>
        </w:rPr>
        <w:t>255</w:t>
      </w:r>
      <w:r w:rsidR="007F1DF3">
        <w:rPr>
          <w:rFonts w:ascii="Angsana New" w:hAnsi="Angsana New"/>
          <w:sz w:val="30"/>
          <w:szCs w:val="30"/>
        </w:rPr>
        <w:t>9</w:t>
      </w:r>
      <w:r w:rsidRPr="00C34CA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7C0BF1" w:rsidRPr="00B05D1F" w:rsidRDefault="007C0BF1" w:rsidP="007C0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10173" w:type="dxa"/>
        <w:tblLook w:val="01E0"/>
      </w:tblPr>
      <w:tblGrid>
        <w:gridCol w:w="4077"/>
        <w:gridCol w:w="1418"/>
        <w:gridCol w:w="236"/>
        <w:gridCol w:w="1286"/>
        <w:gridCol w:w="271"/>
        <w:gridCol w:w="1268"/>
        <w:gridCol w:w="260"/>
        <w:gridCol w:w="1357"/>
      </w:tblGrid>
      <w:tr w:rsidR="007C0BF1" w:rsidRPr="00C34CA3" w:rsidTr="004C3090">
        <w:tc>
          <w:tcPr>
            <w:tcW w:w="4077" w:type="dxa"/>
          </w:tcPr>
          <w:p w:rsidR="007C0BF1" w:rsidRPr="00C34CA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6" w:type="dxa"/>
            <w:gridSpan w:val="7"/>
            <w:tcBorders>
              <w:bottom w:val="single" w:sz="4" w:space="0" w:color="auto"/>
            </w:tcBorders>
          </w:tcPr>
          <w:p w:rsidR="007C0BF1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4CA3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7C0BF1" w:rsidRPr="00C34CA3" w:rsidTr="004C3090">
        <w:tc>
          <w:tcPr>
            <w:tcW w:w="4077" w:type="dxa"/>
          </w:tcPr>
          <w:p w:rsidR="007C0BF1" w:rsidRPr="00C34CA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C0BF1" w:rsidRPr="00C34CA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7C0BF1" w:rsidRPr="00C34CA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5" w:type="dxa"/>
            <w:gridSpan w:val="3"/>
            <w:tcBorders>
              <w:top w:val="single" w:sz="4" w:space="0" w:color="auto"/>
            </w:tcBorders>
          </w:tcPr>
          <w:p w:rsidR="007C0BF1" w:rsidRPr="00C34CA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61F3" w:rsidRPr="001C0017" w:rsidTr="004C3090">
        <w:tc>
          <w:tcPr>
            <w:tcW w:w="4077" w:type="dxa"/>
          </w:tcPr>
          <w:p w:rsidR="009A61F3" w:rsidRPr="00C34CA3" w:rsidRDefault="009A61F3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A61F3" w:rsidRDefault="009A61F3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9A61F3" w:rsidRDefault="009A61F3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9A61F3" w:rsidRDefault="009A61F3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1" w:type="dxa"/>
          </w:tcPr>
          <w:p w:rsidR="009A61F3" w:rsidRDefault="009A61F3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:rsidR="009A61F3" w:rsidRDefault="009A61F3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60" w:type="dxa"/>
            <w:tcBorders>
              <w:top w:val="single" w:sz="4" w:space="0" w:color="auto"/>
            </w:tcBorders>
          </w:tcPr>
          <w:p w:rsidR="009A61F3" w:rsidRDefault="009A61F3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:rsidR="009A61F3" w:rsidRDefault="009A61F3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7C0BF1" w:rsidRPr="00200525" w:rsidTr="004C3090">
        <w:tc>
          <w:tcPr>
            <w:tcW w:w="4077" w:type="dxa"/>
          </w:tcPr>
          <w:p w:rsidR="007C0BF1" w:rsidRPr="004A2990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C0BF1" w:rsidRPr="00D60CB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236" w:type="dxa"/>
          </w:tcPr>
          <w:p w:rsidR="007C0BF1" w:rsidRPr="00D60CB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7C0BF1" w:rsidRPr="00D60CB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271" w:type="dxa"/>
          </w:tcPr>
          <w:p w:rsidR="007C0BF1" w:rsidRPr="00D60CB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68" w:type="dxa"/>
          </w:tcPr>
          <w:p w:rsidR="007C0BF1" w:rsidRPr="00D60CB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260" w:type="dxa"/>
          </w:tcPr>
          <w:p w:rsidR="007C0BF1" w:rsidRPr="00F51F88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</w:tcPr>
          <w:p w:rsidR="007C0BF1" w:rsidRPr="00200525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C3090" w:rsidRPr="00DE72A9" w:rsidTr="004C3090">
        <w:tc>
          <w:tcPr>
            <w:tcW w:w="4077" w:type="dxa"/>
          </w:tcPr>
          <w:p w:rsidR="004C3090" w:rsidRPr="00AE015C" w:rsidRDefault="004C3090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รายได้จากการขายสินค้า 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4C3090" w:rsidRPr="00891A83" w:rsidRDefault="004C3090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C3090" w:rsidRPr="00891A83" w:rsidRDefault="004C3090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bottom w:val="double" w:sz="4" w:space="0" w:color="auto"/>
            </w:tcBorders>
          </w:tcPr>
          <w:p w:rsidR="004C3090" w:rsidRPr="00891A83" w:rsidRDefault="004C3090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4C3090" w:rsidRPr="00D60CB3" w:rsidRDefault="004C3090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  <w:shd w:val="clear" w:color="auto" w:fill="auto"/>
          </w:tcPr>
          <w:p w:rsidR="004C3090" w:rsidRPr="00963789" w:rsidRDefault="00963789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789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4C3090" w:rsidRPr="0096378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963789">
              <w:rPr>
                <w:rFonts w:ascii="Angsana New" w:hAnsi="Angsana New"/>
                <w:bCs/>
                <w:sz w:val="30"/>
                <w:szCs w:val="30"/>
              </w:rPr>
              <w:t>320</w:t>
            </w:r>
          </w:p>
        </w:tc>
        <w:tc>
          <w:tcPr>
            <w:tcW w:w="260" w:type="dxa"/>
          </w:tcPr>
          <w:p w:rsidR="004C3090" w:rsidRPr="00F5193E" w:rsidRDefault="004C3090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double" w:sz="4" w:space="0" w:color="auto"/>
            </w:tcBorders>
          </w:tcPr>
          <w:p w:rsidR="004C3090" w:rsidRPr="00F355C9" w:rsidRDefault="004C3090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4,147</w:t>
            </w:r>
          </w:p>
        </w:tc>
      </w:tr>
      <w:tr w:rsidR="00963789" w:rsidRPr="00740BD6" w:rsidTr="004C3090">
        <w:tc>
          <w:tcPr>
            <w:tcW w:w="4077" w:type="dxa"/>
          </w:tcPr>
          <w:p w:rsidR="00963789" w:rsidRDefault="00963789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963789" w:rsidRPr="00891A83" w:rsidRDefault="00963789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63789" w:rsidRPr="00891A83" w:rsidRDefault="00963789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:rsidR="00963789" w:rsidRPr="00891A83" w:rsidRDefault="00963789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963789" w:rsidRPr="00740BD6" w:rsidRDefault="00963789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63789" w:rsidRPr="00963789" w:rsidRDefault="00963789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</w:t>
            </w:r>
          </w:p>
        </w:tc>
        <w:tc>
          <w:tcPr>
            <w:tcW w:w="260" w:type="dxa"/>
          </w:tcPr>
          <w:p w:rsidR="00963789" w:rsidRPr="00740BD6" w:rsidRDefault="00963789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double" w:sz="4" w:space="0" w:color="auto"/>
              <w:bottom w:val="double" w:sz="4" w:space="0" w:color="auto"/>
            </w:tcBorders>
          </w:tcPr>
          <w:p w:rsidR="00963789" w:rsidRPr="00891A83" w:rsidRDefault="00963789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0D76B2" w:rsidRPr="00740BD6" w:rsidTr="004C3090">
        <w:tc>
          <w:tcPr>
            <w:tcW w:w="4077" w:type="dxa"/>
          </w:tcPr>
          <w:p w:rsidR="000D76B2" w:rsidRPr="00F37565" w:rsidRDefault="000D76B2" w:rsidP="000D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D76B2" w:rsidRPr="00891A83" w:rsidRDefault="000D76B2" w:rsidP="000D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D76B2" w:rsidRPr="00891A83" w:rsidRDefault="000D76B2" w:rsidP="000D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:rsidR="000D76B2" w:rsidRPr="00891A83" w:rsidRDefault="000D76B2" w:rsidP="000D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0D76B2" w:rsidRPr="00740BD6" w:rsidRDefault="000D76B2" w:rsidP="000D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D76B2" w:rsidRPr="00963789" w:rsidRDefault="000D76B2" w:rsidP="000D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627</w:t>
            </w:r>
          </w:p>
        </w:tc>
        <w:tc>
          <w:tcPr>
            <w:tcW w:w="260" w:type="dxa"/>
          </w:tcPr>
          <w:p w:rsidR="000D76B2" w:rsidRPr="00740BD6" w:rsidRDefault="000D76B2" w:rsidP="000D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7" w:type="dxa"/>
            <w:tcBorders>
              <w:top w:val="double" w:sz="4" w:space="0" w:color="auto"/>
              <w:bottom w:val="double" w:sz="4" w:space="0" w:color="auto"/>
            </w:tcBorders>
          </w:tcPr>
          <w:p w:rsidR="000D76B2" w:rsidRPr="00F355C9" w:rsidRDefault="000D76B2" w:rsidP="000D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82</w:t>
            </w:r>
          </w:p>
        </w:tc>
      </w:tr>
      <w:tr w:rsidR="000D76B2" w:rsidRPr="00740BD6" w:rsidTr="004C3090">
        <w:tc>
          <w:tcPr>
            <w:tcW w:w="4077" w:type="dxa"/>
          </w:tcPr>
          <w:p w:rsidR="000D76B2" w:rsidRDefault="000D76B2" w:rsidP="000D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D76B2" w:rsidRPr="00891A83" w:rsidRDefault="000D76B2" w:rsidP="000D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D76B2" w:rsidRPr="00891A83" w:rsidRDefault="000D76B2" w:rsidP="000D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:rsidR="000D76B2" w:rsidRPr="00891A83" w:rsidRDefault="000D76B2" w:rsidP="000D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0D76B2" w:rsidRPr="00740BD6" w:rsidRDefault="000D76B2" w:rsidP="000D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D76B2" w:rsidRPr="00963789" w:rsidRDefault="000D76B2" w:rsidP="000D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438</w:t>
            </w:r>
          </w:p>
        </w:tc>
        <w:tc>
          <w:tcPr>
            <w:tcW w:w="260" w:type="dxa"/>
          </w:tcPr>
          <w:p w:rsidR="000D76B2" w:rsidRDefault="000D76B2" w:rsidP="000D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double" w:sz="4" w:space="0" w:color="auto"/>
              <w:bottom w:val="double" w:sz="4" w:space="0" w:color="auto"/>
            </w:tcBorders>
          </w:tcPr>
          <w:p w:rsidR="000D76B2" w:rsidRPr="00F355C9" w:rsidRDefault="000D76B2" w:rsidP="000D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260</w:t>
            </w:r>
          </w:p>
        </w:tc>
      </w:tr>
      <w:tr w:rsidR="004C3090" w:rsidRPr="00740BD6" w:rsidTr="004C3090">
        <w:tc>
          <w:tcPr>
            <w:tcW w:w="4077" w:type="dxa"/>
          </w:tcPr>
          <w:p w:rsidR="004C3090" w:rsidRDefault="004C3090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4C3090" w:rsidRPr="00891A83" w:rsidRDefault="004C3090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C3090" w:rsidRPr="00891A83" w:rsidRDefault="004C3090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:rsidR="004C3090" w:rsidRPr="00891A83" w:rsidRDefault="004C3090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4C3090" w:rsidRPr="00740BD6" w:rsidRDefault="004C3090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4C3090" w:rsidRPr="009A61F3" w:rsidRDefault="004C3090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96378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:rsidR="004C3090" w:rsidRPr="00740BD6" w:rsidRDefault="004C3090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double" w:sz="4" w:space="0" w:color="auto"/>
              <w:bottom w:val="double" w:sz="4" w:space="0" w:color="auto"/>
            </w:tcBorders>
          </w:tcPr>
          <w:p w:rsidR="004C3090" w:rsidRPr="00F355C9" w:rsidRDefault="004C3090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108</w:t>
            </w:r>
          </w:p>
        </w:tc>
      </w:tr>
      <w:tr w:rsidR="00963789" w:rsidRPr="00740BD6" w:rsidTr="004C3090">
        <w:tc>
          <w:tcPr>
            <w:tcW w:w="4077" w:type="dxa"/>
          </w:tcPr>
          <w:p w:rsidR="00963789" w:rsidRDefault="00963789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963789" w:rsidRPr="00891A83" w:rsidRDefault="00963789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63789" w:rsidRPr="00891A83" w:rsidRDefault="00963789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:rsidR="00963789" w:rsidRPr="00891A83" w:rsidRDefault="00963789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963789" w:rsidRPr="00740BD6" w:rsidRDefault="00963789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63789" w:rsidRPr="00963789" w:rsidRDefault="00963789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535</w:t>
            </w:r>
          </w:p>
        </w:tc>
        <w:tc>
          <w:tcPr>
            <w:tcW w:w="260" w:type="dxa"/>
          </w:tcPr>
          <w:p w:rsidR="00963789" w:rsidRDefault="00963789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double" w:sz="4" w:space="0" w:color="auto"/>
              <w:bottom w:val="double" w:sz="4" w:space="0" w:color="auto"/>
            </w:tcBorders>
          </w:tcPr>
          <w:p w:rsidR="00963789" w:rsidRPr="009A61F3" w:rsidRDefault="00963789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96378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7C0BF1" w:rsidRPr="00A32D33" w:rsidTr="004C3090">
        <w:tc>
          <w:tcPr>
            <w:tcW w:w="4077" w:type="dxa"/>
          </w:tcPr>
          <w:p w:rsidR="007C0BF1" w:rsidRPr="00A32D3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7C0BF1" w:rsidRPr="00014B16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:rsidR="007C0BF1" w:rsidRPr="0002046D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1286" w:type="dxa"/>
            <w:tcBorders>
              <w:top w:val="double" w:sz="4" w:space="0" w:color="auto"/>
            </w:tcBorders>
          </w:tcPr>
          <w:p w:rsidR="007C0BF1" w:rsidRPr="0002046D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271" w:type="dxa"/>
          </w:tcPr>
          <w:p w:rsidR="007C0BF1" w:rsidRPr="00A32D3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</w:tcPr>
          <w:p w:rsidR="007C0BF1" w:rsidRPr="003F369F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60" w:type="dxa"/>
          </w:tcPr>
          <w:p w:rsidR="007C0BF1" w:rsidRPr="00A32D3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double" w:sz="4" w:space="0" w:color="auto"/>
            </w:tcBorders>
          </w:tcPr>
          <w:p w:rsidR="007C0BF1" w:rsidRPr="00A32D3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</w:tbl>
    <w:p w:rsidR="00C83401" w:rsidRDefault="00C83401">
      <w:r>
        <w:br w:type="page"/>
      </w:r>
    </w:p>
    <w:tbl>
      <w:tblPr>
        <w:tblW w:w="10173" w:type="dxa"/>
        <w:tblLook w:val="01E0"/>
      </w:tblPr>
      <w:tblGrid>
        <w:gridCol w:w="4077"/>
        <w:gridCol w:w="1418"/>
        <w:gridCol w:w="236"/>
        <w:gridCol w:w="1286"/>
        <w:gridCol w:w="271"/>
        <w:gridCol w:w="1268"/>
        <w:gridCol w:w="260"/>
        <w:gridCol w:w="1357"/>
      </w:tblGrid>
      <w:tr w:rsidR="00C83401" w:rsidTr="004C3090">
        <w:tc>
          <w:tcPr>
            <w:tcW w:w="4077" w:type="dxa"/>
          </w:tcPr>
          <w:p w:rsidR="00C83401" w:rsidRPr="00C34CA3" w:rsidRDefault="00C83401" w:rsidP="0082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br w:type="page"/>
            </w:r>
          </w:p>
        </w:tc>
        <w:tc>
          <w:tcPr>
            <w:tcW w:w="6096" w:type="dxa"/>
            <w:gridSpan w:val="7"/>
            <w:tcBorders>
              <w:bottom w:val="single" w:sz="4" w:space="0" w:color="auto"/>
            </w:tcBorders>
          </w:tcPr>
          <w:p w:rsidR="00C83401" w:rsidRDefault="00C83401" w:rsidP="0082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4CA3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C83401" w:rsidRPr="00C34CA3" w:rsidTr="004C3090">
        <w:tc>
          <w:tcPr>
            <w:tcW w:w="4077" w:type="dxa"/>
          </w:tcPr>
          <w:p w:rsidR="00C83401" w:rsidRPr="00C34CA3" w:rsidRDefault="00C83401" w:rsidP="0082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83401" w:rsidRPr="00C34CA3" w:rsidRDefault="00C83401" w:rsidP="0082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C83401" w:rsidRPr="00C34CA3" w:rsidRDefault="00C83401" w:rsidP="0082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5" w:type="dxa"/>
            <w:gridSpan w:val="3"/>
            <w:tcBorders>
              <w:top w:val="single" w:sz="4" w:space="0" w:color="auto"/>
            </w:tcBorders>
          </w:tcPr>
          <w:p w:rsidR="00C83401" w:rsidRPr="00C34CA3" w:rsidRDefault="00C83401" w:rsidP="0082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61F3" w:rsidRPr="0002514E" w:rsidTr="004C3090">
        <w:tc>
          <w:tcPr>
            <w:tcW w:w="4077" w:type="dxa"/>
          </w:tcPr>
          <w:p w:rsidR="009A61F3" w:rsidRPr="00C34CA3" w:rsidRDefault="009A61F3" w:rsidP="0082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A61F3" w:rsidRDefault="009A61F3" w:rsidP="0082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9A61F3" w:rsidRDefault="009A61F3" w:rsidP="0082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9A61F3" w:rsidRDefault="009A61F3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1" w:type="dxa"/>
          </w:tcPr>
          <w:p w:rsidR="009A61F3" w:rsidRDefault="009A61F3" w:rsidP="0082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:rsidR="009A61F3" w:rsidRDefault="009A61F3" w:rsidP="0082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60" w:type="dxa"/>
            <w:tcBorders>
              <w:top w:val="single" w:sz="4" w:space="0" w:color="auto"/>
            </w:tcBorders>
          </w:tcPr>
          <w:p w:rsidR="009A61F3" w:rsidRDefault="009A61F3" w:rsidP="0082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:rsidR="009A61F3" w:rsidRDefault="009A61F3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7C0BF1" w:rsidRPr="00740BD6" w:rsidTr="004C3090">
        <w:tc>
          <w:tcPr>
            <w:tcW w:w="4077" w:type="dxa"/>
          </w:tcPr>
          <w:p w:rsidR="007C0BF1" w:rsidRPr="004A2990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</w:t>
            </w: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18" w:type="dxa"/>
          </w:tcPr>
          <w:p w:rsidR="007C0BF1" w:rsidRPr="00014B16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7C0BF1" w:rsidRPr="0002046D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86" w:type="dxa"/>
          </w:tcPr>
          <w:p w:rsidR="007C0BF1" w:rsidRPr="0002046D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271" w:type="dxa"/>
          </w:tcPr>
          <w:p w:rsidR="007C0BF1" w:rsidRPr="00740BD6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68" w:type="dxa"/>
          </w:tcPr>
          <w:p w:rsidR="007C0BF1" w:rsidRPr="003F369F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0" w:type="dxa"/>
          </w:tcPr>
          <w:p w:rsidR="007C0BF1" w:rsidRPr="00740BD6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</w:tcPr>
          <w:p w:rsidR="007C0BF1" w:rsidRPr="00740BD6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A61F3" w:rsidRPr="00740BD6" w:rsidTr="004C3090">
        <w:tc>
          <w:tcPr>
            <w:tcW w:w="4077" w:type="dxa"/>
          </w:tcPr>
          <w:p w:rsidR="009A61F3" w:rsidRPr="00AE015C" w:rsidRDefault="009A61F3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:rsidR="009A61F3" w:rsidRPr="00AC5F42" w:rsidRDefault="009A61F3" w:rsidP="007B2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5F42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A61F3" w:rsidRPr="0002514E" w:rsidRDefault="009A61F3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bottom w:val="double" w:sz="4" w:space="0" w:color="auto"/>
            </w:tcBorders>
          </w:tcPr>
          <w:p w:rsidR="009A61F3" w:rsidRPr="00205F22" w:rsidRDefault="009A61F3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F22">
              <w:rPr>
                <w:rFonts w:ascii="Angsana New" w:hAnsi="Angsana New"/>
                <w:bCs/>
                <w:sz w:val="30"/>
                <w:szCs w:val="30"/>
              </w:rPr>
              <w:t>77</w:t>
            </w:r>
          </w:p>
        </w:tc>
        <w:tc>
          <w:tcPr>
            <w:tcW w:w="271" w:type="dxa"/>
          </w:tcPr>
          <w:p w:rsidR="009A61F3" w:rsidRPr="0002514E" w:rsidRDefault="009A61F3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  <w:shd w:val="clear" w:color="auto" w:fill="auto"/>
          </w:tcPr>
          <w:p w:rsidR="009A61F3" w:rsidRPr="00963789" w:rsidRDefault="009A61F3" w:rsidP="007B2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6378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:rsidR="009A61F3" w:rsidRPr="00740BD6" w:rsidRDefault="009A61F3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double" w:sz="4" w:space="0" w:color="auto"/>
            </w:tcBorders>
          </w:tcPr>
          <w:p w:rsidR="009A61F3" w:rsidRPr="00812F69" w:rsidRDefault="009A61F3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12F69">
              <w:rPr>
                <w:rFonts w:ascii="Angsana New" w:hAnsi="Angsana New"/>
                <w:bCs/>
                <w:sz w:val="30"/>
                <w:szCs w:val="30"/>
              </w:rPr>
              <w:t>77</w:t>
            </w:r>
          </w:p>
        </w:tc>
      </w:tr>
      <w:tr w:rsidR="009A61F3" w:rsidRPr="00740BD6" w:rsidTr="004C3090">
        <w:tc>
          <w:tcPr>
            <w:tcW w:w="4077" w:type="dxa"/>
          </w:tcPr>
          <w:p w:rsidR="009A61F3" w:rsidRDefault="009A61F3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A61F3" w:rsidRPr="009A61F3" w:rsidRDefault="00AC5F42" w:rsidP="0014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AC5F42">
              <w:rPr>
                <w:rFonts w:ascii="Angsana New" w:hAnsi="Angsana New"/>
                <w:bCs/>
                <w:sz w:val="30"/>
                <w:szCs w:val="30"/>
              </w:rPr>
              <w:t>70</w:t>
            </w:r>
          </w:p>
        </w:tc>
        <w:tc>
          <w:tcPr>
            <w:tcW w:w="236" w:type="dxa"/>
          </w:tcPr>
          <w:p w:rsidR="009A61F3" w:rsidRPr="00CE1674" w:rsidRDefault="009A61F3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:rsidR="009A61F3" w:rsidRPr="00205F22" w:rsidRDefault="009A61F3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F22">
              <w:rPr>
                <w:rFonts w:ascii="Angsana New" w:hAnsi="Angsana New"/>
                <w:bCs/>
                <w:sz w:val="30"/>
                <w:szCs w:val="30"/>
              </w:rPr>
              <w:t xml:space="preserve">        5</w:t>
            </w:r>
          </w:p>
        </w:tc>
        <w:tc>
          <w:tcPr>
            <w:tcW w:w="271" w:type="dxa"/>
          </w:tcPr>
          <w:p w:rsidR="009A61F3" w:rsidRPr="00740BD6" w:rsidRDefault="009A61F3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A61F3" w:rsidRPr="00963789" w:rsidRDefault="00963789" w:rsidP="00BD0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789">
              <w:rPr>
                <w:rFonts w:ascii="Angsana New" w:hAnsi="Angsana New"/>
                <w:bCs/>
                <w:sz w:val="30"/>
                <w:szCs w:val="30"/>
              </w:rPr>
              <w:t>70</w:t>
            </w:r>
          </w:p>
        </w:tc>
        <w:tc>
          <w:tcPr>
            <w:tcW w:w="260" w:type="dxa"/>
          </w:tcPr>
          <w:p w:rsidR="009A61F3" w:rsidRPr="00740BD6" w:rsidRDefault="009A61F3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double" w:sz="4" w:space="0" w:color="auto"/>
              <w:bottom w:val="double" w:sz="4" w:space="0" w:color="auto"/>
            </w:tcBorders>
          </w:tcPr>
          <w:p w:rsidR="009A61F3" w:rsidRPr="00EF6CCE" w:rsidRDefault="009A61F3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F6CCE">
              <w:rPr>
                <w:rFonts w:ascii="Angsana New" w:hAnsi="Angsana New"/>
                <w:bCs/>
                <w:sz w:val="30"/>
                <w:szCs w:val="30"/>
              </w:rPr>
              <w:t xml:space="preserve">        5</w:t>
            </w:r>
          </w:p>
        </w:tc>
      </w:tr>
      <w:tr w:rsidR="009A61F3" w:rsidRPr="00740BD6" w:rsidTr="004C3090">
        <w:tc>
          <w:tcPr>
            <w:tcW w:w="4077" w:type="dxa"/>
          </w:tcPr>
          <w:p w:rsidR="009A61F3" w:rsidRDefault="009A61F3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A61F3" w:rsidRPr="009A61F3" w:rsidRDefault="00AC5F42" w:rsidP="00EE2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AC5F42">
              <w:rPr>
                <w:rFonts w:ascii="Angsana New" w:hAnsi="Angsana New"/>
                <w:bCs/>
                <w:sz w:val="30"/>
                <w:szCs w:val="30"/>
              </w:rPr>
              <w:t>207</w:t>
            </w:r>
          </w:p>
        </w:tc>
        <w:tc>
          <w:tcPr>
            <w:tcW w:w="236" w:type="dxa"/>
          </w:tcPr>
          <w:p w:rsidR="009A61F3" w:rsidRPr="0002514E" w:rsidRDefault="009A61F3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:rsidR="009A61F3" w:rsidRPr="00205F22" w:rsidRDefault="009A61F3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205F22">
              <w:rPr>
                <w:rFonts w:ascii="Angsana New" w:hAnsi="Angsana New" w:hint="cs"/>
                <w:b/>
                <w:sz w:val="30"/>
                <w:szCs w:val="30"/>
                <w:cs/>
              </w:rPr>
              <w:t>78</w:t>
            </w:r>
          </w:p>
        </w:tc>
        <w:tc>
          <w:tcPr>
            <w:tcW w:w="271" w:type="dxa"/>
          </w:tcPr>
          <w:p w:rsidR="009A61F3" w:rsidRPr="0002514E" w:rsidRDefault="009A61F3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A61F3" w:rsidRPr="00963789" w:rsidRDefault="009A61F3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963789">
              <w:rPr>
                <w:rFonts w:ascii="Angsana New" w:hAnsi="Angsana New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:rsidR="009A61F3" w:rsidRPr="0002514E" w:rsidRDefault="009A61F3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double" w:sz="4" w:space="0" w:color="auto"/>
              <w:bottom w:val="double" w:sz="4" w:space="0" w:color="auto"/>
            </w:tcBorders>
          </w:tcPr>
          <w:p w:rsidR="009A61F3" w:rsidRPr="00EF6CCE" w:rsidRDefault="009A61F3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EF6CCE">
              <w:rPr>
                <w:rFonts w:ascii="Angsana New" w:hAnsi="Angsana New"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9A61F3" w:rsidRPr="00740BD6" w:rsidTr="004C3090">
        <w:tc>
          <w:tcPr>
            <w:tcW w:w="4077" w:type="dxa"/>
          </w:tcPr>
          <w:p w:rsidR="009A61F3" w:rsidRDefault="009A61F3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A61F3" w:rsidRPr="009A61F3" w:rsidRDefault="009A61F3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AC5F42">
              <w:rPr>
                <w:rFonts w:ascii="Angsana New" w:hAnsi="Angsana New"/>
                <w:bCs/>
                <w:sz w:val="30"/>
                <w:szCs w:val="30"/>
              </w:rPr>
              <w:t xml:space="preserve">     26</w:t>
            </w:r>
            <w:r w:rsidR="00AC5F42" w:rsidRPr="00AC5F42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:rsidR="009A61F3" w:rsidRPr="0002514E" w:rsidRDefault="009A61F3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:rsidR="009A61F3" w:rsidRPr="00205F22" w:rsidRDefault="009A61F3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264</w:t>
            </w:r>
          </w:p>
        </w:tc>
        <w:tc>
          <w:tcPr>
            <w:tcW w:w="271" w:type="dxa"/>
          </w:tcPr>
          <w:p w:rsidR="009A61F3" w:rsidRPr="0002514E" w:rsidRDefault="009A61F3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A61F3" w:rsidRPr="00963789" w:rsidRDefault="009A61F3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63789">
              <w:rPr>
                <w:rFonts w:ascii="Angsana New" w:hAnsi="Angsana New"/>
                <w:bCs/>
                <w:sz w:val="30"/>
                <w:szCs w:val="30"/>
              </w:rPr>
              <w:t xml:space="preserve">     26</w:t>
            </w:r>
            <w:r w:rsidR="00963789" w:rsidRPr="00963789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60" w:type="dxa"/>
          </w:tcPr>
          <w:p w:rsidR="009A61F3" w:rsidRPr="0002514E" w:rsidRDefault="009A61F3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double" w:sz="4" w:space="0" w:color="auto"/>
              <w:bottom w:val="double" w:sz="4" w:space="0" w:color="auto"/>
            </w:tcBorders>
          </w:tcPr>
          <w:p w:rsidR="009A61F3" w:rsidRPr="000D5612" w:rsidRDefault="009A61F3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D5612">
              <w:rPr>
                <w:rFonts w:ascii="Angsana New" w:hAnsi="Angsana New"/>
                <w:bCs/>
                <w:sz w:val="30"/>
                <w:szCs w:val="30"/>
              </w:rPr>
              <w:t xml:space="preserve">     264</w:t>
            </w:r>
          </w:p>
        </w:tc>
      </w:tr>
      <w:tr w:rsidR="007C0BF1" w:rsidRPr="00B05D1F" w:rsidTr="004C3090">
        <w:tc>
          <w:tcPr>
            <w:tcW w:w="4077" w:type="dxa"/>
          </w:tcPr>
          <w:p w:rsidR="007C0BF1" w:rsidRPr="00B05D1F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418" w:type="dxa"/>
          </w:tcPr>
          <w:p w:rsidR="007C0BF1" w:rsidRPr="00205F22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7C0BF1" w:rsidRPr="00B05D1F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6" w:type="dxa"/>
          </w:tcPr>
          <w:p w:rsidR="007C0BF1" w:rsidRPr="00B05D1F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:rsidR="007C0BF1" w:rsidRPr="00B05D1F" w:rsidRDefault="007C0BF1" w:rsidP="007C0BF1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8" w:type="dxa"/>
          </w:tcPr>
          <w:p w:rsidR="007C0BF1" w:rsidRPr="00B05D1F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0" w:type="dxa"/>
          </w:tcPr>
          <w:p w:rsidR="007C0BF1" w:rsidRPr="00B05D1F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7" w:type="dxa"/>
          </w:tcPr>
          <w:p w:rsidR="007C0BF1" w:rsidRPr="00B05D1F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C0BF1" w:rsidRPr="00740BD6" w:rsidTr="004C3090">
        <w:tc>
          <w:tcPr>
            <w:tcW w:w="4077" w:type="dxa"/>
          </w:tcPr>
          <w:p w:rsidR="007C0BF1" w:rsidRPr="009007BF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007BF">
              <w:rPr>
                <w:rFonts w:ascii="Angsana New" w:hAnsi="Angsana New" w:hint="cs"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418" w:type="dxa"/>
          </w:tcPr>
          <w:p w:rsidR="007C0BF1" w:rsidRPr="00205F22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C0BF1" w:rsidRPr="00A32D3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</w:tcPr>
          <w:p w:rsidR="007C0BF1" w:rsidRPr="00A32D3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7C0BF1" w:rsidRPr="00B14380" w:rsidRDefault="007C0BF1" w:rsidP="007C0BF1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:rsidR="007C0BF1" w:rsidRPr="003F369F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0" w:type="dxa"/>
          </w:tcPr>
          <w:p w:rsidR="007C0BF1" w:rsidRPr="00B14380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</w:tcPr>
          <w:p w:rsidR="007C0BF1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22FC" w:rsidRPr="00740BD6" w:rsidTr="004C3090">
        <w:tc>
          <w:tcPr>
            <w:tcW w:w="4077" w:type="dxa"/>
          </w:tcPr>
          <w:p w:rsidR="007322FC" w:rsidRDefault="007322FC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18" w:type="dxa"/>
            <w:shd w:val="clear" w:color="auto" w:fill="auto"/>
          </w:tcPr>
          <w:p w:rsidR="007322FC" w:rsidRPr="00AC5F42" w:rsidRDefault="007322FC" w:rsidP="00AC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5F42">
              <w:rPr>
                <w:rFonts w:ascii="Angsana New" w:hAnsi="Angsana New"/>
                <w:sz w:val="30"/>
                <w:szCs w:val="30"/>
              </w:rPr>
              <w:t>2,</w:t>
            </w:r>
            <w:r w:rsidR="00CA0DAA">
              <w:rPr>
                <w:rFonts w:ascii="Angsana New" w:hAnsi="Angsana New"/>
                <w:sz w:val="30"/>
                <w:szCs w:val="30"/>
              </w:rPr>
              <w:t>775</w:t>
            </w:r>
          </w:p>
        </w:tc>
        <w:tc>
          <w:tcPr>
            <w:tcW w:w="236" w:type="dxa"/>
          </w:tcPr>
          <w:p w:rsidR="007322FC" w:rsidRPr="001B3B25" w:rsidRDefault="007322FC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</w:tcPr>
          <w:p w:rsidR="007322FC" w:rsidRPr="007322FC" w:rsidRDefault="007322FC" w:rsidP="0073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22FC">
              <w:rPr>
                <w:rFonts w:ascii="Angsana New" w:hAnsi="Angsana New"/>
                <w:sz w:val="30"/>
                <w:szCs w:val="30"/>
              </w:rPr>
              <w:t>2,714</w:t>
            </w:r>
          </w:p>
        </w:tc>
        <w:tc>
          <w:tcPr>
            <w:tcW w:w="271" w:type="dxa"/>
          </w:tcPr>
          <w:p w:rsidR="007322FC" w:rsidRPr="001B3B25" w:rsidRDefault="007322FC" w:rsidP="00A57A11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:rsidR="007322FC" w:rsidRPr="00963789" w:rsidRDefault="007322FC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789">
              <w:rPr>
                <w:rFonts w:ascii="Angsana New" w:hAnsi="Angsana New"/>
                <w:sz w:val="30"/>
                <w:szCs w:val="30"/>
              </w:rPr>
              <w:t>2,</w:t>
            </w:r>
            <w:r w:rsidR="00963789" w:rsidRPr="00963789">
              <w:rPr>
                <w:rFonts w:ascii="Angsana New" w:hAnsi="Angsana New"/>
                <w:sz w:val="30"/>
                <w:szCs w:val="30"/>
              </w:rPr>
              <w:t>642</w:t>
            </w:r>
          </w:p>
        </w:tc>
        <w:tc>
          <w:tcPr>
            <w:tcW w:w="260" w:type="dxa"/>
          </w:tcPr>
          <w:p w:rsidR="007322FC" w:rsidRPr="00B14380" w:rsidRDefault="007322FC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</w:tcPr>
          <w:p w:rsidR="007322FC" w:rsidRPr="007322FC" w:rsidRDefault="007322FC" w:rsidP="0073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22FC">
              <w:rPr>
                <w:rFonts w:ascii="Angsana New" w:hAnsi="Angsana New"/>
                <w:sz w:val="30"/>
                <w:szCs w:val="30"/>
              </w:rPr>
              <w:t>2,585</w:t>
            </w:r>
          </w:p>
        </w:tc>
      </w:tr>
      <w:tr w:rsidR="007322FC" w:rsidRPr="00740BD6" w:rsidTr="004C3090">
        <w:tc>
          <w:tcPr>
            <w:tcW w:w="4077" w:type="dxa"/>
          </w:tcPr>
          <w:p w:rsidR="007322FC" w:rsidRDefault="007322FC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7322FC" w:rsidRPr="00AC5F42" w:rsidRDefault="007322FC" w:rsidP="00AC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5F42">
              <w:rPr>
                <w:rFonts w:ascii="Angsana New" w:hAnsi="Angsana New"/>
                <w:sz w:val="30"/>
                <w:szCs w:val="30"/>
              </w:rPr>
              <w:t>1</w:t>
            </w:r>
            <w:r w:rsidR="00CA0DAA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36" w:type="dxa"/>
          </w:tcPr>
          <w:p w:rsidR="007322FC" w:rsidRPr="001B3B25" w:rsidRDefault="007322FC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7322FC" w:rsidRPr="007322FC" w:rsidRDefault="007322FC" w:rsidP="0073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22FC">
              <w:rPr>
                <w:rFonts w:ascii="Angsana New" w:hAnsi="Angsana New"/>
                <w:sz w:val="30"/>
                <w:szCs w:val="30"/>
              </w:rPr>
              <w:t>139</w:t>
            </w:r>
          </w:p>
        </w:tc>
        <w:tc>
          <w:tcPr>
            <w:tcW w:w="271" w:type="dxa"/>
          </w:tcPr>
          <w:p w:rsidR="007322FC" w:rsidRPr="001B3B25" w:rsidRDefault="007322FC" w:rsidP="00A57A11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7322FC" w:rsidRPr="00963789" w:rsidRDefault="00963789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789"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260" w:type="dxa"/>
          </w:tcPr>
          <w:p w:rsidR="007322FC" w:rsidRPr="00B14380" w:rsidRDefault="007322FC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:rsidR="007322FC" w:rsidRPr="007322FC" w:rsidRDefault="007322FC" w:rsidP="0073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22FC">
              <w:rPr>
                <w:rFonts w:ascii="Angsana New" w:hAnsi="Angsana New"/>
                <w:sz w:val="30"/>
                <w:szCs w:val="30"/>
              </w:rPr>
              <w:t>128</w:t>
            </w:r>
          </w:p>
        </w:tc>
      </w:tr>
      <w:tr w:rsidR="007322FC" w:rsidRPr="00740BD6" w:rsidTr="004C3090">
        <w:tc>
          <w:tcPr>
            <w:tcW w:w="4077" w:type="dxa"/>
          </w:tcPr>
          <w:p w:rsidR="007322FC" w:rsidRPr="004C7AA6" w:rsidRDefault="007322FC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322FC" w:rsidRPr="00AC5F42" w:rsidRDefault="007322FC" w:rsidP="00AC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5F42">
              <w:rPr>
                <w:rFonts w:ascii="Angsana New" w:hAnsi="Angsana New"/>
                <w:sz w:val="30"/>
                <w:szCs w:val="30"/>
              </w:rPr>
              <w:t>2,</w:t>
            </w:r>
            <w:r w:rsidR="00CA0DAA">
              <w:rPr>
                <w:rFonts w:ascii="Angsana New" w:hAnsi="Angsana New"/>
                <w:sz w:val="30"/>
                <w:szCs w:val="30"/>
              </w:rPr>
              <w:t>904</w:t>
            </w:r>
          </w:p>
        </w:tc>
        <w:tc>
          <w:tcPr>
            <w:tcW w:w="236" w:type="dxa"/>
          </w:tcPr>
          <w:p w:rsidR="007322FC" w:rsidRPr="001B3B25" w:rsidRDefault="007322FC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:rsidR="007322FC" w:rsidRPr="007322FC" w:rsidRDefault="007322FC" w:rsidP="0073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22FC">
              <w:rPr>
                <w:rFonts w:ascii="Angsana New" w:hAnsi="Angsana New"/>
                <w:sz w:val="30"/>
                <w:szCs w:val="30"/>
              </w:rPr>
              <w:t>2,853</w:t>
            </w:r>
          </w:p>
        </w:tc>
        <w:tc>
          <w:tcPr>
            <w:tcW w:w="271" w:type="dxa"/>
          </w:tcPr>
          <w:p w:rsidR="007322FC" w:rsidRPr="001B3B25" w:rsidRDefault="007322FC" w:rsidP="00A57A11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322FC" w:rsidRPr="00963789" w:rsidRDefault="007322FC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789">
              <w:rPr>
                <w:rFonts w:ascii="Angsana New" w:hAnsi="Angsana New"/>
                <w:sz w:val="30"/>
                <w:szCs w:val="30"/>
              </w:rPr>
              <w:t>2,7</w:t>
            </w:r>
            <w:r w:rsidR="00963789" w:rsidRPr="00963789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60" w:type="dxa"/>
          </w:tcPr>
          <w:p w:rsidR="007322FC" w:rsidRPr="00B14380" w:rsidRDefault="007322FC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:rsidR="007322FC" w:rsidRPr="007322FC" w:rsidRDefault="007322FC" w:rsidP="0073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22FC">
              <w:rPr>
                <w:rFonts w:ascii="Angsana New" w:hAnsi="Angsana New"/>
                <w:sz w:val="30"/>
                <w:szCs w:val="30"/>
              </w:rPr>
              <w:t>2,713</w:t>
            </w:r>
          </w:p>
        </w:tc>
      </w:tr>
    </w:tbl>
    <w:p w:rsidR="0023040B" w:rsidRDefault="0023040B" w:rsidP="0023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8E737B" w:rsidRPr="00F96A6A" w:rsidRDefault="008E737B" w:rsidP="008E7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0"/>
          <w:szCs w:val="30"/>
          <w:cs/>
        </w:rPr>
        <w:t>ยอดคงเหลือ</w:t>
      </w:r>
      <w:r w:rsidRPr="00F5193E">
        <w:rPr>
          <w:rFonts w:ascii="Angsana New" w:hAnsi="Angsana New" w:hint="cs"/>
          <w:sz w:val="30"/>
          <w:szCs w:val="30"/>
          <w:cs/>
        </w:rPr>
        <w:t>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5193E">
        <w:rPr>
          <w:rFonts w:ascii="Angsana New" w:hAnsi="Angsana New" w:hint="cs"/>
          <w:sz w:val="30"/>
          <w:szCs w:val="30"/>
          <w:cs/>
        </w:rPr>
        <w:t>ณ วันที่</w:t>
      </w:r>
      <w:r>
        <w:rPr>
          <w:rFonts w:ascii="Angsana New" w:hAnsi="Angsana New" w:hint="cs"/>
          <w:sz w:val="30"/>
          <w:szCs w:val="30"/>
          <w:cs/>
        </w:rPr>
        <w:t xml:space="preserve"> 31 มีนาคม 2560 และวันที่</w:t>
      </w:r>
      <w:r w:rsidRPr="00F5193E">
        <w:rPr>
          <w:rFonts w:ascii="Angsana New" w:hAnsi="Angsana New" w:hint="cs"/>
          <w:sz w:val="30"/>
          <w:szCs w:val="30"/>
          <w:cs/>
        </w:rPr>
        <w:t xml:space="preserve"> </w:t>
      </w:r>
      <w:r w:rsidRPr="008F38E6">
        <w:rPr>
          <w:rFonts w:ascii="Angsana New" w:hAnsi="Angsana New" w:hint="cs"/>
          <w:sz w:val="30"/>
          <w:szCs w:val="30"/>
          <w:cs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2559 </w:t>
      </w:r>
      <w:r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7C0BF1" w:rsidRDefault="007C0BF1" w:rsidP="007C0BF1">
      <w:pPr>
        <w:pStyle w:val="BodyText3"/>
        <w:rPr>
          <w:rFonts w:ascii="Angsana New" w:hAnsi="Angsana New"/>
          <w:sz w:val="16"/>
          <w:szCs w:val="16"/>
        </w:rPr>
      </w:pPr>
    </w:p>
    <w:tbl>
      <w:tblPr>
        <w:tblW w:w="10033" w:type="dxa"/>
        <w:tblLook w:val="01E0"/>
      </w:tblPr>
      <w:tblGrid>
        <w:gridCol w:w="4075"/>
        <w:gridCol w:w="1278"/>
        <w:gridCol w:w="283"/>
        <w:gridCol w:w="1277"/>
        <w:gridCol w:w="283"/>
        <w:gridCol w:w="1277"/>
        <w:gridCol w:w="269"/>
        <w:gridCol w:w="1291"/>
      </w:tblGrid>
      <w:tr w:rsidR="007C0BF1" w:rsidTr="00A15CBD">
        <w:tc>
          <w:tcPr>
            <w:tcW w:w="4075" w:type="dxa"/>
          </w:tcPr>
          <w:p w:rsidR="007C0BF1" w:rsidRPr="00C34CA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8" w:type="dxa"/>
            <w:gridSpan w:val="7"/>
          </w:tcPr>
          <w:p w:rsidR="007C0BF1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4CA3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7C0BF1" w:rsidRPr="00C34CA3" w:rsidTr="00A15CBD">
        <w:tc>
          <w:tcPr>
            <w:tcW w:w="4075" w:type="dxa"/>
          </w:tcPr>
          <w:p w:rsidR="007C0BF1" w:rsidRPr="00C34CA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</w:tcBorders>
          </w:tcPr>
          <w:p w:rsidR="007C0BF1" w:rsidRPr="00C34CA3" w:rsidRDefault="007C0BF1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C0BF1" w:rsidRPr="00C34CA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</w:tcBorders>
          </w:tcPr>
          <w:p w:rsidR="007C0BF1" w:rsidRPr="00C34CA3" w:rsidRDefault="007C0BF1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385C" w:rsidRPr="001C0017" w:rsidTr="00A15CBD">
        <w:tc>
          <w:tcPr>
            <w:tcW w:w="4075" w:type="dxa"/>
          </w:tcPr>
          <w:p w:rsidR="004C385C" w:rsidRPr="00C34CA3" w:rsidRDefault="004C385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4C385C" w:rsidRDefault="004C385C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 2560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4C385C" w:rsidRDefault="004C385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4C385C" w:rsidRPr="001C0017" w:rsidRDefault="004C385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  <w:tc>
          <w:tcPr>
            <w:tcW w:w="283" w:type="dxa"/>
          </w:tcPr>
          <w:p w:rsidR="004C385C" w:rsidRDefault="004C385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4C385C" w:rsidRDefault="004C385C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 2560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4C385C" w:rsidRDefault="004C385C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:rsidR="004C385C" w:rsidRPr="001C0017" w:rsidRDefault="004C385C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</w:tr>
      <w:tr w:rsidR="007C0BF1" w:rsidRPr="00740BD6" w:rsidTr="00A15CBD">
        <w:tc>
          <w:tcPr>
            <w:tcW w:w="4075" w:type="dxa"/>
          </w:tcPr>
          <w:p w:rsidR="007C0BF1" w:rsidRPr="00BC3091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309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7C0BF1" w:rsidRPr="00740BD6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283" w:type="dxa"/>
          </w:tcPr>
          <w:p w:rsidR="007C0BF1" w:rsidRPr="00740BD6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</w:tcPr>
          <w:p w:rsidR="007C0BF1" w:rsidRPr="00740BD6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283" w:type="dxa"/>
          </w:tcPr>
          <w:p w:rsidR="007C0BF1" w:rsidRPr="00740BD6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</w:tcPr>
          <w:p w:rsidR="007C0BF1" w:rsidRPr="00FD43B2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7C0BF1" w:rsidRPr="00740BD6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7C0BF1" w:rsidRPr="00740BD6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C0BF1" w:rsidRPr="00740BD6" w:rsidTr="00A15CBD">
        <w:tc>
          <w:tcPr>
            <w:tcW w:w="4075" w:type="dxa"/>
          </w:tcPr>
          <w:p w:rsidR="007C0BF1" w:rsidRPr="00893576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9357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8" w:type="dxa"/>
          </w:tcPr>
          <w:p w:rsidR="007C0BF1" w:rsidRPr="00AC31D4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7C0BF1" w:rsidRPr="00891A8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7C0BF1" w:rsidRPr="00891A8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7C0BF1" w:rsidRPr="00740BD6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7C0BF1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7C0BF1" w:rsidRPr="00740BD6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7C0BF1" w:rsidRPr="00535A8A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C385C" w:rsidRPr="00740BD6" w:rsidTr="00A15CBD">
        <w:tc>
          <w:tcPr>
            <w:tcW w:w="4075" w:type="dxa"/>
          </w:tcPr>
          <w:p w:rsidR="004C385C" w:rsidRPr="00BC3091" w:rsidRDefault="004C385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C3091">
              <w:rPr>
                <w:rFonts w:ascii="Angsana New" w:hAnsi="Angsana New" w:hint="cs"/>
                <w:sz w:val="30"/>
                <w:szCs w:val="30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278" w:type="dxa"/>
          </w:tcPr>
          <w:p w:rsidR="004C385C" w:rsidRPr="00FD0060" w:rsidRDefault="004C385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D006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4C385C" w:rsidRPr="00891A83" w:rsidRDefault="004C385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4C385C" w:rsidRPr="00891A83" w:rsidRDefault="004C385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4C385C" w:rsidRPr="00740BD6" w:rsidRDefault="004C385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4C385C" w:rsidRPr="00963789" w:rsidRDefault="00963789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789">
              <w:rPr>
                <w:rFonts w:ascii="Angsana New" w:hAnsi="Angsana New"/>
                <w:bCs/>
                <w:sz w:val="30"/>
                <w:szCs w:val="30"/>
              </w:rPr>
              <w:t>13</w:t>
            </w:r>
            <w:r w:rsidR="004C385C" w:rsidRPr="0096378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963789">
              <w:rPr>
                <w:rFonts w:ascii="Angsana New" w:hAnsi="Angsana New"/>
                <w:bCs/>
                <w:sz w:val="30"/>
                <w:szCs w:val="30"/>
              </w:rPr>
              <w:t>797</w:t>
            </w:r>
          </w:p>
        </w:tc>
        <w:tc>
          <w:tcPr>
            <w:tcW w:w="269" w:type="dxa"/>
          </w:tcPr>
          <w:p w:rsidR="004C385C" w:rsidRPr="00740BD6" w:rsidRDefault="004C385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4C385C" w:rsidRPr="00CB23C7" w:rsidRDefault="004C385C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B23C7">
              <w:rPr>
                <w:rFonts w:ascii="Angsana New" w:hAnsi="Angsana New"/>
                <w:bCs/>
                <w:sz w:val="30"/>
                <w:szCs w:val="30"/>
              </w:rPr>
              <w:t>16,817</w:t>
            </w:r>
          </w:p>
        </w:tc>
      </w:tr>
      <w:tr w:rsidR="004C385C" w:rsidRPr="00740BD6" w:rsidTr="00D87F53">
        <w:tc>
          <w:tcPr>
            <w:tcW w:w="4075" w:type="dxa"/>
          </w:tcPr>
          <w:p w:rsidR="004C385C" w:rsidRPr="00BC3091" w:rsidRDefault="004C385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โซลาร์ พีพีเอ็ม จำกัด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4C385C" w:rsidRPr="00FD0060" w:rsidRDefault="004C385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D006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4C385C" w:rsidRPr="00891A83" w:rsidRDefault="004C385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4C385C" w:rsidRPr="00891A83" w:rsidRDefault="004C385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4C385C" w:rsidRPr="00740BD6" w:rsidRDefault="004C385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4C385C" w:rsidRPr="00963789" w:rsidRDefault="00963789" w:rsidP="00FD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789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:rsidR="004C385C" w:rsidRPr="00740BD6" w:rsidRDefault="004C385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4C385C" w:rsidRPr="00CB23C7" w:rsidRDefault="004C385C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B23C7">
              <w:rPr>
                <w:rFonts w:ascii="Angsana New" w:hAnsi="Angsana New"/>
                <w:bCs/>
                <w:sz w:val="30"/>
                <w:szCs w:val="30"/>
              </w:rPr>
              <w:t>126</w:t>
            </w:r>
          </w:p>
        </w:tc>
      </w:tr>
      <w:tr w:rsidR="00963789" w:rsidRPr="00740BD6" w:rsidTr="00D87F53">
        <w:tc>
          <w:tcPr>
            <w:tcW w:w="4075" w:type="dxa"/>
          </w:tcPr>
          <w:p w:rsidR="00963789" w:rsidRDefault="00963789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963789" w:rsidRPr="00FD0060" w:rsidRDefault="00963789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D006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963789" w:rsidRPr="00891A83" w:rsidRDefault="00963789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963789" w:rsidRPr="00891A83" w:rsidRDefault="00963789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963789" w:rsidRPr="00740BD6" w:rsidRDefault="00963789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:rsidR="00963789" w:rsidRPr="00963789" w:rsidRDefault="00963789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63789">
              <w:rPr>
                <w:rFonts w:ascii="Angsana New" w:hAnsi="Angsana New"/>
                <w:bCs/>
                <w:sz w:val="30"/>
                <w:szCs w:val="30"/>
              </w:rPr>
              <w:t>13,803</w:t>
            </w:r>
          </w:p>
        </w:tc>
        <w:tc>
          <w:tcPr>
            <w:tcW w:w="269" w:type="dxa"/>
          </w:tcPr>
          <w:p w:rsidR="00963789" w:rsidRPr="00740BD6" w:rsidRDefault="00963789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:rsidR="00963789" w:rsidRPr="00CB23C7" w:rsidRDefault="00963789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B23C7">
              <w:rPr>
                <w:rFonts w:ascii="Angsana New" w:hAnsi="Angsana New"/>
                <w:bCs/>
                <w:sz w:val="30"/>
                <w:szCs w:val="30"/>
              </w:rPr>
              <w:t>16,943</w:t>
            </w:r>
          </w:p>
        </w:tc>
      </w:tr>
      <w:tr w:rsidR="004C3090" w:rsidRPr="00740BD6" w:rsidTr="00D87F53">
        <w:tc>
          <w:tcPr>
            <w:tcW w:w="4075" w:type="dxa"/>
          </w:tcPr>
          <w:p w:rsidR="004C3090" w:rsidRPr="00893576" w:rsidRDefault="004C3090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9357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8" w:type="dxa"/>
          </w:tcPr>
          <w:p w:rsidR="004C3090" w:rsidRPr="00891A83" w:rsidRDefault="004C3090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4C3090" w:rsidRPr="00891A83" w:rsidRDefault="004C3090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4C3090" w:rsidRPr="00891A83" w:rsidRDefault="004C3090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4C3090" w:rsidRPr="00740BD6" w:rsidRDefault="004C3090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4C3090" w:rsidRPr="009D6E6F" w:rsidRDefault="004C3090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4C3090" w:rsidRPr="00740BD6" w:rsidRDefault="004C3090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4C3090" w:rsidRDefault="004C3090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10236" w:rsidRPr="00740BD6" w:rsidTr="00A15CBD">
        <w:tc>
          <w:tcPr>
            <w:tcW w:w="4075" w:type="dxa"/>
          </w:tcPr>
          <w:p w:rsidR="00310236" w:rsidRDefault="00310236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คุณกานต์  พรพิไลลักษณ์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310236" w:rsidRPr="00891A83" w:rsidRDefault="00310236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310236" w:rsidRPr="00891A83" w:rsidRDefault="00310236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310236" w:rsidRPr="00CB23C7" w:rsidRDefault="00310236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B23C7">
              <w:rPr>
                <w:rFonts w:ascii="Angsana New" w:hAnsi="Angsana New"/>
                <w:bCs/>
                <w:sz w:val="30"/>
                <w:szCs w:val="30"/>
              </w:rPr>
              <w:t>140</w:t>
            </w:r>
          </w:p>
        </w:tc>
        <w:tc>
          <w:tcPr>
            <w:tcW w:w="283" w:type="dxa"/>
          </w:tcPr>
          <w:p w:rsidR="00310236" w:rsidRPr="00740BD6" w:rsidRDefault="00310236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310236" w:rsidRPr="00891A83" w:rsidRDefault="00310236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310236" w:rsidRPr="00740BD6" w:rsidRDefault="00310236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310236" w:rsidRPr="00CB23C7" w:rsidRDefault="00310236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B23C7">
              <w:rPr>
                <w:rFonts w:ascii="Angsana New" w:hAnsi="Angsana New"/>
                <w:bCs/>
                <w:sz w:val="30"/>
                <w:szCs w:val="30"/>
              </w:rPr>
              <w:t>140</w:t>
            </w:r>
          </w:p>
        </w:tc>
      </w:tr>
      <w:tr w:rsidR="00310236" w:rsidRPr="00740BD6" w:rsidTr="00A15CBD">
        <w:tc>
          <w:tcPr>
            <w:tcW w:w="4075" w:type="dxa"/>
          </w:tcPr>
          <w:p w:rsidR="00310236" w:rsidRPr="00D23732" w:rsidRDefault="00310236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237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310236" w:rsidRPr="00891A83" w:rsidRDefault="00310236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310236" w:rsidRPr="00891A83" w:rsidRDefault="00310236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310236" w:rsidRPr="00CB23C7" w:rsidRDefault="00310236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B23C7">
              <w:rPr>
                <w:rFonts w:ascii="Angsana New" w:hAnsi="Angsana New"/>
                <w:bCs/>
                <w:sz w:val="30"/>
                <w:szCs w:val="30"/>
              </w:rPr>
              <w:t>140</w:t>
            </w:r>
          </w:p>
        </w:tc>
        <w:tc>
          <w:tcPr>
            <w:tcW w:w="283" w:type="dxa"/>
          </w:tcPr>
          <w:p w:rsidR="00310236" w:rsidRPr="00740BD6" w:rsidRDefault="00310236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10236" w:rsidRPr="00963789" w:rsidRDefault="00310236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63789">
              <w:rPr>
                <w:rFonts w:ascii="Angsana New" w:hAnsi="Angsana New"/>
                <w:bCs/>
                <w:sz w:val="30"/>
                <w:szCs w:val="30"/>
              </w:rPr>
              <w:t>13,803</w:t>
            </w:r>
          </w:p>
        </w:tc>
        <w:tc>
          <w:tcPr>
            <w:tcW w:w="269" w:type="dxa"/>
          </w:tcPr>
          <w:p w:rsidR="00310236" w:rsidRPr="00740BD6" w:rsidRDefault="00310236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310236" w:rsidRPr="00CB23C7" w:rsidRDefault="00310236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B23C7">
              <w:rPr>
                <w:rFonts w:ascii="Angsana New" w:hAnsi="Angsana New"/>
                <w:bCs/>
                <w:sz w:val="30"/>
                <w:szCs w:val="30"/>
              </w:rPr>
              <w:t>17,083</w:t>
            </w:r>
          </w:p>
        </w:tc>
      </w:tr>
    </w:tbl>
    <w:p w:rsidR="00C83401" w:rsidRDefault="00C83401">
      <w:pPr>
        <w:rPr>
          <w:cs/>
        </w:rPr>
      </w:pPr>
      <w:r>
        <w:br w:type="page"/>
      </w:r>
    </w:p>
    <w:tbl>
      <w:tblPr>
        <w:tblW w:w="10035" w:type="dxa"/>
        <w:tblLook w:val="01E0"/>
      </w:tblPr>
      <w:tblGrid>
        <w:gridCol w:w="4073"/>
        <w:gridCol w:w="1280"/>
        <w:gridCol w:w="284"/>
        <w:gridCol w:w="1277"/>
        <w:gridCol w:w="284"/>
        <w:gridCol w:w="1277"/>
        <w:gridCol w:w="269"/>
        <w:gridCol w:w="1291"/>
      </w:tblGrid>
      <w:tr w:rsidR="00C83401" w:rsidTr="00A15CBD">
        <w:tc>
          <w:tcPr>
            <w:tcW w:w="4073" w:type="dxa"/>
          </w:tcPr>
          <w:p w:rsidR="00C83401" w:rsidRPr="00C34CA3" w:rsidRDefault="00C83401" w:rsidP="0082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br w:type="page"/>
            </w:r>
          </w:p>
        </w:tc>
        <w:tc>
          <w:tcPr>
            <w:tcW w:w="5962" w:type="dxa"/>
            <w:gridSpan w:val="7"/>
          </w:tcPr>
          <w:p w:rsidR="00C83401" w:rsidRDefault="00C83401" w:rsidP="0082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4CA3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C83401" w:rsidRPr="00C34CA3" w:rsidTr="00A15CBD">
        <w:tc>
          <w:tcPr>
            <w:tcW w:w="4073" w:type="dxa"/>
          </w:tcPr>
          <w:p w:rsidR="00C83401" w:rsidRPr="00C34CA3" w:rsidRDefault="00C83401" w:rsidP="0082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1" w:type="dxa"/>
            <w:gridSpan w:val="3"/>
            <w:tcBorders>
              <w:top w:val="single" w:sz="4" w:space="0" w:color="auto"/>
            </w:tcBorders>
          </w:tcPr>
          <w:p w:rsidR="00C83401" w:rsidRPr="00C34CA3" w:rsidRDefault="00C83401" w:rsidP="0082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C83401" w:rsidRPr="00C34CA3" w:rsidRDefault="00C83401" w:rsidP="0082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</w:tcBorders>
          </w:tcPr>
          <w:p w:rsidR="00C83401" w:rsidRPr="00C34CA3" w:rsidRDefault="00C83401" w:rsidP="0082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385C" w:rsidRPr="001C0017" w:rsidTr="00A15CBD">
        <w:tc>
          <w:tcPr>
            <w:tcW w:w="4073" w:type="dxa"/>
          </w:tcPr>
          <w:p w:rsidR="004C385C" w:rsidRPr="00C34CA3" w:rsidRDefault="004C385C" w:rsidP="0082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4C385C" w:rsidRDefault="004C385C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 2560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4C385C" w:rsidRDefault="004C385C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4C385C" w:rsidRPr="001C0017" w:rsidRDefault="004C385C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  <w:tc>
          <w:tcPr>
            <w:tcW w:w="284" w:type="dxa"/>
          </w:tcPr>
          <w:p w:rsidR="004C385C" w:rsidRDefault="004C385C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4C385C" w:rsidRDefault="004C385C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 2560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4C385C" w:rsidRDefault="004C385C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:rsidR="004C385C" w:rsidRPr="001C0017" w:rsidRDefault="004C385C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</w:tr>
      <w:tr w:rsidR="00C83401" w:rsidRPr="00740BD6" w:rsidTr="00A15CBD">
        <w:tc>
          <w:tcPr>
            <w:tcW w:w="4073" w:type="dxa"/>
          </w:tcPr>
          <w:p w:rsidR="00C83401" w:rsidRPr="00893576" w:rsidRDefault="00C8340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93576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1280" w:type="dxa"/>
          </w:tcPr>
          <w:p w:rsidR="00C83401" w:rsidRPr="00CB097A" w:rsidRDefault="00C83401" w:rsidP="004C3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C83401" w:rsidRPr="0002046D" w:rsidRDefault="00C8340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</w:tcPr>
          <w:p w:rsidR="00C83401" w:rsidRPr="00AC31D4" w:rsidRDefault="00C83401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C83401" w:rsidRPr="00620C01" w:rsidRDefault="00C83401" w:rsidP="007C0BF1">
            <w:pPr>
              <w:pStyle w:val="a0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C83401" w:rsidRPr="00CB097A" w:rsidRDefault="00C8340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C83401" w:rsidRPr="00620C01" w:rsidRDefault="00C83401" w:rsidP="007C0BF1">
            <w:pPr>
              <w:pStyle w:val="a0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1" w:type="dxa"/>
          </w:tcPr>
          <w:p w:rsidR="00C83401" w:rsidRPr="00FD43B2" w:rsidRDefault="00C83401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310236" w:rsidRPr="00740BD6" w:rsidTr="00A15CBD">
        <w:tc>
          <w:tcPr>
            <w:tcW w:w="4073" w:type="dxa"/>
          </w:tcPr>
          <w:p w:rsidR="00310236" w:rsidRPr="00CD184C" w:rsidRDefault="00310236" w:rsidP="007C0BF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D184C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0" w:type="dxa"/>
          </w:tcPr>
          <w:p w:rsidR="00310236" w:rsidRPr="00902C69" w:rsidRDefault="00310236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02C6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310236" w:rsidRPr="00891A83" w:rsidRDefault="0031023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310236" w:rsidRPr="00902C69" w:rsidRDefault="0031023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02C6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left w:val="nil"/>
            </w:tcBorders>
          </w:tcPr>
          <w:p w:rsidR="00310236" w:rsidRPr="00CD184C" w:rsidRDefault="00310236" w:rsidP="007C0BF1">
            <w:pPr>
              <w:pStyle w:val="a0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310236" w:rsidRPr="00963789" w:rsidRDefault="00310236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789">
              <w:rPr>
                <w:rFonts w:ascii="Angsana New" w:hAnsi="Angsana New"/>
                <w:bCs/>
                <w:sz w:val="30"/>
                <w:szCs w:val="30"/>
              </w:rPr>
              <w:t>12,164</w:t>
            </w:r>
          </w:p>
        </w:tc>
        <w:tc>
          <w:tcPr>
            <w:tcW w:w="269" w:type="dxa"/>
          </w:tcPr>
          <w:p w:rsidR="00310236" w:rsidRPr="00CD184C" w:rsidRDefault="00310236" w:rsidP="007C0BF1">
            <w:pPr>
              <w:pStyle w:val="a0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1" w:type="dxa"/>
          </w:tcPr>
          <w:p w:rsidR="00310236" w:rsidRPr="00902C69" w:rsidRDefault="0031023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02C69">
              <w:rPr>
                <w:rFonts w:ascii="Angsana New" w:hAnsi="Angsana New"/>
                <w:bCs/>
                <w:sz w:val="30"/>
                <w:szCs w:val="30"/>
              </w:rPr>
              <w:t>16,943</w:t>
            </w:r>
          </w:p>
        </w:tc>
      </w:tr>
      <w:tr w:rsidR="00310236" w:rsidRPr="00740BD6" w:rsidTr="00A15CBD">
        <w:tc>
          <w:tcPr>
            <w:tcW w:w="4073" w:type="dxa"/>
          </w:tcPr>
          <w:p w:rsidR="00310236" w:rsidRPr="00D23732" w:rsidRDefault="0031023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373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เกินกำหนด </w:t>
            </w:r>
            <w:r w:rsidRPr="00D2373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</w:p>
        </w:tc>
        <w:tc>
          <w:tcPr>
            <w:tcW w:w="1280" w:type="dxa"/>
          </w:tcPr>
          <w:p w:rsidR="00310236" w:rsidRPr="00902C69" w:rsidRDefault="00310236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310236" w:rsidRPr="00891A83" w:rsidRDefault="0031023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310236" w:rsidRPr="00865F94" w:rsidRDefault="0031023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310236" w:rsidRPr="00CD184C" w:rsidRDefault="00310236" w:rsidP="007C0BF1">
            <w:pPr>
              <w:pStyle w:val="a0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310236" w:rsidRPr="00963789" w:rsidRDefault="0031023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310236" w:rsidRPr="00CD184C" w:rsidRDefault="00310236" w:rsidP="007C0BF1">
            <w:pPr>
              <w:pStyle w:val="a0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1" w:type="dxa"/>
          </w:tcPr>
          <w:p w:rsidR="00310236" w:rsidRPr="00902C69" w:rsidRDefault="0031023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10236" w:rsidRPr="00740BD6" w:rsidTr="00A15CBD">
        <w:tc>
          <w:tcPr>
            <w:tcW w:w="4073" w:type="dxa"/>
          </w:tcPr>
          <w:p w:rsidR="00310236" w:rsidRPr="00737486" w:rsidRDefault="0031023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>- ไม่เกิน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80" w:type="dxa"/>
            <w:shd w:val="clear" w:color="auto" w:fill="auto"/>
          </w:tcPr>
          <w:p w:rsidR="00310236" w:rsidRPr="00902C69" w:rsidRDefault="00310236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02C6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310236" w:rsidRPr="00891A83" w:rsidRDefault="0031023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310236" w:rsidRPr="00902C69" w:rsidRDefault="0031023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02C6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left w:val="nil"/>
            </w:tcBorders>
          </w:tcPr>
          <w:p w:rsidR="00310236" w:rsidRPr="00CD184C" w:rsidRDefault="00310236" w:rsidP="007C0BF1">
            <w:pPr>
              <w:pStyle w:val="a0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310236" w:rsidRPr="00963789" w:rsidRDefault="00310236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789">
              <w:rPr>
                <w:rFonts w:ascii="Angsana New" w:hAnsi="Angsana New"/>
                <w:bCs/>
                <w:sz w:val="30"/>
                <w:szCs w:val="30"/>
              </w:rPr>
              <w:t>1,639</w:t>
            </w:r>
          </w:p>
        </w:tc>
        <w:tc>
          <w:tcPr>
            <w:tcW w:w="269" w:type="dxa"/>
          </w:tcPr>
          <w:p w:rsidR="00310236" w:rsidRPr="00CD184C" w:rsidRDefault="00310236" w:rsidP="007C0BF1">
            <w:pPr>
              <w:pStyle w:val="a0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1" w:type="dxa"/>
          </w:tcPr>
          <w:p w:rsidR="00310236" w:rsidRPr="00902C69" w:rsidRDefault="0031023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02C6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310236" w:rsidRPr="00740BD6" w:rsidTr="00A15CBD">
        <w:tc>
          <w:tcPr>
            <w:tcW w:w="4073" w:type="dxa"/>
          </w:tcPr>
          <w:p w:rsidR="00310236" w:rsidRPr="00E44400" w:rsidRDefault="0031023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 xml:space="preserve">- มากกว่า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เดือน ถึง 6 เดือน</w:t>
            </w:r>
          </w:p>
        </w:tc>
        <w:tc>
          <w:tcPr>
            <w:tcW w:w="1280" w:type="dxa"/>
            <w:shd w:val="clear" w:color="auto" w:fill="auto"/>
          </w:tcPr>
          <w:p w:rsidR="00310236" w:rsidRPr="00902C69" w:rsidRDefault="00310236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02C6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310236" w:rsidRPr="00891A83" w:rsidRDefault="0031023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310236" w:rsidRPr="00902C69" w:rsidRDefault="0031023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02C6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left w:val="nil"/>
            </w:tcBorders>
          </w:tcPr>
          <w:p w:rsidR="00310236" w:rsidRPr="00CD184C" w:rsidRDefault="00310236" w:rsidP="007C0BF1">
            <w:pPr>
              <w:pStyle w:val="a0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310236" w:rsidRPr="00963789" w:rsidRDefault="00310236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6378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310236" w:rsidRPr="00CD184C" w:rsidRDefault="00310236" w:rsidP="007C0BF1">
            <w:pPr>
              <w:pStyle w:val="a0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1" w:type="dxa"/>
          </w:tcPr>
          <w:p w:rsidR="00310236" w:rsidRPr="00902C69" w:rsidRDefault="0031023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02C6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310236" w:rsidRPr="00740BD6" w:rsidTr="00A15CBD">
        <w:tc>
          <w:tcPr>
            <w:tcW w:w="4073" w:type="dxa"/>
          </w:tcPr>
          <w:p w:rsidR="00310236" w:rsidRPr="00E44400" w:rsidRDefault="0031023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 xml:space="preserve">- มากกว่า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เดือน ถึง 12 เดือน</w:t>
            </w:r>
          </w:p>
        </w:tc>
        <w:tc>
          <w:tcPr>
            <w:tcW w:w="1280" w:type="dxa"/>
            <w:shd w:val="clear" w:color="auto" w:fill="auto"/>
          </w:tcPr>
          <w:p w:rsidR="00310236" w:rsidRPr="00902C69" w:rsidRDefault="00310236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02C6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310236" w:rsidRPr="00891A83" w:rsidRDefault="0031023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310236" w:rsidRPr="00902C69" w:rsidRDefault="0031023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02C69">
              <w:rPr>
                <w:rFonts w:ascii="Angsana New" w:hAnsi="Angsana New"/>
                <w:bCs/>
                <w:sz w:val="30"/>
                <w:szCs w:val="30"/>
              </w:rPr>
              <w:t>117</w:t>
            </w:r>
          </w:p>
        </w:tc>
        <w:tc>
          <w:tcPr>
            <w:tcW w:w="284" w:type="dxa"/>
            <w:tcBorders>
              <w:left w:val="nil"/>
            </w:tcBorders>
          </w:tcPr>
          <w:p w:rsidR="00310236" w:rsidRPr="00CD184C" w:rsidRDefault="00310236" w:rsidP="007C0BF1">
            <w:pPr>
              <w:pStyle w:val="a0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310236" w:rsidRPr="00963789" w:rsidRDefault="00310236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6378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310236" w:rsidRPr="00CD184C" w:rsidRDefault="00310236" w:rsidP="007C0BF1">
            <w:pPr>
              <w:pStyle w:val="a0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1" w:type="dxa"/>
          </w:tcPr>
          <w:p w:rsidR="00310236" w:rsidRPr="00902C69" w:rsidRDefault="0031023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02C69">
              <w:rPr>
                <w:rFonts w:ascii="Angsana New" w:hAnsi="Angsana New"/>
                <w:bCs/>
                <w:sz w:val="30"/>
                <w:szCs w:val="30"/>
              </w:rPr>
              <w:t>117</w:t>
            </w:r>
          </w:p>
        </w:tc>
      </w:tr>
      <w:tr w:rsidR="00310236" w:rsidRPr="00740BD6" w:rsidTr="00A15CBD">
        <w:tc>
          <w:tcPr>
            <w:tcW w:w="4073" w:type="dxa"/>
          </w:tcPr>
          <w:p w:rsidR="00310236" w:rsidRPr="00E44400" w:rsidRDefault="00310236" w:rsidP="007A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 xml:space="preserve">- มากกว่า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12 เดือน 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:rsidR="00310236" w:rsidRPr="00902C69" w:rsidRDefault="00310236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02C6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310236" w:rsidRPr="00891A83" w:rsidRDefault="0031023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310236" w:rsidRPr="00902C69" w:rsidRDefault="0031023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02C69">
              <w:rPr>
                <w:rFonts w:ascii="Angsana New" w:hAnsi="Angsana New"/>
                <w:bCs/>
                <w:sz w:val="30"/>
                <w:szCs w:val="30"/>
              </w:rPr>
              <w:t>23</w:t>
            </w:r>
          </w:p>
        </w:tc>
        <w:tc>
          <w:tcPr>
            <w:tcW w:w="284" w:type="dxa"/>
            <w:tcBorders>
              <w:left w:val="nil"/>
            </w:tcBorders>
          </w:tcPr>
          <w:p w:rsidR="00310236" w:rsidRPr="00CD184C" w:rsidRDefault="00310236" w:rsidP="007C0BF1">
            <w:pPr>
              <w:pStyle w:val="a0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310236" w:rsidRPr="00963789" w:rsidRDefault="00310236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6378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310236" w:rsidRPr="00CD184C" w:rsidRDefault="00310236" w:rsidP="007C0BF1">
            <w:pPr>
              <w:pStyle w:val="a0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310236" w:rsidRPr="00902C69" w:rsidRDefault="0031023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02C69">
              <w:rPr>
                <w:rFonts w:ascii="Angsana New" w:hAnsi="Angsana New"/>
                <w:bCs/>
                <w:sz w:val="30"/>
                <w:szCs w:val="30"/>
              </w:rPr>
              <w:t>23</w:t>
            </w:r>
          </w:p>
        </w:tc>
      </w:tr>
      <w:tr w:rsidR="00310236" w:rsidRPr="00740BD6" w:rsidTr="00A15CBD">
        <w:tc>
          <w:tcPr>
            <w:tcW w:w="4073" w:type="dxa"/>
          </w:tcPr>
          <w:p w:rsidR="00310236" w:rsidRPr="00D23732" w:rsidRDefault="0031023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37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10236" w:rsidRPr="00902C69" w:rsidRDefault="00310236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02C6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310236" w:rsidRPr="00891A83" w:rsidRDefault="0031023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310236" w:rsidRPr="00CB23C7" w:rsidRDefault="0031023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B23C7">
              <w:rPr>
                <w:rFonts w:ascii="Angsana New" w:hAnsi="Angsana New"/>
                <w:bCs/>
                <w:sz w:val="30"/>
                <w:szCs w:val="30"/>
              </w:rPr>
              <w:t>140</w:t>
            </w:r>
          </w:p>
        </w:tc>
        <w:tc>
          <w:tcPr>
            <w:tcW w:w="284" w:type="dxa"/>
            <w:tcBorders>
              <w:left w:val="nil"/>
            </w:tcBorders>
          </w:tcPr>
          <w:p w:rsidR="00310236" w:rsidRPr="00CD184C" w:rsidRDefault="00310236" w:rsidP="007C0BF1">
            <w:pPr>
              <w:pStyle w:val="a0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10236" w:rsidRPr="00963789" w:rsidRDefault="00310236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789">
              <w:rPr>
                <w:rFonts w:ascii="Angsana New" w:hAnsi="Angsana New"/>
                <w:bCs/>
                <w:sz w:val="30"/>
                <w:szCs w:val="30"/>
              </w:rPr>
              <w:t>13,803</w:t>
            </w:r>
          </w:p>
        </w:tc>
        <w:tc>
          <w:tcPr>
            <w:tcW w:w="269" w:type="dxa"/>
          </w:tcPr>
          <w:p w:rsidR="00310236" w:rsidRPr="00CD184C" w:rsidRDefault="00310236" w:rsidP="007C0BF1">
            <w:pPr>
              <w:pStyle w:val="a0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310236" w:rsidRPr="00902C69" w:rsidRDefault="0031023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02C69">
              <w:rPr>
                <w:rFonts w:ascii="Angsana New" w:hAnsi="Angsana New"/>
                <w:bCs/>
                <w:sz w:val="30"/>
                <w:szCs w:val="30"/>
              </w:rPr>
              <w:t>17,083</w:t>
            </w:r>
          </w:p>
        </w:tc>
      </w:tr>
      <w:tr w:rsidR="007A2217" w:rsidRPr="00BC3091" w:rsidTr="00A15CBD">
        <w:tc>
          <w:tcPr>
            <w:tcW w:w="4073" w:type="dxa"/>
          </w:tcPr>
          <w:p w:rsidR="007A2217" w:rsidRPr="00BC3091" w:rsidRDefault="007A2217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80" w:type="dxa"/>
            <w:tcBorders>
              <w:top w:val="double" w:sz="4" w:space="0" w:color="auto"/>
            </w:tcBorders>
          </w:tcPr>
          <w:p w:rsidR="007A2217" w:rsidRPr="00CB097A" w:rsidRDefault="007A2217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7A2217" w:rsidRPr="0002046D" w:rsidRDefault="007A2217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1277" w:type="dxa"/>
          </w:tcPr>
          <w:p w:rsidR="007A2217" w:rsidRPr="00AC31D4" w:rsidRDefault="007A2217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7A2217" w:rsidRPr="00BC3091" w:rsidRDefault="007A2217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7A2217" w:rsidRPr="00CB097A" w:rsidRDefault="007A2217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69" w:type="dxa"/>
          </w:tcPr>
          <w:p w:rsidR="007A2217" w:rsidRPr="00BC3091" w:rsidRDefault="007A2217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1" w:type="dxa"/>
          </w:tcPr>
          <w:p w:rsidR="007A2217" w:rsidRPr="00FD43B2" w:rsidRDefault="007A2217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7A2217" w:rsidRPr="00740BD6" w:rsidTr="00A15CBD">
        <w:tc>
          <w:tcPr>
            <w:tcW w:w="4073" w:type="dxa"/>
          </w:tcPr>
          <w:p w:rsidR="007A2217" w:rsidRPr="00BC3091" w:rsidRDefault="007A2217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80" w:type="dxa"/>
          </w:tcPr>
          <w:p w:rsidR="007A2217" w:rsidRPr="00CB097A" w:rsidRDefault="007A2217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7A2217" w:rsidRPr="00527F27" w:rsidRDefault="007A2217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</w:tcPr>
          <w:p w:rsidR="007A2217" w:rsidRPr="00AC31D4" w:rsidRDefault="007A2217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7A2217" w:rsidRPr="00740BD6" w:rsidRDefault="007A2217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7A2217" w:rsidRPr="00CB097A" w:rsidRDefault="007A2217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7A2217" w:rsidRPr="00740BD6" w:rsidRDefault="007A2217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7A2217" w:rsidRPr="000C5A1B" w:rsidRDefault="007A2217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93576" w:rsidRPr="00740BD6" w:rsidTr="00485151">
        <w:tc>
          <w:tcPr>
            <w:tcW w:w="4073" w:type="dxa"/>
          </w:tcPr>
          <w:p w:rsidR="00893576" w:rsidRPr="00893576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9357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0" w:type="dxa"/>
            <w:shd w:val="clear" w:color="auto" w:fill="auto"/>
          </w:tcPr>
          <w:p w:rsidR="00893576" w:rsidRPr="004C385C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93576" w:rsidRPr="003E5981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7" w:type="dxa"/>
          </w:tcPr>
          <w:p w:rsidR="00893576" w:rsidRPr="003E5981" w:rsidRDefault="00893576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893576" w:rsidRPr="003E5981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7" w:type="dxa"/>
            <w:shd w:val="clear" w:color="auto" w:fill="auto"/>
          </w:tcPr>
          <w:p w:rsidR="00893576" w:rsidRPr="004C385C" w:rsidRDefault="00893576" w:rsidP="00C24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893576" w:rsidRPr="00EF4A8F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1" w:type="dxa"/>
          </w:tcPr>
          <w:p w:rsidR="00893576" w:rsidRPr="00891A83" w:rsidRDefault="0089357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10236" w:rsidRPr="00740BD6" w:rsidTr="00485151">
        <w:tc>
          <w:tcPr>
            <w:tcW w:w="4073" w:type="dxa"/>
          </w:tcPr>
          <w:p w:rsidR="00310236" w:rsidRPr="00BC3091" w:rsidRDefault="0031023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โซลาร์ พีพีเอ็ม จำกัด</w:t>
            </w:r>
          </w:p>
        </w:tc>
        <w:tc>
          <w:tcPr>
            <w:tcW w:w="1280" w:type="dxa"/>
            <w:tcBorders>
              <w:bottom w:val="double" w:sz="4" w:space="0" w:color="auto"/>
            </w:tcBorders>
            <w:shd w:val="clear" w:color="auto" w:fill="auto"/>
          </w:tcPr>
          <w:p w:rsidR="00310236" w:rsidRPr="00963789" w:rsidRDefault="00310236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6378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310236" w:rsidRPr="003E5981" w:rsidRDefault="0031023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310236" w:rsidRPr="003E5981" w:rsidRDefault="00310236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E5981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310236" w:rsidRPr="003E5981" w:rsidRDefault="0031023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310236" w:rsidRPr="00963789" w:rsidRDefault="0031023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789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:rsidR="00310236" w:rsidRPr="00EF4A8F" w:rsidRDefault="0031023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:rsidR="00310236" w:rsidRPr="00902C69" w:rsidRDefault="0031023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02C69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</w:tr>
      <w:tr w:rsidR="007A2217" w:rsidRPr="00C83401" w:rsidTr="00D87F53">
        <w:tc>
          <w:tcPr>
            <w:tcW w:w="4073" w:type="dxa"/>
          </w:tcPr>
          <w:p w:rsidR="007A2217" w:rsidRPr="00C83401" w:rsidRDefault="007A2217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0" w:type="dxa"/>
            <w:tcBorders>
              <w:top w:val="double" w:sz="4" w:space="0" w:color="auto"/>
            </w:tcBorders>
          </w:tcPr>
          <w:p w:rsidR="007A2217" w:rsidRPr="004C385C" w:rsidRDefault="007A2217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7A2217" w:rsidRPr="00C83401" w:rsidRDefault="007A2217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7A2217" w:rsidRPr="00C83401" w:rsidRDefault="007A2217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284" w:type="dxa"/>
          </w:tcPr>
          <w:p w:rsidR="007A2217" w:rsidRPr="00C83401" w:rsidRDefault="007A2217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  <w:shd w:val="clear" w:color="auto" w:fill="auto"/>
          </w:tcPr>
          <w:p w:rsidR="007A2217" w:rsidRPr="004C385C" w:rsidRDefault="007A2217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69" w:type="dxa"/>
          </w:tcPr>
          <w:p w:rsidR="007A2217" w:rsidRPr="00C83401" w:rsidRDefault="007A2217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:rsidR="007A2217" w:rsidRPr="00C83401" w:rsidRDefault="007A2217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7A2217" w:rsidRPr="00740BD6" w:rsidTr="00A15CBD">
        <w:tc>
          <w:tcPr>
            <w:tcW w:w="4073" w:type="dxa"/>
          </w:tcPr>
          <w:p w:rsidR="007A2217" w:rsidRPr="00BC3091" w:rsidRDefault="007A2217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  <w:r w:rsidRPr="00BC309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1280" w:type="dxa"/>
          </w:tcPr>
          <w:p w:rsidR="007A2217" w:rsidRPr="004C385C" w:rsidRDefault="007A2217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7A2217" w:rsidRPr="0002046D" w:rsidRDefault="007A2217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</w:tcPr>
          <w:p w:rsidR="007A2217" w:rsidRPr="0002046D" w:rsidRDefault="007A2217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284" w:type="dxa"/>
          </w:tcPr>
          <w:p w:rsidR="007A2217" w:rsidRPr="00740BD6" w:rsidRDefault="007A2217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7A2217" w:rsidRPr="004C385C" w:rsidRDefault="007A2217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7A2217" w:rsidRPr="00740BD6" w:rsidRDefault="007A2217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7A2217" w:rsidRPr="00FD43B2" w:rsidRDefault="007A2217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A2217" w:rsidRPr="00740BD6" w:rsidTr="00A15CBD">
        <w:tc>
          <w:tcPr>
            <w:tcW w:w="4073" w:type="dxa"/>
          </w:tcPr>
          <w:p w:rsidR="007A2217" w:rsidRPr="00893576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9357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0" w:type="dxa"/>
          </w:tcPr>
          <w:p w:rsidR="007A2217" w:rsidRPr="004C385C" w:rsidRDefault="007A2217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7A2217" w:rsidRPr="00891A83" w:rsidRDefault="007A2217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7A2217" w:rsidRPr="00891A83" w:rsidRDefault="007A2217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7A2217" w:rsidRPr="00740BD6" w:rsidRDefault="007A2217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7A2217" w:rsidRPr="004C385C" w:rsidRDefault="007A2217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7A2217" w:rsidRPr="00740BD6" w:rsidRDefault="007A2217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7A2217" w:rsidRPr="00FD43B2" w:rsidRDefault="007A2217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93576" w:rsidRPr="00740BD6" w:rsidTr="00A15CBD">
        <w:tc>
          <w:tcPr>
            <w:tcW w:w="4073" w:type="dxa"/>
          </w:tcPr>
          <w:p w:rsidR="00893576" w:rsidRPr="00893576" w:rsidRDefault="00893576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9357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80" w:type="dxa"/>
          </w:tcPr>
          <w:p w:rsidR="00893576" w:rsidRPr="004C385C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93576" w:rsidRPr="00527F27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</w:tcPr>
          <w:p w:rsidR="00893576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893576" w:rsidRPr="00740BD6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893576" w:rsidRPr="004C385C" w:rsidRDefault="00893576" w:rsidP="009D0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893576" w:rsidRPr="00740BD6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893576" w:rsidRDefault="0089357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93576" w:rsidRPr="00740BD6" w:rsidTr="00A15CBD">
        <w:tc>
          <w:tcPr>
            <w:tcW w:w="4073" w:type="dxa"/>
          </w:tcPr>
          <w:p w:rsidR="00893576" w:rsidRDefault="00893576" w:rsidP="009D0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BC3091">
              <w:rPr>
                <w:rFonts w:ascii="Angsana New" w:hAnsi="Angsana New" w:hint="cs"/>
                <w:sz w:val="30"/>
                <w:szCs w:val="30"/>
                <w:cs/>
              </w:rPr>
              <w:t>บริษัท พรีเมี่ยม เฟล็กซิเบิ้ล แพคเกจจิ้ง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80" w:type="dxa"/>
          </w:tcPr>
          <w:p w:rsidR="00893576" w:rsidRPr="004B58AC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58A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893576" w:rsidRPr="00527F27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</w:tcPr>
          <w:p w:rsidR="00893576" w:rsidRPr="00BF55D0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893576" w:rsidRPr="00740BD6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893576" w:rsidRPr="00963789" w:rsidRDefault="00963789" w:rsidP="009D0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789">
              <w:rPr>
                <w:rFonts w:ascii="Angsana New" w:hAnsi="Angsana New"/>
                <w:bCs/>
                <w:sz w:val="30"/>
                <w:szCs w:val="30"/>
              </w:rPr>
              <w:t>15</w:t>
            </w:r>
            <w:r w:rsidR="00893576" w:rsidRPr="00963789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69" w:type="dxa"/>
          </w:tcPr>
          <w:p w:rsidR="00893576" w:rsidRPr="00740BD6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893576" w:rsidRPr="00773953" w:rsidRDefault="0089357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</w:t>
            </w:r>
            <w:r w:rsidRPr="0077395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</w:tr>
      <w:tr w:rsidR="00963789" w:rsidRPr="00740BD6" w:rsidTr="00A15CBD">
        <w:tc>
          <w:tcPr>
            <w:tcW w:w="4073" w:type="dxa"/>
          </w:tcPr>
          <w:p w:rsidR="00963789" w:rsidRDefault="00963789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BC3091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โซลาร์ พีพีเอ็ม จำกัด</w:t>
            </w:r>
          </w:p>
        </w:tc>
        <w:tc>
          <w:tcPr>
            <w:tcW w:w="1280" w:type="dxa"/>
          </w:tcPr>
          <w:p w:rsidR="00963789" w:rsidRPr="004B58AC" w:rsidRDefault="00963789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58A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963789" w:rsidRPr="00527F27" w:rsidRDefault="00963789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</w:tcPr>
          <w:p w:rsidR="00963789" w:rsidRPr="00527F27" w:rsidRDefault="00963789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BF55D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963789" w:rsidRPr="00740BD6" w:rsidRDefault="00963789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963789" w:rsidRPr="00773953" w:rsidRDefault="00963789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Pr="00773953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69" w:type="dxa"/>
          </w:tcPr>
          <w:p w:rsidR="00963789" w:rsidRPr="00740BD6" w:rsidRDefault="00963789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963789" w:rsidRPr="00773953" w:rsidRDefault="00963789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</w:t>
            </w:r>
            <w:r w:rsidRPr="00773953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</w:tr>
      <w:tr w:rsidR="00893576" w:rsidRPr="00740BD6" w:rsidTr="00A15CBD">
        <w:tc>
          <w:tcPr>
            <w:tcW w:w="4073" w:type="dxa"/>
          </w:tcPr>
          <w:p w:rsidR="00893576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893576" w:rsidRPr="004B58AC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58A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893576" w:rsidRPr="00527F27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893576" w:rsidRPr="00527F27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BF55D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893576" w:rsidRPr="00740BD6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3576" w:rsidRPr="00963789" w:rsidRDefault="00963789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789">
              <w:rPr>
                <w:rFonts w:ascii="Angsana New" w:hAnsi="Angsana New"/>
                <w:bCs/>
                <w:sz w:val="30"/>
                <w:szCs w:val="30"/>
              </w:rPr>
              <w:t>27</w:t>
            </w:r>
            <w:r w:rsidR="00893576" w:rsidRPr="00963789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69" w:type="dxa"/>
          </w:tcPr>
          <w:p w:rsidR="00893576" w:rsidRPr="00740BD6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:rsidR="00893576" w:rsidRPr="00773953" w:rsidRDefault="0089357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</w:t>
            </w:r>
            <w:r w:rsidRPr="0077395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</w:tr>
      <w:tr w:rsidR="00FB43BF" w:rsidRPr="00740BD6" w:rsidTr="00FB43BF">
        <w:tc>
          <w:tcPr>
            <w:tcW w:w="4073" w:type="dxa"/>
          </w:tcPr>
          <w:p w:rsidR="00FB43BF" w:rsidRPr="00A15CBD" w:rsidRDefault="00FB43BF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15CB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80" w:type="dxa"/>
          </w:tcPr>
          <w:p w:rsidR="00FB43BF" w:rsidRPr="004C3090" w:rsidRDefault="00FB43BF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FB43BF" w:rsidRPr="004C3090" w:rsidRDefault="00FB43BF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</w:tcPr>
          <w:p w:rsidR="00FB43BF" w:rsidRPr="00891A83" w:rsidRDefault="00FB43BF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FB43BF" w:rsidRPr="00740BD6" w:rsidRDefault="00FB43BF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FB43BF" w:rsidRPr="008B0F7F" w:rsidRDefault="00FB43BF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FB43BF" w:rsidRPr="00740BD6" w:rsidRDefault="00FB43BF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FB43BF" w:rsidRDefault="00FB43BF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FB43BF" w:rsidRPr="00740BD6" w:rsidTr="00FB43BF">
        <w:tc>
          <w:tcPr>
            <w:tcW w:w="4073" w:type="dxa"/>
          </w:tcPr>
          <w:p w:rsidR="00FB43BF" w:rsidRDefault="00FB43BF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BC3091">
              <w:rPr>
                <w:rFonts w:ascii="Angsana New" w:hAnsi="Angsana New" w:hint="cs"/>
                <w:sz w:val="30"/>
                <w:szCs w:val="30"/>
                <w:cs/>
              </w:rPr>
              <w:t>บริษัท พรีเมี่ยม เฟล็กซิเบิ้ล แพคเกจจิ้ง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80" w:type="dxa"/>
          </w:tcPr>
          <w:p w:rsidR="00FB43BF" w:rsidRPr="004B58AC" w:rsidRDefault="00FB43BF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58A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FB43BF" w:rsidRPr="004C3090" w:rsidRDefault="00FB43BF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</w:tcPr>
          <w:p w:rsidR="00FB43BF" w:rsidRPr="00DC07FA" w:rsidRDefault="00FB43BF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C07FA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FB43BF" w:rsidRPr="004C3090" w:rsidRDefault="00FB43BF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FB43BF" w:rsidRPr="00963789" w:rsidRDefault="00FB43BF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789">
              <w:rPr>
                <w:rFonts w:ascii="Angsana New" w:hAnsi="Angsana New"/>
                <w:bCs/>
                <w:sz w:val="30"/>
                <w:szCs w:val="30"/>
              </w:rPr>
              <w:t>58</w:t>
            </w:r>
          </w:p>
        </w:tc>
        <w:tc>
          <w:tcPr>
            <w:tcW w:w="269" w:type="dxa"/>
          </w:tcPr>
          <w:p w:rsidR="00FB43BF" w:rsidRPr="00740BD6" w:rsidRDefault="00FB43BF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FB43BF" w:rsidRPr="003772DC" w:rsidRDefault="00FB43BF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772DC">
              <w:rPr>
                <w:rFonts w:ascii="Angsana New" w:hAnsi="Angsana New"/>
                <w:bCs/>
                <w:sz w:val="30"/>
                <w:szCs w:val="30"/>
              </w:rPr>
              <w:t>79</w:t>
            </w:r>
          </w:p>
        </w:tc>
      </w:tr>
      <w:tr w:rsidR="00FB43BF" w:rsidRPr="00740BD6" w:rsidTr="00FB43BF">
        <w:tc>
          <w:tcPr>
            <w:tcW w:w="4073" w:type="dxa"/>
          </w:tcPr>
          <w:p w:rsidR="00FB43BF" w:rsidRDefault="00FB43BF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BC3091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โซลาร์ พีพีเอ็ม จำกัด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FB43BF" w:rsidRPr="004B58AC" w:rsidRDefault="00FB43BF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58A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FB43BF" w:rsidRPr="004C3090" w:rsidRDefault="00FB43BF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FB43BF" w:rsidRPr="00DC07FA" w:rsidRDefault="00FB43BF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C07FA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FB43BF" w:rsidRPr="004C3090" w:rsidRDefault="00FB43BF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FB43BF" w:rsidRPr="00963789" w:rsidRDefault="00FB43BF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78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FB43BF" w:rsidRPr="00740BD6" w:rsidRDefault="00FB43BF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FB43BF" w:rsidRPr="003772DC" w:rsidRDefault="00FB43BF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772DC">
              <w:rPr>
                <w:rFonts w:ascii="Angsana New" w:hAnsi="Angsana New"/>
                <w:bCs/>
                <w:sz w:val="30"/>
                <w:szCs w:val="30"/>
              </w:rPr>
              <w:t>32</w:t>
            </w:r>
          </w:p>
        </w:tc>
      </w:tr>
      <w:tr w:rsidR="00FB43BF" w:rsidRPr="00740BD6" w:rsidTr="00FB43BF">
        <w:tc>
          <w:tcPr>
            <w:tcW w:w="4073" w:type="dxa"/>
          </w:tcPr>
          <w:p w:rsidR="00FB43BF" w:rsidRDefault="00FB43BF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FB43BF" w:rsidRPr="004B58AC" w:rsidRDefault="00FB43BF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58A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FB43BF" w:rsidRPr="004C3090" w:rsidRDefault="00FB43BF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FB43BF" w:rsidRPr="00DC07FA" w:rsidRDefault="00FB43BF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C07FA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FB43BF" w:rsidRPr="004C3090" w:rsidRDefault="00FB43BF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43BF" w:rsidRPr="00963789" w:rsidRDefault="00FB43BF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789">
              <w:rPr>
                <w:rFonts w:ascii="Angsana New" w:hAnsi="Angsana New"/>
                <w:bCs/>
                <w:sz w:val="30"/>
                <w:szCs w:val="30"/>
              </w:rPr>
              <w:t>58</w:t>
            </w:r>
          </w:p>
        </w:tc>
        <w:tc>
          <w:tcPr>
            <w:tcW w:w="269" w:type="dxa"/>
          </w:tcPr>
          <w:p w:rsidR="00FB43BF" w:rsidRPr="00740BD6" w:rsidRDefault="00FB43BF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:rsidR="00FB43BF" w:rsidRPr="003772DC" w:rsidRDefault="00FB43BF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772DC">
              <w:rPr>
                <w:rFonts w:ascii="Angsana New" w:hAnsi="Angsana New"/>
                <w:bCs/>
                <w:sz w:val="30"/>
                <w:szCs w:val="30"/>
              </w:rPr>
              <w:t>111</w:t>
            </w:r>
          </w:p>
        </w:tc>
      </w:tr>
      <w:tr w:rsidR="00FB43BF" w:rsidRPr="00740BD6" w:rsidTr="00FB43BF">
        <w:tc>
          <w:tcPr>
            <w:tcW w:w="4073" w:type="dxa"/>
          </w:tcPr>
          <w:p w:rsidR="00FB43BF" w:rsidRPr="00D60CB3" w:rsidRDefault="00FB43BF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:rsidR="00FB43BF" w:rsidRPr="004B58AC" w:rsidRDefault="00FB43BF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58A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:rsidR="00FB43BF" w:rsidRPr="004C3090" w:rsidRDefault="00FB43BF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FB43BF" w:rsidRPr="00DC07FA" w:rsidRDefault="00FB43BF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C07FA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:rsidR="00FB43BF" w:rsidRPr="004C3090" w:rsidRDefault="00FB43BF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43BF" w:rsidRPr="00963789" w:rsidRDefault="00FB43BF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789">
              <w:rPr>
                <w:rFonts w:ascii="Angsana New" w:hAnsi="Angsana New"/>
                <w:bCs/>
                <w:sz w:val="30"/>
                <w:szCs w:val="30"/>
              </w:rPr>
              <w:t>27,058</w:t>
            </w:r>
          </w:p>
        </w:tc>
        <w:tc>
          <w:tcPr>
            <w:tcW w:w="269" w:type="dxa"/>
            <w:tcBorders>
              <w:bottom w:val="nil"/>
            </w:tcBorders>
          </w:tcPr>
          <w:p w:rsidR="00FB43BF" w:rsidRPr="00740BD6" w:rsidRDefault="00FB43BF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FB43BF" w:rsidRPr="003772DC" w:rsidRDefault="00FB43BF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</w:t>
            </w:r>
            <w:r w:rsidRPr="003772D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111</w:t>
            </w:r>
          </w:p>
        </w:tc>
      </w:tr>
    </w:tbl>
    <w:p w:rsidR="00B263D6" w:rsidRDefault="00B263D6"/>
    <w:p w:rsidR="00D87F53" w:rsidRDefault="00D87F53"/>
    <w:tbl>
      <w:tblPr>
        <w:tblW w:w="10035" w:type="dxa"/>
        <w:tblLook w:val="01E0"/>
      </w:tblPr>
      <w:tblGrid>
        <w:gridCol w:w="4073"/>
        <w:gridCol w:w="1280"/>
        <w:gridCol w:w="284"/>
        <w:gridCol w:w="1277"/>
        <w:gridCol w:w="284"/>
        <w:gridCol w:w="1277"/>
        <w:gridCol w:w="269"/>
        <w:gridCol w:w="1291"/>
      </w:tblGrid>
      <w:tr w:rsidR="00A15CBD" w:rsidTr="00963789">
        <w:tc>
          <w:tcPr>
            <w:tcW w:w="4073" w:type="dxa"/>
          </w:tcPr>
          <w:p w:rsidR="00A15CBD" w:rsidRPr="00C34CA3" w:rsidRDefault="00A15CBD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br w:type="page"/>
            </w:r>
          </w:p>
        </w:tc>
        <w:tc>
          <w:tcPr>
            <w:tcW w:w="5962" w:type="dxa"/>
            <w:gridSpan w:val="7"/>
          </w:tcPr>
          <w:p w:rsidR="00A15CBD" w:rsidRDefault="00A15CBD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4CA3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A15CBD" w:rsidRPr="00C34CA3" w:rsidTr="00963789">
        <w:tc>
          <w:tcPr>
            <w:tcW w:w="4073" w:type="dxa"/>
          </w:tcPr>
          <w:p w:rsidR="00A15CBD" w:rsidRPr="00C34CA3" w:rsidRDefault="00A15CBD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1" w:type="dxa"/>
            <w:gridSpan w:val="3"/>
            <w:tcBorders>
              <w:top w:val="single" w:sz="4" w:space="0" w:color="auto"/>
            </w:tcBorders>
          </w:tcPr>
          <w:p w:rsidR="00A15CBD" w:rsidRPr="00C34CA3" w:rsidRDefault="00A15CBD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A15CBD" w:rsidRPr="00C34CA3" w:rsidRDefault="00A15CBD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</w:tcBorders>
          </w:tcPr>
          <w:p w:rsidR="00A15CBD" w:rsidRPr="00C34CA3" w:rsidRDefault="00A15CBD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5CBD" w:rsidRPr="001C0017" w:rsidTr="00963789">
        <w:tc>
          <w:tcPr>
            <w:tcW w:w="4073" w:type="dxa"/>
          </w:tcPr>
          <w:p w:rsidR="00A15CBD" w:rsidRPr="00C34CA3" w:rsidRDefault="00A15CBD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A15CBD" w:rsidRDefault="00A15CBD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 2560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A15CBD" w:rsidRDefault="00A15CBD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A15CBD" w:rsidRPr="001C0017" w:rsidRDefault="00A15CBD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  <w:tc>
          <w:tcPr>
            <w:tcW w:w="284" w:type="dxa"/>
          </w:tcPr>
          <w:p w:rsidR="00A15CBD" w:rsidRDefault="00A15CBD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A15CBD" w:rsidRDefault="00A15CBD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 2560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A15CBD" w:rsidRDefault="00A15CBD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:rsidR="00A15CBD" w:rsidRPr="001C0017" w:rsidRDefault="00A15CBD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</w:tr>
      <w:tr w:rsidR="00893576" w:rsidTr="00A15CBD">
        <w:tc>
          <w:tcPr>
            <w:tcW w:w="4073" w:type="dxa"/>
          </w:tcPr>
          <w:p w:rsidR="00893576" w:rsidRPr="00BC3091" w:rsidRDefault="0089357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280" w:type="dxa"/>
          </w:tcPr>
          <w:p w:rsidR="00893576" w:rsidRPr="00AC31D4" w:rsidRDefault="0089357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893576" w:rsidRPr="0002046D" w:rsidRDefault="0089357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</w:tcPr>
          <w:p w:rsidR="00893576" w:rsidRPr="0002046D" w:rsidRDefault="0089357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284" w:type="dxa"/>
          </w:tcPr>
          <w:p w:rsidR="00893576" w:rsidRPr="00740BD6" w:rsidRDefault="0089357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893576" w:rsidRPr="00FD43B2" w:rsidRDefault="0089357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893576" w:rsidRPr="00740BD6" w:rsidRDefault="0089357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893576" w:rsidRPr="00FD43B2" w:rsidRDefault="0089357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93576" w:rsidTr="00A15CBD">
        <w:tc>
          <w:tcPr>
            <w:tcW w:w="4073" w:type="dxa"/>
          </w:tcPr>
          <w:p w:rsidR="00893576" w:rsidRPr="00893576" w:rsidRDefault="00893576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9357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0" w:type="dxa"/>
          </w:tcPr>
          <w:p w:rsidR="00893576" w:rsidRPr="002A50B8" w:rsidRDefault="0089357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93576" w:rsidRPr="00527F27" w:rsidRDefault="0089357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</w:tcPr>
          <w:p w:rsidR="00893576" w:rsidRPr="00BF55D0" w:rsidRDefault="0089357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893576" w:rsidRPr="00740BD6" w:rsidRDefault="0089357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893576" w:rsidRPr="002A50B8" w:rsidRDefault="0089357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893576" w:rsidRPr="00740BD6" w:rsidRDefault="0089357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893576" w:rsidRPr="002A50B8" w:rsidRDefault="0089357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93576" w:rsidTr="00A15CBD">
        <w:tc>
          <w:tcPr>
            <w:tcW w:w="4073" w:type="dxa"/>
          </w:tcPr>
          <w:p w:rsidR="00893576" w:rsidRDefault="0089357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BC3091">
              <w:rPr>
                <w:rFonts w:ascii="Angsana New" w:hAnsi="Angsana New" w:hint="cs"/>
                <w:sz w:val="30"/>
                <w:szCs w:val="30"/>
                <w:cs/>
              </w:rPr>
              <w:t>บริษัท พรีเมี่ยม เฟล็กซิเบิ้ล แพคเกจจิ้ง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80" w:type="dxa"/>
          </w:tcPr>
          <w:p w:rsidR="00893576" w:rsidRPr="004B58AC" w:rsidRDefault="0089357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58A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893576" w:rsidRPr="00527F27" w:rsidRDefault="0089357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</w:tcPr>
          <w:p w:rsidR="00893576" w:rsidRPr="00527F27" w:rsidRDefault="0089357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BF55D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893576" w:rsidRPr="00740BD6" w:rsidRDefault="0089357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893576" w:rsidRPr="00A60BA0" w:rsidRDefault="0089357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60BA0">
              <w:rPr>
                <w:rFonts w:ascii="Angsana New" w:hAnsi="Angsana New"/>
                <w:bCs/>
                <w:sz w:val="30"/>
                <w:szCs w:val="30"/>
              </w:rPr>
              <w:t>30,250</w:t>
            </w:r>
          </w:p>
        </w:tc>
        <w:tc>
          <w:tcPr>
            <w:tcW w:w="269" w:type="dxa"/>
          </w:tcPr>
          <w:p w:rsidR="00893576" w:rsidRPr="00740BD6" w:rsidRDefault="0089357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893576" w:rsidRPr="002A50B8" w:rsidRDefault="0089357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A50B8">
              <w:rPr>
                <w:rFonts w:ascii="Angsana New" w:hAnsi="Angsana New"/>
                <w:bCs/>
                <w:sz w:val="30"/>
                <w:szCs w:val="30"/>
              </w:rPr>
              <w:t>30,250</w:t>
            </w:r>
          </w:p>
        </w:tc>
      </w:tr>
      <w:tr w:rsidR="00893576" w:rsidTr="00A15CBD">
        <w:tc>
          <w:tcPr>
            <w:tcW w:w="4073" w:type="dxa"/>
          </w:tcPr>
          <w:p w:rsidR="00893576" w:rsidRDefault="0089357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BC3091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โซลาร์ พีพีเอ็ม จำกัด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893576" w:rsidRPr="004B58AC" w:rsidRDefault="0089357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58A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893576" w:rsidRPr="00527F27" w:rsidRDefault="0089357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893576" w:rsidRPr="00527F27" w:rsidRDefault="0089357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BF55D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893576" w:rsidRPr="00740BD6" w:rsidRDefault="0089357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893576" w:rsidRPr="00A60BA0" w:rsidRDefault="0089357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60BA0">
              <w:rPr>
                <w:rFonts w:ascii="Angsana New" w:hAnsi="Angsana New"/>
                <w:bCs/>
                <w:sz w:val="30"/>
                <w:szCs w:val="30"/>
              </w:rPr>
              <w:t>11,000</w:t>
            </w:r>
          </w:p>
        </w:tc>
        <w:tc>
          <w:tcPr>
            <w:tcW w:w="269" w:type="dxa"/>
          </w:tcPr>
          <w:p w:rsidR="00893576" w:rsidRPr="00740BD6" w:rsidRDefault="0089357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893576" w:rsidRPr="002A50B8" w:rsidRDefault="0089357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A50B8">
              <w:rPr>
                <w:rFonts w:ascii="Angsana New" w:hAnsi="Angsana New"/>
                <w:bCs/>
                <w:sz w:val="30"/>
                <w:szCs w:val="30"/>
              </w:rPr>
              <w:t>11,000</w:t>
            </w:r>
          </w:p>
        </w:tc>
      </w:tr>
      <w:tr w:rsidR="00893576" w:rsidTr="00A15CBD">
        <w:tc>
          <w:tcPr>
            <w:tcW w:w="4073" w:type="dxa"/>
          </w:tcPr>
          <w:p w:rsidR="00893576" w:rsidRDefault="00011974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:rsidR="00893576" w:rsidRPr="004B58AC" w:rsidRDefault="0089357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58A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893576" w:rsidRPr="00527F27" w:rsidRDefault="0089357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893576" w:rsidRPr="00527F27" w:rsidRDefault="0089357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BF55D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893576" w:rsidRPr="00740BD6" w:rsidRDefault="0089357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3576" w:rsidRPr="00A60BA0" w:rsidRDefault="0089357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60BA0">
              <w:rPr>
                <w:rFonts w:ascii="Angsana New" w:hAnsi="Angsana New"/>
                <w:bCs/>
                <w:sz w:val="30"/>
                <w:szCs w:val="30"/>
              </w:rPr>
              <w:t>41,250</w:t>
            </w:r>
          </w:p>
        </w:tc>
        <w:tc>
          <w:tcPr>
            <w:tcW w:w="269" w:type="dxa"/>
          </w:tcPr>
          <w:p w:rsidR="00893576" w:rsidRPr="00740BD6" w:rsidRDefault="0089357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893576" w:rsidRPr="002A50B8" w:rsidRDefault="0089357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A50B8">
              <w:rPr>
                <w:rFonts w:ascii="Angsana New" w:hAnsi="Angsana New"/>
                <w:bCs/>
                <w:sz w:val="30"/>
                <w:szCs w:val="30"/>
              </w:rPr>
              <w:t>41,250</w:t>
            </w:r>
          </w:p>
        </w:tc>
      </w:tr>
      <w:tr w:rsidR="00893576" w:rsidRPr="002A50B8" w:rsidTr="00A15CBD">
        <w:tc>
          <w:tcPr>
            <w:tcW w:w="4073" w:type="dxa"/>
          </w:tcPr>
          <w:p w:rsidR="00893576" w:rsidRPr="002A50B8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0" w:type="dxa"/>
            <w:tcBorders>
              <w:top w:val="double" w:sz="4" w:space="0" w:color="auto"/>
            </w:tcBorders>
          </w:tcPr>
          <w:p w:rsidR="00893576" w:rsidRPr="002A50B8" w:rsidRDefault="00893576" w:rsidP="002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893576" w:rsidRPr="002A50B8" w:rsidRDefault="00893576" w:rsidP="002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893576" w:rsidRPr="002A50B8" w:rsidRDefault="00893576" w:rsidP="002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893576" w:rsidRPr="002A50B8" w:rsidRDefault="00893576" w:rsidP="002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  <w:shd w:val="clear" w:color="auto" w:fill="auto"/>
          </w:tcPr>
          <w:p w:rsidR="00893576" w:rsidRPr="002A50B8" w:rsidRDefault="00893576" w:rsidP="002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9" w:type="dxa"/>
          </w:tcPr>
          <w:p w:rsidR="00893576" w:rsidRPr="002A50B8" w:rsidRDefault="00893576" w:rsidP="002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:rsidR="00893576" w:rsidRPr="002A50B8" w:rsidRDefault="00893576" w:rsidP="002A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893576" w:rsidTr="00A15CBD">
        <w:tc>
          <w:tcPr>
            <w:tcW w:w="4073" w:type="dxa"/>
          </w:tcPr>
          <w:p w:rsidR="00893576" w:rsidRPr="00D536A5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6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80" w:type="dxa"/>
          </w:tcPr>
          <w:p w:rsidR="00893576" w:rsidRPr="00CB097A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93576" w:rsidRPr="0002046D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</w:tcPr>
          <w:p w:rsidR="00893576" w:rsidRPr="0002046D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4" w:type="dxa"/>
          </w:tcPr>
          <w:p w:rsidR="00893576" w:rsidRPr="00B14380" w:rsidRDefault="00893576" w:rsidP="007C0BF1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893576" w:rsidRPr="00CB097A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893576" w:rsidRPr="00B14380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893576" w:rsidRPr="00FD43B2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93576" w:rsidRPr="00DA497A" w:rsidTr="00A15CBD">
        <w:tc>
          <w:tcPr>
            <w:tcW w:w="4073" w:type="dxa"/>
          </w:tcPr>
          <w:p w:rsidR="00893576" w:rsidRPr="00893576" w:rsidRDefault="00893576" w:rsidP="009D0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9357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80" w:type="dxa"/>
            <w:shd w:val="clear" w:color="auto" w:fill="auto"/>
          </w:tcPr>
          <w:p w:rsidR="00893576" w:rsidRPr="00CB097A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93576" w:rsidRPr="00891A83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893576" w:rsidRDefault="00893576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893576" w:rsidRPr="00740BD6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893576" w:rsidRPr="00CB097A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893576" w:rsidRPr="00740BD6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893576" w:rsidRDefault="00893576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B58AC" w:rsidRPr="00DA497A" w:rsidTr="00A15CBD">
        <w:tc>
          <w:tcPr>
            <w:tcW w:w="4073" w:type="dxa"/>
          </w:tcPr>
          <w:p w:rsidR="004B58AC" w:rsidRPr="00D536A5" w:rsidRDefault="004B58A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6A5">
              <w:rPr>
                <w:rFonts w:ascii="Angsana New" w:hAnsi="Angsana New" w:hint="cs"/>
                <w:sz w:val="30"/>
                <w:szCs w:val="30"/>
                <w:cs/>
              </w:rPr>
              <w:t>บริษัท พรพรหมดิสทริบิวชั่น จำกัด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:rsidR="004B58AC" w:rsidRPr="003E5981" w:rsidRDefault="004B58AC" w:rsidP="00A62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:rsidR="004B58AC" w:rsidRPr="003E5981" w:rsidRDefault="004B58A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4B58AC" w:rsidRPr="002A50B8" w:rsidRDefault="004B58AC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A50B8">
              <w:rPr>
                <w:rFonts w:ascii="Angsana New" w:hAnsi="Angsana New"/>
                <w:bCs/>
                <w:sz w:val="30"/>
                <w:szCs w:val="30"/>
              </w:rPr>
              <w:t>12</w:t>
            </w:r>
          </w:p>
        </w:tc>
        <w:tc>
          <w:tcPr>
            <w:tcW w:w="284" w:type="dxa"/>
          </w:tcPr>
          <w:p w:rsidR="004B58AC" w:rsidRPr="003E5981" w:rsidRDefault="004B58A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4B58AC" w:rsidRPr="003E5981" w:rsidRDefault="004B58A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:rsidR="004B58AC" w:rsidRPr="003E5981" w:rsidRDefault="004B58A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4B58AC" w:rsidRPr="003E5981" w:rsidRDefault="004B58AC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</w:t>
            </w:r>
          </w:p>
        </w:tc>
      </w:tr>
      <w:tr w:rsidR="00893576" w:rsidRPr="00740BD6" w:rsidTr="00A15CBD">
        <w:tc>
          <w:tcPr>
            <w:tcW w:w="4073" w:type="dxa"/>
          </w:tcPr>
          <w:p w:rsidR="00893576" w:rsidRPr="00145A71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80" w:type="dxa"/>
            <w:tcBorders>
              <w:top w:val="double" w:sz="4" w:space="0" w:color="auto"/>
            </w:tcBorders>
            <w:shd w:val="clear" w:color="auto" w:fill="auto"/>
          </w:tcPr>
          <w:p w:rsidR="00893576" w:rsidRPr="00CB097A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:rsidR="00893576" w:rsidRPr="00145A71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  <w:shd w:val="clear" w:color="auto" w:fill="auto"/>
          </w:tcPr>
          <w:p w:rsidR="00893576" w:rsidRPr="00145A71" w:rsidRDefault="00893576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:rsidR="00893576" w:rsidRPr="00145A71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  <w:shd w:val="clear" w:color="auto" w:fill="auto"/>
          </w:tcPr>
          <w:p w:rsidR="00893576" w:rsidRPr="00CB097A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69" w:type="dxa"/>
          </w:tcPr>
          <w:p w:rsidR="00893576" w:rsidRPr="00145A71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:rsidR="00893576" w:rsidRPr="00145A71" w:rsidRDefault="00893576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893576" w:rsidRPr="00740BD6" w:rsidTr="00A15CBD">
        <w:tc>
          <w:tcPr>
            <w:tcW w:w="4073" w:type="dxa"/>
          </w:tcPr>
          <w:p w:rsidR="00893576" w:rsidRPr="00BE242B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24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80" w:type="dxa"/>
            <w:shd w:val="clear" w:color="auto" w:fill="auto"/>
          </w:tcPr>
          <w:p w:rsidR="00893576" w:rsidRPr="00CB097A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893576" w:rsidRPr="00891A83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893576" w:rsidRDefault="00893576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893576" w:rsidRPr="00740BD6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893576" w:rsidRPr="00CB097A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893576" w:rsidRPr="00740BD6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893576" w:rsidRDefault="00893576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93576" w:rsidRPr="00740BD6" w:rsidTr="00A15CBD">
        <w:tc>
          <w:tcPr>
            <w:tcW w:w="4073" w:type="dxa"/>
          </w:tcPr>
          <w:p w:rsidR="00893576" w:rsidRDefault="0089357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บุคคลที่เกี่ยวข้องกัน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</w:t>
            </w:r>
          </w:p>
        </w:tc>
        <w:tc>
          <w:tcPr>
            <w:tcW w:w="1280" w:type="dxa"/>
            <w:tcBorders>
              <w:bottom w:val="double" w:sz="4" w:space="0" w:color="auto"/>
            </w:tcBorders>
            <w:shd w:val="clear" w:color="auto" w:fill="auto"/>
          </w:tcPr>
          <w:p w:rsidR="00893576" w:rsidRPr="002A50B8" w:rsidRDefault="000D76B2" w:rsidP="00380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269</w:t>
            </w:r>
          </w:p>
        </w:tc>
        <w:tc>
          <w:tcPr>
            <w:tcW w:w="284" w:type="dxa"/>
            <w:shd w:val="clear" w:color="auto" w:fill="auto"/>
          </w:tcPr>
          <w:p w:rsidR="00893576" w:rsidRPr="003E5981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893576" w:rsidRPr="00CE1F6B" w:rsidRDefault="0089357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850</w:t>
            </w:r>
          </w:p>
        </w:tc>
        <w:tc>
          <w:tcPr>
            <w:tcW w:w="284" w:type="dxa"/>
            <w:shd w:val="clear" w:color="auto" w:fill="auto"/>
          </w:tcPr>
          <w:p w:rsidR="00893576" w:rsidRPr="003E5981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893576" w:rsidRPr="00A60BA0" w:rsidRDefault="00A60BA0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60BA0">
              <w:rPr>
                <w:rFonts w:ascii="Angsana New" w:hAnsi="Angsana New"/>
                <w:bCs/>
                <w:sz w:val="30"/>
                <w:szCs w:val="30"/>
              </w:rPr>
              <w:t>245</w:t>
            </w:r>
          </w:p>
        </w:tc>
        <w:tc>
          <w:tcPr>
            <w:tcW w:w="269" w:type="dxa"/>
          </w:tcPr>
          <w:p w:rsidR="00893576" w:rsidRPr="00740BD6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:rsidR="00893576" w:rsidRPr="003772DC" w:rsidRDefault="0089357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772DC">
              <w:rPr>
                <w:rFonts w:ascii="Angsana New" w:hAnsi="Angsana New"/>
                <w:bCs/>
                <w:sz w:val="30"/>
                <w:szCs w:val="30"/>
              </w:rPr>
              <w:t>301</w:t>
            </w:r>
          </w:p>
        </w:tc>
      </w:tr>
      <w:tr w:rsidR="00893576" w:rsidRPr="00C83401" w:rsidTr="00A15CBD">
        <w:tc>
          <w:tcPr>
            <w:tcW w:w="4073" w:type="dxa"/>
          </w:tcPr>
          <w:p w:rsidR="00893576" w:rsidRPr="00C83401" w:rsidRDefault="00893576" w:rsidP="009D0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</w:tcPr>
          <w:p w:rsidR="00893576" w:rsidRPr="00CB097A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:rsidR="00893576" w:rsidRPr="00C83401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:rsidR="00893576" w:rsidRPr="00C83401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:rsidR="00893576" w:rsidRPr="00C83401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:rsidR="00893576" w:rsidRPr="00CB097A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69" w:type="dxa"/>
          </w:tcPr>
          <w:p w:rsidR="00893576" w:rsidRPr="00C83401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:rsidR="00893576" w:rsidRPr="00C83401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893576" w:rsidRPr="00740BD6" w:rsidTr="00A15CBD">
        <w:tc>
          <w:tcPr>
            <w:tcW w:w="4073" w:type="dxa"/>
          </w:tcPr>
          <w:p w:rsidR="00893576" w:rsidRPr="00BC3091" w:rsidRDefault="00893576" w:rsidP="009D0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280" w:type="dxa"/>
            <w:shd w:val="clear" w:color="auto" w:fill="auto"/>
          </w:tcPr>
          <w:p w:rsidR="00893576" w:rsidRPr="00CB097A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:rsidR="00893576" w:rsidRPr="00891A83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893576" w:rsidRPr="00891A83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893576" w:rsidRPr="00740BD6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893576" w:rsidRPr="00CB097A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893576" w:rsidRPr="00740BD6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893576" w:rsidRPr="00835B93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93576" w:rsidRPr="00740BD6" w:rsidTr="00A15CBD">
        <w:tc>
          <w:tcPr>
            <w:tcW w:w="4073" w:type="dxa"/>
          </w:tcPr>
          <w:p w:rsidR="00893576" w:rsidRPr="00A15CBD" w:rsidRDefault="00893576" w:rsidP="0014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15CB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80" w:type="dxa"/>
            <w:shd w:val="clear" w:color="auto" w:fill="auto"/>
          </w:tcPr>
          <w:p w:rsidR="00893576" w:rsidRPr="00CB097A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:rsidR="00893576" w:rsidRPr="00891A83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893576" w:rsidRPr="00891A83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893576" w:rsidRPr="00740BD6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893576" w:rsidRPr="00CB097A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893576" w:rsidRPr="00740BD6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893576" w:rsidRPr="00835B93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93576" w:rsidRPr="00740BD6" w:rsidTr="00A15CBD">
        <w:tc>
          <w:tcPr>
            <w:tcW w:w="4073" w:type="dxa"/>
          </w:tcPr>
          <w:p w:rsidR="00893576" w:rsidRPr="00A15CBD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15CB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80" w:type="dxa"/>
            <w:shd w:val="clear" w:color="auto" w:fill="auto"/>
          </w:tcPr>
          <w:p w:rsidR="00893576" w:rsidRPr="002A50B8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:rsidR="00893576" w:rsidRPr="0077119E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893576" w:rsidRPr="00CE1F6B" w:rsidRDefault="0089357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893576" w:rsidRPr="0077119E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893576" w:rsidRPr="0077119E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893576" w:rsidRPr="0077119E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893576" w:rsidRPr="00891A83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011974" w:rsidRPr="00740BD6" w:rsidTr="00011974">
        <w:tc>
          <w:tcPr>
            <w:tcW w:w="4073" w:type="dxa"/>
          </w:tcPr>
          <w:p w:rsidR="00011974" w:rsidRDefault="00011974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คุณชำนาญ พรพิไลลักษณ์</w:t>
            </w:r>
          </w:p>
        </w:tc>
        <w:tc>
          <w:tcPr>
            <w:tcW w:w="1280" w:type="dxa"/>
            <w:shd w:val="clear" w:color="auto" w:fill="auto"/>
          </w:tcPr>
          <w:p w:rsidR="00011974" w:rsidRPr="004B58AC" w:rsidRDefault="004B58AC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B58AC">
              <w:rPr>
                <w:rFonts w:ascii="Angsana New" w:hAnsi="Angsana New"/>
                <w:bCs/>
                <w:sz w:val="30"/>
                <w:szCs w:val="30"/>
              </w:rPr>
              <w:t>19</w:t>
            </w:r>
            <w:r w:rsidR="00011974" w:rsidRPr="004B58A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4B58AC">
              <w:rPr>
                <w:rFonts w:ascii="Angsana New" w:hAnsi="Angsana New"/>
                <w:bCs/>
                <w:sz w:val="30"/>
                <w:szCs w:val="30"/>
              </w:rPr>
              <w:t>950</w:t>
            </w:r>
          </w:p>
        </w:tc>
        <w:tc>
          <w:tcPr>
            <w:tcW w:w="284" w:type="dxa"/>
            <w:shd w:val="clear" w:color="auto" w:fill="auto"/>
          </w:tcPr>
          <w:p w:rsidR="00011974" w:rsidRPr="0077119E" w:rsidRDefault="0001197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011974" w:rsidRPr="004B58AC" w:rsidRDefault="004B58AC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B58AC">
              <w:rPr>
                <w:rFonts w:ascii="Angsana New" w:hAnsi="Angsana New" w:hint="cs"/>
                <w:b/>
                <w:sz w:val="30"/>
                <w:szCs w:val="30"/>
                <w:cs/>
              </w:rPr>
              <w:t>24</w:t>
            </w:r>
            <w:r w:rsidR="00011974" w:rsidRPr="004B58A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4B58AC">
              <w:rPr>
                <w:rFonts w:ascii="Angsana New" w:hAnsi="Angsana New"/>
                <w:bCs/>
                <w:sz w:val="30"/>
                <w:szCs w:val="30"/>
              </w:rPr>
              <w:t>950</w:t>
            </w:r>
          </w:p>
        </w:tc>
        <w:tc>
          <w:tcPr>
            <w:tcW w:w="284" w:type="dxa"/>
            <w:shd w:val="clear" w:color="auto" w:fill="auto"/>
          </w:tcPr>
          <w:p w:rsidR="00011974" w:rsidRPr="0077119E" w:rsidRDefault="00011974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011974" w:rsidRPr="0077119E" w:rsidRDefault="0001197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7119E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011974" w:rsidRPr="0077119E" w:rsidRDefault="0001197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011974" w:rsidRPr="00891A83" w:rsidRDefault="0001197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011974" w:rsidRPr="00740BD6" w:rsidTr="00A15CBD">
        <w:tc>
          <w:tcPr>
            <w:tcW w:w="4073" w:type="dxa"/>
          </w:tcPr>
          <w:p w:rsidR="00011974" w:rsidRDefault="0001197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คุณกานต์  พรพิไลลักษณ์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:rsidR="00011974" w:rsidRPr="004B58AC" w:rsidRDefault="004B58AC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B58AC"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  <w:r w:rsidR="00011974" w:rsidRPr="004B58A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4B58AC">
              <w:rPr>
                <w:rFonts w:ascii="Angsana New" w:hAnsi="Angsana New"/>
                <w:bCs/>
                <w:sz w:val="30"/>
                <w:szCs w:val="30"/>
              </w:rPr>
              <w:t>746</w:t>
            </w:r>
          </w:p>
        </w:tc>
        <w:tc>
          <w:tcPr>
            <w:tcW w:w="284" w:type="dxa"/>
            <w:shd w:val="clear" w:color="auto" w:fill="auto"/>
          </w:tcPr>
          <w:p w:rsidR="00011974" w:rsidRPr="0077119E" w:rsidRDefault="0001197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011974" w:rsidRPr="004B58AC" w:rsidRDefault="004B58AC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B58AC"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  <w:r w:rsidR="00011974" w:rsidRPr="004B58A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4B58AC">
              <w:rPr>
                <w:rFonts w:ascii="Angsana New" w:hAnsi="Angsana New"/>
                <w:bCs/>
                <w:sz w:val="30"/>
                <w:szCs w:val="30"/>
              </w:rPr>
              <w:t>746</w:t>
            </w:r>
          </w:p>
        </w:tc>
        <w:tc>
          <w:tcPr>
            <w:tcW w:w="284" w:type="dxa"/>
            <w:shd w:val="clear" w:color="auto" w:fill="auto"/>
          </w:tcPr>
          <w:p w:rsidR="00011974" w:rsidRPr="0077119E" w:rsidRDefault="00011974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011974" w:rsidRPr="0077119E" w:rsidRDefault="0001197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7119E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011974" w:rsidRPr="0077119E" w:rsidRDefault="0001197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011974" w:rsidRPr="00891A83" w:rsidRDefault="0001197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011974" w:rsidRPr="00740BD6" w:rsidTr="00A15CBD">
        <w:tc>
          <w:tcPr>
            <w:tcW w:w="4073" w:type="dxa"/>
          </w:tcPr>
          <w:p w:rsidR="00011974" w:rsidRDefault="00011974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:rsidR="00011974" w:rsidRPr="004B58AC" w:rsidRDefault="0001197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B58AC">
              <w:rPr>
                <w:rFonts w:ascii="Angsana New" w:hAnsi="Angsana New" w:hint="cs"/>
                <w:b/>
                <w:sz w:val="30"/>
                <w:szCs w:val="30"/>
                <w:cs/>
              </w:rPr>
              <w:t>27</w:t>
            </w:r>
            <w:r w:rsidRPr="004B58AC">
              <w:rPr>
                <w:rFonts w:ascii="Angsana New" w:hAnsi="Angsana New"/>
                <w:bCs/>
                <w:sz w:val="30"/>
                <w:szCs w:val="30"/>
              </w:rPr>
              <w:t>,696</w:t>
            </w:r>
          </w:p>
        </w:tc>
        <w:tc>
          <w:tcPr>
            <w:tcW w:w="284" w:type="dxa"/>
            <w:shd w:val="clear" w:color="auto" w:fill="auto"/>
          </w:tcPr>
          <w:p w:rsidR="00011974" w:rsidRPr="0077119E" w:rsidRDefault="0001197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011974" w:rsidRPr="00CE1F6B" w:rsidRDefault="0001197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32</w:t>
            </w:r>
            <w:r w:rsidRPr="00CE1F6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696</w:t>
            </w:r>
          </w:p>
        </w:tc>
        <w:tc>
          <w:tcPr>
            <w:tcW w:w="284" w:type="dxa"/>
            <w:shd w:val="clear" w:color="auto" w:fill="auto"/>
          </w:tcPr>
          <w:p w:rsidR="00011974" w:rsidRPr="0077119E" w:rsidRDefault="0001197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011974" w:rsidRPr="0077119E" w:rsidRDefault="0001197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7119E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011974" w:rsidRPr="0077119E" w:rsidRDefault="0001197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011974" w:rsidRPr="00891A83" w:rsidRDefault="0001197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893576" w:rsidRPr="00740BD6" w:rsidTr="00011974">
        <w:tc>
          <w:tcPr>
            <w:tcW w:w="4073" w:type="dxa"/>
          </w:tcPr>
          <w:p w:rsidR="00893576" w:rsidRPr="00011974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01197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80" w:type="dxa"/>
            <w:shd w:val="clear" w:color="auto" w:fill="auto"/>
          </w:tcPr>
          <w:p w:rsidR="00893576" w:rsidRPr="002A50B8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:rsidR="00893576" w:rsidRPr="0077119E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893576" w:rsidRPr="00CE1F6B" w:rsidRDefault="00893576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893576" w:rsidRPr="0077119E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893576" w:rsidRPr="0077119E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893576" w:rsidRPr="0077119E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893576" w:rsidRPr="00891A83" w:rsidRDefault="008935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011974" w:rsidRPr="00740BD6" w:rsidTr="00011974">
        <w:tc>
          <w:tcPr>
            <w:tcW w:w="4073" w:type="dxa"/>
          </w:tcPr>
          <w:p w:rsidR="00011974" w:rsidRDefault="0001197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คุณชำนาญ พรพิไลลักษณ์</w:t>
            </w:r>
          </w:p>
        </w:tc>
        <w:tc>
          <w:tcPr>
            <w:tcW w:w="1280" w:type="dxa"/>
            <w:shd w:val="clear" w:color="auto" w:fill="auto"/>
          </w:tcPr>
          <w:p w:rsidR="00011974" w:rsidRPr="006538E9" w:rsidRDefault="006538E9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538E9">
              <w:rPr>
                <w:rFonts w:ascii="Angsana New" w:hAnsi="Angsana New"/>
                <w:bCs/>
                <w:sz w:val="30"/>
                <w:szCs w:val="30"/>
              </w:rPr>
              <w:t>166</w:t>
            </w:r>
          </w:p>
        </w:tc>
        <w:tc>
          <w:tcPr>
            <w:tcW w:w="284" w:type="dxa"/>
            <w:shd w:val="clear" w:color="auto" w:fill="auto"/>
          </w:tcPr>
          <w:p w:rsidR="00011974" w:rsidRPr="0077119E" w:rsidRDefault="0001197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011974" w:rsidRPr="006538E9" w:rsidRDefault="0001197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538E9">
              <w:rPr>
                <w:rFonts w:ascii="Angsana New" w:hAnsi="Angsana New"/>
                <w:bCs/>
                <w:sz w:val="30"/>
                <w:szCs w:val="30"/>
              </w:rPr>
              <w:t>93</w:t>
            </w:r>
          </w:p>
        </w:tc>
        <w:tc>
          <w:tcPr>
            <w:tcW w:w="284" w:type="dxa"/>
            <w:shd w:val="clear" w:color="auto" w:fill="auto"/>
          </w:tcPr>
          <w:p w:rsidR="00011974" w:rsidRPr="0077119E" w:rsidRDefault="0001197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011974" w:rsidRPr="0077119E" w:rsidRDefault="0001197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7119E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011974" w:rsidRPr="0077119E" w:rsidRDefault="0001197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011974" w:rsidRPr="00891A83" w:rsidRDefault="0001197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011974" w:rsidRPr="00740BD6" w:rsidTr="00011974">
        <w:tc>
          <w:tcPr>
            <w:tcW w:w="4073" w:type="dxa"/>
          </w:tcPr>
          <w:p w:rsidR="00011974" w:rsidRDefault="0001197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คุณกานต์  พรพิไลลักษณ์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:rsidR="00011974" w:rsidRPr="006538E9" w:rsidRDefault="006538E9" w:rsidP="00653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538E9">
              <w:rPr>
                <w:rFonts w:ascii="Angsana New" w:hAnsi="Angsana New"/>
                <w:bCs/>
                <w:sz w:val="30"/>
                <w:szCs w:val="30"/>
              </w:rPr>
              <w:t>196</w:t>
            </w:r>
          </w:p>
        </w:tc>
        <w:tc>
          <w:tcPr>
            <w:tcW w:w="284" w:type="dxa"/>
            <w:shd w:val="clear" w:color="auto" w:fill="auto"/>
          </w:tcPr>
          <w:p w:rsidR="00011974" w:rsidRPr="0077119E" w:rsidRDefault="0001197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011974" w:rsidRPr="006538E9" w:rsidRDefault="006538E9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538E9">
              <w:rPr>
                <w:rFonts w:ascii="Angsana New" w:hAnsi="Angsana New"/>
                <w:bCs/>
                <w:sz w:val="30"/>
                <w:szCs w:val="30"/>
              </w:rPr>
              <w:t>100</w:t>
            </w:r>
          </w:p>
        </w:tc>
        <w:tc>
          <w:tcPr>
            <w:tcW w:w="284" w:type="dxa"/>
            <w:shd w:val="clear" w:color="auto" w:fill="auto"/>
          </w:tcPr>
          <w:p w:rsidR="00011974" w:rsidRPr="0077119E" w:rsidRDefault="0001197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011974" w:rsidRPr="0077119E" w:rsidRDefault="0001197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7119E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011974" w:rsidRPr="0077119E" w:rsidRDefault="0001197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011974" w:rsidRPr="00891A83" w:rsidRDefault="0001197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011974" w:rsidRPr="00740BD6" w:rsidTr="00A15CBD">
        <w:tc>
          <w:tcPr>
            <w:tcW w:w="4073" w:type="dxa"/>
          </w:tcPr>
          <w:p w:rsidR="00011974" w:rsidRDefault="00011974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1974" w:rsidRPr="006538E9" w:rsidRDefault="006538E9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538E9">
              <w:rPr>
                <w:rFonts w:ascii="Angsana New" w:hAnsi="Angsana New"/>
                <w:bCs/>
                <w:sz w:val="30"/>
                <w:szCs w:val="30"/>
              </w:rPr>
              <w:t>362</w:t>
            </w:r>
          </w:p>
        </w:tc>
        <w:tc>
          <w:tcPr>
            <w:tcW w:w="284" w:type="dxa"/>
            <w:shd w:val="clear" w:color="auto" w:fill="auto"/>
          </w:tcPr>
          <w:p w:rsidR="00011974" w:rsidRPr="0077119E" w:rsidRDefault="0001197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1974" w:rsidRPr="00CE1F6B" w:rsidRDefault="0001197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193</w:t>
            </w:r>
          </w:p>
        </w:tc>
        <w:tc>
          <w:tcPr>
            <w:tcW w:w="284" w:type="dxa"/>
            <w:shd w:val="clear" w:color="auto" w:fill="auto"/>
          </w:tcPr>
          <w:p w:rsidR="00011974" w:rsidRPr="0077119E" w:rsidRDefault="0001197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1974" w:rsidRPr="0077119E" w:rsidRDefault="0001197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7119E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011974" w:rsidRPr="0077119E" w:rsidRDefault="0001197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:rsidR="00011974" w:rsidRPr="00891A83" w:rsidRDefault="0001197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011974" w:rsidRPr="00740BD6" w:rsidTr="00A15CBD">
        <w:tc>
          <w:tcPr>
            <w:tcW w:w="4073" w:type="dxa"/>
          </w:tcPr>
          <w:p w:rsidR="00011974" w:rsidRPr="00D60CB3" w:rsidRDefault="0001197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1974" w:rsidRPr="006538E9" w:rsidRDefault="00011974" w:rsidP="00653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538E9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  <w:r w:rsidR="006538E9" w:rsidRPr="006538E9"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  <w:r w:rsidRPr="006538E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6538E9" w:rsidRPr="006538E9">
              <w:rPr>
                <w:rFonts w:ascii="Angsana New" w:hAnsi="Angsana New"/>
                <w:bCs/>
                <w:sz w:val="30"/>
                <w:szCs w:val="30"/>
              </w:rPr>
              <w:t>058</w:t>
            </w:r>
          </w:p>
        </w:tc>
        <w:tc>
          <w:tcPr>
            <w:tcW w:w="284" w:type="dxa"/>
            <w:shd w:val="clear" w:color="auto" w:fill="auto"/>
          </w:tcPr>
          <w:p w:rsidR="00011974" w:rsidRPr="0077119E" w:rsidRDefault="0001197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1974" w:rsidRPr="00CE1F6B" w:rsidRDefault="0001197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32</w:t>
            </w:r>
            <w:r w:rsidRPr="00CE1F6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889</w:t>
            </w:r>
          </w:p>
        </w:tc>
        <w:tc>
          <w:tcPr>
            <w:tcW w:w="284" w:type="dxa"/>
            <w:shd w:val="clear" w:color="auto" w:fill="auto"/>
          </w:tcPr>
          <w:p w:rsidR="00011974" w:rsidRPr="0077119E" w:rsidRDefault="0001197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1974" w:rsidRPr="0077119E" w:rsidRDefault="0001197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7119E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011974" w:rsidRPr="0077119E" w:rsidRDefault="0001197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011974" w:rsidRPr="00891A83" w:rsidRDefault="0001197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</w:tbl>
    <w:p w:rsidR="00C83401" w:rsidRDefault="00C83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2A50B8" w:rsidRDefault="002A50B8" w:rsidP="002A5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lastRenderedPageBreak/>
        <w:t>รายการเคลื่อนไหวระหว่าง</w:t>
      </w:r>
      <w:r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161CAE">
        <w:rPr>
          <w:rFonts w:ascii="Angsana New" w:hAnsi="Angsana New"/>
          <w:sz w:val="30"/>
          <w:szCs w:val="30"/>
          <w:cs/>
        </w:rPr>
        <w:t>สิ้นสุด</w:t>
      </w:r>
      <w:r>
        <w:rPr>
          <w:rFonts w:ascii="Angsana New" w:hAnsi="Angsana New"/>
          <w:sz w:val="30"/>
          <w:szCs w:val="30"/>
          <w:cs/>
        </w:rPr>
        <w:t>วันที่ 3</w:t>
      </w:r>
      <w:r>
        <w:rPr>
          <w:rFonts w:ascii="Angsana New" w:hAnsi="Angsana New" w:hint="cs"/>
          <w:sz w:val="30"/>
          <w:szCs w:val="30"/>
          <w:cs/>
        </w:rPr>
        <w:t xml:space="preserve">1 มีนาคม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2559 </w:t>
      </w:r>
      <w:r w:rsidRPr="00161CAE">
        <w:rPr>
          <w:rFonts w:ascii="Angsana New" w:hAnsi="Angsana New"/>
          <w:sz w:val="30"/>
          <w:szCs w:val="30"/>
          <w:cs/>
        </w:rPr>
        <w:t>สำหรับเงินให้กู้</w:t>
      </w:r>
      <w:r>
        <w:rPr>
          <w:rFonts w:ascii="Angsana New" w:hAnsi="Angsana New" w:hint="cs"/>
          <w:sz w:val="30"/>
          <w:szCs w:val="30"/>
          <w:cs/>
        </w:rPr>
        <w:t>ยืม</w:t>
      </w:r>
      <w:r w:rsidR="00407CCD">
        <w:rPr>
          <w:rFonts w:ascii="Angsana New" w:hAnsi="Angsana New" w:hint="cs"/>
          <w:sz w:val="30"/>
          <w:szCs w:val="30"/>
          <w:cs/>
        </w:rPr>
        <w:t>ระยะสั้นและระยะยาว</w:t>
      </w:r>
      <w:r>
        <w:rPr>
          <w:rFonts w:ascii="Angsana New" w:hAnsi="Angsana New" w:hint="cs"/>
          <w:sz w:val="30"/>
          <w:szCs w:val="30"/>
          <w:cs/>
        </w:rPr>
        <w:t>แก่และเงินกู้ยืม</w:t>
      </w:r>
      <w:r w:rsidR="00407CCD">
        <w:rPr>
          <w:rFonts w:ascii="Angsana New" w:hAnsi="Angsana New" w:hint="cs"/>
          <w:sz w:val="30"/>
          <w:szCs w:val="30"/>
          <w:cs/>
        </w:rPr>
        <w:t>ระยะสั้น</w:t>
      </w:r>
      <w:r>
        <w:rPr>
          <w:rFonts w:ascii="Angsana New" w:hAnsi="Angsana New" w:hint="cs"/>
          <w:sz w:val="30"/>
          <w:szCs w:val="30"/>
          <w:cs/>
        </w:rPr>
        <w:t>จากบุคคลและ</w:t>
      </w:r>
      <w:r w:rsidRPr="00161CAE">
        <w:rPr>
          <w:rFonts w:ascii="Angsana New" w:hAnsi="Angsana New"/>
          <w:sz w:val="30"/>
          <w:szCs w:val="30"/>
          <w:cs/>
        </w:rPr>
        <w:t>กิจการที่เกี่ยวข้องกันมีดังนี้</w:t>
      </w:r>
    </w:p>
    <w:p w:rsidR="007C0BF1" w:rsidRPr="00A333C7" w:rsidRDefault="007C0BF1" w:rsidP="007C0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16"/>
          <w:szCs w:val="16"/>
          <w:cs/>
        </w:rPr>
      </w:pPr>
    </w:p>
    <w:tbl>
      <w:tblPr>
        <w:tblW w:w="10031" w:type="dxa"/>
        <w:tblLook w:val="01E0"/>
      </w:tblPr>
      <w:tblGrid>
        <w:gridCol w:w="4077"/>
        <w:gridCol w:w="1276"/>
        <w:gridCol w:w="236"/>
        <w:gridCol w:w="1290"/>
        <w:gridCol w:w="272"/>
        <w:gridCol w:w="1279"/>
        <w:gridCol w:w="325"/>
        <w:gridCol w:w="1276"/>
      </w:tblGrid>
      <w:tr w:rsidR="007C0BF1" w:rsidTr="00A15CBD">
        <w:tc>
          <w:tcPr>
            <w:tcW w:w="4077" w:type="dxa"/>
          </w:tcPr>
          <w:p w:rsidR="007C0BF1" w:rsidRPr="00C34CA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4" w:type="dxa"/>
            <w:gridSpan w:val="7"/>
          </w:tcPr>
          <w:p w:rsidR="007C0BF1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4CA3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7C0BF1" w:rsidRPr="00C34CA3" w:rsidTr="00A15CBD">
        <w:tc>
          <w:tcPr>
            <w:tcW w:w="4077" w:type="dxa"/>
          </w:tcPr>
          <w:p w:rsidR="007C0BF1" w:rsidRPr="00C34CA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2" w:type="dxa"/>
            <w:gridSpan w:val="3"/>
            <w:tcBorders>
              <w:top w:val="single" w:sz="4" w:space="0" w:color="auto"/>
            </w:tcBorders>
          </w:tcPr>
          <w:p w:rsidR="007C0BF1" w:rsidRPr="00C34CA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:rsidR="007C0BF1" w:rsidRPr="00C34CA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</w:tcBorders>
          </w:tcPr>
          <w:p w:rsidR="007C0BF1" w:rsidRPr="00C34CA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50B8" w:rsidRPr="001C0017" w:rsidTr="00A15CBD">
        <w:tc>
          <w:tcPr>
            <w:tcW w:w="4077" w:type="dxa"/>
          </w:tcPr>
          <w:p w:rsidR="002A50B8" w:rsidRPr="00C34CA3" w:rsidRDefault="002A50B8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A50B8" w:rsidRDefault="002A50B8" w:rsidP="0015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2A50B8" w:rsidRDefault="002A50B8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2A50B8" w:rsidRDefault="002A50B8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2" w:type="dxa"/>
          </w:tcPr>
          <w:p w:rsidR="002A50B8" w:rsidRDefault="002A50B8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2A50B8" w:rsidRDefault="002A50B8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325" w:type="dxa"/>
            <w:tcBorders>
              <w:top w:val="single" w:sz="4" w:space="0" w:color="auto"/>
            </w:tcBorders>
          </w:tcPr>
          <w:p w:rsidR="002A50B8" w:rsidRDefault="002A50B8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A50B8" w:rsidRDefault="002A50B8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7C0BF1" w:rsidRPr="0019690D" w:rsidTr="00A15CBD">
        <w:tc>
          <w:tcPr>
            <w:tcW w:w="4077" w:type="dxa"/>
          </w:tcPr>
          <w:p w:rsidR="007C0BF1" w:rsidRPr="00D91419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  <w:r w:rsidR="00011974">
              <w:rPr>
                <w:rFonts w:ascii="Angsana New" w:hAnsi="Angsana New" w:hint="cs"/>
                <w:bCs/>
                <w:sz w:val="30"/>
                <w:szCs w:val="30"/>
                <w:cs/>
              </w:rPr>
              <w:t>และระยะยาว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C0BF1" w:rsidRPr="00942A96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36" w:type="dxa"/>
          </w:tcPr>
          <w:p w:rsidR="007C0BF1" w:rsidRPr="00942A96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1290" w:type="dxa"/>
          </w:tcPr>
          <w:p w:rsidR="007C0BF1" w:rsidRPr="00942A96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72" w:type="dxa"/>
          </w:tcPr>
          <w:p w:rsidR="007C0BF1" w:rsidRPr="00942A96" w:rsidRDefault="007C0BF1" w:rsidP="007C0BF1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279" w:type="dxa"/>
          </w:tcPr>
          <w:p w:rsidR="007C0BF1" w:rsidRPr="00942A96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325" w:type="dxa"/>
          </w:tcPr>
          <w:p w:rsidR="007C0BF1" w:rsidRPr="00B14380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7C0BF1" w:rsidRPr="0019690D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50B8" w:rsidRPr="0019690D" w:rsidTr="00A15CBD">
        <w:tc>
          <w:tcPr>
            <w:tcW w:w="4077" w:type="dxa"/>
          </w:tcPr>
          <w:p w:rsidR="002A50B8" w:rsidRPr="00840E3A" w:rsidRDefault="002A50B8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</w:tcPr>
          <w:p w:rsidR="002A50B8" w:rsidRPr="00B718E0" w:rsidRDefault="002A50B8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718E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A50B8" w:rsidRPr="00B718E0" w:rsidRDefault="002A50B8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</w:tcPr>
          <w:p w:rsidR="002A50B8" w:rsidRPr="00B718E0" w:rsidRDefault="002A50B8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718E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2A50B8" w:rsidRPr="00B718E0" w:rsidRDefault="002A50B8" w:rsidP="007C0BF1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:rsidR="002A50B8" w:rsidRPr="00011974" w:rsidRDefault="00011974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11974">
              <w:rPr>
                <w:rFonts w:ascii="Angsana New" w:hAnsi="Angsana New"/>
                <w:bCs/>
                <w:sz w:val="30"/>
                <w:szCs w:val="30"/>
              </w:rPr>
              <w:t>74,25</w:t>
            </w:r>
            <w:r w:rsidR="002A50B8" w:rsidRPr="00011974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325" w:type="dxa"/>
          </w:tcPr>
          <w:p w:rsidR="002A50B8" w:rsidRPr="00B14380" w:rsidRDefault="002A50B8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2A50B8" w:rsidRPr="00D45D06" w:rsidRDefault="002A50B8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45D06">
              <w:rPr>
                <w:rFonts w:ascii="Angsana New" w:hAnsi="Angsana New"/>
                <w:bCs/>
                <w:sz w:val="30"/>
                <w:szCs w:val="30"/>
              </w:rPr>
              <w:t>11,000</w:t>
            </w:r>
          </w:p>
        </w:tc>
      </w:tr>
      <w:tr w:rsidR="00D210C2" w:rsidRPr="0019690D" w:rsidTr="00A15CBD">
        <w:tc>
          <w:tcPr>
            <w:tcW w:w="4077" w:type="dxa"/>
          </w:tcPr>
          <w:p w:rsidR="00D210C2" w:rsidRPr="00B97542" w:rsidRDefault="00D210C2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</w:tcPr>
          <w:p w:rsidR="00D210C2" w:rsidRPr="00B718E0" w:rsidRDefault="00D210C2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718E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210C2" w:rsidRPr="00B718E0" w:rsidRDefault="00D210C2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</w:tcPr>
          <w:p w:rsidR="00D210C2" w:rsidRPr="00B718E0" w:rsidRDefault="00D210C2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718E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D210C2" w:rsidRPr="00B718E0" w:rsidRDefault="00D210C2" w:rsidP="007C0BF1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:rsidR="00D210C2" w:rsidRPr="00011974" w:rsidRDefault="00211FE2" w:rsidP="00D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</w:t>
            </w:r>
            <w:r w:rsidR="00D210C2" w:rsidRPr="0001197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D210C2"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  <w:tc>
          <w:tcPr>
            <w:tcW w:w="325" w:type="dxa"/>
          </w:tcPr>
          <w:p w:rsidR="00D210C2" w:rsidRPr="00B14380" w:rsidRDefault="00D210C2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D210C2" w:rsidRPr="00D45D06" w:rsidRDefault="00D210C2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5D0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2A50B8" w:rsidRPr="0019690D" w:rsidTr="00A15CBD">
        <w:tc>
          <w:tcPr>
            <w:tcW w:w="4077" w:type="dxa"/>
          </w:tcPr>
          <w:p w:rsidR="002A50B8" w:rsidRPr="00B97542" w:rsidRDefault="002A50B8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A50B8" w:rsidRPr="00B718E0" w:rsidRDefault="002A50B8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718E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A50B8" w:rsidRPr="00B718E0" w:rsidRDefault="002A50B8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2A50B8" w:rsidRPr="00B718E0" w:rsidRDefault="002A50B8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718E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2A50B8" w:rsidRPr="00B718E0" w:rsidRDefault="002A50B8" w:rsidP="007C0BF1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:rsidR="002A50B8" w:rsidRPr="00D210C2" w:rsidRDefault="00D210C2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left" w:pos="465"/>
                <w:tab w:val="left" w:pos="61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10C2">
              <w:rPr>
                <w:rFonts w:ascii="Angsana New" w:hAnsi="Angsana New"/>
                <w:sz w:val="30"/>
                <w:szCs w:val="30"/>
              </w:rPr>
              <w:t>(27</w:t>
            </w:r>
            <w:r w:rsidR="002A50B8" w:rsidRPr="00D210C2">
              <w:rPr>
                <w:rFonts w:ascii="Angsana New" w:hAnsi="Angsana New"/>
                <w:sz w:val="30"/>
                <w:szCs w:val="30"/>
              </w:rPr>
              <w:t>,000)</w:t>
            </w:r>
          </w:p>
        </w:tc>
        <w:tc>
          <w:tcPr>
            <w:tcW w:w="325" w:type="dxa"/>
          </w:tcPr>
          <w:p w:rsidR="002A50B8" w:rsidRPr="00B14380" w:rsidRDefault="002A50B8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A50B8" w:rsidRPr="00D45D06" w:rsidRDefault="002A50B8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left" w:pos="465"/>
                <w:tab w:val="left" w:pos="61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5D06">
              <w:rPr>
                <w:rFonts w:ascii="Angsana New" w:hAnsi="Angsana New"/>
                <w:sz w:val="30"/>
                <w:szCs w:val="30"/>
              </w:rPr>
              <w:t>(8,000)</w:t>
            </w:r>
          </w:p>
        </w:tc>
      </w:tr>
      <w:tr w:rsidR="002A50B8" w:rsidRPr="0019690D" w:rsidTr="00A15CBD">
        <w:tc>
          <w:tcPr>
            <w:tcW w:w="4077" w:type="dxa"/>
          </w:tcPr>
          <w:p w:rsidR="002A50B8" w:rsidRPr="00840E3A" w:rsidRDefault="002A50B8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A50B8" w:rsidRPr="00B718E0" w:rsidRDefault="002A50B8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718E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A50B8" w:rsidRPr="00B718E0" w:rsidRDefault="002A50B8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:rsidR="002A50B8" w:rsidRPr="00B718E0" w:rsidRDefault="002A50B8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718E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2A50B8" w:rsidRPr="00B718E0" w:rsidRDefault="002A50B8" w:rsidP="007C0BF1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50B8" w:rsidRPr="00D210C2" w:rsidRDefault="00D210C2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10C2">
              <w:rPr>
                <w:rFonts w:ascii="Angsana New" w:hAnsi="Angsana New"/>
                <w:bCs/>
                <w:sz w:val="30"/>
                <w:szCs w:val="30"/>
              </w:rPr>
              <w:t>68,25</w:t>
            </w:r>
            <w:r w:rsidR="002A50B8" w:rsidRPr="00D210C2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325" w:type="dxa"/>
          </w:tcPr>
          <w:p w:rsidR="002A50B8" w:rsidRPr="00B14380" w:rsidRDefault="002A50B8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A50B8" w:rsidRPr="00D45D06" w:rsidRDefault="002A50B8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45D06">
              <w:rPr>
                <w:rFonts w:ascii="Angsana New" w:hAnsi="Angsana New"/>
                <w:bCs/>
                <w:sz w:val="30"/>
                <w:szCs w:val="30"/>
              </w:rPr>
              <w:t>3,000</w:t>
            </w:r>
          </w:p>
        </w:tc>
      </w:tr>
      <w:tr w:rsidR="007C0BF1" w:rsidRPr="001527BB" w:rsidTr="00A15CBD">
        <w:tc>
          <w:tcPr>
            <w:tcW w:w="4077" w:type="dxa"/>
          </w:tcPr>
          <w:p w:rsidR="007C0BF1" w:rsidRPr="001527BB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C0BF1" w:rsidRPr="001527BB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  <w:tc>
          <w:tcPr>
            <w:tcW w:w="236" w:type="dxa"/>
          </w:tcPr>
          <w:p w:rsidR="007C0BF1" w:rsidRPr="001527BB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  <w:tc>
          <w:tcPr>
            <w:tcW w:w="1290" w:type="dxa"/>
          </w:tcPr>
          <w:p w:rsidR="007C0BF1" w:rsidRPr="001527BB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  <w:tc>
          <w:tcPr>
            <w:tcW w:w="272" w:type="dxa"/>
          </w:tcPr>
          <w:p w:rsidR="007C0BF1" w:rsidRPr="001527BB" w:rsidRDefault="007C0BF1" w:rsidP="007C0BF1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highlight w:val="lightGray"/>
                <w:cs/>
              </w:rPr>
            </w:pPr>
          </w:p>
        </w:tc>
        <w:tc>
          <w:tcPr>
            <w:tcW w:w="1279" w:type="dxa"/>
          </w:tcPr>
          <w:p w:rsidR="007C0BF1" w:rsidRPr="001527BB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  <w:tc>
          <w:tcPr>
            <w:tcW w:w="325" w:type="dxa"/>
          </w:tcPr>
          <w:p w:rsidR="007C0BF1" w:rsidRPr="001527BB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7C0BF1" w:rsidRPr="001527BB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C0BF1" w:rsidRPr="0019690D" w:rsidTr="00A15CBD">
        <w:tc>
          <w:tcPr>
            <w:tcW w:w="4077" w:type="dxa"/>
          </w:tcPr>
          <w:p w:rsidR="007C0BF1" w:rsidRPr="00D91419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</w:tcPr>
          <w:p w:rsidR="007C0BF1" w:rsidRPr="00942A96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36" w:type="dxa"/>
          </w:tcPr>
          <w:p w:rsidR="007C0BF1" w:rsidRPr="00942A96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1290" w:type="dxa"/>
          </w:tcPr>
          <w:p w:rsidR="007C0BF1" w:rsidRPr="00942A96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72" w:type="dxa"/>
          </w:tcPr>
          <w:p w:rsidR="007C0BF1" w:rsidRPr="00942A96" w:rsidRDefault="007C0BF1" w:rsidP="007C0BF1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279" w:type="dxa"/>
          </w:tcPr>
          <w:p w:rsidR="007C0BF1" w:rsidRPr="00942A96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325" w:type="dxa"/>
          </w:tcPr>
          <w:p w:rsidR="007C0BF1" w:rsidRPr="00B14380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7C0BF1" w:rsidRPr="0019690D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50B8" w:rsidRPr="0019690D" w:rsidTr="00A15CBD">
        <w:tc>
          <w:tcPr>
            <w:tcW w:w="4077" w:type="dxa"/>
          </w:tcPr>
          <w:p w:rsidR="002A50B8" w:rsidRPr="00840E3A" w:rsidRDefault="002A50B8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2A50B8" w:rsidRPr="002071B5" w:rsidRDefault="00011974" w:rsidP="009D0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71B5">
              <w:rPr>
                <w:rFonts w:ascii="Angsana New" w:hAnsi="Angsana New"/>
                <w:bCs/>
                <w:sz w:val="30"/>
                <w:szCs w:val="30"/>
              </w:rPr>
              <w:t>32,696</w:t>
            </w:r>
          </w:p>
        </w:tc>
        <w:tc>
          <w:tcPr>
            <w:tcW w:w="236" w:type="dxa"/>
          </w:tcPr>
          <w:p w:rsidR="002A50B8" w:rsidRPr="005B0F0C" w:rsidRDefault="002A50B8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</w:tcPr>
          <w:p w:rsidR="002A50B8" w:rsidRPr="00A50B7F" w:rsidRDefault="002A50B8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50B7F">
              <w:rPr>
                <w:rFonts w:ascii="Angsana New" w:hAnsi="Angsana New"/>
                <w:bCs/>
                <w:sz w:val="30"/>
                <w:szCs w:val="30"/>
              </w:rPr>
              <w:t>18,700</w:t>
            </w:r>
          </w:p>
        </w:tc>
        <w:tc>
          <w:tcPr>
            <w:tcW w:w="272" w:type="dxa"/>
          </w:tcPr>
          <w:p w:rsidR="002A50B8" w:rsidRPr="00942A96" w:rsidRDefault="002A50B8" w:rsidP="007C0BF1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:rsidR="002A50B8" w:rsidRPr="00B718E0" w:rsidRDefault="002A50B8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718E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325" w:type="dxa"/>
          </w:tcPr>
          <w:p w:rsidR="002A50B8" w:rsidRPr="00B14380" w:rsidRDefault="002A50B8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2A50B8" w:rsidRPr="005B0F0C" w:rsidRDefault="002A50B8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B0F0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2071B5" w:rsidRPr="0019690D" w:rsidTr="00A15CBD">
        <w:tc>
          <w:tcPr>
            <w:tcW w:w="4077" w:type="dxa"/>
          </w:tcPr>
          <w:p w:rsidR="002071B5" w:rsidRPr="00B97542" w:rsidRDefault="002071B5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2071B5" w:rsidRPr="002071B5" w:rsidRDefault="002071B5" w:rsidP="00A62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071B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071B5" w:rsidRPr="005B0F0C" w:rsidRDefault="002071B5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</w:tcPr>
          <w:p w:rsidR="002071B5" w:rsidRPr="00A50B7F" w:rsidRDefault="002071B5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50B7F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2071B5" w:rsidRPr="00942A96" w:rsidRDefault="002071B5" w:rsidP="007C0BF1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:rsidR="002071B5" w:rsidRPr="00B718E0" w:rsidRDefault="002071B5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718E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325" w:type="dxa"/>
          </w:tcPr>
          <w:p w:rsidR="002071B5" w:rsidRPr="00B14380" w:rsidRDefault="002071B5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2071B5" w:rsidRPr="005B0F0C" w:rsidRDefault="002071B5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B0F0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2A50B8" w:rsidRPr="0019690D" w:rsidTr="00A15CBD">
        <w:tc>
          <w:tcPr>
            <w:tcW w:w="4077" w:type="dxa"/>
          </w:tcPr>
          <w:p w:rsidR="002A50B8" w:rsidRPr="00B97542" w:rsidRDefault="002A50B8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A50B8" w:rsidRPr="002071B5" w:rsidRDefault="002071B5" w:rsidP="002071B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left" w:pos="61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071B5">
              <w:rPr>
                <w:rFonts w:ascii="Angsana New" w:hAnsi="Angsana New"/>
                <w:sz w:val="30"/>
                <w:szCs w:val="30"/>
              </w:rPr>
              <w:t>(5,00</w:t>
            </w:r>
            <w:r w:rsidR="002A50B8" w:rsidRPr="002071B5">
              <w:rPr>
                <w:rFonts w:ascii="Angsana New" w:hAnsi="Angsana New"/>
                <w:sz w:val="30"/>
                <w:szCs w:val="30"/>
              </w:rPr>
              <w:t>0)</w:t>
            </w:r>
          </w:p>
        </w:tc>
        <w:tc>
          <w:tcPr>
            <w:tcW w:w="236" w:type="dxa"/>
          </w:tcPr>
          <w:p w:rsidR="002A50B8" w:rsidRPr="005B0F0C" w:rsidRDefault="002A50B8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2A50B8" w:rsidRPr="00A50B7F" w:rsidRDefault="002A50B8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50B7F">
              <w:rPr>
                <w:rFonts w:ascii="Angsana New" w:hAnsi="Angsana New"/>
                <w:bCs/>
                <w:sz w:val="30"/>
                <w:szCs w:val="30"/>
              </w:rPr>
              <w:t>(5,000)</w:t>
            </w:r>
          </w:p>
        </w:tc>
        <w:tc>
          <w:tcPr>
            <w:tcW w:w="272" w:type="dxa"/>
          </w:tcPr>
          <w:p w:rsidR="002A50B8" w:rsidRPr="00942A96" w:rsidRDefault="002A50B8" w:rsidP="007C0BF1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:rsidR="002A50B8" w:rsidRPr="00B718E0" w:rsidRDefault="002A50B8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718E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325" w:type="dxa"/>
          </w:tcPr>
          <w:p w:rsidR="002A50B8" w:rsidRPr="00B14380" w:rsidRDefault="002A50B8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A50B8" w:rsidRPr="005B0F0C" w:rsidRDefault="002A50B8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B0F0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2A50B8" w:rsidRPr="0019690D" w:rsidTr="00A15CBD">
        <w:tc>
          <w:tcPr>
            <w:tcW w:w="4077" w:type="dxa"/>
          </w:tcPr>
          <w:p w:rsidR="002A50B8" w:rsidRPr="00840E3A" w:rsidRDefault="002A50B8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50B8" w:rsidRPr="002071B5" w:rsidRDefault="002A50B8" w:rsidP="00483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71B5">
              <w:rPr>
                <w:rFonts w:ascii="Angsana New" w:hAnsi="Angsana New"/>
                <w:bCs/>
                <w:sz w:val="30"/>
                <w:szCs w:val="30"/>
              </w:rPr>
              <w:t>27,696</w:t>
            </w:r>
          </w:p>
        </w:tc>
        <w:tc>
          <w:tcPr>
            <w:tcW w:w="236" w:type="dxa"/>
          </w:tcPr>
          <w:p w:rsidR="002A50B8" w:rsidRPr="005B0F0C" w:rsidRDefault="002A50B8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:rsidR="002A50B8" w:rsidRPr="00A50B7F" w:rsidRDefault="002A50B8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50B7F">
              <w:rPr>
                <w:rFonts w:ascii="Angsana New" w:hAnsi="Angsana New"/>
                <w:bCs/>
                <w:sz w:val="30"/>
                <w:szCs w:val="30"/>
              </w:rPr>
              <w:t>13,700</w:t>
            </w:r>
          </w:p>
        </w:tc>
        <w:tc>
          <w:tcPr>
            <w:tcW w:w="272" w:type="dxa"/>
          </w:tcPr>
          <w:p w:rsidR="002A50B8" w:rsidRPr="00942A96" w:rsidRDefault="002A50B8" w:rsidP="007C0BF1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50B8" w:rsidRPr="00B718E0" w:rsidRDefault="002A50B8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718E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325" w:type="dxa"/>
          </w:tcPr>
          <w:p w:rsidR="002A50B8" w:rsidRPr="00B14380" w:rsidRDefault="002A50B8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A50B8" w:rsidRPr="005B0F0C" w:rsidRDefault="002A50B8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B0F0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</w:tbl>
    <w:p w:rsidR="00467A06" w:rsidRPr="00C83401" w:rsidRDefault="00467A06" w:rsidP="00467A06">
      <w:pPr>
        <w:rPr>
          <w:sz w:val="30"/>
          <w:szCs w:val="30"/>
        </w:rPr>
      </w:pPr>
    </w:p>
    <w:p w:rsidR="007C0BF1" w:rsidRPr="008A20ED" w:rsidRDefault="007C0BF1" w:rsidP="007C0BF1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360"/>
        </w:tabs>
        <w:spacing w:line="240" w:lineRule="auto"/>
        <w:rPr>
          <w:rFonts w:ascii="Angsana New" w:hAnsi="Angsana New"/>
          <w:sz w:val="30"/>
          <w:szCs w:val="30"/>
        </w:rPr>
      </w:pPr>
      <w:r w:rsidRPr="008A20ED">
        <w:rPr>
          <w:rFonts w:ascii="Angsana New" w:hAnsi="Angsana New" w:cs="Angsana New"/>
          <w:sz w:val="30"/>
          <w:szCs w:val="30"/>
          <w:cs/>
        </w:rPr>
        <w:t>สัญญา</w:t>
      </w:r>
      <w:r>
        <w:rPr>
          <w:rFonts w:ascii="Angsana New" w:hAnsi="Angsana New" w:cs="Angsana New" w:hint="cs"/>
          <w:sz w:val="30"/>
          <w:szCs w:val="30"/>
          <w:cs/>
        </w:rPr>
        <w:t>สำคัญกับบุคคล</w:t>
      </w:r>
      <w:r w:rsidRPr="008A20ED">
        <w:rPr>
          <w:rFonts w:ascii="Angsana New" w:hAnsi="Angsana New" w:cs="Angsana New"/>
          <w:sz w:val="30"/>
          <w:szCs w:val="30"/>
          <w:cs/>
        </w:rPr>
        <w:t>ที่เกี่ยวข้องกัน</w:t>
      </w:r>
    </w:p>
    <w:p w:rsidR="007C0BF1" w:rsidRPr="00E02AA0" w:rsidRDefault="007C0BF1" w:rsidP="007C0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16"/>
          <w:szCs w:val="16"/>
        </w:rPr>
      </w:pPr>
    </w:p>
    <w:p w:rsidR="007C0BF1" w:rsidRPr="00011974" w:rsidRDefault="007C0BF1" w:rsidP="007C0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11974">
        <w:rPr>
          <w:rFonts w:ascii="Angsana New" w:hAnsi="Angsana New"/>
          <w:i/>
          <w:iCs/>
          <w:sz w:val="30"/>
          <w:szCs w:val="30"/>
          <w:cs/>
        </w:rPr>
        <w:t>สัญญา</w:t>
      </w:r>
      <w:r w:rsidRPr="00011974">
        <w:rPr>
          <w:rFonts w:ascii="Angsana New" w:hAnsi="Angsana New" w:hint="cs"/>
          <w:i/>
          <w:iCs/>
          <w:sz w:val="30"/>
          <w:szCs w:val="30"/>
          <w:cs/>
        </w:rPr>
        <w:t>เช่า</w:t>
      </w:r>
    </w:p>
    <w:p w:rsidR="007C0BF1" w:rsidRPr="00D76C1C" w:rsidRDefault="007C0BF1" w:rsidP="007C0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16"/>
          <w:szCs w:val="16"/>
        </w:rPr>
      </w:pPr>
    </w:p>
    <w:p w:rsidR="007C0BF1" w:rsidRDefault="007C0BF1" w:rsidP="007C0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  <w:tab w:val="left" w:pos="8364"/>
        </w:tabs>
        <w:spacing w:line="240" w:lineRule="auto"/>
        <w:ind w:right="-14"/>
        <w:jc w:val="thaiDistribute"/>
        <w:rPr>
          <w:rFonts w:ascii="Angsana New" w:hAnsi="Angsana New"/>
          <w:sz w:val="30"/>
          <w:szCs w:val="30"/>
        </w:rPr>
      </w:pPr>
      <w:r w:rsidRPr="00F965D7">
        <w:rPr>
          <w:rFonts w:ascii="Angsana New" w:hAnsi="Angsana New" w:hint="cs"/>
          <w:sz w:val="30"/>
          <w:szCs w:val="30"/>
          <w:cs/>
        </w:rPr>
        <w:t>บริษัททำสัญญาเช่าอาคารสำนักงานกับนางเตือนใจ พรพิไล</w:t>
      </w:r>
      <w:r w:rsidRPr="00D448BB">
        <w:rPr>
          <w:rFonts w:ascii="Angsana New" w:hAnsi="Angsana New" w:hint="cs"/>
          <w:sz w:val="30"/>
          <w:szCs w:val="30"/>
          <w:cs/>
        </w:rPr>
        <w:t xml:space="preserve">ลักษณ์ มีกำหนดระยะเวลา </w:t>
      </w:r>
      <w:r w:rsidRPr="00D448BB">
        <w:rPr>
          <w:rFonts w:ascii="Angsana New" w:hAnsi="Angsana New"/>
          <w:sz w:val="30"/>
          <w:szCs w:val="30"/>
        </w:rPr>
        <w:t>3</w:t>
      </w:r>
      <w:r w:rsidRPr="00D448BB">
        <w:rPr>
          <w:rFonts w:ascii="Angsana New" w:hAnsi="Angsana New" w:hint="cs"/>
          <w:sz w:val="30"/>
          <w:szCs w:val="30"/>
          <w:cs/>
        </w:rPr>
        <w:t xml:space="preserve"> ปี สิ้นสุดวันที่ </w:t>
      </w:r>
      <w:r w:rsidRPr="00D448BB">
        <w:rPr>
          <w:rFonts w:ascii="Angsana New" w:hAnsi="Angsana New"/>
          <w:sz w:val="30"/>
          <w:szCs w:val="30"/>
        </w:rPr>
        <w:t xml:space="preserve">31 </w:t>
      </w:r>
      <w:r w:rsidRPr="00D448BB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D448BB">
        <w:rPr>
          <w:rFonts w:ascii="Angsana New" w:hAnsi="Angsana New"/>
          <w:sz w:val="30"/>
          <w:szCs w:val="30"/>
        </w:rPr>
        <w:t xml:space="preserve">2560 </w:t>
      </w:r>
      <w:r w:rsidRPr="00D448BB">
        <w:rPr>
          <w:rFonts w:ascii="Angsana New" w:hAnsi="Angsana New" w:hint="cs"/>
          <w:sz w:val="30"/>
          <w:szCs w:val="30"/>
          <w:cs/>
        </w:rPr>
        <w:t xml:space="preserve">โดยมีค่าเช่าในอัตราเดือนละ </w:t>
      </w:r>
      <w:r w:rsidRPr="00D448BB">
        <w:rPr>
          <w:rFonts w:ascii="Angsana New" w:hAnsi="Angsana New"/>
          <w:sz w:val="30"/>
          <w:szCs w:val="30"/>
        </w:rPr>
        <w:t>87,900</w:t>
      </w:r>
      <w:r w:rsidRPr="00D448BB">
        <w:rPr>
          <w:rFonts w:ascii="Angsana New" w:hAnsi="Angsana New" w:hint="cs"/>
          <w:sz w:val="30"/>
          <w:szCs w:val="30"/>
          <w:cs/>
        </w:rPr>
        <w:t xml:space="preserve"> บาท</w:t>
      </w:r>
    </w:p>
    <w:p w:rsidR="00C83401" w:rsidRDefault="00C83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272819" w:rsidRDefault="00272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272819" w:rsidRDefault="00272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272819" w:rsidRDefault="00272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272819" w:rsidRDefault="00272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272819" w:rsidRDefault="00272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A80701" w:rsidRDefault="00A80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7C0BF1" w:rsidRDefault="001527BB" w:rsidP="008255A5">
      <w:pPr>
        <w:tabs>
          <w:tab w:val="clear" w:pos="227"/>
          <w:tab w:val="clear" w:pos="454"/>
          <w:tab w:val="clear" w:pos="680"/>
          <w:tab w:val="left" w:pos="567"/>
        </w:tabs>
        <w:jc w:val="both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4</w:t>
      </w:r>
      <w:r w:rsidR="008255A5">
        <w:rPr>
          <w:rFonts w:ascii="Angsana New" w:hAnsi="Angsana New"/>
          <w:b/>
          <w:bCs/>
          <w:color w:val="000000"/>
          <w:sz w:val="30"/>
          <w:szCs w:val="30"/>
        </w:rPr>
        <w:t xml:space="preserve">.        </w:t>
      </w:r>
      <w:r w:rsidR="007C0BF1" w:rsidRPr="00DD2C77">
        <w:rPr>
          <w:rFonts w:ascii="Angsana New" w:hAnsi="Angsana New"/>
          <w:b/>
          <w:bCs/>
          <w:color w:val="000000"/>
          <w:sz w:val="30"/>
          <w:szCs w:val="30"/>
          <w:cs/>
        </w:rPr>
        <w:t>ลูกหนี้การค้า</w:t>
      </w:r>
      <w:r w:rsidR="007C0BF1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 </w:t>
      </w:r>
      <w:r w:rsidR="00D87F53">
        <w:rPr>
          <w:rFonts w:ascii="Angsana New" w:hAnsi="Angsana New"/>
          <w:b/>
          <w:bCs/>
          <w:color w:val="000000"/>
          <w:sz w:val="30"/>
          <w:szCs w:val="30"/>
          <w:cs/>
        </w:rPr>
        <w:t>–</w:t>
      </w:r>
      <w:r w:rsidR="00D87F53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 อื่นๆ</w:t>
      </w:r>
    </w:p>
    <w:p w:rsidR="007C0BF1" w:rsidRPr="0098290D" w:rsidRDefault="007C0BF1" w:rsidP="007C0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16"/>
          <w:szCs w:val="16"/>
          <w:cs/>
        </w:rPr>
      </w:pPr>
    </w:p>
    <w:tbl>
      <w:tblPr>
        <w:tblW w:w="10024" w:type="dxa"/>
        <w:tblLook w:val="01E0"/>
      </w:tblPr>
      <w:tblGrid>
        <w:gridCol w:w="4077"/>
        <w:gridCol w:w="1276"/>
        <w:gridCol w:w="258"/>
        <w:gridCol w:w="1319"/>
        <w:gridCol w:w="271"/>
        <w:gridCol w:w="1282"/>
        <w:gridCol w:w="259"/>
        <w:gridCol w:w="1282"/>
      </w:tblGrid>
      <w:tr w:rsidR="007C0BF1" w:rsidTr="00A15CBD">
        <w:tc>
          <w:tcPr>
            <w:tcW w:w="4077" w:type="dxa"/>
          </w:tcPr>
          <w:p w:rsidR="007C0BF1" w:rsidRPr="00C34CA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7" w:type="dxa"/>
            <w:gridSpan w:val="7"/>
          </w:tcPr>
          <w:p w:rsidR="007C0BF1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4CA3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7C0BF1" w:rsidRPr="00C34CA3" w:rsidTr="00A15CBD">
        <w:tc>
          <w:tcPr>
            <w:tcW w:w="4077" w:type="dxa"/>
          </w:tcPr>
          <w:p w:rsidR="007C0BF1" w:rsidRPr="00C34CA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3" w:type="dxa"/>
            <w:gridSpan w:val="3"/>
            <w:tcBorders>
              <w:top w:val="single" w:sz="4" w:space="0" w:color="auto"/>
            </w:tcBorders>
          </w:tcPr>
          <w:p w:rsidR="007C0BF1" w:rsidRPr="00C34CA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7C0BF1" w:rsidRPr="00C34CA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23" w:type="dxa"/>
            <w:gridSpan w:val="3"/>
            <w:tcBorders>
              <w:top w:val="single" w:sz="4" w:space="0" w:color="auto"/>
            </w:tcBorders>
          </w:tcPr>
          <w:p w:rsidR="007C0BF1" w:rsidRPr="00C34CA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2F29" w:rsidRPr="001C0017" w:rsidTr="00A15CBD">
        <w:tc>
          <w:tcPr>
            <w:tcW w:w="4077" w:type="dxa"/>
          </w:tcPr>
          <w:p w:rsidR="00452F29" w:rsidRPr="00C34CA3" w:rsidRDefault="00452F29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52F29" w:rsidRDefault="00452F29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 2560</w:t>
            </w:r>
          </w:p>
        </w:tc>
        <w:tc>
          <w:tcPr>
            <w:tcW w:w="258" w:type="dxa"/>
            <w:tcBorders>
              <w:top w:val="single" w:sz="4" w:space="0" w:color="auto"/>
            </w:tcBorders>
          </w:tcPr>
          <w:p w:rsidR="00452F29" w:rsidRDefault="00452F29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452F29" w:rsidRPr="001C0017" w:rsidRDefault="00452F29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  <w:tc>
          <w:tcPr>
            <w:tcW w:w="271" w:type="dxa"/>
          </w:tcPr>
          <w:p w:rsidR="00452F29" w:rsidRDefault="00452F29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452F29" w:rsidRDefault="00452F29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 2560</w:t>
            </w:r>
          </w:p>
        </w:tc>
        <w:tc>
          <w:tcPr>
            <w:tcW w:w="259" w:type="dxa"/>
            <w:tcBorders>
              <w:top w:val="single" w:sz="4" w:space="0" w:color="auto"/>
            </w:tcBorders>
          </w:tcPr>
          <w:p w:rsidR="00452F29" w:rsidRDefault="00452F29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452F29" w:rsidRPr="001C0017" w:rsidRDefault="00452F29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</w:tr>
      <w:tr w:rsidR="00452F29" w:rsidRPr="00737486" w:rsidTr="00A15CBD">
        <w:tc>
          <w:tcPr>
            <w:tcW w:w="4077" w:type="dxa"/>
          </w:tcPr>
          <w:p w:rsidR="00452F29" w:rsidRPr="00737486" w:rsidRDefault="00452F29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452F29" w:rsidRPr="00012373" w:rsidRDefault="00012373" w:rsidP="00012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373">
              <w:rPr>
                <w:rFonts w:ascii="Angsana New" w:hAnsi="Angsana New"/>
                <w:sz w:val="30"/>
                <w:szCs w:val="30"/>
              </w:rPr>
              <w:t>169</w:t>
            </w:r>
            <w:r w:rsidR="00452F29" w:rsidRPr="00012373">
              <w:rPr>
                <w:rFonts w:ascii="Angsana New" w:hAnsi="Angsana New"/>
                <w:sz w:val="30"/>
                <w:szCs w:val="30"/>
              </w:rPr>
              <w:t>,</w:t>
            </w:r>
            <w:r w:rsidRPr="00012373">
              <w:rPr>
                <w:rFonts w:ascii="Angsana New" w:hAnsi="Angsana New"/>
                <w:sz w:val="30"/>
                <w:szCs w:val="30"/>
              </w:rPr>
              <w:t>596</w:t>
            </w:r>
          </w:p>
        </w:tc>
        <w:tc>
          <w:tcPr>
            <w:tcW w:w="258" w:type="dxa"/>
          </w:tcPr>
          <w:p w:rsidR="00452F29" w:rsidRPr="008423A8" w:rsidRDefault="00452F29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</w:tcPr>
          <w:p w:rsidR="00452F29" w:rsidRPr="00045104" w:rsidRDefault="00452F29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155,364</w:t>
            </w:r>
          </w:p>
        </w:tc>
        <w:tc>
          <w:tcPr>
            <w:tcW w:w="271" w:type="dxa"/>
          </w:tcPr>
          <w:p w:rsidR="00452F29" w:rsidRPr="00737486" w:rsidRDefault="00452F29" w:rsidP="007C0BF1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:rsidR="00452F29" w:rsidRPr="004646BF" w:rsidRDefault="004646BF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46BF">
              <w:rPr>
                <w:rFonts w:ascii="Angsana New" w:hAnsi="Angsana New"/>
                <w:sz w:val="30"/>
                <w:szCs w:val="30"/>
              </w:rPr>
              <w:t>149,397</w:t>
            </w:r>
          </w:p>
        </w:tc>
        <w:tc>
          <w:tcPr>
            <w:tcW w:w="259" w:type="dxa"/>
          </w:tcPr>
          <w:p w:rsidR="00452F29" w:rsidRPr="008C007C" w:rsidRDefault="00452F29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:rsidR="00452F29" w:rsidRPr="0061259F" w:rsidRDefault="00452F29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259F">
              <w:rPr>
                <w:rFonts w:ascii="Angsana New" w:hAnsi="Angsana New"/>
                <w:sz w:val="30"/>
                <w:szCs w:val="30"/>
              </w:rPr>
              <w:t>141,596</w:t>
            </w:r>
          </w:p>
        </w:tc>
      </w:tr>
      <w:tr w:rsidR="00452F29" w:rsidRPr="00737486" w:rsidTr="00A15CBD">
        <w:tc>
          <w:tcPr>
            <w:tcW w:w="4077" w:type="dxa"/>
          </w:tcPr>
          <w:p w:rsidR="00452F29" w:rsidRPr="00737486" w:rsidRDefault="00452F29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เกินกำหนด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ชำระ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</w:p>
        </w:tc>
        <w:tc>
          <w:tcPr>
            <w:tcW w:w="1276" w:type="dxa"/>
            <w:shd w:val="clear" w:color="auto" w:fill="auto"/>
          </w:tcPr>
          <w:p w:rsidR="00452F29" w:rsidRPr="00012373" w:rsidRDefault="00452F29" w:rsidP="009D0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:rsidR="00452F29" w:rsidRPr="00DF4FD6" w:rsidRDefault="00452F29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1319" w:type="dxa"/>
          </w:tcPr>
          <w:p w:rsidR="00452F29" w:rsidRPr="00045104" w:rsidRDefault="00452F29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452F29" w:rsidRPr="00737486" w:rsidRDefault="00452F29" w:rsidP="007C0BF1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:rsidR="00452F29" w:rsidRPr="004646BF" w:rsidRDefault="00452F29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:rsidR="00452F29" w:rsidRPr="00737486" w:rsidRDefault="00452F29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:rsidR="00452F29" w:rsidRPr="0061259F" w:rsidRDefault="00452F29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2F29" w:rsidRPr="00737486" w:rsidTr="00A15CBD">
        <w:tc>
          <w:tcPr>
            <w:tcW w:w="4077" w:type="dxa"/>
          </w:tcPr>
          <w:p w:rsidR="00452F29" w:rsidRPr="00737486" w:rsidRDefault="00452F29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>- ไม่เกิน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76" w:type="dxa"/>
            <w:shd w:val="clear" w:color="auto" w:fill="auto"/>
          </w:tcPr>
          <w:p w:rsidR="00452F29" w:rsidRPr="00012373" w:rsidRDefault="00452F29" w:rsidP="00012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3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12373" w:rsidRPr="00012373">
              <w:rPr>
                <w:rFonts w:ascii="Angsana New" w:hAnsi="Angsana New"/>
                <w:sz w:val="30"/>
                <w:szCs w:val="30"/>
              </w:rPr>
              <w:t>51</w:t>
            </w:r>
            <w:r w:rsidRPr="00012373">
              <w:rPr>
                <w:rFonts w:ascii="Angsana New" w:hAnsi="Angsana New"/>
                <w:sz w:val="30"/>
                <w:szCs w:val="30"/>
              </w:rPr>
              <w:t>,</w:t>
            </w:r>
            <w:r w:rsidR="00012373" w:rsidRPr="00012373">
              <w:rPr>
                <w:rFonts w:ascii="Angsana New" w:hAnsi="Angsana New"/>
                <w:sz w:val="30"/>
                <w:szCs w:val="30"/>
              </w:rPr>
              <w:t>002</w:t>
            </w:r>
          </w:p>
        </w:tc>
        <w:tc>
          <w:tcPr>
            <w:tcW w:w="258" w:type="dxa"/>
          </w:tcPr>
          <w:p w:rsidR="00452F29" w:rsidRPr="008423A8" w:rsidRDefault="00452F29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</w:tcPr>
          <w:p w:rsidR="00452F29" w:rsidRPr="00045104" w:rsidRDefault="00452F29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56,911</w:t>
            </w:r>
          </w:p>
        </w:tc>
        <w:tc>
          <w:tcPr>
            <w:tcW w:w="271" w:type="dxa"/>
          </w:tcPr>
          <w:p w:rsidR="00452F29" w:rsidRPr="00737486" w:rsidRDefault="00452F29" w:rsidP="007C0BF1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:rsidR="00452F29" w:rsidRPr="004646BF" w:rsidRDefault="004646BF" w:rsidP="004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46BF">
              <w:rPr>
                <w:rFonts w:ascii="Angsana New" w:hAnsi="Angsana New"/>
                <w:sz w:val="30"/>
                <w:szCs w:val="30"/>
              </w:rPr>
              <w:t xml:space="preserve"> 41</w:t>
            </w:r>
            <w:r w:rsidR="00452F29" w:rsidRPr="004646BF">
              <w:rPr>
                <w:rFonts w:ascii="Angsana New" w:hAnsi="Angsana New"/>
                <w:sz w:val="30"/>
                <w:szCs w:val="30"/>
              </w:rPr>
              <w:t>,</w:t>
            </w:r>
            <w:r w:rsidRPr="004646BF">
              <w:rPr>
                <w:rFonts w:ascii="Angsana New" w:hAnsi="Angsana New"/>
                <w:sz w:val="30"/>
                <w:szCs w:val="30"/>
              </w:rPr>
              <w:t>096</w:t>
            </w:r>
          </w:p>
        </w:tc>
        <w:tc>
          <w:tcPr>
            <w:tcW w:w="259" w:type="dxa"/>
          </w:tcPr>
          <w:p w:rsidR="00452F29" w:rsidRPr="00737486" w:rsidRDefault="00452F29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:rsidR="00452F29" w:rsidRPr="0061259F" w:rsidRDefault="00452F29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259F">
              <w:rPr>
                <w:rFonts w:ascii="Angsana New" w:hAnsi="Angsana New"/>
                <w:sz w:val="30"/>
                <w:szCs w:val="30"/>
              </w:rPr>
              <w:t xml:space="preserve"> 46,739</w:t>
            </w:r>
          </w:p>
        </w:tc>
      </w:tr>
      <w:tr w:rsidR="00452F29" w:rsidRPr="00737486" w:rsidTr="00A15CBD">
        <w:tc>
          <w:tcPr>
            <w:tcW w:w="4077" w:type="dxa"/>
          </w:tcPr>
          <w:p w:rsidR="00452F29" w:rsidRPr="00737486" w:rsidRDefault="00452F29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 xml:space="preserve">- 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>มากกว่า 3 เดือน ถึง 6 เดือน</w:t>
            </w:r>
          </w:p>
        </w:tc>
        <w:tc>
          <w:tcPr>
            <w:tcW w:w="1276" w:type="dxa"/>
            <w:shd w:val="clear" w:color="auto" w:fill="auto"/>
          </w:tcPr>
          <w:p w:rsidR="00452F29" w:rsidRPr="00012373" w:rsidRDefault="00012373" w:rsidP="00012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373">
              <w:rPr>
                <w:rFonts w:ascii="Angsana New" w:hAnsi="Angsana New"/>
                <w:sz w:val="30"/>
                <w:szCs w:val="30"/>
              </w:rPr>
              <w:t>3</w:t>
            </w:r>
            <w:r w:rsidR="00452F29" w:rsidRPr="00012373">
              <w:rPr>
                <w:rFonts w:ascii="Angsana New" w:hAnsi="Angsana New"/>
                <w:sz w:val="30"/>
                <w:szCs w:val="30"/>
              </w:rPr>
              <w:t>,</w:t>
            </w:r>
            <w:r w:rsidRPr="00012373">
              <w:rPr>
                <w:rFonts w:ascii="Angsana New" w:hAnsi="Angsana New"/>
                <w:sz w:val="30"/>
                <w:szCs w:val="30"/>
              </w:rPr>
              <w:t>152</w:t>
            </w:r>
          </w:p>
        </w:tc>
        <w:tc>
          <w:tcPr>
            <w:tcW w:w="258" w:type="dxa"/>
          </w:tcPr>
          <w:p w:rsidR="00452F29" w:rsidRPr="008423A8" w:rsidRDefault="00452F29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</w:tcPr>
          <w:p w:rsidR="00452F29" w:rsidRPr="00045104" w:rsidRDefault="00452F29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2,429</w:t>
            </w:r>
          </w:p>
        </w:tc>
        <w:tc>
          <w:tcPr>
            <w:tcW w:w="271" w:type="dxa"/>
          </w:tcPr>
          <w:p w:rsidR="00452F29" w:rsidRPr="008423A8" w:rsidRDefault="00452F29" w:rsidP="007C0BF1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:rsidR="00452F29" w:rsidRPr="004646BF" w:rsidRDefault="004646BF" w:rsidP="004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46BF">
              <w:rPr>
                <w:rFonts w:ascii="Angsana New" w:hAnsi="Angsana New"/>
                <w:sz w:val="30"/>
                <w:szCs w:val="30"/>
              </w:rPr>
              <w:t>2</w:t>
            </w:r>
            <w:r w:rsidR="00452F29" w:rsidRPr="004646BF">
              <w:rPr>
                <w:rFonts w:ascii="Angsana New" w:hAnsi="Angsana New"/>
                <w:sz w:val="30"/>
                <w:szCs w:val="30"/>
              </w:rPr>
              <w:t>,</w:t>
            </w:r>
            <w:r w:rsidRPr="004646BF">
              <w:rPr>
                <w:rFonts w:ascii="Angsana New" w:hAnsi="Angsana New"/>
                <w:sz w:val="30"/>
                <w:szCs w:val="30"/>
              </w:rPr>
              <w:t>435</w:t>
            </w:r>
          </w:p>
        </w:tc>
        <w:tc>
          <w:tcPr>
            <w:tcW w:w="259" w:type="dxa"/>
          </w:tcPr>
          <w:p w:rsidR="00452F29" w:rsidRPr="00737486" w:rsidRDefault="00452F29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:rsidR="00452F29" w:rsidRPr="0061259F" w:rsidRDefault="00452F29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259F">
              <w:rPr>
                <w:rFonts w:ascii="Angsana New" w:hAnsi="Angsana New"/>
                <w:sz w:val="30"/>
                <w:szCs w:val="30"/>
              </w:rPr>
              <w:t>2,429</w:t>
            </w:r>
          </w:p>
        </w:tc>
      </w:tr>
      <w:tr w:rsidR="00452F29" w:rsidRPr="00737486" w:rsidTr="00A15CBD">
        <w:tc>
          <w:tcPr>
            <w:tcW w:w="4077" w:type="dxa"/>
          </w:tcPr>
          <w:p w:rsidR="00452F29" w:rsidRPr="00737486" w:rsidRDefault="00452F29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- 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 ถึง 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:rsidR="00452F29" w:rsidRPr="00012373" w:rsidRDefault="00012373" w:rsidP="00012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373">
              <w:rPr>
                <w:rFonts w:ascii="Angsana New" w:hAnsi="Angsana New"/>
                <w:sz w:val="30"/>
                <w:szCs w:val="30"/>
              </w:rPr>
              <w:t>2</w:t>
            </w:r>
            <w:r w:rsidR="00452F29" w:rsidRPr="00012373">
              <w:rPr>
                <w:rFonts w:ascii="Angsana New" w:hAnsi="Angsana New"/>
                <w:sz w:val="30"/>
                <w:szCs w:val="30"/>
              </w:rPr>
              <w:t>,</w:t>
            </w:r>
            <w:r w:rsidRPr="00012373">
              <w:rPr>
                <w:rFonts w:ascii="Angsana New" w:hAnsi="Angsana New"/>
                <w:sz w:val="30"/>
                <w:szCs w:val="30"/>
              </w:rPr>
              <w:t>07</w:t>
            </w:r>
            <w:r w:rsidR="00A8070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8" w:type="dxa"/>
          </w:tcPr>
          <w:p w:rsidR="00452F29" w:rsidRPr="008C007C" w:rsidRDefault="00452F29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</w:tcPr>
          <w:p w:rsidR="00452F29" w:rsidRPr="00045104" w:rsidRDefault="00452F29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4,651</w:t>
            </w:r>
          </w:p>
        </w:tc>
        <w:tc>
          <w:tcPr>
            <w:tcW w:w="271" w:type="dxa"/>
          </w:tcPr>
          <w:p w:rsidR="00452F29" w:rsidRPr="00737486" w:rsidRDefault="00452F29" w:rsidP="007C0BF1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:rsidR="00452F29" w:rsidRPr="004646BF" w:rsidRDefault="004646BF" w:rsidP="0014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46BF">
              <w:rPr>
                <w:rFonts w:ascii="Angsana New" w:hAnsi="Angsana New"/>
                <w:sz w:val="30"/>
                <w:szCs w:val="30"/>
              </w:rPr>
              <w:t>1,5</w:t>
            </w:r>
            <w:r w:rsidR="00EF474F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59" w:type="dxa"/>
          </w:tcPr>
          <w:p w:rsidR="00452F29" w:rsidRPr="008C007C" w:rsidRDefault="00452F29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:rsidR="00452F29" w:rsidRPr="0061259F" w:rsidRDefault="00452F29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259F">
              <w:rPr>
                <w:rFonts w:ascii="Angsana New" w:hAnsi="Angsana New"/>
                <w:sz w:val="30"/>
                <w:szCs w:val="30"/>
              </w:rPr>
              <w:t>4,17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52F29" w:rsidRPr="00737486" w:rsidTr="00A15CBD">
        <w:tc>
          <w:tcPr>
            <w:tcW w:w="4077" w:type="dxa"/>
          </w:tcPr>
          <w:p w:rsidR="00452F29" w:rsidRPr="00737486" w:rsidRDefault="00452F29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 xml:space="preserve">- 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>มากกว่า 12 เดือนขึ้นไป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452F29" w:rsidRPr="00012373" w:rsidRDefault="00452F29" w:rsidP="00012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"/>
                <w:tab w:val="left" w:pos="342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373">
              <w:rPr>
                <w:rFonts w:ascii="Angsana New" w:hAnsi="Angsana New"/>
                <w:sz w:val="30"/>
                <w:szCs w:val="30"/>
              </w:rPr>
              <w:t xml:space="preserve">       9,</w:t>
            </w:r>
            <w:r w:rsidR="00012373" w:rsidRPr="00012373">
              <w:rPr>
                <w:rFonts w:ascii="Angsana New" w:hAnsi="Angsana New"/>
                <w:sz w:val="30"/>
                <w:szCs w:val="30"/>
              </w:rPr>
              <w:t>854</w:t>
            </w:r>
          </w:p>
        </w:tc>
        <w:tc>
          <w:tcPr>
            <w:tcW w:w="258" w:type="dxa"/>
          </w:tcPr>
          <w:p w:rsidR="00452F29" w:rsidRPr="008423A8" w:rsidRDefault="00452F29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"/>
                <w:tab w:val="left" w:pos="342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:rsidR="00452F29" w:rsidRPr="00045104" w:rsidRDefault="00452F29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"/>
                <w:tab w:val="left" w:pos="342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9,393</w:t>
            </w:r>
          </w:p>
        </w:tc>
        <w:tc>
          <w:tcPr>
            <w:tcW w:w="271" w:type="dxa"/>
          </w:tcPr>
          <w:p w:rsidR="00452F29" w:rsidRPr="00737486" w:rsidRDefault="00452F29" w:rsidP="007C0BF1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452F29" w:rsidRPr="004646BF" w:rsidRDefault="00452F29" w:rsidP="004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"/>
                <w:tab w:val="left" w:pos="342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46BF">
              <w:rPr>
                <w:rFonts w:ascii="Angsana New" w:hAnsi="Angsana New"/>
                <w:sz w:val="30"/>
                <w:szCs w:val="30"/>
              </w:rPr>
              <w:t xml:space="preserve">       9,</w:t>
            </w:r>
            <w:r w:rsidR="004646BF" w:rsidRPr="004646BF">
              <w:rPr>
                <w:rFonts w:ascii="Angsana New" w:hAnsi="Angsana New"/>
                <w:sz w:val="30"/>
                <w:szCs w:val="30"/>
              </w:rPr>
              <w:t>854</w:t>
            </w:r>
          </w:p>
        </w:tc>
        <w:tc>
          <w:tcPr>
            <w:tcW w:w="259" w:type="dxa"/>
          </w:tcPr>
          <w:p w:rsidR="00452F29" w:rsidRPr="00737486" w:rsidRDefault="00452F29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452F29" w:rsidRPr="0061259F" w:rsidRDefault="00452F29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"/>
                <w:tab w:val="left" w:pos="342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259F">
              <w:rPr>
                <w:rFonts w:ascii="Angsana New" w:hAnsi="Angsana New"/>
                <w:sz w:val="30"/>
                <w:szCs w:val="30"/>
              </w:rPr>
              <w:t xml:space="preserve">       9,393</w:t>
            </w:r>
          </w:p>
        </w:tc>
      </w:tr>
      <w:tr w:rsidR="00452F29" w:rsidRPr="00737486" w:rsidTr="00A15CBD">
        <w:tc>
          <w:tcPr>
            <w:tcW w:w="4077" w:type="dxa"/>
          </w:tcPr>
          <w:p w:rsidR="00452F29" w:rsidRPr="00737486" w:rsidRDefault="00452F29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452F29" w:rsidRPr="00012373" w:rsidRDefault="00452F29" w:rsidP="00012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373">
              <w:rPr>
                <w:rFonts w:ascii="Angsana New" w:hAnsi="Angsana New"/>
                <w:sz w:val="30"/>
                <w:szCs w:val="30"/>
              </w:rPr>
              <w:t>2</w:t>
            </w:r>
            <w:r w:rsidR="00012373" w:rsidRPr="00012373">
              <w:rPr>
                <w:rFonts w:ascii="Angsana New" w:hAnsi="Angsana New"/>
                <w:sz w:val="30"/>
                <w:szCs w:val="30"/>
              </w:rPr>
              <w:t>35</w:t>
            </w:r>
            <w:r w:rsidRPr="00012373">
              <w:rPr>
                <w:rFonts w:ascii="Angsana New" w:hAnsi="Angsana New"/>
                <w:sz w:val="30"/>
                <w:szCs w:val="30"/>
              </w:rPr>
              <w:t>,</w:t>
            </w:r>
            <w:r w:rsidR="00012373" w:rsidRPr="00012373">
              <w:rPr>
                <w:rFonts w:ascii="Angsana New" w:hAnsi="Angsana New"/>
                <w:sz w:val="30"/>
                <w:szCs w:val="30"/>
              </w:rPr>
              <w:t>68</w:t>
            </w:r>
            <w:r w:rsidR="00A8070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8" w:type="dxa"/>
          </w:tcPr>
          <w:p w:rsidR="00452F29" w:rsidRPr="008C007C" w:rsidRDefault="00452F29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:rsidR="00452F29" w:rsidRPr="00045104" w:rsidRDefault="00452F29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228,748</w:t>
            </w:r>
          </w:p>
        </w:tc>
        <w:tc>
          <w:tcPr>
            <w:tcW w:w="271" w:type="dxa"/>
          </w:tcPr>
          <w:p w:rsidR="00452F29" w:rsidRPr="00737486" w:rsidRDefault="00452F29" w:rsidP="007C0BF1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:rsidR="00452F29" w:rsidRPr="004646BF" w:rsidRDefault="00452F29" w:rsidP="004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46BF">
              <w:rPr>
                <w:rFonts w:ascii="Angsana New" w:hAnsi="Angsana New"/>
                <w:sz w:val="30"/>
                <w:szCs w:val="30"/>
              </w:rPr>
              <w:t>2</w:t>
            </w:r>
            <w:r w:rsidR="004646BF" w:rsidRPr="004646BF">
              <w:rPr>
                <w:rFonts w:ascii="Angsana New" w:hAnsi="Angsana New"/>
                <w:sz w:val="30"/>
                <w:szCs w:val="30"/>
              </w:rPr>
              <w:t>04</w:t>
            </w:r>
            <w:r w:rsidRPr="004646BF">
              <w:rPr>
                <w:rFonts w:ascii="Angsana New" w:hAnsi="Angsana New"/>
                <w:sz w:val="30"/>
                <w:szCs w:val="30"/>
              </w:rPr>
              <w:t>,</w:t>
            </w:r>
            <w:r w:rsidR="004646BF" w:rsidRPr="004646BF">
              <w:rPr>
                <w:rFonts w:ascii="Angsana New" w:hAnsi="Angsana New"/>
                <w:sz w:val="30"/>
                <w:szCs w:val="30"/>
              </w:rPr>
              <w:t>379</w:t>
            </w:r>
          </w:p>
        </w:tc>
        <w:tc>
          <w:tcPr>
            <w:tcW w:w="259" w:type="dxa"/>
          </w:tcPr>
          <w:p w:rsidR="00452F29" w:rsidRPr="00737486" w:rsidRDefault="00452F29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:rsidR="00452F29" w:rsidRPr="0061259F" w:rsidRDefault="00452F29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259F">
              <w:rPr>
                <w:rFonts w:ascii="Angsana New" w:hAnsi="Angsana New"/>
                <w:sz w:val="30"/>
                <w:szCs w:val="30"/>
              </w:rPr>
              <w:t>204,32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52F29" w:rsidRPr="00737486" w:rsidTr="00A15CBD">
        <w:tc>
          <w:tcPr>
            <w:tcW w:w="4077" w:type="dxa"/>
          </w:tcPr>
          <w:p w:rsidR="00452F29" w:rsidRPr="00737486" w:rsidRDefault="00452F29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452F29" w:rsidRPr="00012373" w:rsidRDefault="00012373" w:rsidP="0001237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left" w:pos="61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373">
              <w:rPr>
                <w:rFonts w:ascii="Angsana New" w:hAnsi="Angsana New"/>
                <w:sz w:val="30"/>
                <w:szCs w:val="30"/>
              </w:rPr>
              <w:t>(10</w:t>
            </w:r>
            <w:r w:rsidR="00452F29" w:rsidRPr="00012373">
              <w:rPr>
                <w:rFonts w:ascii="Angsana New" w:hAnsi="Angsana New"/>
                <w:sz w:val="30"/>
                <w:szCs w:val="30"/>
              </w:rPr>
              <w:t>,</w:t>
            </w:r>
            <w:r w:rsidRPr="00012373">
              <w:rPr>
                <w:rFonts w:ascii="Angsana New" w:hAnsi="Angsana New"/>
                <w:sz w:val="30"/>
                <w:szCs w:val="30"/>
              </w:rPr>
              <w:t>126</w:t>
            </w:r>
            <w:r w:rsidR="00452F29" w:rsidRPr="0001237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8" w:type="dxa"/>
          </w:tcPr>
          <w:p w:rsidR="00452F29" w:rsidRPr="008C007C" w:rsidRDefault="00452F29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left" w:pos="465"/>
                <w:tab w:val="left" w:pos="61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:rsidR="00452F29" w:rsidRPr="00045104" w:rsidRDefault="00452F29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left" w:pos="465"/>
                <w:tab w:val="left" w:pos="61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(10,254</w:t>
            </w:r>
            <w:r w:rsidRPr="0004510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452F29" w:rsidRPr="00737486" w:rsidRDefault="00452F29" w:rsidP="007C0BF1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452F29" w:rsidRPr="004646BF" w:rsidRDefault="004646BF" w:rsidP="004646B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left" w:pos="61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46BF">
              <w:rPr>
                <w:rFonts w:ascii="Angsana New" w:hAnsi="Angsana New"/>
                <w:sz w:val="30"/>
                <w:szCs w:val="30"/>
              </w:rPr>
              <w:t>(10</w:t>
            </w:r>
            <w:r w:rsidR="00452F29" w:rsidRPr="004646BF">
              <w:rPr>
                <w:rFonts w:ascii="Angsana New" w:hAnsi="Angsana New"/>
                <w:sz w:val="30"/>
                <w:szCs w:val="30"/>
              </w:rPr>
              <w:t>,</w:t>
            </w:r>
            <w:r w:rsidRPr="004646BF">
              <w:rPr>
                <w:rFonts w:ascii="Angsana New" w:hAnsi="Angsana New"/>
                <w:sz w:val="30"/>
                <w:szCs w:val="30"/>
              </w:rPr>
              <w:t>126</w:t>
            </w:r>
            <w:r w:rsidR="00452F29" w:rsidRPr="004646B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9" w:type="dxa"/>
          </w:tcPr>
          <w:p w:rsidR="00452F29" w:rsidRPr="00737486" w:rsidRDefault="00452F29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452F29" w:rsidRPr="0061259F" w:rsidRDefault="00452F29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left" w:pos="465"/>
                <w:tab w:val="left" w:pos="61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259F">
              <w:rPr>
                <w:rFonts w:ascii="Angsana New" w:hAnsi="Angsana New"/>
                <w:sz w:val="30"/>
                <w:szCs w:val="30"/>
              </w:rPr>
              <w:t>(10,254)</w:t>
            </w:r>
          </w:p>
        </w:tc>
      </w:tr>
      <w:tr w:rsidR="00452F29" w:rsidRPr="00DA497A" w:rsidTr="00A15CBD">
        <w:tc>
          <w:tcPr>
            <w:tcW w:w="4077" w:type="dxa"/>
          </w:tcPr>
          <w:p w:rsidR="00452F29" w:rsidRPr="00737486" w:rsidRDefault="00452F29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2F29" w:rsidRPr="00012373" w:rsidRDefault="00012373" w:rsidP="00012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49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373">
              <w:rPr>
                <w:rFonts w:ascii="Angsana New" w:hAnsi="Angsana New"/>
                <w:sz w:val="30"/>
                <w:szCs w:val="30"/>
              </w:rPr>
              <w:t xml:space="preserve">    225</w:t>
            </w:r>
            <w:r w:rsidR="00452F29" w:rsidRPr="00012373">
              <w:rPr>
                <w:rFonts w:ascii="Angsana New" w:hAnsi="Angsana New"/>
                <w:sz w:val="30"/>
                <w:szCs w:val="30"/>
              </w:rPr>
              <w:t>,</w:t>
            </w:r>
            <w:r w:rsidRPr="00012373">
              <w:rPr>
                <w:rFonts w:ascii="Angsana New" w:hAnsi="Angsana New"/>
                <w:sz w:val="30"/>
                <w:szCs w:val="30"/>
              </w:rPr>
              <w:t>55</w:t>
            </w:r>
            <w:r w:rsidR="00A8070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8" w:type="dxa"/>
          </w:tcPr>
          <w:p w:rsidR="00452F29" w:rsidRPr="008423A8" w:rsidRDefault="00452F29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49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:rsidR="00452F29" w:rsidRPr="00045104" w:rsidRDefault="00452F29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49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218,494</w:t>
            </w:r>
          </w:p>
        </w:tc>
        <w:tc>
          <w:tcPr>
            <w:tcW w:w="271" w:type="dxa"/>
          </w:tcPr>
          <w:p w:rsidR="00452F29" w:rsidRPr="00737486" w:rsidRDefault="00452F29" w:rsidP="007C0BF1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2F29" w:rsidRPr="004646BF" w:rsidRDefault="00452F29" w:rsidP="004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49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46BF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4646BF" w:rsidRPr="004646BF">
              <w:rPr>
                <w:rFonts w:ascii="Angsana New" w:hAnsi="Angsana New"/>
                <w:sz w:val="30"/>
                <w:szCs w:val="30"/>
              </w:rPr>
              <w:t>194</w:t>
            </w:r>
            <w:r w:rsidRPr="004646BF">
              <w:rPr>
                <w:rFonts w:ascii="Angsana New" w:hAnsi="Angsana New"/>
                <w:sz w:val="30"/>
                <w:szCs w:val="30"/>
              </w:rPr>
              <w:t>,</w:t>
            </w:r>
            <w:r w:rsidR="004646BF" w:rsidRPr="004646BF">
              <w:rPr>
                <w:rFonts w:ascii="Angsana New" w:hAnsi="Angsana New"/>
                <w:sz w:val="30"/>
                <w:szCs w:val="30"/>
              </w:rPr>
              <w:t>253</w:t>
            </w:r>
          </w:p>
        </w:tc>
        <w:tc>
          <w:tcPr>
            <w:tcW w:w="259" w:type="dxa"/>
          </w:tcPr>
          <w:p w:rsidR="00452F29" w:rsidRPr="00737486" w:rsidRDefault="00452F29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:rsidR="00452F29" w:rsidRPr="0061259F" w:rsidRDefault="00452F29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49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259F">
              <w:rPr>
                <w:rFonts w:ascii="Angsana New" w:hAnsi="Angsana New"/>
                <w:sz w:val="30"/>
                <w:szCs w:val="30"/>
              </w:rPr>
              <w:t xml:space="preserve">    194,07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:rsidR="00361DF2" w:rsidRDefault="00361D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p w:rsidR="0023740A" w:rsidRDefault="0023740A" w:rsidP="0023740A">
      <w:pPr>
        <w:tabs>
          <w:tab w:val="clear" w:pos="227"/>
          <w:tab w:val="clear" w:pos="454"/>
          <w:tab w:val="clear" w:pos="680"/>
          <w:tab w:val="left" w:pos="567"/>
        </w:tabs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5. </w:t>
      </w: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ab/>
        <w:t>สินทรัพย์หมุนเวียนอื่น</w:t>
      </w:r>
    </w:p>
    <w:p w:rsidR="0010678D" w:rsidRDefault="0010678D" w:rsidP="0023740A">
      <w:pPr>
        <w:tabs>
          <w:tab w:val="clear" w:pos="227"/>
          <w:tab w:val="clear" w:pos="454"/>
          <w:tab w:val="clear" w:pos="680"/>
          <w:tab w:val="left" w:pos="567"/>
        </w:tabs>
        <w:jc w:val="both"/>
        <w:rPr>
          <w:rFonts w:ascii="Angsana New" w:hAnsi="Angsana New"/>
          <w:b/>
          <w:bCs/>
          <w:color w:val="000000"/>
          <w:sz w:val="16"/>
          <w:szCs w:val="16"/>
        </w:rPr>
      </w:pPr>
    </w:p>
    <w:tbl>
      <w:tblPr>
        <w:tblW w:w="10031" w:type="dxa"/>
        <w:tblLayout w:type="fixed"/>
        <w:tblLook w:val="01E0"/>
      </w:tblPr>
      <w:tblGrid>
        <w:gridCol w:w="4077"/>
        <w:gridCol w:w="1276"/>
        <w:gridCol w:w="283"/>
        <w:gridCol w:w="1276"/>
        <w:gridCol w:w="284"/>
        <w:gridCol w:w="1275"/>
        <w:gridCol w:w="269"/>
        <w:gridCol w:w="1291"/>
      </w:tblGrid>
      <w:tr w:rsidR="007C0BF1" w:rsidTr="00A15CBD">
        <w:tc>
          <w:tcPr>
            <w:tcW w:w="4077" w:type="dxa"/>
          </w:tcPr>
          <w:p w:rsidR="007C0BF1" w:rsidRPr="00C34CA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4" w:type="dxa"/>
            <w:gridSpan w:val="7"/>
          </w:tcPr>
          <w:p w:rsidR="007C0BF1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4FD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7C0BF1" w:rsidRPr="00C34CA3" w:rsidTr="00A15CBD">
        <w:tc>
          <w:tcPr>
            <w:tcW w:w="4077" w:type="dxa"/>
          </w:tcPr>
          <w:p w:rsidR="007C0BF1" w:rsidRPr="00C34CA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:rsidR="007C0BF1" w:rsidRPr="00C34CA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C0BF1" w:rsidRPr="00C34CA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:rsidR="007C0BF1" w:rsidRPr="00C34CA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5A9F" w:rsidRPr="001C0017" w:rsidTr="00A15CBD">
        <w:tc>
          <w:tcPr>
            <w:tcW w:w="4077" w:type="dxa"/>
          </w:tcPr>
          <w:p w:rsidR="003E5A9F" w:rsidRPr="00C34CA3" w:rsidRDefault="003E5A9F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15CBD" w:rsidRDefault="003E5A9F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31 มีนาคม </w:t>
            </w:r>
          </w:p>
          <w:p w:rsidR="003E5A9F" w:rsidRDefault="003E5A9F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3E5A9F" w:rsidRDefault="003E5A9F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E5A9F" w:rsidRPr="001C0017" w:rsidRDefault="003E5A9F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  <w:tc>
          <w:tcPr>
            <w:tcW w:w="284" w:type="dxa"/>
          </w:tcPr>
          <w:p w:rsidR="003E5A9F" w:rsidRDefault="003E5A9F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3E5A9F" w:rsidRDefault="003E5A9F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 2560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3E5A9F" w:rsidRDefault="003E5A9F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:rsidR="003E5A9F" w:rsidRPr="001C0017" w:rsidRDefault="003E5A9F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</w:tr>
      <w:tr w:rsidR="00F96037" w:rsidRPr="005B0F0C" w:rsidTr="00A15CBD">
        <w:tc>
          <w:tcPr>
            <w:tcW w:w="4077" w:type="dxa"/>
          </w:tcPr>
          <w:p w:rsidR="00F96037" w:rsidRPr="00590072" w:rsidRDefault="00F96037" w:rsidP="00DD50B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276" w:type="dxa"/>
            <w:shd w:val="clear" w:color="auto" w:fill="auto"/>
          </w:tcPr>
          <w:p w:rsidR="00F96037" w:rsidRPr="00DD145A" w:rsidRDefault="00F96037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D145A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DD145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544</w:t>
            </w:r>
          </w:p>
        </w:tc>
        <w:tc>
          <w:tcPr>
            <w:tcW w:w="283" w:type="dxa"/>
          </w:tcPr>
          <w:p w:rsidR="00F96037" w:rsidRPr="001554F5" w:rsidRDefault="00F96037" w:rsidP="00DD50B3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F96037" w:rsidRPr="0068180A" w:rsidRDefault="00F96037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8180A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F96037" w:rsidRPr="001554F5" w:rsidRDefault="00F96037" w:rsidP="00DD50B3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F96037" w:rsidRPr="00DD145A" w:rsidRDefault="00F96037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D145A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DD145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544</w:t>
            </w:r>
          </w:p>
        </w:tc>
        <w:tc>
          <w:tcPr>
            <w:tcW w:w="269" w:type="dxa"/>
          </w:tcPr>
          <w:p w:rsidR="00F96037" w:rsidRPr="001554F5" w:rsidRDefault="00F96037" w:rsidP="00DD50B3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1" w:type="dxa"/>
          </w:tcPr>
          <w:p w:rsidR="00F96037" w:rsidRPr="0068180A" w:rsidRDefault="00F96037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8180A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3E5A9F" w:rsidRPr="005B0F0C" w:rsidTr="00A15CBD">
        <w:tc>
          <w:tcPr>
            <w:tcW w:w="4077" w:type="dxa"/>
          </w:tcPr>
          <w:p w:rsidR="003E5A9F" w:rsidRDefault="003E5A9F" w:rsidP="007C0BF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276" w:type="dxa"/>
            <w:shd w:val="clear" w:color="auto" w:fill="auto"/>
          </w:tcPr>
          <w:p w:rsidR="003E5A9F" w:rsidRPr="00012373" w:rsidRDefault="00012373" w:rsidP="00012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12373">
              <w:rPr>
                <w:rFonts w:ascii="Angsana New" w:hAnsi="Angsana New"/>
                <w:bCs/>
                <w:sz w:val="30"/>
                <w:szCs w:val="30"/>
              </w:rPr>
              <w:t>11</w:t>
            </w:r>
            <w:r w:rsidR="003E5A9F" w:rsidRPr="0001237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012373">
              <w:rPr>
                <w:rFonts w:ascii="Angsana New" w:hAnsi="Angsana New"/>
                <w:bCs/>
                <w:sz w:val="30"/>
                <w:szCs w:val="30"/>
              </w:rPr>
              <w:t>032</w:t>
            </w:r>
          </w:p>
        </w:tc>
        <w:tc>
          <w:tcPr>
            <w:tcW w:w="283" w:type="dxa"/>
          </w:tcPr>
          <w:p w:rsidR="003E5A9F" w:rsidRPr="001554F5" w:rsidRDefault="003E5A9F" w:rsidP="007C0BF1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3E5A9F" w:rsidRPr="0068180A" w:rsidRDefault="003E5A9F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180A">
              <w:rPr>
                <w:rFonts w:ascii="Angsana New" w:hAnsi="Angsana New"/>
                <w:sz w:val="30"/>
                <w:szCs w:val="30"/>
              </w:rPr>
              <w:t>10,639</w:t>
            </w:r>
          </w:p>
        </w:tc>
        <w:tc>
          <w:tcPr>
            <w:tcW w:w="284" w:type="dxa"/>
          </w:tcPr>
          <w:p w:rsidR="003E5A9F" w:rsidRPr="001554F5" w:rsidRDefault="003E5A9F" w:rsidP="007C0BF1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3E5A9F" w:rsidRPr="00DD145A" w:rsidRDefault="003E5A9F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D145A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3E5A9F" w:rsidRPr="001554F5" w:rsidRDefault="003E5A9F" w:rsidP="007C0BF1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1" w:type="dxa"/>
          </w:tcPr>
          <w:p w:rsidR="003E5A9F" w:rsidRPr="0068180A" w:rsidRDefault="003E5A9F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8180A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F96037" w:rsidRPr="005B0F0C" w:rsidTr="00A15CBD">
        <w:tc>
          <w:tcPr>
            <w:tcW w:w="4077" w:type="dxa"/>
          </w:tcPr>
          <w:p w:rsidR="00F96037" w:rsidRPr="00331800" w:rsidRDefault="00F96037" w:rsidP="00DD50B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shd w:val="clear" w:color="auto" w:fill="auto"/>
          </w:tcPr>
          <w:p w:rsidR="00F96037" w:rsidRPr="00012373" w:rsidRDefault="00F96037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12373">
              <w:rPr>
                <w:rFonts w:ascii="Angsana New" w:hAnsi="Angsana New"/>
                <w:bCs/>
                <w:sz w:val="30"/>
                <w:szCs w:val="30"/>
              </w:rPr>
              <w:t>2,941</w:t>
            </w:r>
          </w:p>
        </w:tc>
        <w:tc>
          <w:tcPr>
            <w:tcW w:w="283" w:type="dxa"/>
          </w:tcPr>
          <w:p w:rsidR="00F96037" w:rsidRPr="00331800" w:rsidRDefault="00F96037" w:rsidP="00DD50B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F96037" w:rsidRPr="0068180A" w:rsidRDefault="00F96037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180A">
              <w:rPr>
                <w:rFonts w:ascii="Angsana New" w:hAnsi="Angsana New"/>
                <w:sz w:val="30"/>
                <w:szCs w:val="30"/>
              </w:rPr>
              <w:t>1,278</w:t>
            </w:r>
          </w:p>
        </w:tc>
        <w:tc>
          <w:tcPr>
            <w:tcW w:w="284" w:type="dxa"/>
          </w:tcPr>
          <w:p w:rsidR="00F96037" w:rsidRPr="00331800" w:rsidRDefault="00F96037" w:rsidP="00DD50B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F96037" w:rsidRPr="00DD145A" w:rsidRDefault="00F96037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D145A">
              <w:rPr>
                <w:rFonts w:ascii="Angsana New" w:hAnsi="Angsana New"/>
                <w:bCs/>
                <w:sz w:val="30"/>
                <w:szCs w:val="30"/>
              </w:rPr>
              <w:t>1,782</w:t>
            </w:r>
          </w:p>
        </w:tc>
        <w:tc>
          <w:tcPr>
            <w:tcW w:w="269" w:type="dxa"/>
          </w:tcPr>
          <w:p w:rsidR="00F96037" w:rsidRPr="00331800" w:rsidRDefault="00F96037" w:rsidP="00DD50B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1" w:type="dxa"/>
          </w:tcPr>
          <w:p w:rsidR="00F96037" w:rsidRPr="0068180A" w:rsidRDefault="00F96037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8"/>
                <w:tab w:val="left" w:pos="51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180A">
              <w:rPr>
                <w:rFonts w:ascii="Angsana New" w:hAnsi="Angsana New"/>
                <w:sz w:val="30"/>
                <w:szCs w:val="30"/>
              </w:rPr>
              <w:t>838</w:t>
            </w:r>
          </w:p>
        </w:tc>
      </w:tr>
      <w:tr w:rsidR="003E5A9F" w:rsidRPr="0002046D" w:rsidTr="00A15CBD">
        <w:tc>
          <w:tcPr>
            <w:tcW w:w="4077" w:type="dxa"/>
          </w:tcPr>
          <w:p w:rsidR="003E5A9F" w:rsidRPr="00590072" w:rsidRDefault="003E5A9F" w:rsidP="007C0BF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E5A9F" w:rsidRPr="00012373" w:rsidRDefault="00012373" w:rsidP="0030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12373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3E5A9F" w:rsidRPr="0001237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012373">
              <w:rPr>
                <w:rFonts w:ascii="Angsana New" w:hAnsi="Angsana New"/>
                <w:bCs/>
                <w:sz w:val="30"/>
                <w:szCs w:val="30"/>
              </w:rPr>
              <w:t>331</w:t>
            </w:r>
          </w:p>
        </w:tc>
        <w:tc>
          <w:tcPr>
            <w:tcW w:w="283" w:type="dxa"/>
          </w:tcPr>
          <w:p w:rsidR="003E5A9F" w:rsidRPr="001554F5" w:rsidRDefault="003E5A9F" w:rsidP="007C0BF1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E5A9F" w:rsidRPr="0068180A" w:rsidRDefault="003E5A9F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180A">
              <w:rPr>
                <w:rFonts w:ascii="Angsana New" w:hAnsi="Angsana New"/>
                <w:sz w:val="30"/>
                <w:szCs w:val="30"/>
              </w:rPr>
              <w:t>2,570</w:t>
            </w:r>
          </w:p>
        </w:tc>
        <w:tc>
          <w:tcPr>
            <w:tcW w:w="284" w:type="dxa"/>
          </w:tcPr>
          <w:p w:rsidR="003E5A9F" w:rsidRPr="001554F5" w:rsidRDefault="003E5A9F" w:rsidP="007C0BF1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3E5A9F" w:rsidRPr="00DD145A" w:rsidRDefault="00012373" w:rsidP="00012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728</w:t>
            </w:r>
          </w:p>
        </w:tc>
        <w:tc>
          <w:tcPr>
            <w:tcW w:w="269" w:type="dxa"/>
          </w:tcPr>
          <w:p w:rsidR="003E5A9F" w:rsidRPr="001554F5" w:rsidRDefault="003E5A9F" w:rsidP="007C0BF1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3E5A9F" w:rsidRPr="0068180A" w:rsidRDefault="003E5A9F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8"/>
                <w:tab w:val="left" w:pos="51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180A">
              <w:rPr>
                <w:rFonts w:ascii="Angsana New" w:hAnsi="Angsana New"/>
                <w:sz w:val="30"/>
                <w:szCs w:val="30"/>
              </w:rPr>
              <w:t>661</w:t>
            </w:r>
          </w:p>
        </w:tc>
      </w:tr>
      <w:tr w:rsidR="003E5A9F" w:rsidRPr="0002046D" w:rsidTr="00A15CBD">
        <w:tc>
          <w:tcPr>
            <w:tcW w:w="4077" w:type="dxa"/>
          </w:tcPr>
          <w:p w:rsidR="003E5A9F" w:rsidRPr="00590072" w:rsidRDefault="003E5A9F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E5A9F" w:rsidRPr="00012373" w:rsidRDefault="00012373" w:rsidP="00012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12373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3E5A9F" w:rsidRPr="00012373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 w:rsidRPr="00012373">
              <w:rPr>
                <w:rFonts w:ascii="Angsana New" w:hAnsi="Angsana New"/>
                <w:bCs/>
                <w:sz w:val="30"/>
                <w:szCs w:val="30"/>
              </w:rPr>
              <w:t>848</w:t>
            </w:r>
          </w:p>
        </w:tc>
        <w:tc>
          <w:tcPr>
            <w:tcW w:w="283" w:type="dxa"/>
          </w:tcPr>
          <w:p w:rsidR="003E5A9F" w:rsidRPr="001554F5" w:rsidRDefault="003E5A9F" w:rsidP="007C0BF1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3E5A9F" w:rsidRPr="0068180A" w:rsidRDefault="003E5A9F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8180A">
              <w:rPr>
                <w:rFonts w:ascii="Angsana New" w:hAnsi="Angsana New"/>
                <w:sz w:val="30"/>
                <w:szCs w:val="30"/>
              </w:rPr>
              <w:t>14,487</w:t>
            </w:r>
          </w:p>
        </w:tc>
        <w:tc>
          <w:tcPr>
            <w:tcW w:w="284" w:type="dxa"/>
          </w:tcPr>
          <w:p w:rsidR="003E5A9F" w:rsidRPr="001554F5" w:rsidRDefault="003E5A9F" w:rsidP="007C0BF1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E5A9F" w:rsidRPr="00DD145A" w:rsidRDefault="003E5A9F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D145A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DD145A" w:rsidRPr="00DD145A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DD145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DD145A" w:rsidRPr="00DD145A">
              <w:rPr>
                <w:rFonts w:ascii="Angsana New" w:hAnsi="Angsana New"/>
                <w:bCs/>
                <w:sz w:val="30"/>
                <w:szCs w:val="30"/>
              </w:rPr>
              <w:t>054</w:t>
            </w:r>
          </w:p>
        </w:tc>
        <w:tc>
          <w:tcPr>
            <w:tcW w:w="269" w:type="dxa"/>
          </w:tcPr>
          <w:p w:rsidR="003E5A9F" w:rsidRPr="00A066BF" w:rsidRDefault="003E5A9F" w:rsidP="007C0BF1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3E5A9F" w:rsidRPr="0068180A" w:rsidRDefault="003E5A9F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8"/>
                <w:tab w:val="left" w:pos="51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180A">
              <w:rPr>
                <w:rFonts w:ascii="Angsana New" w:hAnsi="Angsana New"/>
                <w:sz w:val="30"/>
                <w:szCs w:val="30"/>
              </w:rPr>
              <w:t>1,499</w:t>
            </w:r>
          </w:p>
        </w:tc>
      </w:tr>
    </w:tbl>
    <w:p w:rsidR="007C0BF1" w:rsidRDefault="007C0BF1" w:rsidP="0023740A">
      <w:pPr>
        <w:tabs>
          <w:tab w:val="clear" w:pos="227"/>
          <w:tab w:val="clear" w:pos="454"/>
          <w:tab w:val="clear" w:pos="680"/>
          <w:tab w:val="left" w:pos="567"/>
        </w:tabs>
        <w:jc w:val="both"/>
        <w:rPr>
          <w:rFonts w:ascii="Angsana New" w:hAnsi="Angsana New"/>
          <w:b/>
          <w:bCs/>
          <w:color w:val="000000"/>
          <w:sz w:val="16"/>
          <w:szCs w:val="16"/>
        </w:rPr>
      </w:pPr>
    </w:p>
    <w:p w:rsidR="007C0BF1" w:rsidRPr="0010678D" w:rsidRDefault="007C0BF1" w:rsidP="0023740A">
      <w:pPr>
        <w:tabs>
          <w:tab w:val="clear" w:pos="227"/>
          <w:tab w:val="clear" w:pos="454"/>
          <w:tab w:val="clear" w:pos="680"/>
          <w:tab w:val="left" w:pos="567"/>
        </w:tabs>
        <w:jc w:val="both"/>
        <w:rPr>
          <w:rFonts w:ascii="Angsana New" w:hAnsi="Angsana New"/>
          <w:b/>
          <w:bCs/>
          <w:color w:val="000000"/>
          <w:sz w:val="16"/>
          <w:szCs w:val="16"/>
        </w:rPr>
      </w:pPr>
    </w:p>
    <w:p w:rsidR="00F17E59" w:rsidRDefault="00F17E59" w:rsidP="00C553C0">
      <w:pPr>
        <w:tabs>
          <w:tab w:val="clear" w:pos="227"/>
          <w:tab w:val="clear" w:pos="454"/>
          <w:tab w:val="clear" w:pos="680"/>
          <w:tab w:val="left" w:pos="0"/>
          <w:tab w:val="left" w:pos="426"/>
          <w:tab w:val="left" w:pos="567"/>
        </w:tabs>
        <w:jc w:val="both"/>
        <w:rPr>
          <w:rFonts w:ascii="Angsana New" w:hAnsi="Angsana New"/>
          <w:b/>
          <w:bCs/>
          <w:color w:val="000000"/>
          <w:sz w:val="30"/>
          <w:szCs w:val="30"/>
        </w:rPr>
        <w:sectPr w:rsidR="00F17E59" w:rsidSect="00A730B0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992" w:bottom="1418" w:left="1440" w:header="1077" w:footer="374" w:gutter="0"/>
          <w:pgNumType w:start="13"/>
          <w:cols w:space="720"/>
          <w:titlePg/>
          <w:docGrid w:linePitch="245"/>
        </w:sectPr>
      </w:pPr>
    </w:p>
    <w:p w:rsidR="0023740A" w:rsidRDefault="00374DA8" w:rsidP="00C553C0">
      <w:pPr>
        <w:tabs>
          <w:tab w:val="clear" w:pos="227"/>
          <w:tab w:val="clear" w:pos="454"/>
          <w:tab w:val="clear" w:pos="680"/>
          <w:tab w:val="left" w:pos="0"/>
          <w:tab w:val="left" w:pos="426"/>
          <w:tab w:val="left" w:pos="567"/>
        </w:tabs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6</w:t>
      </w:r>
      <w:r w:rsidR="0023740A">
        <w:rPr>
          <w:rFonts w:ascii="Angsana New" w:hAnsi="Angsana New"/>
          <w:b/>
          <w:bCs/>
          <w:color w:val="000000"/>
          <w:sz w:val="30"/>
          <w:szCs w:val="30"/>
        </w:rPr>
        <w:t>.</w:t>
      </w:r>
      <w:r w:rsidR="0023740A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23740A">
        <w:rPr>
          <w:rFonts w:ascii="Angsana New" w:hAnsi="Angsana New" w:hint="cs"/>
          <w:b/>
          <w:bCs/>
          <w:color w:val="000000"/>
          <w:sz w:val="30"/>
          <w:szCs w:val="30"/>
          <w:cs/>
        </w:rPr>
        <w:tab/>
        <w:t>เงินลงทุนในบริษัทย่อย</w:t>
      </w:r>
    </w:p>
    <w:p w:rsidR="0023740A" w:rsidRPr="00DB4889" w:rsidRDefault="0023740A" w:rsidP="0023740A">
      <w:pPr>
        <w:tabs>
          <w:tab w:val="clear" w:pos="454"/>
          <w:tab w:val="clear" w:pos="680"/>
          <w:tab w:val="left" w:pos="426"/>
          <w:tab w:val="left" w:pos="567"/>
        </w:tabs>
        <w:jc w:val="both"/>
        <w:rPr>
          <w:rFonts w:ascii="Angsana New" w:hAnsi="Angsana New"/>
          <w:b/>
          <w:bCs/>
          <w:color w:val="000000"/>
          <w:sz w:val="16"/>
          <w:szCs w:val="16"/>
        </w:rPr>
      </w:pPr>
    </w:p>
    <w:p w:rsidR="005D4264" w:rsidRDefault="005D4264" w:rsidP="005D4264">
      <w:pPr>
        <w:rPr>
          <w:rFonts w:ascii="Angsana New" w:hAnsi="Angsana New"/>
          <w:sz w:val="30"/>
          <w:szCs w:val="30"/>
        </w:rPr>
      </w:pPr>
      <w:r w:rsidRPr="00590072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ในบริษัทย่อย</w:t>
      </w:r>
      <w:r w:rsidRPr="00590072">
        <w:rPr>
          <w:rFonts w:ascii="Angsana New" w:hAnsi="Angsana New"/>
          <w:sz w:val="30"/>
          <w:szCs w:val="30"/>
          <w:cs/>
        </w:rPr>
        <w:t>ใน</w:t>
      </w:r>
      <w:r>
        <w:rPr>
          <w:rFonts w:ascii="Angsana New" w:hAnsi="Angsana New"/>
          <w:sz w:val="30"/>
          <w:szCs w:val="30"/>
          <w:cs/>
        </w:rPr>
        <w:t xml:space="preserve">งบการเงินเฉพาะกิจการ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59007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590072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590072">
        <w:rPr>
          <w:rFonts w:ascii="Angsana New" w:hAnsi="Angsana New"/>
          <w:sz w:val="30"/>
          <w:szCs w:val="30"/>
        </w:rPr>
        <w:t>31</w:t>
      </w:r>
      <w:r w:rsidRPr="00590072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59</w:t>
      </w:r>
      <w:r w:rsidRPr="00590072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:rsidR="00B45AFA" w:rsidRPr="00B45AFA" w:rsidRDefault="00B45AFA" w:rsidP="000A0ACC">
      <w:pPr>
        <w:rPr>
          <w:rFonts w:ascii="Angsana New" w:hAnsi="Angsana New"/>
          <w:sz w:val="16"/>
          <w:szCs w:val="16"/>
        </w:rPr>
      </w:pPr>
    </w:p>
    <w:tbl>
      <w:tblPr>
        <w:tblW w:w="14646" w:type="dxa"/>
        <w:tblInd w:w="108" w:type="dxa"/>
        <w:tblLayout w:type="fixed"/>
        <w:tblLook w:val="0000"/>
      </w:tblPr>
      <w:tblGrid>
        <w:gridCol w:w="2694"/>
        <w:gridCol w:w="1017"/>
        <w:gridCol w:w="240"/>
        <w:gridCol w:w="1037"/>
        <w:gridCol w:w="238"/>
        <w:gridCol w:w="1413"/>
        <w:gridCol w:w="252"/>
        <w:gridCol w:w="1047"/>
        <w:gridCol w:w="264"/>
        <w:gridCol w:w="1101"/>
        <w:gridCol w:w="238"/>
        <w:gridCol w:w="1161"/>
        <w:gridCol w:w="236"/>
        <w:gridCol w:w="1129"/>
        <w:gridCol w:w="239"/>
        <w:gridCol w:w="11"/>
        <w:gridCol w:w="1042"/>
        <w:gridCol w:w="236"/>
        <w:gridCol w:w="1040"/>
        <w:gridCol w:w="11"/>
      </w:tblGrid>
      <w:tr w:rsidR="00B55E41" w:rsidRPr="002104E9" w:rsidTr="006E247E">
        <w:trPr>
          <w:gridAfter w:val="1"/>
          <w:wAfter w:w="11" w:type="dxa"/>
          <w:cantSplit/>
        </w:trPr>
        <w:tc>
          <w:tcPr>
            <w:tcW w:w="2694" w:type="dxa"/>
          </w:tcPr>
          <w:p w:rsidR="00B45AFA" w:rsidRPr="002104E9" w:rsidRDefault="00B45AFA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4" w:type="dxa"/>
            <w:gridSpan w:val="3"/>
            <w:tcBorders>
              <w:bottom w:val="single" w:sz="4" w:space="0" w:color="auto"/>
            </w:tcBorders>
          </w:tcPr>
          <w:p w:rsidR="00B45AFA" w:rsidRPr="002104E9" w:rsidRDefault="00B45AFA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04E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38" w:type="dxa"/>
          </w:tcPr>
          <w:p w:rsidR="00B45AFA" w:rsidRPr="002104E9" w:rsidRDefault="00B45AFA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:rsidR="00B45AFA" w:rsidRPr="002104E9" w:rsidRDefault="00B45AFA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:rsidR="00B45AFA" w:rsidRPr="002104E9" w:rsidRDefault="00B45AFA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</w:tcPr>
          <w:p w:rsidR="00B45AFA" w:rsidRPr="002104E9" w:rsidRDefault="00B45AFA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04E9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</w:p>
        </w:tc>
        <w:tc>
          <w:tcPr>
            <w:tcW w:w="238" w:type="dxa"/>
          </w:tcPr>
          <w:p w:rsidR="00B45AFA" w:rsidRPr="002104E9" w:rsidRDefault="00B45AFA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4" w:type="dxa"/>
            <w:gridSpan w:val="8"/>
            <w:tcBorders>
              <w:bottom w:val="single" w:sz="4" w:space="0" w:color="auto"/>
            </w:tcBorders>
          </w:tcPr>
          <w:p w:rsidR="00B45AFA" w:rsidRPr="002104E9" w:rsidRDefault="00B45AFA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04E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B55E41" w:rsidRPr="002104E9" w:rsidTr="006E247E">
        <w:trPr>
          <w:cantSplit/>
        </w:trPr>
        <w:tc>
          <w:tcPr>
            <w:tcW w:w="2694" w:type="dxa"/>
          </w:tcPr>
          <w:p w:rsidR="00B45AFA" w:rsidRPr="002104E9" w:rsidRDefault="00B45AFA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94" w:type="dxa"/>
            <w:gridSpan w:val="3"/>
            <w:tcBorders>
              <w:bottom w:val="single" w:sz="4" w:space="0" w:color="auto"/>
            </w:tcBorders>
          </w:tcPr>
          <w:p w:rsidR="00B45AFA" w:rsidRPr="002104E9" w:rsidRDefault="00B45AFA" w:rsidP="001527BB">
            <w:pPr>
              <w:tabs>
                <w:tab w:val="clear" w:pos="907"/>
                <w:tab w:val="left" w:pos="1062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04E9">
              <w:rPr>
                <w:rFonts w:ascii="Angsana New" w:hAnsi="Angsana New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238" w:type="dxa"/>
          </w:tcPr>
          <w:p w:rsidR="00B45AFA" w:rsidRPr="002104E9" w:rsidRDefault="00B45AFA" w:rsidP="00F02BCD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:rsidR="00B45AFA" w:rsidRPr="002104E9" w:rsidRDefault="00B45AFA" w:rsidP="00F02BCD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:rsidR="00B45AFA" w:rsidRPr="002104E9" w:rsidRDefault="00B45AFA" w:rsidP="00F02BCD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</w:tcPr>
          <w:p w:rsidR="00B45AFA" w:rsidRPr="002104E9" w:rsidRDefault="00B45AFA" w:rsidP="001527BB">
            <w:pPr>
              <w:tabs>
                <w:tab w:val="clear" w:pos="907"/>
                <w:tab w:val="left" w:pos="1062"/>
              </w:tabs>
              <w:spacing w:line="240" w:lineRule="auto"/>
              <w:ind w:left="-14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04E9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38" w:type="dxa"/>
          </w:tcPr>
          <w:p w:rsidR="00B45AFA" w:rsidRPr="002104E9" w:rsidRDefault="00B45AFA" w:rsidP="00F02BCD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6" w:type="dxa"/>
            <w:gridSpan w:val="3"/>
            <w:tcBorders>
              <w:bottom w:val="single" w:sz="4" w:space="0" w:color="auto"/>
            </w:tcBorders>
          </w:tcPr>
          <w:p w:rsidR="00B45AFA" w:rsidRPr="002104E9" w:rsidRDefault="00B45AFA" w:rsidP="0015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04E9">
              <w:rPr>
                <w:rFonts w:ascii="Angsana New" w:hAnsi="Angsana New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50" w:type="dxa"/>
            <w:gridSpan w:val="2"/>
          </w:tcPr>
          <w:p w:rsidR="00B45AFA" w:rsidRPr="002104E9" w:rsidRDefault="00B45AFA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9" w:type="dxa"/>
            <w:gridSpan w:val="4"/>
            <w:tcBorders>
              <w:bottom w:val="single" w:sz="4" w:space="0" w:color="auto"/>
            </w:tcBorders>
          </w:tcPr>
          <w:p w:rsidR="00B45AFA" w:rsidRPr="002104E9" w:rsidRDefault="00B45AFA" w:rsidP="00152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5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04E9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</w:tr>
      <w:tr w:rsidR="005D4264" w:rsidRPr="002104E9" w:rsidTr="006E247E">
        <w:trPr>
          <w:gridAfter w:val="1"/>
          <w:wAfter w:w="11" w:type="dxa"/>
          <w:cantSplit/>
        </w:trPr>
        <w:tc>
          <w:tcPr>
            <w:tcW w:w="2694" w:type="dxa"/>
          </w:tcPr>
          <w:p w:rsidR="005D4264" w:rsidRPr="002104E9" w:rsidRDefault="005D4264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:rsidR="005D4264" w:rsidRDefault="005D4264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 2560</w:t>
            </w:r>
          </w:p>
        </w:tc>
        <w:tc>
          <w:tcPr>
            <w:tcW w:w="240" w:type="dxa"/>
          </w:tcPr>
          <w:p w:rsidR="005D4264" w:rsidRDefault="005D4264" w:rsidP="001A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</w:tcPr>
          <w:p w:rsidR="005D4264" w:rsidRPr="001C0017" w:rsidRDefault="005D4264" w:rsidP="001A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  <w:tc>
          <w:tcPr>
            <w:tcW w:w="238" w:type="dxa"/>
          </w:tcPr>
          <w:p w:rsidR="005D4264" w:rsidRPr="002104E9" w:rsidRDefault="005D4264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</w:tcPr>
          <w:p w:rsidR="005D4264" w:rsidRDefault="005D4264" w:rsidP="00A7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04E9">
              <w:rPr>
                <w:rFonts w:ascii="Angsana New" w:hAnsi="Angsana New" w:hint="cs"/>
                <w:sz w:val="30"/>
                <w:szCs w:val="30"/>
                <w:cs/>
              </w:rPr>
              <w:t>วันจดทะเบียน</w:t>
            </w:r>
          </w:p>
          <w:p w:rsidR="00A71D87" w:rsidRPr="002104E9" w:rsidRDefault="00A71D87" w:rsidP="00A7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จัดตั้งบริษัท</w:t>
            </w:r>
          </w:p>
        </w:tc>
        <w:tc>
          <w:tcPr>
            <w:tcW w:w="252" w:type="dxa"/>
          </w:tcPr>
          <w:p w:rsidR="005D4264" w:rsidRPr="002104E9" w:rsidRDefault="005D4264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:rsidR="005D4264" w:rsidRDefault="005D4264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 2560</w:t>
            </w:r>
          </w:p>
        </w:tc>
        <w:tc>
          <w:tcPr>
            <w:tcW w:w="264" w:type="dxa"/>
          </w:tcPr>
          <w:p w:rsidR="005D4264" w:rsidRDefault="005D4264" w:rsidP="001A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="005D4264" w:rsidRPr="001C0017" w:rsidRDefault="005D4264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  <w:tc>
          <w:tcPr>
            <w:tcW w:w="238" w:type="dxa"/>
          </w:tcPr>
          <w:p w:rsidR="005D4264" w:rsidRPr="002104E9" w:rsidRDefault="005D4264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5D4264" w:rsidRDefault="005D4264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 2560</w:t>
            </w:r>
          </w:p>
        </w:tc>
        <w:tc>
          <w:tcPr>
            <w:tcW w:w="236" w:type="dxa"/>
          </w:tcPr>
          <w:p w:rsidR="005D4264" w:rsidRDefault="005D4264" w:rsidP="001A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:rsidR="005D4264" w:rsidRPr="001C0017" w:rsidRDefault="005D4264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  <w:tc>
          <w:tcPr>
            <w:tcW w:w="239" w:type="dxa"/>
          </w:tcPr>
          <w:p w:rsidR="005D4264" w:rsidRPr="002104E9" w:rsidRDefault="005D4264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gridSpan w:val="2"/>
            <w:tcBorders>
              <w:bottom w:val="single" w:sz="4" w:space="0" w:color="auto"/>
            </w:tcBorders>
          </w:tcPr>
          <w:p w:rsidR="005D4264" w:rsidRDefault="005D4264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 2560</w:t>
            </w:r>
          </w:p>
        </w:tc>
        <w:tc>
          <w:tcPr>
            <w:tcW w:w="236" w:type="dxa"/>
          </w:tcPr>
          <w:p w:rsidR="005D4264" w:rsidRDefault="005D4264" w:rsidP="001A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5D4264" w:rsidRDefault="005D4264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 2559</w:t>
            </w:r>
          </w:p>
        </w:tc>
      </w:tr>
      <w:tr w:rsidR="00B55E41" w:rsidRPr="002104E9" w:rsidTr="006E247E">
        <w:trPr>
          <w:gridAfter w:val="1"/>
          <w:wAfter w:w="11" w:type="dxa"/>
          <w:cantSplit/>
        </w:trPr>
        <w:tc>
          <w:tcPr>
            <w:tcW w:w="2694" w:type="dxa"/>
          </w:tcPr>
          <w:p w:rsidR="002104E9" w:rsidRPr="002104E9" w:rsidRDefault="002104E9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:rsidR="002104E9" w:rsidRPr="002104E9" w:rsidRDefault="002104E9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2104E9" w:rsidRPr="002104E9" w:rsidRDefault="002104E9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:rsidR="002104E9" w:rsidRPr="002104E9" w:rsidRDefault="002104E9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2104E9" w:rsidRPr="002104E9" w:rsidRDefault="002104E9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:rsidR="002104E9" w:rsidRPr="002104E9" w:rsidRDefault="002104E9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2104E9" w:rsidRPr="002104E9" w:rsidRDefault="002104E9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:rsidR="002104E9" w:rsidRPr="002104E9" w:rsidRDefault="002104E9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:rsidR="002104E9" w:rsidRPr="002104E9" w:rsidRDefault="002104E9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2104E9" w:rsidRPr="002104E9" w:rsidRDefault="002104E9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2104E9" w:rsidRPr="002104E9" w:rsidRDefault="002104E9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2104E9" w:rsidRPr="002104E9" w:rsidRDefault="002104E9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2104E9" w:rsidRPr="002104E9" w:rsidRDefault="002104E9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</w:tcPr>
          <w:p w:rsidR="002104E9" w:rsidRPr="002104E9" w:rsidRDefault="002104E9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:rsidR="002104E9" w:rsidRPr="002104E9" w:rsidRDefault="002104E9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gridSpan w:val="2"/>
          </w:tcPr>
          <w:p w:rsidR="002104E9" w:rsidRPr="002104E9" w:rsidRDefault="002104E9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2104E9" w:rsidRPr="002104E9" w:rsidRDefault="002104E9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</w:tcPr>
          <w:p w:rsidR="002104E9" w:rsidRPr="002104E9" w:rsidRDefault="002104E9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527BB" w:rsidRPr="002104E9" w:rsidTr="006E247E">
        <w:trPr>
          <w:gridAfter w:val="1"/>
          <w:wAfter w:w="11" w:type="dxa"/>
          <w:cantSplit/>
        </w:trPr>
        <w:tc>
          <w:tcPr>
            <w:tcW w:w="2694" w:type="dxa"/>
            <w:vAlign w:val="center"/>
          </w:tcPr>
          <w:p w:rsidR="001527BB" w:rsidRPr="002104E9" w:rsidRDefault="001527BB" w:rsidP="0001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104E9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พรีเมี่ยม เฟล็กซิเบิ้ล </w:t>
            </w:r>
          </w:p>
        </w:tc>
        <w:tc>
          <w:tcPr>
            <w:tcW w:w="1017" w:type="dxa"/>
            <w:shd w:val="clear" w:color="auto" w:fill="auto"/>
          </w:tcPr>
          <w:p w:rsidR="001527BB" w:rsidRPr="00A81345" w:rsidRDefault="001527BB" w:rsidP="002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1345"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Pr="00A8134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40" w:type="dxa"/>
          </w:tcPr>
          <w:p w:rsidR="001527BB" w:rsidRPr="00A81345" w:rsidRDefault="001527BB" w:rsidP="002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</w:tcPr>
          <w:p w:rsidR="001527BB" w:rsidRPr="00A81345" w:rsidRDefault="001527BB" w:rsidP="002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1345"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Pr="00A8134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8" w:type="dxa"/>
          </w:tcPr>
          <w:p w:rsidR="001527BB" w:rsidRPr="00A81345" w:rsidRDefault="001527BB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:rsidR="001527BB" w:rsidRPr="00A81345" w:rsidRDefault="001527BB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1345">
              <w:rPr>
                <w:rFonts w:ascii="Angsana New" w:hAnsi="Angsana New"/>
                <w:color w:val="000000"/>
                <w:sz w:val="30"/>
                <w:szCs w:val="30"/>
              </w:rPr>
              <w:t>23</w:t>
            </w:r>
            <w:r w:rsidRPr="00A8134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เมษายน </w:t>
            </w:r>
            <w:r w:rsidRPr="00A81345">
              <w:rPr>
                <w:rFonts w:ascii="Angsana New" w:hAnsi="Angsana New"/>
                <w:color w:val="000000"/>
                <w:sz w:val="30"/>
                <w:szCs w:val="30"/>
              </w:rPr>
              <w:t>2556</w:t>
            </w:r>
          </w:p>
        </w:tc>
        <w:tc>
          <w:tcPr>
            <w:tcW w:w="252" w:type="dxa"/>
          </w:tcPr>
          <w:p w:rsidR="001527BB" w:rsidRPr="00A81345" w:rsidRDefault="001527BB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1527BB" w:rsidRPr="00A81345" w:rsidRDefault="001527BB" w:rsidP="002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1345">
              <w:rPr>
                <w:rFonts w:ascii="Angsana New" w:hAnsi="Angsana New"/>
                <w:sz w:val="30"/>
                <w:szCs w:val="30"/>
              </w:rPr>
              <w:t>99.00</w:t>
            </w:r>
          </w:p>
        </w:tc>
        <w:tc>
          <w:tcPr>
            <w:tcW w:w="264" w:type="dxa"/>
          </w:tcPr>
          <w:p w:rsidR="001527BB" w:rsidRPr="00A81345" w:rsidRDefault="001527BB" w:rsidP="002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="001527BB" w:rsidRPr="00A81345" w:rsidRDefault="001527BB" w:rsidP="00736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1345">
              <w:rPr>
                <w:rFonts w:ascii="Angsana New" w:hAnsi="Angsana New"/>
                <w:sz w:val="30"/>
                <w:szCs w:val="30"/>
              </w:rPr>
              <w:t>99.00</w:t>
            </w:r>
          </w:p>
        </w:tc>
        <w:tc>
          <w:tcPr>
            <w:tcW w:w="238" w:type="dxa"/>
          </w:tcPr>
          <w:p w:rsidR="001527BB" w:rsidRPr="00A81345" w:rsidRDefault="001527BB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:rsidR="001527BB" w:rsidRPr="00A81345" w:rsidRDefault="001527BB" w:rsidP="002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1345">
              <w:rPr>
                <w:rFonts w:ascii="Angsana New" w:hAnsi="Angsana New"/>
                <w:sz w:val="30"/>
                <w:szCs w:val="30"/>
              </w:rPr>
              <w:t>29,700</w:t>
            </w:r>
          </w:p>
        </w:tc>
        <w:tc>
          <w:tcPr>
            <w:tcW w:w="236" w:type="dxa"/>
          </w:tcPr>
          <w:p w:rsidR="001527BB" w:rsidRPr="00A81345" w:rsidRDefault="001527BB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:rsidR="001527BB" w:rsidRPr="00A81345" w:rsidRDefault="001527BB" w:rsidP="001A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1345">
              <w:rPr>
                <w:rFonts w:ascii="Angsana New" w:hAnsi="Angsana New"/>
                <w:sz w:val="30"/>
                <w:szCs w:val="30"/>
              </w:rPr>
              <w:t>29,700</w:t>
            </w:r>
          </w:p>
        </w:tc>
        <w:tc>
          <w:tcPr>
            <w:tcW w:w="239" w:type="dxa"/>
          </w:tcPr>
          <w:p w:rsidR="001527BB" w:rsidRPr="002B3467" w:rsidRDefault="001527BB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gridSpan w:val="2"/>
          </w:tcPr>
          <w:p w:rsidR="001527BB" w:rsidRPr="00F50C6C" w:rsidRDefault="001527BB" w:rsidP="002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C6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1527BB" w:rsidRPr="002B3467" w:rsidRDefault="001527BB" w:rsidP="002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1527BB" w:rsidRPr="002B3467" w:rsidRDefault="001527BB" w:rsidP="002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3467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1527BB" w:rsidRPr="002104E9" w:rsidTr="006E247E">
        <w:trPr>
          <w:gridAfter w:val="1"/>
          <w:wAfter w:w="11" w:type="dxa"/>
          <w:cantSplit/>
        </w:trPr>
        <w:tc>
          <w:tcPr>
            <w:tcW w:w="2694" w:type="dxa"/>
            <w:vAlign w:val="center"/>
          </w:tcPr>
          <w:p w:rsidR="001527BB" w:rsidRPr="002104E9" w:rsidRDefault="00011974" w:rsidP="0001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1527BB" w:rsidRPr="002104E9">
              <w:rPr>
                <w:rFonts w:ascii="Angsana New" w:hAnsi="Angsana New" w:hint="cs"/>
                <w:sz w:val="30"/>
                <w:szCs w:val="30"/>
                <w:cs/>
              </w:rPr>
              <w:t xml:space="preserve">แพคเกจจิ้ง </w:t>
            </w:r>
            <w:r w:rsidR="001527BB" w:rsidRPr="002104E9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17" w:type="dxa"/>
            <w:shd w:val="clear" w:color="auto" w:fill="auto"/>
          </w:tcPr>
          <w:p w:rsidR="001527BB" w:rsidRPr="00A81345" w:rsidRDefault="001527BB" w:rsidP="002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:rsidR="001527BB" w:rsidRPr="00A81345" w:rsidRDefault="001527BB" w:rsidP="002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</w:tcPr>
          <w:p w:rsidR="001527BB" w:rsidRPr="00A81345" w:rsidRDefault="001527BB" w:rsidP="002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:rsidR="001527BB" w:rsidRPr="00A81345" w:rsidRDefault="001527BB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:rsidR="001527BB" w:rsidRPr="00A81345" w:rsidRDefault="001527BB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2" w:type="dxa"/>
          </w:tcPr>
          <w:p w:rsidR="001527BB" w:rsidRPr="00A81345" w:rsidRDefault="001527BB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1527BB" w:rsidRPr="00A81345" w:rsidRDefault="001527BB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1527BB" w:rsidRPr="00A81345" w:rsidRDefault="001527BB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="001527BB" w:rsidRPr="00A81345" w:rsidRDefault="001527BB" w:rsidP="00736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1527BB" w:rsidRPr="00A81345" w:rsidRDefault="001527BB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:rsidR="001527BB" w:rsidRPr="00A81345" w:rsidRDefault="001527BB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527BB" w:rsidRPr="00A81345" w:rsidRDefault="001527BB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:rsidR="001527BB" w:rsidRPr="00A81345" w:rsidRDefault="001527BB" w:rsidP="001A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1527BB" w:rsidRPr="002B3467" w:rsidRDefault="001527BB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gridSpan w:val="2"/>
          </w:tcPr>
          <w:p w:rsidR="001527BB" w:rsidRPr="00F50C6C" w:rsidRDefault="001527BB" w:rsidP="002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527BB" w:rsidRPr="002B3467" w:rsidRDefault="001527BB" w:rsidP="002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1527BB" w:rsidRPr="002B3467" w:rsidRDefault="001527BB" w:rsidP="002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4264" w:rsidRPr="002104E9" w:rsidTr="006E247E">
        <w:trPr>
          <w:gridAfter w:val="1"/>
          <w:wAfter w:w="11" w:type="dxa"/>
          <w:cantSplit/>
        </w:trPr>
        <w:tc>
          <w:tcPr>
            <w:tcW w:w="2694" w:type="dxa"/>
          </w:tcPr>
          <w:p w:rsidR="005D4264" w:rsidRPr="00011974" w:rsidRDefault="005D4264" w:rsidP="0001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11974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011974">
              <w:rPr>
                <w:rFonts w:ascii="Angsana New" w:hAnsi="Angsana New" w:hint="cs"/>
                <w:sz w:val="30"/>
                <w:szCs w:val="30"/>
                <w:cs/>
              </w:rPr>
              <w:t>โซลาร์ พีพีเอ็ม</w:t>
            </w:r>
            <w:r w:rsidRPr="00011974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 w:rsidRPr="0001197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17" w:type="dxa"/>
            <w:shd w:val="clear" w:color="auto" w:fill="auto"/>
          </w:tcPr>
          <w:p w:rsidR="005D4264" w:rsidRPr="00A81345" w:rsidRDefault="005D4264" w:rsidP="002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1345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  <w:r w:rsidRPr="00A8134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40" w:type="dxa"/>
          </w:tcPr>
          <w:p w:rsidR="005D4264" w:rsidRPr="00A81345" w:rsidRDefault="005D4264" w:rsidP="002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</w:tcPr>
          <w:p w:rsidR="005D4264" w:rsidRPr="00A81345" w:rsidRDefault="005D4264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1345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  <w:r w:rsidRPr="00A8134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8" w:type="dxa"/>
          </w:tcPr>
          <w:p w:rsidR="005D4264" w:rsidRPr="00A81345" w:rsidRDefault="005D4264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:rsidR="005D4264" w:rsidRPr="00A81345" w:rsidRDefault="005D4264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1345">
              <w:rPr>
                <w:rFonts w:ascii="Angsana New" w:hAnsi="Angsana New"/>
                <w:color w:val="000000"/>
                <w:sz w:val="30"/>
                <w:szCs w:val="30"/>
              </w:rPr>
              <w:t xml:space="preserve">12 </w:t>
            </w:r>
            <w:r w:rsidRPr="00A8134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 2557</w:t>
            </w:r>
          </w:p>
        </w:tc>
        <w:tc>
          <w:tcPr>
            <w:tcW w:w="252" w:type="dxa"/>
          </w:tcPr>
          <w:p w:rsidR="005D4264" w:rsidRPr="00A81345" w:rsidRDefault="005D4264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5D4264" w:rsidRPr="00A81345" w:rsidRDefault="005D4264" w:rsidP="002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1345">
              <w:rPr>
                <w:rFonts w:ascii="Angsana New" w:hAnsi="Angsana New" w:hint="cs"/>
                <w:sz w:val="30"/>
                <w:szCs w:val="30"/>
                <w:cs/>
              </w:rPr>
              <w:t>59.96</w:t>
            </w:r>
          </w:p>
        </w:tc>
        <w:tc>
          <w:tcPr>
            <w:tcW w:w="264" w:type="dxa"/>
          </w:tcPr>
          <w:p w:rsidR="005D4264" w:rsidRPr="00A81345" w:rsidRDefault="005D4264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:rsidR="005D4264" w:rsidRPr="00A81345" w:rsidRDefault="005D4264" w:rsidP="00736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1345">
              <w:rPr>
                <w:rFonts w:ascii="Angsana New" w:hAnsi="Angsana New" w:hint="cs"/>
                <w:sz w:val="30"/>
                <w:szCs w:val="30"/>
                <w:cs/>
              </w:rPr>
              <w:t>59.96</w:t>
            </w:r>
          </w:p>
        </w:tc>
        <w:tc>
          <w:tcPr>
            <w:tcW w:w="238" w:type="dxa"/>
          </w:tcPr>
          <w:p w:rsidR="005D4264" w:rsidRPr="00A81345" w:rsidRDefault="005D4264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:rsidR="005D4264" w:rsidRPr="00A81345" w:rsidRDefault="005D4264" w:rsidP="002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1345">
              <w:rPr>
                <w:rFonts w:ascii="Angsana New" w:hAnsi="Angsana New" w:hint="cs"/>
                <w:sz w:val="30"/>
                <w:szCs w:val="30"/>
                <w:cs/>
              </w:rPr>
              <w:t>35</w:t>
            </w:r>
            <w:r w:rsidRPr="00A81345">
              <w:rPr>
                <w:rFonts w:ascii="Angsana New" w:hAnsi="Angsana New"/>
                <w:sz w:val="30"/>
                <w:szCs w:val="30"/>
              </w:rPr>
              <w:t>,</w:t>
            </w:r>
            <w:r w:rsidRPr="00A81345">
              <w:rPr>
                <w:rFonts w:ascii="Angsana New" w:hAnsi="Angsana New" w:hint="cs"/>
                <w:sz w:val="30"/>
                <w:szCs w:val="30"/>
                <w:cs/>
              </w:rPr>
              <w:t>976</w:t>
            </w:r>
          </w:p>
        </w:tc>
        <w:tc>
          <w:tcPr>
            <w:tcW w:w="236" w:type="dxa"/>
          </w:tcPr>
          <w:p w:rsidR="005D4264" w:rsidRPr="00A81345" w:rsidRDefault="005D4264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:rsidR="005D4264" w:rsidRPr="00A81345" w:rsidRDefault="005D4264" w:rsidP="005D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1345">
              <w:rPr>
                <w:rFonts w:ascii="Angsana New" w:hAnsi="Angsana New"/>
                <w:sz w:val="30"/>
                <w:szCs w:val="30"/>
              </w:rPr>
              <w:t>35,976</w:t>
            </w:r>
          </w:p>
        </w:tc>
        <w:tc>
          <w:tcPr>
            <w:tcW w:w="239" w:type="dxa"/>
          </w:tcPr>
          <w:p w:rsidR="005D4264" w:rsidRPr="002B3467" w:rsidRDefault="005D4264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gridSpan w:val="2"/>
          </w:tcPr>
          <w:p w:rsidR="005D4264" w:rsidRPr="00F50C6C" w:rsidRDefault="005D4264" w:rsidP="002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C6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5D4264" w:rsidRPr="002B3467" w:rsidRDefault="005D4264" w:rsidP="002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5D4264" w:rsidRPr="002B3467" w:rsidRDefault="005D4264" w:rsidP="002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3467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5D4264" w:rsidRPr="002104E9" w:rsidTr="006E247E">
        <w:trPr>
          <w:gridAfter w:val="1"/>
          <w:wAfter w:w="11" w:type="dxa"/>
          <w:cantSplit/>
        </w:trPr>
        <w:tc>
          <w:tcPr>
            <w:tcW w:w="2694" w:type="dxa"/>
            <w:vAlign w:val="center"/>
          </w:tcPr>
          <w:p w:rsidR="005D4264" w:rsidRPr="002104E9" w:rsidRDefault="005D4264" w:rsidP="0001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104E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17" w:type="dxa"/>
          </w:tcPr>
          <w:p w:rsidR="005D4264" w:rsidRPr="00A81345" w:rsidRDefault="005D4264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5D4264" w:rsidRPr="00A81345" w:rsidRDefault="005D4264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</w:tcPr>
          <w:p w:rsidR="005D4264" w:rsidRPr="00A81345" w:rsidRDefault="005D4264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:rsidR="005D4264" w:rsidRPr="00A81345" w:rsidRDefault="005D4264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:rsidR="005D4264" w:rsidRPr="00A81345" w:rsidRDefault="005D4264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5D4264" w:rsidRPr="00A81345" w:rsidRDefault="005D4264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:rsidR="005D4264" w:rsidRPr="00A81345" w:rsidRDefault="005D4264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5D4264" w:rsidRPr="00A81345" w:rsidRDefault="005D4264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="005D4264" w:rsidRPr="00A81345" w:rsidRDefault="005D4264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5D4264" w:rsidRPr="00A81345" w:rsidRDefault="005D4264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4264" w:rsidRPr="00A81345" w:rsidRDefault="005D4264" w:rsidP="009C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1345">
              <w:rPr>
                <w:rFonts w:ascii="Angsana New" w:hAnsi="Angsana New"/>
                <w:sz w:val="30"/>
                <w:szCs w:val="30"/>
              </w:rPr>
              <w:t>65,676</w:t>
            </w:r>
          </w:p>
        </w:tc>
        <w:tc>
          <w:tcPr>
            <w:tcW w:w="236" w:type="dxa"/>
          </w:tcPr>
          <w:p w:rsidR="005D4264" w:rsidRPr="00A81345" w:rsidRDefault="005D4264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:rsidR="005D4264" w:rsidRPr="00A81345" w:rsidRDefault="005D4264" w:rsidP="005D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1345">
              <w:rPr>
                <w:rFonts w:ascii="Angsana New" w:hAnsi="Angsana New"/>
                <w:sz w:val="30"/>
                <w:szCs w:val="30"/>
              </w:rPr>
              <w:t>65,676</w:t>
            </w:r>
          </w:p>
        </w:tc>
        <w:tc>
          <w:tcPr>
            <w:tcW w:w="239" w:type="dxa"/>
          </w:tcPr>
          <w:p w:rsidR="005D4264" w:rsidRPr="002B3467" w:rsidRDefault="005D4264" w:rsidP="00F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D4264" w:rsidRPr="00F50C6C" w:rsidRDefault="005D4264" w:rsidP="002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C6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5D4264" w:rsidRPr="002B3467" w:rsidRDefault="005D4264" w:rsidP="002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5D4264" w:rsidRPr="002B3467" w:rsidRDefault="005D4264" w:rsidP="0021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3467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</w:tbl>
    <w:p w:rsidR="00F17E59" w:rsidRDefault="00F17E59" w:rsidP="00DD6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DD65B8" w:rsidRDefault="00DD65B8" w:rsidP="00DD6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9D6E6F" w:rsidRDefault="009D6E6F" w:rsidP="009D6E6F">
      <w:pPr>
        <w:rPr>
          <w:rFonts w:ascii="Angsana New" w:hAnsi="Angsana New"/>
          <w:sz w:val="30"/>
          <w:szCs w:val="30"/>
        </w:rPr>
      </w:pPr>
    </w:p>
    <w:p w:rsidR="007B16B7" w:rsidRDefault="007B16B7" w:rsidP="009D6E6F">
      <w:pPr>
        <w:rPr>
          <w:rFonts w:ascii="Angsana New" w:hAnsi="Angsana New"/>
          <w:sz w:val="30"/>
          <w:szCs w:val="30"/>
        </w:rPr>
      </w:pPr>
    </w:p>
    <w:p w:rsidR="007B16B7" w:rsidRDefault="007B16B7" w:rsidP="009D6E6F">
      <w:pPr>
        <w:rPr>
          <w:rFonts w:ascii="Angsana New" w:hAnsi="Angsana New"/>
          <w:sz w:val="30"/>
          <w:szCs w:val="30"/>
        </w:rPr>
      </w:pPr>
    </w:p>
    <w:p w:rsidR="007B16B7" w:rsidRDefault="007B16B7" w:rsidP="009D6E6F">
      <w:pPr>
        <w:rPr>
          <w:rFonts w:ascii="Angsana New" w:hAnsi="Angsana New"/>
          <w:sz w:val="30"/>
          <w:szCs w:val="30"/>
        </w:rPr>
      </w:pPr>
    </w:p>
    <w:p w:rsidR="007B16B7" w:rsidRDefault="007B16B7" w:rsidP="009D6E6F">
      <w:pPr>
        <w:rPr>
          <w:rFonts w:ascii="Angsana New" w:hAnsi="Angsana New"/>
          <w:sz w:val="30"/>
          <w:szCs w:val="30"/>
        </w:rPr>
      </w:pPr>
    </w:p>
    <w:p w:rsidR="007B16B7" w:rsidRPr="009D6E6F" w:rsidRDefault="007B16B7" w:rsidP="009D6E6F">
      <w:pPr>
        <w:rPr>
          <w:rFonts w:ascii="Angsana New" w:hAnsi="Angsana New"/>
          <w:sz w:val="30"/>
          <w:szCs w:val="30"/>
        </w:rPr>
        <w:sectPr w:rsidR="007B16B7" w:rsidRPr="009D6E6F" w:rsidSect="00F17E59">
          <w:pgSz w:w="16834" w:h="11909" w:orient="landscape" w:code="9"/>
          <w:pgMar w:top="1440" w:right="1440" w:bottom="992" w:left="1418" w:header="1077" w:footer="374" w:gutter="0"/>
          <w:cols w:space="720"/>
          <w:docGrid w:linePitch="245"/>
        </w:sectPr>
      </w:pPr>
    </w:p>
    <w:p w:rsidR="007B16B7" w:rsidRDefault="007B16B7" w:rsidP="007B1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7.</w:t>
      </w:r>
      <w:r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DC7E02">
        <w:rPr>
          <w:rFonts w:ascii="Angsana New" w:hAnsi="Angsana New"/>
          <w:b/>
          <w:bCs/>
          <w:sz w:val="30"/>
          <w:szCs w:val="30"/>
          <w:cs/>
        </w:rPr>
        <w:t>วงเงินสินเชื่อ</w:t>
      </w:r>
      <w:r>
        <w:rPr>
          <w:rFonts w:ascii="Angsana New" w:hAnsi="Angsana New" w:hint="cs"/>
          <w:b/>
          <w:bCs/>
          <w:sz w:val="30"/>
          <w:szCs w:val="30"/>
          <w:cs/>
        </w:rPr>
        <w:t>กับสถาบันการเงิน</w:t>
      </w:r>
    </w:p>
    <w:p w:rsidR="007B16B7" w:rsidRPr="007B16B7" w:rsidRDefault="007B16B7" w:rsidP="007B1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color w:val="000000"/>
          <w:sz w:val="16"/>
          <w:szCs w:val="16"/>
        </w:rPr>
      </w:pPr>
    </w:p>
    <w:p w:rsidR="007B16B7" w:rsidRPr="001B6E78" w:rsidRDefault="007B16B7" w:rsidP="007B1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AA4FA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56C4A">
        <w:rPr>
          <w:rFonts w:ascii="Angsana New" w:hAnsi="Angsana New"/>
          <w:sz w:val="30"/>
          <w:szCs w:val="30"/>
          <w:cs/>
        </w:rPr>
        <w:t xml:space="preserve">31 </w:t>
      </w:r>
      <w:r w:rsidR="00256C4A">
        <w:rPr>
          <w:rFonts w:ascii="Angsana New" w:hAnsi="Angsana New" w:hint="cs"/>
          <w:sz w:val="30"/>
          <w:szCs w:val="30"/>
          <w:cs/>
        </w:rPr>
        <w:t>มีนาคม</w:t>
      </w:r>
      <w:r w:rsidR="00256C4A">
        <w:rPr>
          <w:rFonts w:ascii="Angsana New" w:hAnsi="Angsana New"/>
          <w:sz w:val="30"/>
          <w:szCs w:val="30"/>
          <w:cs/>
        </w:rPr>
        <w:t xml:space="preserve"> 25</w:t>
      </w:r>
      <w:r w:rsidR="00256C4A">
        <w:rPr>
          <w:rFonts w:ascii="Angsana New" w:hAnsi="Angsana New" w:hint="cs"/>
          <w:sz w:val="30"/>
          <w:szCs w:val="30"/>
          <w:cs/>
        </w:rPr>
        <w:t>60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A71D87" w:rsidRPr="00AA4FAD"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4227E2">
        <w:rPr>
          <w:rFonts w:ascii="Angsana New" w:hAnsi="Angsana New"/>
          <w:sz w:val="30"/>
          <w:szCs w:val="30"/>
          <w:cs/>
        </w:rPr>
        <w:t>31 ธันวาคม 255</w:t>
      </w:r>
      <w:r w:rsidR="004227E2">
        <w:rPr>
          <w:rFonts w:ascii="Angsana New" w:hAnsi="Angsana New" w:hint="cs"/>
          <w:sz w:val="30"/>
          <w:szCs w:val="30"/>
          <w:cs/>
        </w:rPr>
        <w:t>9</w:t>
      </w:r>
      <w:r w:rsidR="004227E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</w:t>
      </w:r>
      <w:r w:rsidRPr="003667D9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และบริษัทย่อย</w:t>
      </w:r>
      <w:r>
        <w:rPr>
          <w:rFonts w:ascii="Angsana New" w:hAnsi="Angsana New"/>
          <w:sz w:val="30"/>
          <w:szCs w:val="30"/>
          <w:cs/>
        </w:rPr>
        <w:t>มีวงเงินสินเชื่อกับธนาคาร</w:t>
      </w:r>
      <w:r>
        <w:rPr>
          <w:rFonts w:ascii="Angsana New" w:hAnsi="Angsana New" w:hint="cs"/>
          <w:sz w:val="30"/>
          <w:szCs w:val="30"/>
          <w:cs/>
        </w:rPr>
        <w:t>พาณิชย์หลาย</w:t>
      </w:r>
      <w:r w:rsidRPr="006E4C74">
        <w:rPr>
          <w:rFonts w:ascii="Angsana New" w:hAnsi="Angsana New" w:hint="cs"/>
          <w:sz w:val="30"/>
          <w:szCs w:val="30"/>
          <w:cs/>
        </w:rPr>
        <w:t>แห่ง</w:t>
      </w:r>
      <w:r>
        <w:rPr>
          <w:rFonts w:ascii="Angsana New" w:hAnsi="Angsana New" w:hint="cs"/>
          <w:sz w:val="30"/>
          <w:szCs w:val="30"/>
          <w:cs/>
        </w:rPr>
        <w:t xml:space="preserve"> ส</w:t>
      </w:r>
      <w:r w:rsidRPr="00AA4FAD">
        <w:rPr>
          <w:rFonts w:ascii="Angsana New" w:hAnsi="Angsana New"/>
          <w:sz w:val="30"/>
          <w:szCs w:val="30"/>
          <w:cs/>
        </w:rPr>
        <w:t>รุป</w:t>
      </w:r>
      <w:r w:rsidRPr="001B6E78">
        <w:rPr>
          <w:rFonts w:ascii="Angsana New" w:hAnsi="Angsana New"/>
          <w:sz w:val="30"/>
          <w:szCs w:val="30"/>
          <w:cs/>
        </w:rPr>
        <w:t>ได้ดังนี้</w:t>
      </w:r>
    </w:p>
    <w:p w:rsidR="007B16B7" w:rsidRPr="007B16B7" w:rsidRDefault="007B16B7" w:rsidP="007B1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color w:val="000000"/>
          <w:sz w:val="16"/>
          <w:szCs w:val="16"/>
        </w:rPr>
      </w:pPr>
    </w:p>
    <w:tbl>
      <w:tblPr>
        <w:tblW w:w="9777" w:type="dxa"/>
        <w:tblLook w:val="01E0"/>
      </w:tblPr>
      <w:tblGrid>
        <w:gridCol w:w="3794"/>
        <w:gridCol w:w="1328"/>
        <w:gridCol w:w="283"/>
        <w:gridCol w:w="1306"/>
        <w:gridCol w:w="283"/>
        <w:gridCol w:w="1194"/>
        <w:gridCol w:w="283"/>
        <w:gridCol w:w="1306"/>
      </w:tblGrid>
      <w:tr w:rsidR="007B16B7" w:rsidRPr="001C0017" w:rsidTr="007B16B7">
        <w:tc>
          <w:tcPr>
            <w:tcW w:w="3794" w:type="dxa"/>
          </w:tcPr>
          <w:p w:rsidR="007B16B7" w:rsidRPr="001C0017" w:rsidRDefault="007B16B7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3" w:type="dxa"/>
            <w:gridSpan w:val="7"/>
            <w:tcBorders>
              <w:bottom w:val="single" w:sz="4" w:space="0" w:color="auto"/>
            </w:tcBorders>
          </w:tcPr>
          <w:p w:rsidR="007B16B7" w:rsidRPr="001C0017" w:rsidRDefault="00C14B14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 (</w:t>
            </w:r>
            <w:r w:rsidR="007B16B7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B16B7" w:rsidRPr="001C0017" w:rsidTr="007B16B7">
        <w:tc>
          <w:tcPr>
            <w:tcW w:w="3794" w:type="dxa"/>
          </w:tcPr>
          <w:p w:rsidR="007B16B7" w:rsidRPr="001C0017" w:rsidRDefault="007B16B7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B16B7" w:rsidRPr="001C0017" w:rsidRDefault="00C14B14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7B16B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B16B7" w:rsidRPr="001C0017" w:rsidRDefault="007B16B7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B16B7" w:rsidRPr="001C0017" w:rsidRDefault="00C14B14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256C4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7B16B7" w:rsidRPr="001C0017" w:rsidTr="007B16B7">
        <w:tc>
          <w:tcPr>
            <w:tcW w:w="3794" w:type="dxa"/>
          </w:tcPr>
          <w:p w:rsidR="007B16B7" w:rsidRPr="001C0017" w:rsidRDefault="007B16B7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:rsidR="007B16B7" w:rsidRPr="001C0017" w:rsidRDefault="007B16B7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B16B7" w:rsidRPr="001C0017" w:rsidRDefault="007B16B7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:rsidR="007B16B7" w:rsidRPr="001C0017" w:rsidRDefault="007B16B7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0017">
              <w:rPr>
                <w:rFonts w:ascii="Angsana New" w:hAnsi="Angsana New"/>
                <w:sz w:val="30"/>
                <w:szCs w:val="30"/>
                <w:cs/>
              </w:rPr>
              <w:t>เหรียญ</w:t>
            </w:r>
          </w:p>
        </w:tc>
        <w:tc>
          <w:tcPr>
            <w:tcW w:w="283" w:type="dxa"/>
          </w:tcPr>
          <w:p w:rsidR="007B16B7" w:rsidRPr="001C0017" w:rsidRDefault="007B16B7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</w:tcPr>
          <w:p w:rsidR="007B16B7" w:rsidRPr="001C0017" w:rsidRDefault="007B16B7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55" w:firstLine="1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7B16B7" w:rsidRPr="001C0017" w:rsidRDefault="007B16B7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</w:tcPr>
          <w:p w:rsidR="007B16B7" w:rsidRPr="001C0017" w:rsidRDefault="007B16B7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0017">
              <w:rPr>
                <w:rFonts w:ascii="Angsana New" w:hAnsi="Angsana New"/>
                <w:sz w:val="30"/>
                <w:szCs w:val="30"/>
                <w:cs/>
              </w:rPr>
              <w:t>เหรียญ</w:t>
            </w:r>
          </w:p>
        </w:tc>
      </w:tr>
      <w:tr w:rsidR="007B16B7" w:rsidRPr="001C0017" w:rsidTr="007B16B7">
        <w:tc>
          <w:tcPr>
            <w:tcW w:w="3794" w:type="dxa"/>
          </w:tcPr>
          <w:p w:rsidR="007B16B7" w:rsidRPr="001C0017" w:rsidRDefault="007B16B7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:rsidR="007B16B7" w:rsidRPr="001C0017" w:rsidRDefault="007B16B7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0017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83" w:type="dxa"/>
          </w:tcPr>
          <w:p w:rsidR="007B16B7" w:rsidRPr="001C0017" w:rsidRDefault="007B16B7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:rsidR="007B16B7" w:rsidRPr="001C0017" w:rsidRDefault="007B16B7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0017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83" w:type="dxa"/>
          </w:tcPr>
          <w:p w:rsidR="007B16B7" w:rsidRPr="001C0017" w:rsidRDefault="007B16B7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:rsidR="007B16B7" w:rsidRPr="001C0017" w:rsidRDefault="007B16B7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0017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83" w:type="dxa"/>
          </w:tcPr>
          <w:p w:rsidR="007B16B7" w:rsidRPr="001C0017" w:rsidRDefault="007B16B7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:rsidR="007B16B7" w:rsidRPr="001C0017" w:rsidRDefault="007B16B7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0017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</w:tr>
      <w:tr w:rsidR="007B16B7" w:rsidRPr="005E107B" w:rsidTr="007B16B7">
        <w:tc>
          <w:tcPr>
            <w:tcW w:w="3794" w:type="dxa"/>
          </w:tcPr>
          <w:p w:rsidR="007B16B7" w:rsidRPr="005E107B" w:rsidRDefault="007B16B7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107B">
              <w:rPr>
                <w:rFonts w:ascii="Angsana New" w:hAnsi="Angsana New"/>
                <w:sz w:val="30"/>
                <w:szCs w:val="30"/>
                <w:cs/>
              </w:rPr>
              <w:t>วงเงินเบิกเกินบัญชี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:rsidR="007B16B7" w:rsidRPr="00DB2C56" w:rsidRDefault="00DB2C56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B2C56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83" w:type="dxa"/>
            <w:shd w:val="clear" w:color="auto" w:fill="auto"/>
          </w:tcPr>
          <w:p w:rsidR="007B16B7" w:rsidRPr="007B16B7" w:rsidRDefault="007B16B7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:rsidR="007B16B7" w:rsidRPr="00DB2C56" w:rsidRDefault="007B16B7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792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2C56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  <w:r w:rsidRPr="00DB2C56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83" w:type="dxa"/>
            <w:shd w:val="clear" w:color="auto" w:fill="auto"/>
          </w:tcPr>
          <w:p w:rsidR="007B16B7" w:rsidRPr="005E107B" w:rsidRDefault="007B16B7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</w:tcPr>
          <w:p w:rsidR="007B16B7" w:rsidRPr="005E107B" w:rsidRDefault="007B16B7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107B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  <w:shd w:val="clear" w:color="auto" w:fill="auto"/>
          </w:tcPr>
          <w:p w:rsidR="007B16B7" w:rsidRPr="005E107B" w:rsidRDefault="007B16B7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</w:tcPr>
          <w:p w:rsidR="007B16B7" w:rsidRPr="005E107B" w:rsidRDefault="007B16B7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792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107B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  <w:r w:rsidRPr="005E107B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7B16B7" w:rsidRPr="005E107B" w:rsidTr="007B16B7">
        <w:tc>
          <w:tcPr>
            <w:tcW w:w="3794" w:type="dxa"/>
          </w:tcPr>
          <w:p w:rsidR="007B16B7" w:rsidRPr="005E107B" w:rsidRDefault="007B16B7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E107B">
              <w:rPr>
                <w:rFonts w:ascii="Angsana New" w:hAnsi="Angsana New"/>
                <w:sz w:val="30"/>
                <w:szCs w:val="30"/>
                <w:cs/>
              </w:rPr>
              <w:t>วงเงิน</w:t>
            </w:r>
            <w:r w:rsidRPr="00144BFA">
              <w:rPr>
                <w:rFonts w:ascii="Angsana New" w:hAnsi="Angsana New"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1328" w:type="dxa"/>
            <w:shd w:val="clear" w:color="auto" w:fill="auto"/>
          </w:tcPr>
          <w:p w:rsidR="007B16B7" w:rsidRPr="00144BFA" w:rsidRDefault="007B16B7" w:rsidP="00E0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4BF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144BFA">
              <w:rPr>
                <w:rFonts w:ascii="Angsana New" w:hAnsi="Angsana New"/>
                <w:sz w:val="30"/>
                <w:szCs w:val="30"/>
              </w:rPr>
              <w:t>,</w:t>
            </w:r>
            <w:r w:rsidR="00E06B59">
              <w:rPr>
                <w:rFonts w:ascii="Angsana New" w:hAnsi="Angsana New"/>
                <w:sz w:val="30"/>
                <w:szCs w:val="30"/>
              </w:rPr>
              <w:t>387</w:t>
            </w:r>
          </w:p>
        </w:tc>
        <w:tc>
          <w:tcPr>
            <w:tcW w:w="283" w:type="dxa"/>
            <w:shd w:val="clear" w:color="auto" w:fill="auto"/>
          </w:tcPr>
          <w:p w:rsidR="007B16B7" w:rsidRPr="007B16B7" w:rsidRDefault="007B16B7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6" w:type="dxa"/>
            <w:shd w:val="clear" w:color="auto" w:fill="auto"/>
          </w:tcPr>
          <w:p w:rsidR="007B16B7" w:rsidRPr="00DB2C56" w:rsidRDefault="007B16B7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792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B2C56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  <w:r w:rsidRPr="00DB2C56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83" w:type="dxa"/>
            <w:shd w:val="clear" w:color="auto" w:fill="auto"/>
          </w:tcPr>
          <w:p w:rsidR="007B16B7" w:rsidRPr="005E107B" w:rsidRDefault="007B16B7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shd w:val="clear" w:color="auto" w:fill="auto"/>
          </w:tcPr>
          <w:p w:rsidR="007B16B7" w:rsidRPr="005E107B" w:rsidRDefault="007B16B7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107B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5E107B">
              <w:rPr>
                <w:rFonts w:ascii="Angsana New" w:hAnsi="Angsana New"/>
                <w:sz w:val="30"/>
                <w:szCs w:val="30"/>
              </w:rPr>
              <w:t>,306</w:t>
            </w:r>
          </w:p>
        </w:tc>
        <w:tc>
          <w:tcPr>
            <w:tcW w:w="283" w:type="dxa"/>
            <w:shd w:val="clear" w:color="auto" w:fill="auto"/>
          </w:tcPr>
          <w:p w:rsidR="007B16B7" w:rsidRPr="005E107B" w:rsidRDefault="007B16B7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</w:tcPr>
          <w:p w:rsidR="007B16B7" w:rsidRPr="005E107B" w:rsidRDefault="007B16B7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792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E107B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  <w:r w:rsidRPr="005E107B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7B16B7" w:rsidRPr="005E107B" w:rsidTr="007B16B7">
        <w:tc>
          <w:tcPr>
            <w:tcW w:w="3794" w:type="dxa"/>
          </w:tcPr>
          <w:p w:rsidR="007B16B7" w:rsidRPr="005E107B" w:rsidRDefault="007B16B7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E107B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:rsidR="007B16B7" w:rsidRPr="00144BFA" w:rsidRDefault="007B16B7" w:rsidP="00C5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"/>
                <w:tab w:val="left" w:pos="274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4B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44BFA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144BFA">
              <w:rPr>
                <w:rFonts w:ascii="Angsana New" w:hAnsi="Angsana New"/>
                <w:sz w:val="30"/>
                <w:szCs w:val="30"/>
              </w:rPr>
              <w:t>7</w:t>
            </w:r>
            <w:r w:rsidR="00C573B9" w:rsidRPr="00144BFA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83" w:type="dxa"/>
            <w:shd w:val="clear" w:color="auto" w:fill="auto"/>
          </w:tcPr>
          <w:p w:rsidR="007B16B7" w:rsidRPr="007B16B7" w:rsidRDefault="007B16B7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:rsidR="007B16B7" w:rsidRPr="00DB2C56" w:rsidRDefault="007B16B7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2C5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B2C5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B2C56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DB2C56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283" w:type="dxa"/>
            <w:shd w:val="clear" w:color="auto" w:fill="auto"/>
          </w:tcPr>
          <w:p w:rsidR="007B16B7" w:rsidRPr="005E107B" w:rsidRDefault="007B16B7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:rsidR="007B16B7" w:rsidRPr="005E107B" w:rsidRDefault="007B16B7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"/>
                <w:tab w:val="left" w:pos="274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107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E107B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5E107B">
              <w:rPr>
                <w:rFonts w:ascii="Angsana New" w:hAnsi="Angsana New"/>
                <w:sz w:val="30"/>
                <w:szCs w:val="30"/>
              </w:rPr>
              <w:t>716</w:t>
            </w:r>
          </w:p>
        </w:tc>
        <w:tc>
          <w:tcPr>
            <w:tcW w:w="283" w:type="dxa"/>
            <w:shd w:val="clear" w:color="auto" w:fill="auto"/>
          </w:tcPr>
          <w:p w:rsidR="007B16B7" w:rsidRPr="005E107B" w:rsidRDefault="007B16B7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:rsidR="007B16B7" w:rsidRPr="005E107B" w:rsidRDefault="007B16B7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10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E107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E107B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5E107B">
              <w:rPr>
                <w:rFonts w:ascii="Angsana New" w:hAnsi="Angsana New"/>
                <w:sz w:val="30"/>
                <w:szCs w:val="30"/>
              </w:rPr>
              <w:t>0.5</w:t>
            </w:r>
          </w:p>
        </w:tc>
      </w:tr>
      <w:tr w:rsidR="007B16B7" w:rsidRPr="005E107B" w:rsidTr="007B16B7">
        <w:tc>
          <w:tcPr>
            <w:tcW w:w="3794" w:type="dxa"/>
          </w:tcPr>
          <w:p w:rsidR="007B16B7" w:rsidRPr="005E107B" w:rsidRDefault="007B16B7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E107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B16B7" w:rsidRPr="00144BFA" w:rsidRDefault="007B16B7" w:rsidP="00E0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4BF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44B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44BF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44BFA">
              <w:rPr>
                <w:rFonts w:ascii="Angsana New" w:hAnsi="Angsana New"/>
                <w:sz w:val="30"/>
                <w:szCs w:val="30"/>
              </w:rPr>
              <w:t>2,</w:t>
            </w:r>
            <w:r w:rsidR="00E06B59"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283" w:type="dxa"/>
            <w:shd w:val="clear" w:color="auto" w:fill="auto"/>
          </w:tcPr>
          <w:p w:rsidR="007B16B7" w:rsidRPr="007B16B7" w:rsidRDefault="007B16B7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B16B7" w:rsidRPr="00DB2C56" w:rsidRDefault="007B16B7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2C56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DB2C5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B2C56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DB2C56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283" w:type="dxa"/>
            <w:shd w:val="clear" w:color="auto" w:fill="auto"/>
          </w:tcPr>
          <w:p w:rsidR="007B16B7" w:rsidRPr="005E107B" w:rsidRDefault="007B16B7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B16B7" w:rsidRPr="005E107B" w:rsidRDefault="007B16B7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10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E107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E10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E107B">
              <w:rPr>
                <w:rFonts w:ascii="Angsana New" w:hAnsi="Angsana New"/>
                <w:sz w:val="30"/>
                <w:szCs w:val="30"/>
              </w:rPr>
              <w:t>2,082</w:t>
            </w:r>
          </w:p>
        </w:tc>
        <w:tc>
          <w:tcPr>
            <w:tcW w:w="283" w:type="dxa"/>
            <w:shd w:val="clear" w:color="auto" w:fill="auto"/>
          </w:tcPr>
          <w:p w:rsidR="007B16B7" w:rsidRPr="005E107B" w:rsidRDefault="007B16B7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B16B7" w:rsidRPr="005E107B" w:rsidRDefault="007B16B7" w:rsidP="007B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107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5E107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E107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5E107B">
              <w:rPr>
                <w:rFonts w:ascii="Angsana New" w:hAnsi="Angsana New"/>
                <w:sz w:val="30"/>
                <w:szCs w:val="30"/>
              </w:rPr>
              <w:t>0.5</w:t>
            </w:r>
          </w:p>
        </w:tc>
      </w:tr>
    </w:tbl>
    <w:p w:rsidR="00361DF2" w:rsidRDefault="00361DF2" w:rsidP="0052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E81366" w:rsidRDefault="00E81366" w:rsidP="0052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777" w:type="dxa"/>
        <w:tblLook w:val="01E0"/>
      </w:tblPr>
      <w:tblGrid>
        <w:gridCol w:w="3794"/>
        <w:gridCol w:w="1328"/>
        <w:gridCol w:w="283"/>
        <w:gridCol w:w="1306"/>
        <w:gridCol w:w="283"/>
        <w:gridCol w:w="1194"/>
        <w:gridCol w:w="283"/>
        <w:gridCol w:w="1306"/>
      </w:tblGrid>
      <w:tr w:rsidR="00C14B14" w:rsidRPr="001C0017" w:rsidTr="00DD50B3">
        <w:tc>
          <w:tcPr>
            <w:tcW w:w="3794" w:type="dxa"/>
          </w:tcPr>
          <w:p w:rsidR="00C14B14" w:rsidRPr="001C0017" w:rsidRDefault="00C14B14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3" w:type="dxa"/>
            <w:gridSpan w:val="7"/>
            <w:tcBorders>
              <w:bottom w:val="single" w:sz="4" w:space="0" w:color="auto"/>
            </w:tcBorders>
          </w:tcPr>
          <w:p w:rsidR="00C14B14" w:rsidRPr="001C0017" w:rsidRDefault="00C14B14" w:rsidP="00C14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 (ล้าน)</w:t>
            </w:r>
          </w:p>
        </w:tc>
      </w:tr>
      <w:tr w:rsidR="00C14B14" w:rsidRPr="001C0017" w:rsidTr="00DD50B3">
        <w:tc>
          <w:tcPr>
            <w:tcW w:w="3794" w:type="dxa"/>
          </w:tcPr>
          <w:p w:rsidR="00C14B14" w:rsidRPr="001C0017" w:rsidRDefault="00C14B14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4B14" w:rsidRPr="001C0017" w:rsidRDefault="00C14B14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C14B14" w:rsidRPr="001C0017" w:rsidRDefault="00C14B14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4B14" w:rsidRPr="001C0017" w:rsidRDefault="00C14B14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C14B14" w:rsidRPr="001C0017" w:rsidTr="00DD50B3">
        <w:tc>
          <w:tcPr>
            <w:tcW w:w="3794" w:type="dxa"/>
          </w:tcPr>
          <w:p w:rsidR="00C14B14" w:rsidRPr="001C0017" w:rsidRDefault="00C14B14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:rsidR="00C14B14" w:rsidRPr="001C0017" w:rsidRDefault="00C14B14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C14B14" w:rsidRPr="001C0017" w:rsidRDefault="00C14B14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:rsidR="00C14B14" w:rsidRPr="001C0017" w:rsidRDefault="00C14B14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0017">
              <w:rPr>
                <w:rFonts w:ascii="Angsana New" w:hAnsi="Angsana New"/>
                <w:sz w:val="30"/>
                <w:szCs w:val="30"/>
                <w:cs/>
              </w:rPr>
              <w:t>เหรียญ</w:t>
            </w:r>
          </w:p>
        </w:tc>
        <w:tc>
          <w:tcPr>
            <w:tcW w:w="283" w:type="dxa"/>
          </w:tcPr>
          <w:p w:rsidR="00C14B14" w:rsidRPr="001C0017" w:rsidRDefault="00C14B14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</w:tcPr>
          <w:p w:rsidR="00C14B14" w:rsidRPr="001C0017" w:rsidRDefault="00C14B14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55" w:firstLine="1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C14B14" w:rsidRPr="001C0017" w:rsidRDefault="00C14B14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</w:tcPr>
          <w:p w:rsidR="00C14B14" w:rsidRPr="001C0017" w:rsidRDefault="00C14B14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0017">
              <w:rPr>
                <w:rFonts w:ascii="Angsana New" w:hAnsi="Angsana New"/>
                <w:sz w:val="30"/>
                <w:szCs w:val="30"/>
                <w:cs/>
              </w:rPr>
              <w:t>เหรียญ</w:t>
            </w:r>
          </w:p>
        </w:tc>
      </w:tr>
      <w:tr w:rsidR="00C14B14" w:rsidRPr="001C0017" w:rsidTr="00DD50B3">
        <w:tc>
          <w:tcPr>
            <w:tcW w:w="3794" w:type="dxa"/>
          </w:tcPr>
          <w:p w:rsidR="00C14B14" w:rsidRPr="001C0017" w:rsidRDefault="00C14B14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:rsidR="00C14B14" w:rsidRPr="001C0017" w:rsidRDefault="00C14B14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0017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83" w:type="dxa"/>
          </w:tcPr>
          <w:p w:rsidR="00C14B14" w:rsidRPr="001C0017" w:rsidRDefault="00C14B14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:rsidR="00C14B14" w:rsidRPr="001C0017" w:rsidRDefault="00C14B14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0017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83" w:type="dxa"/>
          </w:tcPr>
          <w:p w:rsidR="00C14B14" w:rsidRPr="001C0017" w:rsidRDefault="00C14B14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:rsidR="00C14B14" w:rsidRPr="001C0017" w:rsidRDefault="00C14B14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0017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83" w:type="dxa"/>
          </w:tcPr>
          <w:p w:rsidR="00C14B14" w:rsidRPr="001C0017" w:rsidRDefault="00C14B14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:rsidR="00C14B14" w:rsidRPr="001C0017" w:rsidRDefault="00C14B14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0017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</w:tr>
      <w:tr w:rsidR="00C14B14" w:rsidRPr="005E107B" w:rsidTr="00DD50B3">
        <w:tc>
          <w:tcPr>
            <w:tcW w:w="3794" w:type="dxa"/>
          </w:tcPr>
          <w:p w:rsidR="00C14B14" w:rsidRPr="005E107B" w:rsidRDefault="00C14B14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107B">
              <w:rPr>
                <w:rFonts w:ascii="Angsana New" w:hAnsi="Angsana New"/>
                <w:sz w:val="30"/>
                <w:szCs w:val="30"/>
                <w:cs/>
              </w:rPr>
              <w:t>วงเงินเบิกเกินบัญชี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:rsidR="00C14B14" w:rsidRPr="00DB2C56" w:rsidRDefault="00CC615A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83" w:type="dxa"/>
            <w:shd w:val="clear" w:color="auto" w:fill="auto"/>
          </w:tcPr>
          <w:p w:rsidR="00C14B14" w:rsidRPr="007B16B7" w:rsidRDefault="00C14B14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:rsidR="00C14B14" w:rsidRPr="00DB2C56" w:rsidRDefault="00C14B14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792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2C56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  <w:r w:rsidRPr="00DB2C56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83" w:type="dxa"/>
            <w:shd w:val="clear" w:color="auto" w:fill="auto"/>
          </w:tcPr>
          <w:p w:rsidR="00C14B14" w:rsidRPr="005E107B" w:rsidRDefault="00C14B14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</w:tcPr>
          <w:p w:rsidR="00C14B14" w:rsidRPr="005E107B" w:rsidRDefault="00CC615A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C14B14" w:rsidRPr="005E107B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3" w:type="dxa"/>
            <w:shd w:val="clear" w:color="auto" w:fill="auto"/>
          </w:tcPr>
          <w:p w:rsidR="00C14B14" w:rsidRPr="005E107B" w:rsidRDefault="00C14B14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</w:tcPr>
          <w:p w:rsidR="00C14B14" w:rsidRPr="005E107B" w:rsidRDefault="00C14B14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792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107B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  <w:r w:rsidRPr="005E107B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C14B14" w:rsidRPr="005E107B" w:rsidTr="00DD50B3">
        <w:tc>
          <w:tcPr>
            <w:tcW w:w="3794" w:type="dxa"/>
          </w:tcPr>
          <w:p w:rsidR="00C14B14" w:rsidRPr="005E107B" w:rsidRDefault="00C14B14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E107B">
              <w:rPr>
                <w:rFonts w:ascii="Angsana New" w:hAnsi="Angsana New"/>
                <w:sz w:val="30"/>
                <w:szCs w:val="30"/>
                <w:cs/>
              </w:rPr>
              <w:t>วงเงิน</w:t>
            </w:r>
            <w:r w:rsidRPr="00144BFA">
              <w:rPr>
                <w:rFonts w:ascii="Angsana New" w:hAnsi="Angsana New"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1328" w:type="dxa"/>
            <w:shd w:val="clear" w:color="auto" w:fill="auto"/>
          </w:tcPr>
          <w:p w:rsidR="00C14B14" w:rsidRPr="00144BFA" w:rsidRDefault="00C14B14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4BF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144BFA">
              <w:rPr>
                <w:rFonts w:ascii="Angsana New" w:hAnsi="Angsana New"/>
                <w:sz w:val="30"/>
                <w:szCs w:val="30"/>
              </w:rPr>
              <w:t>,</w:t>
            </w:r>
            <w:r w:rsidR="00CC615A">
              <w:rPr>
                <w:rFonts w:ascii="Angsana New" w:hAnsi="Angsana New"/>
                <w:sz w:val="30"/>
                <w:szCs w:val="30"/>
              </w:rPr>
              <w:t>306</w:t>
            </w:r>
          </w:p>
        </w:tc>
        <w:tc>
          <w:tcPr>
            <w:tcW w:w="283" w:type="dxa"/>
            <w:shd w:val="clear" w:color="auto" w:fill="auto"/>
          </w:tcPr>
          <w:p w:rsidR="00C14B14" w:rsidRPr="007B16B7" w:rsidRDefault="00C14B14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6" w:type="dxa"/>
            <w:shd w:val="clear" w:color="auto" w:fill="auto"/>
          </w:tcPr>
          <w:p w:rsidR="00C14B14" w:rsidRPr="00DB2C56" w:rsidRDefault="00C14B14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792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B2C56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  <w:r w:rsidRPr="00DB2C56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83" w:type="dxa"/>
            <w:shd w:val="clear" w:color="auto" w:fill="auto"/>
          </w:tcPr>
          <w:p w:rsidR="00C14B14" w:rsidRPr="005E107B" w:rsidRDefault="00C14B14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shd w:val="clear" w:color="auto" w:fill="auto"/>
          </w:tcPr>
          <w:p w:rsidR="00C14B14" w:rsidRPr="005E107B" w:rsidRDefault="00C14B14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107B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5E107B">
              <w:rPr>
                <w:rFonts w:ascii="Angsana New" w:hAnsi="Angsana New"/>
                <w:sz w:val="30"/>
                <w:szCs w:val="30"/>
              </w:rPr>
              <w:t>,306</w:t>
            </w:r>
          </w:p>
        </w:tc>
        <w:tc>
          <w:tcPr>
            <w:tcW w:w="283" w:type="dxa"/>
            <w:shd w:val="clear" w:color="auto" w:fill="auto"/>
          </w:tcPr>
          <w:p w:rsidR="00C14B14" w:rsidRPr="005E107B" w:rsidRDefault="00C14B14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</w:tcPr>
          <w:p w:rsidR="00C14B14" w:rsidRPr="005E107B" w:rsidRDefault="00C14B14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792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E107B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  <w:r w:rsidRPr="005E107B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C14B14" w:rsidRPr="005E107B" w:rsidTr="00DD50B3">
        <w:tc>
          <w:tcPr>
            <w:tcW w:w="3794" w:type="dxa"/>
          </w:tcPr>
          <w:p w:rsidR="00C14B14" w:rsidRPr="005E107B" w:rsidRDefault="00C14B14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E107B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:rsidR="00C14B14" w:rsidRPr="00144BFA" w:rsidRDefault="00C14B14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"/>
                <w:tab w:val="left" w:pos="274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4B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44BFA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144BFA">
              <w:rPr>
                <w:rFonts w:ascii="Angsana New" w:hAnsi="Angsana New"/>
                <w:sz w:val="30"/>
                <w:szCs w:val="30"/>
              </w:rPr>
              <w:t>7</w:t>
            </w:r>
            <w:r w:rsidR="00CC615A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83" w:type="dxa"/>
            <w:shd w:val="clear" w:color="auto" w:fill="auto"/>
          </w:tcPr>
          <w:p w:rsidR="00C14B14" w:rsidRPr="007B16B7" w:rsidRDefault="00C14B14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:rsidR="00C14B14" w:rsidRPr="00DB2C56" w:rsidRDefault="00C14B14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2C5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B2C5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B2C56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DB2C56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283" w:type="dxa"/>
            <w:shd w:val="clear" w:color="auto" w:fill="auto"/>
          </w:tcPr>
          <w:p w:rsidR="00C14B14" w:rsidRPr="005E107B" w:rsidRDefault="00C14B14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:rsidR="00C14B14" w:rsidRPr="005E107B" w:rsidRDefault="00C14B14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"/>
                <w:tab w:val="left" w:pos="274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107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E107B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5E107B">
              <w:rPr>
                <w:rFonts w:ascii="Angsana New" w:hAnsi="Angsana New"/>
                <w:sz w:val="30"/>
                <w:szCs w:val="30"/>
              </w:rPr>
              <w:t>716</w:t>
            </w:r>
          </w:p>
        </w:tc>
        <w:tc>
          <w:tcPr>
            <w:tcW w:w="283" w:type="dxa"/>
            <w:shd w:val="clear" w:color="auto" w:fill="auto"/>
          </w:tcPr>
          <w:p w:rsidR="00C14B14" w:rsidRPr="005E107B" w:rsidRDefault="00C14B14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:rsidR="00C14B14" w:rsidRPr="005E107B" w:rsidRDefault="00C14B14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10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E107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E107B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5E107B">
              <w:rPr>
                <w:rFonts w:ascii="Angsana New" w:hAnsi="Angsana New"/>
                <w:sz w:val="30"/>
                <w:szCs w:val="30"/>
              </w:rPr>
              <w:t>0.5</w:t>
            </w:r>
          </w:p>
        </w:tc>
      </w:tr>
      <w:tr w:rsidR="00CC615A" w:rsidRPr="005E107B" w:rsidTr="00DD50B3">
        <w:tc>
          <w:tcPr>
            <w:tcW w:w="3794" w:type="dxa"/>
          </w:tcPr>
          <w:p w:rsidR="00CC615A" w:rsidRPr="005E107B" w:rsidRDefault="00CC615A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E107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615A" w:rsidRPr="005E107B" w:rsidRDefault="00CC615A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10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E107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E10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2,072</w:t>
            </w:r>
          </w:p>
        </w:tc>
        <w:tc>
          <w:tcPr>
            <w:tcW w:w="283" w:type="dxa"/>
            <w:shd w:val="clear" w:color="auto" w:fill="auto"/>
          </w:tcPr>
          <w:p w:rsidR="00CC615A" w:rsidRPr="007B16B7" w:rsidRDefault="00CC615A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615A" w:rsidRPr="00DB2C56" w:rsidRDefault="00CC615A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2C56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DB2C5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B2C56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DB2C56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283" w:type="dxa"/>
            <w:shd w:val="clear" w:color="auto" w:fill="auto"/>
          </w:tcPr>
          <w:p w:rsidR="00CC615A" w:rsidRPr="005E107B" w:rsidRDefault="00CC615A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615A" w:rsidRPr="005E107B" w:rsidRDefault="00CC615A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10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E107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E10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2,072</w:t>
            </w:r>
          </w:p>
        </w:tc>
        <w:tc>
          <w:tcPr>
            <w:tcW w:w="283" w:type="dxa"/>
            <w:shd w:val="clear" w:color="auto" w:fill="auto"/>
          </w:tcPr>
          <w:p w:rsidR="00CC615A" w:rsidRPr="005E107B" w:rsidRDefault="00CC615A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615A" w:rsidRPr="005E107B" w:rsidRDefault="00CC615A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107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5E107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E107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5E107B">
              <w:rPr>
                <w:rFonts w:ascii="Angsana New" w:hAnsi="Angsana New"/>
                <w:sz w:val="30"/>
                <w:szCs w:val="30"/>
              </w:rPr>
              <w:t>0.5</w:t>
            </w:r>
          </w:p>
        </w:tc>
      </w:tr>
    </w:tbl>
    <w:p w:rsidR="00B40EA9" w:rsidRDefault="00B40EA9" w:rsidP="0052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AD1BF5" w:rsidRPr="00AD1BF5" w:rsidRDefault="00AD1BF5" w:rsidP="00AD1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8"/>
          <w:sz w:val="30"/>
          <w:szCs w:val="30"/>
          <w:cs/>
        </w:rPr>
      </w:pPr>
      <w:r w:rsidRPr="005E107B">
        <w:rPr>
          <w:rFonts w:ascii="Angsana New" w:hAnsi="Angsana New" w:hint="cs"/>
          <w:spacing w:val="-8"/>
          <w:sz w:val="30"/>
          <w:szCs w:val="30"/>
          <w:cs/>
        </w:rPr>
        <w:t xml:space="preserve">ณ วันที่ </w:t>
      </w:r>
      <w:r w:rsidRPr="005E107B">
        <w:rPr>
          <w:rFonts w:ascii="Angsana New" w:hAnsi="Angsana New"/>
          <w:spacing w:val="-8"/>
          <w:sz w:val="30"/>
          <w:szCs w:val="30"/>
        </w:rPr>
        <w:t>31</w:t>
      </w:r>
      <w:r w:rsidRPr="005E107B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8"/>
          <w:sz w:val="30"/>
          <w:szCs w:val="30"/>
          <w:cs/>
        </w:rPr>
        <w:t>มีนาคม 25</w:t>
      </w:r>
      <w:r>
        <w:rPr>
          <w:rFonts w:ascii="Angsana New" w:hAnsi="Angsana New"/>
          <w:spacing w:val="-8"/>
          <w:sz w:val="30"/>
          <w:szCs w:val="30"/>
        </w:rPr>
        <w:t>60</w:t>
      </w:r>
      <w:r w:rsidRPr="005E107B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5E107B">
        <w:rPr>
          <w:rFonts w:ascii="Angsana New" w:hAnsi="Angsana New"/>
          <w:spacing w:val="-8"/>
          <w:sz w:val="30"/>
          <w:szCs w:val="30"/>
          <w:cs/>
        </w:rPr>
        <w:t>วงเงินสินเชื่อข้างต้น</w:t>
      </w:r>
      <w:r w:rsidRPr="005E107B">
        <w:rPr>
          <w:rFonts w:ascii="Angsana New" w:hAnsi="Angsana New" w:hint="cs"/>
          <w:spacing w:val="-8"/>
          <w:sz w:val="30"/>
          <w:szCs w:val="30"/>
          <w:cs/>
        </w:rPr>
        <w:t>มีหลัก</w:t>
      </w:r>
      <w:r w:rsidRPr="005E107B">
        <w:rPr>
          <w:rFonts w:ascii="Angsana New" w:hAnsi="Angsana New"/>
          <w:spacing w:val="-8"/>
          <w:sz w:val="30"/>
          <w:szCs w:val="30"/>
          <w:cs/>
        </w:rPr>
        <w:t>ประกันโดยการจำนำเงินฝาก</w:t>
      </w:r>
      <w:r w:rsidRPr="005E107B">
        <w:rPr>
          <w:rFonts w:ascii="Angsana New" w:hAnsi="Angsana New" w:hint="cs"/>
          <w:spacing w:val="-8"/>
          <w:sz w:val="30"/>
          <w:szCs w:val="30"/>
          <w:cs/>
        </w:rPr>
        <w:t>ธนาคารของบริษัท</w:t>
      </w:r>
      <w:r w:rsidRPr="005E107B">
        <w:rPr>
          <w:rFonts w:ascii="Angsana New" w:hAnsi="Angsana New"/>
          <w:spacing w:val="-8"/>
          <w:sz w:val="30"/>
          <w:szCs w:val="30"/>
          <w:cs/>
        </w:rPr>
        <w:t xml:space="preserve">จำนวน </w:t>
      </w:r>
      <w:r w:rsidRPr="005E107B">
        <w:rPr>
          <w:rFonts w:ascii="Angsana New" w:hAnsi="Angsana New"/>
          <w:spacing w:val="-8"/>
          <w:sz w:val="30"/>
          <w:szCs w:val="30"/>
        </w:rPr>
        <w:t>70</w:t>
      </w:r>
      <w:r w:rsidRPr="005E107B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5E107B">
        <w:rPr>
          <w:rFonts w:ascii="Angsana New" w:hAnsi="Angsana New"/>
          <w:spacing w:val="-8"/>
          <w:sz w:val="30"/>
          <w:szCs w:val="30"/>
          <w:cs/>
        </w:rPr>
        <w:t>ล้าน</w:t>
      </w:r>
      <w:r>
        <w:rPr>
          <w:rFonts w:ascii="Angsana New" w:hAnsi="Angsana New" w:hint="cs"/>
          <w:spacing w:val="-8"/>
          <w:sz w:val="30"/>
          <w:szCs w:val="30"/>
          <w:cs/>
        </w:rPr>
        <w:t>บาท</w:t>
      </w:r>
      <w:r w:rsidR="001B3DD3">
        <w:rPr>
          <w:rFonts w:ascii="Angsana New" w:hAnsi="Angsana New" w:hint="cs"/>
          <w:spacing w:val="-8"/>
          <w:sz w:val="30"/>
          <w:szCs w:val="30"/>
          <w:cs/>
        </w:rPr>
        <w:t xml:space="preserve"> และ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เครื่องจักรและอุปกรณ์และหุ้นของบริษัทย่อยแห่งหนึ่ง </w:t>
      </w:r>
      <w:r w:rsidRPr="005E107B">
        <w:rPr>
          <w:rFonts w:ascii="Angsana New" w:hAnsi="Angsana New" w:hint="cs"/>
          <w:spacing w:val="-8"/>
          <w:sz w:val="30"/>
          <w:szCs w:val="30"/>
          <w:cs/>
        </w:rPr>
        <w:t>และจดจำนองที่ดินพร้อมสิ่งปลูกสร้างของบริษัทและบริษัทย่อย</w:t>
      </w:r>
      <w:r>
        <w:rPr>
          <w:rFonts w:ascii="Angsana New" w:hAnsi="Angsana New" w:hint="cs"/>
          <w:spacing w:val="-8"/>
          <w:sz w:val="30"/>
          <w:szCs w:val="30"/>
          <w:cs/>
        </w:rPr>
        <w:t>อีก</w:t>
      </w:r>
      <w:r w:rsidRPr="005E107B">
        <w:rPr>
          <w:rFonts w:ascii="Angsana New" w:hAnsi="Angsana New" w:hint="cs"/>
          <w:spacing w:val="-8"/>
          <w:sz w:val="30"/>
          <w:szCs w:val="30"/>
          <w:cs/>
        </w:rPr>
        <w:t>แห่งหนึ่ง</w:t>
      </w:r>
      <w:r w:rsidRPr="005E107B">
        <w:rPr>
          <w:rFonts w:ascii="Angsana New" w:hAnsi="Angsana New"/>
          <w:spacing w:val="-8"/>
          <w:sz w:val="30"/>
          <w:szCs w:val="30"/>
        </w:rPr>
        <w:t xml:space="preserve"> </w:t>
      </w:r>
    </w:p>
    <w:p w:rsidR="00B40EA9" w:rsidRDefault="00B40EA9" w:rsidP="0052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B40EA9" w:rsidRDefault="00B40EA9" w:rsidP="0052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4D6502" w:rsidRDefault="007B16B7" w:rsidP="0052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8</w:t>
      </w:r>
      <w:r w:rsidR="004D6502">
        <w:rPr>
          <w:rFonts w:ascii="Angsana New" w:hAnsi="Angsana New"/>
          <w:b/>
          <w:bCs/>
          <w:color w:val="000000"/>
          <w:sz w:val="30"/>
          <w:szCs w:val="30"/>
        </w:rPr>
        <w:t>.</w:t>
      </w:r>
      <w:r w:rsidR="004D6502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4D6502">
        <w:rPr>
          <w:rFonts w:ascii="Angsana New" w:hAnsi="Angsana New" w:hint="cs"/>
          <w:b/>
          <w:bCs/>
          <w:color w:val="000000"/>
          <w:sz w:val="30"/>
          <w:szCs w:val="30"/>
          <w:cs/>
        </w:rPr>
        <w:t>ค่าใช้จ่ายค้างจ่ายและหนี้สินหมุนเวียนอื่น</w:t>
      </w:r>
    </w:p>
    <w:p w:rsidR="00F57E06" w:rsidRPr="00913AB6" w:rsidRDefault="00F57E06" w:rsidP="004D6502">
      <w:pPr>
        <w:tabs>
          <w:tab w:val="clear" w:pos="454"/>
          <w:tab w:val="clear" w:pos="680"/>
          <w:tab w:val="left" w:pos="426"/>
          <w:tab w:val="left" w:pos="567"/>
        </w:tabs>
        <w:jc w:val="both"/>
        <w:rPr>
          <w:rFonts w:ascii="Angsana New" w:hAnsi="Angsana New"/>
          <w:b/>
          <w:bCs/>
          <w:color w:val="000000"/>
          <w:sz w:val="16"/>
          <w:szCs w:val="16"/>
        </w:rPr>
      </w:pPr>
    </w:p>
    <w:tbl>
      <w:tblPr>
        <w:tblW w:w="10065" w:type="dxa"/>
        <w:tblInd w:w="-34" w:type="dxa"/>
        <w:tblLayout w:type="fixed"/>
        <w:tblLook w:val="0000"/>
      </w:tblPr>
      <w:tblGrid>
        <w:gridCol w:w="4111"/>
        <w:gridCol w:w="1276"/>
        <w:gridCol w:w="283"/>
        <w:gridCol w:w="1276"/>
        <w:gridCol w:w="284"/>
        <w:gridCol w:w="1275"/>
        <w:gridCol w:w="284"/>
        <w:gridCol w:w="1276"/>
      </w:tblGrid>
      <w:tr w:rsidR="007C0BF1" w:rsidRPr="00590072" w:rsidTr="00CB15D2">
        <w:trPr>
          <w:cantSplit/>
        </w:trPr>
        <w:tc>
          <w:tcPr>
            <w:tcW w:w="4111" w:type="dxa"/>
          </w:tcPr>
          <w:p w:rsidR="007C0BF1" w:rsidRPr="00590072" w:rsidRDefault="007C0BF1" w:rsidP="007C0BF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7C0BF1" w:rsidRPr="00590072" w:rsidRDefault="007C0BF1" w:rsidP="007C0BF1">
            <w:pPr>
              <w:pStyle w:val="a0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9007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7C0BF1" w:rsidRPr="00590072" w:rsidTr="00CB15D2">
        <w:trPr>
          <w:cantSplit/>
        </w:trPr>
        <w:tc>
          <w:tcPr>
            <w:tcW w:w="4111" w:type="dxa"/>
          </w:tcPr>
          <w:p w:rsidR="007C0BF1" w:rsidRPr="00590072" w:rsidRDefault="007C0BF1" w:rsidP="007C0BF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C0BF1" w:rsidRPr="00590072" w:rsidRDefault="007C0BF1" w:rsidP="007C0BF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007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7C0BF1" w:rsidRPr="00590072" w:rsidRDefault="007C0BF1" w:rsidP="007C0BF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C0BF1" w:rsidRPr="00590072" w:rsidRDefault="007C0BF1" w:rsidP="007C0BF1">
            <w:pPr>
              <w:pStyle w:val="a0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90072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90072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DC645B" w:rsidRPr="00590072" w:rsidTr="00CB15D2">
        <w:trPr>
          <w:cantSplit/>
        </w:trPr>
        <w:tc>
          <w:tcPr>
            <w:tcW w:w="4111" w:type="dxa"/>
          </w:tcPr>
          <w:p w:rsidR="00DC645B" w:rsidRPr="00590072" w:rsidRDefault="00DC645B" w:rsidP="007C0BF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15CBD" w:rsidRDefault="00DC645B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31 มีนาคม </w:t>
            </w:r>
          </w:p>
          <w:p w:rsidR="00DC645B" w:rsidRDefault="00DC645B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83" w:type="dxa"/>
          </w:tcPr>
          <w:p w:rsidR="00DC645B" w:rsidRDefault="00DC645B" w:rsidP="001A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C645B" w:rsidRPr="001C0017" w:rsidRDefault="00DC645B" w:rsidP="001A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  <w:tc>
          <w:tcPr>
            <w:tcW w:w="284" w:type="dxa"/>
          </w:tcPr>
          <w:p w:rsidR="00DC645B" w:rsidRPr="00590072" w:rsidRDefault="00DC645B" w:rsidP="007C0BF1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C645B" w:rsidRDefault="00DC645B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 2560</w:t>
            </w:r>
          </w:p>
        </w:tc>
        <w:tc>
          <w:tcPr>
            <w:tcW w:w="284" w:type="dxa"/>
          </w:tcPr>
          <w:p w:rsidR="00DC645B" w:rsidRDefault="00DC645B" w:rsidP="001A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C645B" w:rsidRPr="001C0017" w:rsidRDefault="00DC645B" w:rsidP="001A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</w:tr>
      <w:tr w:rsidR="00DC645B" w:rsidTr="00CB15D2">
        <w:trPr>
          <w:cantSplit/>
        </w:trPr>
        <w:tc>
          <w:tcPr>
            <w:tcW w:w="4111" w:type="dxa"/>
          </w:tcPr>
          <w:p w:rsidR="00DC645B" w:rsidRPr="00590072" w:rsidRDefault="00DC645B" w:rsidP="00DC645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76" w:type="dxa"/>
            <w:shd w:val="clear" w:color="auto" w:fill="auto"/>
          </w:tcPr>
          <w:p w:rsidR="00DC645B" w:rsidRPr="006168F0" w:rsidRDefault="00836731" w:rsidP="00616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8C4EE5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DC645B" w:rsidRPr="006168F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8C4EE5">
              <w:rPr>
                <w:rFonts w:ascii="Angsana New" w:hAnsi="Angsana New"/>
                <w:bCs/>
                <w:sz w:val="30"/>
                <w:szCs w:val="30"/>
              </w:rPr>
              <w:t>196</w:t>
            </w:r>
          </w:p>
        </w:tc>
        <w:tc>
          <w:tcPr>
            <w:tcW w:w="283" w:type="dxa"/>
          </w:tcPr>
          <w:p w:rsidR="00DC645B" w:rsidRPr="00DD7B84" w:rsidRDefault="00DC645B" w:rsidP="00DC645B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DC645B" w:rsidRPr="008D4735" w:rsidRDefault="00DC645B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35,614</w:t>
            </w:r>
          </w:p>
        </w:tc>
        <w:tc>
          <w:tcPr>
            <w:tcW w:w="284" w:type="dxa"/>
          </w:tcPr>
          <w:p w:rsidR="00DC645B" w:rsidRPr="002D5FFD" w:rsidRDefault="00DC645B" w:rsidP="00DC645B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DC645B" w:rsidRPr="00DD145A" w:rsidRDefault="008145E7" w:rsidP="0081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DC645B" w:rsidRPr="00DD145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085</w:t>
            </w:r>
          </w:p>
        </w:tc>
        <w:tc>
          <w:tcPr>
            <w:tcW w:w="284" w:type="dxa"/>
          </w:tcPr>
          <w:p w:rsidR="00DC645B" w:rsidRPr="002D5FFD" w:rsidRDefault="00DC645B" w:rsidP="00DC645B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DC645B" w:rsidRPr="008C2D42" w:rsidRDefault="00DC645B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C2D42">
              <w:rPr>
                <w:rFonts w:ascii="Angsana New" w:hAnsi="Angsana New"/>
                <w:bCs/>
                <w:sz w:val="30"/>
                <w:szCs w:val="30"/>
              </w:rPr>
              <w:t>8,634</w:t>
            </w:r>
          </w:p>
        </w:tc>
      </w:tr>
      <w:tr w:rsidR="00836731" w:rsidRPr="00590072" w:rsidTr="00CB15D2">
        <w:trPr>
          <w:cantSplit/>
        </w:trPr>
        <w:tc>
          <w:tcPr>
            <w:tcW w:w="4111" w:type="dxa"/>
          </w:tcPr>
          <w:p w:rsidR="00836731" w:rsidRDefault="00836731" w:rsidP="006B540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  <w:r w:rsidR="006B5404">
              <w:rPr>
                <w:rFonts w:ascii="Angsana New" w:hAnsi="Angsana New" w:hint="cs"/>
                <w:sz w:val="30"/>
                <w:szCs w:val="30"/>
                <w:cs/>
              </w:rPr>
              <w:t>ค้างจ่าย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ที่บันทึกตามมาตรฐานการบัญชี</w:t>
            </w:r>
            <w:r w:rsidR="006B5404">
              <w:rPr>
                <w:rFonts w:ascii="Angsana New" w:hAnsi="Angsana New" w:hint="cs"/>
                <w:sz w:val="30"/>
                <w:szCs w:val="30"/>
                <w:cs/>
              </w:rPr>
              <w:t>ที่สูง</w:t>
            </w:r>
          </w:p>
        </w:tc>
        <w:tc>
          <w:tcPr>
            <w:tcW w:w="1276" w:type="dxa"/>
            <w:shd w:val="clear" w:color="auto" w:fill="auto"/>
          </w:tcPr>
          <w:p w:rsidR="00836731" w:rsidRPr="006168F0" w:rsidRDefault="00836731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836731" w:rsidRPr="002D5FFD" w:rsidRDefault="00836731" w:rsidP="00DD50B3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836731" w:rsidRPr="00DD145A" w:rsidRDefault="00836731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836731" w:rsidRPr="002D5FFD" w:rsidRDefault="00836731" w:rsidP="00DD50B3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836731" w:rsidRPr="00DD145A" w:rsidRDefault="00836731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836731" w:rsidRPr="002D5FFD" w:rsidRDefault="00836731" w:rsidP="00DD50B3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836731" w:rsidRPr="00DD145A" w:rsidRDefault="00836731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6B5404" w:rsidRPr="00590072" w:rsidTr="00CB15D2">
        <w:trPr>
          <w:cantSplit/>
        </w:trPr>
        <w:tc>
          <w:tcPr>
            <w:tcW w:w="4111" w:type="dxa"/>
          </w:tcPr>
          <w:p w:rsidR="006B5404" w:rsidRDefault="006B5404" w:rsidP="006B540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กว่าสัญญาเช่า</w:t>
            </w:r>
          </w:p>
        </w:tc>
        <w:tc>
          <w:tcPr>
            <w:tcW w:w="1276" w:type="dxa"/>
            <w:shd w:val="clear" w:color="auto" w:fill="auto"/>
          </w:tcPr>
          <w:p w:rsidR="006B5404" w:rsidRPr="006168F0" w:rsidRDefault="006B5404" w:rsidP="00C0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168F0">
              <w:rPr>
                <w:rFonts w:ascii="Angsana New" w:hAnsi="Angsana New"/>
                <w:bCs/>
                <w:sz w:val="30"/>
                <w:szCs w:val="30"/>
              </w:rPr>
              <w:t>5,092</w:t>
            </w:r>
          </w:p>
        </w:tc>
        <w:tc>
          <w:tcPr>
            <w:tcW w:w="283" w:type="dxa"/>
          </w:tcPr>
          <w:p w:rsidR="006B5404" w:rsidRPr="002D5FFD" w:rsidRDefault="006B5404" w:rsidP="007C0BF1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6B5404" w:rsidRPr="00DD145A" w:rsidRDefault="006B5404" w:rsidP="00C0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DD145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195</w:t>
            </w:r>
          </w:p>
        </w:tc>
        <w:tc>
          <w:tcPr>
            <w:tcW w:w="284" w:type="dxa"/>
          </w:tcPr>
          <w:p w:rsidR="006B5404" w:rsidRPr="002D5FFD" w:rsidRDefault="006B5404" w:rsidP="007C0BF1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6B5404" w:rsidRPr="00DD145A" w:rsidRDefault="006B5404" w:rsidP="00C0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DD145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592</w:t>
            </w:r>
          </w:p>
        </w:tc>
        <w:tc>
          <w:tcPr>
            <w:tcW w:w="284" w:type="dxa"/>
          </w:tcPr>
          <w:p w:rsidR="006B5404" w:rsidRPr="002D5FFD" w:rsidRDefault="006B5404" w:rsidP="007C0BF1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6B5404" w:rsidRPr="00DD145A" w:rsidRDefault="006B5404" w:rsidP="00C0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DD145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382</w:t>
            </w:r>
          </w:p>
        </w:tc>
      </w:tr>
      <w:tr w:rsidR="00836731" w:rsidRPr="00590072" w:rsidTr="00CB15D2">
        <w:trPr>
          <w:cantSplit/>
        </w:trPr>
        <w:tc>
          <w:tcPr>
            <w:tcW w:w="4111" w:type="dxa"/>
          </w:tcPr>
          <w:p w:rsidR="00836731" w:rsidRDefault="00A71D87" w:rsidP="001527B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276" w:type="dxa"/>
            <w:shd w:val="clear" w:color="auto" w:fill="auto"/>
          </w:tcPr>
          <w:p w:rsidR="00836731" w:rsidRPr="006168F0" w:rsidRDefault="00836731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3,157</w:t>
            </w:r>
          </w:p>
        </w:tc>
        <w:tc>
          <w:tcPr>
            <w:tcW w:w="283" w:type="dxa"/>
          </w:tcPr>
          <w:p w:rsidR="00836731" w:rsidRPr="002D5FFD" w:rsidRDefault="00836731" w:rsidP="007C0BF1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836731" w:rsidRPr="00DB2C56" w:rsidRDefault="00836731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792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B2C56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  <w:r w:rsidRPr="00DB2C56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84" w:type="dxa"/>
          </w:tcPr>
          <w:p w:rsidR="00836731" w:rsidRPr="002D5FFD" w:rsidRDefault="00836731" w:rsidP="007C0BF1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836731" w:rsidRPr="00DB2C56" w:rsidRDefault="00836731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792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B2C56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  <w:r w:rsidRPr="00DB2C56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84" w:type="dxa"/>
          </w:tcPr>
          <w:p w:rsidR="00836731" w:rsidRPr="002D5FFD" w:rsidRDefault="00836731" w:rsidP="007C0BF1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836731" w:rsidRPr="00DB2C56" w:rsidRDefault="00836731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792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B2C56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  <w:r w:rsidRPr="00DB2C56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836731" w:rsidRPr="00590072" w:rsidTr="00CB15D2">
        <w:trPr>
          <w:cantSplit/>
        </w:trPr>
        <w:tc>
          <w:tcPr>
            <w:tcW w:w="4111" w:type="dxa"/>
          </w:tcPr>
          <w:p w:rsidR="00836731" w:rsidRDefault="00836731" w:rsidP="00DD50B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276" w:type="dxa"/>
            <w:shd w:val="clear" w:color="auto" w:fill="auto"/>
          </w:tcPr>
          <w:p w:rsidR="00836731" w:rsidRPr="006168F0" w:rsidRDefault="00836731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168F0">
              <w:rPr>
                <w:rFonts w:ascii="Angsana New" w:hAnsi="Angsana New"/>
                <w:bCs/>
                <w:sz w:val="30"/>
                <w:szCs w:val="30"/>
              </w:rPr>
              <w:t>2,652</w:t>
            </w:r>
          </w:p>
        </w:tc>
        <w:tc>
          <w:tcPr>
            <w:tcW w:w="283" w:type="dxa"/>
          </w:tcPr>
          <w:p w:rsidR="00836731" w:rsidRPr="002D5FFD" w:rsidRDefault="00836731" w:rsidP="00DD50B3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836731" w:rsidRPr="00DD145A" w:rsidRDefault="00836731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DD145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059</w:t>
            </w:r>
          </w:p>
        </w:tc>
        <w:tc>
          <w:tcPr>
            <w:tcW w:w="284" w:type="dxa"/>
          </w:tcPr>
          <w:p w:rsidR="00836731" w:rsidRPr="002D5FFD" w:rsidRDefault="00836731" w:rsidP="00DD50B3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836731" w:rsidRPr="00DD145A" w:rsidRDefault="00836731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D145A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>
              <w:rPr>
                <w:rFonts w:ascii="Angsana New" w:hAnsi="Angsana New"/>
                <w:bCs/>
                <w:sz w:val="30"/>
                <w:szCs w:val="30"/>
              </w:rPr>
              <w:t>415</w:t>
            </w:r>
          </w:p>
        </w:tc>
        <w:tc>
          <w:tcPr>
            <w:tcW w:w="284" w:type="dxa"/>
          </w:tcPr>
          <w:p w:rsidR="00836731" w:rsidRPr="002D5FFD" w:rsidRDefault="00836731" w:rsidP="00DD50B3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836731" w:rsidRPr="00DD145A" w:rsidRDefault="00836731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892</w:t>
            </w:r>
          </w:p>
        </w:tc>
      </w:tr>
      <w:tr w:rsidR="00DC645B" w:rsidRPr="00590072" w:rsidTr="00CB15D2">
        <w:trPr>
          <w:cantSplit/>
        </w:trPr>
        <w:tc>
          <w:tcPr>
            <w:tcW w:w="4111" w:type="dxa"/>
          </w:tcPr>
          <w:p w:rsidR="00DC645B" w:rsidRPr="00590072" w:rsidRDefault="00DC645B" w:rsidP="001527B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เจ้าหนี้ค่าก่อสร้างและซื้อทรัพย์สิน </w:t>
            </w:r>
          </w:p>
        </w:tc>
        <w:tc>
          <w:tcPr>
            <w:tcW w:w="1276" w:type="dxa"/>
            <w:shd w:val="clear" w:color="auto" w:fill="auto"/>
          </w:tcPr>
          <w:p w:rsidR="00DC645B" w:rsidRPr="006168F0" w:rsidRDefault="006168F0" w:rsidP="00B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168F0">
              <w:rPr>
                <w:rFonts w:ascii="Angsana New" w:hAnsi="Angsana New"/>
                <w:bCs/>
                <w:sz w:val="30"/>
                <w:szCs w:val="30"/>
              </w:rPr>
              <w:t>2,242</w:t>
            </w:r>
          </w:p>
        </w:tc>
        <w:tc>
          <w:tcPr>
            <w:tcW w:w="283" w:type="dxa"/>
          </w:tcPr>
          <w:p w:rsidR="00DC645B" w:rsidRPr="002D5FFD" w:rsidRDefault="00DC645B" w:rsidP="007C0BF1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DC645B" w:rsidRPr="008C2D42" w:rsidRDefault="00DC645B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C2D42">
              <w:rPr>
                <w:rFonts w:ascii="Angsana New" w:hAnsi="Angsana New"/>
                <w:bCs/>
                <w:sz w:val="30"/>
                <w:szCs w:val="30"/>
              </w:rPr>
              <w:t>2,191</w:t>
            </w:r>
          </w:p>
        </w:tc>
        <w:tc>
          <w:tcPr>
            <w:tcW w:w="284" w:type="dxa"/>
          </w:tcPr>
          <w:p w:rsidR="00DC645B" w:rsidRPr="002D5FFD" w:rsidRDefault="00DC645B" w:rsidP="007C0BF1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DC645B" w:rsidRPr="00DD145A" w:rsidRDefault="00DD145A" w:rsidP="0014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D145A">
              <w:rPr>
                <w:rFonts w:ascii="Angsana New" w:hAnsi="Angsana New"/>
                <w:bCs/>
                <w:sz w:val="30"/>
                <w:szCs w:val="30"/>
              </w:rPr>
              <w:t>2,242</w:t>
            </w:r>
          </w:p>
        </w:tc>
        <w:tc>
          <w:tcPr>
            <w:tcW w:w="284" w:type="dxa"/>
          </w:tcPr>
          <w:p w:rsidR="00DC645B" w:rsidRPr="002D5FFD" w:rsidRDefault="00DC645B" w:rsidP="007C0BF1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DC645B" w:rsidRPr="008C2D42" w:rsidRDefault="00DC645B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C2D42">
              <w:rPr>
                <w:rFonts w:ascii="Angsana New" w:hAnsi="Angsana New"/>
                <w:bCs/>
                <w:sz w:val="30"/>
                <w:szCs w:val="30"/>
              </w:rPr>
              <w:t>2,191</w:t>
            </w:r>
          </w:p>
        </w:tc>
      </w:tr>
      <w:tr w:rsidR="00836731" w:rsidTr="00CB15D2">
        <w:trPr>
          <w:cantSplit/>
        </w:trPr>
        <w:tc>
          <w:tcPr>
            <w:tcW w:w="4111" w:type="dxa"/>
          </w:tcPr>
          <w:p w:rsidR="00836731" w:rsidRPr="00E85F74" w:rsidRDefault="00836731" w:rsidP="00DD50B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เจ้าหนี้ภายใต้สัญญาซื้อขาย</w:t>
            </w:r>
          </w:p>
        </w:tc>
        <w:tc>
          <w:tcPr>
            <w:tcW w:w="1276" w:type="dxa"/>
            <w:shd w:val="clear" w:color="auto" w:fill="auto"/>
          </w:tcPr>
          <w:p w:rsidR="00836731" w:rsidRPr="006168F0" w:rsidRDefault="00836731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836731" w:rsidRPr="002D5FFD" w:rsidRDefault="00836731" w:rsidP="00DD50B3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836731" w:rsidRPr="00DD145A" w:rsidRDefault="00836731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836731" w:rsidRPr="002D5FFD" w:rsidRDefault="00836731" w:rsidP="00DD50B3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836731" w:rsidRPr="00DD145A" w:rsidRDefault="00836731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836731" w:rsidRPr="002D5FFD" w:rsidRDefault="00836731" w:rsidP="00DD50B3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836731" w:rsidRPr="00DD145A" w:rsidRDefault="00836731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36731" w:rsidTr="00CB15D2">
        <w:trPr>
          <w:cantSplit/>
        </w:trPr>
        <w:tc>
          <w:tcPr>
            <w:tcW w:w="4111" w:type="dxa"/>
          </w:tcPr>
          <w:p w:rsidR="00836731" w:rsidRDefault="00836731" w:rsidP="00DD50B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เงินตราต่างประเทศล่วงหน้า</w:t>
            </w:r>
          </w:p>
        </w:tc>
        <w:tc>
          <w:tcPr>
            <w:tcW w:w="1276" w:type="dxa"/>
            <w:shd w:val="clear" w:color="auto" w:fill="auto"/>
          </w:tcPr>
          <w:p w:rsidR="00836731" w:rsidRPr="006168F0" w:rsidRDefault="00836731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168F0">
              <w:rPr>
                <w:rFonts w:ascii="Angsana New" w:hAnsi="Angsana New"/>
                <w:bCs/>
                <w:sz w:val="30"/>
                <w:szCs w:val="30"/>
              </w:rPr>
              <w:t>2,144</w:t>
            </w:r>
          </w:p>
        </w:tc>
        <w:tc>
          <w:tcPr>
            <w:tcW w:w="283" w:type="dxa"/>
          </w:tcPr>
          <w:p w:rsidR="00836731" w:rsidRPr="002D5FFD" w:rsidRDefault="00836731" w:rsidP="00DD50B3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836731" w:rsidRPr="00DD145A" w:rsidRDefault="00836731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:rsidR="00836731" w:rsidRPr="002D5FFD" w:rsidRDefault="00836731" w:rsidP="00DD50B3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836731" w:rsidRPr="00DD145A" w:rsidRDefault="00836731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DD145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144</w:t>
            </w:r>
          </w:p>
        </w:tc>
        <w:tc>
          <w:tcPr>
            <w:tcW w:w="284" w:type="dxa"/>
          </w:tcPr>
          <w:p w:rsidR="00836731" w:rsidRPr="002D5FFD" w:rsidRDefault="00836731" w:rsidP="00DD50B3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836731" w:rsidRPr="00DD145A" w:rsidRDefault="00836731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  <w:tr w:rsidR="00836731" w:rsidTr="00CB15D2">
        <w:trPr>
          <w:cantSplit/>
        </w:trPr>
        <w:tc>
          <w:tcPr>
            <w:tcW w:w="4111" w:type="dxa"/>
          </w:tcPr>
          <w:p w:rsidR="00836731" w:rsidRDefault="00836731" w:rsidP="00DD50B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276" w:type="dxa"/>
            <w:shd w:val="clear" w:color="auto" w:fill="auto"/>
          </w:tcPr>
          <w:p w:rsidR="00836731" w:rsidRPr="006168F0" w:rsidRDefault="00836731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168F0">
              <w:rPr>
                <w:rFonts w:ascii="Angsana New" w:hAnsi="Angsana New"/>
                <w:bCs/>
                <w:sz w:val="30"/>
                <w:szCs w:val="30"/>
              </w:rPr>
              <w:t>1,482</w:t>
            </w:r>
          </w:p>
        </w:tc>
        <w:tc>
          <w:tcPr>
            <w:tcW w:w="283" w:type="dxa"/>
          </w:tcPr>
          <w:p w:rsidR="00836731" w:rsidRPr="002D5FFD" w:rsidRDefault="00836731" w:rsidP="00DD50B3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836731" w:rsidRPr="00DD145A" w:rsidRDefault="00836731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DD145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299</w:t>
            </w:r>
          </w:p>
        </w:tc>
        <w:tc>
          <w:tcPr>
            <w:tcW w:w="284" w:type="dxa"/>
          </w:tcPr>
          <w:p w:rsidR="00836731" w:rsidRPr="002D5FFD" w:rsidRDefault="00836731" w:rsidP="00DD50B3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836731" w:rsidRPr="00DD145A" w:rsidRDefault="00836731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DD145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415</w:t>
            </w:r>
          </w:p>
        </w:tc>
        <w:tc>
          <w:tcPr>
            <w:tcW w:w="284" w:type="dxa"/>
          </w:tcPr>
          <w:p w:rsidR="00836731" w:rsidRPr="002D5FFD" w:rsidRDefault="00836731" w:rsidP="00DD50B3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836731" w:rsidRPr="00DD145A" w:rsidRDefault="00836731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DD145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299</w:t>
            </w:r>
          </w:p>
        </w:tc>
      </w:tr>
      <w:tr w:rsidR="006168F0" w:rsidTr="00CB15D2">
        <w:trPr>
          <w:cantSplit/>
        </w:trPr>
        <w:tc>
          <w:tcPr>
            <w:tcW w:w="4111" w:type="dxa"/>
          </w:tcPr>
          <w:p w:rsidR="006168F0" w:rsidRDefault="006168F0" w:rsidP="007C0BF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168F0" w:rsidRPr="006168F0" w:rsidRDefault="006B5404" w:rsidP="00616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83673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596</w:t>
            </w:r>
          </w:p>
        </w:tc>
        <w:tc>
          <w:tcPr>
            <w:tcW w:w="283" w:type="dxa"/>
          </w:tcPr>
          <w:p w:rsidR="006168F0" w:rsidRPr="002D5FFD" w:rsidRDefault="006168F0" w:rsidP="007C0BF1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168F0" w:rsidRPr="008D4735" w:rsidRDefault="006B5404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6168F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179</w:t>
            </w:r>
          </w:p>
        </w:tc>
        <w:tc>
          <w:tcPr>
            <w:tcW w:w="284" w:type="dxa"/>
          </w:tcPr>
          <w:p w:rsidR="006168F0" w:rsidRPr="002D5FFD" w:rsidRDefault="006168F0" w:rsidP="007C0BF1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6168F0" w:rsidRPr="00DD145A" w:rsidRDefault="006168F0" w:rsidP="00616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DD145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246</w:t>
            </w:r>
          </w:p>
        </w:tc>
        <w:tc>
          <w:tcPr>
            <w:tcW w:w="284" w:type="dxa"/>
          </w:tcPr>
          <w:p w:rsidR="006168F0" w:rsidRPr="002D5FFD" w:rsidRDefault="006168F0" w:rsidP="007C0BF1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168F0" w:rsidRPr="008C2D42" w:rsidRDefault="006168F0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4,127</w:t>
            </w:r>
          </w:p>
        </w:tc>
      </w:tr>
      <w:tr w:rsidR="006168F0" w:rsidRPr="00590072" w:rsidTr="00CB15D2">
        <w:trPr>
          <w:cantSplit/>
        </w:trPr>
        <w:tc>
          <w:tcPr>
            <w:tcW w:w="4111" w:type="dxa"/>
          </w:tcPr>
          <w:p w:rsidR="006168F0" w:rsidRPr="00590072" w:rsidRDefault="006168F0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168F0" w:rsidRPr="006168F0" w:rsidRDefault="006168F0" w:rsidP="00616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168F0">
              <w:rPr>
                <w:rFonts w:ascii="Angsana New" w:hAnsi="Angsana New"/>
                <w:bCs/>
                <w:sz w:val="30"/>
                <w:szCs w:val="30"/>
              </w:rPr>
              <w:t>59,</w:t>
            </w:r>
            <w:r w:rsidR="008C4EE5">
              <w:rPr>
                <w:rFonts w:ascii="Angsana New" w:hAnsi="Angsana New"/>
                <w:bCs/>
                <w:sz w:val="30"/>
                <w:szCs w:val="30"/>
              </w:rPr>
              <w:t>561</w:t>
            </w:r>
          </w:p>
        </w:tc>
        <w:tc>
          <w:tcPr>
            <w:tcW w:w="283" w:type="dxa"/>
          </w:tcPr>
          <w:p w:rsidR="006168F0" w:rsidRPr="002D5FFD" w:rsidRDefault="006168F0" w:rsidP="007C0BF1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168F0" w:rsidRPr="008D4735" w:rsidRDefault="006168F0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53</w:t>
            </w:r>
            <w:r w:rsidRPr="008D473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545</w:t>
            </w:r>
          </w:p>
        </w:tc>
        <w:tc>
          <w:tcPr>
            <w:tcW w:w="284" w:type="dxa"/>
          </w:tcPr>
          <w:p w:rsidR="006168F0" w:rsidRPr="002D5FFD" w:rsidRDefault="006168F0" w:rsidP="007C0BF1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168F0" w:rsidRPr="00DD145A" w:rsidRDefault="006168F0" w:rsidP="0037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</w:t>
            </w:r>
            <w:r w:rsidRPr="00DD145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139</w:t>
            </w:r>
          </w:p>
        </w:tc>
        <w:tc>
          <w:tcPr>
            <w:tcW w:w="284" w:type="dxa"/>
          </w:tcPr>
          <w:p w:rsidR="006168F0" w:rsidRPr="002D5FFD" w:rsidRDefault="006168F0" w:rsidP="007C0BF1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168F0" w:rsidRPr="008C2D42" w:rsidRDefault="006168F0" w:rsidP="00DC6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C2D42">
              <w:rPr>
                <w:rFonts w:ascii="Angsana New" w:hAnsi="Angsana New"/>
                <w:bCs/>
                <w:sz w:val="30"/>
                <w:szCs w:val="30"/>
              </w:rPr>
              <w:t>19,533</w:t>
            </w:r>
          </w:p>
        </w:tc>
      </w:tr>
    </w:tbl>
    <w:p w:rsidR="002D6346" w:rsidRDefault="002D6346" w:rsidP="004D6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2D6346" w:rsidRDefault="002D6346" w:rsidP="002D6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9.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p w:rsidR="002D6346" w:rsidRPr="002D6346" w:rsidRDefault="002D6346" w:rsidP="002D6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924" w:type="dxa"/>
        <w:tblLook w:val="01E0"/>
      </w:tblPr>
      <w:tblGrid>
        <w:gridCol w:w="4361"/>
        <w:gridCol w:w="1276"/>
        <w:gridCol w:w="284"/>
        <w:gridCol w:w="1133"/>
        <w:gridCol w:w="284"/>
        <w:gridCol w:w="1169"/>
        <w:gridCol w:w="243"/>
        <w:gridCol w:w="1174"/>
      </w:tblGrid>
      <w:tr w:rsidR="002D6346" w:rsidTr="00FE546B">
        <w:tc>
          <w:tcPr>
            <w:tcW w:w="4361" w:type="dxa"/>
          </w:tcPr>
          <w:p w:rsidR="002D6346" w:rsidRPr="00C34CA3" w:rsidRDefault="002D6346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3" w:type="dxa"/>
            <w:gridSpan w:val="7"/>
          </w:tcPr>
          <w:p w:rsidR="002D6346" w:rsidRDefault="002D6346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4CA3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2D6346" w:rsidRPr="00C34CA3" w:rsidTr="00FE546B">
        <w:tc>
          <w:tcPr>
            <w:tcW w:w="4361" w:type="dxa"/>
          </w:tcPr>
          <w:p w:rsidR="002D6346" w:rsidRPr="00C34CA3" w:rsidRDefault="002D6346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</w:tcBorders>
          </w:tcPr>
          <w:p w:rsidR="002D6346" w:rsidRPr="00C34CA3" w:rsidRDefault="002D6346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</w:tcBorders>
          </w:tcPr>
          <w:p w:rsidR="002D6346" w:rsidRPr="00C34CA3" w:rsidRDefault="002D6346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86" w:type="dxa"/>
            <w:gridSpan w:val="3"/>
            <w:tcBorders>
              <w:top w:val="single" w:sz="4" w:space="0" w:color="auto"/>
            </w:tcBorders>
          </w:tcPr>
          <w:p w:rsidR="002D6346" w:rsidRPr="00C34CA3" w:rsidRDefault="002D6346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1E0B" w:rsidRPr="001C0017" w:rsidTr="00FE546B">
        <w:tc>
          <w:tcPr>
            <w:tcW w:w="4361" w:type="dxa"/>
          </w:tcPr>
          <w:p w:rsidR="00EF1E0B" w:rsidRPr="00C34CA3" w:rsidRDefault="00EF1E0B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1E0B" w:rsidRDefault="00EF1E0B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31 มีนาคม </w:t>
            </w:r>
          </w:p>
          <w:p w:rsidR="00EF1E0B" w:rsidRDefault="00EF1E0B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EF1E0B" w:rsidRDefault="00EF1E0B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EF1E0B" w:rsidRPr="001C0017" w:rsidRDefault="00EF1E0B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  <w:tc>
          <w:tcPr>
            <w:tcW w:w="284" w:type="dxa"/>
            <w:tcBorders>
              <w:left w:val="nil"/>
            </w:tcBorders>
          </w:tcPr>
          <w:p w:rsidR="00EF1E0B" w:rsidRDefault="00EF1E0B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:rsidR="00EF1E0B" w:rsidRDefault="00EF1E0B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31 มีนาคม </w:t>
            </w:r>
          </w:p>
          <w:p w:rsidR="00EF1E0B" w:rsidRDefault="00EF1E0B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:rsidR="00EF1E0B" w:rsidRDefault="00EF1E0B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:rsidR="00EF1E0B" w:rsidRPr="001C0017" w:rsidRDefault="00EF1E0B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</w:tr>
      <w:tr w:rsidR="002D6346" w:rsidRPr="00C657F3" w:rsidTr="00FE546B">
        <w:tc>
          <w:tcPr>
            <w:tcW w:w="4361" w:type="dxa"/>
          </w:tcPr>
          <w:p w:rsidR="002D6346" w:rsidRPr="001C0017" w:rsidRDefault="002D6346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D6346" w:rsidRPr="00A5413F" w:rsidRDefault="00555F96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  <w:r w:rsidR="002D6346" w:rsidRPr="00A5413F">
              <w:rPr>
                <w:rFonts w:ascii="Angsana New" w:hAnsi="Angsana New"/>
                <w:sz w:val="30"/>
                <w:szCs w:val="30"/>
              </w:rPr>
              <w:t>,</w:t>
            </w:r>
            <w:r w:rsidR="00A5413F" w:rsidRPr="00A5413F"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284" w:type="dxa"/>
          </w:tcPr>
          <w:p w:rsidR="002D6346" w:rsidRPr="006E575E" w:rsidRDefault="002D6346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2D6346" w:rsidRPr="00D64EDC" w:rsidRDefault="002D6346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18,903</w:t>
            </w:r>
          </w:p>
        </w:tc>
        <w:tc>
          <w:tcPr>
            <w:tcW w:w="284" w:type="dxa"/>
          </w:tcPr>
          <w:p w:rsidR="002D6346" w:rsidRPr="006A522B" w:rsidRDefault="002D6346" w:rsidP="00FE546B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:rsidR="002D6346" w:rsidRPr="00A5413F" w:rsidRDefault="00A5413F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413F">
              <w:rPr>
                <w:rFonts w:ascii="Angsana New" w:hAnsi="Angsana New"/>
                <w:sz w:val="30"/>
                <w:szCs w:val="30"/>
              </w:rPr>
              <w:t>3</w:t>
            </w:r>
            <w:r w:rsidR="002D6346" w:rsidRPr="00A5413F">
              <w:rPr>
                <w:rFonts w:ascii="Angsana New" w:hAnsi="Angsana New"/>
                <w:sz w:val="30"/>
                <w:szCs w:val="30"/>
              </w:rPr>
              <w:t>,</w:t>
            </w:r>
            <w:r w:rsidRPr="00A5413F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  <w:r w:rsidR="002D6346" w:rsidRPr="00A5413F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43" w:type="dxa"/>
          </w:tcPr>
          <w:p w:rsidR="002D6346" w:rsidRPr="00B14380" w:rsidRDefault="002D6346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2D6346" w:rsidRPr="005E107B" w:rsidRDefault="002D6346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107B">
              <w:rPr>
                <w:rFonts w:ascii="Angsana New" w:hAnsi="Angsana New"/>
                <w:sz w:val="30"/>
                <w:szCs w:val="30"/>
              </w:rPr>
              <w:t>5,</w:t>
            </w:r>
            <w:r w:rsidRPr="005E107B">
              <w:rPr>
                <w:rFonts w:ascii="Angsana New" w:hAnsi="Angsana New" w:hint="cs"/>
                <w:sz w:val="30"/>
                <w:szCs w:val="30"/>
                <w:cs/>
              </w:rPr>
              <w:t>757</w:t>
            </w:r>
          </w:p>
        </w:tc>
      </w:tr>
      <w:tr w:rsidR="00A5413F" w:rsidRPr="00AB7D4C" w:rsidTr="00FE546B">
        <w:tc>
          <w:tcPr>
            <w:tcW w:w="4361" w:type="dxa"/>
          </w:tcPr>
          <w:p w:rsidR="00A5413F" w:rsidRPr="00841B48" w:rsidRDefault="00A5413F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ส่วนที่ถึงกำหนดชำระหลังจากหนึ่งปีแต่ไม่เกินห้าปี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A5413F" w:rsidRPr="00A5413F" w:rsidRDefault="00A5413F" w:rsidP="00A5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413F">
              <w:rPr>
                <w:rFonts w:ascii="Angsana New" w:hAnsi="Angsana New"/>
                <w:sz w:val="30"/>
                <w:szCs w:val="30"/>
              </w:rPr>
              <w:t>108,809</w:t>
            </w:r>
          </w:p>
        </w:tc>
        <w:tc>
          <w:tcPr>
            <w:tcW w:w="284" w:type="dxa"/>
          </w:tcPr>
          <w:p w:rsidR="00A5413F" w:rsidRPr="006E575E" w:rsidRDefault="00A5413F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A5413F" w:rsidRPr="00D64EDC" w:rsidRDefault="00A5413F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72,607</w:t>
            </w:r>
          </w:p>
        </w:tc>
        <w:tc>
          <w:tcPr>
            <w:tcW w:w="284" w:type="dxa"/>
          </w:tcPr>
          <w:p w:rsidR="00A5413F" w:rsidRPr="00841B48" w:rsidRDefault="00A5413F" w:rsidP="00FE546B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:rsidR="00A5413F" w:rsidRPr="00A5413F" w:rsidRDefault="00A5413F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792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5413F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  <w:r w:rsidRPr="00A5413F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43" w:type="dxa"/>
          </w:tcPr>
          <w:p w:rsidR="00A5413F" w:rsidRPr="00841B48" w:rsidRDefault="00A5413F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A5413F" w:rsidRPr="005E107B" w:rsidRDefault="00A5413F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107B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5E107B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</w:p>
        </w:tc>
      </w:tr>
      <w:tr w:rsidR="00A5413F" w:rsidRPr="00AB7D4C" w:rsidTr="00FE546B">
        <w:tc>
          <w:tcPr>
            <w:tcW w:w="4361" w:type="dxa"/>
          </w:tcPr>
          <w:p w:rsidR="00A5413F" w:rsidRPr="001C0017" w:rsidRDefault="00A5413F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5413F" w:rsidRPr="00A5413F" w:rsidRDefault="00555F96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146</w:t>
            </w:r>
            <w:r w:rsidR="00A5413F" w:rsidRPr="00A5413F">
              <w:rPr>
                <w:rFonts w:ascii="Angsana New" w:hAnsi="Angsana New"/>
                <w:sz w:val="30"/>
                <w:szCs w:val="30"/>
              </w:rPr>
              <w:t>,974</w:t>
            </w:r>
          </w:p>
        </w:tc>
        <w:tc>
          <w:tcPr>
            <w:tcW w:w="284" w:type="dxa"/>
          </w:tcPr>
          <w:p w:rsidR="00A5413F" w:rsidRDefault="00A5413F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A5413F" w:rsidRPr="00D64EDC" w:rsidRDefault="00A5413F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91,510</w:t>
            </w:r>
          </w:p>
        </w:tc>
        <w:tc>
          <w:tcPr>
            <w:tcW w:w="284" w:type="dxa"/>
          </w:tcPr>
          <w:p w:rsidR="00A5413F" w:rsidRPr="00841B48" w:rsidRDefault="00A5413F" w:rsidP="00FE546B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5413F" w:rsidRPr="00A5413F" w:rsidRDefault="00A5413F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413F">
              <w:rPr>
                <w:rFonts w:ascii="Angsana New" w:hAnsi="Angsana New"/>
                <w:sz w:val="30"/>
                <w:szCs w:val="30"/>
              </w:rPr>
              <w:t>3,</w:t>
            </w:r>
            <w:r w:rsidRPr="00A5413F">
              <w:rPr>
                <w:rFonts w:ascii="Angsana New" w:hAnsi="Angsana New" w:hint="cs"/>
                <w:sz w:val="30"/>
                <w:szCs w:val="30"/>
                <w:cs/>
              </w:rPr>
              <w:t>607</w:t>
            </w:r>
          </w:p>
        </w:tc>
        <w:tc>
          <w:tcPr>
            <w:tcW w:w="243" w:type="dxa"/>
          </w:tcPr>
          <w:p w:rsidR="00A5413F" w:rsidRPr="00841B48" w:rsidRDefault="00A5413F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:rsidR="00A5413F" w:rsidRPr="005E107B" w:rsidRDefault="00A5413F" w:rsidP="00FE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107B">
              <w:rPr>
                <w:rFonts w:ascii="Angsana New" w:hAnsi="Angsana New"/>
                <w:sz w:val="30"/>
                <w:szCs w:val="30"/>
              </w:rPr>
              <w:t xml:space="preserve">    5,772</w:t>
            </w:r>
          </w:p>
        </w:tc>
      </w:tr>
    </w:tbl>
    <w:p w:rsidR="00462478" w:rsidRDefault="00462478" w:rsidP="00256C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462478" w:rsidRDefault="00462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256C4A" w:rsidRDefault="00256C4A" w:rsidP="00256C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thaiDistribute"/>
        <w:rPr>
          <w:rFonts w:ascii="Angsana New" w:hAnsi="Angsana New"/>
          <w:b/>
          <w:bCs/>
          <w:sz w:val="16"/>
          <w:szCs w:val="16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-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E8476B">
        <w:rPr>
          <w:rFonts w:ascii="Angsana New" w:hAnsi="Angsana New" w:hint="cs"/>
          <w:b/>
          <w:bCs/>
          <w:sz w:val="30"/>
          <w:szCs w:val="30"/>
          <w:cs/>
        </w:rPr>
        <w:t xml:space="preserve">บริษัท </w:t>
      </w:r>
      <w:r w:rsidRPr="00D34A1D">
        <w:rPr>
          <w:rFonts w:hint="cs"/>
          <w:b/>
          <w:bCs/>
          <w:sz w:val="32"/>
          <w:szCs w:val="32"/>
          <w:cs/>
        </w:rPr>
        <w:t>บริษัท พรพรหมเม็ททอล จำกัด (มหาชน)</w:t>
      </w:r>
    </w:p>
    <w:p w:rsidR="00256C4A" w:rsidRPr="00E8476B" w:rsidRDefault="00256C4A" w:rsidP="00256C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-153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256C4A" w:rsidRPr="0067063C" w:rsidRDefault="00256C4A" w:rsidP="00256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C042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6C0420">
        <w:rPr>
          <w:rFonts w:ascii="Angsana New" w:hAnsi="Angsana New"/>
          <w:sz w:val="30"/>
          <w:szCs w:val="30"/>
        </w:rPr>
        <w:t>13</w:t>
      </w:r>
      <w:r w:rsidRPr="006C0420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6C0420">
        <w:rPr>
          <w:rFonts w:ascii="Angsana New" w:hAnsi="Angsana New"/>
          <w:sz w:val="30"/>
          <w:szCs w:val="30"/>
        </w:rPr>
        <w:t xml:space="preserve">2555 </w:t>
      </w:r>
      <w:r w:rsidRPr="006C0420">
        <w:rPr>
          <w:rFonts w:ascii="Angsana New" w:hAnsi="Angsana New" w:hint="cs"/>
          <w:sz w:val="30"/>
          <w:szCs w:val="30"/>
          <w:cs/>
        </w:rPr>
        <w:t xml:space="preserve">บริษัททำสัญญากู้ยืมเงินกับธนาคารในประเทศแห่งหนึ่งจำนวนเงิน </w:t>
      </w:r>
      <w:r w:rsidRPr="006C0420">
        <w:rPr>
          <w:rFonts w:ascii="Angsana New" w:hAnsi="Angsana New"/>
          <w:sz w:val="30"/>
          <w:szCs w:val="30"/>
        </w:rPr>
        <w:t xml:space="preserve">30 </w:t>
      </w:r>
      <w:r w:rsidRPr="006C0420">
        <w:rPr>
          <w:rFonts w:ascii="Angsana New" w:hAnsi="Angsana New" w:hint="cs"/>
          <w:sz w:val="30"/>
          <w:szCs w:val="30"/>
          <w:cs/>
        </w:rPr>
        <w:t>ล้านบาท ซึ่งเป็นเงินกู้</w:t>
      </w:r>
      <w:r w:rsidRPr="0067063C">
        <w:rPr>
          <w:rFonts w:ascii="Angsana New" w:hAnsi="Angsana New" w:hint="cs"/>
          <w:sz w:val="30"/>
          <w:szCs w:val="30"/>
          <w:cs/>
        </w:rPr>
        <w:t xml:space="preserve">เพื่อช่วยเหลือผู้ที่ได้รับความเสียหายจากอุทกภัยตามประกาศธนาคารแห่งประเทศไทย ที่ สกง. </w:t>
      </w:r>
      <w:r w:rsidRPr="0067063C">
        <w:rPr>
          <w:rFonts w:ascii="Angsana New" w:hAnsi="Angsana New"/>
          <w:sz w:val="30"/>
          <w:szCs w:val="30"/>
        </w:rPr>
        <w:t xml:space="preserve">12/2555 </w:t>
      </w:r>
      <w:r w:rsidRPr="0067063C">
        <w:rPr>
          <w:rFonts w:ascii="Angsana New" w:hAnsi="Angsana New" w:hint="cs"/>
          <w:sz w:val="30"/>
          <w:szCs w:val="30"/>
          <w:cs/>
        </w:rPr>
        <w:t xml:space="preserve">เรื่อง การให้ความช่วยเหลือทางการเงินแก่ผู้ที่ได้รับความเสียหายจากอุทกภัยปี พ.ศ. </w:t>
      </w:r>
      <w:r>
        <w:rPr>
          <w:rFonts w:ascii="Angsana New" w:hAnsi="Angsana New"/>
          <w:sz w:val="30"/>
          <w:szCs w:val="30"/>
        </w:rPr>
        <w:t>2554</w:t>
      </w:r>
      <w:r w:rsidRPr="0067063C">
        <w:rPr>
          <w:rFonts w:ascii="Angsana New" w:hAnsi="Angsana New" w:hint="cs"/>
          <w:sz w:val="30"/>
          <w:szCs w:val="30"/>
        </w:rPr>
        <w:t xml:space="preserve"> </w:t>
      </w:r>
      <w:r w:rsidRPr="0067063C">
        <w:rPr>
          <w:rFonts w:ascii="Angsana New" w:hAnsi="Angsana New" w:hint="cs"/>
          <w:sz w:val="30"/>
          <w:szCs w:val="30"/>
          <w:cs/>
        </w:rPr>
        <w:t xml:space="preserve">เงินกู้ยืมนี้มีอัตราดอกเบี้ยร้อยละ </w:t>
      </w:r>
      <w:r w:rsidRPr="0067063C">
        <w:rPr>
          <w:rFonts w:ascii="Angsana New" w:hAnsi="Angsana New"/>
          <w:sz w:val="30"/>
          <w:szCs w:val="30"/>
        </w:rPr>
        <w:t>3</w:t>
      </w:r>
      <w:r w:rsidRPr="0067063C">
        <w:rPr>
          <w:rFonts w:ascii="Angsana New" w:hAnsi="Angsana New" w:hint="cs"/>
          <w:sz w:val="30"/>
          <w:szCs w:val="30"/>
          <w:cs/>
        </w:rPr>
        <w:t xml:space="preserve"> ต่อปี และกำหนดชำระคืนต้นเงินกู้และดอกเบี้ยเป็นงวดรายเดือนจำนวนเงินงวดละ </w:t>
      </w:r>
      <w:r w:rsidRPr="0067063C">
        <w:rPr>
          <w:rFonts w:ascii="Angsana New" w:hAnsi="Angsana New"/>
          <w:sz w:val="30"/>
          <w:szCs w:val="30"/>
        </w:rPr>
        <w:t>550,000</w:t>
      </w:r>
      <w:r w:rsidRPr="0067063C">
        <w:rPr>
          <w:rFonts w:ascii="Angsana New" w:hAnsi="Angsana New" w:hint="cs"/>
          <w:sz w:val="30"/>
          <w:szCs w:val="30"/>
          <w:cs/>
        </w:rPr>
        <w:t xml:space="preserve"> บาท รวม </w:t>
      </w:r>
      <w:r w:rsidRPr="0067063C">
        <w:rPr>
          <w:rFonts w:ascii="Angsana New" w:hAnsi="Angsana New"/>
          <w:sz w:val="30"/>
          <w:szCs w:val="30"/>
        </w:rPr>
        <w:t xml:space="preserve">60 </w:t>
      </w:r>
      <w:r w:rsidRPr="0067063C">
        <w:rPr>
          <w:rFonts w:ascii="Angsana New" w:hAnsi="Angsana New" w:hint="cs"/>
          <w:sz w:val="30"/>
          <w:szCs w:val="30"/>
          <w:cs/>
        </w:rPr>
        <w:t>งวด เริ่มชำระงวดแรกภายในสิ้นเดือนของเดือนที่เบิกรับเงินกู้งวดแรก</w:t>
      </w:r>
    </w:p>
    <w:p w:rsidR="00256C4A" w:rsidRPr="0067063C" w:rsidRDefault="00256C4A" w:rsidP="00256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256C4A" w:rsidRDefault="00256C4A" w:rsidP="00256C4A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67063C">
        <w:rPr>
          <w:rFonts w:ascii="Angsana New" w:hAnsi="Angsana New" w:hint="cs"/>
          <w:sz w:val="30"/>
          <w:szCs w:val="30"/>
          <w:cs/>
        </w:rPr>
        <w:t>เงินกู้ยืมดังกล่าวข้างต้นค้ำประกันโดยการจดจำนองที่ดินของบริษัทพร้อมสิ่งปลูกสร้างที่มีอยู่แล้ว และ</w:t>
      </w:r>
      <w:r w:rsidRPr="0067063C">
        <w:rPr>
          <w:rFonts w:ascii="Angsana New" w:hAnsi="Angsana New"/>
          <w:sz w:val="30"/>
          <w:szCs w:val="30"/>
        </w:rPr>
        <w:t>/</w:t>
      </w:r>
      <w:r w:rsidRPr="0067063C">
        <w:rPr>
          <w:rFonts w:ascii="Angsana New" w:hAnsi="Angsana New" w:hint="cs"/>
          <w:sz w:val="30"/>
          <w:szCs w:val="30"/>
          <w:cs/>
        </w:rPr>
        <w:t>หรือจะมีในภายหน้า</w:t>
      </w:r>
    </w:p>
    <w:p w:rsidR="00256C4A" w:rsidRPr="00D113C0" w:rsidRDefault="00256C4A" w:rsidP="00256C4A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256C4A" w:rsidRPr="004F7F0D" w:rsidRDefault="00256C4A" w:rsidP="00256C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-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6F69C3">
        <w:rPr>
          <w:rFonts w:ascii="Angsana New" w:hAnsi="Angsana New" w:hint="cs"/>
          <w:b/>
          <w:bCs/>
          <w:sz w:val="30"/>
          <w:szCs w:val="30"/>
          <w:cs/>
        </w:rPr>
        <w:t>บริษัท พรีเมี่ยม เฟล็กซิเบิ้ล แพจเกจจิ้ง จำกัด</w:t>
      </w:r>
      <w:r w:rsidRPr="006F69C3">
        <w:rPr>
          <w:rFonts w:ascii="Angsana New" w:hAnsi="Angsana New"/>
          <w:b/>
          <w:bCs/>
          <w:sz w:val="30"/>
          <w:szCs w:val="30"/>
        </w:rPr>
        <w:t xml:space="preserve"> </w:t>
      </w:r>
      <w:r w:rsidRPr="006F69C3">
        <w:rPr>
          <w:rFonts w:ascii="Angsana New" w:hAnsi="Angsana New" w:hint="cs"/>
          <w:b/>
          <w:bCs/>
          <w:sz w:val="30"/>
          <w:szCs w:val="30"/>
          <w:cs/>
        </w:rPr>
        <w:t>(“บริษัทย่อย”)</w:t>
      </w:r>
    </w:p>
    <w:p w:rsidR="00256C4A" w:rsidRPr="009B2C1F" w:rsidRDefault="00256C4A" w:rsidP="00256C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both"/>
        <w:rPr>
          <w:rFonts w:ascii="Angsana New" w:hAnsi="Angsana New"/>
          <w:b/>
          <w:bCs/>
          <w:color w:val="000000"/>
          <w:sz w:val="16"/>
          <w:szCs w:val="16"/>
        </w:rPr>
      </w:pPr>
    </w:p>
    <w:p w:rsidR="00256C4A" w:rsidRDefault="00256C4A" w:rsidP="00256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เมื่อวันที่ 8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พฤษภาคม</w:t>
      </w:r>
      <w:r w:rsidRPr="00971351">
        <w:rPr>
          <w:rFonts w:ascii="Angsana New" w:hAnsi="Angsana New"/>
          <w:sz w:val="30"/>
          <w:szCs w:val="30"/>
          <w:cs/>
        </w:rPr>
        <w:t xml:space="preserve"> </w:t>
      </w:r>
      <w:r w:rsidRPr="00971351">
        <w:rPr>
          <w:rFonts w:ascii="Angsana New" w:hAnsi="Angsana New"/>
          <w:sz w:val="30"/>
          <w:szCs w:val="30"/>
        </w:rPr>
        <w:t>255</w:t>
      </w:r>
      <w:r>
        <w:rPr>
          <w:rFonts w:ascii="Angsana New" w:hAnsi="Angsana New"/>
          <w:sz w:val="30"/>
          <w:szCs w:val="30"/>
        </w:rPr>
        <w:t xml:space="preserve">8 </w:t>
      </w:r>
      <w:r>
        <w:rPr>
          <w:rFonts w:ascii="Angsana New" w:hAnsi="Angsana New" w:hint="cs"/>
          <w:sz w:val="30"/>
          <w:szCs w:val="30"/>
          <w:cs/>
        </w:rPr>
        <w:t>บริษัทย่อย</w:t>
      </w:r>
      <w:r>
        <w:rPr>
          <w:rFonts w:ascii="Angsana New" w:hAnsi="Angsana New"/>
          <w:sz w:val="30"/>
          <w:szCs w:val="30"/>
          <w:cs/>
        </w:rPr>
        <w:t>ทำสัญญากู้ยืมเงิน</w:t>
      </w:r>
      <w:r>
        <w:rPr>
          <w:rFonts w:ascii="Angsana New" w:hAnsi="Angsana New" w:hint="cs"/>
          <w:sz w:val="30"/>
          <w:szCs w:val="30"/>
          <w:cs/>
        </w:rPr>
        <w:t>จำนวน 2 ฉบับ</w:t>
      </w:r>
      <w:r>
        <w:rPr>
          <w:rFonts w:ascii="Angsana New" w:hAnsi="Angsana New"/>
          <w:sz w:val="30"/>
          <w:szCs w:val="30"/>
          <w:cs/>
        </w:rPr>
        <w:t>กับธนาคาร</w:t>
      </w:r>
      <w:r>
        <w:rPr>
          <w:rFonts w:ascii="Angsana New" w:hAnsi="Angsana New" w:hint="cs"/>
          <w:sz w:val="30"/>
          <w:szCs w:val="30"/>
          <w:cs/>
        </w:rPr>
        <w:t>ในประเทศแห่งหนึ่งจำนวน</w:t>
      </w:r>
      <w:r>
        <w:rPr>
          <w:rFonts w:ascii="Angsana New" w:hAnsi="Angsana New"/>
          <w:sz w:val="30"/>
          <w:szCs w:val="30"/>
          <w:cs/>
        </w:rPr>
        <w:t>เงิน</w:t>
      </w:r>
      <w:r>
        <w:rPr>
          <w:rFonts w:ascii="Angsana New" w:hAnsi="Angsana New" w:hint="cs"/>
          <w:sz w:val="30"/>
          <w:szCs w:val="30"/>
          <w:cs/>
        </w:rPr>
        <w:t xml:space="preserve">รวม </w:t>
      </w:r>
      <w:r>
        <w:rPr>
          <w:rFonts w:ascii="Angsana New" w:hAnsi="Angsana New"/>
          <w:sz w:val="30"/>
          <w:szCs w:val="30"/>
        </w:rPr>
        <w:t xml:space="preserve">100 </w:t>
      </w:r>
      <w:r>
        <w:rPr>
          <w:rFonts w:ascii="Angsana New" w:hAnsi="Angsana New" w:hint="cs"/>
          <w:sz w:val="30"/>
          <w:szCs w:val="30"/>
          <w:cs/>
        </w:rPr>
        <w:t>ล้านบาท เพื่อจ่ายชำระหนี้เงินกู้ให้แก่ บริษัท พรพรหมเม็ททอล จำกัด (มหาชน) จำนวน</w:t>
      </w:r>
      <w:r w:rsidR="008638B1">
        <w:rPr>
          <w:rFonts w:ascii="Angsana New" w:hAnsi="Angsana New" w:hint="cs"/>
          <w:sz w:val="30"/>
          <w:szCs w:val="30"/>
          <w:cs/>
        </w:rPr>
        <w:t xml:space="preserve"> 40 ล้านบาท (เบิกเงินกู้ในเดือน</w:t>
      </w:r>
      <w:r>
        <w:rPr>
          <w:rFonts w:ascii="Angsana New" w:hAnsi="Angsana New" w:hint="cs"/>
          <w:sz w:val="30"/>
          <w:szCs w:val="30"/>
          <w:cs/>
        </w:rPr>
        <w:t>พฤษภาคม 2558) และใช้เป็นเงินลงทุนในเครื่องจักรและอุปกรณ์จำนวน 60 ล้าน</w:t>
      </w:r>
      <w:r w:rsidRPr="00B55E41">
        <w:rPr>
          <w:rFonts w:ascii="Angsana New" w:hAnsi="Angsana New" w:hint="cs"/>
          <w:sz w:val="30"/>
          <w:szCs w:val="30"/>
          <w:cs/>
        </w:rPr>
        <w:t>บาท (</w:t>
      </w:r>
      <w:r w:rsidR="008638B1">
        <w:rPr>
          <w:rFonts w:ascii="Angsana New" w:hAnsi="Angsana New" w:hint="cs"/>
          <w:sz w:val="30"/>
          <w:szCs w:val="30"/>
          <w:cs/>
        </w:rPr>
        <w:t>เบิกเงินกู้ในเดือน</w:t>
      </w:r>
      <w:r>
        <w:rPr>
          <w:rFonts w:ascii="Angsana New" w:hAnsi="Angsana New" w:hint="cs"/>
          <w:sz w:val="30"/>
          <w:szCs w:val="30"/>
          <w:cs/>
        </w:rPr>
        <w:t>ตุลาคม 2558</w:t>
      </w:r>
      <w:r w:rsidRPr="00B55E41">
        <w:rPr>
          <w:rFonts w:ascii="Angsana New" w:hAnsi="Angsana New" w:hint="cs"/>
          <w:sz w:val="30"/>
          <w:szCs w:val="30"/>
          <w:cs/>
        </w:rPr>
        <w:t>) เงิน</w:t>
      </w:r>
      <w:r>
        <w:rPr>
          <w:rFonts w:ascii="Angsana New" w:hAnsi="Angsana New" w:hint="cs"/>
          <w:sz w:val="30"/>
          <w:szCs w:val="30"/>
          <w:cs/>
        </w:rPr>
        <w:t>กู้ยืมนี้มีอัตราดอกเบี้ย</w:t>
      </w:r>
      <w:r>
        <w:rPr>
          <w:rFonts w:ascii="Angsana New" w:hAnsi="Angsana New"/>
          <w:sz w:val="30"/>
          <w:szCs w:val="30"/>
        </w:rPr>
        <w:t xml:space="preserve"> MLR </w:t>
      </w:r>
      <w:r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 xml:space="preserve">ต่อปี กำหนดชำระคืนเงินกู้พร้อมดอกเบี้ยเป็นงวดรายเดือนจำนวน </w:t>
      </w:r>
      <w:r w:rsidRPr="004F7F0D">
        <w:rPr>
          <w:rFonts w:ascii="Angsana New" w:hAnsi="Angsana New"/>
          <w:sz w:val="30"/>
          <w:szCs w:val="30"/>
        </w:rPr>
        <w:t>0.575</w:t>
      </w:r>
      <w:r w:rsidRPr="004F7F0D">
        <w:rPr>
          <w:rFonts w:ascii="Angsana New" w:hAnsi="Angsana New" w:hint="cs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>ต่องวด รวม 84 งวด และจำนวน  0.865 ล้านบาทต่องวด รวม 87 งวด ตามลำดับ  เริ่มชำระงวดแรกภายในวันสุดท้ายของ</w:t>
      </w:r>
      <w:r w:rsidRPr="004F7F0D"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>ถัดจาก</w:t>
      </w:r>
      <w:r w:rsidRPr="004F7F0D">
        <w:rPr>
          <w:rFonts w:ascii="Angsana New" w:hAnsi="Angsana New" w:hint="cs"/>
          <w:sz w:val="30"/>
          <w:szCs w:val="30"/>
          <w:cs/>
        </w:rPr>
        <w:t>เดือนที่มีการเบิกรับเงินกู้งวดแรก</w:t>
      </w:r>
      <w:r>
        <w:rPr>
          <w:rFonts w:ascii="Angsana New" w:hAnsi="Angsana New" w:hint="cs"/>
          <w:sz w:val="30"/>
          <w:szCs w:val="30"/>
          <w:cs/>
        </w:rPr>
        <w:t xml:space="preserve"> โดยงวดที่ 1 ถึงงวดที่ 3 ของเงินกู้จำนวน 60 ล้านบาทจ่ายชำระเฉพาะดอกเบี้ย</w:t>
      </w:r>
    </w:p>
    <w:p w:rsidR="00256C4A" w:rsidRPr="00990C77" w:rsidRDefault="00256C4A" w:rsidP="00256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  <w:cs/>
        </w:rPr>
      </w:pPr>
    </w:p>
    <w:p w:rsidR="00256C4A" w:rsidRPr="00CF7002" w:rsidRDefault="00256C4A" w:rsidP="00256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F7002">
        <w:rPr>
          <w:rFonts w:ascii="Angsana New" w:hAnsi="Angsana New" w:hint="cs"/>
          <w:sz w:val="30"/>
          <w:szCs w:val="30"/>
          <w:cs/>
        </w:rPr>
        <w:t>เงินกู้ยืมนี้และวงเงิ</w:t>
      </w:r>
      <w:r w:rsidR="001C6E6C">
        <w:rPr>
          <w:rFonts w:ascii="Angsana New" w:hAnsi="Angsana New" w:hint="cs"/>
          <w:sz w:val="30"/>
          <w:szCs w:val="30"/>
          <w:cs/>
        </w:rPr>
        <w:t>นเบิกเกินบัญชีกับธนาคารดังกล่าว</w:t>
      </w:r>
      <w:r w:rsidRPr="00CF7002">
        <w:rPr>
          <w:rFonts w:ascii="Angsana New" w:hAnsi="Angsana New" w:hint="cs"/>
          <w:sz w:val="30"/>
          <w:szCs w:val="30"/>
          <w:cs/>
        </w:rPr>
        <w:t>ค้ำประกันโดย</w:t>
      </w:r>
    </w:p>
    <w:p w:rsidR="00256C4A" w:rsidRPr="00D06A13" w:rsidRDefault="00256C4A" w:rsidP="00256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256C4A" w:rsidRPr="00CF1A73" w:rsidRDefault="00256C4A" w:rsidP="00256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ก)</w:t>
      </w:r>
      <w:r>
        <w:rPr>
          <w:rFonts w:ascii="Angsana New" w:hAnsi="Angsana New" w:hint="cs"/>
          <w:sz w:val="30"/>
          <w:szCs w:val="30"/>
          <w:cs/>
        </w:rPr>
        <w:tab/>
        <w:t>บริษัท พรพรหมเม็ททอล จำกัด (มหาชน) และ</w:t>
      </w:r>
      <w:r w:rsidRPr="00CF1A73">
        <w:rPr>
          <w:rFonts w:ascii="Angsana New" w:hAnsi="Angsana New" w:hint="cs"/>
          <w:sz w:val="30"/>
          <w:szCs w:val="30"/>
          <w:cs/>
        </w:rPr>
        <w:t xml:space="preserve">    </w:t>
      </w:r>
      <w:r w:rsidRPr="00CF1A73">
        <w:rPr>
          <w:rFonts w:ascii="Angsana New" w:hAnsi="Angsana New"/>
          <w:sz w:val="30"/>
          <w:szCs w:val="30"/>
        </w:rPr>
        <w:t xml:space="preserve"> </w:t>
      </w:r>
    </w:p>
    <w:p w:rsidR="00256C4A" w:rsidRPr="00CF1A73" w:rsidRDefault="00256C4A" w:rsidP="00256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:rsidR="00256C4A" w:rsidRPr="00D06A13" w:rsidRDefault="00256C4A" w:rsidP="00256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ข)</w:t>
      </w:r>
      <w:r>
        <w:rPr>
          <w:rFonts w:ascii="Angsana New" w:hAnsi="Angsana New" w:hint="cs"/>
          <w:sz w:val="30"/>
          <w:szCs w:val="30"/>
          <w:cs/>
        </w:rPr>
        <w:tab/>
        <w:t xml:space="preserve">จำนองที่ดินพร้อมสิ่งปลูกสร้างของบริษัทย่อยที่มีอยู่แล้วในขณะนี้และที่จะมีขึ้นในภายหลัง </w:t>
      </w:r>
    </w:p>
    <w:p w:rsidR="0089534B" w:rsidRDefault="00895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256C4A" w:rsidRPr="004F7F0D" w:rsidRDefault="00256C4A" w:rsidP="00256C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-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256C4A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256C4A">
        <w:rPr>
          <w:rFonts w:ascii="Angsana New" w:hAnsi="Angsana New" w:hint="cs"/>
          <w:b/>
          <w:bCs/>
          <w:sz w:val="30"/>
          <w:szCs w:val="30"/>
          <w:cs/>
        </w:rPr>
        <w:t>โซลาร์ พีพีเอ็ม</w:t>
      </w:r>
      <w:r w:rsidRPr="00256C4A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Pr="006F69C3">
        <w:rPr>
          <w:rFonts w:ascii="Angsana New" w:hAnsi="Angsana New"/>
          <w:b/>
          <w:bCs/>
          <w:sz w:val="30"/>
          <w:szCs w:val="30"/>
        </w:rPr>
        <w:t xml:space="preserve"> </w:t>
      </w:r>
      <w:r w:rsidRPr="006F69C3">
        <w:rPr>
          <w:rFonts w:ascii="Angsana New" w:hAnsi="Angsana New" w:hint="cs"/>
          <w:b/>
          <w:bCs/>
          <w:sz w:val="30"/>
          <w:szCs w:val="30"/>
          <w:cs/>
        </w:rPr>
        <w:t>(“บริษัทย่อย”)</w:t>
      </w:r>
    </w:p>
    <w:p w:rsidR="00256C4A" w:rsidRPr="009B2C1F" w:rsidRDefault="00256C4A" w:rsidP="00256C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both"/>
        <w:rPr>
          <w:rFonts w:ascii="Angsana New" w:hAnsi="Angsana New"/>
          <w:b/>
          <w:bCs/>
          <w:color w:val="000000"/>
          <w:sz w:val="16"/>
          <w:szCs w:val="16"/>
        </w:rPr>
      </w:pPr>
    </w:p>
    <w:p w:rsidR="00256C4A" w:rsidRDefault="00256C4A" w:rsidP="00425DAD">
      <w:pPr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0"/>
          <w:szCs w:val="30"/>
          <w:cs/>
        </w:rPr>
        <w:t>เมื่อวันที่ 9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กุมภาพันธ์</w:t>
      </w:r>
      <w:r w:rsidRPr="0097135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>บริษัทย่อย</w:t>
      </w:r>
      <w:r>
        <w:rPr>
          <w:rFonts w:ascii="Angsana New" w:hAnsi="Angsana New"/>
          <w:sz w:val="30"/>
          <w:szCs w:val="30"/>
          <w:cs/>
        </w:rPr>
        <w:t>ทำสัญญากู้ยืมเงินกับธนาคาร</w:t>
      </w:r>
      <w:r>
        <w:rPr>
          <w:rFonts w:ascii="Angsana New" w:hAnsi="Angsana New" w:hint="cs"/>
          <w:sz w:val="30"/>
          <w:szCs w:val="30"/>
          <w:cs/>
        </w:rPr>
        <w:t>ในประเทศแห่งหนึ่งจำนวน</w:t>
      </w:r>
      <w:r>
        <w:rPr>
          <w:rFonts w:ascii="Angsana New" w:hAnsi="Angsana New"/>
          <w:sz w:val="30"/>
          <w:szCs w:val="30"/>
          <w:cs/>
        </w:rPr>
        <w:t>เงิน</w:t>
      </w:r>
      <w:r>
        <w:rPr>
          <w:rFonts w:ascii="Angsana New" w:hAnsi="Angsana New" w:hint="cs"/>
          <w:sz w:val="30"/>
          <w:szCs w:val="30"/>
          <w:cs/>
        </w:rPr>
        <w:t xml:space="preserve">รวม </w:t>
      </w:r>
      <w:r>
        <w:rPr>
          <w:rFonts w:ascii="Angsana New" w:hAnsi="Angsana New"/>
          <w:sz w:val="30"/>
          <w:szCs w:val="30"/>
        </w:rPr>
        <w:t xml:space="preserve">115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เพื่อเป็นทุนในการซื้อ การติดตั้ง การทดสอบเครื่องจักรและอุปกรณ์รวมถึงการซ่อมแซมอาคารและการปรับปรุงการผลิตประกอบแผงโซลาร์เซล </w:t>
      </w:r>
      <w:r w:rsidRPr="00B55E41">
        <w:rPr>
          <w:rFonts w:ascii="Angsana New" w:hAnsi="Angsana New" w:hint="cs"/>
          <w:sz w:val="30"/>
          <w:szCs w:val="30"/>
          <w:cs/>
        </w:rPr>
        <w:t>เงิน</w:t>
      </w:r>
      <w:r>
        <w:rPr>
          <w:rFonts w:ascii="Angsana New" w:hAnsi="Angsana New" w:hint="cs"/>
          <w:sz w:val="30"/>
          <w:szCs w:val="30"/>
          <w:cs/>
        </w:rPr>
        <w:t>กู้ยืมนี้มีอัตราดอกเบี้ย</w:t>
      </w:r>
      <w:r>
        <w:rPr>
          <w:rFonts w:ascii="Angsana New" w:hAnsi="Angsana New"/>
          <w:sz w:val="30"/>
          <w:szCs w:val="30"/>
        </w:rPr>
        <w:t xml:space="preserve"> MLR </w:t>
      </w:r>
      <w:r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 w:rsidR="00104E81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ต่อปี </w:t>
      </w:r>
      <w:r w:rsidRPr="00A11DE1">
        <w:rPr>
          <w:rFonts w:ascii="Angsana New" w:hAnsi="Angsana New" w:hint="cs"/>
          <w:sz w:val="30"/>
          <w:szCs w:val="30"/>
          <w:cs/>
        </w:rPr>
        <w:t>กำหนดชำระคืนเงินกู้เป็นงวดรายเดือน</w:t>
      </w:r>
      <w:r w:rsidR="00E7214E" w:rsidRPr="00A11DE1">
        <w:rPr>
          <w:rFonts w:ascii="Angsana New" w:hAnsi="Angsana New" w:hint="cs"/>
          <w:sz w:val="30"/>
          <w:szCs w:val="30"/>
          <w:cs/>
        </w:rPr>
        <w:t xml:space="preserve"> ๆ ละจำนวนเงินเท่า ๆ กัน</w:t>
      </w:r>
      <w:r w:rsidRPr="00A11DE1">
        <w:rPr>
          <w:rFonts w:ascii="Angsana New" w:hAnsi="Angsana New" w:hint="cs"/>
          <w:sz w:val="30"/>
          <w:szCs w:val="30"/>
          <w:cs/>
        </w:rPr>
        <w:t xml:space="preserve"> </w:t>
      </w:r>
      <w:r w:rsidR="00C05593">
        <w:rPr>
          <w:rFonts w:ascii="Angsana New" w:hAnsi="Angsana New" w:hint="cs"/>
          <w:sz w:val="30"/>
          <w:szCs w:val="30"/>
          <w:cs/>
        </w:rPr>
        <w:t>(</w:t>
      </w:r>
      <w:r w:rsidR="00E7214E" w:rsidRPr="00A11DE1">
        <w:rPr>
          <w:rFonts w:ascii="Angsana New" w:hAnsi="Angsana New" w:hint="cs"/>
          <w:sz w:val="30"/>
          <w:szCs w:val="30"/>
          <w:cs/>
        </w:rPr>
        <w:t>ตามยอดของเงินต้นที่เบิกใช้จริงในแต่ละเดือน</w:t>
      </w:r>
      <w:r w:rsidR="00C05593">
        <w:rPr>
          <w:rFonts w:ascii="Angsana New" w:hAnsi="Angsana New" w:hint="cs"/>
          <w:sz w:val="30"/>
          <w:szCs w:val="30"/>
          <w:cs/>
        </w:rPr>
        <w:t>) เป็นระยะเวลา 3 ปี 6 เดือนนับจากวันที่เบิกใช้เงินกู้ครั้งแรก (วันที่ 1 มีนาคม 2560)  รวมระยะเวลาการปลอดชำระเงินต้น 6 เดือน และ</w:t>
      </w:r>
      <w:r w:rsidR="00E7214E" w:rsidRPr="00A11DE1">
        <w:rPr>
          <w:rFonts w:ascii="Angsana New" w:hAnsi="Angsana New" w:hint="cs"/>
          <w:sz w:val="30"/>
          <w:szCs w:val="30"/>
          <w:cs/>
        </w:rPr>
        <w:t xml:space="preserve">กำหนดชำระคืนดอกเบี้ยเป็นรายเดือน </w:t>
      </w:r>
      <w:r w:rsidR="00425DAD" w:rsidRPr="006D7813">
        <w:rPr>
          <w:rFonts w:ascii="Angsana New" w:hAnsi="Angsana New" w:hint="cs"/>
          <w:sz w:val="30"/>
          <w:szCs w:val="30"/>
          <w:cs/>
        </w:rPr>
        <w:t>เงินกู้ยืมนี้มีเงื่อนไขและข้อจำกัดบางประการเกี่ยวกับการดำรงอัตราส่วนทางการเงินและอื่น ๆ</w:t>
      </w:r>
    </w:p>
    <w:p w:rsidR="00D113C0" w:rsidRPr="00990C77" w:rsidRDefault="00D113C0" w:rsidP="00256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  <w:cs/>
        </w:rPr>
      </w:pPr>
    </w:p>
    <w:p w:rsidR="00256C4A" w:rsidRPr="00CF7002" w:rsidRDefault="00256C4A" w:rsidP="00256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3617AE">
        <w:rPr>
          <w:rFonts w:ascii="Angsana New" w:hAnsi="Angsana New" w:hint="cs"/>
          <w:sz w:val="30"/>
          <w:szCs w:val="30"/>
          <w:cs/>
        </w:rPr>
        <w:t>เงินกู้ยืมนี้และวงเงิน</w:t>
      </w:r>
      <w:r w:rsidR="00D95882" w:rsidRPr="003617AE">
        <w:rPr>
          <w:rFonts w:ascii="Angsana New" w:hAnsi="Angsana New" w:hint="cs"/>
          <w:sz w:val="30"/>
          <w:szCs w:val="30"/>
          <w:cs/>
        </w:rPr>
        <w:t>สินเชื่อ</w:t>
      </w:r>
      <w:r w:rsidR="001C6E6C">
        <w:rPr>
          <w:rFonts w:ascii="Angsana New" w:hAnsi="Angsana New" w:hint="cs"/>
          <w:sz w:val="30"/>
          <w:szCs w:val="30"/>
          <w:cs/>
        </w:rPr>
        <w:t>กับธนาคารดังกล่าว</w:t>
      </w:r>
      <w:r w:rsidRPr="003617AE">
        <w:rPr>
          <w:rFonts w:ascii="Angsana New" w:hAnsi="Angsana New" w:hint="cs"/>
          <w:sz w:val="30"/>
          <w:szCs w:val="30"/>
          <w:cs/>
        </w:rPr>
        <w:t>ค้ำประกันโดย</w:t>
      </w:r>
    </w:p>
    <w:p w:rsidR="00256C4A" w:rsidRPr="00D06A13" w:rsidRDefault="00256C4A" w:rsidP="00256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256C4A" w:rsidRPr="00C05593" w:rsidRDefault="00256C4A" w:rsidP="00256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ก)</w:t>
      </w:r>
      <w:r>
        <w:rPr>
          <w:rFonts w:ascii="Angsana New" w:hAnsi="Angsana New" w:hint="cs"/>
          <w:sz w:val="30"/>
          <w:szCs w:val="30"/>
          <w:cs/>
        </w:rPr>
        <w:tab/>
        <w:t xml:space="preserve">บริษัท พรพรหมเม็ททอล จำกัด </w:t>
      </w:r>
      <w:r w:rsidR="001C6E6C">
        <w:rPr>
          <w:rFonts w:ascii="Angsana New" w:hAnsi="Angsana New" w:hint="cs"/>
          <w:sz w:val="30"/>
          <w:szCs w:val="30"/>
          <w:cs/>
        </w:rPr>
        <w:t>(มหาชน)</w:t>
      </w:r>
      <w:r w:rsidR="00C05593">
        <w:rPr>
          <w:rFonts w:ascii="Angsana New" w:hAnsi="Angsana New"/>
          <w:sz w:val="30"/>
          <w:szCs w:val="30"/>
        </w:rPr>
        <w:t xml:space="preserve"> </w:t>
      </w:r>
      <w:r w:rsidR="00C05593">
        <w:rPr>
          <w:rFonts w:ascii="Angsana New" w:hAnsi="Angsana New" w:hint="cs"/>
          <w:sz w:val="30"/>
          <w:szCs w:val="30"/>
          <w:cs/>
        </w:rPr>
        <w:t>และ</w:t>
      </w:r>
    </w:p>
    <w:p w:rsidR="00256C4A" w:rsidRPr="00CF1A73" w:rsidRDefault="00256C4A" w:rsidP="00256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:rsidR="00CB71F8" w:rsidRPr="00CB71F8" w:rsidRDefault="00256C4A" w:rsidP="00C05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ข)</w:t>
      </w:r>
      <w:r>
        <w:rPr>
          <w:rFonts w:ascii="Angsana New" w:hAnsi="Angsana New" w:hint="cs"/>
          <w:sz w:val="30"/>
          <w:szCs w:val="30"/>
          <w:cs/>
        </w:rPr>
        <w:tab/>
      </w:r>
      <w:r w:rsidR="00CB71F8">
        <w:rPr>
          <w:rFonts w:ascii="Angsana New" w:hAnsi="Angsana New" w:hint="cs"/>
          <w:sz w:val="30"/>
          <w:szCs w:val="30"/>
          <w:cs/>
        </w:rPr>
        <w:t>จำนำเครื่องจั</w:t>
      </w:r>
      <w:r w:rsidR="001C6E6C">
        <w:rPr>
          <w:rFonts w:ascii="Angsana New" w:hAnsi="Angsana New" w:hint="cs"/>
          <w:sz w:val="30"/>
          <w:szCs w:val="30"/>
          <w:cs/>
        </w:rPr>
        <w:t xml:space="preserve">กรและอุปกรณ์ </w:t>
      </w:r>
      <w:r w:rsidR="00C05593">
        <w:rPr>
          <w:rFonts w:ascii="Angsana New" w:hAnsi="Angsana New" w:hint="cs"/>
          <w:sz w:val="30"/>
          <w:szCs w:val="30"/>
          <w:cs/>
        </w:rPr>
        <w:t>และหุ้นข</w:t>
      </w:r>
      <w:r w:rsidR="001C6E6C">
        <w:rPr>
          <w:rFonts w:ascii="Angsana New" w:hAnsi="Angsana New" w:hint="cs"/>
          <w:sz w:val="30"/>
          <w:szCs w:val="30"/>
          <w:cs/>
        </w:rPr>
        <w:t>องบริษัทย่อย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266590" w:rsidRPr="009B7AA3" w:rsidRDefault="00266590" w:rsidP="00CA5A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9B7AA3" w:rsidRDefault="009B7AA3" w:rsidP="00CA5A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ณ วันที่ 31 มีนาคม 2560 บริษัทย่อยเบิกเงินกู้จำนวน 63.7 ล้านบาท</w:t>
      </w:r>
    </w:p>
    <w:p w:rsidR="009B7AA3" w:rsidRDefault="009B7AA3" w:rsidP="00CA5A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E65EEB" w:rsidRPr="001B6E78" w:rsidRDefault="002D6346" w:rsidP="00CA5A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E65EEB" w:rsidRPr="00F54E1A">
        <w:rPr>
          <w:rFonts w:ascii="Angsana New" w:hAnsi="Angsana New" w:hint="cs"/>
          <w:b/>
          <w:bCs/>
          <w:szCs w:val="30"/>
          <w:cs/>
        </w:rPr>
        <w:t>.</w:t>
      </w:r>
      <w:r w:rsidR="00E65EEB" w:rsidRPr="00F54E1A">
        <w:rPr>
          <w:rFonts w:ascii="Angsana New" w:hAnsi="Angsana New" w:hint="cs"/>
          <w:b/>
          <w:bCs/>
          <w:szCs w:val="30"/>
          <w:cs/>
        </w:rPr>
        <w:tab/>
      </w:r>
      <w:r w:rsidR="00C06A2C">
        <w:rPr>
          <w:rFonts w:ascii="Angsana New" w:hAnsi="Angsana New" w:hint="cs"/>
          <w:b/>
          <w:bCs/>
          <w:szCs w:val="30"/>
          <w:cs/>
        </w:rPr>
        <w:t>ทุนเรือนหุ้นและ</w:t>
      </w:r>
      <w:r w:rsidR="00E65EEB" w:rsidRPr="00F54E1A">
        <w:rPr>
          <w:rFonts w:ascii="Angsana New" w:hAnsi="Angsana New" w:hint="cs"/>
          <w:b/>
          <w:bCs/>
          <w:szCs w:val="30"/>
          <w:cs/>
        </w:rPr>
        <w:t>ใบสำคัญแสดงสิทธิ</w:t>
      </w:r>
      <w:r w:rsidR="00821BA9">
        <w:rPr>
          <w:rFonts w:ascii="Angsana New" w:hAnsi="Angsana New"/>
          <w:sz w:val="30"/>
          <w:szCs w:val="30"/>
        </w:rPr>
        <w:t xml:space="preserve"> </w:t>
      </w:r>
    </w:p>
    <w:p w:rsidR="00E65EEB" w:rsidRPr="00615D60" w:rsidRDefault="00E65EEB" w:rsidP="00E65EEB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665456" w:rsidRDefault="00A71475" w:rsidP="00B266C6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13467"/>
        </w:tabs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เมื่อ</w:t>
      </w:r>
      <w:r w:rsidRPr="009C6AB8">
        <w:rPr>
          <w:rFonts w:ascii="Angsana New" w:hAnsi="Angsana New" w:hint="cs"/>
          <w:szCs w:val="30"/>
          <w:cs/>
        </w:rPr>
        <w:t>วันที่ 20 พฤษภาคม 2557</w:t>
      </w:r>
      <w:r>
        <w:rPr>
          <w:rFonts w:ascii="Angsana New" w:hAnsi="Angsana New" w:hint="cs"/>
          <w:szCs w:val="30"/>
          <w:cs/>
        </w:rPr>
        <w:t xml:space="preserve"> </w:t>
      </w:r>
      <w:r w:rsidR="00E65EEB">
        <w:rPr>
          <w:rFonts w:ascii="Angsana New" w:hAnsi="Angsana New" w:hint="cs"/>
          <w:szCs w:val="30"/>
          <w:cs/>
        </w:rPr>
        <w:t>บริษัท</w:t>
      </w:r>
      <w:r w:rsidR="00E65EEB" w:rsidRPr="009C6AB8">
        <w:rPr>
          <w:rFonts w:ascii="Angsana New" w:hAnsi="Angsana New" w:hint="cs"/>
          <w:szCs w:val="30"/>
          <w:cs/>
        </w:rPr>
        <w:t>ออกใบสำคัญแสดงสิทธิที่จะซื้อหุ้นสามัญของบริษัท</w:t>
      </w:r>
      <w:r w:rsidR="00E65EEB">
        <w:rPr>
          <w:rFonts w:ascii="Angsana New" w:hAnsi="Angsana New" w:hint="cs"/>
          <w:szCs w:val="30"/>
          <w:cs/>
        </w:rPr>
        <w:t xml:space="preserve">ครั้งที่ </w:t>
      </w:r>
      <w:r w:rsidR="00E65EEB">
        <w:rPr>
          <w:rFonts w:ascii="Angsana New" w:hAnsi="Angsana New"/>
          <w:szCs w:val="30"/>
        </w:rPr>
        <w:t xml:space="preserve">1 (Warrants PPM-W1) </w:t>
      </w:r>
      <w:r w:rsidR="00E65EEB">
        <w:rPr>
          <w:rFonts w:ascii="Angsana New" w:hAnsi="Angsana New" w:hint="cs"/>
          <w:szCs w:val="30"/>
          <w:cs/>
        </w:rPr>
        <w:t>ชนิดระบุชื่อผู้ถือและสามารถโอนเปลี่ยนมือได้</w:t>
      </w:r>
      <w:r w:rsidR="00E65EEB" w:rsidRPr="009C6AB8">
        <w:rPr>
          <w:rFonts w:ascii="Angsana New" w:hAnsi="Angsana New" w:hint="cs"/>
          <w:szCs w:val="30"/>
          <w:cs/>
        </w:rPr>
        <w:t>เพื</w:t>
      </w:r>
      <w:r w:rsidR="00E65EEB">
        <w:rPr>
          <w:rFonts w:ascii="Angsana New" w:hAnsi="Angsana New" w:hint="cs"/>
          <w:szCs w:val="30"/>
          <w:cs/>
        </w:rPr>
        <w:t>่อจัดสรรให้แก่ผู้ถือหุ้นเดิม</w:t>
      </w:r>
      <w:r w:rsidR="00E65EEB" w:rsidRPr="009C6AB8">
        <w:rPr>
          <w:rFonts w:ascii="Angsana New" w:hAnsi="Angsana New" w:hint="cs"/>
          <w:szCs w:val="30"/>
          <w:cs/>
        </w:rPr>
        <w:t xml:space="preserve">จำนวน </w:t>
      </w:r>
      <w:r w:rsidR="00541CBE">
        <w:rPr>
          <w:rFonts w:ascii="Angsana New" w:hAnsi="Angsana New" w:hint="cs"/>
          <w:szCs w:val="30"/>
          <w:cs/>
        </w:rPr>
        <w:t>79</w:t>
      </w:r>
      <w:r w:rsidR="00541CBE">
        <w:rPr>
          <w:rFonts w:ascii="Angsana New" w:hAnsi="Angsana New"/>
          <w:szCs w:val="30"/>
        </w:rPr>
        <w:t xml:space="preserve">,999,972 </w:t>
      </w:r>
      <w:r w:rsidR="00E65EEB" w:rsidRPr="009C6AB8">
        <w:rPr>
          <w:rFonts w:ascii="Angsana New" w:hAnsi="Angsana New" w:hint="cs"/>
          <w:szCs w:val="30"/>
          <w:cs/>
        </w:rPr>
        <w:t xml:space="preserve">หน่วยในมูลค่าหน่วยละ </w:t>
      </w:r>
      <w:r w:rsidR="00E65EEB" w:rsidRPr="009C6AB8">
        <w:rPr>
          <w:rFonts w:ascii="Angsana New" w:hAnsi="Angsana New"/>
          <w:szCs w:val="30"/>
        </w:rPr>
        <w:t xml:space="preserve">0.00 </w:t>
      </w:r>
      <w:r w:rsidR="00E65EEB" w:rsidRPr="009C6AB8">
        <w:rPr>
          <w:rFonts w:ascii="Angsana New" w:hAnsi="Angsana New" w:hint="cs"/>
          <w:szCs w:val="30"/>
          <w:cs/>
        </w:rPr>
        <w:t xml:space="preserve">บาท โดยจัดสรรให้แก่ผู้ถือหุ้นเดิมในอัตราส่วน </w:t>
      </w:r>
      <w:r w:rsidR="00E65EEB" w:rsidRPr="009C6AB8">
        <w:rPr>
          <w:rFonts w:ascii="Angsana New" w:hAnsi="Angsana New"/>
          <w:szCs w:val="30"/>
        </w:rPr>
        <w:t xml:space="preserve">2 </w:t>
      </w:r>
      <w:r w:rsidR="00E65EEB" w:rsidRPr="009C6AB8">
        <w:rPr>
          <w:rFonts w:ascii="Angsana New" w:hAnsi="Angsana New" w:hint="cs"/>
          <w:szCs w:val="30"/>
          <w:cs/>
        </w:rPr>
        <w:t xml:space="preserve">หุ้นสามัญเดิมต่อใบสำคัญแสดงสิทธิที่จะซื้อหุ้นสามัญ </w:t>
      </w:r>
      <w:r w:rsidR="00E65EEB" w:rsidRPr="009C6AB8">
        <w:rPr>
          <w:rFonts w:ascii="Angsana New" w:hAnsi="Angsana New"/>
          <w:szCs w:val="30"/>
        </w:rPr>
        <w:t xml:space="preserve">1 </w:t>
      </w:r>
      <w:r w:rsidR="00E65EEB" w:rsidRPr="009C6AB8">
        <w:rPr>
          <w:rFonts w:ascii="Angsana New" w:hAnsi="Angsana New" w:hint="cs"/>
          <w:szCs w:val="30"/>
          <w:cs/>
        </w:rPr>
        <w:t>หน่วย</w:t>
      </w:r>
      <w:r w:rsidR="00E65EEB" w:rsidRPr="009C6AB8">
        <w:rPr>
          <w:rFonts w:ascii="Angsana New" w:hAnsi="Angsana New"/>
          <w:szCs w:val="30"/>
        </w:rPr>
        <w:t xml:space="preserve"> </w:t>
      </w:r>
      <w:r w:rsidR="00E65EEB" w:rsidRPr="009C6AB8">
        <w:rPr>
          <w:rFonts w:ascii="Angsana New" w:hAnsi="Angsana New" w:hint="cs"/>
          <w:szCs w:val="30"/>
          <w:cs/>
        </w:rPr>
        <w:t xml:space="preserve">ทั้งนี้ ใบสำคัญแสดงสิทธิที่จะซื้อหุ้นสามัญดังกล่าวมีอายุ </w:t>
      </w:r>
      <w:r w:rsidR="00E65EEB" w:rsidRPr="009C6AB8">
        <w:rPr>
          <w:rFonts w:ascii="Angsana New" w:hAnsi="Angsana New"/>
          <w:szCs w:val="30"/>
        </w:rPr>
        <w:t xml:space="preserve">3 </w:t>
      </w:r>
      <w:r w:rsidR="00E65EEB" w:rsidRPr="009C6AB8">
        <w:rPr>
          <w:rFonts w:ascii="Angsana New" w:hAnsi="Angsana New" w:hint="cs"/>
          <w:szCs w:val="30"/>
          <w:cs/>
        </w:rPr>
        <w:t>ปี</w:t>
      </w:r>
      <w:r>
        <w:rPr>
          <w:rFonts w:ascii="Angsana New" w:hAnsi="Angsana New" w:hint="cs"/>
          <w:szCs w:val="30"/>
          <w:cs/>
        </w:rPr>
        <w:t xml:space="preserve"> นับจากวันออกใบสำคัญแสดงสิทธิ (</w:t>
      </w:r>
      <w:r w:rsidR="00E65EEB">
        <w:rPr>
          <w:rFonts w:ascii="Angsana New" w:hAnsi="Angsana New" w:hint="cs"/>
          <w:szCs w:val="30"/>
          <w:cs/>
        </w:rPr>
        <w:t xml:space="preserve">วันที่ครบกำหนดคือวันที่ </w:t>
      </w:r>
      <w:r w:rsidR="00E65EEB" w:rsidRPr="009C6AB8">
        <w:rPr>
          <w:rFonts w:ascii="Angsana New" w:hAnsi="Angsana New" w:hint="cs"/>
          <w:szCs w:val="30"/>
          <w:cs/>
        </w:rPr>
        <w:t xml:space="preserve">19 พฤษภาคม 2560) </w:t>
      </w:r>
      <w:r w:rsidR="00E65EEB">
        <w:rPr>
          <w:rFonts w:ascii="Angsana New" w:hAnsi="Angsana New" w:hint="cs"/>
          <w:szCs w:val="30"/>
          <w:cs/>
        </w:rPr>
        <w:t xml:space="preserve">ผู้ถือใบสำคัญแสดงสิทธิสามารถใช้สิทธิซื้อหุ้นสามัญของบริษัทได้ทุกวันทำการสุดท้ายของเดือนมิถุนายนและธันวาคมของแต่ละปีตลอดอายุของใบสำคัญแสดงสิทธิ (วันที่ใช้สิทธิครั้งที่ </w:t>
      </w:r>
      <w:r w:rsidR="00E65EEB">
        <w:rPr>
          <w:rFonts w:ascii="Angsana New" w:hAnsi="Angsana New"/>
          <w:szCs w:val="30"/>
        </w:rPr>
        <w:t xml:space="preserve">1 </w:t>
      </w:r>
      <w:r w:rsidR="00E65EEB">
        <w:rPr>
          <w:rFonts w:ascii="Angsana New" w:hAnsi="Angsana New" w:hint="cs"/>
          <w:szCs w:val="30"/>
          <w:cs/>
        </w:rPr>
        <w:t xml:space="preserve">คือวันที่ </w:t>
      </w:r>
      <w:r w:rsidR="00E65EEB">
        <w:rPr>
          <w:rFonts w:ascii="Angsana New" w:hAnsi="Angsana New"/>
          <w:szCs w:val="30"/>
        </w:rPr>
        <w:t>30</w:t>
      </w:r>
      <w:r w:rsidR="00E65EEB">
        <w:rPr>
          <w:rFonts w:ascii="Angsana New" w:hAnsi="Angsana New" w:hint="cs"/>
          <w:szCs w:val="30"/>
          <w:cs/>
        </w:rPr>
        <w:t xml:space="preserve"> มิถุนายน </w:t>
      </w:r>
      <w:r w:rsidR="00E65EEB">
        <w:rPr>
          <w:rFonts w:ascii="Angsana New" w:hAnsi="Angsana New"/>
          <w:szCs w:val="30"/>
        </w:rPr>
        <w:t xml:space="preserve">2557 </w:t>
      </w:r>
      <w:r w:rsidR="00E65EEB">
        <w:rPr>
          <w:rFonts w:ascii="Angsana New" w:hAnsi="Angsana New" w:hint="cs"/>
          <w:szCs w:val="30"/>
          <w:cs/>
        </w:rPr>
        <w:t xml:space="preserve">และวันใช้สิทธิครั้งสุดท้ายคือวันที่ </w:t>
      </w:r>
      <w:r w:rsidR="00E65EEB" w:rsidRPr="009C6AB8">
        <w:rPr>
          <w:rFonts w:ascii="Angsana New" w:hAnsi="Angsana New" w:hint="cs"/>
          <w:szCs w:val="30"/>
          <w:cs/>
        </w:rPr>
        <w:t>19 พฤษภาคม 2560</w:t>
      </w:r>
      <w:r w:rsidR="00E65EEB">
        <w:rPr>
          <w:rFonts w:ascii="Angsana New" w:hAnsi="Angsana New" w:hint="cs"/>
          <w:szCs w:val="30"/>
          <w:cs/>
        </w:rPr>
        <w:t xml:space="preserve">) </w:t>
      </w:r>
      <w:r w:rsidR="00E65EEB" w:rsidRPr="009C6AB8">
        <w:rPr>
          <w:rFonts w:ascii="Angsana New" w:hAnsi="Angsana New" w:hint="cs"/>
          <w:szCs w:val="30"/>
          <w:cs/>
        </w:rPr>
        <w:t>โดยมีอัตราการใช้สิทธิซื้อหุ้นคือใบสำคัญแสดงสิทธิที่จะซื้อหุ้นสามัญหนึ่ง (</w:t>
      </w:r>
      <w:r w:rsidR="00E65EEB" w:rsidRPr="009C6AB8">
        <w:rPr>
          <w:rFonts w:ascii="Angsana New" w:hAnsi="Angsana New"/>
          <w:szCs w:val="30"/>
        </w:rPr>
        <w:t xml:space="preserve">1) </w:t>
      </w:r>
      <w:r w:rsidR="00E65EEB" w:rsidRPr="009C6AB8">
        <w:rPr>
          <w:rFonts w:ascii="Angsana New" w:hAnsi="Angsana New" w:hint="cs"/>
          <w:szCs w:val="30"/>
          <w:cs/>
        </w:rPr>
        <w:t>หน่วยต่อการซื้อหุ้นสามัญของบริษัทหนึ่ง (</w:t>
      </w:r>
      <w:r w:rsidR="00E65EEB" w:rsidRPr="009C6AB8">
        <w:rPr>
          <w:rFonts w:ascii="Angsana New" w:hAnsi="Angsana New"/>
          <w:szCs w:val="30"/>
        </w:rPr>
        <w:t xml:space="preserve">1) </w:t>
      </w:r>
      <w:r w:rsidR="00E65EEB" w:rsidRPr="009C6AB8">
        <w:rPr>
          <w:rFonts w:ascii="Angsana New" w:hAnsi="Angsana New" w:hint="cs"/>
          <w:szCs w:val="30"/>
          <w:cs/>
        </w:rPr>
        <w:t xml:space="preserve">หุ้นในราคาหุ้นละ </w:t>
      </w:r>
      <w:r w:rsidR="00E65EEB" w:rsidRPr="009C6AB8">
        <w:rPr>
          <w:rFonts w:ascii="Angsana New" w:hAnsi="Angsana New"/>
          <w:szCs w:val="30"/>
        </w:rPr>
        <w:t xml:space="preserve">7.00 </w:t>
      </w:r>
      <w:r w:rsidR="00E65EEB" w:rsidRPr="009C6AB8">
        <w:rPr>
          <w:rFonts w:ascii="Angsana New" w:hAnsi="Angsana New" w:hint="cs"/>
          <w:szCs w:val="30"/>
          <w:cs/>
        </w:rPr>
        <w:t>บาท</w:t>
      </w:r>
      <w:r w:rsidR="00E65EEB" w:rsidRPr="009C6AB8">
        <w:rPr>
          <w:rFonts w:ascii="Angsana New" w:hAnsi="Angsana New"/>
          <w:szCs w:val="30"/>
        </w:rPr>
        <w:t xml:space="preserve"> </w:t>
      </w:r>
    </w:p>
    <w:p w:rsidR="00665456" w:rsidRPr="00665456" w:rsidRDefault="00665456" w:rsidP="00B266C6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CA5ABF" w:rsidRDefault="00E65EEB" w:rsidP="00B266C6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13467"/>
        </w:tabs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บริษัทนำใบสำคัญแสดงสิทธิดังกล่าวเข้า</w:t>
      </w:r>
      <w:r w:rsidRPr="001B6E78">
        <w:rPr>
          <w:rFonts w:ascii="Angsana New" w:hAnsi="Angsana New"/>
          <w:szCs w:val="30"/>
          <w:cs/>
        </w:rPr>
        <w:t xml:space="preserve">จดทะเบียนกับตลาดหลักทรัพย์ เอ็ม เอ ไอ </w:t>
      </w:r>
      <w:r>
        <w:rPr>
          <w:rFonts w:ascii="Angsana New" w:hAnsi="Angsana New" w:hint="cs"/>
          <w:szCs w:val="30"/>
          <w:cs/>
        </w:rPr>
        <w:t xml:space="preserve">เมื่อวันที่ 9 มิถุนายน 2557 </w:t>
      </w:r>
    </w:p>
    <w:p w:rsidR="0051062B" w:rsidRPr="00D26822" w:rsidRDefault="0051062B" w:rsidP="007C0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</w:rPr>
      </w:pPr>
    </w:p>
    <w:p w:rsidR="00C05593" w:rsidRDefault="00C05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7C0BF1" w:rsidRDefault="007C0BF1" w:rsidP="007C0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การใช้สิทธิของ</w:t>
      </w:r>
      <w:r w:rsidRPr="00640620">
        <w:rPr>
          <w:rFonts w:ascii="Angsana New" w:hAnsi="Angsana New" w:hint="cs"/>
          <w:sz w:val="30"/>
          <w:szCs w:val="30"/>
          <w:cs/>
        </w:rPr>
        <w:t xml:space="preserve">ใบสำคัญแสดงสิทธิที่จะซื้อหุ้นสามัญของบริษัทครั้งที่ </w:t>
      </w:r>
      <w:r w:rsidRPr="00640620">
        <w:rPr>
          <w:rFonts w:ascii="Angsana New" w:hAnsi="Angsana New"/>
          <w:sz w:val="30"/>
          <w:szCs w:val="30"/>
        </w:rPr>
        <w:t>1 (Warrants PPM-W1)</w:t>
      </w:r>
    </w:p>
    <w:p w:rsidR="00D26822" w:rsidRPr="00D26822" w:rsidRDefault="00D26822" w:rsidP="007C0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</w:rPr>
      </w:pPr>
    </w:p>
    <w:tbl>
      <w:tblPr>
        <w:tblW w:w="10314" w:type="dxa"/>
        <w:tblLook w:val="04A0"/>
      </w:tblPr>
      <w:tblGrid>
        <w:gridCol w:w="659"/>
        <w:gridCol w:w="235"/>
        <w:gridCol w:w="1233"/>
        <w:gridCol w:w="225"/>
        <w:gridCol w:w="1044"/>
        <w:gridCol w:w="225"/>
        <w:gridCol w:w="1282"/>
        <w:gridCol w:w="225"/>
        <w:gridCol w:w="948"/>
        <w:gridCol w:w="228"/>
        <w:gridCol w:w="1279"/>
        <w:gridCol w:w="247"/>
        <w:gridCol w:w="976"/>
        <w:gridCol w:w="232"/>
        <w:gridCol w:w="1276"/>
      </w:tblGrid>
      <w:tr w:rsidR="00BE3864" w:rsidRPr="002D6948" w:rsidTr="00963789">
        <w:tc>
          <w:tcPr>
            <w:tcW w:w="659" w:type="dxa"/>
          </w:tcPr>
          <w:p w:rsidR="00BE3864" w:rsidRPr="002D6948" w:rsidRDefault="00BE3864" w:rsidP="00963789">
            <w:pPr>
              <w:tabs>
                <w:tab w:val="clear" w:pos="454"/>
                <w:tab w:val="left" w:pos="567"/>
              </w:tabs>
              <w:ind w:left="-142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:rsidR="00BE3864" w:rsidRPr="002D6948" w:rsidRDefault="00BE3864" w:rsidP="009637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BE3864" w:rsidRPr="002D6948" w:rsidRDefault="00BE3864" w:rsidP="009637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" w:type="dxa"/>
          </w:tcPr>
          <w:p w:rsidR="00BE3864" w:rsidRPr="002D6948" w:rsidRDefault="00BE3864" w:rsidP="009637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gridSpan w:val="3"/>
          </w:tcPr>
          <w:p w:rsidR="00BE3864" w:rsidRPr="002D6948" w:rsidRDefault="00BE3864" w:rsidP="009637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" w:type="dxa"/>
          </w:tcPr>
          <w:p w:rsidR="00BE3864" w:rsidRPr="002D6948" w:rsidRDefault="00BE3864" w:rsidP="009637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</w:tcPr>
          <w:p w:rsidR="00BE3864" w:rsidRPr="002D6948" w:rsidRDefault="00BE3864" w:rsidP="009637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228" w:type="dxa"/>
          </w:tcPr>
          <w:p w:rsidR="00BE3864" w:rsidRPr="002D6948" w:rsidRDefault="00BE3864" w:rsidP="0096378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BE3864" w:rsidRPr="002D6948" w:rsidRDefault="00BE3864" w:rsidP="009637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</w:p>
        </w:tc>
        <w:tc>
          <w:tcPr>
            <w:tcW w:w="247" w:type="dxa"/>
          </w:tcPr>
          <w:p w:rsidR="00BE3864" w:rsidRPr="002D6948" w:rsidRDefault="00BE3864" w:rsidP="0096378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6" w:type="dxa"/>
          </w:tcPr>
          <w:p w:rsidR="00BE3864" w:rsidRPr="002D6948" w:rsidRDefault="00BE3864" w:rsidP="009637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:rsidR="00BE3864" w:rsidRPr="002D6948" w:rsidRDefault="00BE3864" w:rsidP="0096378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BE3864" w:rsidRPr="002D6948" w:rsidRDefault="00BE3864" w:rsidP="0096378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วันที่จด</w:t>
            </w:r>
          </w:p>
        </w:tc>
      </w:tr>
      <w:tr w:rsidR="00BE3864" w:rsidRPr="002D6948" w:rsidTr="00963789">
        <w:tc>
          <w:tcPr>
            <w:tcW w:w="659" w:type="dxa"/>
          </w:tcPr>
          <w:p w:rsidR="00BE3864" w:rsidRPr="002D6948" w:rsidRDefault="00BE3864" w:rsidP="00963789">
            <w:pPr>
              <w:tabs>
                <w:tab w:val="clear" w:pos="454"/>
                <w:tab w:val="left" w:pos="567"/>
              </w:tabs>
              <w:ind w:left="-142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การใช้</w:t>
            </w:r>
          </w:p>
        </w:tc>
        <w:tc>
          <w:tcPr>
            <w:tcW w:w="235" w:type="dxa"/>
          </w:tcPr>
          <w:p w:rsidR="00BE3864" w:rsidRPr="002D6948" w:rsidRDefault="00BE3864" w:rsidP="0096378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BE3864" w:rsidRPr="002D6948" w:rsidRDefault="00BE3864" w:rsidP="0096378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" w:type="dxa"/>
          </w:tcPr>
          <w:p w:rsidR="00BE3864" w:rsidRPr="002D6948" w:rsidRDefault="00BE3864" w:rsidP="0096378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BE3864" w:rsidRPr="002D6948" w:rsidRDefault="00BE3864" w:rsidP="009637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</w:p>
        </w:tc>
        <w:tc>
          <w:tcPr>
            <w:tcW w:w="225" w:type="dxa"/>
          </w:tcPr>
          <w:p w:rsidR="00BE3864" w:rsidRPr="002D6948" w:rsidRDefault="00BE3864" w:rsidP="0096378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:rsidR="00BE3864" w:rsidRPr="002D6948" w:rsidRDefault="00BE3864" w:rsidP="009637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เงินรับ</w:t>
            </w:r>
          </w:p>
        </w:tc>
        <w:tc>
          <w:tcPr>
            <w:tcW w:w="228" w:type="dxa"/>
          </w:tcPr>
          <w:p w:rsidR="00BE3864" w:rsidRPr="002D6948" w:rsidRDefault="00BE3864" w:rsidP="0096378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:rsidR="00BE3864" w:rsidRPr="002D6948" w:rsidRDefault="00BE3864" w:rsidP="009637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</w:p>
        </w:tc>
        <w:tc>
          <w:tcPr>
            <w:tcW w:w="247" w:type="dxa"/>
          </w:tcPr>
          <w:p w:rsidR="00BE3864" w:rsidRPr="002D6948" w:rsidRDefault="00BE3864" w:rsidP="0096378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:rsidR="00BE3864" w:rsidRPr="002D6948" w:rsidRDefault="00BE3864" w:rsidP="009637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232" w:type="dxa"/>
          </w:tcPr>
          <w:p w:rsidR="00BE3864" w:rsidRPr="002D6948" w:rsidRDefault="00BE3864" w:rsidP="0096378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BE3864" w:rsidRPr="002D6948" w:rsidRDefault="00BE3864" w:rsidP="0096378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ทะเบียน</w:t>
            </w:r>
          </w:p>
        </w:tc>
      </w:tr>
      <w:tr w:rsidR="00BE3864" w:rsidTr="00963789">
        <w:tc>
          <w:tcPr>
            <w:tcW w:w="659" w:type="dxa"/>
          </w:tcPr>
          <w:p w:rsidR="00BE3864" w:rsidRPr="002D6948" w:rsidRDefault="00BE3864" w:rsidP="00963789">
            <w:pPr>
              <w:tabs>
                <w:tab w:val="clear" w:pos="454"/>
                <w:tab w:val="left" w:pos="567"/>
              </w:tabs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</w:t>
            </w:r>
          </w:p>
        </w:tc>
        <w:tc>
          <w:tcPr>
            <w:tcW w:w="235" w:type="dxa"/>
          </w:tcPr>
          <w:p w:rsidR="00BE3864" w:rsidRPr="002D6948" w:rsidRDefault="00BE3864" w:rsidP="0096378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BE3864" w:rsidRPr="002D6948" w:rsidRDefault="00BE3864" w:rsidP="009637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วันที่ใช้</w:t>
            </w:r>
          </w:p>
        </w:tc>
        <w:tc>
          <w:tcPr>
            <w:tcW w:w="225" w:type="dxa"/>
          </w:tcPr>
          <w:p w:rsidR="00BE3864" w:rsidRPr="002D6948" w:rsidRDefault="00BE3864" w:rsidP="0096378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E3864" w:rsidRPr="002D6948" w:rsidRDefault="00BE3864" w:rsidP="009637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225" w:type="dxa"/>
          </w:tcPr>
          <w:p w:rsidR="00BE3864" w:rsidRPr="002D6948" w:rsidRDefault="00BE3864" w:rsidP="0096378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:rsidR="00BE3864" w:rsidRPr="002D6948" w:rsidRDefault="00BE3864" w:rsidP="0096378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จากการ</w:t>
            </w:r>
          </w:p>
        </w:tc>
        <w:tc>
          <w:tcPr>
            <w:tcW w:w="228" w:type="dxa"/>
          </w:tcPr>
          <w:p w:rsidR="00BE3864" w:rsidRPr="002D6948" w:rsidRDefault="00BE3864" w:rsidP="0096378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9" w:type="dxa"/>
          </w:tcPr>
          <w:p w:rsidR="00BE3864" w:rsidRPr="002D6948" w:rsidRDefault="00BE3864" w:rsidP="009637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247" w:type="dxa"/>
          </w:tcPr>
          <w:p w:rsidR="00BE3864" w:rsidRPr="002D6948" w:rsidRDefault="00BE3864" w:rsidP="0096378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</w:tcPr>
          <w:p w:rsidR="00BE3864" w:rsidRPr="002D6948" w:rsidRDefault="00BE3864" w:rsidP="0096378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ส่วนเกิน</w:t>
            </w:r>
          </w:p>
        </w:tc>
        <w:tc>
          <w:tcPr>
            <w:tcW w:w="232" w:type="dxa"/>
          </w:tcPr>
          <w:p w:rsidR="00BE3864" w:rsidRPr="002D6948" w:rsidRDefault="00BE3864" w:rsidP="0096378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BE3864" w:rsidRDefault="00BE3864" w:rsidP="0096378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เพิ่มทุนที่</w:t>
            </w:r>
          </w:p>
        </w:tc>
      </w:tr>
      <w:tr w:rsidR="00BE3864" w:rsidRPr="002D6948" w:rsidTr="00963789">
        <w:tc>
          <w:tcPr>
            <w:tcW w:w="659" w:type="dxa"/>
            <w:tcBorders>
              <w:bottom w:val="single" w:sz="4" w:space="0" w:color="auto"/>
            </w:tcBorders>
          </w:tcPr>
          <w:p w:rsidR="00BE3864" w:rsidRPr="002D6948" w:rsidRDefault="00BE3864" w:rsidP="00963789">
            <w:pPr>
              <w:tabs>
                <w:tab w:val="clear" w:pos="454"/>
                <w:tab w:val="left" w:pos="567"/>
              </w:tabs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235" w:type="dxa"/>
          </w:tcPr>
          <w:p w:rsidR="00BE3864" w:rsidRPr="002D6948" w:rsidRDefault="00BE3864" w:rsidP="009637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BE3864" w:rsidRPr="002D6948" w:rsidRDefault="00BE3864" w:rsidP="009637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สิทธิ</w:t>
            </w:r>
          </w:p>
        </w:tc>
        <w:tc>
          <w:tcPr>
            <w:tcW w:w="225" w:type="dxa"/>
          </w:tcPr>
          <w:p w:rsidR="00BE3864" w:rsidRPr="002D6948" w:rsidRDefault="00BE3864" w:rsidP="009637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:rsidR="00BE3864" w:rsidRPr="002D6948" w:rsidRDefault="00BE3864" w:rsidP="009637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ที่ใช้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:rsidR="00BE3864" w:rsidRPr="002D6948" w:rsidRDefault="00BE3864" w:rsidP="009637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BE3864" w:rsidRPr="002D6948" w:rsidRDefault="00BE3864" w:rsidP="009637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ใช้สิทธิ</w:t>
            </w:r>
          </w:p>
        </w:tc>
        <w:tc>
          <w:tcPr>
            <w:tcW w:w="225" w:type="dxa"/>
          </w:tcPr>
          <w:p w:rsidR="00BE3864" w:rsidRPr="002D6948" w:rsidRDefault="00BE3864" w:rsidP="0096378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</w:tcPr>
          <w:p w:rsidR="00BE3864" w:rsidRPr="002D6948" w:rsidRDefault="00BE3864" w:rsidP="0096378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ใช้สิทธิ</w:t>
            </w:r>
          </w:p>
        </w:tc>
        <w:tc>
          <w:tcPr>
            <w:tcW w:w="228" w:type="dxa"/>
          </w:tcPr>
          <w:p w:rsidR="00BE3864" w:rsidRPr="002D6948" w:rsidRDefault="00BE3864" w:rsidP="0096378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BE3864" w:rsidRPr="002D6948" w:rsidRDefault="00BE3864" w:rsidP="009637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ที่ชำระแล้ว</w:t>
            </w:r>
          </w:p>
        </w:tc>
        <w:tc>
          <w:tcPr>
            <w:tcW w:w="247" w:type="dxa"/>
          </w:tcPr>
          <w:p w:rsidR="00BE3864" w:rsidRPr="002D6948" w:rsidRDefault="00BE3864" w:rsidP="0096378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:rsidR="00BE3864" w:rsidRDefault="00BE3864" w:rsidP="0096378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2" w:type="dxa"/>
          </w:tcPr>
          <w:p w:rsidR="00BE3864" w:rsidRPr="002D6948" w:rsidRDefault="00BE3864" w:rsidP="0096378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E3864" w:rsidRPr="002D6948" w:rsidRDefault="00BE3864" w:rsidP="0096378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ชำระแล้ว</w:t>
            </w:r>
          </w:p>
        </w:tc>
      </w:tr>
      <w:tr w:rsidR="00BE3864" w:rsidRPr="00755ED5" w:rsidTr="00963789">
        <w:tc>
          <w:tcPr>
            <w:tcW w:w="659" w:type="dxa"/>
          </w:tcPr>
          <w:p w:rsidR="00BE3864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:rsidR="00BE3864" w:rsidRPr="002D6948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BE3864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225" w:type="dxa"/>
          </w:tcPr>
          <w:p w:rsidR="00BE3864" w:rsidRPr="002D6948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BE3864" w:rsidRPr="00755ED5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" w:type="dxa"/>
            <w:shd w:val="clear" w:color="auto" w:fill="auto"/>
          </w:tcPr>
          <w:p w:rsidR="00BE3864" w:rsidRPr="00D57C4D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2" w:type="dxa"/>
            <w:shd w:val="clear" w:color="auto" w:fill="auto"/>
          </w:tcPr>
          <w:p w:rsidR="00BE3864" w:rsidRPr="00640620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0620">
              <w:rPr>
                <w:rFonts w:ascii="Angsana New" w:hAnsi="Angsana New" w:hint="cs"/>
                <w:sz w:val="30"/>
                <w:szCs w:val="30"/>
                <w:cs/>
              </w:rPr>
              <w:t>79</w:t>
            </w:r>
            <w:r>
              <w:rPr>
                <w:rFonts w:ascii="Angsana New" w:hAnsi="Angsana New"/>
                <w:sz w:val="30"/>
                <w:szCs w:val="30"/>
              </w:rPr>
              <w:t>,999,722</w:t>
            </w:r>
          </w:p>
        </w:tc>
        <w:tc>
          <w:tcPr>
            <w:tcW w:w="225" w:type="dxa"/>
            <w:shd w:val="clear" w:color="auto" w:fill="auto"/>
          </w:tcPr>
          <w:p w:rsidR="00BE3864" w:rsidRPr="009407F5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48" w:type="dxa"/>
            <w:shd w:val="clear" w:color="auto" w:fill="auto"/>
          </w:tcPr>
          <w:p w:rsidR="00BE3864" w:rsidRPr="00755ED5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:rsidR="00BE3864" w:rsidRPr="009407F5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:rsidR="00BE3864" w:rsidRPr="002D6948" w:rsidRDefault="00BE3864" w:rsidP="00BE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320,000,500</w:t>
            </w:r>
          </w:p>
        </w:tc>
        <w:tc>
          <w:tcPr>
            <w:tcW w:w="247" w:type="dxa"/>
            <w:shd w:val="clear" w:color="auto" w:fill="auto"/>
          </w:tcPr>
          <w:p w:rsidR="00BE3864" w:rsidRPr="009407F5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6" w:type="dxa"/>
            <w:shd w:val="clear" w:color="auto" w:fill="auto"/>
          </w:tcPr>
          <w:p w:rsidR="00BE3864" w:rsidRPr="002D6948" w:rsidRDefault="00BE3864" w:rsidP="00BE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78,646</w:t>
            </w:r>
          </w:p>
        </w:tc>
        <w:tc>
          <w:tcPr>
            <w:tcW w:w="232" w:type="dxa"/>
            <w:shd w:val="clear" w:color="auto" w:fill="auto"/>
          </w:tcPr>
          <w:p w:rsidR="00BE3864" w:rsidRPr="009407F5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BE3864" w:rsidRPr="00755ED5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3864" w:rsidRPr="00755ED5" w:rsidTr="00963789">
        <w:tc>
          <w:tcPr>
            <w:tcW w:w="659" w:type="dxa"/>
          </w:tcPr>
          <w:p w:rsidR="00BE3864" w:rsidRPr="002D6948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5" w:type="dxa"/>
          </w:tcPr>
          <w:p w:rsidR="00BE3864" w:rsidRPr="002D6948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BE3864" w:rsidRPr="002D6948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Cs w:val="30"/>
                <w:cs/>
              </w:rPr>
              <w:t>30 มิ.ย. 2559</w:t>
            </w:r>
          </w:p>
        </w:tc>
        <w:tc>
          <w:tcPr>
            <w:tcW w:w="225" w:type="dxa"/>
          </w:tcPr>
          <w:p w:rsidR="00BE3864" w:rsidRPr="002D6948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BE3864" w:rsidRPr="00755ED5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55ED5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25" w:type="dxa"/>
            <w:shd w:val="clear" w:color="auto" w:fill="auto"/>
          </w:tcPr>
          <w:p w:rsidR="00BE3864" w:rsidRPr="00D57C4D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2" w:type="dxa"/>
            <w:shd w:val="clear" w:color="auto" w:fill="auto"/>
          </w:tcPr>
          <w:p w:rsidR="00BE3864" w:rsidRPr="00640620" w:rsidRDefault="00BE3864" w:rsidP="00BE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0620">
              <w:rPr>
                <w:rFonts w:ascii="Angsana New" w:hAnsi="Angsana New" w:hint="cs"/>
                <w:sz w:val="30"/>
                <w:szCs w:val="30"/>
                <w:cs/>
              </w:rPr>
              <w:t>79</w:t>
            </w:r>
            <w:r>
              <w:rPr>
                <w:rFonts w:ascii="Angsana New" w:hAnsi="Angsana New"/>
                <w:sz w:val="30"/>
                <w:szCs w:val="30"/>
              </w:rPr>
              <w:t>,999,722</w:t>
            </w:r>
          </w:p>
        </w:tc>
        <w:tc>
          <w:tcPr>
            <w:tcW w:w="225" w:type="dxa"/>
            <w:shd w:val="clear" w:color="auto" w:fill="auto"/>
          </w:tcPr>
          <w:p w:rsidR="00BE3864" w:rsidRPr="009407F5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48" w:type="dxa"/>
            <w:shd w:val="clear" w:color="auto" w:fill="auto"/>
          </w:tcPr>
          <w:p w:rsidR="00BE3864" w:rsidRPr="00755ED5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55ED5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28" w:type="dxa"/>
            <w:shd w:val="clear" w:color="auto" w:fill="auto"/>
          </w:tcPr>
          <w:p w:rsidR="00BE3864" w:rsidRPr="009407F5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:rsidR="00BE3864" w:rsidRPr="00755ED5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55ED5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47" w:type="dxa"/>
            <w:shd w:val="clear" w:color="auto" w:fill="auto"/>
          </w:tcPr>
          <w:p w:rsidR="00BE3864" w:rsidRPr="009407F5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6" w:type="dxa"/>
            <w:shd w:val="clear" w:color="auto" w:fill="auto"/>
          </w:tcPr>
          <w:p w:rsidR="00BE3864" w:rsidRPr="00755ED5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55ED5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32" w:type="dxa"/>
            <w:shd w:val="clear" w:color="auto" w:fill="auto"/>
          </w:tcPr>
          <w:p w:rsidR="00BE3864" w:rsidRPr="009407F5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BE3864" w:rsidRPr="00755ED5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55ED5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BE3864" w:rsidRPr="00D25316" w:rsidTr="00963789">
        <w:tc>
          <w:tcPr>
            <w:tcW w:w="659" w:type="dxa"/>
          </w:tcPr>
          <w:p w:rsidR="00BE3864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:rsidR="00BE3864" w:rsidRPr="002D6948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BE3864" w:rsidRPr="00D25316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D25316">
              <w:rPr>
                <w:rFonts w:ascii="Angsana New" w:hAnsi="Angsana New" w:hint="cs"/>
                <w:sz w:val="30"/>
                <w:szCs w:val="30"/>
                <w:cs/>
              </w:rPr>
              <w:t xml:space="preserve"> ธ.ค. 255</w:t>
            </w:r>
            <w:r w:rsidRPr="00D2531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25" w:type="dxa"/>
          </w:tcPr>
          <w:p w:rsidR="00BE3864" w:rsidRPr="00D25316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shd w:val="clear" w:color="auto" w:fill="auto"/>
          </w:tcPr>
          <w:p w:rsidR="00BE3864" w:rsidRPr="00D25316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จำหน่ายหุ้นเพิ่มทุน</w:t>
            </w:r>
          </w:p>
        </w:tc>
        <w:tc>
          <w:tcPr>
            <w:tcW w:w="225" w:type="dxa"/>
            <w:shd w:val="clear" w:color="auto" w:fill="auto"/>
          </w:tcPr>
          <w:p w:rsidR="00BE3864" w:rsidRPr="00D25316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8" w:type="dxa"/>
            <w:shd w:val="clear" w:color="auto" w:fill="auto"/>
          </w:tcPr>
          <w:p w:rsidR="00BE3864" w:rsidRPr="00D25316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:rsidR="00BE3864" w:rsidRPr="00D25316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:rsidR="00BE3864" w:rsidRPr="002D6948" w:rsidRDefault="00BE3864" w:rsidP="00BE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80,000,000</w:t>
            </w:r>
          </w:p>
        </w:tc>
        <w:tc>
          <w:tcPr>
            <w:tcW w:w="247" w:type="dxa"/>
            <w:shd w:val="clear" w:color="auto" w:fill="auto"/>
          </w:tcPr>
          <w:p w:rsidR="00BE3864" w:rsidRPr="00D25316" w:rsidRDefault="00BE3864" w:rsidP="00BE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auto"/>
          </w:tcPr>
          <w:p w:rsidR="00BE3864" w:rsidRPr="002D6948" w:rsidRDefault="00BE3864" w:rsidP="00BE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156,346</w:t>
            </w:r>
          </w:p>
        </w:tc>
        <w:tc>
          <w:tcPr>
            <w:tcW w:w="232" w:type="dxa"/>
            <w:shd w:val="clear" w:color="auto" w:fill="auto"/>
          </w:tcPr>
          <w:p w:rsidR="00BE3864" w:rsidRPr="00D25316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BE3864" w:rsidRPr="00D25316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D25316">
              <w:rPr>
                <w:rFonts w:ascii="Angsana New" w:hAnsi="Angsana New" w:hint="cs"/>
                <w:sz w:val="30"/>
                <w:szCs w:val="30"/>
                <w:cs/>
              </w:rPr>
              <w:t xml:space="preserve"> ธ.ค. 255</w:t>
            </w:r>
            <w:r w:rsidRPr="00D25316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BE3864" w:rsidRPr="00D25316" w:rsidTr="00963789">
        <w:tc>
          <w:tcPr>
            <w:tcW w:w="659" w:type="dxa"/>
          </w:tcPr>
          <w:p w:rsidR="00BE3864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5" w:type="dxa"/>
          </w:tcPr>
          <w:p w:rsidR="00BE3864" w:rsidRPr="002D6948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BE3864" w:rsidRPr="00D25316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5316">
              <w:rPr>
                <w:rFonts w:ascii="Angsana New" w:hAnsi="Angsana New"/>
                <w:sz w:val="30"/>
                <w:szCs w:val="30"/>
              </w:rPr>
              <w:t>30</w:t>
            </w:r>
            <w:r w:rsidRPr="00D25316">
              <w:rPr>
                <w:rFonts w:ascii="Angsana New" w:hAnsi="Angsana New" w:hint="cs"/>
                <w:sz w:val="30"/>
                <w:szCs w:val="30"/>
                <w:cs/>
              </w:rPr>
              <w:t xml:space="preserve"> ธ.ค. 255</w:t>
            </w:r>
            <w:r w:rsidRPr="00D2531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25" w:type="dxa"/>
          </w:tcPr>
          <w:p w:rsidR="00BE3864" w:rsidRPr="00D25316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BE3864" w:rsidRPr="00D25316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5316">
              <w:rPr>
                <w:rFonts w:ascii="Angsana New" w:hAnsi="Angsana New" w:hint="cs"/>
                <w:sz w:val="30"/>
                <w:szCs w:val="30"/>
                <w:cs/>
              </w:rPr>
              <w:t>166</w:t>
            </w:r>
            <w:r w:rsidRPr="00D25316">
              <w:rPr>
                <w:rFonts w:ascii="Angsana New" w:hAnsi="Angsana New"/>
                <w:sz w:val="30"/>
                <w:szCs w:val="30"/>
              </w:rPr>
              <w:t>,</w:t>
            </w:r>
            <w:r w:rsidRPr="00D25316">
              <w:rPr>
                <w:rFonts w:ascii="Angsana New" w:hAnsi="Angsana New" w:hint="cs"/>
                <w:sz w:val="30"/>
                <w:szCs w:val="30"/>
                <w:cs/>
              </w:rPr>
              <w:t>700</w:t>
            </w:r>
          </w:p>
        </w:tc>
        <w:tc>
          <w:tcPr>
            <w:tcW w:w="225" w:type="dxa"/>
            <w:shd w:val="clear" w:color="auto" w:fill="auto"/>
          </w:tcPr>
          <w:p w:rsidR="00BE3864" w:rsidRPr="00D25316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:rsidR="00BE3864" w:rsidRPr="00D25316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5316">
              <w:rPr>
                <w:rFonts w:ascii="Angsana New" w:hAnsi="Angsana New" w:hint="cs"/>
                <w:sz w:val="30"/>
                <w:szCs w:val="30"/>
                <w:cs/>
              </w:rPr>
              <w:t>79</w:t>
            </w:r>
            <w:r w:rsidRPr="00D25316">
              <w:rPr>
                <w:rFonts w:ascii="Angsana New" w:hAnsi="Angsana New"/>
                <w:sz w:val="30"/>
                <w:szCs w:val="30"/>
              </w:rPr>
              <w:t>,833,022</w:t>
            </w:r>
          </w:p>
        </w:tc>
        <w:tc>
          <w:tcPr>
            <w:tcW w:w="225" w:type="dxa"/>
            <w:shd w:val="clear" w:color="auto" w:fill="auto"/>
          </w:tcPr>
          <w:p w:rsidR="00BE3864" w:rsidRPr="00D25316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8" w:type="dxa"/>
            <w:shd w:val="clear" w:color="auto" w:fill="auto"/>
          </w:tcPr>
          <w:p w:rsidR="00BE3864" w:rsidRPr="00D25316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5316">
              <w:rPr>
                <w:rFonts w:ascii="Angsana New" w:hAnsi="Angsana New"/>
                <w:sz w:val="30"/>
                <w:szCs w:val="30"/>
              </w:rPr>
              <w:t>1,167</w:t>
            </w:r>
          </w:p>
        </w:tc>
        <w:tc>
          <w:tcPr>
            <w:tcW w:w="228" w:type="dxa"/>
            <w:shd w:val="clear" w:color="auto" w:fill="auto"/>
          </w:tcPr>
          <w:p w:rsidR="00BE3864" w:rsidRPr="00D25316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:rsidR="00BE3864" w:rsidRPr="00D54EA0" w:rsidRDefault="00BE3864" w:rsidP="00BE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5316">
              <w:rPr>
                <w:rFonts w:ascii="Angsana New" w:hAnsi="Angsana New"/>
                <w:sz w:val="30"/>
                <w:szCs w:val="30"/>
              </w:rPr>
              <w:t>335,733</w:t>
            </w:r>
          </w:p>
        </w:tc>
        <w:tc>
          <w:tcPr>
            <w:tcW w:w="247" w:type="dxa"/>
            <w:shd w:val="clear" w:color="auto" w:fill="auto"/>
          </w:tcPr>
          <w:p w:rsidR="00BE3864" w:rsidRPr="00D25316" w:rsidRDefault="00BE3864" w:rsidP="00BE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auto"/>
          </w:tcPr>
          <w:p w:rsidR="00BE3864" w:rsidRPr="00D25316" w:rsidRDefault="00BE3864" w:rsidP="00BE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2" w:type="dxa"/>
            <w:shd w:val="clear" w:color="auto" w:fill="auto"/>
          </w:tcPr>
          <w:p w:rsidR="00BE3864" w:rsidRPr="00D25316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BE3864" w:rsidRPr="00D25316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86"/>
                <w:tab w:val="left" w:pos="558"/>
              </w:tabs>
              <w:ind w:left="-86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25316">
              <w:rPr>
                <w:rFonts w:ascii="Angsana New" w:hAnsi="Angsana New"/>
                <w:sz w:val="30"/>
                <w:szCs w:val="30"/>
              </w:rPr>
              <w:t xml:space="preserve">26 </w:t>
            </w:r>
            <w:r w:rsidRPr="00D25316">
              <w:rPr>
                <w:rFonts w:ascii="Angsana New" w:hAnsi="Angsana New" w:hint="cs"/>
                <w:sz w:val="30"/>
                <w:szCs w:val="30"/>
                <w:cs/>
              </w:rPr>
              <w:t>ม.ค. 2560</w:t>
            </w:r>
          </w:p>
        </w:tc>
      </w:tr>
      <w:tr w:rsidR="00BE3864" w:rsidRPr="00D25316" w:rsidTr="00963789">
        <w:tc>
          <w:tcPr>
            <w:tcW w:w="659" w:type="dxa"/>
          </w:tcPr>
          <w:p w:rsidR="00BE3864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:rsidR="00BE3864" w:rsidRPr="002D6948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BE3864" w:rsidRPr="00D25316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531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25" w:type="dxa"/>
          </w:tcPr>
          <w:p w:rsidR="00BE3864" w:rsidRPr="00D25316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BE3864" w:rsidRPr="00D25316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" w:type="dxa"/>
            <w:shd w:val="clear" w:color="auto" w:fill="auto"/>
          </w:tcPr>
          <w:p w:rsidR="00BE3864" w:rsidRPr="00D25316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:rsidR="00BE3864" w:rsidRPr="00D25316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" w:type="dxa"/>
            <w:shd w:val="clear" w:color="auto" w:fill="auto"/>
          </w:tcPr>
          <w:p w:rsidR="00BE3864" w:rsidRPr="00D25316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8" w:type="dxa"/>
            <w:shd w:val="clear" w:color="auto" w:fill="auto"/>
          </w:tcPr>
          <w:p w:rsidR="00BE3864" w:rsidRPr="00D25316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:rsidR="00BE3864" w:rsidRPr="00D25316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3864" w:rsidRPr="00D25316" w:rsidRDefault="00BE3864" w:rsidP="00BE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400</w:t>
            </w:r>
            <w:r>
              <w:rPr>
                <w:rFonts w:ascii="Angsana New" w:hAnsi="Angsana New"/>
                <w:sz w:val="30"/>
                <w:szCs w:val="30"/>
              </w:rPr>
              <w:t>,336</w:t>
            </w:r>
            <w:r w:rsidRPr="00D2531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233</w:t>
            </w:r>
          </w:p>
        </w:tc>
        <w:tc>
          <w:tcPr>
            <w:tcW w:w="247" w:type="dxa"/>
            <w:shd w:val="clear" w:color="auto" w:fill="auto"/>
          </w:tcPr>
          <w:p w:rsidR="00BE3864" w:rsidRPr="00D25316" w:rsidRDefault="00BE3864" w:rsidP="00BE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3864" w:rsidRPr="00D25316" w:rsidRDefault="00BE3864" w:rsidP="00BE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235</w:t>
            </w:r>
            <w:r w:rsidRPr="00D2531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992</w:t>
            </w:r>
          </w:p>
        </w:tc>
        <w:tc>
          <w:tcPr>
            <w:tcW w:w="232" w:type="dxa"/>
            <w:shd w:val="clear" w:color="auto" w:fill="auto"/>
          </w:tcPr>
          <w:p w:rsidR="00BE3864" w:rsidRPr="00D25316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BE3864" w:rsidRPr="00D25316" w:rsidRDefault="00BE3864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B97ADD" w:rsidRDefault="00B97ADD" w:rsidP="00B97A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</w:p>
    <w:p w:rsidR="00BE3864" w:rsidRDefault="004C7F2D" w:rsidP="00B97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*</w:t>
      </w:r>
      <w:r w:rsidR="00BE3864">
        <w:rPr>
          <w:rFonts w:ascii="Angsana New" w:hAnsi="Angsana New"/>
          <w:sz w:val="30"/>
          <w:szCs w:val="30"/>
        </w:rPr>
        <w:t xml:space="preserve"> </w:t>
      </w:r>
      <w:r w:rsidR="00BE3864">
        <w:rPr>
          <w:rFonts w:ascii="Angsana New" w:hAnsi="Angsana New" w:hint="cs"/>
          <w:sz w:val="30"/>
          <w:szCs w:val="30"/>
          <w:cs/>
        </w:rPr>
        <w:t xml:space="preserve">ปรับจำนวนหุ้นสามัญที่ชำระแล้วตามการเปลี่ยนแปลงมูลค่าหุ้นที่ตราไว้เมื่อวันที่ 27 พฤษภาคม 2559 </w:t>
      </w:r>
    </w:p>
    <w:p w:rsidR="00D26822" w:rsidRPr="00DD50B3" w:rsidRDefault="00D26822" w:rsidP="00B97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B97ADD" w:rsidRPr="00B97ADD" w:rsidRDefault="00B97ADD" w:rsidP="00B97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97ADD">
        <w:rPr>
          <w:rFonts w:ascii="Angsana New" w:hAnsi="Angsana New"/>
          <w:sz w:val="30"/>
          <w:szCs w:val="30"/>
          <w:cs/>
        </w:rPr>
        <w:t>ในการประชุม</w:t>
      </w:r>
      <w:r w:rsidRPr="00B97ADD">
        <w:rPr>
          <w:rFonts w:ascii="Angsana New" w:hAnsi="Angsana New" w:hint="cs"/>
          <w:sz w:val="30"/>
          <w:szCs w:val="30"/>
          <w:cs/>
        </w:rPr>
        <w:t>สามัญ</w:t>
      </w:r>
      <w:r w:rsidRPr="00B97ADD">
        <w:rPr>
          <w:rFonts w:ascii="Angsana New" w:hAnsi="Angsana New"/>
          <w:sz w:val="30"/>
          <w:szCs w:val="30"/>
          <w:cs/>
        </w:rPr>
        <w:t>ผู้ถือหุ้น</w:t>
      </w:r>
      <w:r w:rsidRPr="00B97ADD">
        <w:rPr>
          <w:rFonts w:ascii="Angsana New" w:hAnsi="Angsana New" w:hint="cs"/>
          <w:sz w:val="30"/>
          <w:szCs w:val="30"/>
          <w:cs/>
        </w:rPr>
        <w:t xml:space="preserve">ประจำปี </w:t>
      </w:r>
      <w:r w:rsidRPr="00B97ADD">
        <w:rPr>
          <w:rFonts w:ascii="Angsana New" w:hAnsi="Angsana New"/>
          <w:sz w:val="30"/>
          <w:szCs w:val="30"/>
        </w:rPr>
        <w:t xml:space="preserve">2559 </w:t>
      </w:r>
      <w:r w:rsidRPr="00B97ADD">
        <w:rPr>
          <w:rFonts w:ascii="Angsana New" w:hAnsi="Angsana New"/>
          <w:sz w:val="30"/>
          <w:szCs w:val="30"/>
          <w:cs/>
        </w:rPr>
        <w:t>เมื่อ</w:t>
      </w:r>
      <w:r w:rsidRPr="00B97ADD">
        <w:rPr>
          <w:rFonts w:ascii="Angsana New" w:hAnsi="Angsana New" w:hint="cs"/>
          <w:sz w:val="30"/>
          <w:szCs w:val="30"/>
          <w:cs/>
        </w:rPr>
        <w:t>วันที่ 28 เมษายน</w:t>
      </w:r>
      <w:r w:rsidRPr="00B97ADD">
        <w:rPr>
          <w:rFonts w:ascii="Angsana New" w:hAnsi="Angsana New"/>
          <w:sz w:val="30"/>
          <w:szCs w:val="30"/>
          <w:cs/>
        </w:rPr>
        <w:t xml:space="preserve"> 255</w:t>
      </w:r>
      <w:r w:rsidRPr="00B97ADD">
        <w:rPr>
          <w:rFonts w:ascii="Angsana New" w:hAnsi="Angsana New" w:hint="cs"/>
          <w:sz w:val="30"/>
          <w:szCs w:val="30"/>
          <w:cs/>
        </w:rPr>
        <w:t xml:space="preserve">9 </w:t>
      </w:r>
      <w:r w:rsidRPr="00B97ADD">
        <w:rPr>
          <w:rFonts w:ascii="Angsana New" w:hAnsi="Angsana New"/>
          <w:sz w:val="30"/>
          <w:szCs w:val="30"/>
          <w:cs/>
        </w:rPr>
        <w:t>ผู้ถือหุ้นมีมติอนุมัติเรื่องดังต่อไปนี้</w:t>
      </w:r>
    </w:p>
    <w:p w:rsidR="00B97ADD" w:rsidRPr="00B97ADD" w:rsidRDefault="00B97ADD" w:rsidP="00B97ADD">
      <w:pPr>
        <w:rPr>
          <w:rFonts w:ascii="Angsana New" w:hAnsi="Angsana New"/>
          <w:sz w:val="16"/>
          <w:szCs w:val="16"/>
        </w:rPr>
      </w:pPr>
    </w:p>
    <w:p w:rsidR="00B97ADD" w:rsidRDefault="00B97ADD" w:rsidP="00F63759">
      <w:pPr>
        <w:pStyle w:val="NoSpacing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467"/>
        </w:tabs>
        <w:ind w:left="426" w:hanging="426"/>
        <w:jc w:val="thaiDistribute"/>
        <w:rPr>
          <w:rFonts w:ascii="Angsana New" w:hAnsi="Angsana New"/>
          <w:szCs w:val="30"/>
        </w:rPr>
      </w:pPr>
      <w:r w:rsidRPr="00B97ADD">
        <w:rPr>
          <w:rFonts w:ascii="Angsana New" w:hAnsi="Angsana New" w:hint="cs"/>
          <w:szCs w:val="30"/>
          <w:cs/>
        </w:rPr>
        <w:t>จ่ายเงินปันผลจากกำไรสะสมที่ยังไม่จัดสรรในอัตราหุ้นละ 0.03 บาท เป็นจำนวนเงินไม่เกิน 4.8</w:t>
      </w:r>
      <w:r w:rsidRPr="00B97ADD">
        <w:rPr>
          <w:rFonts w:ascii="Angsana New" w:hAnsi="Angsana New"/>
          <w:szCs w:val="30"/>
        </w:rPr>
        <w:t xml:space="preserve"> </w:t>
      </w:r>
      <w:r w:rsidRPr="00B97ADD">
        <w:rPr>
          <w:rFonts w:ascii="Angsana New" w:hAnsi="Angsana New" w:hint="cs"/>
          <w:szCs w:val="30"/>
          <w:cs/>
        </w:rPr>
        <w:t xml:space="preserve">ล้านบาท </w:t>
      </w:r>
      <w:r w:rsidRPr="00B97ADD">
        <w:rPr>
          <w:rFonts w:ascii="Angsana New" w:hAnsi="Angsana New"/>
          <w:szCs w:val="30"/>
        </w:rPr>
        <w:t xml:space="preserve"> </w:t>
      </w:r>
      <w:r w:rsidRPr="00B97ADD">
        <w:rPr>
          <w:rFonts w:ascii="Angsana New" w:hAnsi="Angsana New" w:hint="cs"/>
          <w:szCs w:val="30"/>
          <w:cs/>
        </w:rPr>
        <w:t xml:space="preserve">ให้แก่ผู้ถือหุ้น </w:t>
      </w:r>
      <w:r w:rsidRPr="00B97ADD">
        <w:rPr>
          <w:rFonts w:ascii="Angsana New" w:hAnsi="Angsana New"/>
          <w:szCs w:val="30"/>
          <w:cs/>
        </w:rPr>
        <w:t>โดย</w:t>
      </w:r>
      <w:r w:rsidRPr="00B97ADD">
        <w:rPr>
          <w:rFonts w:ascii="Angsana New" w:hAnsi="Angsana New" w:hint="cs"/>
          <w:szCs w:val="30"/>
          <w:cs/>
        </w:rPr>
        <w:t>กำหนด</w:t>
      </w:r>
      <w:r w:rsidRPr="00B97ADD">
        <w:rPr>
          <w:rFonts w:ascii="Angsana New" w:hAnsi="Angsana New"/>
          <w:szCs w:val="30"/>
          <w:cs/>
        </w:rPr>
        <w:t>จ่ายเงินปันผล</w:t>
      </w:r>
      <w:r w:rsidRPr="00B97ADD">
        <w:rPr>
          <w:rFonts w:ascii="Angsana New" w:hAnsi="Angsana New" w:hint="cs"/>
          <w:szCs w:val="30"/>
          <w:cs/>
        </w:rPr>
        <w:t>ดังกล่าวใน</w:t>
      </w:r>
      <w:r w:rsidRPr="00B97ADD">
        <w:rPr>
          <w:rFonts w:ascii="Angsana New" w:hAnsi="Angsana New"/>
          <w:szCs w:val="30"/>
          <w:cs/>
        </w:rPr>
        <w:t>วันที่</w:t>
      </w:r>
      <w:r w:rsidRPr="00B97ADD">
        <w:rPr>
          <w:rFonts w:ascii="Angsana New" w:hAnsi="Angsana New" w:hint="cs"/>
          <w:szCs w:val="30"/>
          <w:cs/>
        </w:rPr>
        <w:t xml:space="preserve"> 2</w:t>
      </w:r>
      <w:r w:rsidRPr="00B97ADD">
        <w:rPr>
          <w:rFonts w:ascii="Angsana New" w:hAnsi="Angsana New"/>
          <w:szCs w:val="30"/>
        </w:rPr>
        <w:t>7</w:t>
      </w:r>
      <w:r w:rsidRPr="00B97ADD">
        <w:rPr>
          <w:rFonts w:ascii="Angsana New" w:hAnsi="Angsana New" w:hint="cs"/>
          <w:szCs w:val="30"/>
          <w:cs/>
        </w:rPr>
        <w:t xml:space="preserve"> พฤษภาคม</w:t>
      </w:r>
      <w:r w:rsidRPr="00B97ADD">
        <w:rPr>
          <w:rFonts w:ascii="Angsana New" w:hAnsi="Angsana New"/>
          <w:szCs w:val="30"/>
          <w:cs/>
        </w:rPr>
        <w:t xml:space="preserve"> </w:t>
      </w:r>
      <w:r w:rsidRPr="00B97ADD">
        <w:rPr>
          <w:rFonts w:ascii="Angsana New" w:hAnsi="Angsana New" w:hint="cs"/>
          <w:szCs w:val="30"/>
          <w:cs/>
        </w:rPr>
        <w:t>255</w:t>
      </w:r>
      <w:r w:rsidRPr="00B97ADD">
        <w:rPr>
          <w:rFonts w:ascii="Angsana New" w:hAnsi="Angsana New"/>
          <w:szCs w:val="30"/>
        </w:rPr>
        <w:t>9</w:t>
      </w:r>
    </w:p>
    <w:p w:rsidR="00884866" w:rsidRPr="005631EB" w:rsidRDefault="00884866" w:rsidP="00884866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467"/>
        </w:tabs>
        <w:ind w:left="709"/>
        <w:jc w:val="thaiDistribute"/>
        <w:rPr>
          <w:rFonts w:ascii="Angsana New" w:hAnsi="Angsana New"/>
          <w:sz w:val="16"/>
          <w:szCs w:val="16"/>
        </w:rPr>
      </w:pPr>
    </w:p>
    <w:p w:rsidR="00806126" w:rsidRDefault="00B97ADD" w:rsidP="00364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sz w:val="16"/>
          <w:szCs w:val="16"/>
        </w:rPr>
      </w:pPr>
      <w:r w:rsidRPr="00B97ADD">
        <w:rPr>
          <w:rFonts w:ascii="Angsana New" w:hAnsi="Angsana New" w:hint="cs"/>
          <w:sz w:val="30"/>
          <w:szCs w:val="30"/>
          <w:cs/>
        </w:rPr>
        <w:t>จากการที่ผู้ถือหุ้นมีมติให้จ่ายปันผ</w:t>
      </w:r>
      <w:r w:rsidR="00884866">
        <w:rPr>
          <w:rFonts w:ascii="Angsana New" w:hAnsi="Angsana New" w:hint="cs"/>
          <w:sz w:val="30"/>
          <w:szCs w:val="30"/>
          <w:cs/>
        </w:rPr>
        <w:t>ล</w:t>
      </w:r>
      <w:r w:rsidR="00266590">
        <w:rPr>
          <w:rFonts w:ascii="Angsana New" w:hAnsi="Angsana New" w:hint="cs"/>
          <w:sz w:val="30"/>
          <w:szCs w:val="30"/>
          <w:cs/>
        </w:rPr>
        <w:t>ตามที่กล่าวใน ข้อ ก)</w:t>
      </w:r>
      <w:r w:rsidR="00884866">
        <w:rPr>
          <w:rFonts w:ascii="Angsana New" w:hAnsi="Angsana New" w:hint="cs"/>
          <w:sz w:val="30"/>
          <w:szCs w:val="30"/>
          <w:cs/>
        </w:rPr>
        <w:t xml:space="preserve"> </w:t>
      </w:r>
      <w:r w:rsidRPr="00B97ADD">
        <w:rPr>
          <w:rFonts w:ascii="Angsana New" w:hAnsi="Angsana New" w:hint="cs"/>
          <w:sz w:val="30"/>
          <w:szCs w:val="30"/>
          <w:cs/>
        </w:rPr>
        <w:t xml:space="preserve">ซึ่งเข้าเงื่อนไขการปรับสิทธิของ </w:t>
      </w:r>
      <w:r w:rsidRPr="00B97ADD">
        <w:rPr>
          <w:rFonts w:ascii="Angsana New" w:hAnsi="Angsana New"/>
          <w:sz w:val="30"/>
          <w:szCs w:val="30"/>
        </w:rPr>
        <w:t>PPM-W1</w:t>
      </w:r>
      <w:r w:rsidRPr="00B97ADD">
        <w:rPr>
          <w:rFonts w:ascii="Angsana New" w:hAnsi="Angsana New" w:hint="cs"/>
          <w:sz w:val="30"/>
          <w:szCs w:val="30"/>
          <w:cs/>
        </w:rPr>
        <w:t xml:space="preserve"> ตามข้อกำหนดสิทธิเพื่อรักษาผลประโยชน์ของผู้ถือหุ้น </w:t>
      </w:r>
      <w:r w:rsidR="00F63759">
        <w:rPr>
          <w:rFonts w:ascii="Angsana New" w:hAnsi="Angsana New"/>
          <w:sz w:val="30"/>
          <w:szCs w:val="30"/>
        </w:rPr>
        <w:t>PPM-W1</w:t>
      </w:r>
      <w:r w:rsidR="005631EB">
        <w:rPr>
          <w:rFonts w:ascii="Angsana New" w:hAnsi="Angsana New" w:hint="cs"/>
          <w:sz w:val="30"/>
          <w:szCs w:val="30"/>
          <w:cs/>
        </w:rPr>
        <w:t xml:space="preserve"> </w:t>
      </w:r>
      <w:r w:rsidR="005631EB" w:rsidRPr="00B97ADD">
        <w:rPr>
          <w:rFonts w:ascii="Angsana New" w:hAnsi="Angsana New" w:hint="cs"/>
          <w:sz w:val="30"/>
          <w:szCs w:val="30"/>
          <w:cs/>
        </w:rPr>
        <w:t>เมื่อวันที่ 4 พฤษภาคม 2559</w:t>
      </w:r>
      <w:r w:rsidR="005631EB" w:rsidRPr="00B97ADD">
        <w:rPr>
          <w:rFonts w:ascii="Angsana New" w:hAnsi="Angsana New"/>
          <w:sz w:val="30"/>
          <w:szCs w:val="30"/>
        </w:rPr>
        <w:t xml:space="preserve"> </w:t>
      </w:r>
      <w:r w:rsidR="005631EB" w:rsidRPr="00B97ADD">
        <w:rPr>
          <w:rFonts w:ascii="Angsana New" w:hAnsi="Angsana New" w:hint="cs"/>
          <w:sz w:val="30"/>
          <w:szCs w:val="30"/>
          <w:cs/>
        </w:rPr>
        <w:t>บริษัททำการปรับราคาใช้สิทธิและอัตราการใช้สิทธิ</w:t>
      </w:r>
      <w:r w:rsidR="005631EB">
        <w:rPr>
          <w:rFonts w:ascii="Angsana New" w:hAnsi="Angsana New" w:hint="cs"/>
          <w:sz w:val="30"/>
          <w:szCs w:val="30"/>
          <w:cs/>
        </w:rPr>
        <w:t xml:space="preserve">ของ </w:t>
      </w:r>
      <w:r w:rsidR="005631EB">
        <w:rPr>
          <w:rFonts w:ascii="Angsana New" w:hAnsi="Angsana New"/>
          <w:sz w:val="30"/>
          <w:szCs w:val="30"/>
        </w:rPr>
        <w:t xml:space="preserve">PPM-W1 </w:t>
      </w:r>
      <w:r w:rsidR="005631EB">
        <w:rPr>
          <w:rFonts w:ascii="Angsana New" w:hAnsi="Angsana New" w:hint="cs"/>
          <w:sz w:val="30"/>
          <w:szCs w:val="30"/>
          <w:cs/>
        </w:rPr>
        <w:t>ที่ยังไม่ใช้สิทธิ</w:t>
      </w:r>
      <w:r w:rsidRPr="00B97ADD">
        <w:rPr>
          <w:rFonts w:ascii="Angsana New" w:hAnsi="Angsana New" w:hint="cs"/>
          <w:sz w:val="30"/>
          <w:szCs w:val="30"/>
          <w:cs/>
        </w:rPr>
        <w:t>โดยมีรายละเอียดดังนี้</w:t>
      </w:r>
    </w:p>
    <w:p w:rsidR="00806126" w:rsidRPr="00B97ADD" w:rsidRDefault="00806126" w:rsidP="00B97ADD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97" w:type="dxa"/>
        <w:tblInd w:w="534" w:type="dxa"/>
        <w:tblLook w:val="04A0"/>
      </w:tblPr>
      <w:tblGrid>
        <w:gridCol w:w="1559"/>
        <w:gridCol w:w="256"/>
        <w:gridCol w:w="3571"/>
        <w:gridCol w:w="275"/>
        <w:gridCol w:w="3836"/>
      </w:tblGrid>
      <w:tr w:rsidR="00B97ADD" w:rsidRPr="00B97ADD" w:rsidTr="00BE3864">
        <w:tc>
          <w:tcPr>
            <w:tcW w:w="1559" w:type="dxa"/>
            <w:tcBorders>
              <w:bottom w:val="single" w:sz="4" w:space="0" w:color="auto"/>
            </w:tcBorders>
          </w:tcPr>
          <w:p w:rsidR="00B97ADD" w:rsidRPr="00B97ADD" w:rsidRDefault="00B97ADD" w:rsidP="00BE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256" w:type="dxa"/>
          </w:tcPr>
          <w:p w:rsidR="00B97ADD" w:rsidRPr="00B97ADD" w:rsidRDefault="00B97ADD" w:rsidP="008F0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1" w:type="dxa"/>
            <w:tcBorders>
              <w:bottom w:val="single" w:sz="4" w:space="0" w:color="auto"/>
            </w:tcBorders>
          </w:tcPr>
          <w:p w:rsidR="00B97ADD" w:rsidRPr="00B97ADD" w:rsidRDefault="00B97ADD" w:rsidP="00BE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>สิทธิเดิม</w:t>
            </w:r>
          </w:p>
        </w:tc>
        <w:tc>
          <w:tcPr>
            <w:tcW w:w="275" w:type="dxa"/>
          </w:tcPr>
          <w:p w:rsidR="00B97ADD" w:rsidRPr="00B97ADD" w:rsidRDefault="00B97ADD" w:rsidP="008F0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36" w:type="dxa"/>
            <w:tcBorders>
              <w:bottom w:val="single" w:sz="4" w:space="0" w:color="auto"/>
            </w:tcBorders>
          </w:tcPr>
          <w:p w:rsidR="00B97ADD" w:rsidRPr="00B97ADD" w:rsidRDefault="00B97ADD" w:rsidP="00BE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>สิทธิใหม่หลังการเปลี่ยนแปลง</w:t>
            </w:r>
          </w:p>
        </w:tc>
      </w:tr>
      <w:tr w:rsidR="00B97ADD" w:rsidRPr="00B97ADD" w:rsidTr="00BE3864">
        <w:tc>
          <w:tcPr>
            <w:tcW w:w="1559" w:type="dxa"/>
            <w:tcBorders>
              <w:top w:val="single" w:sz="4" w:space="0" w:color="auto"/>
            </w:tcBorders>
          </w:tcPr>
          <w:p w:rsidR="00B97ADD" w:rsidRPr="00B97ADD" w:rsidRDefault="00B97ADD" w:rsidP="00BE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>ราคาใช้สิทธิ</w:t>
            </w:r>
          </w:p>
        </w:tc>
        <w:tc>
          <w:tcPr>
            <w:tcW w:w="256" w:type="dxa"/>
          </w:tcPr>
          <w:p w:rsidR="00B97ADD" w:rsidRPr="00B97ADD" w:rsidRDefault="00B97ADD" w:rsidP="008F0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1" w:type="dxa"/>
            <w:tcBorders>
              <w:top w:val="single" w:sz="4" w:space="0" w:color="auto"/>
            </w:tcBorders>
          </w:tcPr>
          <w:p w:rsidR="00B97ADD" w:rsidRPr="00B97ADD" w:rsidRDefault="00B97ADD" w:rsidP="00BE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7ADD">
              <w:rPr>
                <w:rFonts w:ascii="Angsana New" w:hAnsi="Angsana New"/>
                <w:sz w:val="30"/>
                <w:szCs w:val="30"/>
              </w:rPr>
              <w:t>7</w:t>
            </w: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 xml:space="preserve"> บาทต่อหุ้น</w:t>
            </w:r>
          </w:p>
        </w:tc>
        <w:tc>
          <w:tcPr>
            <w:tcW w:w="275" w:type="dxa"/>
          </w:tcPr>
          <w:p w:rsidR="00B97ADD" w:rsidRPr="00B97ADD" w:rsidRDefault="00B97ADD" w:rsidP="008F0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36" w:type="dxa"/>
            <w:tcBorders>
              <w:top w:val="single" w:sz="4" w:space="0" w:color="auto"/>
            </w:tcBorders>
          </w:tcPr>
          <w:p w:rsidR="00B97ADD" w:rsidRPr="00B97ADD" w:rsidRDefault="00B97ADD" w:rsidP="00BE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7ADD">
              <w:rPr>
                <w:rFonts w:ascii="Angsana New" w:hAnsi="Angsana New"/>
                <w:sz w:val="30"/>
                <w:szCs w:val="30"/>
              </w:rPr>
              <w:t>6.954</w:t>
            </w: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 xml:space="preserve"> บาทต่อหุ้น</w:t>
            </w:r>
          </w:p>
        </w:tc>
      </w:tr>
      <w:tr w:rsidR="00B97ADD" w:rsidRPr="000A2475" w:rsidTr="00BE3864">
        <w:tc>
          <w:tcPr>
            <w:tcW w:w="1559" w:type="dxa"/>
          </w:tcPr>
          <w:p w:rsidR="00B97ADD" w:rsidRPr="00B97ADD" w:rsidRDefault="00B97ADD" w:rsidP="00BE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256" w:type="dxa"/>
          </w:tcPr>
          <w:p w:rsidR="00B97ADD" w:rsidRPr="00B97ADD" w:rsidRDefault="00B97ADD" w:rsidP="008F0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1" w:type="dxa"/>
          </w:tcPr>
          <w:p w:rsidR="00B97ADD" w:rsidRPr="00B97ADD" w:rsidRDefault="00B97ADD" w:rsidP="00BE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7ADD">
              <w:rPr>
                <w:rFonts w:ascii="Angsana New" w:hAnsi="Angsana New"/>
                <w:sz w:val="30"/>
                <w:szCs w:val="30"/>
              </w:rPr>
              <w:t>1</w:t>
            </w: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 xml:space="preserve"> หุ้นสามัญ ต่อ </w:t>
            </w:r>
            <w:r w:rsidRPr="00B97ADD">
              <w:rPr>
                <w:rFonts w:ascii="Angsana New" w:hAnsi="Angsana New"/>
                <w:sz w:val="30"/>
                <w:szCs w:val="30"/>
              </w:rPr>
              <w:t>1</w:t>
            </w: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 xml:space="preserve"> หน่วยใบสำคัญแสดงสิทธิ</w:t>
            </w:r>
          </w:p>
        </w:tc>
        <w:tc>
          <w:tcPr>
            <w:tcW w:w="275" w:type="dxa"/>
          </w:tcPr>
          <w:p w:rsidR="00B97ADD" w:rsidRPr="00B97ADD" w:rsidRDefault="00B97ADD" w:rsidP="008F0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36" w:type="dxa"/>
          </w:tcPr>
          <w:p w:rsidR="00B97ADD" w:rsidRPr="000A2475" w:rsidRDefault="00B97ADD" w:rsidP="00BE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7ADD">
              <w:rPr>
                <w:rFonts w:ascii="Angsana New" w:hAnsi="Angsana New"/>
                <w:sz w:val="30"/>
                <w:szCs w:val="30"/>
              </w:rPr>
              <w:t xml:space="preserve">1.007 </w:t>
            </w: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>หุ้นสามัญ ต่อ 1 หน่วยใบสำคัญแสดงสิทธิ</w:t>
            </w:r>
          </w:p>
        </w:tc>
      </w:tr>
    </w:tbl>
    <w:p w:rsidR="00BE3864" w:rsidRDefault="00BE3864" w:rsidP="00BE3864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467"/>
        </w:tabs>
        <w:ind w:left="426"/>
        <w:jc w:val="thaiDistribute"/>
        <w:rPr>
          <w:rFonts w:ascii="Angsana New" w:hAnsi="Angsana New"/>
          <w:szCs w:val="30"/>
        </w:rPr>
      </w:pPr>
    </w:p>
    <w:p w:rsidR="00B97ADD" w:rsidRPr="00B97ADD" w:rsidRDefault="00B97ADD" w:rsidP="00F63759">
      <w:pPr>
        <w:pStyle w:val="NoSpacing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467"/>
        </w:tabs>
        <w:ind w:left="426" w:hanging="426"/>
        <w:jc w:val="thaiDistribute"/>
        <w:rPr>
          <w:rFonts w:ascii="Angsana New" w:hAnsi="Angsana New"/>
          <w:szCs w:val="30"/>
        </w:rPr>
      </w:pPr>
      <w:r w:rsidRPr="00B97ADD">
        <w:rPr>
          <w:rFonts w:ascii="Angsana New" w:hAnsi="Angsana New" w:hint="cs"/>
          <w:szCs w:val="30"/>
          <w:cs/>
        </w:rPr>
        <w:t>เปลี่ยนแปลงมูลค่าหุ้นที่ตราไว้ของบริษัทจาก 1 บาทต่อหุ้น</w:t>
      </w:r>
      <w:r w:rsidRPr="00B97ADD">
        <w:rPr>
          <w:rFonts w:ascii="Angsana New" w:hAnsi="Angsana New"/>
          <w:szCs w:val="30"/>
        </w:rPr>
        <w:t xml:space="preserve"> </w:t>
      </w:r>
      <w:r w:rsidRPr="00B97ADD">
        <w:rPr>
          <w:rFonts w:ascii="Angsana New" w:hAnsi="Angsana New" w:hint="cs"/>
          <w:szCs w:val="30"/>
          <w:cs/>
        </w:rPr>
        <w:t>เป็น 0.50 บาทต่อหุ้น</w:t>
      </w:r>
      <w:r w:rsidR="009F51D3">
        <w:rPr>
          <w:rFonts w:ascii="Angsana New" w:hAnsi="Angsana New" w:hint="cs"/>
          <w:szCs w:val="30"/>
          <w:cs/>
        </w:rPr>
        <w:t xml:space="preserve"> </w:t>
      </w:r>
      <w:r w:rsidR="009F51D3" w:rsidRPr="002C1670">
        <w:rPr>
          <w:rFonts w:ascii="Angsana New" w:hAnsi="Angsana New" w:hint="cs"/>
          <w:szCs w:val="30"/>
          <w:cs/>
        </w:rPr>
        <w:t>และรับทราบการปรับสิทธิของใบสำคัญแสดงสิทธิที่จะ</w:t>
      </w:r>
      <w:r w:rsidR="009F51D3">
        <w:rPr>
          <w:rFonts w:ascii="Angsana New" w:hAnsi="Angsana New" w:hint="cs"/>
          <w:szCs w:val="30"/>
          <w:cs/>
        </w:rPr>
        <w:t xml:space="preserve">ซื้อหุ้นสามัญของบริษัทครั้งที่ </w:t>
      </w:r>
      <w:r w:rsidR="009F51D3">
        <w:rPr>
          <w:rFonts w:ascii="Angsana New" w:hAnsi="Angsana New"/>
          <w:szCs w:val="30"/>
        </w:rPr>
        <w:t>1</w:t>
      </w:r>
      <w:r w:rsidR="009F51D3" w:rsidRPr="002C1670">
        <w:rPr>
          <w:rFonts w:ascii="Angsana New" w:hAnsi="Angsana New" w:hint="cs"/>
          <w:szCs w:val="30"/>
          <w:cs/>
        </w:rPr>
        <w:t xml:space="preserve"> (</w:t>
      </w:r>
      <w:r w:rsidR="009F51D3">
        <w:rPr>
          <w:rFonts w:ascii="Angsana New" w:hAnsi="Angsana New"/>
          <w:szCs w:val="30"/>
        </w:rPr>
        <w:t>PPM-W1</w:t>
      </w:r>
      <w:r w:rsidR="009F51D3" w:rsidRPr="002C1670">
        <w:rPr>
          <w:rFonts w:ascii="Angsana New" w:hAnsi="Angsana New"/>
          <w:szCs w:val="30"/>
        </w:rPr>
        <w:t>)</w:t>
      </w:r>
      <w:r w:rsidR="00806126">
        <w:rPr>
          <w:rFonts w:ascii="Angsana New" w:hAnsi="Angsana New" w:hint="cs"/>
          <w:szCs w:val="30"/>
          <w:cs/>
        </w:rPr>
        <w:t xml:space="preserve"> ที่ยังไม่ได้ใช้สิทธิ</w:t>
      </w:r>
      <w:r w:rsidRPr="00B97ADD">
        <w:rPr>
          <w:rFonts w:ascii="Angsana New" w:hAnsi="Angsana New" w:hint="cs"/>
          <w:szCs w:val="30"/>
          <w:cs/>
        </w:rPr>
        <w:t xml:space="preserve"> และแก้ไขเพิ่มเติมหนังสือบริคณห์สนธิเพื่อให้สอดคล้องกับการเป</w:t>
      </w:r>
      <w:r w:rsidR="00884866">
        <w:rPr>
          <w:rFonts w:ascii="Angsana New" w:hAnsi="Angsana New" w:hint="cs"/>
          <w:szCs w:val="30"/>
          <w:cs/>
        </w:rPr>
        <w:t xml:space="preserve">ลี่ยนแปลงมูลค่าหุ้นที่ตราไว้ </w:t>
      </w:r>
    </w:p>
    <w:p w:rsidR="00B97ADD" w:rsidRPr="00B97ADD" w:rsidRDefault="00B97ADD" w:rsidP="00B97ADD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467"/>
        </w:tabs>
        <w:ind w:left="1080"/>
        <w:jc w:val="thaiDistribute"/>
        <w:rPr>
          <w:rFonts w:ascii="Angsana New" w:hAnsi="Angsana New"/>
          <w:sz w:val="16"/>
          <w:szCs w:val="16"/>
        </w:rPr>
      </w:pPr>
    </w:p>
    <w:p w:rsidR="00C06A2C" w:rsidRDefault="00884866" w:rsidP="000B6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  <w:r w:rsidRPr="00884866">
        <w:rPr>
          <w:rFonts w:ascii="Angsana New" w:hAnsi="Angsana New" w:hint="cs"/>
          <w:sz w:val="30"/>
          <w:szCs w:val="30"/>
          <w:cs/>
        </w:rPr>
        <w:lastRenderedPageBreak/>
        <w:t>บริษัทจดทะเบียนเปลี่ยนแปลงมูลค่าหุ้นที่ตราไว้กั</w:t>
      </w:r>
      <w:r w:rsidR="009F51D3">
        <w:rPr>
          <w:rFonts w:ascii="Angsana New" w:hAnsi="Angsana New" w:hint="cs"/>
          <w:sz w:val="30"/>
          <w:szCs w:val="30"/>
          <w:cs/>
        </w:rPr>
        <w:t xml:space="preserve">บกระทรวงพาณิชย์แล้วเมื่อวันที่ </w:t>
      </w:r>
      <w:r w:rsidR="009F51D3">
        <w:rPr>
          <w:rFonts w:ascii="Angsana New" w:hAnsi="Angsana New"/>
          <w:sz w:val="30"/>
          <w:szCs w:val="30"/>
        </w:rPr>
        <w:t>27</w:t>
      </w:r>
      <w:r w:rsidR="009F51D3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5631EB">
        <w:rPr>
          <w:rFonts w:ascii="Angsana New" w:hAnsi="Angsana New" w:hint="cs"/>
          <w:sz w:val="30"/>
          <w:szCs w:val="30"/>
          <w:cs/>
        </w:rPr>
        <w:t>255</w:t>
      </w:r>
      <w:r w:rsidR="005631EB">
        <w:rPr>
          <w:rFonts w:ascii="Angsana New" w:hAnsi="Angsana New"/>
          <w:sz w:val="30"/>
          <w:szCs w:val="30"/>
        </w:rPr>
        <w:t>9</w:t>
      </w:r>
      <w:r w:rsidR="00806126">
        <w:rPr>
          <w:rFonts w:ascii="Angsana New" w:hAnsi="Angsana New" w:hint="cs"/>
          <w:sz w:val="30"/>
          <w:szCs w:val="30"/>
          <w:cs/>
        </w:rPr>
        <w:t xml:space="preserve"> เมื่อวันที่ 2 มิถุนายน 2559 บริษัท</w:t>
      </w:r>
      <w:r w:rsidR="005631EB" w:rsidRPr="00884866">
        <w:rPr>
          <w:rFonts w:ascii="Angsana New" w:hAnsi="Angsana New" w:hint="cs"/>
          <w:sz w:val="30"/>
          <w:szCs w:val="30"/>
          <w:cs/>
        </w:rPr>
        <w:t xml:space="preserve">แจ้งการปรับสิทธิ </w:t>
      </w:r>
      <w:r w:rsidR="005631EB">
        <w:rPr>
          <w:rFonts w:ascii="Angsana New" w:hAnsi="Angsana New" w:hint="cs"/>
          <w:sz w:val="30"/>
          <w:szCs w:val="30"/>
        </w:rPr>
        <w:t>PPM</w:t>
      </w:r>
      <w:r w:rsidR="009F51D3">
        <w:rPr>
          <w:rFonts w:ascii="Angsana New" w:hAnsi="Angsana New"/>
          <w:sz w:val="30"/>
          <w:szCs w:val="30"/>
        </w:rPr>
        <w:t>-W1</w:t>
      </w:r>
      <w:r w:rsidRPr="00884866">
        <w:rPr>
          <w:rFonts w:ascii="Angsana New" w:hAnsi="Angsana New"/>
          <w:sz w:val="30"/>
          <w:szCs w:val="30"/>
        </w:rPr>
        <w:t xml:space="preserve"> </w:t>
      </w:r>
      <w:r w:rsidRPr="00884866">
        <w:rPr>
          <w:rFonts w:ascii="Angsana New" w:hAnsi="Angsana New" w:hint="cs"/>
          <w:sz w:val="30"/>
          <w:szCs w:val="30"/>
          <w:cs/>
        </w:rPr>
        <w:t>โดยมีรายละเอียดดังนี้</w:t>
      </w:r>
    </w:p>
    <w:p w:rsidR="004C7F2D" w:rsidRPr="004C7F2D" w:rsidRDefault="004C7F2D" w:rsidP="000B6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16"/>
          <w:szCs w:val="16"/>
        </w:rPr>
      </w:pPr>
    </w:p>
    <w:tbl>
      <w:tblPr>
        <w:tblW w:w="9780" w:type="dxa"/>
        <w:tblInd w:w="534" w:type="dxa"/>
        <w:tblLook w:val="04A0"/>
      </w:tblPr>
      <w:tblGrid>
        <w:gridCol w:w="1559"/>
        <w:gridCol w:w="256"/>
        <w:gridCol w:w="3855"/>
        <w:gridCol w:w="275"/>
        <w:gridCol w:w="3835"/>
      </w:tblGrid>
      <w:tr w:rsidR="004C7F2D" w:rsidRPr="00B97ADD" w:rsidTr="004C7F2D">
        <w:tc>
          <w:tcPr>
            <w:tcW w:w="1559" w:type="dxa"/>
            <w:tcBorders>
              <w:bottom w:val="single" w:sz="4" w:space="0" w:color="auto"/>
            </w:tcBorders>
          </w:tcPr>
          <w:p w:rsidR="004C7F2D" w:rsidRPr="00B97ADD" w:rsidRDefault="004C7F2D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256" w:type="dxa"/>
          </w:tcPr>
          <w:p w:rsidR="004C7F2D" w:rsidRPr="00B97ADD" w:rsidRDefault="004C7F2D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55" w:type="dxa"/>
            <w:tcBorders>
              <w:bottom w:val="single" w:sz="4" w:space="0" w:color="auto"/>
            </w:tcBorders>
          </w:tcPr>
          <w:p w:rsidR="004C7F2D" w:rsidRPr="00B97ADD" w:rsidRDefault="004C7F2D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>สิทธิเดิม</w:t>
            </w:r>
          </w:p>
        </w:tc>
        <w:tc>
          <w:tcPr>
            <w:tcW w:w="275" w:type="dxa"/>
          </w:tcPr>
          <w:p w:rsidR="004C7F2D" w:rsidRPr="00B97ADD" w:rsidRDefault="004C7F2D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35" w:type="dxa"/>
            <w:tcBorders>
              <w:bottom w:val="single" w:sz="4" w:space="0" w:color="auto"/>
            </w:tcBorders>
          </w:tcPr>
          <w:p w:rsidR="004C7F2D" w:rsidRPr="00B97ADD" w:rsidRDefault="004C7F2D" w:rsidP="004C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>สิทธิใหม่หลังการเปลี่ยนแปลง</w:t>
            </w:r>
          </w:p>
        </w:tc>
      </w:tr>
      <w:tr w:rsidR="004C7F2D" w:rsidRPr="00B97ADD" w:rsidTr="004C7F2D">
        <w:tc>
          <w:tcPr>
            <w:tcW w:w="1559" w:type="dxa"/>
            <w:tcBorders>
              <w:top w:val="single" w:sz="4" w:space="0" w:color="auto"/>
            </w:tcBorders>
          </w:tcPr>
          <w:p w:rsidR="004C7F2D" w:rsidRPr="00B97ADD" w:rsidRDefault="004C7F2D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>ราคาใช้สิทธิ</w:t>
            </w:r>
          </w:p>
        </w:tc>
        <w:tc>
          <w:tcPr>
            <w:tcW w:w="256" w:type="dxa"/>
          </w:tcPr>
          <w:p w:rsidR="004C7F2D" w:rsidRPr="00B97ADD" w:rsidRDefault="004C7F2D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55" w:type="dxa"/>
            <w:tcBorders>
              <w:top w:val="single" w:sz="4" w:space="0" w:color="auto"/>
            </w:tcBorders>
          </w:tcPr>
          <w:p w:rsidR="004C7F2D" w:rsidRPr="00B97ADD" w:rsidRDefault="004C7F2D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7ADD">
              <w:rPr>
                <w:rFonts w:ascii="Angsana New" w:hAnsi="Angsana New"/>
                <w:sz w:val="30"/>
                <w:szCs w:val="30"/>
              </w:rPr>
              <w:t>6.954</w:t>
            </w: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 xml:space="preserve"> บาทต่อหุ้น</w:t>
            </w:r>
          </w:p>
        </w:tc>
        <w:tc>
          <w:tcPr>
            <w:tcW w:w="275" w:type="dxa"/>
          </w:tcPr>
          <w:p w:rsidR="004C7F2D" w:rsidRPr="00B97ADD" w:rsidRDefault="004C7F2D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35" w:type="dxa"/>
            <w:tcBorders>
              <w:top w:val="single" w:sz="4" w:space="0" w:color="auto"/>
            </w:tcBorders>
          </w:tcPr>
          <w:p w:rsidR="004C7F2D" w:rsidRPr="00B97ADD" w:rsidRDefault="004C7F2D" w:rsidP="004C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3.477</w:t>
            </w: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 xml:space="preserve"> บาทต่อหุ้น</w:t>
            </w:r>
          </w:p>
        </w:tc>
      </w:tr>
      <w:tr w:rsidR="004C7F2D" w:rsidRPr="000A2475" w:rsidTr="004C7F2D">
        <w:tc>
          <w:tcPr>
            <w:tcW w:w="1559" w:type="dxa"/>
          </w:tcPr>
          <w:p w:rsidR="004C7F2D" w:rsidRPr="00B97ADD" w:rsidRDefault="004C7F2D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256" w:type="dxa"/>
          </w:tcPr>
          <w:p w:rsidR="004C7F2D" w:rsidRPr="00B97ADD" w:rsidRDefault="004C7F2D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55" w:type="dxa"/>
          </w:tcPr>
          <w:p w:rsidR="004C7F2D" w:rsidRPr="000A2475" w:rsidRDefault="004C7F2D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7ADD">
              <w:rPr>
                <w:rFonts w:ascii="Angsana New" w:hAnsi="Angsana New"/>
                <w:sz w:val="30"/>
                <w:szCs w:val="30"/>
              </w:rPr>
              <w:t xml:space="preserve">1.007 </w:t>
            </w: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>หุ้นสามัญ ต่อ 1 หน่วยใบสำคัญแสดงสิทธิ</w:t>
            </w:r>
          </w:p>
        </w:tc>
        <w:tc>
          <w:tcPr>
            <w:tcW w:w="275" w:type="dxa"/>
          </w:tcPr>
          <w:p w:rsidR="004C7F2D" w:rsidRPr="00B97ADD" w:rsidRDefault="004C7F2D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35" w:type="dxa"/>
          </w:tcPr>
          <w:p w:rsidR="004C7F2D" w:rsidRPr="000A2475" w:rsidRDefault="004C7F2D" w:rsidP="004C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0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2.014</w:t>
            </w:r>
            <w:r w:rsidRPr="00B97AD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>หุ้นสามัญ ต่อ 1 หน่วยใบสำคัญแสดงสิทธิ</w:t>
            </w:r>
          </w:p>
        </w:tc>
      </w:tr>
    </w:tbl>
    <w:p w:rsidR="004C7F2D" w:rsidRDefault="004C7F2D" w:rsidP="000B6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</w:p>
    <w:p w:rsidR="00DC645B" w:rsidRDefault="00DC645B" w:rsidP="00DC64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97ADD">
        <w:rPr>
          <w:rFonts w:ascii="Angsana New" w:hAnsi="Angsana New"/>
          <w:sz w:val="30"/>
          <w:szCs w:val="30"/>
          <w:cs/>
        </w:rPr>
        <w:t>ในการประชุม</w:t>
      </w:r>
      <w:r>
        <w:rPr>
          <w:rFonts w:ascii="Angsana New" w:hAnsi="Angsana New" w:hint="cs"/>
          <w:sz w:val="30"/>
          <w:szCs w:val="30"/>
          <w:cs/>
        </w:rPr>
        <w:t>วิ</w:t>
      </w:r>
      <w:r w:rsidRPr="00B97ADD">
        <w:rPr>
          <w:rFonts w:ascii="Angsana New" w:hAnsi="Angsana New" w:hint="cs"/>
          <w:sz w:val="30"/>
          <w:szCs w:val="30"/>
          <w:cs/>
        </w:rPr>
        <w:t>สามัญ</w:t>
      </w:r>
      <w:r w:rsidRPr="00B97ADD">
        <w:rPr>
          <w:rFonts w:ascii="Angsana New" w:hAnsi="Angsana New"/>
          <w:sz w:val="30"/>
          <w:szCs w:val="30"/>
          <w:cs/>
        </w:rPr>
        <w:t>ผู้ถือหุ้น</w:t>
      </w:r>
      <w:r>
        <w:rPr>
          <w:rFonts w:ascii="Angsana New" w:hAnsi="Angsana New" w:hint="cs"/>
          <w:sz w:val="30"/>
          <w:szCs w:val="30"/>
          <w:cs/>
        </w:rPr>
        <w:t xml:space="preserve"> ครั้งที่ 1/2559 </w:t>
      </w:r>
      <w:r w:rsidRPr="00B97ADD">
        <w:rPr>
          <w:rFonts w:ascii="Angsana New" w:hAnsi="Angsana New"/>
          <w:sz w:val="30"/>
          <w:szCs w:val="30"/>
          <w:cs/>
        </w:rPr>
        <w:t>เมื่อ</w:t>
      </w:r>
      <w:r w:rsidRPr="00B97ADD">
        <w:rPr>
          <w:rFonts w:ascii="Angsana New" w:hAnsi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 w:hint="cs"/>
          <w:sz w:val="30"/>
          <w:szCs w:val="30"/>
          <w:cs/>
        </w:rPr>
        <w:t>16</w:t>
      </w:r>
      <w:r w:rsidRPr="00B97ADD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 w:rsidRPr="00B97ADD">
        <w:rPr>
          <w:rFonts w:ascii="Angsana New" w:hAnsi="Angsana New"/>
          <w:sz w:val="30"/>
          <w:szCs w:val="30"/>
          <w:cs/>
        </w:rPr>
        <w:t xml:space="preserve"> 255</w:t>
      </w:r>
      <w:r w:rsidRPr="00B97ADD">
        <w:rPr>
          <w:rFonts w:ascii="Angsana New" w:hAnsi="Angsana New" w:hint="cs"/>
          <w:sz w:val="30"/>
          <w:szCs w:val="30"/>
          <w:cs/>
        </w:rPr>
        <w:t xml:space="preserve">9 </w:t>
      </w:r>
      <w:r w:rsidRPr="00B97ADD">
        <w:rPr>
          <w:rFonts w:ascii="Angsana New" w:hAnsi="Angsana New"/>
          <w:sz w:val="30"/>
          <w:szCs w:val="30"/>
          <w:cs/>
        </w:rPr>
        <w:t>ผู้ถือหุ้นมีมติอนุมัติเรื่องดังต่อไปนี้</w:t>
      </w:r>
    </w:p>
    <w:p w:rsidR="00DC645B" w:rsidRPr="008B79DC" w:rsidRDefault="00DC645B" w:rsidP="00DC64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DC645B" w:rsidRPr="00AE6CFB" w:rsidRDefault="00DC645B" w:rsidP="00DC645B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ก)</w:t>
      </w:r>
      <w:r>
        <w:rPr>
          <w:rFonts w:ascii="Angsana New" w:hAnsi="Angsana New" w:hint="cs"/>
          <w:szCs w:val="30"/>
          <w:cs/>
        </w:rPr>
        <w:tab/>
      </w:r>
      <w:r w:rsidRPr="00AE6CFB">
        <w:rPr>
          <w:rFonts w:ascii="Angsana New" w:hAnsi="Angsana New" w:hint="cs"/>
          <w:szCs w:val="30"/>
          <w:cs/>
        </w:rPr>
        <w:t>ลดทุนจดทะเบียน</w:t>
      </w:r>
      <w:r>
        <w:rPr>
          <w:rFonts w:ascii="Angsana New" w:hAnsi="Angsana New" w:hint="cs"/>
          <w:szCs w:val="30"/>
          <w:cs/>
        </w:rPr>
        <w:t>ที่ยังไม่ได้</w:t>
      </w:r>
      <w:r w:rsidRPr="006221BD">
        <w:rPr>
          <w:rFonts w:ascii="Angsana New" w:hAnsi="Angsana New" w:hint="cs"/>
          <w:szCs w:val="30"/>
          <w:cs/>
        </w:rPr>
        <w:t>จัดสรรจำนวน 56 หุ้น มูลค่าหุ้นละ 0.50 บาท เป็นจำนวนเงิน 28 บาท ซึ่งเป็นหุ้น</w:t>
      </w:r>
      <w:r w:rsidRPr="00AE6CFB">
        <w:rPr>
          <w:rFonts w:ascii="Angsana New" w:hAnsi="Angsana New" w:hint="cs"/>
          <w:szCs w:val="30"/>
          <w:cs/>
        </w:rPr>
        <w:t xml:space="preserve">สามัญส่วนที่เหลือจากการจัดสรรใบสำคัญแสดงสิทธิที่จะซื้อหุ้นสามัญของบริษัทครั้งที่ </w:t>
      </w:r>
      <w:r>
        <w:rPr>
          <w:rFonts w:ascii="Angsana New" w:hAnsi="Angsana New" w:hint="cs"/>
          <w:szCs w:val="30"/>
          <w:cs/>
        </w:rPr>
        <w:t>1</w:t>
      </w:r>
      <w:r w:rsidRPr="00AE6CFB">
        <w:rPr>
          <w:rFonts w:ascii="Angsana New" w:hAnsi="Angsana New" w:hint="cs"/>
          <w:szCs w:val="30"/>
          <w:cs/>
        </w:rPr>
        <w:t xml:space="preserve"> (</w:t>
      </w:r>
      <w:r w:rsidRPr="00AE6CFB">
        <w:rPr>
          <w:rFonts w:ascii="Angsana New" w:hAnsi="Angsana New"/>
          <w:szCs w:val="30"/>
        </w:rPr>
        <w:t>P</w:t>
      </w:r>
      <w:r>
        <w:rPr>
          <w:rFonts w:ascii="Angsana New" w:hAnsi="Angsana New"/>
          <w:szCs w:val="30"/>
        </w:rPr>
        <w:t>PM-W1</w:t>
      </w:r>
      <w:r w:rsidRPr="00AE6CFB">
        <w:rPr>
          <w:rFonts w:ascii="Angsana New" w:hAnsi="Angsana New"/>
          <w:szCs w:val="30"/>
        </w:rPr>
        <w:t xml:space="preserve">) </w:t>
      </w:r>
      <w:r w:rsidRPr="00AE6CFB">
        <w:rPr>
          <w:rFonts w:ascii="Angsana New" w:hAnsi="Angsana New"/>
          <w:szCs w:val="30"/>
          <w:cs/>
        </w:rPr>
        <w:t>ทำให้ทุนจดทะเบียนลดลงจาก</w:t>
      </w:r>
      <w:r>
        <w:rPr>
          <w:rFonts w:ascii="Angsana New" w:hAnsi="Angsana New" w:hint="cs"/>
          <w:szCs w:val="30"/>
          <w:cs/>
        </w:rPr>
        <w:t xml:space="preserve"> </w:t>
      </w:r>
      <w:r>
        <w:rPr>
          <w:rFonts w:ascii="Angsana New" w:hAnsi="Angsana New"/>
          <w:szCs w:val="30"/>
        </w:rPr>
        <w:t>240,000,000</w:t>
      </w:r>
      <w:r w:rsidRPr="00AE6CFB">
        <w:rPr>
          <w:rFonts w:ascii="Angsana New" w:hAnsi="Angsana New"/>
          <w:szCs w:val="30"/>
        </w:rPr>
        <w:t xml:space="preserve"> </w:t>
      </w:r>
      <w:r w:rsidRPr="00AE6CFB">
        <w:rPr>
          <w:rFonts w:ascii="Angsana New" w:hAnsi="Angsana New" w:hint="cs"/>
          <w:szCs w:val="30"/>
          <w:cs/>
        </w:rPr>
        <w:t xml:space="preserve">บาท </w:t>
      </w:r>
      <w:r w:rsidRPr="00AE6CFB">
        <w:rPr>
          <w:rFonts w:ascii="Angsana New" w:hAnsi="Angsana New"/>
          <w:szCs w:val="30"/>
          <w:cs/>
        </w:rPr>
        <w:t xml:space="preserve">(แบ่งออกเป็นหุ้นสามัญจำนวน </w:t>
      </w:r>
      <w:r>
        <w:rPr>
          <w:rFonts w:ascii="Angsana New" w:hAnsi="Angsana New" w:hint="cs"/>
          <w:szCs w:val="30"/>
          <w:cs/>
        </w:rPr>
        <w:t>480</w:t>
      </w:r>
      <w:r>
        <w:rPr>
          <w:rFonts w:ascii="Angsana New" w:hAnsi="Angsana New"/>
          <w:szCs w:val="30"/>
        </w:rPr>
        <w:t>,000,000</w:t>
      </w:r>
      <w:r w:rsidRPr="00AE6CFB">
        <w:rPr>
          <w:rFonts w:ascii="Angsana New" w:hAnsi="Angsana New"/>
          <w:szCs w:val="30"/>
        </w:rPr>
        <w:t xml:space="preserve"> </w:t>
      </w:r>
      <w:r w:rsidRPr="00AE6CFB">
        <w:rPr>
          <w:rFonts w:ascii="Angsana New" w:hAnsi="Angsana New"/>
          <w:szCs w:val="30"/>
          <w:cs/>
        </w:rPr>
        <w:t xml:space="preserve">หุ้น มูลค่าหุ้นละ </w:t>
      </w:r>
      <w:r>
        <w:rPr>
          <w:rFonts w:ascii="Angsana New" w:hAnsi="Angsana New"/>
          <w:szCs w:val="30"/>
        </w:rPr>
        <w:t>0.50</w:t>
      </w:r>
      <w:r w:rsidRPr="00AE6CFB">
        <w:rPr>
          <w:rFonts w:ascii="Angsana New" w:hAnsi="Angsana New"/>
          <w:szCs w:val="30"/>
        </w:rPr>
        <w:t xml:space="preserve"> </w:t>
      </w:r>
      <w:r w:rsidRPr="00AE6CFB">
        <w:rPr>
          <w:rFonts w:ascii="Angsana New" w:hAnsi="Angsana New"/>
          <w:szCs w:val="30"/>
          <w:cs/>
        </w:rPr>
        <w:t>บาท)</w:t>
      </w:r>
      <w:r w:rsidRPr="00AE6CFB">
        <w:rPr>
          <w:rFonts w:ascii="Angsana New" w:hAnsi="Angsana New" w:hint="cs"/>
          <w:szCs w:val="30"/>
          <w:cs/>
        </w:rPr>
        <w:t xml:space="preserve"> เป็น </w:t>
      </w:r>
      <w:r>
        <w:rPr>
          <w:rFonts w:ascii="Angsana New" w:hAnsi="Angsana New"/>
          <w:szCs w:val="30"/>
        </w:rPr>
        <w:t>239</w:t>
      </w:r>
      <w:r w:rsidRPr="00AE6CFB">
        <w:rPr>
          <w:rFonts w:ascii="Angsana New" w:hAnsi="Angsana New"/>
          <w:szCs w:val="30"/>
        </w:rPr>
        <w:t>,</w:t>
      </w:r>
      <w:r>
        <w:rPr>
          <w:rFonts w:ascii="Angsana New" w:hAnsi="Angsana New"/>
          <w:szCs w:val="30"/>
        </w:rPr>
        <w:t>999</w:t>
      </w:r>
      <w:r w:rsidRPr="00AE6CFB">
        <w:rPr>
          <w:rFonts w:ascii="Angsana New" w:hAnsi="Angsana New"/>
          <w:szCs w:val="30"/>
        </w:rPr>
        <w:t>,</w:t>
      </w:r>
      <w:r>
        <w:rPr>
          <w:rFonts w:ascii="Angsana New" w:hAnsi="Angsana New"/>
          <w:szCs w:val="30"/>
        </w:rPr>
        <w:t>972</w:t>
      </w:r>
      <w:r w:rsidRPr="00AE6CFB">
        <w:rPr>
          <w:rFonts w:ascii="Angsana New" w:hAnsi="Angsana New"/>
          <w:szCs w:val="30"/>
        </w:rPr>
        <w:t xml:space="preserve"> </w:t>
      </w:r>
      <w:r w:rsidRPr="00AE6CFB">
        <w:rPr>
          <w:rFonts w:ascii="Angsana New" w:hAnsi="Angsana New" w:hint="cs"/>
          <w:szCs w:val="30"/>
          <w:cs/>
        </w:rPr>
        <w:t xml:space="preserve">บาท </w:t>
      </w:r>
      <w:r w:rsidRPr="00AE6CFB">
        <w:rPr>
          <w:rFonts w:ascii="Angsana New" w:hAnsi="Angsana New"/>
          <w:szCs w:val="30"/>
          <w:cs/>
        </w:rPr>
        <w:t xml:space="preserve">(แบ่งออกเป็นหุ้นสามัญจำนวน </w:t>
      </w:r>
      <w:r>
        <w:rPr>
          <w:rFonts w:ascii="Angsana New" w:hAnsi="Angsana New"/>
          <w:szCs w:val="30"/>
        </w:rPr>
        <w:t>479</w:t>
      </w:r>
      <w:r w:rsidRPr="00AE6CFB">
        <w:rPr>
          <w:rFonts w:ascii="Angsana New" w:hAnsi="Angsana New"/>
          <w:szCs w:val="30"/>
        </w:rPr>
        <w:t>,</w:t>
      </w:r>
      <w:r>
        <w:rPr>
          <w:rFonts w:ascii="Angsana New" w:hAnsi="Angsana New"/>
          <w:szCs w:val="30"/>
        </w:rPr>
        <w:t>999</w:t>
      </w:r>
      <w:r w:rsidRPr="00AE6CFB">
        <w:rPr>
          <w:rFonts w:ascii="Angsana New" w:hAnsi="Angsana New"/>
          <w:szCs w:val="30"/>
        </w:rPr>
        <w:t>,</w:t>
      </w:r>
      <w:r>
        <w:rPr>
          <w:rFonts w:ascii="Angsana New" w:hAnsi="Angsana New"/>
          <w:szCs w:val="30"/>
        </w:rPr>
        <w:t>944</w:t>
      </w:r>
      <w:r w:rsidRPr="00AE6CFB">
        <w:rPr>
          <w:rFonts w:ascii="Angsana New" w:hAnsi="Angsana New"/>
          <w:szCs w:val="30"/>
        </w:rPr>
        <w:t xml:space="preserve"> </w:t>
      </w:r>
      <w:r w:rsidRPr="00AE6CFB">
        <w:rPr>
          <w:rFonts w:ascii="Angsana New" w:hAnsi="Angsana New"/>
          <w:szCs w:val="30"/>
          <w:cs/>
        </w:rPr>
        <w:t xml:space="preserve">หุ้น มูลค่าหุ้นละ </w:t>
      </w:r>
      <w:r>
        <w:rPr>
          <w:rFonts w:ascii="Angsana New" w:hAnsi="Angsana New"/>
          <w:szCs w:val="30"/>
        </w:rPr>
        <w:t>0.50</w:t>
      </w:r>
      <w:r w:rsidRPr="00AE6CFB">
        <w:rPr>
          <w:rFonts w:ascii="Angsana New" w:hAnsi="Angsana New"/>
          <w:szCs w:val="30"/>
        </w:rPr>
        <w:t xml:space="preserve"> </w:t>
      </w:r>
      <w:r w:rsidRPr="00AE6CFB">
        <w:rPr>
          <w:rFonts w:ascii="Angsana New" w:hAnsi="Angsana New"/>
          <w:szCs w:val="30"/>
          <w:cs/>
        </w:rPr>
        <w:t>บาท)</w:t>
      </w:r>
      <w:r w:rsidRPr="00AE6CFB">
        <w:rPr>
          <w:rFonts w:ascii="Angsana New" w:hAnsi="Angsana New" w:hint="cs"/>
          <w:szCs w:val="30"/>
          <w:cs/>
        </w:rPr>
        <w:t xml:space="preserve"> และแก้ไขหนังสือบริคณห์สนธิเพื่อให้สอดคล้องกับการลดทุนจดทะเบียนของบริษัท</w:t>
      </w:r>
    </w:p>
    <w:p w:rsidR="00D26822" w:rsidRPr="00DD50B3" w:rsidRDefault="00D26822" w:rsidP="00DC645B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:rsidR="00DC645B" w:rsidRPr="006221BD" w:rsidRDefault="00DC645B" w:rsidP="00DC645B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/>
        <w:jc w:val="thaiDistribute"/>
        <w:rPr>
          <w:rFonts w:ascii="Angsana New" w:hAnsi="Angsana New"/>
          <w:szCs w:val="30"/>
          <w:cs/>
        </w:rPr>
      </w:pPr>
      <w:r w:rsidRPr="00AE6CFB">
        <w:rPr>
          <w:rFonts w:ascii="Angsana New" w:hAnsi="Angsana New" w:hint="cs"/>
          <w:szCs w:val="30"/>
          <w:cs/>
        </w:rPr>
        <w:t>บริษัทดำเนินการจดทะเบียนลดทุนดังกล่าวกับกระทรวง</w:t>
      </w:r>
      <w:r w:rsidRPr="006221BD">
        <w:rPr>
          <w:rFonts w:ascii="Angsana New" w:hAnsi="Angsana New" w:hint="cs"/>
          <w:szCs w:val="30"/>
          <w:cs/>
        </w:rPr>
        <w:t xml:space="preserve">พาณิชย์แล้วเมื่อวันที่ </w:t>
      </w:r>
      <w:r>
        <w:rPr>
          <w:rFonts w:ascii="Angsana New" w:hAnsi="Angsana New" w:hint="cs"/>
          <w:szCs w:val="30"/>
          <w:cs/>
        </w:rPr>
        <w:t>30 พฤศจิกายน 2559</w:t>
      </w:r>
    </w:p>
    <w:p w:rsidR="00DC645B" w:rsidRPr="00C22B60" w:rsidRDefault="00DC645B" w:rsidP="00DC645B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/>
        <w:jc w:val="thaiDistribute"/>
        <w:rPr>
          <w:rFonts w:ascii="Angsana New" w:hAnsi="Angsana New"/>
          <w:sz w:val="16"/>
          <w:szCs w:val="16"/>
          <w:highlight w:val="yellow"/>
        </w:rPr>
      </w:pPr>
    </w:p>
    <w:p w:rsidR="00DC645B" w:rsidRDefault="00DC645B" w:rsidP="00DC645B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ข)</w:t>
      </w:r>
      <w:r>
        <w:rPr>
          <w:rFonts w:ascii="Angsana New" w:hAnsi="Angsana New" w:hint="cs"/>
          <w:szCs w:val="30"/>
          <w:cs/>
        </w:rPr>
        <w:tab/>
      </w:r>
      <w:r w:rsidRPr="002C1670">
        <w:rPr>
          <w:rFonts w:ascii="Angsana New" w:hAnsi="Angsana New" w:hint="cs"/>
          <w:szCs w:val="30"/>
          <w:cs/>
        </w:rPr>
        <w:t>เพิ่มทุนจดทะเบียน</w:t>
      </w:r>
      <w:r>
        <w:rPr>
          <w:rFonts w:ascii="Angsana New" w:hAnsi="Angsana New" w:hint="cs"/>
          <w:szCs w:val="30"/>
          <w:cs/>
        </w:rPr>
        <w:t>โดยการออกหุ้นสามัญใหม่</w:t>
      </w:r>
      <w:r w:rsidRPr="002C1670">
        <w:rPr>
          <w:rFonts w:ascii="Angsana New" w:hAnsi="Angsana New" w:hint="cs"/>
          <w:szCs w:val="30"/>
          <w:cs/>
        </w:rPr>
        <w:t>เพื่อรองรับการปรับสิทธิของใบสำคัญแสดงสิทธิที่จะ</w:t>
      </w:r>
      <w:r>
        <w:rPr>
          <w:rFonts w:ascii="Angsana New" w:hAnsi="Angsana New" w:hint="cs"/>
          <w:szCs w:val="30"/>
          <w:cs/>
        </w:rPr>
        <w:t xml:space="preserve">ซื้อหุ้นสามัญของบริษัทครั้งที่ 1 </w:t>
      </w:r>
      <w:r w:rsidRPr="002C1670">
        <w:rPr>
          <w:rFonts w:ascii="Angsana New" w:hAnsi="Angsana New" w:hint="cs"/>
          <w:szCs w:val="30"/>
          <w:cs/>
        </w:rPr>
        <w:t>(</w:t>
      </w:r>
      <w:r>
        <w:rPr>
          <w:rFonts w:ascii="Angsana New" w:hAnsi="Angsana New"/>
          <w:szCs w:val="30"/>
        </w:rPr>
        <w:t>P</w:t>
      </w:r>
      <w:r w:rsidRPr="002C1670">
        <w:rPr>
          <w:rFonts w:ascii="Angsana New" w:hAnsi="Angsana New"/>
          <w:szCs w:val="30"/>
        </w:rPr>
        <w:t>P</w:t>
      </w:r>
      <w:r>
        <w:rPr>
          <w:rFonts w:ascii="Angsana New" w:hAnsi="Angsana New"/>
          <w:szCs w:val="30"/>
        </w:rPr>
        <w:t>M-W1</w:t>
      </w:r>
      <w:r w:rsidRPr="002C1670">
        <w:rPr>
          <w:rFonts w:ascii="Angsana New" w:hAnsi="Angsana New"/>
          <w:szCs w:val="30"/>
        </w:rPr>
        <w:t>)</w:t>
      </w:r>
      <w:r>
        <w:rPr>
          <w:rFonts w:ascii="Angsana New" w:hAnsi="Angsana New" w:hint="cs"/>
          <w:szCs w:val="30"/>
          <w:cs/>
        </w:rPr>
        <w:t xml:space="preserve"> </w:t>
      </w:r>
      <w:r w:rsidRPr="002C1670">
        <w:rPr>
          <w:rFonts w:ascii="Angsana New" w:hAnsi="Angsana New" w:hint="cs"/>
          <w:szCs w:val="30"/>
          <w:cs/>
        </w:rPr>
        <w:t xml:space="preserve">จำนวน </w:t>
      </w:r>
      <w:r>
        <w:rPr>
          <w:rFonts w:ascii="Angsana New" w:hAnsi="Angsana New"/>
          <w:szCs w:val="30"/>
        </w:rPr>
        <w:t xml:space="preserve">1,120,000 </w:t>
      </w:r>
      <w:r>
        <w:rPr>
          <w:rFonts w:ascii="Angsana New" w:hAnsi="Angsana New" w:hint="cs"/>
          <w:szCs w:val="30"/>
          <w:cs/>
        </w:rPr>
        <w:t>หุ้น มูลค่าหุ้นละ 0.50 บาท รวมเป็นเงิน 560</w:t>
      </w:r>
      <w:r>
        <w:rPr>
          <w:rFonts w:ascii="Angsana New" w:hAnsi="Angsana New"/>
          <w:szCs w:val="30"/>
        </w:rPr>
        <w:t>,</w:t>
      </w:r>
      <w:r>
        <w:rPr>
          <w:rFonts w:ascii="Angsana New" w:hAnsi="Angsana New" w:hint="cs"/>
          <w:szCs w:val="30"/>
          <w:cs/>
        </w:rPr>
        <w:t xml:space="preserve">000 บาท </w:t>
      </w:r>
    </w:p>
    <w:p w:rsidR="00DC645B" w:rsidRPr="00FB0B93" w:rsidRDefault="00DC645B" w:rsidP="00DC64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DC645B" w:rsidRDefault="00DC645B" w:rsidP="00DC645B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ค)</w:t>
      </w:r>
      <w:r>
        <w:rPr>
          <w:rFonts w:ascii="Angsana New" w:hAnsi="Angsana New" w:hint="cs"/>
          <w:szCs w:val="30"/>
          <w:cs/>
        </w:rPr>
        <w:tab/>
      </w:r>
      <w:r w:rsidRPr="002C1670">
        <w:rPr>
          <w:rFonts w:ascii="Angsana New" w:hAnsi="Angsana New" w:hint="cs"/>
          <w:szCs w:val="30"/>
          <w:cs/>
        </w:rPr>
        <w:t>เพิ่มทุนจดทะเบียน</w:t>
      </w:r>
      <w:r>
        <w:rPr>
          <w:rFonts w:ascii="Angsana New" w:hAnsi="Angsana New" w:hint="cs"/>
          <w:szCs w:val="30"/>
          <w:cs/>
        </w:rPr>
        <w:t>โดยการออกหุ้นสามัญใหม่</w:t>
      </w:r>
      <w:r w:rsidRPr="002C1670">
        <w:rPr>
          <w:rFonts w:ascii="Angsana New" w:hAnsi="Angsana New" w:hint="cs"/>
          <w:szCs w:val="30"/>
          <w:cs/>
        </w:rPr>
        <w:t>เพื่อ</w:t>
      </w:r>
      <w:r>
        <w:rPr>
          <w:rFonts w:ascii="Angsana New" w:hAnsi="Angsana New" w:hint="cs"/>
          <w:szCs w:val="30"/>
          <w:cs/>
        </w:rPr>
        <w:t xml:space="preserve">จัดสรรให้แก่บุคคลในวงจำกัด ซึ่งได้แก่ นายศุภจักร ไตรรัตโนภาส </w:t>
      </w:r>
      <w:r w:rsidRPr="002C1670">
        <w:rPr>
          <w:rFonts w:ascii="Angsana New" w:hAnsi="Angsana New" w:hint="cs"/>
          <w:szCs w:val="30"/>
          <w:cs/>
        </w:rPr>
        <w:t xml:space="preserve">จำนวน </w:t>
      </w:r>
      <w:r>
        <w:rPr>
          <w:rFonts w:ascii="Angsana New" w:hAnsi="Angsana New"/>
          <w:szCs w:val="30"/>
        </w:rPr>
        <w:t xml:space="preserve">80,000,000 </w:t>
      </w:r>
      <w:r>
        <w:rPr>
          <w:rFonts w:ascii="Angsana New" w:hAnsi="Angsana New" w:hint="cs"/>
          <w:szCs w:val="30"/>
          <w:cs/>
        </w:rPr>
        <w:t>หุ้น มูลค่าหุ้นละ 0.50 บาท รวมเป็นเงิน 40</w:t>
      </w:r>
      <w:r>
        <w:rPr>
          <w:rFonts w:ascii="Angsana New" w:hAnsi="Angsana New"/>
          <w:szCs w:val="30"/>
        </w:rPr>
        <w:t>,</w:t>
      </w:r>
      <w:r>
        <w:rPr>
          <w:rFonts w:ascii="Angsana New" w:hAnsi="Angsana New" w:hint="cs"/>
          <w:szCs w:val="30"/>
          <w:cs/>
        </w:rPr>
        <w:t>000</w:t>
      </w:r>
      <w:r>
        <w:rPr>
          <w:rFonts w:ascii="Angsana New" w:hAnsi="Angsana New"/>
          <w:szCs w:val="30"/>
        </w:rPr>
        <w:t>,</w:t>
      </w:r>
      <w:r>
        <w:rPr>
          <w:rFonts w:ascii="Angsana New" w:hAnsi="Angsana New" w:hint="cs"/>
          <w:szCs w:val="30"/>
          <w:cs/>
        </w:rPr>
        <w:t xml:space="preserve">000 บาท โดยจัดสรรในราคาหุ้นละ 2.46 บาท </w:t>
      </w:r>
      <w:r w:rsidRPr="002C1670">
        <w:rPr>
          <w:rFonts w:ascii="Angsana New" w:hAnsi="Angsana New" w:hint="cs"/>
          <w:szCs w:val="30"/>
          <w:cs/>
        </w:rPr>
        <w:t>และ</w:t>
      </w:r>
    </w:p>
    <w:p w:rsidR="00DC645B" w:rsidRPr="00FB0B93" w:rsidRDefault="00DC645B" w:rsidP="00DC645B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DC645B" w:rsidRPr="002C1670" w:rsidRDefault="00DC645B" w:rsidP="00DC645B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  <w:cs/>
        </w:rPr>
      </w:pPr>
      <w:r>
        <w:rPr>
          <w:rFonts w:ascii="Angsana New" w:hAnsi="Angsana New" w:hint="cs"/>
          <w:szCs w:val="30"/>
          <w:cs/>
        </w:rPr>
        <w:tab/>
      </w:r>
      <w:r w:rsidRPr="002C1670">
        <w:rPr>
          <w:rFonts w:ascii="Angsana New" w:hAnsi="Angsana New" w:hint="cs"/>
          <w:szCs w:val="30"/>
          <w:cs/>
        </w:rPr>
        <w:t>แก้ไขหนังสือบริคณห์สนธิเพื่อให้สอดคล้องกับการเพิ่มทุนจดทะเบียน</w:t>
      </w:r>
      <w:r>
        <w:rPr>
          <w:rFonts w:ascii="Angsana New" w:hAnsi="Angsana New" w:hint="cs"/>
          <w:szCs w:val="30"/>
          <w:cs/>
        </w:rPr>
        <w:t xml:space="preserve">ในข้อ ข) และ ค) </w:t>
      </w:r>
      <w:r w:rsidRPr="002C1670">
        <w:rPr>
          <w:rFonts w:ascii="Angsana New" w:hAnsi="Angsana New" w:hint="cs"/>
          <w:szCs w:val="30"/>
          <w:cs/>
        </w:rPr>
        <w:t xml:space="preserve">ทำให้ทุนจดทะบียนเพิ่มขึ้นจาก </w:t>
      </w:r>
      <w:r>
        <w:rPr>
          <w:rFonts w:ascii="Angsana New" w:hAnsi="Angsana New"/>
          <w:szCs w:val="30"/>
        </w:rPr>
        <w:t>239</w:t>
      </w:r>
      <w:r w:rsidRPr="002C1670">
        <w:rPr>
          <w:rFonts w:ascii="Angsana New" w:hAnsi="Angsana New"/>
          <w:szCs w:val="30"/>
        </w:rPr>
        <w:t>,</w:t>
      </w:r>
      <w:r>
        <w:rPr>
          <w:rFonts w:ascii="Angsana New" w:hAnsi="Angsana New"/>
          <w:szCs w:val="30"/>
        </w:rPr>
        <w:t>999</w:t>
      </w:r>
      <w:r w:rsidRPr="002C1670">
        <w:rPr>
          <w:rFonts w:ascii="Angsana New" w:hAnsi="Angsana New"/>
          <w:szCs w:val="30"/>
        </w:rPr>
        <w:t>,</w:t>
      </w:r>
      <w:r>
        <w:rPr>
          <w:rFonts w:ascii="Angsana New" w:hAnsi="Angsana New"/>
          <w:szCs w:val="30"/>
        </w:rPr>
        <w:t>972</w:t>
      </w:r>
      <w:r w:rsidRPr="002C1670">
        <w:rPr>
          <w:rFonts w:ascii="Angsana New" w:hAnsi="Angsana New"/>
          <w:szCs w:val="30"/>
        </w:rPr>
        <w:t xml:space="preserve"> </w:t>
      </w:r>
      <w:r w:rsidRPr="002C1670">
        <w:rPr>
          <w:rFonts w:ascii="Angsana New" w:hAnsi="Angsana New" w:hint="cs"/>
          <w:szCs w:val="30"/>
          <w:cs/>
        </w:rPr>
        <w:t xml:space="preserve">บาท </w:t>
      </w:r>
      <w:r w:rsidRPr="002C1670">
        <w:rPr>
          <w:rFonts w:ascii="Angsana New" w:hAnsi="Angsana New"/>
          <w:szCs w:val="30"/>
          <w:cs/>
        </w:rPr>
        <w:t xml:space="preserve">(แบ่งออกเป็นหุ้นสามัญจำนวน </w:t>
      </w:r>
      <w:r>
        <w:rPr>
          <w:rFonts w:ascii="Angsana New" w:hAnsi="Angsana New"/>
          <w:szCs w:val="30"/>
        </w:rPr>
        <w:t>479</w:t>
      </w:r>
      <w:r w:rsidRPr="002C1670">
        <w:rPr>
          <w:rFonts w:ascii="Angsana New" w:hAnsi="Angsana New"/>
          <w:szCs w:val="30"/>
        </w:rPr>
        <w:t>,</w:t>
      </w:r>
      <w:r>
        <w:rPr>
          <w:rFonts w:ascii="Angsana New" w:hAnsi="Angsana New"/>
          <w:szCs w:val="30"/>
        </w:rPr>
        <w:t>999</w:t>
      </w:r>
      <w:r w:rsidRPr="002C1670">
        <w:rPr>
          <w:rFonts w:ascii="Angsana New" w:hAnsi="Angsana New"/>
          <w:szCs w:val="30"/>
        </w:rPr>
        <w:t>,</w:t>
      </w:r>
      <w:r>
        <w:rPr>
          <w:rFonts w:ascii="Angsana New" w:hAnsi="Angsana New"/>
          <w:szCs w:val="30"/>
        </w:rPr>
        <w:t>944</w:t>
      </w:r>
      <w:r w:rsidRPr="002C1670">
        <w:rPr>
          <w:rFonts w:ascii="Angsana New" w:hAnsi="Angsana New"/>
          <w:szCs w:val="30"/>
        </w:rPr>
        <w:t xml:space="preserve"> </w:t>
      </w:r>
      <w:r w:rsidRPr="002C1670">
        <w:rPr>
          <w:rFonts w:ascii="Angsana New" w:hAnsi="Angsana New"/>
          <w:szCs w:val="30"/>
          <w:cs/>
        </w:rPr>
        <w:t xml:space="preserve">หุ้น มูลค่าหุ้นละ </w:t>
      </w:r>
      <w:r>
        <w:rPr>
          <w:rFonts w:ascii="Angsana New" w:hAnsi="Angsana New"/>
          <w:szCs w:val="30"/>
        </w:rPr>
        <w:t>0.</w:t>
      </w:r>
      <w:r w:rsidRPr="002C1670">
        <w:rPr>
          <w:rFonts w:ascii="Angsana New" w:hAnsi="Angsana New"/>
          <w:szCs w:val="30"/>
        </w:rPr>
        <w:t>5</w:t>
      </w:r>
      <w:r>
        <w:rPr>
          <w:rFonts w:ascii="Angsana New" w:hAnsi="Angsana New"/>
          <w:szCs w:val="30"/>
        </w:rPr>
        <w:t>0</w:t>
      </w:r>
      <w:r w:rsidRPr="002C1670">
        <w:rPr>
          <w:rFonts w:ascii="Angsana New" w:hAnsi="Angsana New"/>
          <w:szCs w:val="30"/>
        </w:rPr>
        <w:t xml:space="preserve"> </w:t>
      </w:r>
      <w:r w:rsidRPr="002C1670">
        <w:rPr>
          <w:rFonts w:ascii="Angsana New" w:hAnsi="Angsana New"/>
          <w:szCs w:val="30"/>
          <w:cs/>
        </w:rPr>
        <w:t>บาท)</w:t>
      </w:r>
      <w:r w:rsidRPr="002C1670">
        <w:rPr>
          <w:rFonts w:ascii="Angsana New" w:hAnsi="Angsana New" w:hint="cs"/>
          <w:szCs w:val="30"/>
          <w:cs/>
        </w:rPr>
        <w:t xml:space="preserve"> เป็น </w:t>
      </w:r>
      <w:r>
        <w:rPr>
          <w:rFonts w:ascii="Angsana New" w:hAnsi="Angsana New"/>
          <w:szCs w:val="30"/>
        </w:rPr>
        <w:t>280,559,972</w:t>
      </w:r>
      <w:r w:rsidRPr="002C1670">
        <w:rPr>
          <w:rFonts w:ascii="Angsana New" w:hAnsi="Angsana New"/>
          <w:szCs w:val="30"/>
        </w:rPr>
        <w:t xml:space="preserve"> </w:t>
      </w:r>
      <w:r w:rsidRPr="002C1670">
        <w:rPr>
          <w:rFonts w:ascii="Angsana New" w:hAnsi="Angsana New" w:hint="cs"/>
          <w:szCs w:val="30"/>
          <w:cs/>
        </w:rPr>
        <w:t xml:space="preserve">บาท </w:t>
      </w:r>
      <w:r w:rsidRPr="002C1670">
        <w:rPr>
          <w:rFonts w:ascii="Angsana New" w:hAnsi="Angsana New"/>
          <w:szCs w:val="30"/>
          <w:cs/>
        </w:rPr>
        <w:t xml:space="preserve">(แบ่งออกเป็นหุ้นสามัญจำนวน </w:t>
      </w:r>
      <w:r>
        <w:rPr>
          <w:rFonts w:ascii="Angsana New" w:hAnsi="Angsana New"/>
          <w:szCs w:val="30"/>
        </w:rPr>
        <w:t>561,119,944</w:t>
      </w:r>
      <w:r w:rsidRPr="002C1670">
        <w:rPr>
          <w:rFonts w:ascii="Angsana New" w:hAnsi="Angsana New"/>
          <w:szCs w:val="30"/>
        </w:rPr>
        <w:t xml:space="preserve"> </w:t>
      </w:r>
      <w:r w:rsidRPr="002C1670">
        <w:rPr>
          <w:rFonts w:ascii="Angsana New" w:hAnsi="Angsana New"/>
          <w:szCs w:val="30"/>
          <w:cs/>
        </w:rPr>
        <w:t xml:space="preserve">หุ้น มูลค่าหุ้นละ </w:t>
      </w:r>
      <w:r>
        <w:rPr>
          <w:rFonts w:ascii="Angsana New" w:hAnsi="Angsana New"/>
          <w:szCs w:val="30"/>
        </w:rPr>
        <w:t>0.</w:t>
      </w:r>
      <w:r w:rsidRPr="002C1670">
        <w:rPr>
          <w:rFonts w:ascii="Angsana New" w:hAnsi="Angsana New"/>
          <w:szCs w:val="30"/>
        </w:rPr>
        <w:t>5</w:t>
      </w:r>
      <w:r>
        <w:rPr>
          <w:rFonts w:ascii="Angsana New" w:hAnsi="Angsana New"/>
          <w:szCs w:val="30"/>
        </w:rPr>
        <w:t>0</w:t>
      </w:r>
      <w:r w:rsidRPr="002C1670">
        <w:rPr>
          <w:rFonts w:ascii="Angsana New" w:hAnsi="Angsana New"/>
          <w:szCs w:val="30"/>
        </w:rPr>
        <w:t xml:space="preserve"> </w:t>
      </w:r>
      <w:r w:rsidRPr="002C1670">
        <w:rPr>
          <w:rFonts w:ascii="Angsana New" w:hAnsi="Angsana New"/>
          <w:szCs w:val="30"/>
          <w:cs/>
        </w:rPr>
        <w:t>บาท)</w:t>
      </w:r>
      <w:r w:rsidRPr="002C1670">
        <w:rPr>
          <w:rFonts w:ascii="Angsana New" w:hAnsi="Angsana New" w:hint="cs"/>
          <w:szCs w:val="30"/>
          <w:cs/>
        </w:rPr>
        <w:t xml:space="preserve"> </w:t>
      </w:r>
    </w:p>
    <w:p w:rsidR="00DC645B" w:rsidRPr="002C1670" w:rsidRDefault="00DC645B" w:rsidP="00DC645B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:rsidR="00DC645B" w:rsidRDefault="00DC645B" w:rsidP="004C7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color w:val="000000"/>
          <w:sz w:val="30"/>
          <w:szCs w:val="30"/>
        </w:rPr>
      </w:pPr>
      <w:r w:rsidRPr="002C1670">
        <w:rPr>
          <w:rFonts w:ascii="Angsana New" w:hAnsi="Angsana New" w:hint="cs"/>
          <w:szCs w:val="30"/>
          <w:cs/>
        </w:rPr>
        <w:t>บริษัทดำเนินการจดทะเบียนเพิ่มทุนดังกล่าวกับกระทรวงพาณิ</w:t>
      </w:r>
      <w:r>
        <w:rPr>
          <w:rFonts w:ascii="Angsana New" w:hAnsi="Angsana New" w:hint="cs"/>
          <w:szCs w:val="30"/>
          <w:cs/>
        </w:rPr>
        <w:t>ชย์แล้วเมื่อวันที่ 1 ธันวาคม 2559</w:t>
      </w:r>
    </w:p>
    <w:p w:rsidR="001C6E6C" w:rsidRDefault="001C6E6C" w:rsidP="004D6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C05593" w:rsidRDefault="00C05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br w:type="page"/>
      </w:r>
    </w:p>
    <w:p w:rsidR="004D6502" w:rsidRPr="005D11F8" w:rsidRDefault="002D6346" w:rsidP="004D6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11</w:t>
      </w:r>
      <w:r w:rsidR="004D6502" w:rsidRPr="005D11F8">
        <w:rPr>
          <w:rFonts w:ascii="Angsana New" w:hAnsi="Angsana New"/>
          <w:b/>
          <w:bCs/>
          <w:color w:val="000000"/>
          <w:sz w:val="30"/>
          <w:szCs w:val="30"/>
          <w:cs/>
        </w:rPr>
        <w:t>.</w:t>
      </w:r>
      <w:r w:rsidR="004D6502" w:rsidRPr="005D11F8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4D6502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ข้อมูลทางการเงินจำแนกตาม</w:t>
      </w:r>
      <w:r w:rsidR="004D6502" w:rsidRPr="005D11F8">
        <w:rPr>
          <w:rFonts w:ascii="Angsana New" w:hAnsi="Angsana New"/>
          <w:b/>
          <w:bCs/>
          <w:color w:val="000000"/>
          <w:sz w:val="30"/>
          <w:szCs w:val="30"/>
          <w:cs/>
        </w:rPr>
        <w:t>ส่วนงาน</w:t>
      </w:r>
    </w:p>
    <w:p w:rsidR="004D6502" w:rsidRPr="00DB4889" w:rsidRDefault="004D6502" w:rsidP="004D6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16"/>
          <w:szCs w:val="16"/>
        </w:rPr>
      </w:pPr>
    </w:p>
    <w:p w:rsidR="00CA5ABF" w:rsidRDefault="00F900E6" w:rsidP="00F90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ต้นทุนขาย และกำไรขั้นต้นเป็นข้อมูลทางการเงินที่สำคัญ 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กลุ่ม</w:t>
      </w:r>
      <w:r w:rsidRPr="00B91A81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ส่วนใหญ่</w:t>
      </w:r>
      <w:r w:rsidRPr="00B91A81">
        <w:rPr>
          <w:rFonts w:ascii="Angsana New" w:hAnsi="Angsana New"/>
          <w:sz w:val="30"/>
          <w:szCs w:val="30"/>
          <w:cs/>
        </w:rPr>
        <w:t>ในประเทศไทยในหลายธุรกิจได้แก่ ธุรกิจ</w:t>
      </w:r>
      <w:r>
        <w:rPr>
          <w:rFonts w:ascii="Angsana New" w:hAnsi="Angsana New" w:hint="cs"/>
          <w:sz w:val="30"/>
          <w:szCs w:val="30"/>
          <w:cs/>
        </w:rPr>
        <w:t>จำหน่ายกลุ่ม</w:t>
      </w:r>
      <w:r w:rsidR="004C7F2D">
        <w:rPr>
          <w:rFonts w:ascii="Angsana New" w:hAnsi="Angsana New" w:hint="cs"/>
          <w:sz w:val="30"/>
          <w:szCs w:val="30"/>
          <w:cs/>
        </w:rPr>
        <w:t>ผลิตภัณฑ์</w:t>
      </w:r>
      <w:r>
        <w:rPr>
          <w:rFonts w:ascii="Angsana New" w:hAnsi="Angsana New"/>
          <w:sz w:val="30"/>
          <w:szCs w:val="30"/>
          <w:cs/>
        </w:rPr>
        <w:t>วัตถุดิบอุตสาหกรรม</w:t>
      </w:r>
      <w:r w:rsidRPr="001051A2">
        <w:rPr>
          <w:rFonts w:ascii="Angsana New" w:hAnsi="Angsana New"/>
          <w:sz w:val="30"/>
          <w:szCs w:val="30"/>
          <w:cs/>
        </w:rPr>
        <w:t xml:space="preserve"> และกลุ่มผลิตภัณฑ์วัสดุก่อสร้าง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91A81">
        <w:rPr>
          <w:rFonts w:ascii="Angsana New" w:hAnsi="Angsana New"/>
          <w:sz w:val="30"/>
          <w:szCs w:val="30"/>
          <w:cs/>
        </w:rPr>
        <w:t>ผลิตและจำหน่าย</w:t>
      </w:r>
      <w:r w:rsidRPr="001051A2">
        <w:rPr>
          <w:rFonts w:ascii="Angsana New" w:hAnsi="Angsana New" w:hint="cs"/>
          <w:sz w:val="30"/>
          <w:szCs w:val="30"/>
          <w:cs/>
        </w:rPr>
        <w:t>บรรจุภัณฑ์ชนิดอ่อนตัว</w:t>
      </w:r>
      <w:r>
        <w:rPr>
          <w:rFonts w:ascii="Angsana New" w:hAnsi="Angsana New" w:hint="cs"/>
          <w:sz w:val="30"/>
          <w:szCs w:val="30"/>
          <w:cs/>
        </w:rPr>
        <w:t xml:space="preserve"> (รวมอยู่ในกลุ่มวัตถุดิบอุตสาหกรรม)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F65A04" w:rsidRPr="00B91A81">
        <w:rPr>
          <w:rFonts w:ascii="Angsana New" w:hAnsi="Angsana New"/>
          <w:sz w:val="30"/>
          <w:szCs w:val="30"/>
          <w:cs/>
        </w:rPr>
        <w:t xml:space="preserve">ธุรกิจให้เช่าทรัพย์สิน </w:t>
      </w:r>
      <w:r w:rsidR="00F65A04">
        <w:rPr>
          <w:rFonts w:ascii="Angsana New" w:hAnsi="Angsana New" w:hint="cs"/>
          <w:sz w:val="30"/>
          <w:szCs w:val="30"/>
          <w:cs/>
        </w:rPr>
        <w:t xml:space="preserve">และให้บริการออกแบบ จัดหา และติดตั้งอุปกรณ์ผลิตกระแสไฟฟ้าโดยใช้พลังงานทางเลือก และประกอบแผงโซลาร์เซลล์เพื่อการส่งออก </w:t>
      </w:r>
      <w:r w:rsidRPr="00B91A81">
        <w:rPr>
          <w:rFonts w:ascii="Angsana New" w:hAnsi="Angsana New"/>
          <w:sz w:val="30"/>
          <w:szCs w:val="30"/>
          <w:cs/>
        </w:rPr>
        <w:t>ในระห</w:t>
      </w:r>
      <w:r>
        <w:rPr>
          <w:rFonts w:ascii="Angsana New" w:hAnsi="Angsana New"/>
          <w:sz w:val="30"/>
          <w:szCs w:val="30"/>
          <w:cs/>
        </w:rPr>
        <w:t>ว่าง</w:t>
      </w:r>
      <w:r w:rsidR="008046A9">
        <w:rPr>
          <w:rFonts w:ascii="Angsana New" w:hAnsi="Angsana New" w:hint="cs"/>
          <w:sz w:val="30"/>
          <w:szCs w:val="30"/>
          <w:cs/>
        </w:rPr>
        <w:t>งวดสาม</w:t>
      </w:r>
      <w:r w:rsidR="00DE5B20">
        <w:rPr>
          <w:rFonts w:ascii="Angsana New" w:hAnsi="Angsana New" w:hint="cs"/>
          <w:sz w:val="30"/>
          <w:szCs w:val="30"/>
          <w:cs/>
        </w:rPr>
        <w:t>เดือน</w:t>
      </w:r>
      <w:r w:rsidRPr="00B91A8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046A9">
        <w:rPr>
          <w:rFonts w:ascii="Angsana New" w:hAnsi="Angsana New" w:hint="cs"/>
          <w:sz w:val="30"/>
          <w:szCs w:val="30"/>
          <w:cs/>
        </w:rPr>
        <w:t>31 มีนาคม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 w:rsidR="008046A9">
        <w:rPr>
          <w:rFonts w:ascii="Angsana New" w:hAnsi="Angsana New"/>
          <w:sz w:val="30"/>
          <w:szCs w:val="30"/>
          <w:cs/>
        </w:rPr>
        <w:t>25</w:t>
      </w:r>
      <w:r w:rsidR="008046A9">
        <w:rPr>
          <w:rFonts w:ascii="Angsana New" w:hAnsi="Angsana New" w:hint="cs"/>
          <w:sz w:val="30"/>
          <w:szCs w:val="30"/>
          <w:cs/>
        </w:rPr>
        <w:t>60</w:t>
      </w:r>
      <w:r w:rsidRPr="00B91A81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  <w:cs/>
        </w:rPr>
        <w:t>255</w:t>
      </w:r>
      <w:r w:rsidR="008046A9">
        <w:rPr>
          <w:rFonts w:ascii="Angsana New" w:hAnsi="Angsana New"/>
          <w:sz w:val="30"/>
          <w:szCs w:val="30"/>
        </w:rPr>
        <w:t>9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 w:rsidR="00F65A04">
        <w:rPr>
          <w:rFonts w:ascii="Angsana New" w:hAnsi="Angsana New" w:hint="cs"/>
          <w:sz w:val="30"/>
          <w:szCs w:val="30"/>
          <w:cs/>
        </w:rPr>
        <w:t>กลุ่ม</w:t>
      </w:r>
      <w:r w:rsidR="00F65A04" w:rsidRPr="00B91A81">
        <w:rPr>
          <w:rFonts w:ascii="Angsana New" w:hAnsi="Angsana New"/>
          <w:sz w:val="30"/>
          <w:szCs w:val="30"/>
          <w:cs/>
        </w:rPr>
        <w:t>บริษัทไม่มีกิจกรรมที่เป็นสาระสำคัญในส่วนงานธุรกิจให้เช่าทรัพย์สิน</w:t>
      </w:r>
      <w:r w:rsidR="00F65A04">
        <w:rPr>
          <w:rFonts w:ascii="Angsana New" w:hAnsi="Angsana New" w:hint="cs"/>
          <w:sz w:val="30"/>
          <w:szCs w:val="30"/>
          <w:cs/>
        </w:rPr>
        <w:t xml:space="preserve"> และให้บริการออกแบบ จัดหา และติดตั้งอุปกรณ์ผลิตกระแสไฟฟ้าโดยใช้พลังงานทางเลือก และประกอบแผงโซลาร์เซลล์เพื่อการส่งออก </w:t>
      </w:r>
      <w:r w:rsidR="00F65A04" w:rsidRPr="001051A2">
        <w:rPr>
          <w:rFonts w:ascii="Angsana New" w:hAnsi="Angsana New"/>
          <w:sz w:val="30"/>
          <w:szCs w:val="30"/>
          <w:cs/>
        </w:rPr>
        <w:t>ซึ่งข้อมูลต่อไปนี้ได้แยกตามส่วนงานทางธุรกิจโดยพิจารณาถึงเกณฑ์ของตลาด</w:t>
      </w:r>
      <w:r w:rsidRPr="001051A2">
        <w:rPr>
          <w:rFonts w:ascii="Angsana New" w:hAnsi="Angsana New" w:hint="cs"/>
          <w:sz w:val="30"/>
          <w:szCs w:val="30"/>
          <w:cs/>
        </w:rPr>
        <w:t>สำหรับ</w:t>
      </w:r>
      <w:r w:rsidR="008046A9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8046A9" w:rsidRPr="00B91A8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046A9">
        <w:rPr>
          <w:rFonts w:ascii="Angsana New" w:hAnsi="Angsana New" w:hint="cs"/>
          <w:sz w:val="30"/>
          <w:szCs w:val="30"/>
          <w:cs/>
        </w:rPr>
        <w:t>31 มีนาคม</w:t>
      </w:r>
      <w:r w:rsidR="008046A9" w:rsidRPr="00B91A81">
        <w:rPr>
          <w:rFonts w:ascii="Angsana New" w:hAnsi="Angsana New"/>
          <w:sz w:val="30"/>
          <w:szCs w:val="30"/>
          <w:cs/>
        </w:rPr>
        <w:t xml:space="preserve"> </w:t>
      </w:r>
      <w:r w:rsidR="008046A9">
        <w:rPr>
          <w:rFonts w:ascii="Angsana New" w:hAnsi="Angsana New"/>
          <w:sz w:val="30"/>
          <w:szCs w:val="30"/>
          <w:cs/>
        </w:rPr>
        <w:t>25</w:t>
      </w:r>
      <w:r w:rsidR="008046A9">
        <w:rPr>
          <w:rFonts w:ascii="Angsana New" w:hAnsi="Angsana New" w:hint="cs"/>
          <w:sz w:val="30"/>
          <w:szCs w:val="30"/>
          <w:cs/>
        </w:rPr>
        <w:t>60</w:t>
      </w:r>
      <w:r w:rsidR="008046A9" w:rsidRPr="00B91A81">
        <w:rPr>
          <w:rFonts w:ascii="Angsana New" w:hAnsi="Angsana New"/>
          <w:sz w:val="30"/>
          <w:szCs w:val="30"/>
          <w:cs/>
        </w:rPr>
        <w:t xml:space="preserve"> และ </w:t>
      </w:r>
      <w:r w:rsidR="008046A9">
        <w:rPr>
          <w:rFonts w:ascii="Angsana New" w:hAnsi="Angsana New"/>
          <w:sz w:val="30"/>
          <w:szCs w:val="30"/>
          <w:cs/>
        </w:rPr>
        <w:t>255</w:t>
      </w:r>
      <w:r w:rsidR="008046A9">
        <w:rPr>
          <w:rFonts w:ascii="Angsana New" w:hAnsi="Angsana New"/>
          <w:sz w:val="30"/>
          <w:szCs w:val="30"/>
        </w:rPr>
        <w:t>9</w:t>
      </w:r>
      <w:r w:rsidR="008046A9" w:rsidRPr="00B91A81">
        <w:rPr>
          <w:rFonts w:ascii="Angsana New" w:hAnsi="Angsana New"/>
          <w:sz w:val="30"/>
          <w:szCs w:val="30"/>
          <w:cs/>
        </w:rPr>
        <w:t xml:space="preserve"> </w:t>
      </w:r>
      <w:r w:rsidRPr="001051A2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p w:rsidR="009440DD" w:rsidRPr="00DD50B3" w:rsidRDefault="009440DD" w:rsidP="00F90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981" w:type="dxa"/>
        <w:tblInd w:w="18" w:type="dxa"/>
        <w:tblLayout w:type="fixed"/>
        <w:tblLook w:val="0000"/>
      </w:tblPr>
      <w:tblGrid>
        <w:gridCol w:w="1933"/>
        <w:gridCol w:w="1134"/>
        <w:gridCol w:w="249"/>
        <w:gridCol w:w="1101"/>
        <w:gridCol w:w="236"/>
        <w:gridCol w:w="1091"/>
        <w:gridCol w:w="236"/>
        <w:gridCol w:w="1165"/>
        <w:gridCol w:w="277"/>
        <w:gridCol w:w="1141"/>
        <w:gridCol w:w="236"/>
        <w:gridCol w:w="1182"/>
      </w:tblGrid>
      <w:tr w:rsidR="00F900E6" w:rsidRPr="001B6E78" w:rsidTr="004C7F2D">
        <w:tc>
          <w:tcPr>
            <w:tcW w:w="1933" w:type="dxa"/>
          </w:tcPr>
          <w:p w:rsidR="00F900E6" w:rsidRPr="00CE3152" w:rsidRDefault="00F900E6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48" w:type="dxa"/>
            <w:gridSpan w:val="11"/>
            <w:tcBorders>
              <w:bottom w:val="single" w:sz="4" w:space="0" w:color="auto"/>
            </w:tcBorders>
          </w:tcPr>
          <w:p w:rsidR="00F900E6" w:rsidRPr="00CE3152" w:rsidRDefault="00F900E6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Pr="00CE315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2F71F0" w:rsidRPr="001B6E78" w:rsidTr="004C7F2D">
        <w:tc>
          <w:tcPr>
            <w:tcW w:w="1933" w:type="dxa"/>
          </w:tcPr>
          <w:p w:rsidR="002F71F0" w:rsidRPr="00CE3152" w:rsidRDefault="002F71F0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1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71F0" w:rsidRPr="00CE3152" w:rsidRDefault="002F71F0" w:rsidP="00F83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2F71F0" w:rsidRPr="00CE3152" w:rsidRDefault="002F71F0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00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71F0" w:rsidRPr="00CE3152" w:rsidRDefault="002F71F0" w:rsidP="00A7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</w:rPr>
              <w:t>255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</w:tr>
      <w:tr w:rsidR="00F900E6" w:rsidRPr="001B6E78" w:rsidTr="004C7F2D">
        <w:tc>
          <w:tcPr>
            <w:tcW w:w="1933" w:type="dxa"/>
          </w:tcPr>
          <w:p w:rsidR="00F900E6" w:rsidRPr="00CE3152" w:rsidRDefault="00F900E6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900E6" w:rsidRPr="00CE3152" w:rsidRDefault="00F900E6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กลุ่มผลิตภัณฑ์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:rsidR="00F900E6" w:rsidRPr="00CE3152" w:rsidRDefault="00F900E6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F900E6" w:rsidRPr="00CE3152" w:rsidRDefault="00F900E6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กลุ่ม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F900E6" w:rsidRPr="00CE3152" w:rsidRDefault="00F900E6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:rsidR="00F900E6" w:rsidRPr="00CE3152" w:rsidRDefault="00F900E6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F900E6" w:rsidRPr="00CE3152" w:rsidRDefault="00F900E6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5" w:type="dxa"/>
          </w:tcPr>
          <w:p w:rsidR="00F900E6" w:rsidRPr="00CE3152" w:rsidRDefault="00F900E6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กลุ่มผลิตภัณฑ์</w:t>
            </w:r>
          </w:p>
        </w:tc>
        <w:tc>
          <w:tcPr>
            <w:tcW w:w="277" w:type="dxa"/>
          </w:tcPr>
          <w:p w:rsidR="00F900E6" w:rsidRPr="00CE3152" w:rsidRDefault="00F900E6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</w:tcPr>
          <w:p w:rsidR="00F900E6" w:rsidRPr="00CE3152" w:rsidRDefault="00F900E6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กลุ่ม</w:t>
            </w:r>
          </w:p>
        </w:tc>
        <w:tc>
          <w:tcPr>
            <w:tcW w:w="236" w:type="dxa"/>
          </w:tcPr>
          <w:p w:rsidR="00F900E6" w:rsidRPr="00CE3152" w:rsidRDefault="00F900E6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  <w:vAlign w:val="bottom"/>
          </w:tcPr>
          <w:p w:rsidR="00F900E6" w:rsidRPr="00CE3152" w:rsidRDefault="00F900E6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F900E6" w:rsidRPr="001B6E78" w:rsidTr="004C7F2D">
        <w:tc>
          <w:tcPr>
            <w:tcW w:w="1933" w:type="dxa"/>
          </w:tcPr>
          <w:p w:rsidR="00F900E6" w:rsidRPr="00CE3152" w:rsidRDefault="00F900E6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00E6" w:rsidRPr="00CE3152" w:rsidRDefault="00F900E6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วัตถุดิ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</w:t>
            </w:r>
          </w:p>
        </w:tc>
        <w:tc>
          <w:tcPr>
            <w:tcW w:w="249" w:type="dxa"/>
          </w:tcPr>
          <w:p w:rsidR="00F900E6" w:rsidRPr="00CE3152" w:rsidRDefault="00F900E6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1" w:type="dxa"/>
          </w:tcPr>
          <w:p w:rsidR="00F900E6" w:rsidRPr="00CE3152" w:rsidRDefault="00F900E6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36" w:type="dxa"/>
          </w:tcPr>
          <w:p w:rsidR="00F900E6" w:rsidRPr="00CE3152" w:rsidRDefault="00F900E6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:rsidR="00F900E6" w:rsidRPr="00CE3152" w:rsidRDefault="00F900E6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F900E6" w:rsidRPr="00CE3152" w:rsidRDefault="00F900E6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5" w:type="dxa"/>
          </w:tcPr>
          <w:p w:rsidR="00F900E6" w:rsidRPr="00CE3152" w:rsidRDefault="00F900E6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277" w:type="dxa"/>
          </w:tcPr>
          <w:p w:rsidR="00F900E6" w:rsidRPr="00CE3152" w:rsidRDefault="00F900E6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</w:tcPr>
          <w:p w:rsidR="00F900E6" w:rsidRPr="00CE3152" w:rsidRDefault="00F900E6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36" w:type="dxa"/>
          </w:tcPr>
          <w:p w:rsidR="00F900E6" w:rsidRPr="00CE3152" w:rsidRDefault="00F900E6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  <w:vAlign w:val="bottom"/>
          </w:tcPr>
          <w:p w:rsidR="00F900E6" w:rsidRPr="00CE3152" w:rsidRDefault="00F900E6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F900E6" w:rsidRPr="001B6E78" w:rsidTr="004C7F2D">
        <w:tc>
          <w:tcPr>
            <w:tcW w:w="1933" w:type="dxa"/>
          </w:tcPr>
          <w:p w:rsidR="00F900E6" w:rsidRPr="00CE3152" w:rsidRDefault="00F900E6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900E6" w:rsidRPr="00CE3152" w:rsidRDefault="00F900E6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อุตสา</w:t>
            </w:r>
            <w:r w:rsidRPr="00CE315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หก</w:t>
            </w: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รรม</w:t>
            </w:r>
          </w:p>
        </w:tc>
        <w:tc>
          <w:tcPr>
            <w:tcW w:w="249" w:type="dxa"/>
          </w:tcPr>
          <w:p w:rsidR="00F900E6" w:rsidRPr="00CE3152" w:rsidRDefault="00F900E6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:rsidR="00F900E6" w:rsidRPr="00CE3152" w:rsidRDefault="00F900E6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236" w:type="dxa"/>
          </w:tcPr>
          <w:p w:rsidR="00F900E6" w:rsidRPr="00CE3152" w:rsidRDefault="00F900E6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:rsidR="00F900E6" w:rsidRPr="00CE3152" w:rsidRDefault="00F900E6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:rsidR="00F900E6" w:rsidRPr="00CE3152" w:rsidRDefault="00F900E6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F900E6" w:rsidRPr="00CE3152" w:rsidRDefault="00F900E6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อุตสา</w:t>
            </w:r>
            <w:r w:rsidRPr="00CE315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หก</w:t>
            </w: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รรม</w:t>
            </w:r>
          </w:p>
        </w:tc>
        <w:tc>
          <w:tcPr>
            <w:tcW w:w="277" w:type="dxa"/>
          </w:tcPr>
          <w:p w:rsidR="00F900E6" w:rsidRPr="00CE3152" w:rsidRDefault="00F900E6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F900E6" w:rsidRPr="00CE3152" w:rsidRDefault="00F900E6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236" w:type="dxa"/>
          </w:tcPr>
          <w:p w:rsidR="00F900E6" w:rsidRPr="00CE3152" w:rsidRDefault="00F900E6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F900E6" w:rsidRPr="00CE3152" w:rsidRDefault="00F900E6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2F71F0" w:rsidRPr="00E927B2" w:rsidTr="004C7F2D">
        <w:tc>
          <w:tcPr>
            <w:tcW w:w="1933" w:type="dxa"/>
            <w:vAlign w:val="bottom"/>
          </w:tcPr>
          <w:p w:rsidR="002F71F0" w:rsidRPr="00E927B2" w:rsidRDefault="002F71F0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927B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ขายสุทธิ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71F0" w:rsidRPr="00C17984" w:rsidRDefault="00C17984" w:rsidP="00C17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984">
              <w:rPr>
                <w:rFonts w:ascii="Angsana New" w:hAnsi="Angsana New"/>
                <w:sz w:val="30"/>
                <w:szCs w:val="30"/>
              </w:rPr>
              <w:t>220</w:t>
            </w:r>
            <w:r w:rsidR="002F71F0" w:rsidRPr="00C17984">
              <w:rPr>
                <w:rFonts w:ascii="Angsana New" w:hAnsi="Angsana New"/>
                <w:sz w:val="30"/>
                <w:szCs w:val="30"/>
              </w:rPr>
              <w:t>,</w:t>
            </w:r>
            <w:r w:rsidRPr="00C17984"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2F71F0" w:rsidRPr="002F71F0" w:rsidRDefault="002F71F0" w:rsidP="001A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2F71F0" w:rsidRPr="00C17984" w:rsidRDefault="00C17984" w:rsidP="00C17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984">
              <w:rPr>
                <w:rFonts w:ascii="Angsana New" w:hAnsi="Angsana New"/>
                <w:sz w:val="30"/>
                <w:szCs w:val="30"/>
              </w:rPr>
              <w:t>100</w:t>
            </w:r>
            <w:r w:rsidR="002F71F0" w:rsidRPr="00C17984">
              <w:rPr>
                <w:rFonts w:ascii="Angsana New" w:hAnsi="Angsana New"/>
                <w:sz w:val="30"/>
                <w:szCs w:val="30"/>
              </w:rPr>
              <w:t>,</w:t>
            </w:r>
            <w:r w:rsidRPr="00C17984">
              <w:rPr>
                <w:rFonts w:ascii="Angsana New" w:hAnsi="Angsana New"/>
                <w:sz w:val="30"/>
                <w:szCs w:val="30"/>
              </w:rPr>
              <w:t>57</w:t>
            </w:r>
            <w:r w:rsidR="00BE2BF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F71F0" w:rsidRPr="002F71F0" w:rsidRDefault="002F71F0" w:rsidP="001A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:rsidR="002F71F0" w:rsidRPr="00C17984" w:rsidRDefault="00C17984" w:rsidP="00BE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984">
              <w:rPr>
                <w:rFonts w:ascii="Angsana New" w:hAnsi="Angsana New"/>
                <w:sz w:val="30"/>
                <w:szCs w:val="30"/>
              </w:rPr>
              <w:t>320</w:t>
            </w:r>
            <w:r w:rsidR="002F71F0" w:rsidRPr="00C17984">
              <w:rPr>
                <w:rFonts w:ascii="Angsana New" w:hAnsi="Angsana New"/>
                <w:sz w:val="30"/>
                <w:szCs w:val="30"/>
              </w:rPr>
              <w:t>,</w:t>
            </w:r>
            <w:r w:rsidRPr="00C17984">
              <w:rPr>
                <w:rFonts w:ascii="Angsana New" w:hAnsi="Angsana New"/>
                <w:sz w:val="30"/>
                <w:szCs w:val="30"/>
              </w:rPr>
              <w:t>6</w:t>
            </w:r>
            <w:r w:rsidR="00BE2BF7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36" w:type="dxa"/>
            <w:vAlign w:val="bottom"/>
          </w:tcPr>
          <w:p w:rsidR="002F71F0" w:rsidRPr="00E927B2" w:rsidRDefault="002F71F0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2F71F0" w:rsidRPr="00E927B2" w:rsidRDefault="002F71F0" w:rsidP="00A7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27B2">
              <w:rPr>
                <w:rFonts w:ascii="Angsana New" w:hAnsi="Angsana New"/>
                <w:sz w:val="30"/>
                <w:szCs w:val="30"/>
              </w:rPr>
              <w:t>218,052</w:t>
            </w:r>
          </w:p>
        </w:tc>
        <w:tc>
          <w:tcPr>
            <w:tcW w:w="277" w:type="dxa"/>
            <w:vAlign w:val="bottom"/>
          </w:tcPr>
          <w:p w:rsidR="002F71F0" w:rsidRPr="00E927B2" w:rsidRDefault="002F71F0" w:rsidP="00A7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:rsidR="002F71F0" w:rsidRPr="00E927B2" w:rsidRDefault="002F71F0" w:rsidP="00A7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27B2">
              <w:rPr>
                <w:rFonts w:ascii="Angsana New" w:hAnsi="Angsana New"/>
                <w:sz w:val="30"/>
                <w:szCs w:val="30"/>
              </w:rPr>
              <w:t>109,828</w:t>
            </w:r>
          </w:p>
        </w:tc>
        <w:tc>
          <w:tcPr>
            <w:tcW w:w="236" w:type="dxa"/>
            <w:vAlign w:val="bottom"/>
          </w:tcPr>
          <w:p w:rsidR="002F71F0" w:rsidRPr="00E927B2" w:rsidRDefault="002F71F0" w:rsidP="00A7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:rsidR="002F71F0" w:rsidRPr="00E927B2" w:rsidRDefault="002F71F0" w:rsidP="00A7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27B2">
              <w:rPr>
                <w:rFonts w:ascii="Angsana New" w:hAnsi="Angsana New"/>
                <w:sz w:val="30"/>
                <w:szCs w:val="30"/>
              </w:rPr>
              <w:t>327,880</w:t>
            </w:r>
          </w:p>
        </w:tc>
      </w:tr>
      <w:tr w:rsidR="002F71F0" w:rsidRPr="00E927B2" w:rsidTr="004C7F2D">
        <w:tc>
          <w:tcPr>
            <w:tcW w:w="1933" w:type="dxa"/>
            <w:vAlign w:val="bottom"/>
          </w:tcPr>
          <w:p w:rsidR="002F71F0" w:rsidRPr="00E927B2" w:rsidRDefault="002F71F0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27B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71F0" w:rsidRPr="00C17984" w:rsidRDefault="00BE2BF7" w:rsidP="00C17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(198,219</w:t>
            </w:r>
            <w:r w:rsidR="002F71F0" w:rsidRPr="00C1798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2F71F0" w:rsidRPr="002F71F0" w:rsidRDefault="002F71F0" w:rsidP="001A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71F0" w:rsidRPr="00C17984" w:rsidRDefault="002F71F0" w:rsidP="00C17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984">
              <w:rPr>
                <w:rFonts w:ascii="Angsana New" w:hAnsi="Angsana New"/>
                <w:sz w:val="30"/>
                <w:szCs w:val="30"/>
              </w:rPr>
              <w:t>(</w:t>
            </w:r>
            <w:r w:rsidR="00C17984" w:rsidRPr="00C17984">
              <w:rPr>
                <w:rFonts w:ascii="Angsana New" w:hAnsi="Angsana New"/>
                <w:sz w:val="30"/>
                <w:szCs w:val="30"/>
              </w:rPr>
              <w:t>73</w:t>
            </w:r>
            <w:r w:rsidRPr="00C17984">
              <w:rPr>
                <w:rFonts w:ascii="Angsana New" w:hAnsi="Angsana New"/>
                <w:sz w:val="30"/>
                <w:szCs w:val="30"/>
              </w:rPr>
              <w:t>,</w:t>
            </w:r>
            <w:r w:rsidR="00C17984" w:rsidRPr="00C17984">
              <w:rPr>
                <w:rFonts w:ascii="Angsana New" w:hAnsi="Angsana New"/>
                <w:sz w:val="30"/>
                <w:szCs w:val="30"/>
              </w:rPr>
              <w:t>887</w:t>
            </w:r>
            <w:r w:rsidRPr="00C1798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F71F0" w:rsidRPr="002F71F0" w:rsidRDefault="002F71F0" w:rsidP="001A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71F0" w:rsidRPr="00C17984" w:rsidRDefault="002F71F0" w:rsidP="00C17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6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17984">
              <w:rPr>
                <w:rFonts w:ascii="Angsana New" w:hAnsi="Angsana New"/>
                <w:sz w:val="30"/>
                <w:szCs w:val="30"/>
              </w:rPr>
              <w:t>(</w:t>
            </w:r>
            <w:r w:rsidR="00C17984" w:rsidRPr="00C17984">
              <w:rPr>
                <w:rFonts w:ascii="Angsana New" w:hAnsi="Angsana New"/>
                <w:sz w:val="30"/>
                <w:szCs w:val="30"/>
              </w:rPr>
              <w:t>272</w:t>
            </w:r>
            <w:r w:rsidRPr="00C17984">
              <w:rPr>
                <w:rFonts w:ascii="Angsana New" w:hAnsi="Angsana New"/>
                <w:sz w:val="30"/>
                <w:szCs w:val="30"/>
              </w:rPr>
              <w:t>,</w:t>
            </w:r>
            <w:r w:rsidR="00BE2BF7">
              <w:rPr>
                <w:rFonts w:ascii="Angsana New" w:hAnsi="Angsana New"/>
                <w:sz w:val="30"/>
                <w:szCs w:val="30"/>
              </w:rPr>
              <w:t>106</w:t>
            </w:r>
            <w:r w:rsidRPr="00C1798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2F71F0" w:rsidRPr="00E927B2" w:rsidRDefault="002F71F0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:rsidR="002F71F0" w:rsidRPr="00E927B2" w:rsidRDefault="002F71F0" w:rsidP="00A7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27B2">
              <w:rPr>
                <w:rFonts w:ascii="Angsana New" w:hAnsi="Angsana New"/>
                <w:sz w:val="30"/>
                <w:szCs w:val="30"/>
              </w:rPr>
              <w:t>(</w:t>
            </w:r>
            <w:r w:rsidR="003540F0">
              <w:rPr>
                <w:rFonts w:ascii="Angsana New" w:hAnsi="Angsana New"/>
                <w:sz w:val="30"/>
                <w:szCs w:val="30"/>
              </w:rPr>
              <w:t>192,20</w:t>
            </w:r>
            <w:r w:rsidR="00B56267">
              <w:rPr>
                <w:rFonts w:ascii="Angsana New" w:hAnsi="Angsana New"/>
                <w:sz w:val="30"/>
                <w:szCs w:val="30"/>
              </w:rPr>
              <w:t>6</w:t>
            </w:r>
            <w:r w:rsidRPr="00E927B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7" w:type="dxa"/>
            <w:vAlign w:val="bottom"/>
          </w:tcPr>
          <w:p w:rsidR="002F71F0" w:rsidRPr="00E927B2" w:rsidRDefault="002F71F0" w:rsidP="00A7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:rsidR="002F71F0" w:rsidRPr="00E927B2" w:rsidRDefault="002F71F0" w:rsidP="00A7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27B2">
              <w:rPr>
                <w:rFonts w:ascii="Angsana New" w:hAnsi="Angsana New"/>
                <w:sz w:val="30"/>
                <w:szCs w:val="30"/>
              </w:rPr>
              <w:t>(86,336)</w:t>
            </w:r>
          </w:p>
        </w:tc>
        <w:tc>
          <w:tcPr>
            <w:tcW w:w="236" w:type="dxa"/>
            <w:vAlign w:val="bottom"/>
          </w:tcPr>
          <w:p w:rsidR="002F71F0" w:rsidRPr="00E927B2" w:rsidRDefault="002F71F0" w:rsidP="00A7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2F71F0" w:rsidRPr="00E927B2" w:rsidRDefault="002F71F0" w:rsidP="00A7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6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27B2">
              <w:rPr>
                <w:rFonts w:ascii="Angsana New" w:hAnsi="Angsana New"/>
                <w:sz w:val="30"/>
                <w:szCs w:val="30"/>
              </w:rPr>
              <w:t>(</w:t>
            </w:r>
            <w:r w:rsidR="003540F0">
              <w:rPr>
                <w:rFonts w:ascii="Angsana New" w:hAnsi="Angsana New"/>
                <w:sz w:val="30"/>
                <w:szCs w:val="30"/>
              </w:rPr>
              <w:t>278,54</w:t>
            </w:r>
            <w:r w:rsidR="00B56267">
              <w:rPr>
                <w:rFonts w:ascii="Angsana New" w:hAnsi="Angsana New"/>
                <w:sz w:val="30"/>
                <w:szCs w:val="30"/>
              </w:rPr>
              <w:t>2</w:t>
            </w:r>
            <w:r w:rsidRPr="00E927B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F71F0" w:rsidRPr="001B6E78" w:rsidTr="004C7F2D">
        <w:tc>
          <w:tcPr>
            <w:tcW w:w="1933" w:type="dxa"/>
            <w:vAlign w:val="bottom"/>
          </w:tcPr>
          <w:p w:rsidR="002F71F0" w:rsidRPr="00E927B2" w:rsidRDefault="002F71F0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27B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F71F0" w:rsidRPr="00C17984" w:rsidRDefault="00C17984" w:rsidP="00C17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984">
              <w:rPr>
                <w:rFonts w:ascii="Angsana New" w:hAnsi="Angsana New"/>
                <w:sz w:val="30"/>
                <w:szCs w:val="30"/>
              </w:rPr>
              <w:t>2</w:t>
            </w:r>
            <w:r w:rsidR="002F71F0" w:rsidRPr="00C17984">
              <w:rPr>
                <w:rFonts w:ascii="Angsana New" w:hAnsi="Angsana New"/>
                <w:sz w:val="30"/>
                <w:szCs w:val="30"/>
              </w:rPr>
              <w:t>1,</w:t>
            </w:r>
            <w:r w:rsidRPr="00C17984">
              <w:rPr>
                <w:rFonts w:ascii="Angsana New" w:hAnsi="Angsana New"/>
                <w:sz w:val="30"/>
                <w:szCs w:val="30"/>
              </w:rPr>
              <w:t>88</w:t>
            </w:r>
            <w:r w:rsidR="00BE2BF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2F71F0" w:rsidRPr="002F71F0" w:rsidRDefault="002F71F0" w:rsidP="001A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F71F0" w:rsidRPr="00C17984" w:rsidRDefault="00C17984" w:rsidP="00C17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984">
              <w:rPr>
                <w:rFonts w:ascii="Angsana New" w:hAnsi="Angsana New"/>
                <w:sz w:val="30"/>
                <w:szCs w:val="30"/>
              </w:rPr>
              <w:t>26</w:t>
            </w:r>
            <w:r w:rsidR="002F71F0" w:rsidRPr="00C17984">
              <w:rPr>
                <w:rFonts w:ascii="Angsana New" w:hAnsi="Angsana New"/>
                <w:sz w:val="30"/>
                <w:szCs w:val="30"/>
              </w:rPr>
              <w:t>,</w:t>
            </w:r>
            <w:r w:rsidRPr="00C17984">
              <w:rPr>
                <w:rFonts w:ascii="Angsana New" w:hAnsi="Angsana New"/>
                <w:sz w:val="30"/>
                <w:szCs w:val="30"/>
              </w:rPr>
              <w:t>69</w:t>
            </w:r>
            <w:r w:rsidR="00BE2BF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F71F0" w:rsidRPr="002F71F0" w:rsidRDefault="002F71F0" w:rsidP="001A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F71F0" w:rsidRPr="00C17984" w:rsidRDefault="00C17984" w:rsidP="00C1798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984">
              <w:rPr>
                <w:rFonts w:ascii="Angsana New" w:hAnsi="Angsana New"/>
                <w:sz w:val="30"/>
                <w:szCs w:val="30"/>
              </w:rPr>
              <w:t>48</w:t>
            </w:r>
            <w:r w:rsidR="002F71F0" w:rsidRPr="00C17984">
              <w:rPr>
                <w:rFonts w:ascii="Angsana New" w:hAnsi="Angsana New"/>
                <w:sz w:val="30"/>
                <w:szCs w:val="30"/>
              </w:rPr>
              <w:t>,</w:t>
            </w:r>
            <w:r w:rsidRPr="00C17984">
              <w:rPr>
                <w:rFonts w:ascii="Angsana New" w:hAnsi="Angsana New"/>
                <w:sz w:val="30"/>
                <w:szCs w:val="30"/>
              </w:rPr>
              <w:t>57</w:t>
            </w:r>
            <w:r w:rsidR="00BE2BF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:rsidR="002F71F0" w:rsidRPr="00E927B2" w:rsidRDefault="002F71F0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71F0" w:rsidRPr="00E927B2" w:rsidRDefault="003540F0" w:rsidP="00A7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25,84</w:t>
            </w:r>
            <w:r w:rsidR="00B5626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7" w:type="dxa"/>
            <w:vAlign w:val="bottom"/>
          </w:tcPr>
          <w:p w:rsidR="002F71F0" w:rsidRPr="00E927B2" w:rsidRDefault="002F71F0" w:rsidP="00A7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71F0" w:rsidRPr="00E927B2" w:rsidRDefault="002F71F0" w:rsidP="00A7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27B2">
              <w:rPr>
                <w:rFonts w:ascii="Angsana New" w:hAnsi="Angsana New"/>
                <w:sz w:val="30"/>
                <w:szCs w:val="30"/>
              </w:rPr>
              <w:t xml:space="preserve">23,492 </w:t>
            </w:r>
          </w:p>
        </w:tc>
        <w:tc>
          <w:tcPr>
            <w:tcW w:w="236" w:type="dxa"/>
            <w:vAlign w:val="bottom"/>
          </w:tcPr>
          <w:p w:rsidR="002F71F0" w:rsidRPr="00E927B2" w:rsidRDefault="002F71F0" w:rsidP="00A7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71F0" w:rsidRPr="00E927B2" w:rsidRDefault="003540F0" w:rsidP="00A730B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49,33</w:t>
            </w:r>
            <w:r w:rsidR="00B56267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</w:tbl>
    <w:p w:rsidR="00DD50B3" w:rsidRDefault="00DD50B3"/>
    <w:p w:rsidR="00C05593" w:rsidRDefault="00C05593"/>
    <w:tbl>
      <w:tblPr>
        <w:tblW w:w="9981" w:type="dxa"/>
        <w:tblInd w:w="18" w:type="dxa"/>
        <w:tblLayout w:type="fixed"/>
        <w:tblLook w:val="0000"/>
      </w:tblPr>
      <w:tblGrid>
        <w:gridCol w:w="1933"/>
        <w:gridCol w:w="1134"/>
        <w:gridCol w:w="249"/>
        <w:gridCol w:w="1101"/>
        <w:gridCol w:w="236"/>
        <w:gridCol w:w="1091"/>
        <w:gridCol w:w="236"/>
        <w:gridCol w:w="1165"/>
        <w:gridCol w:w="277"/>
        <w:gridCol w:w="1141"/>
        <w:gridCol w:w="236"/>
        <w:gridCol w:w="1182"/>
      </w:tblGrid>
      <w:tr w:rsidR="00DD50B3" w:rsidRPr="001B6E78" w:rsidTr="00DD50B3">
        <w:tc>
          <w:tcPr>
            <w:tcW w:w="1933" w:type="dxa"/>
          </w:tcPr>
          <w:p w:rsidR="00DD50B3" w:rsidRPr="00CE3152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48" w:type="dxa"/>
            <w:gridSpan w:val="11"/>
            <w:tcBorders>
              <w:bottom w:val="single" w:sz="4" w:space="0" w:color="auto"/>
            </w:tcBorders>
          </w:tcPr>
          <w:p w:rsidR="00DD50B3" w:rsidRPr="00CE3152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เฉพาะกิจการ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Pr="00CE315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D50B3" w:rsidRPr="001B6E78" w:rsidTr="00DD50B3">
        <w:tc>
          <w:tcPr>
            <w:tcW w:w="1933" w:type="dxa"/>
          </w:tcPr>
          <w:p w:rsidR="00DD50B3" w:rsidRPr="00CE3152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1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D50B3" w:rsidRPr="00CE3152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DD50B3" w:rsidRPr="00CE3152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00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D50B3" w:rsidRPr="00CE3152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</w:rPr>
              <w:t>255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</w:tr>
      <w:tr w:rsidR="00DD50B3" w:rsidRPr="001B6E78" w:rsidTr="00DD50B3">
        <w:tc>
          <w:tcPr>
            <w:tcW w:w="1933" w:type="dxa"/>
          </w:tcPr>
          <w:p w:rsidR="00DD50B3" w:rsidRPr="00CE3152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D50B3" w:rsidRPr="00CE3152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กลุ่มผลิตภัณฑ์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:rsidR="00DD50B3" w:rsidRPr="00CE3152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DD50B3" w:rsidRPr="00CE3152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กลุ่ม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DD50B3" w:rsidRPr="00CE3152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:rsidR="00DD50B3" w:rsidRPr="00CE3152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DD50B3" w:rsidRPr="00CE3152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5" w:type="dxa"/>
          </w:tcPr>
          <w:p w:rsidR="00DD50B3" w:rsidRPr="00CE3152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กลุ่มผลิตภัณฑ์</w:t>
            </w:r>
          </w:p>
        </w:tc>
        <w:tc>
          <w:tcPr>
            <w:tcW w:w="277" w:type="dxa"/>
          </w:tcPr>
          <w:p w:rsidR="00DD50B3" w:rsidRPr="00CE3152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</w:tcPr>
          <w:p w:rsidR="00DD50B3" w:rsidRPr="00CE3152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กลุ่ม</w:t>
            </w:r>
          </w:p>
        </w:tc>
        <w:tc>
          <w:tcPr>
            <w:tcW w:w="236" w:type="dxa"/>
          </w:tcPr>
          <w:p w:rsidR="00DD50B3" w:rsidRPr="00CE3152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  <w:vAlign w:val="bottom"/>
          </w:tcPr>
          <w:p w:rsidR="00DD50B3" w:rsidRPr="00CE3152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D50B3" w:rsidRPr="001B6E78" w:rsidTr="00DD50B3">
        <w:tc>
          <w:tcPr>
            <w:tcW w:w="1933" w:type="dxa"/>
          </w:tcPr>
          <w:p w:rsidR="00DD50B3" w:rsidRPr="00CE3152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D50B3" w:rsidRPr="00CE3152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วัตถุดิ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</w:t>
            </w:r>
          </w:p>
        </w:tc>
        <w:tc>
          <w:tcPr>
            <w:tcW w:w="249" w:type="dxa"/>
          </w:tcPr>
          <w:p w:rsidR="00DD50B3" w:rsidRPr="00CE3152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1" w:type="dxa"/>
          </w:tcPr>
          <w:p w:rsidR="00DD50B3" w:rsidRPr="00CE3152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36" w:type="dxa"/>
          </w:tcPr>
          <w:p w:rsidR="00DD50B3" w:rsidRPr="00CE3152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:rsidR="00DD50B3" w:rsidRPr="00CE3152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DD50B3" w:rsidRPr="00CE3152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5" w:type="dxa"/>
          </w:tcPr>
          <w:p w:rsidR="00DD50B3" w:rsidRPr="00CE3152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277" w:type="dxa"/>
          </w:tcPr>
          <w:p w:rsidR="00DD50B3" w:rsidRPr="00CE3152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</w:tcPr>
          <w:p w:rsidR="00DD50B3" w:rsidRPr="00CE3152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36" w:type="dxa"/>
          </w:tcPr>
          <w:p w:rsidR="00DD50B3" w:rsidRPr="00CE3152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  <w:vAlign w:val="bottom"/>
          </w:tcPr>
          <w:p w:rsidR="00DD50B3" w:rsidRPr="00CE3152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D50B3" w:rsidRPr="001B6E78" w:rsidTr="00DD50B3">
        <w:tc>
          <w:tcPr>
            <w:tcW w:w="1933" w:type="dxa"/>
          </w:tcPr>
          <w:p w:rsidR="00DD50B3" w:rsidRPr="00CE3152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D50B3" w:rsidRPr="00CE3152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อุตสา</w:t>
            </w:r>
            <w:r w:rsidRPr="00CE315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หก</w:t>
            </w: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รรม</w:t>
            </w:r>
          </w:p>
        </w:tc>
        <w:tc>
          <w:tcPr>
            <w:tcW w:w="249" w:type="dxa"/>
          </w:tcPr>
          <w:p w:rsidR="00DD50B3" w:rsidRPr="00CE3152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:rsidR="00DD50B3" w:rsidRPr="00CE3152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236" w:type="dxa"/>
          </w:tcPr>
          <w:p w:rsidR="00DD50B3" w:rsidRPr="00CE3152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:rsidR="00DD50B3" w:rsidRPr="00CE3152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:rsidR="00DD50B3" w:rsidRPr="00CE3152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DD50B3" w:rsidRPr="00CE3152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อุตสา</w:t>
            </w:r>
            <w:r w:rsidRPr="00CE315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หก</w:t>
            </w: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รรม</w:t>
            </w:r>
          </w:p>
        </w:tc>
        <w:tc>
          <w:tcPr>
            <w:tcW w:w="277" w:type="dxa"/>
          </w:tcPr>
          <w:p w:rsidR="00DD50B3" w:rsidRPr="00CE3152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DD50B3" w:rsidRPr="00CE3152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236" w:type="dxa"/>
          </w:tcPr>
          <w:p w:rsidR="00DD50B3" w:rsidRPr="00CE3152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DD50B3" w:rsidRPr="00CE3152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D50B3" w:rsidRPr="00E927B2" w:rsidTr="00DD50B3">
        <w:tc>
          <w:tcPr>
            <w:tcW w:w="1933" w:type="dxa"/>
            <w:vAlign w:val="bottom"/>
          </w:tcPr>
          <w:p w:rsidR="00DD50B3" w:rsidRPr="00E927B2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927B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ขายสุทธิ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50B3" w:rsidRPr="007218E5" w:rsidRDefault="007218E5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195,098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DD50B3" w:rsidRPr="007218E5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DD50B3" w:rsidRPr="007218E5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18E5">
              <w:rPr>
                <w:rFonts w:ascii="Angsana New" w:hAnsi="Angsana New"/>
                <w:sz w:val="30"/>
                <w:szCs w:val="30"/>
              </w:rPr>
              <w:t>100,579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D50B3" w:rsidRPr="007218E5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:rsidR="00DD50B3" w:rsidRPr="007218E5" w:rsidRDefault="007218E5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295,677</w:t>
            </w:r>
          </w:p>
        </w:tc>
        <w:tc>
          <w:tcPr>
            <w:tcW w:w="236" w:type="dxa"/>
            <w:vAlign w:val="bottom"/>
          </w:tcPr>
          <w:p w:rsidR="00DD50B3" w:rsidRPr="00DD50B3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5" w:type="dxa"/>
            <w:vAlign w:val="bottom"/>
          </w:tcPr>
          <w:p w:rsidR="00DD50B3" w:rsidRPr="007218E5" w:rsidRDefault="007218E5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187,754</w:t>
            </w:r>
          </w:p>
        </w:tc>
        <w:tc>
          <w:tcPr>
            <w:tcW w:w="277" w:type="dxa"/>
            <w:vAlign w:val="bottom"/>
          </w:tcPr>
          <w:p w:rsidR="00DD50B3" w:rsidRPr="007218E5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:rsidR="00DD50B3" w:rsidRPr="007218E5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18E5">
              <w:rPr>
                <w:rFonts w:ascii="Angsana New" w:hAnsi="Angsana New"/>
                <w:sz w:val="30"/>
                <w:szCs w:val="30"/>
              </w:rPr>
              <w:t>109,828</w:t>
            </w:r>
          </w:p>
        </w:tc>
        <w:tc>
          <w:tcPr>
            <w:tcW w:w="236" w:type="dxa"/>
            <w:vAlign w:val="bottom"/>
          </w:tcPr>
          <w:p w:rsidR="00DD50B3" w:rsidRPr="007218E5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:rsidR="00DD50B3" w:rsidRPr="007218E5" w:rsidRDefault="007218E5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297,582</w:t>
            </w:r>
          </w:p>
        </w:tc>
      </w:tr>
      <w:tr w:rsidR="00DD50B3" w:rsidRPr="00E927B2" w:rsidTr="00DD50B3">
        <w:tc>
          <w:tcPr>
            <w:tcW w:w="1933" w:type="dxa"/>
            <w:vAlign w:val="bottom"/>
          </w:tcPr>
          <w:p w:rsidR="00DD50B3" w:rsidRPr="00E927B2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27B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50B3" w:rsidRPr="007218E5" w:rsidRDefault="007218E5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(175,454</w:t>
            </w:r>
            <w:r w:rsidR="00DD50B3" w:rsidRPr="007218E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DD50B3" w:rsidRPr="007218E5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50B3" w:rsidRPr="007218E5" w:rsidRDefault="00B56267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(73,888</w:t>
            </w:r>
            <w:r w:rsidR="00DD50B3" w:rsidRPr="007218E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D50B3" w:rsidRPr="007218E5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50B3" w:rsidRPr="007218E5" w:rsidRDefault="00B56267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6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(249,342</w:t>
            </w:r>
            <w:r w:rsidR="00DD50B3" w:rsidRPr="007218E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DD50B3" w:rsidRPr="00DD50B3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:rsidR="00DD50B3" w:rsidRPr="007218E5" w:rsidRDefault="007218E5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(166,145</w:t>
            </w:r>
            <w:r w:rsidR="00DD50B3" w:rsidRPr="007218E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7" w:type="dxa"/>
            <w:vAlign w:val="bottom"/>
          </w:tcPr>
          <w:p w:rsidR="00DD50B3" w:rsidRPr="007218E5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:rsidR="00DD50B3" w:rsidRPr="007218E5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18E5">
              <w:rPr>
                <w:rFonts w:ascii="Angsana New" w:hAnsi="Angsana New"/>
                <w:sz w:val="30"/>
                <w:szCs w:val="30"/>
              </w:rPr>
              <w:t>(86,336)</w:t>
            </w:r>
          </w:p>
        </w:tc>
        <w:tc>
          <w:tcPr>
            <w:tcW w:w="236" w:type="dxa"/>
            <w:vAlign w:val="bottom"/>
          </w:tcPr>
          <w:p w:rsidR="00DD50B3" w:rsidRPr="007218E5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DD50B3" w:rsidRPr="007218E5" w:rsidRDefault="007218E5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6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(252,481</w:t>
            </w:r>
            <w:r w:rsidR="00DD50B3" w:rsidRPr="007218E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D50B3" w:rsidRPr="001B6E78" w:rsidTr="00DD50B3">
        <w:tc>
          <w:tcPr>
            <w:tcW w:w="1933" w:type="dxa"/>
            <w:vAlign w:val="bottom"/>
          </w:tcPr>
          <w:p w:rsidR="00DD50B3" w:rsidRPr="00E927B2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27B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D50B3" w:rsidRPr="007218E5" w:rsidRDefault="007218E5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19,644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DD50B3" w:rsidRPr="007218E5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D50B3" w:rsidRPr="007218E5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18E5">
              <w:rPr>
                <w:rFonts w:ascii="Angsana New" w:hAnsi="Angsana New"/>
                <w:sz w:val="30"/>
                <w:szCs w:val="30"/>
              </w:rPr>
              <w:t>26,69</w:t>
            </w:r>
            <w:r w:rsidR="00B5626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D50B3" w:rsidRPr="007218E5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D50B3" w:rsidRPr="007218E5" w:rsidRDefault="007218E5" w:rsidP="00DD50B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46,33</w:t>
            </w:r>
            <w:r w:rsidR="00B5626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:rsidR="00DD50B3" w:rsidRPr="00DD50B3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D50B3" w:rsidRPr="007218E5" w:rsidRDefault="007218E5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21,609</w:t>
            </w:r>
          </w:p>
        </w:tc>
        <w:tc>
          <w:tcPr>
            <w:tcW w:w="277" w:type="dxa"/>
            <w:vAlign w:val="bottom"/>
          </w:tcPr>
          <w:p w:rsidR="00DD50B3" w:rsidRPr="007218E5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D50B3" w:rsidRPr="007218E5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18E5">
              <w:rPr>
                <w:rFonts w:ascii="Angsana New" w:hAnsi="Angsana New"/>
                <w:sz w:val="30"/>
                <w:szCs w:val="30"/>
              </w:rPr>
              <w:t xml:space="preserve">23,492 </w:t>
            </w:r>
          </w:p>
        </w:tc>
        <w:tc>
          <w:tcPr>
            <w:tcW w:w="236" w:type="dxa"/>
            <w:vAlign w:val="bottom"/>
          </w:tcPr>
          <w:p w:rsidR="00DD50B3" w:rsidRPr="007218E5" w:rsidRDefault="00DD50B3" w:rsidP="00D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D50B3" w:rsidRPr="007218E5" w:rsidRDefault="007218E5" w:rsidP="00DD50B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45,101</w:t>
            </w:r>
          </w:p>
        </w:tc>
      </w:tr>
    </w:tbl>
    <w:p w:rsidR="00CA4EE4" w:rsidRDefault="00CA4EE4" w:rsidP="00A17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A171BF" w:rsidRPr="004946AF" w:rsidRDefault="002D6346" w:rsidP="00A17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12</w:t>
      </w:r>
      <w:r w:rsidR="00A171BF">
        <w:rPr>
          <w:rFonts w:ascii="Angsana New" w:hAnsi="Angsana New"/>
          <w:b/>
          <w:bCs/>
          <w:sz w:val="30"/>
          <w:szCs w:val="30"/>
        </w:rPr>
        <w:t>.</w:t>
      </w:r>
      <w:r w:rsidR="00A171BF">
        <w:rPr>
          <w:rFonts w:ascii="Angsana New" w:hAnsi="Angsana New"/>
          <w:b/>
          <w:bCs/>
          <w:sz w:val="30"/>
          <w:szCs w:val="30"/>
        </w:rPr>
        <w:tab/>
      </w:r>
      <w:r w:rsidR="00A171BF" w:rsidRPr="00F309C1">
        <w:rPr>
          <w:rFonts w:ascii="Angsana New" w:hAnsi="Angsana New"/>
          <w:b/>
          <w:bCs/>
          <w:sz w:val="30"/>
          <w:szCs w:val="30"/>
          <w:cs/>
        </w:rPr>
        <w:t>กำไ</w:t>
      </w:r>
      <w:r w:rsidR="00A171BF" w:rsidRPr="00F309C1">
        <w:rPr>
          <w:rFonts w:ascii="Angsana New" w:hAnsi="Angsana New" w:hint="cs"/>
          <w:b/>
          <w:bCs/>
          <w:sz w:val="30"/>
          <w:szCs w:val="30"/>
          <w:cs/>
        </w:rPr>
        <w:t>ร</w:t>
      </w:r>
      <w:r w:rsidR="00A171BF" w:rsidRPr="00F309C1">
        <w:rPr>
          <w:rFonts w:ascii="Angsana New" w:hAnsi="Angsana New"/>
          <w:b/>
          <w:bCs/>
          <w:sz w:val="30"/>
          <w:szCs w:val="30"/>
          <w:cs/>
        </w:rPr>
        <w:t>ต่อหุ้น</w:t>
      </w:r>
    </w:p>
    <w:p w:rsidR="00A171BF" w:rsidRDefault="00A171BF" w:rsidP="00A17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F900E6" w:rsidRPr="003E69C9" w:rsidRDefault="00F900E6" w:rsidP="00F90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3E69C9">
        <w:rPr>
          <w:rFonts w:ascii="Angsana New" w:hAnsi="Angsana New"/>
          <w:b/>
          <w:bCs/>
          <w:sz w:val="30"/>
          <w:szCs w:val="30"/>
          <w:cs/>
        </w:rPr>
        <w:t>กำไ</w:t>
      </w:r>
      <w:r w:rsidRPr="003E69C9">
        <w:rPr>
          <w:rFonts w:ascii="Angsana New" w:hAnsi="Angsana New" w:hint="cs"/>
          <w:b/>
          <w:bCs/>
          <w:sz w:val="30"/>
          <w:szCs w:val="30"/>
          <w:cs/>
        </w:rPr>
        <w:t>ร</w:t>
      </w:r>
      <w:r w:rsidRPr="003E69C9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:rsidR="00F900E6" w:rsidRPr="00C05593" w:rsidRDefault="00F900E6" w:rsidP="00F90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8"/>
          <w:sz w:val="12"/>
          <w:szCs w:val="12"/>
        </w:rPr>
      </w:pPr>
    </w:p>
    <w:p w:rsidR="00F900E6" w:rsidRDefault="00F77BE6" w:rsidP="009F5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</w:t>
      </w:r>
      <w:r w:rsidR="00F900E6" w:rsidRPr="00E74C85">
        <w:rPr>
          <w:rFonts w:ascii="Angsana New" w:hAnsi="Angsana New"/>
          <w:sz w:val="30"/>
          <w:szCs w:val="30"/>
          <w:cs/>
        </w:rPr>
        <w:t>ต่อหุ้น</w:t>
      </w:r>
      <w:r w:rsidR="00F900E6">
        <w:rPr>
          <w:rFonts w:ascii="Angsana New" w:hAnsi="Angsana New" w:hint="cs"/>
          <w:sz w:val="30"/>
          <w:szCs w:val="30"/>
          <w:cs/>
        </w:rPr>
        <w:t>ขั้นพื้นฐาน</w:t>
      </w:r>
      <w:r w:rsidR="00F900E6" w:rsidRPr="009E366E">
        <w:rPr>
          <w:rFonts w:ascii="Angsana New" w:hAnsi="Angsana New" w:hint="cs"/>
          <w:sz w:val="30"/>
          <w:szCs w:val="30"/>
          <w:cs/>
        </w:rPr>
        <w:t>สำหรับ</w:t>
      </w:r>
      <w:r w:rsidR="005448AD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F900E6" w:rsidRPr="009E366E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F900E6" w:rsidRPr="009E366E">
        <w:rPr>
          <w:rFonts w:ascii="Angsana New" w:hAnsi="Angsana New"/>
          <w:sz w:val="30"/>
          <w:szCs w:val="30"/>
          <w:cs/>
        </w:rPr>
        <w:t xml:space="preserve"> </w:t>
      </w:r>
      <w:r w:rsidR="009E5F6B">
        <w:rPr>
          <w:rFonts w:ascii="Angsana New" w:hAnsi="Angsana New"/>
          <w:sz w:val="30"/>
          <w:szCs w:val="30"/>
          <w:cs/>
        </w:rPr>
        <w:t>3</w:t>
      </w:r>
      <w:r w:rsidR="009E5F6B">
        <w:rPr>
          <w:rFonts w:ascii="Angsana New" w:hAnsi="Angsana New" w:hint="cs"/>
          <w:sz w:val="30"/>
          <w:szCs w:val="30"/>
          <w:cs/>
        </w:rPr>
        <w:t>1</w:t>
      </w:r>
      <w:r w:rsidR="00F466D6">
        <w:rPr>
          <w:rFonts w:ascii="Angsana New" w:hAnsi="Angsana New"/>
          <w:sz w:val="30"/>
          <w:szCs w:val="30"/>
          <w:cs/>
        </w:rPr>
        <w:t xml:space="preserve"> </w:t>
      </w:r>
      <w:r w:rsidR="004C7F2D">
        <w:rPr>
          <w:rFonts w:ascii="Angsana New" w:hAnsi="Angsana New" w:hint="cs"/>
          <w:sz w:val="30"/>
          <w:szCs w:val="30"/>
          <w:cs/>
        </w:rPr>
        <w:t>มีนาคม</w:t>
      </w:r>
      <w:r w:rsidR="00F900E6" w:rsidRPr="009E366E">
        <w:rPr>
          <w:rFonts w:ascii="Angsana New" w:hAnsi="Angsana New"/>
          <w:sz w:val="30"/>
          <w:szCs w:val="30"/>
          <w:cs/>
        </w:rPr>
        <w:t xml:space="preserve"> </w:t>
      </w:r>
      <w:r w:rsidR="004C7F2D">
        <w:rPr>
          <w:rFonts w:ascii="Angsana New" w:hAnsi="Angsana New"/>
          <w:sz w:val="30"/>
          <w:szCs w:val="30"/>
          <w:cs/>
        </w:rPr>
        <w:t>25</w:t>
      </w:r>
      <w:r w:rsidR="004C7F2D">
        <w:rPr>
          <w:rFonts w:ascii="Angsana New" w:hAnsi="Angsana New" w:hint="cs"/>
          <w:sz w:val="30"/>
          <w:szCs w:val="30"/>
          <w:cs/>
        </w:rPr>
        <w:t>60</w:t>
      </w:r>
      <w:r w:rsidR="00F900E6" w:rsidRPr="009E366E">
        <w:rPr>
          <w:rFonts w:ascii="Angsana New" w:hAnsi="Angsana New"/>
          <w:sz w:val="30"/>
          <w:szCs w:val="30"/>
          <w:cs/>
        </w:rPr>
        <w:t xml:space="preserve"> </w:t>
      </w:r>
      <w:r w:rsidR="00F900E6" w:rsidRPr="009E366E">
        <w:rPr>
          <w:rFonts w:ascii="Angsana New" w:hAnsi="Angsana New" w:hint="cs"/>
          <w:sz w:val="30"/>
          <w:szCs w:val="30"/>
          <w:cs/>
        </w:rPr>
        <w:t>และ</w:t>
      </w:r>
      <w:r w:rsidR="00F900E6" w:rsidRPr="009E366E">
        <w:rPr>
          <w:rFonts w:ascii="Angsana New" w:hAnsi="Angsana New"/>
          <w:sz w:val="30"/>
          <w:szCs w:val="30"/>
          <w:cs/>
        </w:rPr>
        <w:t xml:space="preserve"> </w:t>
      </w:r>
      <w:r w:rsidR="00F900E6">
        <w:rPr>
          <w:rFonts w:ascii="Angsana New" w:hAnsi="Angsana New"/>
          <w:sz w:val="30"/>
          <w:szCs w:val="30"/>
          <w:cs/>
        </w:rPr>
        <w:t>255</w:t>
      </w:r>
      <w:r w:rsidR="004C7F2D">
        <w:rPr>
          <w:rFonts w:ascii="Angsana New" w:hAnsi="Angsana New" w:hint="cs"/>
          <w:sz w:val="30"/>
          <w:szCs w:val="30"/>
          <w:cs/>
        </w:rPr>
        <w:t>9</w:t>
      </w:r>
      <w:r w:rsidR="00F900E6">
        <w:rPr>
          <w:rFonts w:ascii="Angsana New" w:hAnsi="Angsana New" w:hint="cs"/>
          <w:sz w:val="30"/>
          <w:szCs w:val="30"/>
          <w:cs/>
        </w:rPr>
        <w:t xml:space="preserve"> </w:t>
      </w:r>
      <w:r w:rsidR="00F900E6" w:rsidRPr="00E74C85">
        <w:rPr>
          <w:rFonts w:ascii="Angsana New" w:hAnsi="Angsana New"/>
          <w:sz w:val="30"/>
          <w:szCs w:val="30"/>
          <w:cs/>
        </w:rPr>
        <w:t>คำนวณโดยการหาร</w:t>
      </w:r>
      <w:r>
        <w:rPr>
          <w:rFonts w:ascii="Angsana New" w:hAnsi="Angsana New" w:hint="cs"/>
          <w:sz w:val="30"/>
          <w:szCs w:val="30"/>
          <w:cs/>
        </w:rPr>
        <w:t>กำไร</w:t>
      </w:r>
      <w:r w:rsidR="00F900E6" w:rsidRPr="00E74C85">
        <w:rPr>
          <w:rFonts w:ascii="Angsana New" w:hAnsi="Angsana New"/>
          <w:sz w:val="30"/>
          <w:szCs w:val="30"/>
          <w:cs/>
        </w:rPr>
        <w:t>สำหรับ</w:t>
      </w:r>
      <w:r w:rsidR="005448AD">
        <w:rPr>
          <w:rFonts w:ascii="Angsana New" w:hAnsi="Angsana New" w:hint="cs"/>
          <w:sz w:val="30"/>
          <w:szCs w:val="30"/>
          <w:cs/>
        </w:rPr>
        <w:t>งวด</w:t>
      </w:r>
      <w:r w:rsidR="00F900E6" w:rsidRPr="00E74C85">
        <w:rPr>
          <w:rFonts w:ascii="Angsana New" w:hAnsi="Angsana New"/>
          <w:sz w:val="30"/>
          <w:szCs w:val="30"/>
          <w:cs/>
        </w:rPr>
        <w:t>ด้วยจำนวนถัวเฉล</w:t>
      </w:r>
      <w:r w:rsidR="00F900E6">
        <w:rPr>
          <w:rFonts w:ascii="Angsana New" w:hAnsi="Angsana New"/>
          <w:sz w:val="30"/>
          <w:szCs w:val="30"/>
          <w:cs/>
        </w:rPr>
        <w:t>ี่ยถ่วงน้ำหนัก</w:t>
      </w:r>
      <w:r w:rsidR="00F900E6">
        <w:rPr>
          <w:rFonts w:ascii="Angsana New" w:hAnsi="Angsana New" w:hint="cs"/>
          <w:sz w:val="30"/>
          <w:szCs w:val="30"/>
          <w:cs/>
        </w:rPr>
        <w:t>ของหุ้</w:t>
      </w:r>
      <w:r w:rsidR="005448AD">
        <w:rPr>
          <w:rFonts w:ascii="Angsana New" w:hAnsi="Angsana New" w:hint="cs"/>
          <w:sz w:val="30"/>
          <w:szCs w:val="30"/>
          <w:cs/>
        </w:rPr>
        <w:t>นสามัญที่ออกจำหน่ายแล้วระหว่างงวด</w:t>
      </w:r>
      <w:r w:rsidR="00F900E6">
        <w:rPr>
          <w:rFonts w:ascii="Angsana New" w:hAnsi="Angsana New" w:hint="cs"/>
          <w:sz w:val="30"/>
          <w:szCs w:val="30"/>
          <w:cs/>
        </w:rPr>
        <w:t xml:space="preserve"> ซึ่ง</w:t>
      </w:r>
      <w:r w:rsidR="00F900E6" w:rsidRPr="006178D6">
        <w:rPr>
          <w:rFonts w:ascii="Angsana New" w:hAnsi="Angsana New" w:hint="cs"/>
          <w:sz w:val="30"/>
          <w:szCs w:val="30"/>
          <w:cs/>
        </w:rPr>
        <w:t>แสดงการคำนวณ</w:t>
      </w:r>
      <w:r w:rsidR="00F900E6">
        <w:rPr>
          <w:rFonts w:ascii="Angsana New" w:hAnsi="Angsana New" w:hint="cs"/>
          <w:sz w:val="30"/>
          <w:szCs w:val="30"/>
          <w:cs/>
        </w:rPr>
        <w:t>ได้</w:t>
      </w:r>
      <w:r w:rsidR="00F900E6" w:rsidRPr="006178D6">
        <w:rPr>
          <w:rFonts w:ascii="Angsana New" w:hAnsi="Angsana New" w:hint="cs"/>
          <w:sz w:val="30"/>
          <w:szCs w:val="30"/>
          <w:cs/>
        </w:rPr>
        <w:t>ดังนี้</w:t>
      </w:r>
    </w:p>
    <w:p w:rsidR="00727C5E" w:rsidRPr="00C05593" w:rsidRDefault="00727C5E" w:rsidP="009F5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12"/>
          <w:szCs w:val="12"/>
        </w:rPr>
      </w:pPr>
    </w:p>
    <w:tbl>
      <w:tblPr>
        <w:tblW w:w="10206" w:type="dxa"/>
        <w:tblInd w:w="-34" w:type="dxa"/>
        <w:tblLayout w:type="fixed"/>
        <w:tblLook w:val="0000"/>
      </w:tblPr>
      <w:tblGrid>
        <w:gridCol w:w="4253"/>
        <w:gridCol w:w="1276"/>
        <w:gridCol w:w="283"/>
        <w:gridCol w:w="1276"/>
        <w:gridCol w:w="283"/>
        <w:gridCol w:w="1276"/>
        <w:gridCol w:w="284"/>
        <w:gridCol w:w="1275"/>
      </w:tblGrid>
      <w:tr w:rsidR="00F900E6" w:rsidRPr="004F07C8" w:rsidTr="008B0F7F">
        <w:trPr>
          <w:cantSplit/>
        </w:trPr>
        <w:tc>
          <w:tcPr>
            <w:tcW w:w="4253" w:type="dxa"/>
          </w:tcPr>
          <w:p w:rsidR="00F900E6" w:rsidRPr="004F07C8" w:rsidRDefault="00F900E6" w:rsidP="008B0F7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F900E6" w:rsidRPr="00501620" w:rsidRDefault="00F900E6" w:rsidP="008B0F7F">
            <w:pPr>
              <w:pStyle w:val="a0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พันบาท/พันหุ้น</w:t>
            </w:r>
          </w:p>
        </w:tc>
      </w:tr>
      <w:tr w:rsidR="00F900E6" w:rsidRPr="004F07C8" w:rsidTr="008B0F7F">
        <w:trPr>
          <w:cantSplit/>
        </w:trPr>
        <w:tc>
          <w:tcPr>
            <w:tcW w:w="4253" w:type="dxa"/>
          </w:tcPr>
          <w:p w:rsidR="00F900E6" w:rsidRPr="004F07C8" w:rsidRDefault="00F900E6" w:rsidP="008B0F7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0E6" w:rsidRPr="004F07C8" w:rsidRDefault="00F900E6" w:rsidP="008B0F7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F900E6" w:rsidRPr="004F07C8" w:rsidRDefault="00F900E6" w:rsidP="008B0F7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0E6" w:rsidRPr="004F07C8" w:rsidRDefault="00F900E6" w:rsidP="008B0F7F">
            <w:pPr>
              <w:pStyle w:val="a0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2715E" w:rsidRPr="00F51F88" w:rsidTr="008B0F7F">
        <w:trPr>
          <w:cantSplit/>
        </w:trPr>
        <w:tc>
          <w:tcPr>
            <w:tcW w:w="4253" w:type="dxa"/>
          </w:tcPr>
          <w:p w:rsidR="00E2715E" w:rsidRPr="00EF3DF8" w:rsidRDefault="00E2715E" w:rsidP="008B0F7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715E" w:rsidRPr="00A77C34" w:rsidRDefault="00E2715E" w:rsidP="0054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C34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3" w:type="dxa"/>
          </w:tcPr>
          <w:p w:rsidR="00E2715E" w:rsidRPr="00F51F88" w:rsidRDefault="00E2715E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715E" w:rsidRPr="00A77C34" w:rsidRDefault="00E2715E" w:rsidP="004C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C34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4C7F2D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283" w:type="dxa"/>
          </w:tcPr>
          <w:p w:rsidR="00E2715E" w:rsidRPr="00F51F88" w:rsidRDefault="00E2715E" w:rsidP="008B0F7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715E" w:rsidRPr="00A77C34" w:rsidRDefault="00E2715E" w:rsidP="0054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C34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E2715E" w:rsidRPr="004457F8" w:rsidRDefault="00E2715E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2715E" w:rsidRPr="00A77C34" w:rsidRDefault="00E2715E" w:rsidP="004C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C34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4C7F2D">
              <w:rPr>
                <w:rFonts w:ascii="Angsana New" w:hAnsi="Angsana New"/>
                <w:sz w:val="30"/>
                <w:szCs w:val="30"/>
              </w:rPr>
              <w:t>*</w:t>
            </w:r>
          </w:p>
        </w:tc>
      </w:tr>
      <w:tr w:rsidR="004C7F2D" w:rsidRPr="005B51C6" w:rsidTr="008B0F7F">
        <w:trPr>
          <w:cantSplit/>
        </w:trPr>
        <w:tc>
          <w:tcPr>
            <w:tcW w:w="4253" w:type="dxa"/>
          </w:tcPr>
          <w:p w:rsidR="004C7F2D" w:rsidRDefault="004C7F2D" w:rsidP="00A7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3B7139">
              <w:rPr>
                <w:rFonts w:ascii="Angsana New" w:hAnsi="Angsana New"/>
                <w:sz w:val="30"/>
                <w:szCs w:val="30"/>
              </w:rPr>
              <w:t>1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76" w:type="dxa"/>
          </w:tcPr>
          <w:p w:rsidR="004C7F2D" w:rsidRPr="00E2715E" w:rsidRDefault="00692EDC" w:rsidP="004C7F2D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  <w:r w:rsidR="004C7F2D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4C7F2D" w:rsidRPr="00E2715E">
              <w:rPr>
                <w:rFonts w:ascii="Angsana New" w:hAnsi="Angsana New"/>
                <w:sz w:val="30"/>
                <w:szCs w:val="30"/>
              </w:rPr>
              <w:t>,</w:t>
            </w:r>
            <w:r w:rsidR="004C7F2D">
              <w:rPr>
                <w:rFonts w:ascii="Angsana New" w:hAnsi="Angsana New"/>
                <w:sz w:val="30"/>
                <w:szCs w:val="30"/>
              </w:rPr>
              <w:t>336</w:t>
            </w:r>
          </w:p>
        </w:tc>
        <w:tc>
          <w:tcPr>
            <w:tcW w:w="283" w:type="dxa"/>
          </w:tcPr>
          <w:p w:rsidR="004C7F2D" w:rsidRPr="008D7B63" w:rsidRDefault="004C7F2D" w:rsidP="008B0F7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</w:tcPr>
          <w:p w:rsidR="004C7F2D" w:rsidRPr="00A77C34" w:rsidRDefault="004C7F2D" w:rsidP="00A730B0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32</w:t>
            </w:r>
            <w:r w:rsidRPr="00A77C34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A77C34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3" w:type="dxa"/>
          </w:tcPr>
          <w:p w:rsidR="004C7F2D" w:rsidRPr="008D7B63" w:rsidRDefault="004C7F2D" w:rsidP="008B0F7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</w:tcPr>
          <w:p w:rsidR="004C7F2D" w:rsidRPr="00E2715E" w:rsidRDefault="00DC00BB" w:rsidP="00963789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  <w:r w:rsidR="004C7F2D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4C7F2D" w:rsidRPr="00E2715E">
              <w:rPr>
                <w:rFonts w:ascii="Angsana New" w:hAnsi="Angsana New"/>
                <w:sz w:val="30"/>
                <w:szCs w:val="30"/>
              </w:rPr>
              <w:t>,</w:t>
            </w:r>
            <w:r w:rsidR="004C7F2D">
              <w:rPr>
                <w:rFonts w:ascii="Angsana New" w:hAnsi="Angsana New"/>
                <w:sz w:val="30"/>
                <w:szCs w:val="30"/>
              </w:rPr>
              <w:t>336</w:t>
            </w:r>
          </w:p>
        </w:tc>
        <w:tc>
          <w:tcPr>
            <w:tcW w:w="284" w:type="dxa"/>
          </w:tcPr>
          <w:p w:rsidR="004C7F2D" w:rsidRPr="008D7B63" w:rsidRDefault="004C7F2D" w:rsidP="0096378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</w:tcPr>
          <w:p w:rsidR="004C7F2D" w:rsidRPr="00A77C34" w:rsidRDefault="004C7F2D" w:rsidP="00963789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32</w:t>
            </w:r>
            <w:r w:rsidRPr="00A77C34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A77C34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4C7F2D" w:rsidRPr="005B51C6" w:rsidTr="008B0F7F">
        <w:trPr>
          <w:cantSplit/>
        </w:trPr>
        <w:tc>
          <w:tcPr>
            <w:tcW w:w="4253" w:type="dxa"/>
          </w:tcPr>
          <w:p w:rsidR="004C7F2D" w:rsidRPr="006178D6" w:rsidRDefault="004C7F2D" w:rsidP="00F53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ใหม่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C7F2D" w:rsidRPr="00E07FF1" w:rsidRDefault="004C7F2D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7FF1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:rsidR="004C7F2D" w:rsidRPr="008D7B63" w:rsidRDefault="004C7F2D" w:rsidP="008B0F7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C7F2D" w:rsidRPr="00A77C34" w:rsidRDefault="004C7F2D" w:rsidP="00A7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77C34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:rsidR="004C7F2D" w:rsidRPr="008D7B63" w:rsidRDefault="004C7F2D" w:rsidP="008B0F7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C7F2D" w:rsidRPr="00E9736E" w:rsidRDefault="004C7F2D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9736E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4C7F2D" w:rsidRPr="008D7B63" w:rsidRDefault="004C7F2D" w:rsidP="0096378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C7F2D" w:rsidRPr="00A77C34" w:rsidRDefault="004C7F2D" w:rsidP="0096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77C34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4C7F2D" w:rsidRPr="005B51C6" w:rsidTr="008B0F7F">
        <w:trPr>
          <w:cantSplit/>
        </w:trPr>
        <w:tc>
          <w:tcPr>
            <w:tcW w:w="4253" w:type="dxa"/>
          </w:tcPr>
          <w:p w:rsidR="004C7F2D" w:rsidRPr="003B7139" w:rsidRDefault="004C7F2D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จำ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นวนหุ้นสามัญถัวเฉลี่ยถ่วงน้ำหนักขั้นพื้นฐาน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C7F2D" w:rsidRPr="00E07FF1" w:rsidRDefault="00692EDC" w:rsidP="00963789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  <w:r w:rsidR="004C7F2D" w:rsidRPr="00E07FF1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4C7F2D" w:rsidRPr="00E07FF1">
              <w:rPr>
                <w:rFonts w:ascii="Angsana New" w:hAnsi="Angsana New"/>
                <w:sz w:val="30"/>
                <w:szCs w:val="30"/>
              </w:rPr>
              <w:t>,336</w:t>
            </w:r>
          </w:p>
        </w:tc>
        <w:tc>
          <w:tcPr>
            <w:tcW w:w="283" w:type="dxa"/>
          </w:tcPr>
          <w:p w:rsidR="004C7F2D" w:rsidRPr="008D7B63" w:rsidRDefault="004C7F2D" w:rsidP="008B0F7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C7F2D" w:rsidRPr="00A77C34" w:rsidRDefault="004C7F2D" w:rsidP="00A730B0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32</w:t>
            </w:r>
            <w:r w:rsidRPr="00A77C34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A77C34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3" w:type="dxa"/>
          </w:tcPr>
          <w:p w:rsidR="004C7F2D" w:rsidRPr="008D7B63" w:rsidRDefault="004C7F2D" w:rsidP="008B0F7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C7F2D" w:rsidRPr="00E9736E" w:rsidRDefault="00DC00BB" w:rsidP="00963789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  <w:r w:rsidR="004C7F2D" w:rsidRPr="00E9736E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4C7F2D" w:rsidRPr="00E9736E">
              <w:rPr>
                <w:rFonts w:ascii="Angsana New" w:hAnsi="Angsana New"/>
                <w:sz w:val="30"/>
                <w:szCs w:val="30"/>
              </w:rPr>
              <w:t>,336</w:t>
            </w:r>
          </w:p>
        </w:tc>
        <w:tc>
          <w:tcPr>
            <w:tcW w:w="284" w:type="dxa"/>
          </w:tcPr>
          <w:p w:rsidR="004C7F2D" w:rsidRPr="008D7B63" w:rsidRDefault="004C7F2D" w:rsidP="0096378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4C7F2D" w:rsidRPr="00A77C34" w:rsidRDefault="004C7F2D" w:rsidP="00963789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32</w:t>
            </w:r>
            <w:r w:rsidRPr="00A77C34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A77C34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E2715E" w:rsidRPr="005B51C6" w:rsidTr="008B0F7F">
        <w:trPr>
          <w:cantSplit/>
        </w:trPr>
        <w:tc>
          <w:tcPr>
            <w:tcW w:w="4253" w:type="dxa"/>
          </w:tcPr>
          <w:p w:rsidR="00E2715E" w:rsidRPr="00BD0791" w:rsidRDefault="00E2715E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E2715E" w:rsidRPr="00E2715E" w:rsidRDefault="00E2715E" w:rsidP="008B0F7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cs/>
                <w:lang w:val="en-US" w:bidi="th-TH"/>
              </w:rPr>
            </w:pPr>
          </w:p>
        </w:tc>
        <w:tc>
          <w:tcPr>
            <w:tcW w:w="283" w:type="dxa"/>
          </w:tcPr>
          <w:p w:rsidR="00E2715E" w:rsidRPr="008D7B63" w:rsidRDefault="00E2715E" w:rsidP="008B0F7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E2715E" w:rsidRPr="00A77C34" w:rsidRDefault="00E2715E" w:rsidP="00A730B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83" w:type="dxa"/>
          </w:tcPr>
          <w:p w:rsidR="00E2715E" w:rsidRPr="008D7B63" w:rsidRDefault="00E2715E" w:rsidP="008B0F7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E2715E" w:rsidRPr="00E9736E" w:rsidRDefault="00E2715E" w:rsidP="008B0F7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84" w:type="dxa"/>
          </w:tcPr>
          <w:p w:rsidR="00E2715E" w:rsidRPr="008D7B63" w:rsidRDefault="00E2715E" w:rsidP="008B0F7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E2715E" w:rsidRPr="00A77C34" w:rsidRDefault="00E2715E" w:rsidP="00A730B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E2715E" w:rsidRPr="005B51C6" w:rsidTr="001A65E9">
        <w:trPr>
          <w:cantSplit/>
          <w:trHeight w:val="402"/>
        </w:trPr>
        <w:tc>
          <w:tcPr>
            <w:tcW w:w="4253" w:type="dxa"/>
          </w:tcPr>
          <w:p w:rsidR="00E2715E" w:rsidRPr="0084560C" w:rsidRDefault="00E07FF1" w:rsidP="00544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E2715E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76" w:type="dxa"/>
            <w:shd w:val="clear" w:color="auto" w:fill="auto"/>
          </w:tcPr>
          <w:p w:rsidR="00E2715E" w:rsidRPr="00E07FF1" w:rsidRDefault="007218E5" w:rsidP="00E07FF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E2715E" w:rsidRPr="00E07F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953</w:t>
            </w:r>
          </w:p>
        </w:tc>
        <w:tc>
          <w:tcPr>
            <w:tcW w:w="283" w:type="dxa"/>
          </w:tcPr>
          <w:p w:rsidR="00E2715E" w:rsidRPr="008D7B63" w:rsidRDefault="00E2715E" w:rsidP="001A65E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</w:tcPr>
          <w:p w:rsidR="00E2715E" w:rsidRPr="00285684" w:rsidRDefault="00E2715E" w:rsidP="00A730B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Pr="002856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340</w:t>
            </w:r>
          </w:p>
        </w:tc>
        <w:tc>
          <w:tcPr>
            <w:tcW w:w="283" w:type="dxa"/>
          </w:tcPr>
          <w:p w:rsidR="00E2715E" w:rsidRPr="008D7B63" w:rsidRDefault="00E2715E" w:rsidP="001A65E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</w:tcPr>
          <w:p w:rsidR="00E2715E" w:rsidRPr="00E9736E" w:rsidRDefault="00E9736E" w:rsidP="00E9736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736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E2715E" w:rsidRPr="00E9736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10199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542</w:t>
            </w:r>
          </w:p>
        </w:tc>
        <w:tc>
          <w:tcPr>
            <w:tcW w:w="284" w:type="dxa"/>
          </w:tcPr>
          <w:p w:rsidR="00E2715E" w:rsidRPr="008D7B63" w:rsidRDefault="00E2715E" w:rsidP="001A65E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left w:val="nil"/>
            </w:tcBorders>
          </w:tcPr>
          <w:p w:rsidR="00E2715E" w:rsidRPr="00285684" w:rsidRDefault="00E2715E" w:rsidP="00A730B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Pr="002856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854</w:t>
            </w:r>
          </w:p>
        </w:tc>
      </w:tr>
      <w:tr w:rsidR="00E2715E" w:rsidRPr="005B51C6" w:rsidTr="001A65E9">
        <w:trPr>
          <w:cantSplit/>
          <w:trHeight w:val="402"/>
        </w:trPr>
        <w:tc>
          <w:tcPr>
            <w:tcW w:w="4253" w:type="dxa"/>
          </w:tcPr>
          <w:p w:rsidR="00E2715E" w:rsidRPr="003B7139" w:rsidRDefault="00E07FF1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E2715E">
              <w:rPr>
                <w:rFonts w:ascii="Angsana New" w:hAnsi="Angsana New" w:hint="cs"/>
                <w:sz w:val="30"/>
                <w:szCs w:val="30"/>
                <w:cs/>
              </w:rPr>
              <w:t>ต่อหุ้นขั้นพื้นฐาน</w:t>
            </w:r>
            <w:r w:rsidR="00E2715E"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276" w:type="dxa"/>
            <w:shd w:val="clear" w:color="auto" w:fill="auto"/>
          </w:tcPr>
          <w:p w:rsidR="00E2715E" w:rsidRPr="00E07FF1" w:rsidRDefault="00E2715E" w:rsidP="00E07FF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7FF1">
              <w:rPr>
                <w:rFonts w:ascii="Angsana New" w:hAnsi="Angsana New" w:cs="Angsana New"/>
                <w:sz w:val="30"/>
                <w:szCs w:val="30"/>
              </w:rPr>
              <w:t>0.</w:t>
            </w:r>
            <w:r w:rsidRPr="00E07FF1">
              <w:rPr>
                <w:rFonts w:ascii="Angsana New" w:hAnsi="Angsana New" w:cs="Angsana New"/>
                <w:sz w:val="30"/>
                <w:szCs w:val="30"/>
                <w:lang w:bidi="th-TH"/>
              </w:rPr>
              <w:t>0</w:t>
            </w:r>
            <w:r w:rsidR="007218E5">
              <w:rPr>
                <w:rFonts w:ascii="Angsana New" w:hAnsi="Angsana New" w:cs="Angsana New"/>
                <w:sz w:val="30"/>
                <w:szCs w:val="30"/>
                <w:lang w:bidi="th-TH"/>
              </w:rPr>
              <w:t>299</w:t>
            </w:r>
          </w:p>
        </w:tc>
        <w:tc>
          <w:tcPr>
            <w:tcW w:w="283" w:type="dxa"/>
          </w:tcPr>
          <w:p w:rsidR="00E2715E" w:rsidRPr="008D7B63" w:rsidRDefault="00E2715E" w:rsidP="001A65E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</w:tcPr>
          <w:p w:rsidR="00E2715E" w:rsidRPr="00285684" w:rsidRDefault="00E2715E" w:rsidP="00A730B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85684">
              <w:rPr>
                <w:rFonts w:ascii="Angsana New" w:hAnsi="Angsana New" w:cs="Angsana New"/>
                <w:sz w:val="30"/>
                <w:szCs w:val="30"/>
              </w:rPr>
              <w:t>0.</w:t>
            </w:r>
            <w:r w:rsidRPr="0028568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0</w:t>
            </w:r>
            <w:r w:rsidR="004C7F2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354</w:t>
            </w:r>
          </w:p>
        </w:tc>
        <w:tc>
          <w:tcPr>
            <w:tcW w:w="283" w:type="dxa"/>
          </w:tcPr>
          <w:p w:rsidR="00E2715E" w:rsidRPr="008D7B63" w:rsidRDefault="00E2715E" w:rsidP="001A65E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</w:tcPr>
          <w:p w:rsidR="00E2715E" w:rsidRPr="00E9736E" w:rsidRDefault="00E2715E" w:rsidP="00E9736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736E">
              <w:rPr>
                <w:rFonts w:ascii="Angsana New" w:hAnsi="Angsana New" w:cs="Angsana New"/>
                <w:sz w:val="30"/>
                <w:szCs w:val="30"/>
              </w:rPr>
              <w:t>0.05</w:t>
            </w:r>
            <w:r w:rsidR="00E9736E" w:rsidRPr="00E9736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01993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:rsidR="00E2715E" w:rsidRPr="008D7B63" w:rsidRDefault="00E2715E" w:rsidP="001A65E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left w:val="nil"/>
            </w:tcBorders>
          </w:tcPr>
          <w:p w:rsidR="00E2715E" w:rsidRPr="00285684" w:rsidRDefault="00E2715E" w:rsidP="00A730B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85684">
              <w:rPr>
                <w:rFonts w:ascii="Angsana New" w:hAnsi="Angsana New" w:cs="Angsana New"/>
                <w:sz w:val="30"/>
                <w:szCs w:val="30"/>
              </w:rPr>
              <w:t>0.0</w:t>
            </w:r>
            <w:r w:rsidR="004C7F2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370</w:t>
            </w:r>
          </w:p>
        </w:tc>
      </w:tr>
    </w:tbl>
    <w:p w:rsidR="001C6E6C" w:rsidRPr="00C05593" w:rsidRDefault="001C6E6C" w:rsidP="00364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144404" w:rsidRDefault="00F900E6" w:rsidP="00364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F309C1">
        <w:rPr>
          <w:rFonts w:ascii="Angsana New" w:hAnsi="Angsana New"/>
          <w:b/>
          <w:bCs/>
          <w:sz w:val="30"/>
          <w:szCs w:val="30"/>
          <w:cs/>
        </w:rPr>
        <w:t>กำไ</w:t>
      </w:r>
      <w:r w:rsidRPr="00F309C1">
        <w:rPr>
          <w:rFonts w:ascii="Angsana New" w:hAnsi="Angsana New" w:hint="cs"/>
          <w:b/>
          <w:bCs/>
          <w:sz w:val="30"/>
          <w:szCs w:val="30"/>
          <w:cs/>
        </w:rPr>
        <w:t>ร</w:t>
      </w:r>
      <w:r w:rsidRPr="00F309C1">
        <w:rPr>
          <w:rFonts w:ascii="Angsana New" w:hAnsi="Angsana New"/>
          <w:b/>
          <w:bCs/>
          <w:sz w:val="30"/>
          <w:szCs w:val="30"/>
          <w:cs/>
        </w:rPr>
        <w:t>ต่อหุ้นปรับลด</w:t>
      </w:r>
    </w:p>
    <w:p w:rsidR="009F0339" w:rsidRPr="00C05593" w:rsidRDefault="009F0339" w:rsidP="00364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2"/>
          <w:szCs w:val="12"/>
        </w:rPr>
      </w:pPr>
    </w:p>
    <w:p w:rsidR="009F0339" w:rsidRDefault="00E07FF1" w:rsidP="009F0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กำไร</w:t>
      </w:r>
      <w:r w:rsidR="009F0339" w:rsidRPr="009E366E">
        <w:rPr>
          <w:rFonts w:ascii="Angsana New" w:hAnsi="Angsana New"/>
          <w:spacing w:val="-4"/>
          <w:sz w:val="30"/>
          <w:szCs w:val="30"/>
          <w:cs/>
        </w:rPr>
        <w:t>ต่อหุ้นปรับลดสำหรับ</w:t>
      </w:r>
      <w:r w:rsidR="009F0339">
        <w:rPr>
          <w:rFonts w:ascii="Angsana New" w:hAnsi="Angsana New" w:hint="cs"/>
          <w:spacing w:val="-4"/>
          <w:sz w:val="30"/>
          <w:szCs w:val="30"/>
          <w:cs/>
        </w:rPr>
        <w:t>งวดสามเดือนสิ้นสุดวันที่ 31 มีนาคม 2560 และ 2559</w:t>
      </w:r>
      <w:r w:rsidR="009F0339">
        <w:rPr>
          <w:rFonts w:ascii="Angsana New" w:hAnsi="Angsana New"/>
          <w:sz w:val="30"/>
          <w:szCs w:val="30"/>
        </w:rPr>
        <w:t xml:space="preserve"> </w:t>
      </w:r>
      <w:r w:rsidR="009F0339" w:rsidRPr="009E366E">
        <w:rPr>
          <w:rFonts w:ascii="Angsana New" w:hAnsi="Angsana New"/>
          <w:sz w:val="30"/>
          <w:szCs w:val="30"/>
        </w:rPr>
        <w:t xml:space="preserve"> </w:t>
      </w:r>
      <w:r w:rsidR="009F0339" w:rsidRPr="009E366E">
        <w:rPr>
          <w:rFonts w:ascii="Angsana New" w:hAnsi="Angsana New" w:hint="cs"/>
          <w:sz w:val="30"/>
          <w:szCs w:val="30"/>
          <w:cs/>
        </w:rPr>
        <w:t>คำนวณ</w:t>
      </w:r>
      <w:r>
        <w:rPr>
          <w:rFonts w:ascii="Angsana New" w:hAnsi="Angsana New" w:hint="cs"/>
          <w:sz w:val="30"/>
          <w:szCs w:val="30"/>
          <w:cs/>
        </w:rPr>
        <w:t>โดยการหารกำไร</w:t>
      </w:r>
      <w:r w:rsidR="009F0339" w:rsidRPr="009E366E">
        <w:rPr>
          <w:rFonts w:ascii="Angsana New" w:hAnsi="Angsana New" w:hint="cs"/>
          <w:sz w:val="30"/>
          <w:szCs w:val="30"/>
          <w:cs/>
        </w:rPr>
        <w:t>สำหรับ</w:t>
      </w:r>
      <w:r w:rsidR="009F0339">
        <w:rPr>
          <w:rFonts w:ascii="Angsana New" w:hAnsi="Angsana New" w:hint="cs"/>
          <w:sz w:val="30"/>
          <w:szCs w:val="30"/>
          <w:cs/>
        </w:rPr>
        <w:t>งวดด้วย</w:t>
      </w:r>
      <w:r w:rsidR="009F0339" w:rsidRPr="009E366E">
        <w:rPr>
          <w:rFonts w:ascii="Angsana New" w:hAnsi="Angsana New" w:hint="cs"/>
          <w:sz w:val="30"/>
          <w:szCs w:val="30"/>
          <w:cs/>
        </w:rPr>
        <w:t>จำนวนถัวเฉลี่ยถ่วงน้ำหนัก</w:t>
      </w:r>
      <w:r w:rsidR="009F0339">
        <w:rPr>
          <w:rFonts w:ascii="Angsana New" w:hAnsi="Angsana New" w:hint="cs"/>
          <w:sz w:val="30"/>
          <w:szCs w:val="30"/>
          <w:cs/>
        </w:rPr>
        <w:t>ของ</w:t>
      </w:r>
      <w:r w:rsidR="009F0339" w:rsidRPr="009E366E">
        <w:rPr>
          <w:rFonts w:ascii="Angsana New" w:hAnsi="Angsana New" w:hint="cs"/>
          <w:sz w:val="30"/>
          <w:szCs w:val="30"/>
          <w:cs/>
        </w:rPr>
        <w:t>หุ้นสามัญที่ออกจำหน่ายแล้วระหว่าง</w:t>
      </w:r>
      <w:r w:rsidR="009F0339">
        <w:rPr>
          <w:rFonts w:ascii="Angsana New" w:hAnsi="Angsana New" w:hint="cs"/>
          <w:sz w:val="30"/>
          <w:szCs w:val="30"/>
          <w:cs/>
        </w:rPr>
        <w:t>งวด</w:t>
      </w:r>
      <w:r w:rsidR="009F0339" w:rsidRPr="006178D6">
        <w:rPr>
          <w:rFonts w:ascii="Angsana New" w:hAnsi="Angsana New" w:hint="cs"/>
          <w:sz w:val="30"/>
          <w:szCs w:val="30"/>
          <w:cs/>
        </w:rPr>
        <w:t>หลังจากที่ได้ปรับปรุงผลกระทบของใบสำคัญแสดงสิทธิ</w:t>
      </w:r>
      <w:r w:rsidR="009F0339">
        <w:rPr>
          <w:rFonts w:ascii="Angsana New" w:hAnsi="Angsana New" w:hint="cs"/>
          <w:sz w:val="30"/>
          <w:szCs w:val="30"/>
          <w:cs/>
        </w:rPr>
        <w:t>ที่อาจเปลี่ยนเป็นหุ้นสามัญ</w:t>
      </w:r>
      <w:r w:rsidR="009F0339" w:rsidRPr="006178D6">
        <w:rPr>
          <w:rFonts w:ascii="Angsana New" w:hAnsi="Angsana New" w:hint="cs"/>
          <w:sz w:val="30"/>
          <w:szCs w:val="30"/>
          <w:cs/>
        </w:rPr>
        <w:t>ปรับลด</w:t>
      </w:r>
      <w:r w:rsidR="00E9736E">
        <w:rPr>
          <w:rFonts w:ascii="Angsana New" w:hAnsi="Angsana New" w:hint="cs"/>
          <w:sz w:val="30"/>
          <w:szCs w:val="30"/>
          <w:cs/>
        </w:rPr>
        <w:t>ซึ่ง</w:t>
      </w:r>
      <w:r w:rsidR="00E9736E" w:rsidRPr="006178D6">
        <w:rPr>
          <w:rFonts w:ascii="Angsana New" w:hAnsi="Angsana New" w:hint="cs"/>
          <w:sz w:val="30"/>
          <w:szCs w:val="30"/>
          <w:cs/>
        </w:rPr>
        <w:t>แสดงการคำนวณดังนี้</w:t>
      </w:r>
    </w:p>
    <w:p w:rsidR="009F0339" w:rsidRPr="00C05593" w:rsidRDefault="009F0339" w:rsidP="009F0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tbl>
      <w:tblPr>
        <w:tblW w:w="10206" w:type="dxa"/>
        <w:tblInd w:w="-34" w:type="dxa"/>
        <w:tblLayout w:type="fixed"/>
        <w:tblLook w:val="0000"/>
      </w:tblPr>
      <w:tblGrid>
        <w:gridCol w:w="4253"/>
        <w:gridCol w:w="1276"/>
        <w:gridCol w:w="283"/>
        <w:gridCol w:w="1276"/>
        <w:gridCol w:w="283"/>
        <w:gridCol w:w="1276"/>
        <w:gridCol w:w="284"/>
        <w:gridCol w:w="1275"/>
      </w:tblGrid>
      <w:tr w:rsidR="00E9736E" w:rsidRPr="004F07C8" w:rsidTr="00D5699B">
        <w:trPr>
          <w:cantSplit/>
        </w:trPr>
        <w:tc>
          <w:tcPr>
            <w:tcW w:w="4253" w:type="dxa"/>
          </w:tcPr>
          <w:p w:rsidR="00E9736E" w:rsidRPr="004F07C8" w:rsidRDefault="00E9736E" w:rsidP="00D5699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E9736E" w:rsidRPr="00501620" w:rsidRDefault="00E9736E" w:rsidP="00D5699B">
            <w:pPr>
              <w:pStyle w:val="a0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พันบาท/พันหุ้น</w:t>
            </w:r>
          </w:p>
        </w:tc>
      </w:tr>
      <w:tr w:rsidR="00E9736E" w:rsidRPr="004F07C8" w:rsidTr="00D5699B">
        <w:trPr>
          <w:cantSplit/>
        </w:trPr>
        <w:tc>
          <w:tcPr>
            <w:tcW w:w="4253" w:type="dxa"/>
          </w:tcPr>
          <w:p w:rsidR="00E9736E" w:rsidRPr="004F07C8" w:rsidRDefault="00E9736E" w:rsidP="00D5699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9736E" w:rsidRPr="004F07C8" w:rsidRDefault="00E9736E" w:rsidP="00D5699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E9736E" w:rsidRPr="004F07C8" w:rsidRDefault="00E9736E" w:rsidP="00D5699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9736E" w:rsidRPr="004F07C8" w:rsidRDefault="00E9736E" w:rsidP="00D5699B">
            <w:pPr>
              <w:pStyle w:val="a0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3612E0" w:rsidRPr="00F51F88" w:rsidTr="00D5699B">
        <w:trPr>
          <w:cantSplit/>
        </w:trPr>
        <w:tc>
          <w:tcPr>
            <w:tcW w:w="4253" w:type="dxa"/>
          </w:tcPr>
          <w:p w:rsidR="003612E0" w:rsidRPr="00EF3DF8" w:rsidRDefault="003612E0" w:rsidP="00D5699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612E0" w:rsidRPr="00A77C34" w:rsidRDefault="003612E0" w:rsidP="00D5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C34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3" w:type="dxa"/>
          </w:tcPr>
          <w:p w:rsidR="003612E0" w:rsidRPr="00F51F88" w:rsidRDefault="003612E0" w:rsidP="00D5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612E0" w:rsidRPr="00A77C34" w:rsidRDefault="003612E0" w:rsidP="00D5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A77C34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283" w:type="dxa"/>
          </w:tcPr>
          <w:p w:rsidR="003612E0" w:rsidRPr="00F51F88" w:rsidRDefault="003612E0" w:rsidP="00D5699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612E0" w:rsidRPr="00A77C34" w:rsidRDefault="003612E0" w:rsidP="00D5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C34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3612E0" w:rsidRPr="004457F8" w:rsidRDefault="003612E0" w:rsidP="00D5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612E0" w:rsidRPr="00A77C34" w:rsidRDefault="003612E0" w:rsidP="00C0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A77C34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9*</w:t>
            </w:r>
          </w:p>
        </w:tc>
      </w:tr>
      <w:tr w:rsidR="00E9736E" w:rsidRPr="005B51C6" w:rsidTr="00D5699B">
        <w:trPr>
          <w:cantSplit/>
        </w:trPr>
        <w:tc>
          <w:tcPr>
            <w:tcW w:w="4253" w:type="dxa"/>
          </w:tcPr>
          <w:p w:rsidR="00E9736E" w:rsidRPr="003B7139" w:rsidRDefault="00E9736E" w:rsidP="00D5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ถัวเฉลี่ยถ่วงน้ำหนักขั้นพื้นฐาน</w:t>
            </w:r>
          </w:p>
        </w:tc>
        <w:tc>
          <w:tcPr>
            <w:tcW w:w="1276" w:type="dxa"/>
          </w:tcPr>
          <w:p w:rsidR="00E9736E" w:rsidRPr="00E2715E" w:rsidRDefault="00DC00BB" w:rsidP="00D5699B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  <w:r w:rsidR="00E9736E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E9736E" w:rsidRPr="00E2715E">
              <w:rPr>
                <w:rFonts w:ascii="Angsana New" w:hAnsi="Angsana New"/>
                <w:sz w:val="30"/>
                <w:szCs w:val="30"/>
              </w:rPr>
              <w:t>,</w:t>
            </w:r>
            <w:r w:rsidR="00E9736E">
              <w:rPr>
                <w:rFonts w:ascii="Angsana New" w:hAnsi="Angsana New"/>
                <w:sz w:val="30"/>
                <w:szCs w:val="30"/>
              </w:rPr>
              <w:t>336</w:t>
            </w:r>
          </w:p>
        </w:tc>
        <w:tc>
          <w:tcPr>
            <w:tcW w:w="283" w:type="dxa"/>
          </w:tcPr>
          <w:p w:rsidR="00E9736E" w:rsidRPr="008D7B63" w:rsidRDefault="00E9736E" w:rsidP="00D569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</w:tcPr>
          <w:p w:rsidR="00E9736E" w:rsidRPr="00A77C34" w:rsidRDefault="00E9736E" w:rsidP="00D5699B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32</w:t>
            </w:r>
            <w:r w:rsidRPr="00A77C34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A77C34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3" w:type="dxa"/>
          </w:tcPr>
          <w:p w:rsidR="00E9736E" w:rsidRPr="008D7B63" w:rsidRDefault="00E9736E" w:rsidP="00D569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</w:tcPr>
          <w:p w:rsidR="00E9736E" w:rsidRPr="00E2715E" w:rsidRDefault="00DC00BB" w:rsidP="00D5699B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  <w:r w:rsidR="00E9736E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E9736E" w:rsidRPr="00E2715E">
              <w:rPr>
                <w:rFonts w:ascii="Angsana New" w:hAnsi="Angsana New"/>
                <w:sz w:val="30"/>
                <w:szCs w:val="30"/>
              </w:rPr>
              <w:t>,</w:t>
            </w:r>
            <w:r w:rsidR="00E9736E">
              <w:rPr>
                <w:rFonts w:ascii="Angsana New" w:hAnsi="Angsana New"/>
                <w:sz w:val="30"/>
                <w:szCs w:val="30"/>
              </w:rPr>
              <w:t>336</w:t>
            </w:r>
          </w:p>
        </w:tc>
        <w:tc>
          <w:tcPr>
            <w:tcW w:w="284" w:type="dxa"/>
          </w:tcPr>
          <w:p w:rsidR="00E9736E" w:rsidRPr="008D7B63" w:rsidRDefault="00E9736E" w:rsidP="00D569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</w:tcPr>
          <w:p w:rsidR="00E9736E" w:rsidRPr="00A77C34" w:rsidRDefault="00E9736E" w:rsidP="00D5699B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32</w:t>
            </w:r>
            <w:r w:rsidRPr="00A77C34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A77C34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DC00BB" w:rsidRPr="005B51C6" w:rsidTr="00E9736E">
        <w:trPr>
          <w:cantSplit/>
        </w:trPr>
        <w:tc>
          <w:tcPr>
            <w:tcW w:w="4253" w:type="dxa"/>
          </w:tcPr>
          <w:p w:rsidR="00DC00BB" w:rsidRPr="003B7139" w:rsidRDefault="00DC00BB" w:rsidP="00D5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ผลกระทบ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จากการถือเสมือนว่ามีการ</w:t>
            </w: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ใช้สิทธิ</w:t>
            </w:r>
          </w:p>
        </w:tc>
        <w:tc>
          <w:tcPr>
            <w:tcW w:w="1276" w:type="dxa"/>
          </w:tcPr>
          <w:p w:rsidR="00DC00BB" w:rsidRPr="00E2715E" w:rsidRDefault="00DC00BB" w:rsidP="00D5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DC00BB" w:rsidRPr="008D7B63" w:rsidRDefault="00DC00BB" w:rsidP="00D569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</w:tcPr>
          <w:p w:rsidR="00DC00BB" w:rsidRPr="00A77C34" w:rsidRDefault="00DC00BB" w:rsidP="00D5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DC00BB" w:rsidRPr="008D7B63" w:rsidRDefault="00DC00BB" w:rsidP="00D569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</w:tcPr>
          <w:p w:rsidR="00DC00BB" w:rsidRPr="00E2715E" w:rsidRDefault="00DC00BB" w:rsidP="00D5699B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DC00BB" w:rsidRPr="008D7B63" w:rsidRDefault="00DC00BB" w:rsidP="00D569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</w:tcPr>
          <w:p w:rsidR="00DC00BB" w:rsidRPr="00A77C34" w:rsidRDefault="00DC00BB" w:rsidP="00D5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07FF1" w:rsidRPr="005B51C6" w:rsidTr="00E9736E">
        <w:trPr>
          <w:cantSplit/>
        </w:trPr>
        <w:tc>
          <w:tcPr>
            <w:tcW w:w="4253" w:type="dxa"/>
          </w:tcPr>
          <w:p w:rsidR="00E07FF1" w:rsidRPr="00AD4EE5" w:rsidRDefault="00E07FF1" w:rsidP="00D5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ของใบสำคัญแสดงสิทธิซื้อหุ้นสามัญ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07FF1" w:rsidRPr="00E2715E" w:rsidRDefault="00E07FF1" w:rsidP="00A81345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23</w:t>
            </w:r>
            <w:r w:rsidRPr="00E2715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426</w:t>
            </w:r>
          </w:p>
        </w:tc>
        <w:tc>
          <w:tcPr>
            <w:tcW w:w="283" w:type="dxa"/>
          </w:tcPr>
          <w:p w:rsidR="00E07FF1" w:rsidRPr="008D7B63" w:rsidRDefault="00E07FF1" w:rsidP="00D569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07FF1" w:rsidRPr="00A77C34" w:rsidRDefault="00E07FF1" w:rsidP="00D5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77C34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:rsidR="00E07FF1" w:rsidRPr="008D7B63" w:rsidRDefault="00E07FF1" w:rsidP="00D569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07FF1" w:rsidRPr="00E2715E" w:rsidRDefault="00E07FF1" w:rsidP="00D5699B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23</w:t>
            </w:r>
            <w:r w:rsidRPr="00E2715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426</w:t>
            </w:r>
          </w:p>
        </w:tc>
        <w:tc>
          <w:tcPr>
            <w:tcW w:w="284" w:type="dxa"/>
          </w:tcPr>
          <w:p w:rsidR="00E07FF1" w:rsidRPr="008D7B63" w:rsidRDefault="00E07FF1" w:rsidP="00D569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07FF1" w:rsidRPr="00A77C34" w:rsidRDefault="00E07FF1" w:rsidP="00D5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77C34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E07FF1" w:rsidRPr="005B51C6" w:rsidTr="00E9736E">
        <w:trPr>
          <w:cantSplit/>
        </w:trPr>
        <w:tc>
          <w:tcPr>
            <w:tcW w:w="4253" w:type="dxa"/>
          </w:tcPr>
          <w:p w:rsidR="00E07FF1" w:rsidRDefault="00E07FF1" w:rsidP="00D5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</w:t>
            </w:r>
            <w:r w:rsidR="003612E0">
              <w:rPr>
                <w:rFonts w:ascii="Angsana New" w:hAnsi="Angsana New" w:hint="cs"/>
                <w:sz w:val="30"/>
                <w:szCs w:val="30"/>
                <w:cs/>
              </w:rPr>
              <w:t>ถัวเฉลี่ยถ่วงน้ำหนัก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ปรับลด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07FF1" w:rsidRPr="00DC00BB" w:rsidRDefault="00E07FF1" w:rsidP="00A81345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00BB">
              <w:rPr>
                <w:rFonts w:ascii="Angsana New" w:hAnsi="Angsana New" w:hint="cs"/>
                <w:sz w:val="30"/>
                <w:szCs w:val="30"/>
                <w:cs/>
              </w:rPr>
              <w:t>423</w:t>
            </w:r>
            <w:r w:rsidRPr="00DC00BB">
              <w:rPr>
                <w:rFonts w:ascii="Angsana New" w:hAnsi="Angsana New"/>
                <w:sz w:val="30"/>
                <w:szCs w:val="30"/>
              </w:rPr>
              <w:t>,762</w:t>
            </w:r>
          </w:p>
        </w:tc>
        <w:tc>
          <w:tcPr>
            <w:tcW w:w="283" w:type="dxa"/>
          </w:tcPr>
          <w:p w:rsidR="00E07FF1" w:rsidRPr="008D7B63" w:rsidRDefault="00E07FF1" w:rsidP="00D569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07FF1" w:rsidRPr="00A77C34" w:rsidRDefault="00E07FF1" w:rsidP="00D5699B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32</w:t>
            </w:r>
            <w:r w:rsidRPr="00A77C34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A77C34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3" w:type="dxa"/>
          </w:tcPr>
          <w:p w:rsidR="00E07FF1" w:rsidRPr="008D7B63" w:rsidRDefault="00E07FF1" w:rsidP="00D569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07FF1" w:rsidRPr="00DC00BB" w:rsidRDefault="00E07FF1" w:rsidP="00D5699B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00BB">
              <w:rPr>
                <w:rFonts w:ascii="Angsana New" w:hAnsi="Angsana New" w:hint="cs"/>
                <w:sz w:val="30"/>
                <w:szCs w:val="30"/>
                <w:cs/>
              </w:rPr>
              <w:t>423</w:t>
            </w:r>
            <w:r w:rsidRPr="00DC00BB">
              <w:rPr>
                <w:rFonts w:ascii="Angsana New" w:hAnsi="Angsana New"/>
                <w:sz w:val="30"/>
                <w:szCs w:val="30"/>
              </w:rPr>
              <w:t>,762</w:t>
            </w:r>
          </w:p>
        </w:tc>
        <w:tc>
          <w:tcPr>
            <w:tcW w:w="284" w:type="dxa"/>
          </w:tcPr>
          <w:p w:rsidR="00E07FF1" w:rsidRPr="008D7B63" w:rsidRDefault="00E07FF1" w:rsidP="00D569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07FF1" w:rsidRPr="00A77C34" w:rsidRDefault="00E07FF1" w:rsidP="00D5699B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32</w:t>
            </w:r>
            <w:r w:rsidRPr="00A77C34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A77C34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E9736E" w:rsidRPr="005B51C6" w:rsidTr="00D5699B">
        <w:trPr>
          <w:cantSplit/>
        </w:trPr>
        <w:tc>
          <w:tcPr>
            <w:tcW w:w="4253" w:type="dxa"/>
          </w:tcPr>
          <w:p w:rsidR="00E9736E" w:rsidRPr="00BD0791" w:rsidRDefault="00E9736E" w:rsidP="00D5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E9736E" w:rsidRPr="00E2715E" w:rsidRDefault="00E9736E" w:rsidP="00D5699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cs/>
                <w:lang w:val="en-US" w:bidi="th-TH"/>
              </w:rPr>
            </w:pPr>
          </w:p>
        </w:tc>
        <w:tc>
          <w:tcPr>
            <w:tcW w:w="283" w:type="dxa"/>
          </w:tcPr>
          <w:p w:rsidR="00E9736E" w:rsidRPr="008D7B63" w:rsidRDefault="00E9736E" w:rsidP="00D569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E9736E" w:rsidRPr="00A77C34" w:rsidRDefault="00E9736E" w:rsidP="00D5699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83" w:type="dxa"/>
          </w:tcPr>
          <w:p w:rsidR="00E9736E" w:rsidRPr="008D7B63" w:rsidRDefault="00E9736E" w:rsidP="00D569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E9736E" w:rsidRPr="00DC00BB" w:rsidRDefault="00E9736E" w:rsidP="00D5699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84" w:type="dxa"/>
          </w:tcPr>
          <w:p w:rsidR="00E9736E" w:rsidRPr="008D7B63" w:rsidRDefault="00E9736E" w:rsidP="00D569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E9736E" w:rsidRPr="00A77C34" w:rsidRDefault="00E9736E" w:rsidP="00D5699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DC00BB" w:rsidRPr="005B51C6" w:rsidTr="00D5699B">
        <w:trPr>
          <w:cantSplit/>
          <w:trHeight w:val="402"/>
        </w:trPr>
        <w:tc>
          <w:tcPr>
            <w:tcW w:w="4253" w:type="dxa"/>
          </w:tcPr>
          <w:p w:rsidR="00DC00BB" w:rsidRPr="00BB6251" w:rsidRDefault="00E07FF1" w:rsidP="00E07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DC00BB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76" w:type="dxa"/>
            <w:shd w:val="clear" w:color="auto" w:fill="auto"/>
          </w:tcPr>
          <w:p w:rsidR="00DC00BB" w:rsidRPr="00E07FF1" w:rsidRDefault="00A328C1" w:rsidP="00E07FF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DC00BB" w:rsidRPr="00E07F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953</w:t>
            </w:r>
          </w:p>
        </w:tc>
        <w:tc>
          <w:tcPr>
            <w:tcW w:w="283" w:type="dxa"/>
          </w:tcPr>
          <w:p w:rsidR="00DC00BB" w:rsidRPr="008D7B63" w:rsidRDefault="00DC00BB" w:rsidP="00D569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</w:tcPr>
          <w:p w:rsidR="00DC00BB" w:rsidRPr="00285684" w:rsidRDefault="00DC00BB" w:rsidP="00D5699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Pr="002856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340</w:t>
            </w:r>
          </w:p>
        </w:tc>
        <w:tc>
          <w:tcPr>
            <w:tcW w:w="283" w:type="dxa"/>
          </w:tcPr>
          <w:p w:rsidR="00DC00BB" w:rsidRPr="008D7B63" w:rsidRDefault="00DC00BB" w:rsidP="00D569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</w:tcPr>
          <w:p w:rsidR="00DC00BB" w:rsidRPr="00DC00BB" w:rsidRDefault="00DC00BB" w:rsidP="00D5699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00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</w:t>
            </w:r>
            <w:r w:rsidR="0010199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542</w:t>
            </w:r>
          </w:p>
        </w:tc>
        <w:tc>
          <w:tcPr>
            <w:tcW w:w="284" w:type="dxa"/>
          </w:tcPr>
          <w:p w:rsidR="00DC00BB" w:rsidRPr="008D7B63" w:rsidRDefault="00DC00BB" w:rsidP="00D569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left w:val="nil"/>
            </w:tcBorders>
          </w:tcPr>
          <w:p w:rsidR="00DC00BB" w:rsidRPr="00285684" w:rsidRDefault="00DC00BB" w:rsidP="00D5699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Pr="002856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854</w:t>
            </w:r>
          </w:p>
        </w:tc>
      </w:tr>
      <w:tr w:rsidR="00E9736E" w:rsidRPr="005B51C6" w:rsidTr="00D5699B">
        <w:trPr>
          <w:cantSplit/>
          <w:trHeight w:val="402"/>
        </w:trPr>
        <w:tc>
          <w:tcPr>
            <w:tcW w:w="4253" w:type="dxa"/>
          </w:tcPr>
          <w:p w:rsidR="00E9736E" w:rsidRPr="003B7139" w:rsidRDefault="00E07FF1" w:rsidP="00E07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E9736E">
              <w:rPr>
                <w:rFonts w:ascii="Angsana New" w:hAnsi="Angsana New" w:hint="cs"/>
                <w:sz w:val="30"/>
                <w:szCs w:val="30"/>
                <w:cs/>
              </w:rPr>
              <w:t>ต่อหุ้นปรับลด</w:t>
            </w:r>
            <w:r w:rsidR="00E9736E"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276" w:type="dxa"/>
            <w:shd w:val="clear" w:color="auto" w:fill="auto"/>
          </w:tcPr>
          <w:p w:rsidR="00E9736E" w:rsidRPr="00E07FF1" w:rsidRDefault="00E9736E" w:rsidP="00E07FF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7FF1">
              <w:rPr>
                <w:rFonts w:ascii="Angsana New" w:hAnsi="Angsana New" w:cs="Angsana New"/>
                <w:sz w:val="30"/>
                <w:szCs w:val="30"/>
              </w:rPr>
              <w:t>0.</w:t>
            </w:r>
            <w:r w:rsidRPr="00E07FF1">
              <w:rPr>
                <w:rFonts w:ascii="Angsana New" w:hAnsi="Angsana New" w:cs="Angsana New"/>
                <w:sz w:val="30"/>
                <w:szCs w:val="30"/>
                <w:lang w:bidi="th-TH"/>
              </w:rPr>
              <w:t>02</w:t>
            </w:r>
            <w:r w:rsidR="00A328C1">
              <w:rPr>
                <w:rFonts w:ascii="Angsana New" w:hAnsi="Angsana New" w:cs="Angsana New"/>
                <w:sz w:val="30"/>
                <w:szCs w:val="30"/>
                <w:lang w:bidi="th-TH"/>
              </w:rPr>
              <w:t>82</w:t>
            </w:r>
          </w:p>
        </w:tc>
        <w:tc>
          <w:tcPr>
            <w:tcW w:w="283" w:type="dxa"/>
          </w:tcPr>
          <w:p w:rsidR="00E9736E" w:rsidRPr="008D7B63" w:rsidRDefault="00E9736E" w:rsidP="00D569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</w:tcPr>
          <w:p w:rsidR="00E9736E" w:rsidRPr="00285684" w:rsidRDefault="00E9736E" w:rsidP="00D5699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85684">
              <w:rPr>
                <w:rFonts w:ascii="Angsana New" w:hAnsi="Angsana New" w:cs="Angsana New"/>
                <w:sz w:val="30"/>
                <w:szCs w:val="30"/>
              </w:rPr>
              <w:t>0.</w:t>
            </w:r>
            <w:r w:rsidRPr="0028568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354</w:t>
            </w:r>
          </w:p>
        </w:tc>
        <w:tc>
          <w:tcPr>
            <w:tcW w:w="283" w:type="dxa"/>
          </w:tcPr>
          <w:p w:rsidR="00E9736E" w:rsidRPr="008D7B63" w:rsidRDefault="00E9736E" w:rsidP="00D569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</w:tcPr>
          <w:p w:rsidR="00E9736E" w:rsidRPr="00DC00BB" w:rsidRDefault="00E9736E" w:rsidP="00DC00B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00BB">
              <w:rPr>
                <w:rFonts w:ascii="Angsana New" w:hAnsi="Angsana New" w:cs="Angsana New"/>
                <w:sz w:val="30"/>
                <w:szCs w:val="30"/>
              </w:rPr>
              <w:t>0.0</w:t>
            </w:r>
            <w:r w:rsidR="00DC00BB" w:rsidRPr="00DC00BB">
              <w:rPr>
                <w:rFonts w:ascii="Angsana New" w:hAnsi="Angsana New" w:cs="Angsana New"/>
                <w:sz w:val="30"/>
                <w:szCs w:val="30"/>
              </w:rPr>
              <w:t>48</w:t>
            </w:r>
            <w:r w:rsidR="00101993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E9736E" w:rsidRPr="008D7B63" w:rsidRDefault="00E9736E" w:rsidP="00D569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left w:val="nil"/>
            </w:tcBorders>
          </w:tcPr>
          <w:p w:rsidR="00E9736E" w:rsidRPr="00285684" w:rsidRDefault="00E9736E" w:rsidP="00D5699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85684">
              <w:rPr>
                <w:rFonts w:ascii="Angsana New" w:hAnsi="Angsana New" w:cs="Angsana New"/>
                <w:sz w:val="30"/>
                <w:szCs w:val="30"/>
              </w:rPr>
              <w:t>0.0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370</w:t>
            </w:r>
          </w:p>
        </w:tc>
      </w:tr>
    </w:tbl>
    <w:p w:rsidR="003612E0" w:rsidRDefault="003612E0" w:rsidP="0036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 xml:space="preserve">* </w:t>
      </w:r>
      <w:r>
        <w:rPr>
          <w:rFonts w:ascii="Angsana New" w:hAnsi="Angsana New" w:hint="cs"/>
          <w:sz w:val="30"/>
          <w:szCs w:val="30"/>
          <w:cs/>
        </w:rPr>
        <w:t xml:space="preserve">ปรับจำนวนหุ้นสามัญที่ชำระแล้วตามการเปลี่ยนแปลงมูลค่าหุ้นที่ตราไว้เมื่อวันที่ 27 พฤษภาคม 2559 </w:t>
      </w:r>
    </w:p>
    <w:p w:rsidR="001C6E6C" w:rsidRPr="00CA5ABF" w:rsidRDefault="001C6E6C" w:rsidP="00A17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136AFE" w:rsidRPr="001B6E0B" w:rsidRDefault="002D6346" w:rsidP="00136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13</w:t>
      </w:r>
      <w:r w:rsidR="00136AFE" w:rsidRPr="00954C6A">
        <w:rPr>
          <w:rFonts w:ascii="Angsana New" w:hAnsi="Angsana New"/>
          <w:b/>
          <w:bCs/>
          <w:sz w:val="30"/>
          <w:szCs w:val="30"/>
        </w:rPr>
        <w:t>.</w:t>
      </w:r>
      <w:r w:rsidR="00136AFE" w:rsidRPr="001B6E0B">
        <w:rPr>
          <w:rFonts w:ascii="Angsana New" w:hAnsi="Angsana New"/>
          <w:b/>
          <w:bCs/>
          <w:sz w:val="30"/>
          <w:szCs w:val="30"/>
        </w:rPr>
        <w:tab/>
      </w:r>
      <w:r w:rsidR="00136AFE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:rsidR="00136AFE" w:rsidRPr="00DB4889" w:rsidRDefault="00136AFE" w:rsidP="00136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both"/>
        <w:rPr>
          <w:rFonts w:ascii="Angsana New" w:hAnsi="Angsana New"/>
          <w:sz w:val="16"/>
          <w:szCs w:val="16"/>
        </w:rPr>
      </w:pPr>
    </w:p>
    <w:p w:rsidR="004035A8" w:rsidRDefault="004035A8" w:rsidP="00403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B6E0B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>
        <w:rPr>
          <w:rFonts w:ascii="Angsana New" w:hAnsi="Angsana New"/>
          <w:sz w:val="30"/>
          <w:szCs w:val="30"/>
        </w:rPr>
        <w:t xml:space="preserve"> </w:t>
      </w:r>
    </w:p>
    <w:p w:rsidR="00744BC7" w:rsidRPr="004035A8" w:rsidRDefault="00744BC7" w:rsidP="00136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744BC7" w:rsidRDefault="00CA5ABF" w:rsidP="005706FC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744BC7" w:rsidRPr="00E85E23">
        <w:rPr>
          <w:rFonts w:ascii="Angsana New" w:hAnsi="Angsana New" w:hint="cs"/>
          <w:sz w:val="30"/>
          <w:szCs w:val="30"/>
          <w:cs/>
        </w:rPr>
        <w:t>บริษัท</w:t>
      </w:r>
      <w:r w:rsidR="00CB26AD">
        <w:rPr>
          <w:rFonts w:ascii="Angsana New" w:hAnsi="Angsana New" w:hint="cs"/>
          <w:sz w:val="30"/>
          <w:szCs w:val="30"/>
          <w:cs/>
        </w:rPr>
        <w:t>มี</w:t>
      </w:r>
      <w:r w:rsidR="00744BC7" w:rsidRPr="00E85E23">
        <w:rPr>
          <w:rFonts w:ascii="Angsana New" w:hAnsi="Angsana New" w:hint="cs"/>
          <w:sz w:val="30"/>
          <w:szCs w:val="30"/>
          <w:cs/>
        </w:rPr>
        <w:t>สัญญาเช่าที่ดิน</w:t>
      </w:r>
      <w:r w:rsidR="004C7F2D">
        <w:rPr>
          <w:rFonts w:ascii="Angsana New" w:hAnsi="Angsana New" w:hint="cs"/>
          <w:sz w:val="30"/>
          <w:szCs w:val="30"/>
          <w:cs/>
        </w:rPr>
        <w:t xml:space="preserve"> </w:t>
      </w:r>
      <w:r w:rsidR="00E85E23" w:rsidRPr="00E85E23">
        <w:rPr>
          <w:rFonts w:ascii="Angsana New" w:hAnsi="Angsana New" w:hint="cs"/>
          <w:sz w:val="30"/>
          <w:szCs w:val="30"/>
          <w:cs/>
        </w:rPr>
        <w:t>อาคารโรงเรือน</w:t>
      </w:r>
      <w:r w:rsidR="004C7F2D">
        <w:rPr>
          <w:rFonts w:ascii="Angsana New" w:hAnsi="Angsana New" w:hint="cs"/>
          <w:sz w:val="30"/>
          <w:szCs w:val="30"/>
          <w:cs/>
        </w:rPr>
        <w:t xml:space="preserve"> คลังสินค้า </w:t>
      </w:r>
      <w:r w:rsidR="00F60901">
        <w:rPr>
          <w:rFonts w:ascii="Angsana New" w:hAnsi="Angsana New" w:hint="cs"/>
          <w:sz w:val="30"/>
          <w:szCs w:val="30"/>
          <w:cs/>
        </w:rPr>
        <w:t>และ</w:t>
      </w:r>
      <w:r w:rsidR="008B7270">
        <w:rPr>
          <w:rFonts w:ascii="Angsana New" w:hAnsi="Angsana New" w:hint="cs"/>
          <w:sz w:val="30"/>
          <w:szCs w:val="30"/>
          <w:cs/>
        </w:rPr>
        <w:t>บ้านพักพนักงาน</w:t>
      </w:r>
      <w:r>
        <w:rPr>
          <w:rFonts w:ascii="Angsana New" w:hAnsi="Angsana New" w:hint="cs"/>
          <w:sz w:val="30"/>
          <w:szCs w:val="30"/>
          <w:cs/>
        </w:rPr>
        <w:t>หลายฉบับ</w:t>
      </w:r>
      <w:r w:rsidR="00744BC7" w:rsidRPr="00E85E23">
        <w:rPr>
          <w:rFonts w:ascii="Angsana New" w:hAnsi="Angsana New" w:hint="cs"/>
          <w:sz w:val="30"/>
          <w:szCs w:val="30"/>
          <w:cs/>
        </w:rPr>
        <w:t>กับสำนักงานทรัพย์สินส่วนพระมหากษัตริย์</w:t>
      </w:r>
      <w:r w:rsidR="00802C10">
        <w:rPr>
          <w:rFonts w:ascii="Angsana New" w:hAnsi="Angsana New" w:hint="cs"/>
          <w:sz w:val="30"/>
          <w:szCs w:val="30"/>
          <w:cs/>
        </w:rPr>
        <w:t>และ</w:t>
      </w:r>
      <w:r w:rsidR="008D2F5F" w:rsidRPr="00A17682">
        <w:rPr>
          <w:rFonts w:ascii="Angsana New" w:hAnsi="Angsana New" w:hint="cs"/>
          <w:sz w:val="30"/>
          <w:szCs w:val="30"/>
          <w:cs/>
        </w:rPr>
        <w:t>บุคคล</w:t>
      </w:r>
      <w:r w:rsidR="008D2F5F">
        <w:rPr>
          <w:rFonts w:ascii="Angsana New" w:hAnsi="Angsana New" w:hint="cs"/>
          <w:sz w:val="30"/>
          <w:szCs w:val="30"/>
          <w:cs/>
        </w:rPr>
        <w:t>ที่ไม่เกี่ยวข้องกัน</w:t>
      </w:r>
      <w:r w:rsidR="008C2E33">
        <w:rPr>
          <w:rFonts w:ascii="Angsana New" w:hAnsi="Angsana New" w:hint="cs"/>
          <w:sz w:val="30"/>
          <w:szCs w:val="30"/>
          <w:cs/>
        </w:rPr>
        <w:t>หลายท่าน</w:t>
      </w:r>
      <w:r w:rsidR="008B7270">
        <w:rPr>
          <w:rFonts w:ascii="Angsana New" w:hAnsi="Angsana New" w:hint="cs"/>
          <w:sz w:val="30"/>
          <w:szCs w:val="30"/>
          <w:cs/>
        </w:rPr>
        <w:t xml:space="preserve"> </w:t>
      </w:r>
      <w:r w:rsidR="00F60901">
        <w:rPr>
          <w:rFonts w:ascii="Angsana New" w:hAnsi="Angsana New" w:hint="cs"/>
          <w:sz w:val="30"/>
          <w:szCs w:val="30"/>
          <w:cs/>
        </w:rPr>
        <w:t xml:space="preserve">และสัญญาเช่ารถยนต์กับบริษัทแห่งหนึ่ง </w:t>
      </w:r>
      <w:r w:rsidR="00802C10">
        <w:rPr>
          <w:rFonts w:ascii="Angsana New" w:hAnsi="Angsana New" w:hint="cs"/>
          <w:sz w:val="30"/>
          <w:szCs w:val="30"/>
          <w:cs/>
        </w:rPr>
        <w:t>สัญญาดังกล่าว</w:t>
      </w:r>
      <w:r w:rsidR="00744BC7" w:rsidRPr="00E85E23">
        <w:rPr>
          <w:rFonts w:ascii="Angsana New" w:hAnsi="Angsana New" w:hint="cs"/>
          <w:sz w:val="30"/>
          <w:szCs w:val="30"/>
          <w:cs/>
        </w:rPr>
        <w:t>มี</w:t>
      </w:r>
      <w:r w:rsidR="00744BC7" w:rsidRPr="002A42FD">
        <w:rPr>
          <w:rFonts w:ascii="Angsana New" w:hAnsi="Angsana New" w:hint="cs"/>
          <w:sz w:val="30"/>
          <w:szCs w:val="30"/>
          <w:cs/>
        </w:rPr>
        <w:t xml:space="preserve">กำหนดเวลา </w:t>
      </w:r>
      <w:r w:rsidR="00744BC7" w:rsidRPr="002A42FD">
        <w:rPr>
          <w:rFonts w:ascii="Angsana New" w:hAnsi="Angsana New"/>
          <w:sz w:val="30"/>
          <w:szCs w:val="30"/>
        </w:rPr>
        <w:t>3</w:t>
      </w:r>
      <w:r w:rsidR="0042137B" w:rsidRPr="002A42FD">
        <w:rPr>
          <w:rFonts w:ascii="Angsana New" w:hAnsi="Angsana New" w:hint="cs"/>
          <w:sz w:val="30"/>
          <w:szCs w:val="30"/>
          <w:cs/>
        </w:rPr>
        <w:t xml:space="preserve"> ปี ถึง</w:t>
      </w:r>
      <w:r w:rsidR="00744BC7" w:rsidRPr="002A42FD">
        <w:rPr>
          <w:rFonts w:ascii="Angsana New" w:hAnsi="Angsana New" w:hint="cs"/>
          <w:sz w:val="30"/>
          <w:szCs w:val="30"/>
          <w:cs/>
        </w:rPr>
        <w:t xml:space="preserve"> </w:t>
      </w:r>
      <w:r w:rsidR="00BD4A99" w:rsidRPr="002A42FD">
        <w:rPr>
          <w:rFonts w:ascii="Angsana New" w:hAnsi="Angsana New"/>
          <w:sz w:val="30"/>
          <w:szCs w:val="30"/>
        </w:rPr>
        <w:t>2</w:t>
      </w:r>
      <w:r w:rsidR="00744BC7" w:rsidRPr="002A42FD">
        <w:rPr>
          <w:rFonts w:ascii="Angsana New" w:hAnsi="Angsana New"/>
          <w:sz w:val="30"/>
          <w:szCs w:val="30"/>
        </w:rPr>
        <w:t xml:space="preserve">5 </w:t>
      </w:r>
      <w:r w:rsidR="00744BC7" w:rsidRPr="002A42FD">
        <w:rPr>
          <w:rFonts w:ascii="Angsana New" w:hAnsi="Angsana New" w:hint="cs"/>
          <w:sz w:val="30"/>
          <w:szCs w:val="30"/>
          <w:cs/>
        </w:rPr>
        <w:t xml:space="preserve">ปี สิ้นสุดวันที่ </w:t>
      </w:r>
      <w:r w:rsidR="00BD4A99" w:rsidRPr="00E54AE3">
        <w:rPr>
          <w:rFonts w:ascii="Angsana New" w:hAnsi="Angsana New"/>
          <w:sz w:val="30"/>
          <w:szCs w:val="30"/>
        </w:rPr>
        <w:t xml:space="preserve">28 </w:t>
      </w:r>
      <w:r w:rsidR="00BD4A99" w:rsidRPr="00E54AE3">
        <w:rPr>
          <w:rFonts w:ascii="Angsana New" w:hAnsi="Angsana New" w:hint="cs"/>
          <w:sz w:val="30"/>
          <w:szCs w:val="30"/>
          <w:cs/>
        </w:rPr>
        <w:t>กุมภาพันธ์</w:t>
      </w:r>
      <w:r w:rsidR="00744BC7" w:rsidRPr="00E54AE3">
        <w:rPr>
          <w:rFonts w:ascii="Angsana New" w:hAnsi="Angsana New" w:hint="cs"/>
          <w:sz w:val="30"/>
          <w:szCs w:val="30"/>
          <w:cs/>
        </w:rPr>
        <w:t xml:space="preserve"> </w:t>
      </w:r>
      <w:r w:rsidR="00BD4A99" w:rsidRPr="00E54AE3">
        <w:rPr>
          <w:rFonts w:ascii="Angsana New" w:hAnsi="Angsana New"/>
          <w:sz w:val="30"/>
          <w:szCs w:val="30"/>
        </w:rPr>
        <w:t>2582</w:t>
      </w:r>
      <w:r w:rsidR="00E85E23" w:rsidRPr="00E85E23">
        <w:rPr>
          <w:rFonts w:ascii="Angsana New" w:hAnsi="Angsana New"/>
          <w:sz w:val="30"/>
          <w:szCs w:val="30"/>
        </w:rPr>
        <w:t xml:space="preserve"> </w:t>
      </w:r>
      <w:r w:rsidR="00802C10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744BC7" w:rsidRPr="00E85E23">
        <w:rPr>
          <w:rFonts w:ascii="Angsana New" w:hAnsi="Angsana New" w:hint="cs"/>
          <w:sz w:val="30"/>
          <w:szCs w:val="30"/>
          <w:cs/>
        </w:rPr>
        <w:t>ผูกพันที่จะต้องจ่ายค่าเช่าตามส</w:t>
      </w:r>
      <w:r w:rsidR="008B7270">
        <w:rPr>
          <w:rFonts w:ascii="Angsana New" w:hAnsi="Angsana New" w:hint="cs"/>
          <w:sz w:val="30"/>
          <w:szCs w:val="30"/>
          <w:cs/>
        </w:rPr>
        <w:t>ัญญา</w:t>
      </w:r>
      <w:r w:rsidR="00F60901">
        <w:rPr>
          <w:rFonts w:ascii="Angsana New" w:hAnsi="Angsana New" w:hint="cs"/>
          <w:sz w:val="30"/>
          <w:szCs w:val="30"/>
          <w:cs/>
        </w:rPr>
        <w:t>เช่า</w:t>
      </w:r>
      <w:r w:rsidR="00744BC7" w:rsidRPr="00E85E23">
        <w:rPr>
          <w:rFonts w:ascii="Angsana New" w:hAnsi="Angsana New" w:hint="cs"/>
          <w:sz w:val="30"/>
          <w:szCs w:val="30"/>
          <w:cs/>
        </w:rPr>
        <w:t>ดังกล่าว ดังนี้</w:t>
      </w:r>
    </w:p>
    <w:p w:rsidR="00485D19" w:rsidRPr="00802C10" w:rsidRDefault="00485D19" w:rsidP="007B6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8932" w:type="dxa"/>
        <w:tblInd w:w="675" w:type="dxa"/>
        <w:tblLayout w:type="fixed"/>
        <w:tblLook w:val="0000"/>
      </w:tblPr>
      <w:tblGrid>
        <w:gridCol w:w="4678"/>
        <w:gridCol w:w="1985"/>
        <w:gridCol w:w="270"/>
        <w:gridCol w:w="1999"/>
      </w:tblGrid>
      <w:tr w:rsidR="00E455B2" w:rsidRPr="00590072" w:rsidTr="00B263D6">
        <w:trPr>
          <w:cantSplit/>
        </w:trPr>
        <w:tc>
          <w:tcPr>
            <w:tcW w:w="4678" w:type="dxa"/>
          </w:tcPr>
          <w:p w:rsidR="00E455B2" w:rsidRDefault="00E455B2" w:rsidP="005E0EC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4" w:type="dxa"/>
            <w:gridSpan w:val="3"/>
            <w:tcBorders>
              <w:bottom w:val="single" w:sz="4" w:space="0" w:color="auto"/>
            </w:tcBorders>
          </w:tcPr>
          <w:p w:rsidR="00E455B2" w:rsidRPr="00AF0868" w:rsidRDefault="00E455B2" w:rsidP="005E0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4"/>
                <w:tab w:val="left" w:pos="558"/>
              </w:tabs>
              <w:ind w:left="-94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F0868">
              <w:rPr>
                <w:rFonts w:ascii="Angsana New" w:hAnsi="Angsana New" w:hint="cs"/>
                <w:b/>
                <w:sz w:val="30"/>
                <w:szCs w:val="30"/>
                <w:cs/>
              </w:rPr>
              <w:t>พันบาท</w:t>
            </w:r>
          </w:p>
        </w:tc>
      </w:tr>
      <w:tr w:rsidR="00E455B2" w:rsidRPr="00590072" w:rsidTr="00B263D6">
        <w:trPr>
          <w:cantSplit/>
        </w:trPr>
        <w:tc>
          <w:tcPr>
            <w:tcW w:w="4678" w:type="dxa"/>
          </w:tcPr>
          <w:p w:rsidR="00E455B2" w:rsidRDefault="00E455B2" w:rsidP="002F22B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455B2" w:rsidRPr="00590072" w:rsidRDefault="00E455B2" w:rsidP="00E455B2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  <w:r w:rsidRPr="00AF0868">
              <w:rPr>
                <w:rFonts w:ascii="Angsana New" w:hAnsi="Angsana New" w:hint="cs"/>
                <w:b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E455B2" w:rsidRPr="00590072" w:rsidRDefault="00E455B2" w:rsidP="002F22B3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:rsidR="00E455B2" w:rsidRPr="00AF0868" w:rsidRDefault="00B263D6" w:rsidP="00AF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4"/>
                <w:tab w:val="left" w:pos="558"/>
              </w:tabs>
              <w:ind w:left="-94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F0868">
              <w:rPr>
                <w:rFonts w:ascii="Angsana New" w:hAnsi="Angsana New" w:hint="cs"/>
                <w:b/>
                <w:sz w:val="30"/>
                <w:szCs w:val="30"/>
                <w:cs/>
              </w:rPr>
              <w:t>งบการเงิน</w:t>
            </w:r>
            <w:r w:rsidR="00E455B2" w:rsidRPr="00AF0868">
              <w:rPr>
                <w:rFonts w:ascii="Angsana New" w:hAnsi="Angsana New" w:hint="cs"/>
                <w:b/>
                <w:sz w:val="30"/>
                <w:szCs w:val="30"/>
                <w:cs/>
              </w:rPr>
              <w:t>เฉพาะกิจการ</w:t>
            </w:r>
          </w:p>
        </w:tc>
      </w:tr>
      <w:tr w:rsidR="00E455B2" w:rsidRPr="00C36410" w:rsidTr="00B263D6">
        <w:trPr>
          <w:cantSplit/>
        </w:trPr>
        <w:tc>
          <w:tcPr>
            <w:tcW w:w="4678" w:type="dxa"/>
          </w:tcPr>
          <w:p w:rsidR="00E455B2" w:rsidRPr="00C36410" w:rsidRDefault="00E455B2" w:rsidP="002F22B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36410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E455B2" w:rsidRPr="0087489D" w:rsidRDefault="008C2E33" w:rsidP="00E06B59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489D">
              <w:rPr>
                <w:rFonts w:ascii="Angsana New" w:hAnsi="Angsana New"/>
                <w:sz w:val="30"/>
                <w:szCs w:val="30"/>
              </w:rPr>
              <w:t>11</w:t>
            </w:r>
            <w:r w:rsidR="00984A61" w:rsidRPr="0087489D">
              <w:rPr>
                <w:rFonts w:ascii="Angsana New" w:hAnsi="Angsana New"/>
                <w:sz w:val="30"/>
                <w:szCs w:val="30"/>
              </w:rPr>
              <w:t>,</w:t>
            </w:r>
            <w:r w:rsidR="0087489D" w:rsidRPr="0087489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E06B59">
              <w:rPr>
                <w:rFonts w:ascii="Angsana New" w:hAnsi="Angsana New"/>
                <w:sz w:val="30"/>
                <w:szCs w:val="30"/>
              </w:rPr>
              <w:t>33</w:t>
            </w:r>
            <w:r w:rsidR="00E455B2" w:rsidRPr="0087489D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70" w:type="dxa"/>
          </w:tcPr>
          <w:p w:rsidR="00E455B2" w:rsidRPr="00C36410" w:rsidRDefault="00E455B2" w:rsidP="002F22B3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999" w:type="dxa"/>
            <w:tcBorders>
              <w:top w:val="single" w:sz="4" w:space="0" w:color="auto"/>
            </w:tcBorders>
            <w:shd w:val="clear" w:color="auto" w:fill="auto"/>
          </w:tcPr>
          <w:p w:rsidR="00E455B2" w:rsidRPr="00DD145A" w:rsidRDefault="00DD145A" w:rsidP="00E455B2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145A">
              <w:rPr>
                <w:rFonts w:ascii="Angsana New" w:hAnsi="Angsana New"/>
                <w:sz w:val="30"/>
                <w:szCs w:val="30"/>
              </w:rPr>
              <w:t>1,028</w:t>
            </w:r>
            <w:r w:rsidR="00E455B2" w:rsidRPr="00DD145A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                                                                                      </w:t>
            </w:r>
          </w:p>
        </w:tc>
      </w:tr>
      <w:tr w:rsidR="00E455B2" w:rsidRPr="00C36410" w:rsidTr="00B263D6">
        <w:trPr>
          <w:cantSplit/>
        </w:trPr>
        <w:tc>
          <w:tcPr>
            <w:tcW w:w="4678" w:type="dxa"/>
          </w:tcPr>
          <w:p w:rsidR="00E455B2" w:rsidRPr="00C36410" w:rsidRDefault="00E455B2" w:rsidP="002F22B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36410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985" w:type="dxa"/>
            <w:shd w:val="clear" w:color="auto" w:fill="auto"/>
          </w:tcPr>
          <w:p w:rsidR="00E455B2" w:rsidRPr="0087489D" w:rsidRDefault="00E06B59" w:rsidP="00E06B59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16</w:t>
            </w:r>
            <w:r w:rsidR="00E455B2" w:rsidRPr="0087489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419</w:t>
            </w:r>
          </w:p>
        </w:tc>
        <w:tc>
          <w:tcPr>
            <w:tcW w:w="270" w:type="dxa"/>
          </w:tcPr>
          <w:p w:rsidR="00E455B2" w:rsidRPr="00C36410" w:rsidRDefault="00E455B2" w:rsidP="002F22B3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999" w:type="dxa"/>
            <w:shd w:val="clear" w:color="auto" w:fill="auto"/>
          </w:tcPr>
          <w:p w:rsidR="00E455B2" w:rsidRPr="00DD145A" w:rsidRDefault="00E455B2" w:rsidP="00E455B2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145A">
              <w:rPr>
                <w:rFonts w:ascii="Angsana New" w:hAnsi="Angsana New"/>
                <w:sz w:val="30"/>
                <w:szCs w:val="30"/>
              </w:rPr>
              <w:t>2,</w:t>
            </w:r>
            <w:r w:rsidR="00984A61" w:rsidRPr="00DD145A">
              <w:rPr>
                <w:rFonts w:ascii="Angsana New" w:hAnsi="Angsana New"/>
                <w:sz w:val="30"/>
                <w:szCs w:val="30"/>
              </w:rPr>
              <w:t>3</w:t>
            </w:r>
            <w:r w:rsidR="00DD145A" w:rsidRPr="00DD145A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E455B2" w:rsidRPr="00C36410" w:rsidTr="00B263D6">
        <w:trPr>
          <w:cantSplit/>
        </w:trPr>
        <w:tc>
          <w:tcPr>
            <w:tcW w:w="4678" w:type="dxa"/>
          </w:tcPr>
          <w:p w:rsidR="00E455B2" w:rsidRPr="00C36410" w:rsidRDefault="00E455B2" w:rsidP="002F22B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36410">
              <w:rPr>
                <w:rFonts w:ascii="Angsana New" w:hAnsi="Angsana New" w:hint="cs"/>
                <w:sz w:val="30"/>
                <w:szCs w:val="30"/>
                <w:cs/>
              </w:rPr>
              <w:t>ห้าปีขึ้นไป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E455B2" w:rsidRPr="0087489D" w:rsidRDefault="0087489D" w:rsidP="0087489D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489D">
              <w:rPr>
                <w:rFonts w:ascii="Angsana New" w:hAnsi="Angsana New" w:hint="cs"/>
                <w:sz w:val="30"/>
                <w:szCs w:val="30"/>
                <w:cs/>
              </w:rPr>
              <w:t>27</w:t>
            </w:r>
            <w:r w:rsidR="00E455B2" w:rsidRPr="0087489D">
              <w:rPr>
                <w:rFonts w:ascii="Angsana New" w:hAnsi="Angsana New"/>
                <w:sz w:val="30"/>
                <w:szCs w:val="30"/>
              </w:rPr>
              <w:t>,</w:t>
            </w:r>
            <w:r w:rsidRPr="0087489D">
              <w:rPr>
                <w:rFonts w:ascii="Angsana New" w:hAnsi="Angsana New" w:hint="cs"/>
                <w:sz w:val="30"/>
                <w:szCs w:val="30"/>
                <w:cs/>
              </w:rPr>
              <w:t>773</w:t>
            </w:r>
          </w:p>
        </w:tc>
        <w:tc>
          <w:tcPr>
            <w:tcW w:w="270" w:type="dxa"/>
          </w:tcPr>
          <w:p w:rsidR="00E455B2" w:rsidRPr="00C36410" w:rsidRDefault="00E455B2" w:rsidP="002F22B3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999" w:type="dxa"/>
            <w:shd w:val="clear" w:color="auto" w:fill="auto"/>
          </w:tcPr>
          <w:p w:rsidR="00E455B2" w:rsidRPr="00DD145A" w:rsidRDefault="00DD145A" w:rsidP="00E455B2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145A">
              <w:rPr>
                <w:rFonts w:ascii="Angsana New" w:hAnsi="Angsana New"/>
                <w:sz w:val="30"/>
                <w:szCs w:val="30"/>
              </w:rPr>
              <w:t>27</w:t>
            </w:r>
            <w:r w:rsidR="001B4D9A" w:rsidRPr="00DD145A">
              <w:rPr>
                <w:rFonts w:ascii="Angsana New" w:hAnsi="Angsana New"/>
                <w:sz w:val="30"/>
                <w:szCs w:val="30"/>
              </w:rPr>
              <w:t>,</w:t>
            </w:r>
            <w:r w:rsidRPr="00DD145A">
              <w:rPr>
                <w:rFonts w:ascii="Angsana New" w:hAnsi="Angsana New"/>
                <w:sz w:val="30"/>
                <w:szCs w:val="30"/>
              </w:rPr>
              <w:t>773</w:t>
            </w:r>
          </w:p>
        </w:tc>
      </w:tr>
      <w:tr w:rsidR="00E455B2" w:rsidRPr="00590072" w:rsidTr="00B263D6">
        <w:trPr>
          <w:cantSplit/>
        </w:trPr>
        <w:tc>
          <w:tcPr>
            <w:tcW w:w="4678" w:type="dxa"/>
          </w:tcPr>
          <w:p w:rsidR="00E455B2" w:rsidRPr="00C36410" w:rsidRDefault="00E455B2" w:rsidP="002F2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3641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455B2" w:rsidRPr="0087489D" w:rsidRDefault="00E06B59" w:rsidP="00E06B59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55</w:t>
            </w:r>
            <w:r w:rsidR="00E455B2" w:rsidRPr="0087489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325</w:t>
            </w:r>
          </w:p>
        </w:tc>
        <w:tc>
          <w:tcPr>
            <w:tcW w:w="270" w:type="dxa"/>
          </w:tcPr>
          <w:p w:rsidR="00E455B2" w:rsidRPr="00C36410" w:rsidRDefault="00E455B2" w:rsidP="002F22B3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455B2" w:rsidRPr="00DD145A" w:rsidRDefault="00984A61" w:rsidP="00E455B2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145A">
              <w:rPr>
                <w:rFonts w:ascii="Angsana New" w:hAnsi="Angsana New"/>
                <w:sz w:val="30"/>
                <w:szCs w:val="30"/>
              </w:rPr>
              <w:t>31</w:t>
            </w:r>
            <w:r w:rsidR="001B4D9A" w:rsidRPr="00DD145A">
              <w:rPr>
                <w:rFonts w:ascii="Angsana New" w:hAnsi="Angsana New"/>
                <w:sz w:val="30"/>
                <w:szCs w:val="30"/>
              </w:rPr>
              <w:t>,</w:t>
            </w:r>
            <w:r w:rsidR="00DD145A" w:rsidRPr="00DD145A">
              <w:rPr>
                <w:rFonts w:ascii="Angsana New" w:hAnsi="Angsana New"/>
                <w:sz w:val="30"/>
                <w:szCs w:val="30"/>
              </w:rPr>
              <w:t>160</w:t>
            </w:r>
          </w:p>
        </w:tc>
      </w:tr>
    </w:tbl>
    <w:p w:rsidR="000F2A82" w:rsidRDefault="000F2A82" w:rsidP="00D03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8D2F5F" w:rsidRPr="0022282B" w:rsidRDefault="00D03BE2" w:rsidP="00D03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0"/>
          <w:szCs w:val="30"/>
          <w:cs/>
        </w:rPr>
        <w:t>ข)</w:t>
      </w:r>
      <w:r>
        <w:rPr>
          <w:rFonts w:ascii="Angsana New" w:hAnsi="Angsana New" w:hint="cs"/>
          <w:sz w:val="30"/>
          <w:szCs w:val="30"/>
          <w:cs/>
        </w:rPr>
        <w:tab/>
      </w:r>
      <w:r w:rsidR="0022282B" w:rsidRPr="0022282B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="008D2F5F" w:rsidRPr="0022282B">
        <w:rPr>
          <w:rFonts w:ascii="Angsana New" w:hAnsi="Angsana New" w:hint="cs"/>
          <w:sz w:val="30"/>
          <w:szCs w:val="30"/>
          <w:cs/>
        </w:rPr>
        <w:t>ภาระผูกพัน</w:t>
      </w:r>
      <w:r w:rsidR="0022282B" w:rsidRPr="0022282B">
        <w:rPr>
          <w:rFonts w:ascii="Angsana New" w:hAnsi="Angsana New" w:hint="cs"/>
          <w:sz w:val="30"/>
          <w:szCs w:val="30"/>
          <w:cs/>
        </w:rPr>
        <w:t>คงเหลือ</w:t>
      </w:r>
      <w:r w:rsidR="008D2F5F" w:rsidRPr="0022282B">
        <w:rPr>
          <w:rFonts w:ascii="Angsana New" w:hAnsi="Angsana New" w:hint="cs"/>
          <w:sz w:val="30"/>
          <w:szCs w:val="30"/>
          <w:cs/>
        </w:rPr>
        <w:t>จา</w:t>
      </w:r>
      <w:r w:rsidR="008C0782" w:rsidRPr="0022282B">
        <w:rPr>
          <w:rFonts w:ascii="Angsana New" w:hAnsi="Angsana New" w:hint="cs"/>
          <w:sz w:val="30"/>
          <w:szCs w:val="30"/>
          <w:cs/>
        </w:rPr>
        <w:t>กสัญญาก่อสร้างทรัพย์สินและซื้อเครื่องจักร</w:t>
      </w:r>
      <w:r w:rsidR="000D0732" w:rsidRPr="0022282B">
        <w:rPr>
          <w:rFonts w:ascii="Angsana New" w:hAnsi="Angsana New" w:hint="cs"/>
          <w:sz w:val="30"/>
          <w:szCs w:val="30"/>
          <w:cs/>
        </w:rPr>
        <w:t>และ</w:t>
      </w:r>
      <w:r w:rsidR="0022282B" w:rsidRPr="0022282B">
        <w:rPr>
          <w:rFonts w:ascii="Angsana New" w:hAnsi="Angsana New" w:hint="cs"/>
          <w:sz w:val="30"/>
          <w:szCs w:val="30"/>
          <w:cs/>
        </w:rPr>
        <w:t>อุปกรณ์</w:t>
      </w:r>
      <w:r w:rsidR="008D2F5F" w:rsidRPr="0022282B">
        <w:rPr>
          <w:rFonts w:ascii="Angsana New" w:hAnsi="Angsana New" w:hint="cs"/>
          <w:sz w:val="30"/>
          <w:szCs w:val="30"/>
          <w:cs/>
        </w:rPr>
        <w:t>จำนวนเงิน</w:t>
      </w:r>
      <w:r w:rsidR="008D2F5F" w:rsidRPr="00A62764">
        <w:rPr>
          <w:rFonts w:ascii="Angsana New" w:hAnsi="Angsana New" w:hint="cs"/>
          <w:sz w:val="30"/>
          <w:szCs w:val="30"/>
          <w:cs/>
        </w:rPr>
        <w:t xml:space="preserve">รวม </w:t>
      </w:r>
      <w:r w:rsidR="005A1EDD" w:rsidRPr="00A62764">
        <w:rPr>
          <w:rFonts w:ascii="Angsana New" w:hAnsi="Angsana New" w:hint="cs"/>
          <w:sz w:val="30"/>
          <w:szCs w:val="30"/>
          <w:cs/>
        </w:rPr>
        <w:t>1</w:t>
      </w:r>
      <w:r w:rsidR="008C0782" w:rsidRPr="00A62764">
        <w:rPr>
          <w:rFonts w:ascii="Angsana New" w:hAnsi="Angsana New" w:hint="cs"/>
          <w:sz w:val="30"/>
          <w:szCs w:val="30"/>
          <w:cs/>
        </w:rPr>
        <w:t>.</w:t>
      </w:r>
      <w:r w:rsidR="005A1EDD" w:rsidRPr="00A62764">
        <w:rPr>
          <w:rFonts w:ascii="Angsana New" w:hAnsi="Angsana New" w:hint="cs"/>
          <w:sz w:val="30"/>
          <w:szCs w:val="30"/>
          <w:cs/>
        </w:rPr>
        <w:t>1</w:t>
      </w:r>
      <w:r w:rsidR="008D2F5F" w:rsidRPr="0022282B">
        <w:rPr>
          <w:rFonts w:ascii="Angsana New" w:hAnsi="Angsana New" w:hint="cs"/>
          <w:sz w:val="30"/>
          <w:szCs w:val="30"/>
          <w:cs/>
        </w:rPr>
        <w:t xml:space="preserve"> ล้าน</w:t>
      </w:r>
      <w:r w:rsidR="009B6F77" w:rsidRPr="0022282B">
        <w:rPr>
          <w:rFonts w:ascii="Angsana New" w:hAnsi="Angsana New" w:hint="cs"/>
          <w:sz w:val="30"/>
          <w:szCs w:val="30"/>
          <w:cs/>
        </w:rPr>
        <w:t>บาท</w:t>
      </w:r>
      <w:r w:rsidR="008C0782" w:rsidRPr="0022282B">
        <w:rPr>
          <w:rFonts w:ascii="Angsana New" w:hAnsi="Angsana New" w:hint="cs"/>
          <w:sz w:val="30"/>
          <w:szCs w:val="30"/>
          <w:cs/>
        </w:rPr>
        <w:t xml:space="preserve"> </w:t>
      </w:r>
      <w:r w:rsidR="005A1EDD">
        <w:rPr>
          <w:rFonts w:ascii="Angsana New" w:hAnsi="Angsana New" w:hint="cs"/>
          <w:sz w:val="30"/>
          <w:szCs w:val="30"/>
          <w:cs/>
        </w:rPr>
        <w:t xml:space="preserve"> </w:t>
      </w:r>
    </w:p>
    <w:p w:rsidR="0022282B" w:rsidRPr="0022282B" w:rsidRDefault="0022282B" w:rsidP="00222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:rsidR="00FB43B9" w:rsidRPr="00FB43B9" w:rsidRDefault="00D03BE2" w:rsidP="008C2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ค)</w:t>
      </w:r>
      <w:r>
        <w:rPr>
          <w:rFonts w:ascii="Angsana New" w:hAnsi="Angsana New" w:hint="cs"/>
          <w:sz w:val="30"/>
          <w:szCs w:val="30"/>
          <w:cs/>
        </w:rPr>
        <w:tab/>
      </w:r>
      <w:r w:rsidR="00F900E6" w:rsidRPr="007B69DC">
        <w:rPr>
          <w:rFonts w:ascii="Angsana New" w:hAnsi="Angsana New" w:hint="cs"/>
          <w:sz w:val="30"/>
          <w:szCs w:val="30"/>
          <w:cs/>
        </w:rPr>
        <w:t>บริษัทมีเลตเตอร์ออฟเครดิตสำหรับซื้อสินค้าที่ยังไม่ได้ใช้จำนวนเงิ</w:t>
      </w:r>
      <w:r w:rsidR="00F900E6" w:rsidRPr="008B7270">
        <w:rPr>
          <w:rFonts w:ascii="Angsana New" w:hAnsi="Angsana New" w:hint="cs"/>
          <w:sz w:val="30"/>
          <w:szCs w:val="30"/>
          <w:cs/>
        </w:rPr>
        <w:t>นรวม</w:t>
      </w:r>
      <w:r w:rsidR="00F900E6" w:rsidRPr="008B7270">
        <w:rPr>
          <w:rFonts w:ascii="Angsana New" w:hAnsi="Angsana New"/>
          <w:sz w:val="30"/>
          <w:szCs w:val="30"/>
        </w:rPr>
        <w:t xml:space="preserve"> </w:t>
      </w:r>
      <w:r w:rsidR="00057E7A" w:rsidRPr="00057E7A">
        <w:rPr>
          <w:rFonts w:ascii="Angsana New" w:hAnsi="Angsana New"/>
          <w:sz w:val="30"/>
          <w:szCs w:val="30"/>
        </w:rPr>
        <w:t>3</w:t>
      </w:r>
      <w:r w:rsidR="00B00CA8" w:rsidRPr="00057E7A">
        <w:rPr>
          <w:rFonts w:ascii="Angsana New" w:hAnsi="Angsana New"/>
          <w:sz w:val="30"/>
          <w:szCs w:val="30"/>
        </w:rPr>
        <w:t>.1</w:t>
      </w:r>
      <w:r w:rsidR="00F900E6" w:rsidRPr="00057E7A">
        <w:rPr>
          <w:rFonts w:ascii="Angsana New" w:hAnsi="Angsana New"/>
          <w:sz w:val="30"/>
          <w:szCs w:val="30"/>
        </w:rPr>
        <w:t xml:space="preserve"> </w:t>
      </w:r>
      <w:r w:rsidR="00F900E6" w:rsidRPr="00057E7A">
        <w:rPr>
          <w:rFonts w:ascii="Angsana New" w:hAnsi="Angsana New"/>
          <w:sz w:val="30"/>
          <w:szCs w:val="30"/>
          <w:cs/>
        </w:rPr>
        <w:t>ล้าน</w:t>
      </w:r>
      <w:r w:rsidR="00F900E6" w:rsidRPr="007B69DC">
        <w:rPr>
          <w:rFonts w:ascii="Angsana New" w:hAnsi="Angsana New"/>
          <w:sz w:val="30"/>
          <w:szCs w:val="30"/>
          <w:cs/>
        </w:rPr>
        <w:t>เหรียญสหรัฐ</w:t>
      </w:r>
      <w:r w:rsidR="00F900E6" w:rsidRPr="007B69DC">
        <w:rPr>
          <w:rFonts w:ascii="Angsana New" w:hAnsi="Angsana New"/>
          <w:sz w:val="30"/>
          <w:szCs w:val="30"/>
        </w:rPr>
        <w:t xml:space="preserve"> </w:t>
      </w:r>
      <w:r w:rsidR="00F16538" w:rsidRPr="008B7270">
        <w:rPr>
          <w:rFonts w:ascii="Angsana New" w:hAnsi="Angsana New" w:hint="cs"/>
          <w:sz w:val="30"/>
          <w:szCs w:val="30"/>
          <w:cs/>
        </w:rPr>
        <w:t>และ</w:t>
      </w:r>
      <w:r w:rsidR="008C2E33" w:rsidRPr="008B7270">
        <w:rPr>
          <w:rFonts w:ascii="Angsana New" w:hAnsi="Angsana New"/>
          <w:sz w:val="30"/>
          <w:szCs w:val="30"/>
        </w:rPr>
        <w:t xml:space="preserve"> </w:t>
      </w:r>
    </w:p>
    <w:p w:rsidR="00FB43B9" w:rsidRPr="00FB43B9" w:rsidRDefault="00FB43B9" w:rsidP="00FB4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:rsidR="00826EE8" w:rsidRDefault="00D03BE2" w:rsidP="00D03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ง)</w:t>
      </w:r>
      <w:r>
        <w:rPr>
          <w:rFonts w:ascii="Angsana New" w:hAnsi="Angsana New" w:hint="cs"/>
          <w:sz w:val="30"/>
          <w:szCs w:val="30"/>
          <w:cs/>
        </w:rPr>
        <w:tab/>
      </w:r>
      <w:r w:rsidR="00826EE8" w:rsidRPr="00813285">
        <w:rPr>
          <w:rFonts w:ascii="Angsana New" w:hAnsi="Angsana New" w:hint="cs"/>
          <w:sz w:val="30"/>
          <w:szCs w:val="30"/>
          <w:cs/>
        </w:rPr>
        <w:t>บริษัทมีสัญญาซื้อเงินตราต่างประเทศล่วง</w:t>
      </w:r>
      <w:r w:rsidR="008F004D">
        <w:rPr>
          <w:rFonts w:ascii="Angsana New" w:hAnsi="Angsana New" w:hint="cs"/>
          <w:sz w:val="30"/>
          <w:szCs w:val="30"/>
          <w:cs/>
        </w:rPr>
        <w:t>หน้าหลายฉบับกับธนาคารในประเทศหลาย</w:t>
      </w:r>
      <w:r w:rsidR="00826EE8" w:rsidRPr="00813285">
        <w:rPr>
          <w:rFonts w:ascii="Angsana New" w:hAnsi="Angsana New" w:hint="cs"/>
          <w:sz w:val="30"/>
          <w:szCs w:val="30"/>
          <w:cs/>
        </w:rPr>
        <w:t xml:space="preserve">แห่งเป็นจำนวนรวม </w:t>
      </w:r>
      <w:r w:rsidR="00A23BA1">
        <w:rPr>
          <w:rFonts w:ascii="Angsana New" w:hAnsi="Angsana New"/>
          <w:sz w:val="30"/>
          <w:szCs w:val="30"/>
        </w:rPr>
        <w:t>7.5</w:t>
      </w:r>
      <w:r w:rsidR="00826EE8" w:rsidRPr="00813285">
        <w:rPr>
          <w:rFonts w:ascii="Angsana New" w:hAnsi="Angsana New"/>
          <w:sz w:val="30"/>
          <w:szCs w:val="30"/>
        </w:rPr>
        <w:t xml:space="preserve"> </w:t>
      </w:r>
      <w:r w:rsidR="00826EE8" w:rsidRPr="00813285">
        <w:rPr>
          <w:rFonts w:ascii="Angsana New" w:hAnsi="Angsana New" w:hint="cs"/>
          <w:sz w:val="30"/>
          <w:szCs w:val="30"/>
          <w:cs/>
        </w:rPr>
        <w:t>ล้านเหรียญสหรัฐอเมริก</w:t>
      </w:r>
      <w:r w:rsidR="00826EE8" w:rsidRPr="008B7270">
        <w:rPr>
          <w:rFonts w:ascii="Angsana New" w:hAnsi="Angsana New" w:hint="cs"/>
          <w:sz w:val="30"/>
          <w:szCs w:val="30"/>
          <w:cs/>
        </w:rPr>
        <w:t xml:space="preserve">าต่อ </w:t>
      </w:r>
      <w:r w:rsidR="00A23BA1" w:rsidRPr="00A23BA1">
        <w:rPr>
          <w:rFonts w:ascii="Angsana New" w:hAnsi="Angsana New"/>
          <w:sz w:val="30"/>
          <w:szCs w:val="30"/>
        </w:rPr>
        <w:t>260.9</w:t>
      </w:r>
      <w:r w:rsidR="00826EE8" w:rsidRPr="00A23BA1">
        <w:rPr>
          <w:rFonts w:ascii="Angsana New" w:hAnsi="Angsana New"/>
          <w:sz w:val="30"/>
          <w:szCs w:val="30"/>
        </w:rPr>
        <w:t xml:space="preserve"> </w:t>
      </w:r>
      <w:r w:rsidR="00826EE8" w:rsidRPr="00A23BA1">
        <w:rPr>
          <w:rFonts w:ascii="Angsana New" w:hAnsi="Angsana New" w:hint="cs"/>
          <w:sz w:val="30"/>
          <w:szCs w:val="30"/>
          <w:cs/>
        </w:rPr>
        <w:t>ล้าน</w:t>
      </w:r>
      <w:r w:rsidR="00826EE8" w:rsidRPr="008B7270">
        <w:rPr>
          <w:rFonts w:ascii="Angsana New" w:hAnsi="Angsana New" w:hint="cs"/>
          <w:sz w:val="30"/>
          <w:szCs w:val="30"/>
          <w:cs/>
        </w:rPr>
        <w:t>บาท</w:t>
      </w:r>
      <w:r w:rsidR="00826EE8" w:rsidRPr="00813285">
        <w:rPr>
          <w:rFonts w:ascii="Angsana New" w:hAnsi="Angsana New" w:hint="cs"/>
          <w:sz w:val="30"/>
          <w:szCs w:val="30"/>
          <w:cs/>
        </w:rPr>
        <w:t xml:space="preserve"> มูลค่ายุติธรรมของสัญญาดังกล่าวข้างต้น ณ วันที่ </w:t>
      </w:r>
      <w:r w:rsidR="004035A8">
        <w:rPr>
          <w:rFonts w:ascii="Angsana New" w:hAnsi="Angsana New" w:hint="cs"/>
          <w:sz w:val="30"/>
          <w:szCs w:val="30"/>
          <w:cs/>
        </w:rPr>
        <w:t>31</w:t>
      </w:r>
      <w:r w:rsidR="00F466D6">
        <w:rPr>
          <w:rFonts w:ascii="Angsana New" w:hAnsi="Angsana New" w:hint="cs"/>
          <w:sz w:val="30"/>
          <w:szCs w:val="30"/>
          <w:cs/>
        </w:rPr>
        <w:t xml:space="preserve"> </w:t>
      </w:r>
      <w:r w:rsidR="004035A8">
        <w:rPr>
          <w:rFonts w:ascii="Angsana New" w:hAnsi="Angsana New" w:hint="cs"/>
          <w:sz w:val="30"/>
          <w:szCs w:val="30"/>
          <w:cs/>
        </w:rPr>
        <w:t>มีนาคม 2560</w:t>
      </w:r>
      <w:r w:rsidR="00826EE8" w:rsidRPr="00813285">
        <w:rPr>
          <w:rFonts w:ascii="Angsana New" w:hAnsi="Angsana New" w:hint="cs"/>
          <w:sz w:val="30"/>
          <w:szCs w:val="30"/>
          <w:cs/>
        </w:rPr>
        <w:t xml:space="preserve"> มีจำนวนเงินประมาณ </w:t>
      </w:r>
      <w:r w:rsidR="00A23BA1">
        <w:rPr>
          <w:rFonts w:ascii="Angsana New" w:hAnsi="Angsana New"/>
          <w:sz w:val="30"/>
          <w:szCs w:val="30"/>
        </w:rPr>
        <w:t>258.8</w:t>
      </w:r>
      <w:r w:rsidR="00826EE8" w:rsidRPr="00813285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4035A8" w:rsidRDefault="004035A8" w:rsidP="00CB2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1062B" w:rsidRDefault="0051062B" w:rsidP="00CB2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1062B" w:rsidRDefault="0051062B" w:rsidP="00CB2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1062B" w:rsidRDefault="0051062B" w:rsidP="00CB2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B263D6" w:rsidRDefault="00B263D6" w:rsidP="00CB2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B26AD" w:rsidRDefault="00CB26AD" w:rsidP="00CB2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678BB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2D6346">
        <w:rPr>
          <w:rFonts w:ascii="Angsana New" w:hAnsi="Angsana New"/>
          <w:b/>
          <w:bCs/>
          <w:sz w:val="30"/>
          <w:szCs w:val="30"/>
        </w:rPr>
        <w:t>4</w:t>
      </w:r>
      <w:r w:rsidR="00BD4A99" w:rsidRPr="009678BB">
        <w:rPr>
          <w:rFonts w:ascii="Angsana New" w:hAnsi="Angsana New"/>
          <w:b/>
          <w:bCs/>
          <w:sz w:val="30"/>
          <w:szCs w:val="30"/>
        </w:rPr>
        <w:t xml:space="preserve">.     </w:t>
      </w:r>
      <w:r w:rsidRPr="009678BB">
        <w:rPr>
          <w:rFonts w:ascii="Angsana New" w:hAnsi="Angsana New" w:hint="cs"/>
          <w:b/>
          <w:bCs/>
          <w:sz w:val="30"/>
          <w:szCs w:val="30"/>
          <w:cs/>
        </w:rPr>
        <w:t>หนี้สินที่อาจเกิดขึ้น</w:t>
      </w:r>
    </w:p>
    <w:p w:rsidR="00737AEF" w:rsidRPr="00DB4889" w:rsidRDefault="00737AEF" w:rsidP="00CB2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4035A8" w:rsidRPr="007B69DC" w:rsidRDefault="004035A8" w:rsidP="00403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7B69DC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B69DC"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</w:t>
      </w:r>
      <w:r w:rsidRPr="007B69DC">
        <w:rPr>
          <w:rFonts w:ascii="Angsana New" w:hAnsi="Angsana New" w:hint="cs"/>
          <w:sz w:val="30"/>
          <w:szCs w:val="30"/>
          <w:cs/>
        </w:rPr>
        <w:t>าคม</w:t>
      </w:r>
      <w:r w:rsidRPr="007B69D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2560</w:t>
      </w:r>
      <w:r w:rsidRPr="007B69DC">
        <w:rPr>
          <w:rFonts w:ascii="Angsana New" w:hAnsi="Angsana New"/>
          <w:sz w:val="30"/>
          <w:szCs w:val="30"/>
        </w:rPr>
        <w:t xml:space="preserve"> </w:t>
      </w:r>
      <w:r w:rsidR="00F60901">
        <w:rPr>
          <w:rFonts w:ascii="Angsana New" w:hAnsi="Angsana New" w:hint="cs"/>
          <w:sz w:val="30"/>
          <w:szCs w:val="30"/>
          <w:cs/>
        </w:rPr>
        <w:t>กลุ่ม</w:t>
      </w:r>
      <w:r w:rsidRPr="007B69DC">
        <w:rPr>
          <w:rFonts w:ascii="Angsana New" w:hAnsi="Angsana New" w:hint="cs"/>
          <w:sz w:val="30"/>
          <w:szCs w:val="30"/>
          <w:cs/>
        </w:rPr>
        <w:t>บริษัทมี</w:t>
      </w:r>
    </w:p>
    <w:p w:rsidR="00F900E6" w:rsidRPr="007B69DC" w:rsidRDefault="00F900E6" w:rsidP="00F90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:rsidR="00F900E6" w:rsidRPr="00D26D3B" w:rsidRDefault="008B7270" w:rsidP="00F900E6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หนี้สินที่อาจเกิดขึ้นจากการ</w:t>
      </w:r>
      <w:r w:rsidRPr="00D26D3B">
        <w:rPr>
          <w:rFonts w:ascii="Angsana New" w:hAnsi="Angsana New" w:hint="cs"/>
          <w:sz w:val="30"/>
          <w:szCs w:val="30"/>
          <w:cs/>
        </w:rPr>
        <w:t>ที่</w:t>
      </w:r>
      <w:r w:rsidRPr="00D26D3B">
        <w:rPr>
          <w:rFonts w:ascii="Angsana New" w:hAnsi="Angsana New"/>
          <w:sz w:val="30"/>
          <w:szCs w:val="30"/>
          <w:cs/>
        </w:rPr>
        <w:t>ธน</w:t>
      </w:r>
      <w:r w:rsidRPr="00D26D3B">
        <w:rPr>
          <w:rFonts w:ascii="Angsana New" w:hAnsi="Angsana New" w:hint="cs"/>
          <w:sz w:val="30"/>
          <w:szCs w:val="30"/>
          <w:cs/>
        </w:rPr>
        <w:t>าคารในประเทศ</w:t>
      </w:r>
      <w:r w:rsidR="003612E0">
        <w:rPr>
          <w:rFonts w:ascii="Angsana New" w:hAnsi="Angsana New" w:hint="cs"/>
          <w:sz w:val="30"/>
          <w:szCs w:val="30"/>
          <w:cs/>
        </w:rPr>
        <w:t>หลาย</w:t>
      </w:r>
      <w:r w:rsidR="00F900E6" w:rsidRPr="00D26D3B">
        <w:rPr>
          <w:rFonts w:ascii="Angsana New" w:hAnsi="Angsana New" w:hint="cs"/>
          <w:sz w:val="30"/>
          <w:szCs w:val="30"/>
          <w:cs/>
        </w:rPr>
        <w:t>แห่ง</w:t>
      </w:r>
      <w:r w:rsidR="00F900E6" w:rsidRPr="00D26D3B">
        <w:rPr>
          <w:rFonts w:ascii="Angsana New" w:hAnsi="Angsana New"/>
          <w:sz w:val="30"/>
          <w:szCs w:val="30"/>
          <w:cs/>
        </w:rPr>
        <w:t>ออกหนังสือค้ำประกันบริษัท</w:t>
      </w:r>
      <w:r w:rsidR="00F900E6" w:rsidRPr="00D26D3B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F900E6" w:rsidRPr="00D26D3B">
        <w:rPr>
          <w:rFonts w:ascii="Angsana New" w:hAnsi="Angsana New"/>
          <w:sz w:val="30"/>
          <w:szCs w:val="30"/>
          <w:cs/>
        </w:rPr>
        <w:t>ให้กับ</w:t>
      </w:r>
      <w:r w:rsidR="00F900E6" w:rsidRPr="00D26D3B">
        <w:rPr>
          <w:rFonts w:ascii="Angsana New" w:hAnsi="Angsana New" w:hint="cs"/>
          <w:sz w:val="30"/>
          <w:szCs w:val="30"/>
          <w:cs/>
        </w:rPr>
        <w:t>หน่วยงานรัฐบาลหลายแห่งเพื่อประโยชน์ทางการค้า</w:t>
      </w:r>
      <w:r w:rsidR="00F900E6" w:rsidRPr="00D26D3B">
        <w:rPr>
          <w:rFonts w:ascii="Angsana New" w:hAnsi="Angsana New"/>
          <w:sz w:val="30"/>
          <w:szCs w:val="30"/>
          <w:cs/>
        </w:rPr>
        <w:t>เป็นจำนวนเงินรวม</w:t>
      </w:r>
      <w:r w:rsidR="00F900E6" w:rsidRPr="00D26D3B">
        <w:rPr>
          <w:rFonts w:ascii="Angsana New" w:hAnsi="Angsana New"/>
          <w:sz w:val="30"/>
          <w:szCs w:val="30"/>
        </w:rPr>
        <w:t xml:space="preserve"> </w:t>
      </w:r>
      <w:r w:rsidR="00E54AE3" w:rsidRPr="00D26D3B">
        <w:rPr>
          <w:rFonts w:ascii="Angsana New" w:hAnsi="Angsana New" w:hint="cs"/>
          <w:sz w:val="30"/>
          <w:szCs w:val="30"/>
          <w:cs/>
        </w:rPr>
        <w:t>5.</w:t>
      </w:r>
      <w:r w:rsidR="00DD145A" w:rsidRPr="00D26D3B">
        <w:rPr>
          <w:rFonts w:ascii="Angsana New" w:hAnsi="Angsana New"/>
          <w:sz w:val="30"/>
          <w:szCs w:val="30"/>
        </w:rPr>
        <w:t>1</w:t>
      </w:r>
      <w:r w:rsidR="00F900E6" w:rsidRPr="00D26D3B">
        <w:rPr>
          <w:rFonts w:ascii="Angsana New" w:hAnsi="Angsana New"/>
          <w:sz w:val="30"/>
          <w:szCs w:val="30"/>
        </w:rPr>
        <w:t xml:space="preserve"> </w:t>
      </w:r>
      <w:r w:rsidR="00F900E6" w:rsidRPr="00D26D3B">
        <w:rPr>
          <w:rFonts w:ascii="Angsana New" w:hAnsi="Angsana New"/>
          <w:sz w:val="30"/>
          <w:szCs w:val="30"/>
          <w:cs/>
        </w:rPr>
        <w:t>ล้านบาท</w:t>
      </w:r>
      <w:r w:rsidR="00B5434C">
        <w:rPr>
          <w:rFonts w:ascii="Angsana New" w:hAnsi="Angsana New" w:hint="cs"/>
          <w:sz w:val="30"/>
          <w:szCs w:val="30"/>
          <w:cs/>
        </w:rPr>
        <w:t xml:space="preserve"> </w:t>
      </w:r>
      <w:r w:rsidR="003612E0">
        <w:rPr>
          <w:rFonts w:ascii="Angsana New" w:hAnsi="Angsana New" w:hint="cs"/>
          <w:sz w:val="30"/>
          <w:szCs w:val="30"/>
          <w:cs/>
        </w:rPr>
        <w:t>และ</w:t>
      </w:r>
      <w:r w:rsidR="00F900E6" w:rsidRPr="00D26D3B">
        <w:rPr>
          <w:rFonts w:ascii="Angsana New" w:hAnsi="Angsana New" w:hint="cs"/>
          <w:sz w:val="30"/>
          <w:szCs w:val="30"/>
          <w:cs/>
        </w:rPr>
        <w:t xml:space="preserve"> </w:t>
      </w:r>
    </w:p>
    <w:p w:rsidR="00F900E6" w:rsidRPr="00D26D3B" w:rsidRDefault="00F900E6" w:rsidP="00F90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:rsidR="00F900E6" w:rsidRDefault="00F900E6" w:rsidP="00F900E6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D26D3B">
        <w:rPr>
          <w:rFonts w:ascii="Angsana New" w:hAnsi="Angsana New" w:hint="cs"/>
          <w:sz w:val="30"/>
          <w:szCs w:val="30"/>
          <w:cs/>
        </w:rPr>
        <w:t>หนี้สินที่อาจเกิดขึ้นจากการที่บริษัทให้</w:t>
      </w:r>
      <w:r w:rsidR="008B7270" w:rsidRPr="00D26D3B">
        <w:rPr>
          <w:rFonts w:ascii="Angsana New" w:hAnsi="Angsana New" w:hint="cs"/>
          <w:sz w:val="30"/>
          <w:szCs w:val="30"/>
          <w:cs/>
        </w:rPr>
        <w:t>ธนาคารในประเทศ</w:t>
      </w:r>
      <w:r w:rsidR="00E0283D" w:rsidRPr="00D26D3B">
        <w:rPr>
          <w:rFonts w:ascii="Angsana New" w:hAnsi="Angsana New" w:hint="cs"/>
          <w:sz w:val="30"/>
          <w:szCs w:val="30"/>
          <w:cs/>
        </w:rPr>
        <w:t>แห่ง</w:t>
      </w:r>
      <w:r w:rsidR="008B7270" w:rsidRPr="00D26D3B">
        <w:rPr>
          <w:rFonts w:ascii="Angsana New" w:hAnsi="Angsana New" w:hint="cs"/>
          <w:sz w:val="30"/>
          <w:szCs w:val="30"/>
          <w:cs/>
        </w:rPr>
        <w:t>หนึ่ง</w:t>
      </w:r>
      <w:r w:rsidRPr="00D26D3B">
        <w:rPr>
          <w:rFonts w:ascii="Angsana New" w:hAnsi="Angsana New" w:hint="cs"/>
          <w:sz w:val="30"/>
          <w:szCs w:val="30"/>
          <w:cs/>
        </w:rPr>
        <w:t xml:space="preserve">ออกหนังสือค้ำประกันบริษัทแห่งหนึ่งให้กับหน่วยงานรัฐบาลแห่งหนึ่งเพื่อประโยชน์ทางการค้าเป็นจำนวนเงินรวม </w:t>
      </w:r>
      <w:r w:rsidR="00E54AE3" w:rsidRPr="00D26D3B">
        <w:rPr>
          <w:rFonts w:ascii="Angsana New" w:hAnsi="Angsana New"/>
          <w:sz w:val="30"/>
          <w:szCs w:val="30"/>
        </w:rPr>
        <w:t>12.</w:t>
      </w:r>
      <w:r w:rsidR="00E25AF0" w:rsidRPr="00D26D3B">
        <w:rPr>
          <w:rFonts w:ascii="Angsana New" w:hAnsi="Angsana New"/>
          <w:sz w:val="30"/>
          <w:szCs w:val="30"/>
        </w:rPr>
        <w:t>6</w:t>
      </w:r>
      <w:r w:rsidR="00E0283D" w:rsidRPr="00D26D3B">
        <w:rPr>
          <w:rFonts w:ascii="Angsana New" w:hAnsi="Angsana New"/>
          <w:sz w:val="30"/>
          <w:szCs w:val="30"/>
        </w:rPr>
        <w:t xml:space="preserve"> </w:t>
      </w:r>
      <w:r w:rsidRPr="00D26D3B">
        <w:rPr>
          <w:rFonts w:ascii="Angsana New" w:hAnsi="Angsana New" w:hint="cs"/>
          <w:sz w:val="30"/>
          <w:szCs w:val="30"/>
          <w:cs/>
        </w:rPr>
        <w:t>ล้าน</w:t>
      </w:r>
      <w:r w:rsidRPr="00F60901">
        <w:rPr>
          <w:rFonts w:ascii="Angsana New" w:hAnsi="Angsana New" w:hint="cs"/>
          <w:sz w:val="30"/>
          <w:szCs w:val="30"/>
          <w:cs/>
        </w:rPr>
        <w:t>บาท</w:t>
      </w:r>
      <w:r w:rsidRPr="007B69DC">
        <w:rPr>
          <w:rFonts w:ascii="Angsana New" w:hAnsi="Angsana New"/>
          <w:sz w:val="30"/>
          <w:szCs w:val="30"/>
        </w:rPr>
        <w:t xml:space="preserve"> </w:t>
      </w:r>
    </w:p>
    <w:p w:rsidR="000F2A82" w:rsidRDefault="000F2A82" w:rsidP="000F2A82">
      <w:pPr>
        <w:pStyle w:val="ListParagraph"/>
        <w:rPr>
          <w:rFonts w:ascii="Angsana New" w:hAnsi="Angsana New"/>
          <w:sz w:val="30"/>
          <w:szCs w:val="30"/>
        </w:rPr>
      </w:pPr>
    </w:p>
    <w:p w:rsidR="000F2A82" w:rsidRDefault="000F2A82" w:rsidP="000F2A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15.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อื่นๆ</w:t>
      </w:r>
    </w:p>
    <w:p w:rsidR="000F2A82" w:rsidRPr="000F2A82" w:rsidRDefault="000F2A82" w:rsidP="000F2A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0F2A82" w:rsidRPr="004B5C0C" w:rsidRDefault="000F2A82" w:rsidP="00383AE1">
      <w:pPr>
        <w:pStyle w:val="NoSpacing"/>
        <w:tabs>
          <w:tab w:val="clear" w:pos="227"/>
          <w:tab w:val="clear" w:pos="454"/>
          <w:tab w:val="clear" w:pos="680"/>
          <w:tab w:val="left" w:pos="142"/>
        </w:tabs>
        <w:jc w:val="both"/>
        <w:rPr>
          <w:rFonts w:ascii="Angsana New" w:hAnsi="Angsana New"/>
          <w:szCs w:val="30"/>
        </w:rPr>
      </w:pPr>
      <w:r w:rsidRPr="004B5C0C">
        <w:rPr>
          <w:rFonts w:ascii="Angsana New" w:hAnsi="Angsana New" w:hint="cs"/>
          <w:szCs w:val="30"/>
          <w:cs/>
        </w:rPr>
        <w:t>เมื่อวันที่ 1 กุมภาพันธ์ 2556 บริษัท (ผู้ว่าจ้าง) ทำสัญญาจ้างบริษัทในประเทศแห่งหนึ่ง (ผู้รับจ้าง) เป็นที่ปรึกษาทางการเงินในการตรวจสอบฐานะทางการเงินและวางแผนซื้อกิจการบริษัทในประเทศแห่งหนึ่งจำนวนเงิน 1.5 ล้านบาท</w:t>
      </w:r>
      <w:r w:rsidRPr="004B5C0C">
        <w:rPr>
          <w:rFonts w:ascii="Angsana New" w:hAnsi="Angsana New"/>
          <w:szCs w:val="30"/>
        </w:rPr>
        <w:t xml:space="preserve"> </w:t>
      </w:r>
      <w:r w:rsidRPr="004B5C0C">
        <w:rPr>
          <w:rFonts w:ascii="Angsana New" w:hAnsi="Angsana New" w:hint="cs"/>
          <w:szCs w:val="30"/>
          <w:cs/>
        </w:rPr>
        <w:t xml:space="preserve">โดยบริษัทจ่ายชำระแล้วจำนวน 1 ล้านบาท และยังไม่ได้จ่ายชำระงวดสุดท้ายเนื่องจากผู้รับจ้างยังให้บริการไม่ครบตามเงื่อนไขที่ระบุไว้ในสัญญาทำให้บริษัทต้องจ้างที่ปรึกษาอีกบริษัทหนึ่งดำเนินการต่อให้แล้วเสร็จ </w:t>
      </w:r>
    </w:p>
    <w:p w:rsidR="000F2A82" w:rsidRPr="004B5C0C" w:rsidRDefault="000F2A82" w:rsidP="000F2A82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ind w:left="567" w:hanging="567"/>
        <w:jc w:val="both"/>
        <w:rPr>
          <w:rFonts w:ascii="Angsana New" w:hAnsi="Angsana New"/>
          <w:sz w:val="16"/>
          <w:szCs w:val="16"/>
        </w:rPr>
      </w:pPr>
    </w:p>
    <w:p w:rsidR="000F2A82" w:rsidRPr="004B5C0C" w:rsidRDefault="000F2A82" w:rsidP="00383AE1">
      <w:pPr>
        <w:pStyle w:val="NoSpacing"/>
        <w:tabs>
          <w:tab w:val="clear" w:pos="227"/>
          <w:tab w:val="clear" w:pos="454"/>
          <w:tab w:val="clear" w:pos="680"/>
          <w:tab w:val="left" w:pos="0"/>
        </w:tabs>
        <w:ind w:hanging="567"/>
        <w:jc w:val="both"/>
        <w:rPr>
          <w:rFonts w:ascii="Angsana New" w:hAnsi="Angsana New"/>
          <w:szCs w:val="30"/>
        </w:rPr>
      </w:pPr>
      <w:r w:rsidRPr="004B5C0C">
        <w:rPr>
          <w:rFonts w:ascii="Angsana New" w:hAnsi="Angsana New" w:hint="cs"/>
          <w:szCs w:val="30"/>
          <w:cs/>
        </w:rPr>
        <w:tab/>
        <w:t>เมื่อวันที่ 29 เมษายน 2558 ผู้รับจ้างฟ้องบริษัทในคดีแพ่งให้ชำระค่าบริการงวดสุดท้ายจำนวน 0.5 ล้านบาท และค่าบริการส่วนเพิ่ม (ไม่มีสัญญา) จำนวน 3 ล้านบาท รวมเป็นเงิน 3.5 ล้านบาท</w:t>
      </w:r>
    </w:p>
    <w:p w:rsidR="000F2A82" w:rsidRPr="004B5C0C" w:rsidRDefault="000F2A82" w:rsidP="000F2A82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ind w:left="567" w:hanging="567"/>
        <w:jc w:val="both"/>
        <w:rPr>
          <w:rFonts w:ascii="Angsana New" w:hAnsi="Angsana New"/>
          <w:sz w:val="16"/>
          <w:szCs w:val="16"/>
        </w:rPr>
      </w:pPr>
      <w:r w:rsidRPr="004B5C0C">
        <w:rPr>
          <w:rFonts w:ascii="Angsana New" w:hAnsi="Angsana New"/>
          <w:szCs w:val="30"/>
        </w:rPr>
        <w:tab/>
      </w:r>
    </w:p>
    <w:p w:rsidR="000F2A82" w:rsidRPr="004B5C0C" w:rsidRDefault="000F2A82" w:rsidP="00383AE1">
      <w:pPr>
        <w:pStyle w:val="NoSpacing"/>
        <w:tabs>
          <w:tab w:val="clear" w:pos="680"/>
          <w:tab w:val="left" w:pos="567"/>
        </w:tabs>
        <w:jc w:val="both"/>
        <w:rPr>
          <w:szCs w:val="30"/>
        </w:rPr>
      </w:pPr>
      <w:r w:rsidRPr="004B5C0C">
        <w:rPr>
          <w:rFonts w:ascii="Angsana New" w:hAnsi="Angsana New" w:hint="cs"/>
          <w:szCs w:val="30"/>
          <w:cs/>
        </w:rPr>
        <w:t xml:space="preserve">เมื่อวันที่ 6 กรกฎาคม 2559 ศาลชั้นต้นมีคำพิพากษาให้บริษัทชำระค่าบริการจำนวน 0.77 ล้านบาท </w:t>
      </w:r>
      <w:r w:rsidRPr="004B5C0C">
        <w:rPr>
          <w:rFonts w:hint="cs"/>
          <w:szCs w:val="30"/>
          <w:cs/>
        </w:rPr>
        <w:t xml:space="preserve">บริษัทยื่นอุทธรณ์ในวันที่ 30 กันยายน 2559 </w:t>
      </w:r>
    </w:p>
    <w:p w:rsidR="000F2A82" w:rsidRPr="004B5C0C" w:rsidRDefault="000F2A82" w:rsidP="000F2A82">
      <w:pPr>
        <w:pStyle w:val="NoSpacing"/>
        <w:tabs>
          <w:tab w:val="clear" w:pos="680"/>
          <w:tab w:val="left" w:pos="567"/>
        </w:tabs>
        <w:ind w:left="567"/>
        <w:jc w:val="both"/>
        <w:rPr>
          <w:sz w:val="16"/>
          <w:szCs w:val="16"/>
        </w:rPr>
      </w:pPr>
    </w:p>
    <w:p w:rsidR="000F2A82" w:rsidRPr="0063462E" w:rsidRDefault="000F2A82" w:rsidP="00383AE1">
      <w:pPr>
        <w:pStyle w:val="NoSpacing"/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16"/>
          <w:szCs w:val="16"/>
          <w:cs/>
        </w:rPr>
      </w:pPr>
      <w:r w:rsidRPr="004B5C0C">
        <w:rPr>
          <w:rFonts w:hint="cs"/>
          <w:szCs w:val="30"/>
          <w:cs/>
        </w:rPr>
        <w:t>บริษัทบันทึกประมาณการหนี้สินจำนวน 0.77 ล้านบาท รวมอยู่ในค่าใช้จ่ายค้างจ่ายและหนี้สินหมุนเวียนอื่น</w:t>
      </w:r>
    </w:p>
    <w:p w:rsidR="00DD50B3" w:rsidRDefault="00DD50B3" w:rsidP="00F13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1C1786" w:rsidRPr="003B486B" w:rsidRDefault="000F2A82" w:rsidP="001C17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16</w:t>
      </w:r>
      <w:r w:rsidR="001C1786">
        <w:rPr>
          <w:rFonts w:ascii="Angsana New" w:hAnsi="Angsana New"/>
          <w:b/>
          <w:bCs/>
          <w:sz w:val="30"/>
          <w:szCs w:val="30"/>
        </w:rPr>
        <w:t>.</w:t>
      </w:r>
      <w:r w:rsidR="001C1786">
        <w:rPr>
          <w:rFonts w:ascii="Angsana New" w:hAnsi="Angsana New"/>
          <w:b/>
          <w:bCs/>
          <w:sz w:val="30"/>
          <w:szCs w:val="30"/>
        </w:rPr>
        <w:tab/>
      </w:r>
      <w:r w:rsidR="001C1786" w:rsidRPr="003B486B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1C1786" w:rsidRPr="00A05081" w:rsidRDefault="001C1786" w:rsidP="001C1786">
      <w:pPr>
        <w:pStyle w:val="ListParagraph"/>
        <w:rPr>
          <w:rFonts w:ascii="Angsana New" w:hAnsi="Angsana New"/>
          <w:szCs w:val="30"/>
          <w:highlight w:val="lightGray"/>
        </w:rPr>
      </w:pPr>
    </w:p>
    <w:p w:rsidR="00CE7C4D" w:rsidRPr="001E232B" w:rsidRDefault="00CE7C4D" w:rsidP="002802D7">
      <w:pPr>
        <w:tabs>
          <w:tab w:val="left" w:pos="540"/>
        </w:tabs>
        <w:ind w:right="393"/>
        <w:jc w:val="thaiDistribute"/>
        <w:rPr>
          <w:rFonts w:ascii="Angsana New" w:hAnsi="Angsana New"/>
          <w:sz w:val="30"/>
          <w:szCs w:val="30"/>
        </w:rPr>
      </w:pPr>
      <w:r w:rsidRPr="001E232B">
        <w:rPr>
          <w:rFonts w:ascii="Angsana New" w:hAnsi="Angsana New"/>
          <w:sz w:val="30"/>
          <w:szCs w:val="30"/>
          <w:cs/>
        </w:rPr>
        <w:t>ในการประชุม</w:t>
      </w:r>
      <w:r w:rsidRPr="001E232B">
        <w:rPr>
          <w:rFonts w:ascii="Angsana New" w:hAnsi="Angsana New" w:hint="cs"/>
          <w:sz w:val="30"/>
          <w:szCs w:val="30"/>
          <w:cs/>
        </w:rPr>
        <w:t>สามัญ</w:t>
      </w:r>
      <w:r w:rsidRPr="001E232B">
        <w:rPr>
          <w:rFonts w:ascii="Angsana New" w:hAnsi="Angsana New"/>
          <w:sz w:val="30"/>
          <w:szCs w:val="30"/>
          <w:cs/>
        </w:rPr>
        <w:t>ผู้ถือหุ้น</w:t>
      </w:r>
      <w:r w:rsidRPr="001E232B">
        <w:rPr>
          <w:rFonts w:ascii="Angsana New" w:hAnsi="Angsana New" w:hint="cs"/>
          <w:sz w:val="30"/>
          <w:szCs w:val="30"/>
          <w:cs/>
        </w:rPr>
        <w:t xml:space="preserve">ประจำปี </w:t>
      </w:r>
      <w:r w:rsidRPr="001E232B">
        <w:rPr>
          <w:rFonts w:ascii="Angsana New" w:hAnsi="Angsana New"/>
          <w:sz w:val="30"/>
          <w:szCs w:val="30"/>
        </w:rPr>
        <w:t>25</w:t>
      </w:r>
      <w:r w:rsidR="004B5C0C" w:rsidRPr="001E232B">
        <w:rPr>
          <w:rFonts w:ascii="Angsana New" w:hAnsi="Angsana New" w:hint="cs"/>
          <w:sz w:val="30"/>
          <w:szCs w:val="30"/>
          <w:cs/>
        </w:rPr>
        <w:t>60</w:t>
      </w:r>
      <w:r w:rsidRPr="001E232B">
        <w:rPr>
          <w:rFonts w:ascii="Angsana New" w:hAnsi="Angsana New"/>
          <w:sz w:val="30"/>
          <w:szCs w:val="30"/>
        </w:rPr>
        <w:t xml:space="preserve"> </w:t>
      </w:r>
      <w:r w:rsidRPr="001E232B">
        <w:rPr>
          <w:rFonts w:ascii="Angsana New" w:hAnsi="Angsana New"/>
          <w:sz w:val="30"/>
          <w:szCs w:val="30"/>
          <w:cs/>
        </w:rPr>
        <w:t>เมื่อ</w:t>
      </w:r>
      <w:r w:rsidR="004B5C0C" w:rsidRPr="001E232B">
        <w:rPr>
          <w:rFonts w:ascii="Angsana New" w:hAnsi="Angsana New" w:hint="cs"/>
          <w:sz w:val="30"/>
          <w:szCs w:val="30"/>
          <w:cs/>
        </w:rPr>
        <w:t>วันที่ 27</w:t>
      </w:r>
      <w:r w:rsidRPr="001E232B">
        <w:rPr>
          <w:rFonts w:ascii="Angsana New" w:hAnsi="Angsana New" w:hint="cs"/>
          <w:sz w:val="30"/>
          <w:szCs w:val="30"/>
          <w:cs/>
        </w:rPr>
        <w:t xml:space="preserve"> เมษายน</w:t>
      </w:r>
      <w:r w:rsidRPr="001E232B">
        <w:rPr>
          <w:rFonts w:ascii="Angsana New" w:hAnsi="Angsana New"/>
          <w:sz w:val="30"/>
          <w:szCs w:val="30"/>
          <w:cs/>
        </w:rPr>
        <w:t xml:space="preserve"> 25</w:t>
      </w:r>
      <w:r w:rsidR="004B5C0C" w:rsidRPr="001E232B">
        <w:rPr>
          <w:rFonts w:ascii="Angsana New" w:hAnsi="Angsana New" w:hint="cs"/>
          <w:sz w:val="30"/>
          <w:szCs w:val="30"/>
          <w:cs/>
        </w:rPr>
        <w:t>60</w:t>
      </w:r>
      <w:r w:rsidRPr="001E232B">
        <w:rPr>
          <w:rFonts w:ascii="Angsana New" w:hAnsi="Angsana New" w:hint="cs"/>
          <w:sz w:val="30"/>
          <w:szCs w:val="30"/>
          <w:cs/>
        </w:rPr>
        <w:t xml:space="preserve"> </w:t>
      </w:r>
      <w:r w:rsidRPr="001E232B">
        <w:rPr>
          <w:rFonts w:ascii="Angsana New" w:hAnsi="Angsana New"/>
          <w:sz w:val="30"/>
          <w:szCs w:val="30"/>
          <w:cs/>
        </w:rPr>
        <w:t>ผู้ถือหุ้นมีมติอนุมัติเรื่องดังต่อไปนี้</w:t>
      </w:r>
    </w:p>
    <w:p w:rsidR="00CE7C4D" w:rsidRPr="004B5C0C" w:rsidRDefault="00CE7C4D" w:rsidP="00CE7C4D">
      <w:pPr>
        <w:rPr>
          <w:rFonts w:ascii="Angsana New" w:hAnsi="Angsana New"/>
          <w:sz w:val="16"/>
          <w:szCs w:val="16"/>
          <w:highlight w:val="yellow"/>
        </w:rPr>
      </w:pPr>
    </w:p>
    <w:p w:rsidR="001E232B" w:rsidRDefault="003612E0" w:rsidP="0039226D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  <w:tab w:val="left" w:pos="13467"/>
        </w:tabs>
        <w:ind w:left="567" w:hanging="567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ก)</w:t>
      </w:r>
      <w:r w:rsidR="001E232B">
        <w:rPr>
          <w:rFonts w:ascii="Angsana New" w:hAnsi="Angsana New" w:hint="cs"/>
          <w:szCs w:val="30"/>
          <w:cs/>
        </w:rPr>
        <w:t xml:space="preserve"> </w:t>
      </w:r>
      <w:r w:rsidR="001E232B">
        <w:rPr>
          <w:rFonts w:ascii="Angsana New" w:hAnsi="Angsana New" w:hint="cs"/>
          <w:szCs w:val="30"/>
          <w:cs/>
        </w:rPr>
        <w:tab/>
      </w:r>
      <w:r w:rsidR="001E232B" w:rsidRPr="00AA4E05">
        <w:rPr>
          <w:rFonts w:ascii="Angsana New" w:hAnsi="Angsana New" w:hint="cs"/>
          <w:szCs w:val="30"/>
          <w:cs/>
        </w:rPr>
        <w:t>จัดสรรกำไรสุทธิสำหรับผลการดำเนินงานปี 255</w:t>
      </w:r>
      <w:r w:rsidR="001E232B">
        <w:rPr>
          <w:rFonts w:ascii="Angsana New" w:hAnsi="Angsana New" w:hint="cs"/>
          <w:szCs w:val="30"/>
          <w:cs/>
        </w:rPr>
        <w:t>9</w:t>
      </w:r>
      <w:r w:rsidR="001E232B" w:rsidRPr="00AA4E05">
        <w:rPr>
          <w:rFonts w:ascii="Angsana New" w:hAnsi="Angsana New" w:hint="cs"/>
          <w:szCs w:val="30"/>
          <w:cs/>
        </w:rPr>
        <w:t xml:space="preserve"> ร้อยละ 5 เพื่อเป็นทุนสำรองตามกฎหมายจำนวน </w:t>
      </w:r>
      <w:r w:rsidR="001E232B">
        <w:rPr>
          <w:rFonts w:ascii="Angsana New" w:hAnsi="Angsana New"/>
          <w:szCs w:val="30"/>
        </w:rPr>
        <w:t>2.33</w:t>
      </w:r>
      <w:r w:rsidR="001E232B" w:rsidRPr="00AA4E05">
        <w:rPr>
          <w:rFonts w:ascii="Angsana New" w:hAnsi="Angsana New" w:hint="cs"/>
          <w:szCs w:val="30"/>
          <w:cs/>
        </w:rPr>
        <w:t xml:space="preserve"> ล้านบาท </w:t>
      </w:r>
    </w:p>
    <w:p w:rsidR="001E232B" w:rsidRPr="00980E73" w:rsidRDefault="001E232B" w:rsidP="001E232B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1E232B" w:rsidRPr="00470CEE" w:rsidRDefault="003612E0" w:rsidP="0039226D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  <w:cs/>
        </w:rPr>
      </w:pPr>
      <w:r>
        <w:rPr>
          <w:rFonts w:ascii="Angsana New" w:hAnsi="Angsana New" w:hint="cs"/>
          <w:szCs w:val="30"/>
          <w:cs/>
        </w:rPr>
        <w:t>ข)</w:t>
      </w:r>
      <w:r w:rsidR="001E232B">
        <w:rPr>
          <w:rFonts w:ascii="Angsana New" w:hAnsi="Angsana New" w:hint="cs"/>
          <w:szCs w:val="30"/>
          <w:cs/>
        </w:rPr>
        <w:t xml:space="preserve">        </w:t>
      </w:r>
      <w:r w:rsidR="001E232B" w:rsidRPr="002765B7">
        <w:rPr>
          <w:rFonts w:ascii="Angsana New" w:hAnsi="Angsana New"/>
          <w:szCs w:val="30"/>
          <w:cs/>
        </w:rPr>
        <w:t>จ่ายเงินปันผล</w:t>
      </w:r>
      <w:r w:rsidR="001E232B" w:rsidRPr="002765B7">
        <w:rPr>
          <w:rFonts w:ascii="Angsana New" w:hAnsi="Angsana New" w:hint="cs"/>
          <w:szCs w:val="30"/>
          <w:cs/>
        </w:rPr>
        <w:t>จาก</w:t>
      </w:r>
      <w:r w:rsidR="001E232B" w:rsidRPr="002765B7">
        <w:rPr>
          <w:rFonts w:ascii="Angsana New" w:hAnsi="Angsana New"/>
          <w:szCs w:val="30"/>
          <w:cs/>
        </w:rPr>
        <w:t>ผลการดำเนินงานปี 25</w:t>
      </w:r>
      <w:r w:rsidR="001E232B" w:rsidRPr="002765B7">
        <w:rPr>
          <w:rFonts w:ascii="Angsana New" w:hAnsi="Angsana New"/>
          <w:szCs w:val="30"/>
        </w:rPr>
        <w:t>5</w:t>
      </w:r>
      <w:r w:rsidR="001E232B">
        <w:rPr>
          <w:rFonts w:ascii="Angsana New" w:hAnsi="Angsana New" w:hint="cs"/>
          <w:szCs w:val="30"/>
          <w:cs/>
        </w:rPr>
        <w:t>9</w:t>
      </w:r>
      <w:r w:rsidR="001E232B" w:rsidRPr="002765B7">
        <w:rPr>
          <w:rFonts w:ascii="Angsana New" w:hAnsi="Angsana New"/>
          <w:szCs w:val="30"/>
          <w:cs/>
        </w:rPr>
        <w:t xml:space="preserve"> ในอัตราหุ้นละ </w:t>
      </w:r>
      <w:r w:rsidR="001E232B" w:rsidRPr="00361FB0">
        <w:rPr>
          <w:rFonts w:ascii="Angsana New" w:hAnsi="Angsana New"/>
          <w:szCs w:val="30"/>
        </w:rPr>
        <w:t>0.</w:t>
      </w:r>
      <w:r w:rsidR="001E232B">
        <w:rPr>
          <w:rFonts w:ascii="Angsana New" w:hAnsi="Angsana New" w:hint="cs"/>
          <w:szCs w:val="30"/>
          <w:cs/>
        </w:rPr>
        <w:t>0</w:t>
      </w:r>
      <w:r w:rsidR="001E232B">
        <w:rPr>
          <w:rFonts w:ascii="Angsana New" w:hAnsi="Angsana New"/>
          <w:szCs w:val="30"/>
        </w:rPr>
        <w:t>35</w:t>
      </w:r>
      <w:r w:rsidR="001E232B" w:rsidRPr="002765B7">
        <w:rPr>
          <w:rFonts w:ascii="Angsana New" w:hAnsi="Angsana New"/>
          <w:szCs w:val="30"/>
        </w:rPr>
        <w:t xml:space="preserve"> </w:t>
      </w:r>
      <w:r w:rsidR="001E232B" w:rsidRPr="002765B7">
        <w:rPr>
          <w:rFonts w:ascii="Angsana New" w:hAnsi="Angsana New"/>
          <w:szCs w:val="30"/>
          <w:cs/>
        </w:rPr>
        <w:t xml:space="preserve">บาท เป็นเงินรวม </w:t>
      </w:r>
      <w:r w:rsidR="001E232B">
        <w:rPr>
          <w:rFonts w:ascii="Angsana New" w:hAnsi="Angsana New"/>
          <w:szCs w:val="30"/>
        </w:rPr>
        <w:t>14.0</w:t>
      </w:r>
      <w:r w:rsidR="001E232B" w:rsidRPr="002765B7">
        <w:rPr>
          <w:rFonts w:ascii="Angsana New" w:hAnsi="Angsana New"/>
          <w:szCs w:val="30"/>
          <w:cs/>
        </w:rPr>
        <w:t xml:space="preserve"> ล้านบาท</w:t>
      </w:r>
      <w:r w:rsidR="001E232B" w:rsidRPr="002765B7">
        <w:rPr>
          <w:rFonts w:ascii="Angsana New" w:hAnsi="Angsana New" w:hint="cs"/>
          <w:szCs w:val="30"/>
          <w:cs/>
        </w:rPr>
        <w:t>แก่ผู้ถือหุ้น</w:t>
      </w:r>
      <w:r w:rsidR="001E232B" w:rsidRPr="002765B7">
        <w:rPr>
          <w:rFonts w:ascii="Angsana New" w:hAnsi="Angsana New"/>
          <w:szCs w:val="30"/>
          <w:cs/>
        </w:rPr>
        <w:t>โดย</w:t>
      </w:r>
      <w:r w:rsidR="001E232B" w:rsidRPr="002765B7">
        <w:rPr>
          <w:rFonts w:ascii="Angsana New" w:hAnsi="Angsana New" w:hint="cs"/>
          <w:szCs w:val="30"/>
          <w:cs/>
        </w:rPr>
        <w:t>กำหนด</w:t>
      </w:r>
      <w:r w:rsidR="001E232B" w:rsidRPr="002765B7">
        <w:rPr>
          <w:rFonts w:ascii="Angsana New" w:hAnsi="Angsana New"/>
          <w:szCs w:val="30"/>
          <w:cs/>
        </w:rPr>
        <w:t>จ่ายเงินปันผล</w:t>
      </w:r>
      <w:r w:rsidR="001E232B" w:rsidRPr="002765B7">
        <w:rPr>
          <w:rFonts w:ascii="Angsana New" w:hAnsi="Angsana New" w:hint="cs"/>
          <w:szCs w:val="30"/>
          <w:cs/>
        </w:rPr>
        <w:t>ดังกล่าวใน</w:t>
      </w:r>
      <w:r w:rsidR="001E232B" w:rsidRPr="002765B7">
        <w:rPr>
          <w:rFonts w:ascii="Angsana New" w:hAnsi="Angsana New"/>
          <w:szCs w:val="30"/>
          <w:cs/>
        </w:rPr>
        <w:t xml:space="preserve">วันที่ </w:t>
      </w:r>
      <w:r w:rsidR="001E232B">
        <w:rPr>
          <w:rFonts w:ascii="Angsana New" w:hAnsi="Angsana New"/>
          <w:szCs w:val="30"/>
        </w:rPr>
        <w:t>26</w:t>
      </w:r>
      <w:r w:rsidR="001E232B" w:rsidRPr="002765B7">
        <w:rPr>
          <w:rFonts w:ascii="Angsana New" w:hAnsi="Angsana New" w:hint="cs"/>
          <w:szCs w:val="30"/>
          <w:cs/>
        </w:rPr>
        <w:t xml:space="preserve"> พฤษภาคม</w:t>
      </w:r>
      <w:r w:rsidR="001E232B" w:rsidRPr="002765B7">
        <w:rPr>
          <w:rFonts w:ascii="Angsana New" w:hAnsi="Angsana New"/>
          <w:szCs w:val="30"/>
          <w:cs/>
        </w:rPr>
        <w:t xml:space="preserve"> </w:t>
      </w:r>
      <w:r w:rsidR="001E232B" w:rsidRPr="002765B7">
        <w:rPr>
          <w:rFonts w:ascii="Angsana New" w:hAnsi="Angsana New"/>
          <w:szCs w:val="30"/>
        </w:rPr>
        <w:t>25</w:t>
      </w:r>
      <w:r w:rsidR="001E232B">
        <w:rPr>
          <w:rFonts w:ascii="Angsana New" w:hAnsi="Angsana New"/>
          <w:szCs w:val="30"/>
        </w:rPr>
        <w:t>60</w:t>
      </w:r>
      <w:r w:rsidR="00470CEE">
        <w:rPr>
          <w:rFonts w:ascii="Angsana New" w:hAnsi="Angsana New"/>
          <w:szCs w:val="30"/>
        </w:rPr>
        <w:t xml:space="preserve"> </w:t>
      </w:r>
      <w:r w:rsidR="00470CEE">
        <w:rPr>
          <w:rFonts w:ascii="Angsana New" w:hAnsi="Angsana New" w:hint="cs"/>
          <w:szCs w:val="30"/>
          <w:cs/>
        </w:rPr>
        <w:t>และ</w:t>
      </w:r>
    </w:p>
    <w:p w:rsidR="00CE7C4D" w:rsidRPr="001E232B" w:rsidRDefault="00CE7C4D" w:rsidP="00CE7C4D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467"/>
        </w:tabs>
        <w:ind w:left="1080"/>
        <w:jc w:val="thaiDistribute"/>
        <w:rPr>
          <w:rFonts w:ascii="Angsana New" w:hAnsi="Angsana New"/>
          <w:sz w:val="16"/>
          <w:szCs w:val="16"/>
          <w:highlight w:val="yellow"/>
        </w:rPr>
      </w:pPr>
    </w:p>
    <w:p w:rsidR="00CE7C4D" w:rsidRPr="001E232B" w:rsidRDefault="009A5C42" w:rsidP="0039226D">
      <w:pPr>
        <w:pStyle w:val="NoSpacing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467"/>
        </w:tabs>
        <w:ind w:left="567" w:hanging="513"/>
        <w:jc w:val="thaiDistribute"/>
        <w:rPr>
          <w:rFonts w:ascii="Angsana New" w:hAnsi="Angsana New"/>
          <w:szCs w:val="30"/>
        </w:rPr>
      </w:pPr>
      <w:r w:rsidRPr="001E232B">
        <w:rPr>
          <w:rFonts w:ascii="Angsana New" w:hAnsi="Angsana New" w:hint="cs"/>
          <w:szCs w:val="30"/>
          <w:cs/>
        </w:rPr>
        <w:lastRenderedPageBreak/>
        <w:t>แก้ไข</w:t>
      </w:r>
      <w:r w:rsidR="003612E0">
        <w:rPr>
          <w:rFonts w:ascii="Angsana New" w:hAnsi="Angsana New" w:hint="cs"/>
          <w:szCs w:val="30"/>
          <w:cs/>
        </w:rPr>
        <w:t>หนังสือบริคณห์สนธิ</w:t>
      </w:r>
      <w:r w:rsidR="00AF6C51" w:rsidRPr="001E232B">
        <w:rPr>
          <w:rFonts w:ascii="Angsana New" w:hAnsi="Angsana New" w:hint="cs"/>
          <w:szCs w:val="30"/>
          <w:cs/>
        </w:rPr>
        <w:t xml:space="preserve"> (วัตถุประสงค์ของบริษัท) เพื่อให้</w:t>
      </w:r>
      <w:r w:rsidR="000F2A82">
        <w:rPr>
          <w:rFonts w:ascii="Angsana New" w:hAnsi="Angsana New" w:hint="cs"/>
          <w:szCs w:val="30"/>
          <w:cs/>
        </w:rPr>
        <w:t>สอดคล้องกับการขยายธุรกิจ</w:t>
      </w:r>
      <w:r w:rsidR="0089534B">
        <w:rPr>
          <w:rFonts w:ascii="Angsana New" w:hAnsi="Angsana New" w:hint="cs"/>
          <w:szCs w:val="30"/>
          <w:cs/>
        </w:rPr>
        <w:t>ของบริษัท</w:t>
      </w:r>
      <w:r w:rsidR="000F2A82">
        <w:rPr>
          <w:rFonts w:ascii="Angsana New" w:hAnsi="Angsana New" w:hint="cs"/>
          <w:szCs w:val="30"/>
          <w:cs/>
        </w:rPr>
        <w:t>เกี่ยวกับการให้เช่าซื้อแผง</w:t>
      </w:r>
      <w:r w:rsidR="00B5434C">
        <w:rPr>
          <w:rFonts w:ascii="Angsana New" w:hAnsi="Angsana New" w:hint="cs"/>
          <w:szCs w:val="30"/>
          <w:cs/>
        </w:rPr>
        <w:t>โซลาร์</w:t>
      </w:r>
      <w:r w:rsidR="000F2A82">
        <w:rPr>
          <w:rFonts w:ascii="Angsana New" w:hAnsi="Angsana New" w:hint="cs"/>
          <w:szCs w:val="30"/>
          <w:cs/>
        </w:rPr>
        <w:t>เซลล์</w:t>
      </w:r>
    </w:p>
    <w:p w:rsidR="00AD1400" w:rsidRDefault="00AD1400" w:rsidP="00F13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F13423" w:rsidRDefault="00F13423" w:rsidP="00F13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0F2A82">
        <w:rPr>
          <w:rFonts w:ascii="Angsana New" w:hAnsi="Angsana New"/>
          <w:b/>
          <w:bCs/>
          <w:sz w:val="30"/>
          <w:szCs w:val="30"/>
        </w:rPr>
        <w:t>7</w:t>
      </w:r>
      <w:r>
        <w:rPr>
          <w:rFonts w:ascii="Angsana New" w:hAnsi="Angsana New"/>
          <w:b/>
          <w:bCs/>
          <w:sz w:val="30"/>
          <w:szCs w:val="30"/>
        </w:rPr>
        <w:t>.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161CAE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 w:rsidRPr="00161CAE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</w:t>
      </w:r>
    </w:p>
    <w:p w:rsidR="00F13423" w:rsidRPr="00DB4889" w:rsidRDefault="00F13423" w:rsidP="00F13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  <w:cs/>
        </w:rPr>
      </w:pPr>
    </w:p>
    <w:p w:rsidR="00426BD1" w:rsidRDefault="00F13423" w:rsidP="009C02AD">
      <w:pPr>
        <w:tabs>
          <w:tab w:val="left" w:pos="540"/>
        </w:tabs>
        <w:ind w:right="393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161CAE">
        <w:rPr>
          <w:rFonts w:ascii="Angsana New" w:hAnsi="Angsana New"/>
          <w:sz w:val="30"/>
          <w:szCs w:val="30"/>
          <w:cs/>
        </w:rPr>
        <w:t>การเงินระหว่างกาลนี้ไ</w:t>
      </w:r>
      <w:r>
        <w:rPr>
          <w:rFonts w:ascii="Angsana New" w:hAnsi="Angsana New"/>
          <w:sz w:val="30"/>
          <w:szCs w:val="30"/>
          <w:cs/>
        </w:rPr>
        <w:t>ด้รับการอนุมัติให้ออกโดย</w:t>
      </w:r>
      <w:r>
        <w:rPr>
          <w:rFonts w:ascii="Angsana New" w:hAnsi="Angsana New" w:hint="cs"/>
          <w:sz w:val="30"/>
          <w:szCs w:val="30"/>
          <w:cs/>
        </w:rPr>
        <w:t>ที่ประชุมคณะกรรมการของบริษัท</w:t>
      </w:r>
      <w:r w:rsidRPr="00161CAE">
        <w:rPr>
          <w:rFonts w:ascii="Angsana New" w:hAnsi="Angsana New"/>
          <w:sz w:val="30"/>
          <w:szCs w:val="30"/>
          <w:cs/>
        </w:rPr>
        <w:t>เมื่อ</w:t>
      </w:r>
      <w:r w:rsidRPr="00DD65B8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="004D1248">
        <w:rPr>
          <w:rFonts w:ascii="Angsana New" w:hAnsi="Angsana New"/>
          <w:color w:val="000000"/>
          <w:sz w:val="30"/>
          <w:szCs w:val="30"/>
        </w:rPr>
        <w:t>30</w:t>
      </w:r>
      <w:r w:rsidR="000C4804" w:rsidRPr="0043158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E2BAE">
        <w:rPr>
          <w:rFonts w:ascii="Angsana New" w:hAnsi="Angsana New" w:hint="cs"/>
          <w:color w:val="000000"/>
          <w:sz w:val="30"/>
          <w:szCs w:val="30"/>
          <w:cs/>
        </w:rPr>
        <w:t>พฤษภาคม</w:t>
      </w:r>
      <w:r w:rsidR="00431588" w:rsidRPr="0043158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431588">
        <w:rPr>
          <w:rFonts w:ascii="Angsana New" w:hAnsi="Angsana New"/>
          <w:sz w:val="30"/>
          <w:szCs w:val="30"/>
        </w:rPr>
        <w:t>25</w:t>
      </w:r>
      <w:r w:rsidR="00CE2BAE">
        <w:rPr>
          <w:rFonts w:ascii="Angsana New" w:hAnsi="Angsana New"/>
          <w:sz w:val="30"/>
          <w:szCs w:val="30"/>
        </w:rPr>
        <w:t>60</w:t>
      </w:r>
    </w:p>
    <w:sectPr w:rsidR="00426BD1" w:rsidSect="005B6A15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440" w:right="992" w:bottom="1418" w:left="1440" w:header="1276" w:footer="448" w:gutter="0"/>
      <w:cols w:space="720"/>
      <w:titlePg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126" w:rsidRDefault="00692126">
      <w:r>
        <w:separator/>
      </w:r>
    </w:p>
  </w:endnote>
  <w:endnote w:type="continuationSeparator" w:id="0">
    <w:p w:rsidR="00692126" w:rsidRDefault="006921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altName w:val="Angsana New"/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593" w:rsidRPr="00B3703E" w:rsidRDefault="00215D83">
    <w:pPr>
      <w:pStyle w:val="Footer"/>
      <w:jc w:val="right"/>
      <w:rPr>
        <w:rFonts w:ascii="Angsana New" w:hAnsi="Angsana New"/>
        <w:sz w:val="30"/>
        <w:szCs w:val="30"/>
      </w:rPr>
    </w:pPr>
    <w:r w:rsidRPr="00B3703E">
      <w:rPr>
        <w:rFonts w:ascii="Angsana New" w:hAnsi="Angsana New"/>
        <w:sz w:val="30"/>
        <w:szCs w:val="30"/>
      </w:rPr>
      <w:fldChar w:fldCharType="begin"/>
    </w:r>
    <w:r w:rsidR="00C05593" w:rsidRPr="00B3703E">
      <w:rPr>
        <w:rFonts w:ascii="Angsana New" w:hAnsi="Angsana New"/>
        <w:sz w:val="30"/>
        <w:szCs w:val="30"/>
      </w:rPr>
      <w:instrText xml:space="preserve"> PAGE   \* MERGEFORMAT </w:instrText>
    </w:r>
    <w:r w:rsidRPr="00B3703E">
      <w:rPr>
        <w:rFonts w:ascii="Angsana New" w:hAnsi="Angsana New"/>
        <w:sz w:val="30"/>
        <w:szCs w:val="30"/>
      </w:rPr>
      <w:fldChar w:fldCharType="separate"/>
    </w:r>
    <w:r w:rsidR="00AB6125">
      <w:rPr>
        <w:rFonts w:ascii="Angsana New" w:hAnsi="Angsana New"/>
        <w:noProof/>
        <w:sz w:val="30"/>
        <w:szCs w:val="30"/>
      </w:rPr>
      <w:t>16</w:t>
    </w:r>
    <w:r w:rsidRPr="00B3703E">
      <w:rPr>
        <w:rFonts w:ascii="Angsana New" w:hAnsi="Angsana New"/>
        <w:sz w:val="30"/>
        <w:szCs w:val="30"/>
      </w:rPr>
      <w:fldChar w:fldCharType="end"/>
    </w:r>
  </w:p>
  <w:p w:rsidR="00C05593" w:rsidRDefault="00C0559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45662"/>
      <w:docPartObj>
        <w:docPartGallery w:val="Page Numbers (Bottom of Page)"/>
        <w:docPartUnique/>
      </w:docPartObj>
    </w:sdtPr>
    <w:sdtContent>
      <w:p w:rsidR="00C05593" w:rsidRDefault="00215D83">
        <w:pPr>
          <w:pStyle w:val="Footer"/>
          <w:jc w:val="right"/>
        </w:pPr>
        <w:r w:rsidRPr="00A8070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C05593" w:rsidRPr="00A8070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8070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AB6125">
          <w:rPr>
            <w:rFonts w:asciiTheme="majorBidi" w:hAnsiTheme="majorBidi" w:cstheme="majorBidi"/>
            <w:noProof/>
            <w:sz w:val="30"/>
            <w:szCs w:val="30"/>
          </w:rPr>
          <w:t>13</w:t>
        </w:r>
        <w:r w:rsidRPr="00A80701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  <w:p w:rsidR="00C05593" w:rsidRDefault="00C0559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593" w:rsidRDefault="00215D83" w:rsidP="001F5A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0559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05593">
      <w:rPr>
        <w:rStyle w:val="PageNumber"/>
        <w:noProof/>
      </w:rPr>
      <w:t>29</w:t>
    </w:r>
    <w:r>
      <w:rPr>
        <w:rStyle w:val="PageNumber"/>
      </w:rPr>
      <w:fldChar w:fldCharType="end"/>
    </w:r>
  </w:p>
  <w:p w:rsidR="00C05593" w:rsidRDefault="00C05593" w:rsidP="00384253">
    <w:pPr>
      <w:pStyle w:val="Footer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593" w:rsidRPr="00B3703E" w:rsidRDefault="00215D83">
    <w:pPr>
      <w:pStyle w:val="Footer"/>
      <w:jc w:val="right"/>
      <w:rPr>
        <w:rFonts w:ascii="Angsana New" w:hAnsi="Angsana New"/>
        <w:sz w:val="30"/>
        <w:szCs w:val="30"/>
      </w:rPr>
    </w:pPr>
    <w:r w:rsidRPr="00B3703E">
      <w:rPr>
        <w:rFonts w:ascii="Angsana New" w:hAnsi="Angsana New"/>
        <w:sz w:val="30"/>
        <w:szCs w:val="30"/>
      </w:rPr>
      <w:fldChar w:fldCharType="begin"/>
    </w:r>
    <w:r w:rsidR="00C05593" w:rsidRPr="00B3703E">
      <w:rPr>
        <w:rFonts w:ascii="Angsana New" w:hAnsi="Angsana New"/>
        <w:sz w:val="30"/>
        <w:szCs w:val="30"/>
      </w:rPr>
      <w:instrText xml:space="preserve"> PAGE   \* MERGEFORMAT </w:instrText>
    </w:r>
    <w:r w:rsidRPr="00B3703E">
      <w:rPr>
        <w:rFonts w:ascii="Angsana New" w:hAnsi="Angsana New"/>
        <w:sz w:val="30"/>
        <w:szCs w:val="30"/>
      </w:rPr>
      <w:fldChar w:fldCharType="separate"/>
    </w:r>
    <w:r w:rsidR="00AB6125">
      <w:rPr>
        <w:rFonts w:ascii="Angsana New" w:hAnsi="Angsana New"/>
        <w:noProof/>
        <w:sz w:val="30"/>
        <w:szCs w:val="30"/>
      </w:rPr>
      <w:t>31</w:t>
    </w:r>
    <w:r w:rsidRPr="00B3703E">
      <w:rPr>
        <w:rFonts w:ascii="Angsana New" w:hAnsi="Angsana New"/>
        <w:sz w:val="30"/>
        <w:szCs w:val="30"/>
      </w:rPr>
      <w:fldChar w:fldCharType="end"/>
    </w:r>
  </w:p>
  <w:p w:rsidR="00C05593" w:rsidRPr="006342B8" w:rsidRDefault="00C05593" w:rsidP="004F538E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593" w:rsidRPr="00B3703E" w:rsidRDefault="00215D83">
    <w:pPr>
      <w:pStyle w:val="Footer"/>
      <w:jc w:val="right"/>
      <w:rPr>
        <w:rFonts w:ascii="Angsana New" w:hAnsi="Angsana New"/>
        <w:sz w:val="30"/>
        <w:szCs w:val="30"/>
      </w:rPr>
    </w:pPr>
    <w:r w:rsidRPr="00B3703E">
      <w:rPr>
        <w:rFonts w:ascii="Angsana New" w:hAnsi="Angsana New"/>
        <w:sz w:val="30"/>
        <w:szCs w:val="30"/>
      </w:rPr>
      <w:fldChar w:fldCharType="begin"/>
    </w:r>
    <w:r w:rsidR="00C05593" w:rsidRPr="00B3703E">
      <w:rPr>
        <w:rFonts w:ascii="Angsana New" w:hAnsi="Angsana New"/>
        <w:sz w:val="30"/>
        <w:szCs w:val="30"/>
      </w:rPr>
      <w:instrText xml:space="preserve"> PAGE   \* MERGEFORMAT </w:instrText>
    </w:r>
    <w:r w:rsidRPr="00B3703E">
      <w:rPr>
        <w:rFonts w:ascii="Angsana New" w:hAnsi="Angsana New"/>
        <w:sz w:val="30"/>
        <w:szCs w:val="30"/>
      </w:rPr>
      <w:fldChar w:fldCharType="separate"/>
    </w:r>
    <w:r w:rsidR="00AB6125">
      <w:rPr>
        <w:rFonts w:ascii="Angsana New" w:hAnsi="Angsana New"/>
        <w:noProof/>
        <w:sz w:val="30"/>
        <w:szCs w:val="30"/>
      </w:rPr>
      <w:t>21</w:t>
    </w:r>
    <w:r w:rsidRPr="00B3703E">
      <w:rPr>
        <w:rFonts w:ascii="Angsana New" w:hAnsi="Angsana New"/>
        <w:sz w:val="30"/>
        <w:szCs w:val="30"/>
      </w:rPr>
      <w:fldChar w:fldCharType="end"/>
    </w:r>
  </w:p>
  <w:p w:rsidR="00C05593" w:rsidRDefault="00C05593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126" w:rsidRDefault="00692126">
      <w:r>
        <w:separator/>
      </w:r>
    </w:p>
  </w:footnote>
  <w:footnote w:type="continuationSeparator" w:id="0">
    <w:p w:rsidR="00692126" w:rsidRDefault="006921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593" w:rsidRPr="00792D39" w:rsidRDefault="00C05593" w:rsidP="009C47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>
      <w:rPr>
        <w:rFonts w:ascii="Angsana New" w:hAnsi="Angsana New"/>
        <w:b/>
        <w:bCs/>
        <w:sz w:val="32"/>
        <w:szCs w:val="32"/>
        <w:cs/>
      </w:rPr>
      <w:t>บริษัท พรพรหมเม็ททอล จำกัด (มหาชน) และบริษัทย่อย</w:t>
    </w:r>
    <w:r w:rsidRPr="00792D39">
      <w:rPr>
        <w:rFonts w:ascii="Angsana New" w:hAnsi="Angsana New"/>
        <w:b/>
        <w:bCs/>
        <w:sz w:val="34"/>
        <w:szCs w:val="34"/>
        <w:cs/>
        <w:lang w:val="th-TH"/>
      </w:rPr>
      <w:tab/>
    </w:r>
  </w:p>
  <w:p w:rsidR="00C05593" w:rsidRPr="009C4791" w:rsidRDefault="00C05593" w:rsidP="009C4791">
    <w:pPr>
      <w:pStyle w:val="Heading5"/>
      <w:ind w:right="393"/>
      <w:rPr>
        <w:rFonts w:ascii="Angsana New" w:hAnsi="Angsana New" w:cs="Angsana New"/>
        <w:cs/>
      </w:rPr>
    </w:pPr>
    <w:r w:rsidRPr="00792D39">
      <w:rPr>
        <w:rFonts w:ascii="Angsana New" w:hAnsi="Angsana New" w:cs="Angsana New"/>
        <w:cs/>
      </w:rPr>
      <w:t>หมายเหตุประกอบงบการเงินแบบย่อ</w:t>
    </w:r>
    <w:r>
      <w:rPr>
        <w:rFonts w:ascii="Angsana New" w:hAnsi="Angsana New" w:cs="Angsana New"/>
      </w:rPr>
      <w:t xml:space="preserve"> </w:t>
    </w:r>
    <w:r>
      <w:rPr>
        <w:rFonts w:ascii="Angsana New" w:hAnsi="Angsana New" w:cs="Angsana New" w:hint="cs"/>
        <w:cs/>
      </w:rPr>
      <w:t>(ต่อ)</w:t>
    </w:r>
  </w:p>
  <w:p w:rsidR="00C05593" w:rsidRPr="00792D39" w:rsidRDefault="00C05593" w:rsidP="00F466E0">
    <w:pPr>
      <w:ind w:right="393"/>
      <w:rPr>
        <w:rFonts w:ascii="Angsana New" w:hAnsi="Angsana New"/>
        <w:b/>
        <w:bCs/>
        <w:sz w:val="32"/>
        <w:szCs w:val="32"/>
        <w:cs/>
      </w:rPr>
    </w:pPr>
    <w:r w:rsidRPr="00792D39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6E59D2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2560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59</w:t>
    </w:r>
    <w:r w:rsidRPr="00792D39">
      <w:rPr>
        <w:rFonts w:ascii="Angsana New" w:hAnsi="Angsana New"/>
        <w:b/>
        <w:bCs/>
        <w:sz w:val="32"/>
        <w:szCs w:val="32"/>
      </w:rPr>
      <w:t xml:space="preserve"> (</w:t>
    </w:r>
    <w:r w:rsidRPr="00792D39">
      <w:rPr>
        <w:rFonts w:ascii="Angsana New" w:hAnsi="Angsana New"/>
        <w:b/>
        <w:bCs/>
        <w:sz w:val="32"/>
        <w:szCs w:val="32"/>
        <w:cs/>
      </w:rPr>
      <w:t>ยังไม่ได้ตรวจสอบ</w:t>
    </w:r>
    <w:r w:rsidRPr="00792D39">
      <w:rPr>
        <w:rFonts w:ascii="Angsana New" w:hAnsi="Angsana New"/>
        <w:b/>
        <w:bCs/>
        <w:sz w:val="32"/>
        <w:szCs w:val="32"/>
      </w:rPr>
      <w:t>/</w:t>
    </w:r>
    <w:r w:rsidRPr="00792D39">
      <w:rPr>
        <w:rFonts w:ascii="Angsana New" w:hAnsi="Angsana New"/>
        <w:b/>
        <w:bCs/>
        <w:sz w:val="32"/>
        <w:szCs w:val="32"/>
        <w:cs/>
      </w:rPr>
      <w:t>สอบทานแล้ว</w:t>
    </w:r>
    <w:r w:rsidRPr="00792D39">
      <w:rPr>
        <w:rFonts w:ascii="Angsana New" w:hAnsi="Angsana New"/>
        <w:b/>
        <w:bCs/>
        <w:sz w:val="32"/>
        <w:szCs w:val="32"/>
      </w:rPr>
      <w:t>)</w:t>
    </w:r>
  </w:p>
  <w:p w:rsidR="00C05593" w:rsidRDefault="00C05593" w:rsidP="00F466E0">
    <w:pPr>
      <w:ind w:right="393"/>
      <w:rPr>
        <w:rFonts w:ascii="Angsana New" w:hAnsi="Angsana New"/>
        <w:b/>
        <w:bCs/>
        <w:sz w:val="32"/>
        <w:szCs w:val="32"/>
      </w:rPr>
    </w:pPr>
    <w:r w:rsidRPr="00792D39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792D3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ธันวาคม 255</w:t>
    </w:r>
    <w:r>
      <w:rPr>
        <w:rFonts w:ascii="Angsana New" w:hAnsi="Angsana New"/>
        <w:b/>
        <w:bCs/>
        <w:sz w:val="32"/>
        <w:szCs w:val="32"/>
      </w:rPr>
      <w:t>9</w:t>
    </w:r>
    <w:r w:rsidRPr="00792D39">
      <w:rPr>
        <w:rFonts w:ascii="Angsana New" w:hAnsi="Angsana New"/>
        <w:b/>
        <w:bCs/>
        <w:sz w:val="32"/>
        <w:szCs w:val="32"/>
      </w:rPr>
      <w:t xml:space="preserve"> (</w:t>
    </w:r>
    <w:r w:rsidRPr="00792D39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792D39">
      <w:rPr>
        <w:rFonts w:ascii="Angsana New" w:hAnsi="Angsana New"/>
        <w:b/>
        <w:bCs/>
        <w:sz w:val="32"/>
        <w:szCs w:val="32"/>
      </w:rPr>
      <w:t>)</w:t>
    </w:r>
  </w:p>
  <w:p w:rsidR="00C05593" w:rsidRDefault="00C05593">
    <w:pPr>
      <w:pStyle w:val="Header"/>
      <w:rPr>
        <w:sz w:val="16"/>
        <w:szCs w:val="16"/>
      </w:rPr>
    </w:pPr>
  </w:p>
  <w:p w:rsidR="00C05593" w:rsidRPr="009C4791" w:rsidRDefault="00C05593">
    <w:pPr>
      <w:pStyle w:val="Head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593" w:rsidRPr="00792D39" w:rsidRDefault="00C05593" w:rsidP="009C47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>
      <w:rPr>
        <w:rFonts w:ascii="Angsana New" w:hAnsi="Angsana New"/>
        <w:b/>
        <w:bCs/>
        <w:sz w:val="32"/>
        <w:szCs w:val="32"/>
        <w:cs/>
      </w:rPr>
      <w:t>บริษัท พรพรหมเม็ททอล จำกัด (มหาชน) และบริษัทย่อย</w:t>
    </w:r>
    <w:r w:rsidRPr="00792D39">
      <w:rPr>
        <w:rFonts w:ascii="Angsana New" w:hAnsi="Angsana New"/>
        <w:b/>
        <w:bCs/>
        <w:sz w:val="34"/>
        <w:szCs w:val="34"/>
        <w:cs/>
        <w:lang w:val="th-TH"/>
      </w:rPr>
      <w:tab/>
    </w:r>
  </w:p>
  <w:p w:rsidR="00C05593" w:rsidRPr="00681F1E" w:rsidRDefault="00C05593" w:rsidP="009C4791">
    <w:pPr>
      <w:pStyle w:val="Heading5"/>
      <w:ind w:right="393"/>
      <w:rPr>
        <w:rFonts w:ascii="Angsana New" w:hAnsi="Angsana New" w:cs="Angsana New"/>
        <w:cs/>
      </w:rPr>
    </w:pPr>
    <w:r w:rsidRPr="00792D39">
      <w:rPr>
        <w:rFonts w:ascii="Angsana New" w:hAnsi="Angsana New" w:cs="Angsana New"/>
        <w:cs/>
      </w:rPr>
      <w:t>หมายเหตุประกอบงบการเงินแบบย่อ</w:t>
    </w:r>
    <w:r>
      <w:rPr>
        <w:rFonts w:ascii="Angsana New" w:hAnsi="Angsana New" w:cs="Angsana New" w:hint="cs"/>
        <w:cs/>
      </w:rPr>
      <w:t xml:space="preserve"> </w:t>
    </w:r>
  </w:p>
  <w:p w:rsidR="00C05593" w:rsidRPr="00792D39" w:rsidRDefault="00C05593" w:rsidP="009C4791">
    <w:pPr>
      <w:ind w:right="393"/>
      <w:rPr>
        <w:rFonts w:ascii="Angsana New" w:hAnsi="Angsana New"/>
        <w:b/>
        <w:bCs/>
        <w:sz w:val="32"/>
        <w:szCs w:val="32"/>
        <w:cs/>
      </w:rPr>
    </w:pPr>
    <w:r w:rsidRPr="00792D39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6E59D2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2560</w:t>
    </w:r>
    <w:r>
      <w:rPr>
        <w:rFonts w:ascii="Angsana New" w:hAnsi="Angsana New"/>
        <w:b/>
        <w:bCs/>
        <w:sz w:val="32"/>
        <w:szCs w:val="32"/>
        <w:cs/>
      </w:rPr>
      <w:t xml:space="preserve"> และ 255</w:t>
    </w:r>
    <w:r>
      <w:rPr>
        <w:rFonts w:ascii="Angsana New" w:hAnsi="Angsana New"/>
        <w:b/>
        <w:bCs/>
        <w:sz w:val="32"/>
        <w:szCs w:val="32"/>
      </w:rPr>
      <w:t>9</w:t>
    </w:r>
    <w:r w:rsidRPr="00792D39">
      <w:rPr>
        <w:rFonts w:ascii="Angsana New" w:hAnsi="Angsana New"/>
        <w:b/>
        <w:bCs/>
        <w:sz w:val="32"/>
        <w:szCs w:val="32"/>
      </w:rPr>
      <w:t xml:space="preserve"> (</w:t>
    </w:r>
    <w:r w:rsidRPr="00792D39">
      <w:rPr>
        <w:rFonts w:ascii="Angsana New" w:hAnsi="Angsana New"/>
        <w:b/>
        <w:bCs/>
        <w:sz w:val="32"/>
        <w:szCs w:val="32"/>
        <w:cs/>
      </w:rPr>
      <w:t>ยังไม่ได้ตรวจสอบ</w:t>
    </w:r>
    <w:r w:rsidRPr="00792D39">
      <w:rPr>
        <w:rFonts w:ascii="Angsana New" w:hAnsi="Angsana New"/>
        <w:b/>
        <w:bCs/>
        <w:sz w:val="32"/>
        <w:szCs w:val="32"/>
      </w:rPr>
      <w:t>/</w:t>
    </w:r>
    <w:r w:rsidRPr="00792D39">
      <w:rPr>
        <w:rFonts w:ascii="Angsana New" w:hAnsi="Angsana New"/>
        <w:b/>
        <w:bCs/>
        <w:sz w:val="32"/>
        <w:szCs w:val="32"/>
        <w:cs/>
      </w:rPr>
      <w:t>สอบทานแล้ว</w:t>
    </w:r>
    <w:r w:rsidRPr="00792D39">
      <w:rPr>
        <w:rFonts w:ascii="Angsana New" w:hAnsi="Angsana New"/>
        <w:b/>
        <w:bCs/>
        <w:sz w:val="32"/>
        <w:szCs w:val="32"/>
      </w:rPr>
      <w:t>)</w:t>
    </w:r>
  </w:p>
  <w:p w:rsidR="00C05593" w:rsidRDefault="00C05593" w:rsidP="009C4791">
    <w:pPr>
      <w:ind w:right="393"/>
      <w:rPr>
        <w:rFonts w:ascii="Angsana New" w:hAnsi="Angsana New"/>
        <w:b/>
        <w:bCs/>
        <w:sz w:val="32"/>
        <w:szCs w:val="32"/>
      </w:rPr>
    </w:pPr>
    <w:r w:rsidRPr="00792D39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792D3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ธันวาคม 255</w:t>
    </w:r>
    <w:r>
      <w:rPr>
        <w:rFonts w:ascii="Angsana New" w:hAnsi="Angsana New"/>
        <w:b/>
        <w:bCs/>
        <w:sz w:val="32"/>
        <w:szCs w:val="32"/>
      </w:rPr>
      <w:t>9</w:t>
    </w:r>
    <w:r w:rsidRPr="00792D39">
      <w:rPr>
        <w:rFonts w:ascii="Angsana New" w:hAnsi="Angsana New"/>
        <w:b/>
        <w:bCs/>
        <w:sz w:val="32"/>
        <w:szCs w:val="32"/>
      </w:rPr>
      <w:t xml:space="preserve"> (</w:t>
    </w:r>
    <w:r w:rsidRPr="00792D39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792D39">
      <w:rPr>
        <w:rFonts w:ascii="Angsana New" w:hAnsi="Angsana New"/>
        <w:b/>
        <w:bCs/>
        <w:sz w:val="32"/>
        <w:szCs w:val="32"/>
      </w:rPr>
      <w:t>)</w:t>
    </w:r>
  </w:p>
  <w:p w:rsidR="00C05593" w:rsidRPr="00B3703E" w:rsidRDefault="00C05593" w:rsidP="009C4791">
    <w:pPr>
      <w:ind w:right="393"/>
      <w:rPr>
        <w:rFonts w:ascii="Angsana New" w:hAnsi="Angsana New"/>
        <w:b/>
        <w:bCs/>
        <w:sz w:val="30"/>
        <w:szCs w:val="3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593" w:rsidRPr="00792D39" w:rsidRDefault="00C05593" w:rsidP="00244D2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 w:rsidRPr="00792D39">
      <w:rPr>
        <w:rFonts w:ascii="Angsana New" w:hAnsi="Angsana New"/>
        <w:b/>
        <w:bCs/>
        <w:sz w:val="32"/>
        <w:szCs w:val="32"/>
        <w:cs/>
      </w:rPr>
      <w:t>บริษัท พรพรหมเม็ททอล จำกัด</w:t>
    </w:r>
    <w:r w:rsidRPr="00792D39">
      <w:rPr>
        <w:rFonts w:ascii="Angsana New" w:hAnsi="Angsana New"/>
        <w:b/>
        <w:bCs/>
        <w:sz w:val="32"/>
        <w:szCs w:val="32"/>
        <w:cs/>
        <w:lang w:val="th-TH"/>
      </w:rPr>
      <w:t xml:space="preserve"> (มหาชน)</w:t>
    </w:r>
    <w:r>
      <w:rPr>
        <w:rFonts w:ascii="Angsana New" w:hAnsi="Angsana New" w:hint="cs"/>
        <w:b/>
        <w:bCs/>
        <w:sz w:val="34"/>
        <w:szCs w:val="34"/>
        <w:cs/>
        <w:lang w:val="th-TH"/>
      </w:rPr>
      <w:t xml:space="preserve"> </w:t>
    </w:r>
    <w:r w:rsidRPr="00FB2AF1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 w:rsidRPr="00792D39">
      <w:rPr>
        <w:rFonts w:ascii="Angsana New" w:hAnsi="Angsana New"/>
        <w:b/>
        <w:bCs/>
        <w:sz w:val="34"/>
        <w:szCs w:val="34"/>
        <w:cs/>
        <w:lang w:val="th-TH"/>
      </w:rPr>
      <w:tab/>
    </w:r>
  </w:p>
  <w:p w:rsidR="00C05593" w:rsidRPr="00244D28" w:rsidRDefault="00C05593" w:rsidP="00244D28">
    <w:pPr>
      <w:pStyle w:val="Heading5"/>
      <w:ind w:right="393"/>
      <w:rPr>
        <w:rFonts w:ascii="Angsana New" w:hAnsi="Angsana New" w:cs="Angsana New"/>
        <w:cs/>
      </w:rPr>
    </w:pPr>
    <w:r w:rsidRPr="00792D39">
      <w:rPr>
        <w:rFonts w:ascii="Angsana New" w:hAnsi="Angsana New" w:cs="Angsana New"/>
        <w:cs/>
      </w:rPr>
      <w:t>หมายเหตุประกอบงบการเงินแบบย่อ</w:t>
    </w:r>
    <w:r>
      <w:rPr>
        <w:rFonts w:ascii="Angsana New" w:hAnsi="Angsana New" w:cs="Angsana New"/>
      </w:rPr>
      <w:t xml:space="preserve"> </w:t>
    </w:r>
    <w:r>
      <w:rPr>
        <w:rFonts w:ascii="Angsana New" w:hAnsi="Angsana New" w:cs="Angsana New" w:hint="cs"/>
        <w:cs/>
      </w:rPr>
      <w:t>(ต่อ)</w:t>
    </w:r>
  </w:p>
  <w:p w:rsidR="00C05593" w:rsidRPr="00792D39" w:rsidRDefault="00C05593" w:rsidP="00244D28">
    <w:pPr>
      <w:ind w:right="393"/>
      <w:rPr>
        <w:rFonts w:ascii="Angsana New" w:hAnsi="Angsana New"/>
        <w:b/>
        <w:bCs/>
        <w:sz w:val="32"/>
        <w:szCs w:val="32"/>
        <w:cs/>
      </w:rPr>
    </w:pPr>
    <w:r w:rsidRPr="00792D39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60</w:t>
    </w:r>
    <w:r>
      <w:rPr>
        <w:rFonts w:ascii="Angsana New" w:hAnsi="Angsana New"/>
        <w:b/>
        <w:bCs/>
        <w:sz w:val="32"/>
        <w:szCs w:val="32"/>
        <w:cs/>
      </w:rPr>
      <w:t xml:space="preserve"> และ 255</w:t>
    </w:r>
    <w:r>
      <w:rPr>
        <w:rFonts w:ascii="Angsana New" w:hAnsi="Angsana New"/>
        <w:b/>
        <w:bCs/>
        <w:sz w:val="32"/>
        <w:szCs w:val="32"/>
      </w:rPr>
      <w:t>9</w:t>
    </w:r>
    <w:r w:rsidRPr="00792D39">
      <w:rPr>
        <w:rFonts w:ascii="Angsana New" w:hAnsi="Angsana New"/>
        <w:b/>
        <w:bCs/>
        <w:sz w:val="32"/>
        <w:szCs w:val="32"/>
      </w:rPr>
      <w:t xml:space="preserve"> (</w:t>
    </w:r>
    <w:r w:rsidRPr="00792D39">
      <w:rPr>
        <w:rFonts w:ascii="Angsana New" w:hAnsi="Angsana New"/>
        <w:b/>
        <w:bCs/>
        <w:sz w:val="32"/>
        <w:szCs w:val="32"/>
        <w:cs/>
      </w:rPr>
      <w:t>ยังไม่ได้ตรวจสอบ</w:t>
    </w:r>
    <w:r w:rsidRPr="00792D39">
      <w:rPr>
        <w:rFonts w:ascii="Angsana New" w:hAnsi="Angsana New"/>
        <w:b/>
        <w:bCs/>
        <w:sz w:val="32"/>
        <w:szCs w:val="32"/>
      </w:rPr>
      <w:t>/</w:t>
    </w:r>
    <w:r w:rsidRPr="00792D39">
      <w:rPr>
        <w:rFonts w:ascii="Angsana New" w:hAnsi="Angsana New"/>
        <w:b/>
        <w:bCs/>
        <w:sz w:val="32"/>
        <w:szCs w:val="32"/>
        <w:cs/>
      </w:rPr>
      <w:t>สอบทานแล้ว</w:t>
    </w:r>
    <w:r w:rsidRPr="00792D39">
      <w:rPr>
        <w:rFonts w:ascii="Angsana New" w:hAnsi="Angsana New"/>
        <w:b/>
        <w:bCs/>
        <w:sz w:val="32"/>
        <w:szCs w:val="32"/>
      </w:rPr>
      <w:t>)</w:t>
    </w:r>
  </w:p>
  <w:p w:rsidR="00C05593" w:rsidRDefault="00C05593" w:rsidP="00B3703E">
    <w:pPr>
      <w:ind w:right="393"/>
      <w:rPr>
        <w:rFonts w:ascii="Angsana New" w:hAnsi="Angsana New"/>
        <w:b/>
        <w:bCs/>
        <w:sz w:val="32"/>
        <w:szCs w:val="32"/>
      </w:rPr>
    </w:pPr>
    <w:r w:rsidRPr="00792D39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792D3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ธันวาคม 255</w:t>
    </w:r>
    <w:r>
      <w:rPr>
        <w:rFonts w:ascii="Angsana New" w:hAnsi="Angsana New"/>
        <w:b/>
        <w:bCs/>
        <w:sz w:val="32"/>
        <w:szCs w:val="32"/>
      </w:rPr>
      <w:t>9</w:t>
    </w:r>
    <w:r w:rsidRPr="00792D39">
      <w:rPr>
        <w:rFonts w:ascii="Angsana New" w:hAnsi="Angsana New"/>
        <w:b/>
        <w:bCs/>
        <w:sz w:val="32"/>
        <w:szCs w:val="32"/>
      </w:rPr>
      <w:t xml:space="preserve"> (</w:t>
    </w:r>
    <w:r w:rsidRPr="00792D39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792D39">
      <w:rPr>
        <w:rFonts w:ascii="Angsana New" w:hAnsi="Angsana New"/>
        <w:b/>
        <w:bCs/>
        <w:sz w:val="32"/>
        <w:szCs w:val="32"/>
      </w:rPr>
      <w:t>)</w:t>
    </w:r>
  </w:p>
  <w:p w:rsidR="00C05593" w:rsidRPr="00B3703E" w:rsidRDefault="00C05593" w:rsidP="00B3703E">
    <w:pPr>
      <w:ind w:right="393"/>
      <w:rPr>
        <w:rFonts w:ascii="Angsana New" w:hAnsi="Angsana New"/>
        <w:b/>
        <w:bCs/>
        <w:sz w:val="30"/>
        <w:szCs w:val="30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593" w:rsidRPr="00792D39" w:rsidRDefault="00C05593" w:rsidP="00244D2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 w:rsidRPr="00792D39">
      <w:rPr>
        <w:rFonts w:ascii="Angsana New" w:hAnsi="Angsana New"/>
        <w:b/>
        <w:bCs/>
        <w:sz w:val="32"/>
        <w:szCs w:val="32"/>
        <w:cs/>
      </w:rPr>
      <w:t>บริษัท พรพรหมเม็ททอล จำกัด</w:t>
    </w:r>
    <w:r w:rsidRPr="00792D39">
      <w:rPr>
        <w:rFonts w:ascii="Angsana New" w:hAnsi="Angsana New"/>
        <w:b/>
        <w:bCs/>
        <w:sz w:val="32"/>
        <w:szCs w:val="32"/>
        <w:cs/>
        <w:lang w:val="th-TH"/>
      </w:rPr>
      <w:t xml:space="preserve"> (มหาชน)</w:t>
    </w:r>
    <w:r>
      <w:rPr>
        <w:rFonts w:ascii="Angsana New" w:hAnsi="Angsana New" w:hint="cs"/>
        <w:b/>
        <w:bCs/>
        <w:sz w:val="34"/>
        <w:szCs w:val="34"/>
        <w:cs/>
        <w:lang w:val="th-TH"/>
      </w:rPr>
      <w:t xml:space="preserve"> </w:t>
    </w:r>
    <w:r w:rsidRPr="00FB2AF1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 w:rsidRPr="00792D39">
      <w:rPr>
        <w:rFonts w:ascii="Angsana New" w:hAnsi="Angsana New"/>
        <w:b/>
        <w:bCs/>
        <w:sz w:val="34"/>
        <w:szCs w:val="34"/>
        <w:cs/>
        <w:lang w:val="th-TH"/>
      </w:rPr>
      <w:tab/>
    </w:r>
  </w:p>
  <w:p w:rsidR="00C05593" w:rsidRPr="00792D39" w:rsidRDefault="00C05593" w:rsidP="00244D28">
    <w:pPr>
      <w:pStyle w:val="Heading5"/>
      <w:ind w:right="393"/>
      <w:rPr>
        <w:rFonts w:ascii="Angsana New" w:hAnsi="Angsana New" w:cs="Angsana New"/>
      </w:rPr>
    </w:pPr>
    <w:r w:rsidRPr="00792D39">
      <w:rPr>
        <w:rFonts w:ascii="Angsana New" w:hAnsi="Angsana New" w:cs="Angsana New"/>
        <w:cs/>
      </w:rPr>
      <w:t>หมายเหตุประกอบงบการเงินแบบย่อ</w:t>
    </w:r>
    <w:r>
      <w:rPr>
        <w:rFonts w:ascii="Angsana New" w:hAnsi="Angsana New" w:cs="Angsana New" w:hint="cs"/>
        <w:cs/>
      </w:rPr>
      <w:t xml:space="preserve"> (ต่อ)</w:t>
    </w:r>
  </w:p>
  <w:p w:rsidR="00C05593" w:rsidRPr="00792D39" w:rsidRDefault="00C05593" w:rsidP="00244D28">
    <w:pPr>
      <w:ind w:right="393"/>
      <w:rPr>
        <w:rFonts w:ascii="Angsana New" w:hAnsi="Angsana New"/>
        <w:b/>
        <w:bCs/>
        <w:sz w:val="32"/>
        <w:szCs w:val="32"/>
        <w:cs/>
      </w:rPr>
    </w:pPr>
    <w:r w:rsidRPr="00792D39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60</w:t>
    </w:r>
    <w:r>
      <w:rPr>
        <w:rFonts w:ascii="Angsana New" w:hAnsi="Angsana New"/>
        <w:b/>
        <w:bCs/>
        <w:sz w:val="32"/>
        <w:szCs w:val="32"/>
        <w:cs/>
      </w:rPr>
      <w:t xml:space="preserve"> และ 255</w:t>
    </w:r>
    <w:r>
      <w:rPr>
        <w:rFonts w:ascii="Angsana New" w:hAnsi="Angsana New"/>
        <w:b/>
        <w:bCs/>
        <w:sz w:val="32"/>
        <w:szCs w:val="32"/>
      </w:rPr>
      <w:t>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792D39">
      <w:rPr>
        <w:rFonts w:ascii="Angsana New" w:hAnsi="Angsana New"/>
        <w:b/>
        <w:bCs/>
        <w:sz w:val="32"/>
        <w:szCs w:val="32"/>
      </w:rPr>
      <w:t>(</w:t>
    </w:r>
    <w:r w:rsidRPr="00792D39">
      <w:rPr>
        <w:rFonts w:ascii="Angsana New" w:hAnsi="Angsana New"/>
        <w:b/>
        <w:bCs/>
        <w:sz w:val="32"/>
        <w:szCs w:val="32"/>
        <w:cs/>
      </w:rPr>
      <w:t>ยังไม่ได้ตรวจสอบ</w:t>
    </w:r>
    <w:r w:rsidRPr="00792D39">
      <w:rPr>
        <w:rFonts w:ascii="Angsana New" w:hAnsi="Angsana New"/>
        <w:b/>
        <w:bCs/>
        <w:sz w:val="32"/>
        <w:szCs w:val="32"/>
      </w:rPr>
      <w:t>/</w:t>
    </w:r>
    <w:r w:rsidRPr="00792D39">
      <w:rPr>
        <w:rFonts w:ascii="Angsana New" w:hAnsi="Angsana New"/>
        <w:b/>
        <w:bCs/>
        <w:sz w:val="32"/>
        <w:szCs w:val="32"/>
        <w:cs/>
      </w:rPr>
      <w:t>สอบทานแล้ว</w:t>
    </w:r>
    <w:r w:rsidRPr="00792D39">
      <w:rPr>
        <w:rFonts w:ascii="Angsana New" w:hAnsi="Angsana New"/>
        <w:b/>
        <w:bCs/>
        <w:sz w:val="32"/>
        <w:szCs w:val="32"/>
      </w:rPr>
      <w:t>)</w:t>
    </w:r>
  </w:p>
  <w:p w:rsidR="00C05593" w:rsidRDefault="00C05593" w:rsidP="00B3703E">
    <w:pPr>
      <w:ind w:right="393"/>
      <w:rPr>
        <w:rFonts w:ascii="Angsana New" w:hAnsi="Angsana New"/>
        <w:b/>
        <w:bCs/>
        <w:sz w:val="32"/>
        <w:szCs w:val="32"/>
      </w:rPr>
    </w:pPr>
    <w:r w:rsidRPr="00792D39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792D3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ธันวาคม 255</w:t>
    </w:r>
    <w:r>
      <w:rPr>
        <w:rFonts w:ascii="Angsana New" w:hAnsi="Angsana New"/>
        <w:b/>
        <w:bCs/>
        <w:sz w:val="32"/>
        <w:szCs w:val="32"/>
      </w:rPr>
      <w:t>9</w:t>
    </w:r>
    <w:r w:rsidRPr="00792D39">
      <w:rPr>
        <w:rFonts w:ascii="Angsana New" w:hAnsi="Angsana New"/>
        <w:b/>
        <w:bCs/>
        <w:sz w:val="32"/>
        <w:szCs w:val="32"/>
      </w:rPr>
      <w:t xml:space="preserve"> (</w:t>
    </w:r>
    <w:r w:rsidRPr="00792D39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792D39">
      <w:rPr>
        <w:rFonts w:ascii="Angsana New" w:hAnsi="Angsana New"/>
        <w:b/>
        <w:bCs/>
        <w:sz w:val="32"/>
        <w:szCs w:val="32"/>
      </w:rPr>
      <w:t>)</w:t>
    </w:r>
  </w:p>
  <w:p w:rsidR="00C05593" w:rsidRPr="00B3703E" w:rsidRDefault="00C05593" w:rsidP="00B3703E">
    <w:pPr>
      <w:ind w:right="393"/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52224C1"/>
    <w:multiLevelType w:val="hybridMultilevel"/>
    <w:tmpl w:val="CCF67B7A"/>
    <w:lvl w:ilvl="0" w:tplc="93C09AA8">
      <w:start w:val="1"/>
      <w:numFmt w:val="thaiLetters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05571BD7"/>
    <w:multiLevelType w:val="hybridMultilevel"/>
    <w:tmpl w:val="937EDD08"/>
    <w:lvl w:ilvl="0" w:tplc="5080A5D0">
      <w:start w:val="1"/>
      <w:numFmt w:val="thaiLetters"/>
      <w:lvlText w:val="%1)"/>
      <w:lvlJc w:val="left"/>
      <w:pPr>
        <w:ind w:left="77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3">
    <w:nsid w:val="05640217"/>
    <w:multiLevelType w:val="hybridMultilevel"/>
    <w:tmpl w:val="A9604BC6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C2408A"/>
    <w:multiLevelType w:val="hybridMultilevel"/>
    <w:tmpl w:val="2A845C28"/>
    <w:lvl w:ilvl="0" w:tplc="E38C2D16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>
    <w:nsid w:val="27AC1DC7"/>
    <w:multiLevelType w:val="hybridMultilevel"/>
    <w:tmpl w:val="1D8AC146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BBF6F9B"/>
    <w:multiLevelType w:val="hybridMultilevel"/>
    <w:tmpl w:val="D42412DE"/>
    <w:lvl w:ilvl="0" w:tplc="176E41CA">
      <w:start w:val="1"/>
      <w:numFmt w:val="thaiLetters"/>
      <w:lvlText w:val="%1)"/>
      <w:lvlJc w:val="left"/>
      <w:pPr>
        <w:ind w:left="6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D3762B2"/>
    <w:multiLevelType w:val="hybridMultilevel"/>
    <w:tmpl w:val="21F62676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003936"/>
    <w:multiLevelType w:val="hybridMultilevel"/>
    <w:tmpl w:val="988EF39A"/>
    <w:lvl w:ilvl="0" w:tplc="C4C2E870">
      <w:start w:val="1"/>
      <w:numFmt w:val="thaiLetters"/>
      <w:lvlText w:val="%1)"/>
      <w:lvlJc w:val="left"/>
      <w:pPr>
        <w:ind w:left="6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552AED"/>
    <w:multiLevelType w:val="hybridMultilevel"/>
    <w:tmpl w:val="0AF0F7AC"/>
    <w:lvl w:ilvl="0" w:tplc="BDCA766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364A7A59"/>
    <w:multiLevelType w:val="hybridMultilevel"/>
    <w:tmpl w:val="6BB214D2"/>
    <w:lvl w:ilvl="0" w:tplc="D47A07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9C50074"/>
    <w:multiLevelType w:val="hybridMultilevel"/>
    <w:tmpl w:val="F2B8124A"/>
    <w:lvl w:ilvl="0" w:tplc="BA48D7F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>
    <w:nsid w:val="3D756CFF"/>
    <w:multiLevelType w:val="hybridMultilevel"/>
    <w:tmpl w:val="B4BAF410"/>
    <w:lvl w:ilvl="0" w:tplc="BA48D7F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44635676"/>
    <w:multiLevelType w:val="hybridMultilevel"/>
    <w:tmpl w:val="E24E8D82"/>
    <w:lvl w:ilvl="0" w:tplc="CD7A531C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AC413BE"/>
    <w:multiLevelType w:val="hybridMultilevel"/>
    <w:tmpl w:val="1A906A20"/>
    <w:lvl w:ilvl="0" w:tplc="A562318C">
      <w:start w:val="1"/>
      <w:numFmt w:val="thaiLetters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57E47DCF"/>
    <w:multiLevelType w:val="hybridMultilevel"/>
    <w:tmpl w:val="16ECBB74"/>
    <w:lvl w:ilvl="0" w:tplc="5080A5D0">
      <w:start w:val="1"/>
      <w:numFmt w:val="thaiLetters"/>
      <w:lvlText w:val="%1)"/>
      <w:lvlJc w:val="left"/>
      <w:pPr>
        <w:ind w:left="1080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86A318B"/>
    <w:multiLevelType w:val="hybridMultilevel"/>
    <w:tmpl w:val="21367EC2"/>
    <w:lvl w:ilvl="0" w:tplc="577C9F24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7A4123"/>
    <w:multiLevelType w:val="hybridMultilevel"/>
    <w:tmpl w:val="219CE19E"/>
    <w:lvl w:ilvl="0" w:tplc="A22AB15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87368F"/>
    <w:multiLevelType w:val="hybridMultilevel"/>
    <w:tmpl w:val="F2B8124A"/>
    <w:lvl w:ilvl="0" w:tplc="BA48D7F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EBB7D78"/>
    <w:multiLevelType w:val="hybridMultilevel"/>
    <w:tmpl w:val="860618DA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AD7DC6"/>
    <w:multiLevelType w:val="hybridMultilevel"/>
    <w:tmpl w:val="5A166088"/>
    <w:lvl w:ilvl="0" w:tplc="AF527ED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4DA5D2E"/>
    <w:multiLevelType w:val="hybridMultilevel"/>
    <w:tmpl w:val="1B3E6FA2"/>
    <w:lvl w:ilvl="0" w:tplc="C33AFFC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>
    <w:nsid w:val="6974586C"/>
    <w:multiLevelType w:val="hybridMultilevel"/>
    <w:tmpl w:val="3E94306C"/>
    <w:lvl w:ilvl="0" w:tplc="649AC828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5E1129D"/>
    <w:multiLevelType w:val="hybridMultilevel"/>
    <w:tmpl w:val="C2ACF6AA"/>
    <w:lvl w:ilvl="0" w:tplc="DD4AF32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DF0C34"/>
    <w:multiLevelType w:val="hybridMultilevel"/>
    <w:tmpl w:val="57DAAE72"/>
    <w:lvl w:ilvl="0" w:tplc="D1F2E980">
      <w:start w:val="1"/>
      <w:numFmt w:val="thaiLetters"/>
      <w:lvlText w:val="%1)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4F6141"/>
    <w:multiLevelType w:val="hybridMultilevel"/>
    <w:tmpl w:val="220208D8"/>
    <w:lvl w:ilvl="0" w:tplc="335A567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485BB9"/>
    <w:multiLevelType w:val="hybridMultilevel"/>
    <w:tmpl w:val="29424B34"/>
    <w:lvl w:ilvl="0" w:tplc="9B6C2DC0">
      <w:start w:val="1"/>
      <w:numFmt w:val="thaiLetters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15"/>
  </w:num>
  <w:num w:numId="13">
    <w:abstractNumId w:val="40"/>
  </w:num>
  <w:num w:numId="14">
    <w:abstractNumId w:val="23"/>
  </w:num>
  <w:num w:numId="15">
    <w:abstractNumId w:val="28"/>
  </w:num>
  <w:num w:numId="16">
    <w:abstractNumId w:val="14"/>
  </w:num>
  <w:num w:numId="17">
    <w:abstractNumId w:val="31"/>
  </w:num>
  <w:num w:numId="18">
    <w:abstractNumId w:val="17"/>
  </w:num>
  <w:num w:numId="19">
    <w:abstractNumId w:val="21"/>
  </w:num>
  <w:num w:numId="20">
    <w:abstractNumId w:val="34"/>
  </w:num>
  <w:num w:numId="21">
    <w:abstractNumId w:val="41"/>
  </w:num>
  <w:num w:numId="22">
    <w:abstractNumId w:val="45"/>
  </w:num>
  <w:num w:numId="23">
    <w:abstractNumId w:val="43"/>
  </w:num>
  <w:num w:numId="24">
    <w:abstractNumId w:val="30"/>
  </w:num>
  <w:num w:numId="25">
    <w:abstractNumId w:val="29"/>
  </w:num>
  <w:num w:numId="26">
    <w:abstractNumId w:val="42"/>
  </w:num>
  <w:num w:numId="27">
    <w:abstractNumId w:val="10"/>
  </w:num>
  <w:num w:numId="28">
    <w:abstractNumId w:val="32"/>
  </w:num>
  <w:num w:numId="29">
    <w:abstractNumId w:val="19"/>
  </w:num>
  <w:num w:numId="30">
    <w:abstractNumId w:val="35"/>
  </w:num>
  <w:num w:numId="31">
    <w:abstractNumId w:val="11"/>
  </w:num>
  <w:num w:numId="32">
    <w:abstractNumId w:val="22"/>
  </w:num>
  <w:num w:numId="33">
    <w:abstractNumId w:val="44"/>
  </w:num>
  <w:num w:numId="34">
    <w:abstractNumId w:val="39"/>
  </w:num>
  <w:num w:numId="35">
    <w:abstractNumId w:val="25"/>
  </w:num>
  <w:num w:numId="36">
    <w:abstractNumId w:val="36"/>
  </w:num>
  <w:num w:numId="37">
    <w:abstractNumId w:val="27"/>
  </w:num>
  <w:num w:numId="38">
    <w:abstractNumId w:val="12"/>
  </w:num>
  <w:num w:numId="39">
    <w:abstractNumId w:val="13"/>
  </w:num>
  <w:num w:numId="40">
    <w:abstractNumId w:val="16"/>
  </w:num>
  <w:num w:numId="41">
    <w:abstractNumId w:val="37"/>
  </w:num>
  <w:num w:numId="42">
    <w:abstractNumId w:val="18"/>
  </w:num>
  <w:num w:numId="43">
    <w:abstractNumId w:val="33"/>
  </w:num>
  <w:num w:numId="44">
    <w:abstractNumId w:val="20"/>
  </w:num>
  <w:num w:numId="45">
    <w:abstractNumId w:val="38"/>
  </w:num>
  <w:num w:numId="46">
    <w:abstractNumId w:val="24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348162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E27881"/>
    <w:rsid w:val="00000131"/>
    <w:rsid w:val="00000C05"/>
    <w:rsid w:val="00001038"/>
    <w:rsid w:val="000012A8"/>
    <w:rsid w:val="00001C3D"/>
    <w:rsid w:val="00003109"/>
    <w:rsid w:val="0000340B"/>
    <w:rsid w:val="0000519D"/>
    <w:rsid w:val="00005631"/>
    <w:rsid w:val="0000615A"/>
    <w:rsid w:val="000063C3"/>
    <w:rsid w:val="00007F9D"/>
    <w:rsid w:val="00011974"/>
    <w:rsid w:val="00012373"/>
    <w:rsid w:val="00013A3C"/>
    <w:rsid w:val="00013A3F"/>
    <w:rsid w:val="00013B7F"/>
    <w:rsid w:val="00013CFF"/>
    <w:rsid w:val="00013DBC"/>
    <w:rsid w:val="00013F61"/>
    <w:rsid w:val="000140A5"/>
    <w:rsid w:val="0001540B"/>
    <w:rsid w:val="00015EBA"/>
    <w:rsid w:val="000160A2"/>
    <w:rsid w:val="00016790"/>
    <w:rsid w:val="00016A1C"/>
    <w:rsid w:val="000170DB"/>
    <w:rsid w:val="000173B9"/>
    <w:rsid w:val="00017AB4"/>
    <w:rsid w:val="00017CE8"/>
    <w:rsid w:val="0002030B"/>
    <w:rsid w:val="00020D4F"/>
    <w:rsid w:val="0002417E"/>
    <w:rsid w:val="00024195"/>
    <w:rsid w:val="00024307"/>
    <w:rsid w:val="000249F2"/>
    <w:rsid w:val="0002514E"/>
    <w:rsid w:val="00025D92"/>
    <w:rsid w:val="00025F21"/>
    <w:rsid w:val="0002768D"/>
    <w:rsid w:val="00027FDE"/>
    <w:rsid w:val="00030341"/>
    <w:rsid w:val="00030D8A"/>
    <w:rsid w:val="000312C1"/>
    <w:rsid w:val="00031EED"/>
    <w:rsid w:val="00032647"/>
    <w:rsid w:val="00032ADA"/>
    <w:rsid w:val="00033003"/>
    <w:rsid w:val="00033B65"/>
    <w:rsid w:val="00033EB5"/>
    <w:rsid w:val="0003401B"/>
    <w:rsid w:val="00035B54"/>
    <w:rsid w:val="00036507"/>
    <w:rsid w:val="00037433"/>
    <w:rsid w:val="00037875"/>
    <w:rsid w:val="0004090D"/>
    <w:rsid w:val="00042576"/>
    <w:rsid w:val="000438C1"/>
    <w:rsid w:val="00043C5C"/>
    <w:rsid w:val="00044526"/>
    <w:rsid w:val="000447BF"/>
    <w:rsid w:val="00044D9A"/>
    <w:rsid w:val="000452CB"/>
    <w:rsid w:val="00045B12"/>
    <w:rsid w:val="000468C9"/>
    <w:rsid w:val="000470E1"/>
    <w:rsid w:val="00047F96"/>
    <w:rsid w:val="000509E9"/>
    <w:rsid w:val="00050B82"/>
    <w:rsid w:val="00050B9E"/>
    <w:rsid w:val="000513D3"/>
    <w:rsid w:val="0005170C"/>
    <w:rsid w:val="000525DE"/>
    <w:rsid w:val="0005285D"/>
    <w:rsid w:val="00052A32"/>
    <w:rsid w:val="0005334C"/>
    <w:rsid w:val="00053C14"/>
    <w:rsid w:val="00054F8D"/>
    <w:rsid w:val="00055827"/>
    <w:rsid w:val="00055EE0"/>
    <w:rsid w:val="00056558"/>
    <w:rsid w:val="00056A58"/>
    <w:rsid w:val="0005709B"/>
    <w:rsid w:val="0005780D"/>
    <w:rsid w:val="00057E7A"/>
    <w:rsid w:val="00060EC1"/>
    <w:rsid w:val="00062847"/>
    <w:rsid w:val="000640E5"/>
    <w:rsid w:val="00064BE6"/>
    <w:rsid w:val="00066173"/>
    <w:rsid w:val="000666B2"/>
    <w:rsid w:val="00066DA3"/>
    <w:rsid w:val="00067A69"/>
    <w:rsid w:val="00070399"/>
    <w:rsid w:val="00070461"/>
    <w:rsid w:val="000704CD"/>
    <w:rsid w:val="0007067A"/>
    <w:rsid w:val="000709A2"/>
    <w:rsid w:val="000714EF"/>
    <w:rsid w:val="00071811"/>
    <w:rsid w:val="000725B4"/>
    <w:rsid w:val="00072DDE"/>
    <w:rsid w:val="0007382E"/>
    <w:rsid w:val="00073E7E"/>
    <w:rsid w:val="00074783"/>
    <w:rsid w:val="00074DBE"/>
    <w:rsid w:val="00075767"/>
    <w:rsid w:val="00075910"/>
    <w:rsid w:val="000765E0"/>
    <w:rsid w:val="00076764"/>
    <w:rsid w:val="00076E03"/>
    <w:rsid w:val="00077570"/>
    <w:rsid w:val="000805B5"/>
    <w:rsid w:val="00080E04"/>
    <w:rsid w:val="0008221C"/>
    <w:rsid w:val="000828A2"/>
    <w:rsid w:val="000828C8"/>
    <w:rsid w:val="00083221"/>
    <w:rsid w:val="00084B0E"/>
    <w:rsid w:val="00084C6C"/>
    <w:rsid w:val="0008513D"/>
    <w:rsid w:val="00086397"/>
    <w:rsid w:val="0008685F"/>
    <w:rsid w:val="00086F8F"/>
    <w:rsid w:val="00087E26"/>
    <w:rsid w:val="00090AB8"/>
    <w:rsid w:val="00090E5C"/>
    <w:rsid w:val="0009232C"/>
    <w:rsid w:val="00092354"/>
    <w:rsid w:val="00092655"/>
    <w:rsid w:val="00092E0B"/>
    <w:rsid w:val="0009335F"/>
    <w:rsid w:val="00094381"/>
    <w:rsid w:val="0009644E"/>
    <w:rsid w:val="00096739"/>
    <w:rsid w:val="00096B82"/>
    <w:rsid w:val="00096CCF"/>
    <w:rsid w:val="00097218"/>
    <w:rsid w:val="00097815"/>
    <w:rsid w:val="000A0454"/>
    <w:rsid w:val="000A0ACC"/>
    <w:rsid w:val="000A0D21"/>
    <w:rsid w:val="000A1797"/>
    <w:rsid w:val="000A2581"/>
    <w:rsid w:val="000A3605"/>
    <w:rsid w:val="000A367D"/>
    <w:rsid w:val="000A39AE"/>
    <w:rsid w:val="000A5E43"/>
    <w:rsid w:val="000A60EA"/>
    <w:rsid w:val="000A6A70"/>
    <w:rsid w:val="000A6A76"/>
    <w:rsid w:val="000A6C6D"/>
    <w:rsid w:val="000A7007"/>
    <w:rsid w:val="000A7700"/>
    <w:rsid w:val="000B0A8D"/>
    <w:rsid w:val="000B0B15"/>
    <w:rsid w:val="000B19D2"/>
    <w:rsid w:val="000B208E"/>
    <w:rsid w:val="000B2EA9"/>
    <w:rsid w:val="000B3266"/>
    <w:rsid w:val="000B36CF"/>
    <w:rsid w:val="000B38C5"/>
    <w:rsid w:val="000B3C7D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C002C"/>
    <w:rsid w:val="000C0183"/>
    <w:rsid w:val="000C03EF"/>
    <w:rsid w:val="000C0D43"/>
    <w:rsid w:val="000C1C3C"/>
    <w:rsid w:val="000C2A17"/>
    <w:rsid w:val="000C388B"/>
    <w:rsid w:val="000C4804"/>
    <w:rsid w:val="000C4A2B"/>
    <w:rsid w:val="000C5A1B"/>
    <w:rsid w:val="000C601B"/>
    <w:rsid w:val="000C6342"/>
    <w:rsid w:val="000C674F"/>
    <w:rsid w:val="000C7481"/>
    <w:rsid w:val="000C7FE8"/>
    <w:rsid w:val="000D0211"/>
    <w:rsid w:val="000D0732"/>
    <w:rsid w:val="000D3BB4"/>
    <w:rsid w:val="000D410C"/>
    <w:rsid w:val="000D4553"/>
    <w:rsid w:val="000D4650"/>
    <w:rsid w:val="000D4728"/>
    <w:rsid w:val="000D4B64"/>
    <w:rsid w:val="000D50E7"/>
    <w:rsid w:val="000D5612"/>
    <w:rsid w:val="000D5E85"/>
    <w:rsid w:val="000D6338"/>
    <w:rsid w:val="000D677B"/>
    <w:rsid w:val="000D69F0"/>
    <w:rsid w:val="000D6B57"/>
    <w:rsid w:val="000D73E4"/>
    <w:rsid w:val="000D76B2"/>
    <w:rsid w:val="000E04CB"/>
    <w:rsid w:val="000E090E"/>
    <w:rsid w:val="000E0B0C"/>
    <w:rsid w:val="000E30B9"/>
    <w:rsid w:val="000E3A05"/>
    <w:rsid w:val="000E3EA2"/>
    <w:rsid w:val="000E41E9"/>
    <w:rsid w:val="000E4DD6"/>
    <w:rsid w:val="000E5F0B"/>
    <w:rsid w:val="000E68F8"/>
    <w:rsid w:val="000E71E1"/>
    <w:rsid w:val="000E7241"/>
    <w:rsid w:val="000E7737"/>
    <w:rsid w:val="000E7942"/>
    <w:rsid w:val="000F045F"/>
    <w:rsid w:val="000F04F7"/>
    <w:rsid w:val="000F168F"/>
    <w:rsid w:val="000F1D40"/>
    <w:rsid w:val="000F1E84"/>
    <w:rsid w:val="000F1FFC"/>
    <w:rsid w:val="000F20DE"/>
    <w:rsid w:val="000F29DA"/>
    <w:rsid w:val="000F2A82"/>
    <w:rsid w:val="000F2E4F"/>
    <w:rsid w:val="000F2FD9"/>
    <w:rsid w:val="000F3A76"/>
    <w:rsid w:val="000F42B8"/>
    <w:rsid w:val="000F42BC"/>
    <w:rsid w:val="000F48BD"/>
    <w:rsid w:val="000F4D9E"/>
    <w:rsid w:val="000F555C"/>
    <w:rsid w:val="000F6126"/>
    <w:rsid w:val="000F6168"/>
    <w:rsid w:val="000F76F3"/>
    <w:rsid w:val="000F781B"/>
    <w:rsid w:val="000F791D"/>
    <w:rsid w:val="000F7E74"/>
    <w:rsid w:val="00101993"/>
    <w:rsid w:val="00101C49"/>
    <w:rsid w:val="00102EC4"/>
    <w:rsid w:val="00103B7A"/>
    <w:rsid w:val="001048A1"/>
    <w:rsid w:val="00104E81"/>
    <w:rsid w:val="00105500"/>
    <w:rsid w:val="001058CC"/>
    <w:rsid w:val="0010678D"/>
    <w:rsid w:val="00106A7B"/>
    <w:rsid w:val="00107BBC"/>
    <w:rsid w:val="001101EB"/>
    <w:rsid w:val="00110669"/>
    <w:rsid w:val="00110BFC"/>
    <w:rsid w:val="00110DC7"/>
    <w:rsid w:val="00111172"/>
    <w:rsid w:val="00112836"/>
    <w:rsid w:val="00112EFB"/>
    <w:rsid w:val="001143EF"/>
    <w:rsid w:val="00115418"/>
    <w:rsid w:val="00115F44"/>
    <w:rsid w:val="001177A5"/>
    <w:rsid w:val="00120373"/>
    <w:rsid w:val="00120F85"/>
    <w:rsid w:val="00122DD8"/>
    <w:rsid w:val="0012360A"/>
    <w:rsid w:val="00124115"/>
    <w:rsid w:val="0012486F"/>
    <w:rsid w:val="00124BB6"/>
    <w:rsid w:val="00124EBA"/>
    <w:rsid w:val="001253B1"/>
    <w:rsid w:val="0012710E"/>
    <w:rsid w:val="001273A0"/>
    <w:rsid w:val="00131688"/>
    <w:rsid w:val="00131937"/>
    <w:rsid w:val="00131CEE"/>
    <w:rsid w:val="001326F8"/>
    <w:rsid w:val="001327A1"/>
    <w:rsid w:val="00134C21"/>
    <w:rsid w:val="001352C2"/>
    <w:rsid w:val="00135A3D"/>
    <w:rsid w:val="001366C7"/>
    <w:rsid w:val="001368A5"/>
    <w:rsid w:val="00136AFE"/>
    <w:rsid w:val="001372F2"/>
    <w:rsid w:val="001374DC"/>
    <w:rsid w:val="00140979"/>
    <w:rsid w:val="00140E65"/>
    <w:rsid w:val="0014121F"/>
    <w:rsid w:val="001417ED"/>
    <w:rsid w:val="00141AFF"/>
    <w:rsid w:val="00141C5D"/>
    <w:rsid w:val="00142A4F"/>
    <w:rsid w:val="001430A5"/>
    <w:rsid w:val="0014321B"/>
    <w:rsid w:val="00143A8F"/>
    <w:rsid w:val="00144404"/>
    <w:rsid w:val="00144576"/>
    <w:rsid w:val="00144BFA"/>
    <w:rsid w:val="00144D78"/>
    <w:rsid w:val="00144DC9"/>
    <w:rsid w:val="0014576E"/>
    <w:rsid w:val="00145CD6"/>
    <w:rsid w:val="0014647D"/>
    <w:rsid w:val="00147642"/>
    <w:rsid w:val="00147EFD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31A5"/>
    <w:rsid w:val="00153568"/>
    <w:rsid w:val="00153FA5"/>
    <w:rsid w:val="0015417C"/>
    <w:rsid w:val="001542C9"/>
    <w:rsid w:val="001544C6"/>
    <w:rsid w:val="00154C06"/>
    <w:rsid w:val="00154E86"/>
    <w:rsid w:val="001554F5"/>
    <w:rsid w:val="0015569D"/>
    <w:rsid w:val="00156F5F"/>
    <w:rsid w:val="00157559"/>
    <w:rsid w:val="001579AA"/>
    <w:rsid w:val="00160D78"/>
    <w:rsid w:val="00160EAD"/>
    <w:rsid w:val="00164312"/>
    <w:rsid w:val="00165D06"/>
    <w:rsid w:val="00165D77"/>
    <w:rsid w:val="00166256"/>
    <w:rsid w:val="00166805"/>
    <w:rsid w:val="00166CAE"/>
    <w:rsid w:val="00166FCD"/>
    <w:rsid w:val="00167CA7"/>
    <w:rsid w:val="00171016"/>
    <w:rsid w:val="00171DDE"/>
    <w:rsid w:val="00172BC3"/>
    <w:rsid w:val="00172C4F"/>
    <w:rsid w:val="00172CE2"/>
    <w:rsid w:val="001730BF"/>
    <w:rsid w:val="00173FB2"/>
    <w:rsid w:val="0017428F"/>
    <w:rsid w:val="00174809"/>
    <w:rsid w:val="00174914"/>
    <w:rsid w:val="00174C97"/>
    <w:rsid w:val="00174D19"/>
    <w:rsid w:val="00176D4E"/>
    <w:rsid w:val="00180317"/>
    <w:rsid w:val="001807EE"/>
    <w:rsid w:val="00180894"/>
    <w:rsid w:val="0018123C"/>
    <w:rsid w:val="0018230C"/>
    <w:rsid w:val="0018297D"/>
    <w:rsid w:val="00182D69"/>
    <w:rsid w:val="0018330A"/>
    <w:rsid w:val="00183651"/>
    <w:rsid w:val="00183718"/>
    <w:rsid w:val="00184005"/>
    <w:rsid w:val="001843B3"/>
    <w:rsid w:val="00184BAD"/>
    <w:rsid w:val="00185801"/>
    <w:rsid w:val="00185D4A"/>
    <w:rsid w:val="001864E4"/>
    <w:rsid w:val="0019104F"/>
    <w:rsid w:val="00191BF7"/>
    <w:rsid w:val="0019297B"/>
    <w:rsid w:val="00192C0C"/>
    <w:rsid w:val="001932FD"/>
    <w:rsid w:val="0019501A"/>
    <w:rsid w:val="00195DE8"/>
    <w:rsid w:val="00196085"/>
    <w:rsid w:val="00196230"/>
    <w:rsid w:val="0019640F"/>
    <w:rsid w:val="0019690D"/>
    <w:rsid w:val="001972C0"/>
    <w:rsid w:val="001973C5"/>
    <w:rsid w:val="001A097F"/>
    <w:rsid w:val="001A1995"/>
    <w:rsid w:val="001A2111"/>
    <w:rsid w:val="001A3BA4"/>
    <w:rsid w:val="001A40B6"/>
    <w:rsid w:val="001A42DC"/>
    <w:rsid w:val="001A454E"/>
    <w:rsid w:val="001A49D5"/>
    <w:rsid w:val="001A62FA"/>
    <w:rsid w:val="001A65E9"/>
    <w:rsid w:val="001A660A"/>
    <w:rsid w:val="001A7B6D"/>
    <w:rsid w:val="001B0AFA"/>
    <w:rsid w:val="001B1432"/>
    <w:rsid w:val="001B1F01"/>
    <w:rsid w:val="001B2519"/>
    <w:rsid w:val="001B28DF"/>
    <w:rsid w:val="001B29DF"/>
    <w:rsid w:val="001B30ED"/>
    <w:rsid w:val="001B3724"/>
    <w:rsid w:val="001B3B25"/>
    <w:rsid w:val="001B3DD3"/>
    <w:rsid w:val="001B4A0F"/>
    <w:rsid w:val="001B4D9A"/>
    <w:rsid w:val="001B57C1"/>
    <w:rsid w:val="001B59DE"/>
    <w:rsid w:val="001B60F2"/>
    <w:rsid w:val="001B6377"/>
    <w:rsid w:val="001B6710"/>
    <w:rsid w:val="001B749A"/>
    <w:rsid w:val="001B7E1A"/>
    <w:rsid w:val="001C0017"/>
    <w:rsid w:val="001C1786"/>
    <w:rsid w:val="001C19AC"/>
    <w:rsid w:val="001C1CF1"/>
    <w:rsid w:val="001C1EF4"/>
    <w:rsid w:val="001C2AFE"/>
    <w:rsid w:val="001C36F6"/>
    <w:rsid w:val="001C3AF7"/>
    <w:rsid w:val="001C40FD"/>
    <w:rsid w:val="001C48E6"/>
    <w:rsid w:val="001C50AA"/>
    <w:rsid w:val="001C5D9F"/>
    <w:rsid w:val="001C6C5C"/>
    <w:rsid w:val="001C6E6C"/>
    <w:rsid w:val="001C719F"/>
    <w:rsid w:val="001C7D02"/>
    <w:rsid w:val="001C7F0A"/>
    <w:rsid w:val="001D165E"/>
    <w:rsid w:val="001D1A9A"/>
    <w:rsid w:val="001D1F11"/>
    <w:rsid w:val="001D260D"/>
    <w:rsid w:val="001D2B04"/>
    <w:rsid w:val="001D2D94"/>
    <w:rsid w:val="001D3C5B"/>
    <w:rsid w:val="001D499A"/>
    <w:rsid w:val="001D53CA"/>
    <w:rsid w:val="001D55B3"/>
    <w:rsid w:val="001D5D67"/>
    <w:rsid w:val="001D6698"/>
    <w:rsid w:val="001D722B"/>
    <w:rsid w:val="001D72DD"/>
    <w:rsid w:val="001D770C"/>
    <w:rsid w:val="001E0A92"/>
    <w:rsid w:val="001E0D50"/>
    <w:rsid w:val="001E1589"/>
    <w:rsid w:val="001E19D4"/>
    <w:rsid w:val="001E1F10"/>
    <w:rsid w:val="001E232B"/>
    <w:rsid w:val="001E29FE"/>
    <w:rsid w:val="001E2EBB"/>
    <w:rsid w:val="001E52A3"/>
    <w:rsid w:val="001E63E9"/>
    <w:rsid w:val="001E64E7"/>
    <w:rsid w:val="001E6DED"/>
    <w:rsid w:val="001F25FF"/>
    <w:rsid w:val="001F3056"/>
    <w:rsid w:val="001F3979"/>
    <w:rsid w:val="001F3C6F"/>
    <w:rsid w:val="001F4391"/>
    <w:rsid w:val="001F4710"/>
    <w:rsid w:val="001F49D6"/>
    <w:rsid w:val="001F4CA9"/>
    <w:rsid w:val="001F5AB3"/>
    <w:rsid w:val="001F67FB"/>
    <w:rsid w:val="00200073"/>
    <w:rsid w:val="00200329"/>
    <w:rsid w:val="002014BE"/>
    <w:rsid w:val="00201F43"/>
    <w:rsid w:val="0020240D"/>
    <w:rsid w:val="0020251F"/>
    <w:rsid w:val="002026F8"/>
    <w:rsid w:val="002048FC"/>
    <w:rsid w:val="00204EB5"/>
    <w:rsid w:val="002052B2"/>
    <w:rsid w:val="00205868"/>
    <w:rsid w:val="00205F22"/>
    <w:rsid w:val="0020643F"/>
    <w:rsid w:val="00206A6B"/>
    <w:rsid w:val="002071B5"/>
    <w:rsid w:val="00207697"/>
    <w:rsid w:val="00207A9B"/>
    <w:rsid w:val="00210261"/>
    <w:rsid w:val="002104E9"/>
    <w:rsid w:val="00210B4A"/>
    <w:rsid w:val="002119F5"/>
    <w:rsid w:val="00211E1F"/>
    <w:rsid w:val="00211FE2"/>
    <w:rsid w:val="002121A4"/>
    <w:rsid w:val="002132B6"/>
    <w:rsid w:val="002135A1"/>
    <w:rsid w:val="002135E8"/>
    <w:rsid w:val="00213CE9"/>
    <w:rsid w:val="00213E43"/>
    <w:rsid w:val="002143F9"/>
    <w:rsid w:val="00214D76"/>
    <w:rsid w:val="002151F5"/>
    <w:rsid w:val="00215D83"/>
    <w:rsid w:val="00217124"/>
    <w:rsid w:val="002206CD"/>
    <w:rsid w:val="00221623"/>
    <w:rsid w:val="00222022"/>
    <w:rsid w:val="00222566"/>
    <w:rsid w:val="0022282B"/>
    <w:rsid w:val="00223D59"/>
    <w:rsid w:val="002243B1"/>
    <w:rsid w:val="00225B64"/>
    <w:rsid w:val="0022657A"/>
    <w:rsid w:val="0022657B"/>
    <w:rsid w:val="0022665A"/>
    <w:rsid w:val="00226C49"/>
    <w:rsid w:val="002274E9"/>
    <w:rsid w:val="00227B58"/>
    <w:rsid w:val="00227C6E"/>
    <w:rsid w:val="00227D8F"/>
    <w:rsid w:val="0023040B"/>
    <w:rsid w:val="00230AA6"/>
    <w:rsid w:val="00233437"/>
    <w:rsid w:val="0023413D"/>
    <w:rsid w:val="00235D19"/>
    <w:rsid w:val="00236253"/>
    <w:rsid w:val="0023669B"/>
    <w:rsid w:val="00237399"/>
    <w:rsid w:val="0023740A"/>
    <w:rsid w:val="002379F0"/>
    <w:rsid w:val="00241641"/>
    <w:rsid w:val="002418CF"/>
    <w:rsid w:val="002435DF"/>
    <w:rsid w:val="002435FE"/>
    <w:rsid w:val="002437FF"/>
    <w:rsid w:val="00243A06"/>
    <w:rsid w:val="0024434B"/>
    <w:rsid w:val="00244D28"/>
    <w:rsid w:val="00244DAD"/>
    <w:rsid w:val="0024561E"/>
    <w:rsid w:val="002458E0"/>
    <w:rsid w:val="00246056"/>
    <w:rsid w:val="002463FE"/>
    <w:rsid w:val="002466BC"/>
    <w:rsid w:val="00250AF1"/>
    <w:rsid w:val="00250E75"/>
    <w:rsid w:val="00251331"/>
    <w:rsid w:val="00252743"/>
    <w:rsid w:val="002527DE"/>
    <w:rsid w:val="00252C2C"/>
    <w:rsid w:val="0025390E"/>
    <w:rsid w:val="00253B5E"/>
    <w:rsid w:val="002543F0"/>
    <w:rsid w:val="00254462"/>
    <w:rsid w:val="002545F7"/>
    <w:rsid w:val="002550D1"/>
    <w:rsid w:val="00255BC3"/>
    <w:rsid w:val="00256662"/>
    <w:rsid w:val="0025697C"/>
    <w:rsid w:val="00256C4A"/>
    <w:rsid w:val="00257B74"/>
    <w:rsid w:val="00257BE1"/>
    <w:rsid w:val="002600C4"/>
    <w:rsid w:val="0026113B"/>
    <w:rsid w:val="00261BE3"/>
    <w:rsid w:val="00262369"/>
    <w:rsid w:val="0026340D"/>
    <w:rsid w:val="0026340E"/>
    <w:rsid w:val="00263493"/>
    <w:rsid w:val="0026465A"/>
    <w:rsid w:val="00264D16"/>
    <w:rsid w:val="002652C8"/>
    <w:rsid w:val="0026546F"/>
    <w:rsid w:val="00265E1D"/>
    <w:rsid w:val="00266339"/>
    <w:rsid w:val="00266590"/>
    <w:rsid w:val="00270269"/>
    <w:rsid w:val="002709A1"/>
    <w:rsid w:val="00271D77"/>
    <w:rsid w:val="00272819"/>
    <w:rsid w:val="00273580"/>
    <w:rsid w:val="0027362B"/>
    <w:rsid w:val="0027591C"/>
    <w:rsid w:val="002762C9"/>
    <w:rsid w:val="002777BC"/>
    <w:rsid w:val="00277EAD"/>
    <w:rsid w:val="002802D7"/>
    <w:rsid w:val="0028074B"/>
    <w:rsid w:val="0028128F"/>
    <w:rsid w:val="002820C4"/>
    <w:rsid w:val="002823C4"/>
    <w:rsid w:val="00283D2E"/>
    <w:rsid w:val="002845DA"/>
    <w:rsid w:val="00284BDF"/>
    <w:rsid w:val="00285684"/>
    <w:rsid w:val="0028575C"/>
    <w:rsid w:val="002866A2"/>
    <w:rsid w:val="0028728C"/>
    <w:rsid w:val="002872C8"/>
    <w:rsid w:val="00287ADD"/>
    <w:rsid w:val="00287FFC"/>
    <w:rsid w:val="002911B9"/>
    <w:rsid w:val="00291A99"/>
    <w:rsid w:val="00292061"/>
    <w:rsid w:val="00295621"/>
    <w:rsid w:val="00296EAE"/>
    <w:rsid w:val="00297124"/>
    <w:rsid w:val="002A074F"/>
    <w:rsid w:val="002A1897"/>
    <w:rsid w:val="002A1A06"/>
    <w:rsid w:val="002A2B1D"/>
    <w:rsid w:val="002A2CF9"/>
    <w:rsid w:val="002A3964"/>
    <w:rsid w:val="002A4055"/>
    <w:rsid w:val="002A42FD"/>
    <w:rsid w:val="002A442C"/>
    <w:rsid w:val="002A49FC"/>
    <w:rsid w:val="002A4C86"/>
    <w:rsid w:val="002A50B8"/>
    <w:rsid w:val="002A5599"/>
    <w:rsid w:val="002A592B"/>
    <w:rsid w:val="002A74FE"/>
    <w:rsid w:val="002B017D"/>
    <w:rsid w:val="002B0757"/>
    <w:rsid w:val="002B0A04"/>
    <w:rsid w:val="002B0B31"/>
    <w:rsid w:val="002B1303"/>
    <w:rsid w:val="002B1CE3"/>
    <w:rsid w:val="002B26F2"/>
    <w:rsid w:val="002B2FEF"/>
    <w:rsid w:val="002B3467"/>
    <w:rsid w:val="002B371E"/>
    <w:rsid w:val="002B42BE"/>
    <w:rsid w:val="002B4564"/>
    <w:rsid w:val="002B4751"/>
    <w:rsid w:val="002B5713"/>
    <w:rsid w:val="002B5D84"/>
    <w:rsid w:val="002B5DAE"/>
    <w:rsid w:val="002B669B"/>
    <w:rsid w:val="002B738E"/>
    <w:rsid w:val="002B774A"/>
    <w:rsid w:val="002B7FD9"/>
    <w:rsid w:val="002C007A"/>
    <w:rsid w:val="002C025D"/>
    <w:rsid w:val="002C1197"/>
    <w:rsid w:val="002C21B7"/>
    <w:rsid w:val="002C2D03"/>
    <w:rsid w:val="002C3375"/>
    <w:rsid w:val="002C3C6A"/>
    <w:rsid w:val="002C4344"/>
    <w:rsid w:val="002C4779"/>
    <w:rsid w:val="002C52CB"/>
    <w:rsid w:val="002C55ED"/>
    <w:rsid w:val="002C59BC"/>
    <w:rsid w:val="002C7970"/>
    <w:rsid w:val="002C7B26"/>
    <w:rsid w:val="002D21D7"/>
    <w:rsid w:val="002D2204"/>
    <w:rsid w:val="002D3342"/>
    <w:rsid w:val="002D48F0"/>
    <w:rsid w:val="002D5A3E"/>
    <w:rsid w:val="002D5B72"/>
    <w:rsid w:val="002D5FFD"/>
    <w:rsid w:val="002D6339"/>
    <w:rsid w:val="002D6346"/>
    <w:rsid w:val="002D6C96"/>
    <w:rsid w:val="002D7071"/>
    <w:rsid w:val="002E0AD3"/>
    <w:rsid w:val="002E11F6"/>
    <w:rsid w:val="002E21F2"/>
    <w:rsid w:val="002E28EA"/>
    <w:rsid w:val="002E44C6"/>
    <w:rsid w:val="002E5F9A"/>
    <w:rsid w:val="002E70B6"/>
    <w:rsid w:val="002E7955"/>
    <w:rsid w:val="002E7AA1"/>
    <w:rsid w:val="002F0A0B"/>
    <w:rsid w:val="002F0BAD"/>
    <w:rsid w:val="002F21F2"/>
    <w:rsid w:val="002F22B3"/>
    <w:rsid w:val="002F2E4B"/>
    <w:rsid w:val="002F3183"/>
    <w:rsid w:val="002F35E2"/>
    <w:rsid w:val="002F45C4"/>
    <w:rsid w:val="002F472B"/>
    <w:rsid w:val="002F519F"/>
    <w:rsid w:val="002F575B"/>
    <w:rsid w:val="002F61AB"/>
    <w:rsid w:val="002F68A3"/>
    <w:rsid w:val="002F696C"/>
    <w:rsid w:val="002F71F0"/>
    <w:rsid w:val="002F7636"/>
    <w:rsid w:val="002F763C"/>
    <w:rsid w:val="002F7AEE"/>
    <w:rsid w:val="003013A8"/>
    <w:rsid w:val="00301C3B"/>
    <w:rsid w:val="00301E00"/>
    <w:rsid w:val="00301EC8"/>
    <w:rsid w:val="003028EF"/>
    <w:rsid w:val="00302F6A"/>
    <w:rsid w:val="0030305F"/>
    <w:rsid w:val="00303A4C"/>
    <w:rsid w:val="00304713"/>
    <w:rsid w:val="003052F9"/>
    <w:rsid w:val="00305A21"/>
    <w:rsid w:val="00306710"/>
    <w:rsid w:val="003073FD"/>
    <w:rsid w:val="00307522"/>
    <w:rsid w:val="0030760F"/>
    <w:rsid w:val="003076BB"/>
    <w:rsid w:val="00310236"/>
    <w:rsid w:val="00310379"/>
    <w:rsid w:val="00310E0C"/>
    <w:rsid w:val="00310F12"/>
    <w:rsid w:val="00311710"/>
    <w:rsid w:val="0031245E"/>
    <w:rsid w:val="00312F39"/>
    <w:rsid w:val="00313850"/>
    <w:rsid w:val="00313D12"/>
    <w:rsid w:val="003140BB"/>
    <w:rsid w:val="00314523"/>
    <w:rsid w:val="00316389"/>
    <w:rsid w:val="00316490"/>
    <w:rsid w:val="00317811"/>
    <w:rsid w:val="00317A1D"/>
    <w:rsid w:val="0032010B"/>
    <w:rsid w:val="00321C75"/>
    <w:rsid w:val="003220A1"/>
    <w:rsid w:val="00322214"/>
    <w:rsid w:val="00322C89"/>
    <w:rsid w:val="00323D53"/>
    <w:rsid w:val="0032461F"/>
    <w:rsid w:val="00324D89"/>
    <w:rsid w:val="003251FC"/>
    <w:rsid w:val="00325422"/>
    <w:rsid w:val="00325777"/>
    <w:rsid w:val="00325EA1"/>
    <w:rsid w:val="00327015"/>
    <w:rsid w:val="00327608"/>
    <w:rsid w:val="003278F4"/>
    <w:rsid w:val="00330DAD"/>
    <w:rsid w:val="003314C8"/>
    <w:rsid w:val="00331800"/>
    <w:rsid w:val="00332343"/>
    <w:rsid w:val="003328D8"/>
    <w:rsid w:val="0033292E"/>
    <w:rsid w:val="00332987"/>
    <w:rsid w:val="00333342"/>
    <w:rsid w:val="00333A11"/>
    <w:rsid w:val="00333F79"/>
    <w:rsid w:val="00334080"/>
    <w:rsid w:val="0033472D"/>
    <w:rsid w:val="00334EC3"/>
    <w:rsid w:val="0033568C"/>
    <w:rsid w:val="003359F3"/>
    <w:rsid w:val="00335F14"/>
    <w:rsid w:val="00335F23"/>
    <w:rsid w:val="0033606D"/>
    <w:rsid w:val="003367B6"/>
    <w:rsid w:val="00340271"/>
    <w:rsid w:val="00341296"/>
    <w:rsid w:val="0034137C"/>
    <w:rsid w:val="00341769"/>
    <w:rsid w:val="003419DA"/>
    <w:rsid w:val="00341C69"/>
    <w:rsid w:val="00341F22"/>
    <w:rsid w:val="0034269A"/>
    <w:rsid w:val="00342710"/>
    <w:rsid w:val="00343115"/>
    <w:rsid w:val="0034404F"/>
    <w:rsid w:val="003442FF"/>
    <w:rsid w:val="003444D2"/>
    <w:rsid w:val="00344E92"/>
    <w:rsid w:val="003452A1"/>
    <w:rsid w:val="003458B4"/>
    <w:rsid w:val="00346625"/>
    <w:rsid w:val="003467C2"/>
    <w:rsid w:val="003469FD"/>
    <w:rsid w:val="00346B62"/>
    <w:rsid w:val="003473CE"/>
    <w:rsid w:val="00350BAF"/>
    <w:rsid w:val="00353DB6"/>
    <w:rsid w:val="003540F0"/>
    <w:rsid w:val="003540F9"/>
    <w:rsid w:val="00354437"/>
    <w:rsid w:val="0035585D"/>
    <w:rsid w:val="00357230"/>
    <w:rsid w:val="00360542"/>
    <w:rsid w:val="003609D5"/>
    <w:rsid w:val="00361246"/>
    <w:rsid w:val="003612E0"/>
    <w:rsid w:val="003614DF"/>
    <w:rsid w:val="003617AE"/>
    <w:rsid w:val="00361DF2"/>
    <w:rsid w:val="00363D04"/>
    <w:rsid w:val="003644E6"/>
    <w:rsid w:val="003661B5"/>
    <w:rsid w:val="0036651A"/>
    <w:rsid w:val="00370A1A"/>
    <w:rsid w:val="00371E7C"/>
    <w:rsid w:val="00371FB1"/>
    <w:rsid w:val="00372D1E"/>
    <w:rsid w:val="00372DE1"/>
    <w:rsid w:val="00372E89"/>
    <w:rsid w:val="00373561"/>
    <w:rsid w:val="0037361C"/>
    <w:rsid w:val="003740CF"/>
    <w:rsid w:val="003748C0"/>
    <w:rsid w:val="00374BFC"/>
    <w:rsid w:val="00374DA8"/>
    <w:rsid w:val="00374DF2"/>
    <w:rsid w:val="00375177"/>
    <w:rsid w:val="00375FE9"/>
    <w:rsid w:val="0037683E"/>
    <w:rsid w:val="00377A3C"/>
    <w:rsid w:val="0038051A"/>
    <w:rsid w:val="0038067F"/>
    <w:rsid w:val="00380AE6"/>
    <w:rsid w:val="00380D06"/>
    <w:rsid w:val="00380DF0"/>
    <w:rsid w:val="0038190D"/>
    <w:rsid w:val="0038219A"/>
    <w:rsid w:val="00382449"/>
    <w:rsid w:val="00383AE1"/>
    <w:rsid w:val="00383D60"/>
    <w:rsid w:val="00384253"/>
    <w:rsid w:val="003844A1"/>
    <w:rsid w:val="00384900"/>
    <w:rsid w:val="00384B38"/>
    <w:rsid w:val="003850B1"/>
    <w:rsid w:val="003856DB"/>
    <w:rsid w:val="00386A19"/>
    <w:rsid w:val="00387D61"/>
    <w:rsid w:val="00390A4B"/>
    <w:rsid w:val="003913EC"/>
    <w:rsid w:val="0039146D"/>
    <w:rsid w:val="003916E7"/>
    <w:rsid w:val="0039226D"/>
    <w:rsid w:val="00392516"/>
    <w:rsid w:val="00392EDB"/>
    <w:rsid w:val="00393080"/>
    <w:rsid w:val="00393562"/>
    <w:rsid w:val="00394467"/>
    <w:rsid w:val="003945AE"/>
    <w:rsid w:val="0039675E"/>
    <w:rsid w:val="00397436"/>
    <w:rsid w:val="00397651"/>
    <w:rsid w:val="00397CCC"/>
    <w:rsid w:val="003A0108"/>
    <w:rsid w:val="003A1D1B"/>
    <w:rsid w:val="003A2BFA"/>
    <w:rsid w:val="003A2E08"/>
    <w:rsid w:val="003A2F53"/>
    <w:rsid w:val="003A36BF"/>
    <w:rsid w:val="003A442A"/>
    <w:rsid w:val="003A46A8"/>
    <w:rsid w:val="003A48E5"/>
    <w:rsid w:val="003A4BD4"/>
    <w:rsid w:val="003A6A76"/>
    <w:rsid w:val="003A7A0C"/>
    <w:rsid w:val="003B0E94"/>
    <w:rsid w:val="003B136B"/>
    <w:rsid w:val="003B2091"/>
    <w:rsid w:val="003B2FEF"/>
    <w:rsid w:val="003B3966"/>
    <w:rsid w:val="003B4B86"/>
    <w:rsid w:val="003B6AD3"/>
    <w:rsid w:val="003B6DF5"/>
    <w:rsid w:val="003B6F88"/>
    <w:rsid w:val="003C0B96"/>
    <w:rsid w:val="003C2BB2"/>
    <w:rsid w:val="003C2D7F"/>
    <w:rsid w:val="003C315C"/>
    <w:rsid w:val="003C31B0"/>
    <w:rsid w:val="003C3925"/>
    <w:rsid w:val="003C3DCB"/>
    <w:rsid w:val="003C5234"/>
    <w:rsid w:val="003C6467"/>
    <w:rsid w:val="003D20A3"/>
    <w:rsid w:val="003D2455"/>
    <w:rsid w:val="003D282A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D53"/>
    <w:rsid w:val="003D606C"/>
    <w:rsid w:val="003D69BF"/>
    <w:rsid w:val="003D7FBC"/>
    <w:rsid w:val="003E0865"/>
    <w:rsid w:val="003E0AA4"/>
    <w:rsid w:val="003E0C44"/>
    <w:rsid w:val="003E10E2"/>
    <w:rsid w:val="003E1326"/>
    <w:rsid w:val="003E2AEF"/>
    <w:rsid w:val="003E36BE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66ED"/>
    <w:rsid w:val="003E764A"/>
    <w:rsid w:val="003E7D0D"/>
    <w:rsid w:val="003E7FE1"/>
    <w:rsid w:val="003F0152"/>
    <w:rsid w:val="003F088E"/>
    <w:rsid w:val="003F0C3B"/>
    <w:rsid w:val="003F1006"/>
    <w:rsid w:val="003F259C"/>
    <w:rsid w:val="003F3780"/>
    <w:rsid w:val="003F4136"/>
    <w:rsid w:val="003F4BCE"/>
    <w:rsid w:val="003F5451"/>
    <w:rsid w:val="003F5A38"/>
    <w:rsid w:val="003F6214"/>
    <w:rsid w:val="003F6422"/>
    <w:rsid w:val="003F6518"/>
    <w:rsid w:val="003F688A"/>
    <w:rsid w:val="003F6BBF"/>
    <w:rsid w:val="004007DA"/>
    <w:rsid w:val="00400F2C"/>
    <w:rsid w:val="0040186F"/>
    <w:rsid w:val="00402509"/>
    <w:rsid w:val="004029AD"/>
    <w:rsid w:val="004035A8"/>
    <w:rsid w:val="0040382F"/>
    <w:rsid w:val="004043D1"/>
    <w:rsid w:val="00404CA8"/>
    <w:rsid w:val="004057A5"/>
    <w:rsid w:val="00405866"/>
    <w:rsid w:val="00406AC6"/>
    <w:rsid w:val="00406D84"/>
    <w:rsid w:val="00407A4A"/>
    <w:rsid w:val="00407CCD"/>
    <w:rsid w:val="00410E44"/>
    <w:rsid w:val="00410F47"/>
    <w:rsid w:val="00410F50"/>
    <w:rsid w:val="00411439"/>
    <w:rsid w:val="00411A80"/>
    <w:rsid w:val="004138FE"/>
    <w:rsid w:val="00414BBB"/>
    <w:rsid w:val="00414BC9"/>
    <w:rsid w:val="00414E06"/>
    <w:rsid w:val="00414FA1"/>
    <w:rsid w:val="00415121"/>
    <w:rsid w:val="00415514"/>
    <w:rsid w:val="0041553D"/>
    <w:rsid w:val="004163B2"/>
    <w:rsid w:val="00416E76"/>
    <w:rsid w:val="00417A9D"/>
    <w:rsid w:val="004201D3"/>
    <w:rsid w:val="004201DE"/>
    <w:rsid w:val="00420680"/>
    <w:rsid w:val="0042093E"/>
    <w:rsid w:val="00420A9E"/>
    <w:rsid w:val="00420FCD"/>
    <w:rsid w:val="0042137B"/>
    <w:rsid w:val="00422421"/>
    <w:rsid w:val="0042260B"/>
    <w:rsid w:val="004227E2"/>
    <w:rsid w:val="00422D7E"/>
    <w:rsid w:val="00423312"/>
    <w:rsid w:val="004245E7"/>
    <w:rsid w:val="004247E3"/>
    <w:rsid w:val="00425DAD"/>
    <w:rsid w:val="0042605F"/>
    <w:rsid w:val="00426BD1"/>
    <w:rsid w:val="00426E9F"/>
    <w:rsid w:val="00427101"/>
    <w:rsid w:val="004274E9"/>
    <w:rsid w:val="00430DA9"/>
    <w:rsid w:val="00431588"/>
    <w:rsid w:val="00431625"/>
    <w:rsid w:val="0043342D"/>
    <w:rsid w:val="00433796"/>
    <w:rsid w:val="00433A47"/>
    <w:rsid w:val="004343F3"/>
    <w:rsid w:val="00434E06"/>
    <w:rsid w:val="00434E91"/>
    <w:rsid w:val="004368D1"/>
    <w:rsid w:val="00436CC6"/>
    <w:rsid w:val="00437333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A2F"/>
    <w:rsid w:val="00442DE0"/>
    <w:rsid w:val="0044452A"/>
    <w:rsid w:val="00444597"/>
    <w:rsid w:val="004451AA"/>
    <w:rsid w:val="00445FE7"/>
    <w:rsid w:val="004461EB"/>
    <w:rsid w:val="0044626F"/>
    <w:rsid w:val="0044705F"/>
    <w:rsid w:val="00447B88"/>
    <w:rsid w:val="00447BFB"/>
    <w:rsid w:val="00447EF8"/>
    <w:rsid w:val="00447F48"/>
    <w:rsid w:val="00450EF9"/>
    <w:rsid w:val="00451AA2"/>
    <w:rsid w:val="00451FAA"/>
    <w:rsid w:val="00452F29"/>
    <w:rsid w:val="0045372D"/>
    <w:rsid w:val="004539BB"/>
    <w:rsid w:val="00454B8D"/>
    <w:rsid w:val="00455E99"/>
    <w:rsid w:val="00457033"/>
    <w:rsid w:val="00457ADB"/>
    <w:rsid w:val="00460117"/>
    <w:rsid w:val="004601F9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713F"/>
    <w:rsid w:val="0046734B"/>
    <w:rsid w:val="00467A06"/>
    <w:rsid w:val="00470712"/>
    <w:rsid w:val="00470AF4"/>
    <w:rsid w:val="00470CEE"/>
    <w:rsid w:val="0047149E"/>
    <w:rsid w:val="0047296D"/>
    <w:rsid w:val="00472DAE"/>
    <w:rsid w:val="004730AF"/>
    <w:rsid w:val="004734F1"/>
    <w:rsid w:val="004739EF"/>
    <w:rsid w:val="00474D85"/>
    <w:rsid w:val="0047543B"/>
    <w:rsid w:val="0047721A"/>
    <w:rsid w:val="0047746C"/>
    <w:rsid w:val="00477FAE"/>
    <w:rsid w:val="0048067E"/>
    <w:rsid w:val="004812BA"/>
    <w:rsid w:val="00481DDB"/>
    <w:rsid w:val="0048258B"/>
    <w:rsid w:val="00482DE0"/>
    <w:rsid w:val="0048345F"/>
    <w:rsid w:val="00483501"/>
    <w:rsid w:val="00483A72"/>
    <w:rsid w:val="00483F39"/>
    <w:rsid w:val="00485151"/>
    <w:rsid w:val="0048564C"/>
    <w:rsid w:val="00485D19"/>
    <w:rsid w:val="00485F68"/>
    <w:rsid w:val="004861BE"/>
    <w:rsid w:val="004861FA"/>
    <w:rsid w:val="00486488"/>
    <w:rsid w:val="00486697"/>
    <w:rsid w:val="00486A7A"/>
    <w:rsid w:val="0048734B"/>
    <w:rsid w:val="004873AB"/>
    <w:rsid w:val="00487F30"/>
    <w:rsid w:val="00490CE8"/>
    <w:rsid w:val="00491F92"/>
    <w:rsid w:val="004926BE"/>
    <w:rsid w:val="00492920"/>
    <w:rsid w:val="00493E4D"/>
    <w:rsid w:val="00494032"/>
    <w:rsid w:val="00494055"/>
    <w:rsid w:val="00494FB7"/>
    <w:rsid w:val="00495E2A"/>
    <w:rsid w:val="004960DA"/>
    <w:rsid w:val="00496635"/>
    <w:rsid w:val="0049668F"/>
    <w:rsid w:val="004968E2"/>
    <w:rsid w:val="00496987"/>
    <w:rsid w:val="004A0F44"/>
    <w:rsid w:val="004A138D"/>
    <w:rsid w:val="004A1F48"/>
    <w:rsid w:val="004A3DF5"/>
    <w:rsid w:val="004A45AB"/>
    <w:rsid w:val="004A47B1"/>
    <w:rsid w:val="004A498A"/>
    <w:rsid w:val="004A5229"/>
    <w:rsid w:val="004A6835"/>
    <w:rsid w:val="004A6AD8"/>
    <w:rsid w:val="004A6F5B"/>
    <w:rsid w:val="004A763C"/>
    <w:rsid w:val="004A7AE5"/>
    <w:rsid w:val="004B0556"/>
    <w:rsid w:val="004B0F49"/>
    <w:rsid w:val="004B168D"/>
    <w:rsid w:val="004B200B"/>
    <w:rsid w:val="004B2366"/>
    <w:rsid w:val="004B23BF"/>
    <w:rsid w:val="004B3E69"/>
    <w:rsid w:val="004B58AC"/>
    <w:rsid w:val="004B5C0C"/>
    <w:rsid w:val="004B5D26"/>
    <w:rsid w:val="004B5DD4"/>
    <w:rsid w:val="004B5F2C"/>
    <w:rsid w:val="004B757D"/>
    <w:rsid w:val="004B7912"/>
    <w:rsid w:val="004C01E1"/>
    <w:rsid w:val="004C0BEA"/>
    <w:rsid w:val="004C1D01"/>
    <w:rsid w:val="004C2094"/>
    <w:rsid w:val="004C3090"/>
    <w:rsid w:val="004C31C5"/>
    <w:rsid w:val="004C385C"/>
    <w:rsid w:val="004C429C"/>
    <w:rsid w:val="004C43A4"/>
    <w:rsid w:val="004C4EF5"/>
    <w:rsid w:val="004C7483"/>
    <w:rsid w:val="004C7CA2"/>
    <w:rsid w:val="004C7F2D"/>
    <w:rsid w:val="004D1248"/>
    <w:rsid w:val="004D16B4"/>
    <w:rsid w:val="004D4E10"/>
    <w:rsid w:val="004D61D5"/>
    <w:rsid w:val="004D6502"/>
    <w:rsid w:val="004D6846"/>
    <w:rsid w:val="004D78A6"/>
    <w:rsid w:val="004D7CB3"/>
    <w:rsid w:val="004E0018"/>
    <w:rsid w:val="004E0587"/>
    <w:rsid w:val="004E1C4E"/>
    <w:rsid w:val="004E2450"/>
    <w:rsid w:val="004E2737"/>
    <w:rsid w:val="004E29A2"/>
    <w:rsid w:val="004E2EF4"/>
    <w:rsid w:val="004E39B8"/>
    <w:rsid w:val="004E3DE9"/>
    <w:rsid w:val="004E490D"/>
    <w:rsid w:val="004E568C"/>
    <w:rsid w:val="004E5C2F"/>
    <w:rsid w:val="004E5F8F"/>
    <w:rsid w:val="004E7E2E"/>
    <w:rsid w:val="004F14CD"/>
    <w:rsid w:val="004F1827"/>
    <w:rsid w:val="004F1FA2"/>
    <w:rsid w:val="004F5057"/>
    <w:rsid w:val="004F538E"/>
    <w:rsid w:val="004F54E5"/>
    <w:rsid w:val="004F554C"/>
    <w:rsid w:val="004F6C59"/>
    <w:rsid w:val="004F72DF"/>
    <w:rsid w:val="004F7F4B"/>
    <w:rsid w:val="004F7FC4"/>
    <w:rsid w:val="00500050"/>
    <w:rsid w:val="00500F14"/>
    <w:rsid w:val="005011D2"/>
    <w:rsid w:val="005015E7"/>
    <w:rsid w:val="00501FB3"/>
    <w:rsid w:val="00502B75"/>
    <w:rsid w:val="00502C2D"/>
    <w:rsid w:val="005030EF"/>
    <w:rsid w:val="00503E94"/>
    <w:rsid w:val="0050403C"/>
    <w:rsid w:val="00504A54"/>
    <w:rsid w:val="0050529B"/>
    <w:rsid w:val="005056FC"/>
    <w:rsid w:val="00505A16"/>
    <w:rsid w:val="005061F5"/>
    <w:rsid w:val="00506869"/>
    <w:rsid w:val="00506905"/>
    <w:rsid w:val="00506D0C"/>
    <w:rsid w:val="005101C5"/>
    <w:rsid w:val="00510530"/>
    <w:rsid w:val="0051062B"/>
    <w:rsid w:val="00510647"/>
    <w:rsid w:val="00510653"/>
    <w:rsid w:val="00511F1A"/>
    <w:rsid w:val="00512938"/>
    <w:rsid w:val="00512B6A"/>
    <w:rsid w:val="0051399F"/>
    <w:rsid w:val="005142D5"/>
    <w:rsid w:val="005144CA"/>
    <w:rsid w:val="00515630"/>
    <w:rsid w:val="005167EE"/>
    <w:rsid w:val="00516B24"/>
    <w:rsid w:val="0051763A"/>
    <w:rsid w:val="00517D7E"/>
    <w:rsid w:val="005209B1"/>
    <w:rsid w:val="00520C20"/>
    <w:rsid w:val="005218A1"/>
    <w:rsid w:val="00521A2B"/>
    <w:rsid w:val="005228B0"/>
    <w:rsid w:val="00523DD5"/>
    <w:rsid w:val="00524D32"/>
    <w:rsid w:val="005252FB"/>
    <w:rsid w:val="00525614"/>
    <w:rsid w:val="00525666"/>
    <w:rsid w:val="00525E06"/>
    <w:rsid w:val="0052658F"/>
    <w:rsid w:val="00526A0C"/>
    <w:rsid w:val="00526E1C"/>
    <w:rsid w:val="00526E94"/>
    <w:rsid w:val="00526EF7"/>
    <w:rsid w:val="00527438"/>
    <w:rsid w:val="00527F27"/>
    <w:rsid w:val="005303C4"/>
    <w:rsid w:val="00531489"/>
    <w:rsid w:val="00531647"/>
    <w:rsid w:val="005317F1"/>
    <w:rsid w:val="0053198B"/>
    <w:rsid w:val="00532002"/>
    <w:rsid w:val="00532301"/>
    <w:rsid w:val="005348FC"/>
    <w:rsid w:val="00537510"/>
    <w:rsid w:val="00541698"/>
    <w:rsid w:val="00541CBE"/>
    <w:rsid w:val="00542FDD"/>
    <w:rsid w:val="00543264"/>
    <w:rsid w:val="00543CB5"/>
    <w:rsid w:val="005448AD"/>
    <w:rsid w:val="005452C8"/>
    <w:rsid w:val="0054530C"/>
    <w:rsid w:val="005466A9"/>
    <w:rsid w:val="00547D26"/>
    <w:rsid w:val="0055042E"/>
    <w:rsid w:val="005509D6"/>
    <w:rsid w:val="005509EE"/>
    <w:rsid w:val="00551F87"/>
    <w:rsid w:val="005522A4"/>
    <w:rsid w:val="00553A56"/>
    <w:rsid w:val="00553FF0"/>
    <w:rsid w:val="005546FD"/>
    <w:rsid w:val="00554A4C"/>
    <w:rsid w:val="00554EEF"/>
    <w:rsid w:val="00555B82"/>
    <w:rsid w:val="00555F96"/>
    <w:rsid w:val="00556132"/>
    <w:rsid w:val="0056026E"/>
    <w:rsid w:val="00561237"/>
    <w:rsid w:val="00561718"/>
    <w:rsid w:val="005631EB"/>
    <w:rsid w:val="005653DE"/>
    <w:rsid w:val="00565AC7"/>
    <w:rsid w:val="005673EE"/>
    <w:rsid w:val="00567ADE"/>
    <w:rsid w:val="005706FC"/>
    <w:rsid w:val="00570822"/>
    <w:rsid w:val="00571193"/>
    <w:rsid w:val="0057201F"/>
    <w:rsid w:val="00573516"/>
    <w:rsid w:val="005736B7"/>
    <w:rsid w:val="00573987"/>
    <w:rsid w:val="00573C6F"/>
    <w:rsid w:val="00573E23"/>
    <w:rsid w:val="005755E5"/>
    <w:rsid w:val="00575753"/>
    <w:rsid w:val="00575E21"/>
    <w:rsid w:val="0057716A"/>
    <w:rsid w:val="00577C38"/>
    <w:rsid w:val="00577E06"/>
    <w:rsid w:val="00580530"/>
    <w:rsid w:val="00581E67"/>
    <w:rsid w:val="0058268A"/>
    <w:rsid w:val="0058314A"/>
    <w:rsid w:val="00584634"/>
    <w:rsid w:val="005855AC"/>
    <w:rsid w:val="00585604"/>
    <w:rsid w:val="00585770"/>
    <w:rsid w:val="00586031"/>
    <w:rsid w:val="00586915"/>
    <w:rsid w:val="00587837"/>
    <w:rsid w:val="00587924"/>
    <w:rsid w:val="00587B23"/>
    <w:rsid w:val="00587BDB"/>
    <w:rsid w:val="00587DC6"/>
    <w:rsid w:val="0059032B"/>
    <w:rsid w:val="00591DEF"/>
    <w:rsid w:val="00591F2B"/>
    <w:rsid w:val="0059206E"/>
    <w:rsid w:val="005924D3"/>
    <w:rsid w:val="00594E00"/>
    <w:rsid w:val="00594F8B"/>
    <w:rsid w:val="00596AF0"/>
    <w:rsid w:val="00596DF3"/>
    <w:rsid w:val="005973D3"/>
    <w:rsid w:val="005A141E"/>
    <w:rsid w:val="005A1A5E"/>
    <w:rsid w:val="005A1EDD"/>
    <w:rsid w:val="005A2091"/>
    <w:rsid w:val="005A3945"/>
    <w:rsid w:val="005A4881"/>
    <w:rsid w:val="005A5046"/>
    <w:rsid w:val="005A5237"/>
    <w:rsid w:val="005A5631"/>
    <w:rsid w:val="005B29BF"/>
    <w:rsid w:val="005B40EC"/>
    <w:rsid w:val="005B5081"/>
    <w:rsid w:val="005B566E"/>
    <w:rsid w:val="005B5B03"/>
    <w:rsid w:val="005B65FE"/>
    <w:rsid w:val="005B6818"/>
    <w:rsid w:val="005B6A15"/>
    <w:rsid w:val="005B6D72"/>
    <w:rsid w:val="005C05A3"/>
    <w:rsid w:val="005C10C4"/>
    <w:rsid w:val="005C12FD"/>
    <w:rsid w:val="005C1771"/>
    <w:rsid w:val="005C1CC3"/>
    <w:rsid w:val="005C2C4F"/>
    <w:rsid w:val="005C4B1B"/>
    <w:rsid w:val="005C6367"/>
    <w:rsid w:val="005C713C"/>
    <w:rsid w:val="005C77C8"/>
    <w:rsid w:val="005C7EA7"/>
    <w:rsid w:val="005D09FF"/>
    <w:rsid w:val="005D11F8"/>
    <w:rsid w:val="005D133A"/>
    <w:rsid w:val="005D1643"/>
    <w:rsid w:val="005D16D1"/>
    <w:rsid w:val="005D1CC4"/>
    <w:rsid w:val="005D23D8"/>
    <w:rsid w:val="005D2865"/>
    <w:rsid w:val="005D287C"/>
    <w:rsid w:val="005D300F"/>
    <w:rsid w:val="005D35B1"/>
    <w:rsid w:val="005D4264"/>
    <w:rsid w:val="005D45E3"/>
    <w:rsid w:val="005D4610"/>
    <w:rsid w:val="005D4FB7"/>
    <w:rsid w:val="005D50E8"/>
    <w:rsid w:val="005D6641"/>
    <w:rsid w:val="005D7B9A"/>
    <w:rsid w:val="005E00CD"/>
    <w:rsid w:val="005E03C3"/>
    <w:rsid w:val="005E06F7"/>
    <w:rsid w:val="005E0ECD"/>
    <w:rsid w:val="005E102E"/>
    <w:rsid w:val="005E1351"/>
    <w:rsid w:val="005E3AD4"/>
    <w:rsid w:val="005E3B15"/>
    <w:rsid w:val="005E4092"/>
    <w:rsid w:val="005E4C30"/>
    <w:rsid w:val="005E5732"/>
    <w:rsid w:val="005E5911"/>
    <w:rsid w:val="005E75A5"/>
    <w:rsid w:val="005F09CC"/>
    <w:rsid w:val="005F0C60"/>
    <w:rsid w:val="005F142B"/>
    <w:rsid w:val="005F1BFC"/>
    <w:rsid w:val="005F3454"/>
    <w:rsid w:val="005F39F5"/>
    <w:rsid w:val="005F3A54"/>
    <w:rsid w:val="005F3C8B"/>
    <w:rsid w:val="005F4184"/>
    <w:rsid w:val="005F4E98"/>
    <w:rsid w:val="005F5605"/>
    <w:rsid w:val="005F5F41"/>
    <w:rsid w:val="005F5F4C"/>
    <w:rsid w:val="005F63D0"/>
    <w:rsid w:val="005F6576"/>
    <w:rsid w:val="005F7274"/>
    <w:rsid w:val="005F7E16"/>
    <w:rsid w:val="0060003E"/>
    <w:rsid w:val="00600126"/>
    <w:rsid w:val="006003DD"/>
    <w:rsid w:val="00600D66"/>
    <w:rsid w:val="00601363"/>
    <w:rsid w:val="00601571"/>
    <w:rsid w:val="00601D9D"/>
    <w:rsid w:val="00602847"/>
    <w:rsid w:val="00603892"/>
    <w:rsid w:val="006038C7"/>
    <w:rsid w:val="00604EC2"/>
    <w:rsid w:val="0060541E"/>
    <w:rsid w:val="00606845"/>
    <w:rsid w:val="006071AE"/>
    <w:rsid w:val="006078BF"/>
    <w:rsid w:val="00607BDD"/>
    <w:rsid w:val="00610174"/>
    <w:rsid w:val="00610AB8"/>
    <w:rsid w:val="00610D56"/>
    <w:rsid w:val="00611161"/>
    <w:rsid w:val="006118B8"/>
    <w:rsid w:val="00612BB3"/>
    <w:rsid w:val="006131A4"/>
    <w:rsid w:val="00613516"/>
    <w:rsid w:val="00613B02"/>
    <w:rsid w:val="00613B1D"/>
    <w:rsid w:val="00614C50"/>
    <w:rsid w:val="006152AB"/>
    <w:rsid w:val="00615523"/>
    <w:rsid w:val="006156FB"/>
    <w:rsid w:val="00615750"/>
    <w:rsid w:val="00615D60"/>
    <w:rsid w:val="006168F0"/>
    <w:rsid w:val="00616959"/>
    <w:rsid w:val="00616AA6"/>
    <w:rsid w:val="0061727B"/>
    <w:rsid w:val="0061771D"/>
    <w:rsid w:val="00621C10"/>
    <w:rsid w:val="00622085"/>
    <w:rsid w:val="00622523"/>
    <w:rsid w:val="00622664"/>
    <w:rsid w:val="00622F0A"/>
    <w:rsid w:val="00622F6F"/>
    <w:rsid w:val="00623961"/>
    <w:rsid w:val="00623C90"/>
    <w:rsid w:val="00623F72"/>
    <w:rsid w:val="00623FD1"/>
    <w:rsid w:val="00624E8D"/>
    <w:rsid w:val="0062542D"/>
    <w:rsid w:val="00625487"/>
    <w:rsid w:val="00626280"/>
    <w:rsid w:val="00626829"/>
    <w:rsid w:val="006276AF"/>
    <w:rsid w:val="00627E25"/>
    <w:rsid w:val="00633055"/>
    <w:rsid w:val="006331BB"/>
    <w:rsid w:val="006333AC"/>
    <w:rsid w:val="00633516"/>
    <w:rsid w:val="006342B8"/>
    <w:rsid w:val="00634331"/>
    <w:rsid w:val="0063520F"/>
    <w:rsid w:val="006365A3"/>
    <w:rsid w:val="006369DA"/>
    <w:rsid w:val="006400A6"/>
    <w:rsid w:val="006402F3"/>
    <w:rsid w:val="00640578"/>
    <w:rsid w:val="00640DDE"/>
    <w:rsid w:val="00641061"/>
    <w:rsid w:val="006413BD"/>
    <w:rsid w:val="00641A67"/>
    <w:rsid w:val="00641FAA"/>
    <w:rsid w:val="00642149"/>
    <w:rsid w:val="006423DD"/>
    <w:rsid w:val="0064266C"/>
    <w:rsid w:val="006428ED"/>
    <w:rsid w:val="00642B98"/>
    <w:rsid w:val="00642C23"/>
    <w:rsid w:val="0064353C"/>
    <w:rsid w:val="006436D2"/>
    <w:rsid w:val="00643BDD"/>
    <w:rsid w:val="00643FB7"/>
    <w:rsid w:val="00644614"/>
    <w:rsid w:val="00644975"/>
    <w:rsid w:val="00645921"/>
    <w:rsid w:val="0064598F"/>
    <w:rsid w:val="00646F85"/>
    <w:rsid w:val="006477F2"/>
    <w:rsid w:val="00647ABF"/>
    <w:rsid w:val="00651390"/>
    <w:rsid w:val="006516D1"/>
    <w:rsid w:val="0065195F"/>
    <w:rsid w:val="00652939"/>
    <w:rsid w:val="006534FC"/>
    <w:rsid w:val="006538E9"/>
    <w:rsid w:val="00653E47"/>
    <w:rsid w:val="0065435E"/>
    <w:rsid w:val="00654B27"/>
    <w:rsid w:val="00654CC9"/>
    <w:rsid w:val="00654F5A"/>
    <w:rsid w:val="006551A4"/>
    <w:rsid w:val="0065543B"/>
    <w:rsid w:val="00655847"/>
    <w:rsid w:val="00655AFE"/>
    <w:rsid w:val="00656124"/>
    <w:rsid w:val="00657B85"/>
    <w:rsid w:val="00657DBB"/>
    <w:rsid w:val="0066072D"/>
    <w:rsid w:val="00660D55"/>
    <w:rsid w:val="00662351"/>
    <w:rsid w:val="006624A8"/>
    <w:rsid w:val="00662B26"/>
    <w:rsid w:val="0066339B"/>
    <w:rsid w:val="006644A9"/>
    <w:rsid w:val="00664D88"/>
    <w:rsid w:val="00665456"/>
    <w:rsid w:val="00665E0B"/>
    <w:rsid w:val="00666AB7"/>
    <w:rsid w:val="00666F45"/>
    <w:rsid w:val="0066720A"/>
    <w:rsid w:val="00667B8D"/>
    <w:rsid w:val="006703FF"/>
    <w:rsid w:val="00670F66"/>
    <w:rsid w:val="00671934"/>
    <w:rsid w:val="00672425"/>
    <w:rsid w:val="0067307F"/>
    <w:rsid w:val="00673985"/>
    <w:rsid w:val="00673999"/>
    <w:rsid w:val="00674244"/>
    <w:rsid w:val="0067532E"/>
    <w:rsid w:val="00675441"/>
    <w:rsid w:val="00675612"/>
    <w:rsid w:val="00675E24"/>
    <w:rsid w:val="00676009"/>
    <w:rsid w:val="0067621E"/>
    <w:rsid w:val="00677AF2"/>
    <w:rsid w:val="0068071F"/>
    <w:rsid w:val="00680A87"/>
    <w:rsid w:val="006812B2"/>
    <w:rsid w:val="0068145D"/>
    <w:rsid w:val="00681F1E"/>
    <w:rsid w:val="00682919"/>
    <w:rsid w:val="00683142"/>
    <w:rsid w:val="00685F6B"/>
    <w:rsid w:val="006865B2"/>
    <w:rsid w:val="006869B9"/>
    <w:rsid w:val="00687426"/>
    <w:rsid w:val="006879F6"/>
    <w:rsid w:val="00690014"/>
    <w:rsid w:val="006907FD"/>
    <w:rsid w:val="00691683"/>
    <w:rsid w:val="0069194A"/>
    <w:rsid w:val="00691C1E"/>
    <w:rsid w:val="00692109"/>
    <w:rsid w:val="00692126"/>
    <w:rsid w:val="00692EDC"/>
    <w:rsid w:val="00693068"/>
    <w:rsid w:val="00693F75"/>
    <w:rsid w:val="00694066"/>
    <w:rsid w:val="00694164"/>
    <w:rsid w:val="0069474C"/>
    <w:rsid w:val="00695611"/>
    <w:rsid w:val="00695761"/>
    <w:rsid w:val="00695FDF"/>
    <w:rsid w:val="00696325"/>
    <w:rsid w:val="00697BEB"/>
    <w:rsid w:val="00697EB6"/>
    <w:rsid w:val="006A005B"/>
    <w:rsid w:val="006A05D5"/>
    <w:rsid w:val="006A12BE"/>
    <w:rsid w:val="006A1687"/>
    <w:rsid w:val="006A1B57"/>
    <w:rsid w:val="006A2BC6"/>
    <w:rsid w:val="006A3554"/>
    <w:rsid w:val="006A3EE1"/>
    <w:rsid w:val="006A4FE7"/>
    <w:rsid w:val="006A6617"/>
    <w:rsid w:val="006A6BA0"/>
    <w:rsid w:val="006A78C1"/>
    <w:rsid w:val="006B0694"/>
    <w:rsid w:val="006B0827"/>
    <w:rsid w:val="006B1E2A"/>
    <w:rsid w:val="006B2C07"/>
    <w:rsid w:val="006B2CD9"/>
    <w:rsid w:val="006B346E"/>
    <w:rsid w:val="006B366D"/>
    <w:rsid w:val="006B4BF9"/>
    <w:rsid w:val="006B5404"/>
    <w:rsid w:val="006B59AD"/>
    <w:rsid w:val="006B5B7E"/>
    <w:rsid w:val="006B628E"/>
    <w:rsid w:val="006B65B8"/>
    <w:rsid w:val="006B6DC3"/>
    <w:rsid w:val="006B6F53"/>
    <w:rsid w:val="006B7653"/>
    <w:rsid w:val="006B7C4A"/>
    <w:rsid w:val="006B7E1B"/>
    <w:rsid w:val="006C1CC4"/>
    <w:rsid w:val="006C222B"/>
    <w:rsid w:val="006C2ADA"/>
    <w:rsid w:val="006C2D38"/>
    <w:rsid w:val="006C5774"/>
    <w:rsid w:val="006C59B9"/>
    <w:rsid w:val="006C603C"/>
    <w:rsid w:val="006C6206"/>
    <w:rsid w:val="006C637C"/>
    <w:rsid w:val="006C7847"/>
    <w:rsid w:val="006C7A51"/>
    <w:rsid w:val="006C7DA8"/>
    <w:rsid w:val="006D0059"/>
    <w:rsid w:val="006D07C5"/>
    <w:rsid w:val="006D097F"/>
    <w:rsid w:val="006D0DD1"/>
    <w:rsid w:val="006D21B3"/>
    <w:rsid w:val="006D3785"/>
    <w:rsid w:val="006D4957"/>
    <w:rsid w:val="006D4B7F"/>
    <w:rsid w:val="006D6A3C"/>
    <w:rsid w:val="006D751F"/>
    <w:rsid w:val="006E04CC"/>
    <w:rsid w:val="006E070C"/>
    <w:rsid w:val="006E0D0B"/>
    <w:rsid w:val="006E1083"/>
    <w:rsid w:val="006E247E"/>
    <w:rsid w:val="006E34C9"/>
    <w:rsid w:val="006E3820"/>
    <w:rsid w:val="006E3930"/>
    <w:rsid w:val="006E4373"/>
    <w:rsid w:val="006E4783"/>
    <w:rsid w:val="006E4C74"/>
    <w:rsid w:val="006E575D"/>
    <w:rsid w:val="006E59D2"/>
    <w:rsid w:val="006E5CBC"/>
    <w:rsid w:val="006E6ECA"/>
    <w:rsid w:val="006E7137"/>
    <w:rsid w:val="006F0125"/>
    <w:rsid w:val="006F0543"/>
    <w:rsid w:val="006F2705"/>
    <w:rsid w:val="006F28EB"/>
    <w:rsid w:val="006F2AB4"/>
    <w:rsid w:val="006F35EC"/>
    <w:rsid w:val="006F4205"/>
    <w:rsid w:val="006F51DF"/>
    <w:rsid w:val="006F544A"/>
    <w:rsid w:val="006F616F"/>
    <w:rsid w:val="006F6C0C"/>
    <w:rsid w:val="006F7677"/>
    <w:rsid w:val="00700661"/>
    <w:rsid w:val="0070191C"/>
    <w:rsid w:val="0070246E"/>
    <w:rsid w:val="007025E7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509"/>
    <w:rsid w:val="00707504"/>
    <w:rsid w:val="00710CF1"/>
    <w:rsid w:val="007110ED"/>
    <w:rsid w:val="0071271F"/>
    <w:rsid w:val="00712794"/>
    <w:rsid w:val="00712828"/>
    <w:rsid w:val="007137DA"/>
    <w:rsid w:val="00713E08"/>
    <w:rsid w:val="00714151"/>
    <w:rsid w:val="007141F9"/>
    <w:rsid w:val="00714427"/>
    <w:rsid w:val="00716FF2"/>
    <w:rsid w:val="007176A1"/>
    <w:rsid w:val="00717A5C"/>
    <w:rsid w:val="00717EF2"/>
    <w:rsid w:val="00720450"/>
    <w:rsid w:val="00720A0B"/>
    <w:rsid w:val="007213F1"/>
    <w:rsid w:val="007218E5"/>
    <w:rsid w:val="0072343C"/>
    <w:rsid w:val="0072367E"/>
    <w:rsid w:val="00723AA1"/>
    <w:rsid w:val="00724D57"/>
    <w:rsid w:val="00725FE3"/>
    <w:rsid w:val="0072668F"/>
    <w:rsid w:val="00726E7C"/>
    <w:rsid w:val="00726F0E"/>
    <w:rsid w:val="0072785F"/>
    <w:rsid w:val="00727C5E"/>
    <w:rsid w:val="00730100"/>
    <w:rsid w:val="0073104D"/>
    <w:rsid w:val="007311BD"/>
    <w:rsid w:val="00731C72"/>
    <w:rsid w:val="00731EB4"/>
    <w:rsid w:val="007322FC"/>
    <w:rsid w:val="007342B3"/>
    <w:rsid w:val="00734816"/>
    <w:rsid w:val="00734BE4"/>
    <w:rsid w:val="00734FBF"/>
    <w:rsid w:val="0073527E"/>
    <w:rsid w:val="00735570"/>
    <w:rsid w:val="00735D3B"/>
    <w:rsid w:val="00735E92"/>
    <w:rsid w:val="00736770"/>
    <w:rsid w:val="0073758E"/>
    <w:rsid w:val="00737953"/>
    <w:rsid w:val="00737AEF"/>
    <w:rsid w:val="007401D6"/>
    <w:rsid w:val="007404D0"/>
    <w:rsid w:val="0074068F"/>
    <w:rsid w:val="00740A30"/>
    <w:rsid w:val="00740A89"/>
    <w:rsid w:val="00741820"/>
    <w:rsid w:val="00741A58"/>
    <w:rsid w:val="00741AC5"/>
    <w:rsid w:val="00742456"/>
    <w:rsid w:val="00742931"/>
    <w:rsid w:val="00742991"/>
    <w:rsid w:val="00742B05"/>
    <w:rsid w:val="00742D8C"/>
    <w:rsid w:val="0074388E"/>
    <w:rsid w:val="0074469C"/>
    <w:rsid w:val="00744BC7"/>
    <w:rsid w:val="007456C5"/>
    <w:rsid w:val="0074575C"/>
    <w:rsid w:val="00745AD7"/>
    <w:rsid w:val="007460DF"/>
    <w:rsid w:val="00746D21"/>
    <w:rsid w:val="007502D9"/>
    <w:rsid w:val="00750462"/>
    <w:rsid w:val="00750550"/>
    <w:rsid w:val="007511F9"/>
    <w:rsid w:val="0075138B"/>
    <w:rsid w:val="00751B8B"/>
    <w:rsid w:val="0075238E"/>
    <w:rsid w:val="0075249B"/>
    <w:rsid w:val="007529E4"/>
    <w:rsid w:val="007537A8"/>
    <w:rsid w:val="00753A82"/>
    <w:rsid w:val="00755D92"/>
    <w:rsid w:val="00755F93"/>
    <w:rsid w:val="007567DB"/>
    <w:rsid w:val="00757D1D"/>
    <w:rsid w:val="00761677"/>
    <w:rsid w:val="00761DD2"/>
    <w:rsid w:val="00761EF7"/>
    <w:rsid w:val="0076264A"/>
    <w:rsid w:val="00762AC1"/>
    <w:rsid w:val="00763751"/>
    <w:rsid w:val="00763E1B"/>
    <w:rsid w:val="0076411B"/>
    <w:rsid w:val="00765F62"/>
    <w:rsid w:val="0076683A"/>
    <w:rsid w:val="00766D56"/>
    <w:rsid w:val="007679CE"/>
    <w:rsid w:val="00767E2F"/>
    <w:rsid w:val="00767EAA"/>
    <w:rsid w:val="007700D6"/>
    <w:rsid w:val="00770453"/>
    <w:rsid w:val="00770507"/>
    <w:rsid w:val="0077119E"/>
    <w:rsid w:val="007719BA"/>
    <w:rsid w:val="007722B6"/>
    <w:rsid w:val="00772403"/>
    <w:rsid w:val="007728B8"/>
    <w:rsid w:val="0077453B"/>
    <w:rsid w:val="0077573B"/>
    <w:rsid w:val="00776C54"/>
    <w:rsid w:val="00776CDC"/>
    <w:rsid w:val="00777402"/>
    <w:rsid w:val="00777BEE"/>
    <w:rsid w:val="007811CD"/>
    <w:rsid w:val="00781BC7"/>
    <w:rsid w:val="00782165"/>
    <w:rsid w:val="00782DF0"/>
    <w:rsid w:val="00783361"/>
    <w:rsid w:val="007836D6"/>
    <w:rsid w:val="00783B06"/>
    <w:rsid w:val="00783B3C"/>
    <w:rsid w:val="00783E7F"/>
    <w:rsid w:val="00784EFD"/>
    <w:rsid w:val="00785B82"/>
    <w:rsid w:val="00785BE5"/>
    <w:rsid w:val="00786147"/>
    <w:rsid w:val="0078734C"/>
    <w:rsid w:val="007875C7"/>
    <w:rsid w:val="00787832"/>
    <w:rsid w:val="00787844"/>
    <w:rsid w:val="00791739"/>
    <w:rsid w:val="00791988"/>
    <w:rsid w:val="00791A41"/>
    <w:rsid w:val="0079257C"/>
    <w:rsid w:val="00792697"/>
    <w:rsid w:val="00792940"/>
    <w:rsid w:val="00792D39"/>
    <w:rsid w:val="00792E41"/>
    <w:rsid w:val="007931C2"/>
    <w:rsid w:val="00793802"/>
    <w:rsid w:val="00793A97"/>
    <w:rsid w:val="00793D00"/>
    <w:rsid w:val="00794819"/>
    <w:rsid w:val="00794C34"/>
    <w:rsid w:val="00794D18"/>
    <w:rsid w:val="007954CC"/>
    <w:rsid w:val="007955DA"/>
    <w:rsid w:val="00795603"/>
    <w:rsid w:val="00795CAC"/>
    <w:rsid w:val="0079672A"/>
    <w:rsid w:val="00796B20"/>
    <w:rsid w:val="00796FC4"/>
    <w:rsid w:val="00797ED7"/>
    <w:rsid w:val="007A0A1B"/>
    <w:rsid w:val="007A0C23"/>
    <w:rsid w:val="007A13B5"/>
    <w:rsid w:val="007A1F5D"/>
    <w:rsid w:val="007A2217"/>
    <w:rsid w:val="007A23E7"/>
    <w:rsid w:val="007A2571"/>
    <w:rsid w:val="007A26F5"/>
    <w:rsid w:val="007A2E09"/>
    <w:rsid w:val="007A33CC"/>
    <w:rsid w:val="007A3C3D"/>
    <w:rsid w:val="007A3D21"/>
    <w:rsid w:val="007A48ED"/>
    <w:rsid w:val="007A4F46"/>
    <w:rsid w:val="007A555E"/>
    <w:rsid w:val="007A5AFE"/>
    <w:rsid w:val="007A6919"/>
    <w:rsid w:val="007A704C"/>
    <w:rsid w:val="007B16B7"/>
    <w:rsid w:val="007B2052"/>
    <w:rsid w:val="007B2DCA"/>
    <w:rsid w:val="007B2E86"/>
    <w:rsid w:val="007B32A9"/>
    <w:rsid w:val="007B4282"/>
    <w:rsid w:val="007B45CD"/>
    <w:rsid w:val="007B45EF"/>
    <w:rsid w:val="007B4EA5"/>
    <w:rsid w:val="007B56A6"/>
    <w:rsid w:val="007B5979"/>
    <w:rsid w:val="007B62E3"/>
    <w:rsid w:val="007B68DE"/>
    <w:rsid w:val="007B69DC"/>
    <w:rsid w:val="007B6D65"/>
    <w:rsid w:val="007B7AF1"/>
    <w:rsid w:val="007C0534"/>
    <w:rsid w:val="007C0BF1"/>
    <w:rsid w:val="007C1203"/>
    <w:rsid w:val="007C16CB"/>
    <w:rsid w:val="007C16CC"/>
    <w:rsid w:val="007C1CF9"/>
    <w:rsid w:val="007C3C5F"/>
    <w:rsid w:val="007C43CB"/>
    <w:rsid w:val="007C4418"/>
    <w:rsid w:val="007C4652"/>
    <w:rsid w:val="007C4BA7"/>
    <w:rsid w:val="007C4DF6"/>
    <w:rsid w:val="007C5E1D"/>
    <w:rsid w:val="007C686E"/>
    <w:rsid w:val="007C6E63"/>
    <w:rsid w:val="007C72E6"/>
    <w:rsid w:val="007D047C"/>
    <w:rsid w:val="007D0855"/>
    <w:rsid w:val="007D1303"/>
    <w:rsid w:val="007D192C"/>
    <w:rsid w:val="007D19EE"/>
    <w:rsid w:val="007D262D"/>
    <w:rsid w:val="007D267E"/>
    <w:rsid w:val="007D2BB7"/>
    <w:rsid w:val="007D3BFB"/>
    <w:rsid w:val="007D448F"/>
    <w:rsid w:val="007D472D"/>
    <w:rsid w:val="007D4BD9"/>
    <w:rsid w:val="007D4C3C"/>
    <w:rsid w:val="007D6964"/>
    <w:rsid w:val="007D6A11"/>
    <w:rsid w:val="007D6C0C"/>
    <w:rsid w:val="007D7426"/>
    <w:rsid w:val="007D7E46"/>
    <w:rsid w:val="007E11FD"/>
    <w:rsid w:val="007E13A7"/>
    <w:rsid w:val="007E1F38"/>
    <w:rsid w:val="007E269A"/>
    <w:rsid w:val="007E4088"/>
    <w:rsid w:val="007E427A"/>
    <w:rsid w:val="007E42A3"/>
    <w:rsid w:val="007E54BA"/>
    <w:rsid w:val="007E58E1"/>
    <w:rsid w:val="007E63E8"/>
    <w:rsid w:val="007E6A92"/>
    <w:rsid w:val="007E6D04"/>
    <w:rsid w:val="007E7903"/>
    <w:rsid w:val="007F0D12"/>
    <w:rsid w:val="007F1DF3"/>
    <w:rsid w:val="007F2019"/>
    <w:rsid w:val="007F2FB3"/>
    <w:rsid w:val="007F3A4F"/>
    <w:rsid w:val="007F425F"/>
    <w:rsid w:val="007F4479"/>
    <w:rsid w:val="007F59DF"/>
    <w:rsid w:val="007F5C63"/>
    <w:rsid w:val="007F5FDE"/>
    <w:rsid w:val="007F7B67"/>
    <w:rsid w:val="00800919"/>
    <w:rsid w:val="00800B75"/>
    <w:rsid w:val="00801C04"/>
    <w:rsid w:val="0080215A"/>
    <w:rsid w:val="00802C10"/>
    <w:rsid w:val="00802D29"/>
    <w:rsid w:val="008046A9"/>
    <w:rsid w:val="00804E69"/>
    <w:rsid w:val="00806126"/>
    <w:rsid w:val="0080729D"/>
    <w:rsid w:val="00810064"/>
    <w:rsid w:val="008124E5"/>
    <w:rsid w:val="00812799"/>
    <w:rsid w:val="00812F69"/>
    <w:rsid w:val="00813285"/>
    <w:rsid w:val="00813F8E"/>
    <w:rsid w:val="00813FAB"/>
    <w:rsid w:val="0081413D"/>
    <w:rsid w:val="008145E7"/>
    <w:rsid w:val="00814E8D"/>
    <w:rsid w:val="008160B4"/>
    <w:rsid w:val="0081646D"/>
    <w:rsid w:val="00817B2C"/>
    <w:rsid w:val="00817FD7"/>
    <w:rsid w:val="00820D06"/>
    <w:rsid w:val="00821BA9"/>
    <w:rsid w:val="00821BB6"/>
    <w:rsid w:val="00822C27"/>
    <w:rsid w:val="00823ACE"/>
    <w:rsid w:val="00823D44"/>
    <w:rsid w:val="0082485F"/>
    <w:rsid w:val="00824CEB"/>
    <w:rsid w:val="008255A5"/>
    <w:rsid w:val="00825F48"/>
    <w:rsid w:val="00826EE8"/>
    <w:rsid w:val="0083012C"/>
    <w:rsid w:val="00830615"/>
    <w:rsid w:val="00830E40"/>
    <w:rsid w:val="00831E21"/>
    <w:rsid w:val="00832B87"/>
    <w:rsid w:val="008338E5"/>
    <w:rsid w:val="00833F66"/>
    <w:rsid w:val="00834049"/>
    <w:rsid w:val="0083431A"/>
    <w:rsid w:val="00834F2A"/>
    <w:rsid w:val="008355C9"/>
    <w:rsid w:val="008356E6"/>
    <w:rsid w:val="00835C57"/>
    <w:rsid w:val="00836053"/>
    <w:rsid w:val="008360DA"/>
    <w:rsid w:val="00836731"/>
    <w:rsid w:val="00836CA2"/>
    <w:rsid w:val="00836FDB"/>
    <w:rsid w:val="00837159"/>
    <w:rsid w:val="008372FA"/>
    <w:rsid w:val="0083731B"/>
    <w:rsid w:val="00837468"/>
    <w:rsid w:val="00837996"/>
    <w:rsid w:val="0084083E"/>
    <w:rsid w:val="00840D77"/>
    <w:rsid w:val="008414EE"/>
    <w:rsid w:val="00841598"/>
    <w:rsid w:val="0084246E"/>
    <w:rsid w:val="0084346A"/>
    <w:rsid w:val="008434C5"/>
    <w:rsid w:val="00843A60"/>
    <w:rsid w:val="00843A85"/>
    <w:rsid w:val="00843BD2"/>
    <w:rsid w:val="00843CDD"/>
    <w:rsid w:val="00843D29"/>
    <w:rsid w:val="00843DD3"/>
    <w:rsid w:val="00845663"/>
    <w:rsid w:val="008456C9"/>
    <w:rsid w:val="00847079"/>
    <w:rsid w:val="0084759E"/>
    <w:rsid w:val="00847ABA"/>
    <w:rsid w:val="00850B96"/>
    <w:rsid w:val="00850CE1"/>
    <w:rsid w:val="00850D6E"/>
    <w:rsid w:val="0085168E"/>
    <w:rsid w:val="00851C26"/>
    <w:rsid w:val="00851CB7"/>
    <w:rsid w:val="00852B58"/>
    <w:rsid w:val="00853243"/>
    <w:rsid w:val="008537B5"/>
    <w:rsid w:val="0085409D"/>
    <w:rsid w:val="0085469E"/>
    <w:rsid w:val="00855696"/>
    <w:rsid w:val="00855AFB"/>
    <w:rsid w:val="00855D84"/>
    <w:rsid w:val="00856DB9"/>
    <w:rsid w:val="00857233"/>
    <w:rsid w:val="00860FD8"/>
    <w:rsid w:val="008622FA"/>
    <w:rsid w:val="00862BE0"/>
    <w:rsid w:val="00862F80"/>
    <w:rsid w:val="0086381F"/>
    <w:rsid w:val="008638B1"/>
    <w:rsid w:val="00863E15"/>
    <w:rsid w:val="008643D0"/>
    <w:rsid w:val="008652BB"/>
    <w:rsid w:val="0086552B"/>
    <w:rsid w:val="0086641B"/>
    <w:rsid w:val="00866ED9"/>
    <w:rsid w:val="00866F50"/>
    <w:rsid w:val="0086708C"/>
    <w:rsid w:val="00867F30"/>
    <w:rsid w:val="00870501"/>
    <w:rsid w:val="008705B8"/>
    <w:rsid w:val="008710E0"/>
    <w:rsid w:val="0087122C"/>
    <w:rsid w:val="008712A3"/>
    <w:rsid w:val="00872574"/>
    <w:rsid w:val="00872714"/>
    <w:rsid w:val="008729DF"/>
    <w:rsid w:val="008740EB"/>
    <w:rsid w:val="0087489D"/>
    <w:rsid w:val="00874A10"/>
    <w:rsid w:val="00874D22"/>
    <w:rsid w:val="00876468"/>
    <w:rsid w:val="008808AD"/>
    <w:rsid w:val="00881EDE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9F"/>
    <w:rsid w:val="0088644E"/>
    <w:rsid w:val="00886A8C"/>
    <w:rsid w:val="00886A9B"/>
    <w:rsid w:val="00887706"/>
    <w:rsid w:val="00887BF1"/>
    <w:rsid w:val="00890A16"/>
    <w:rsid w:val="00890F4E"/>
    <w:rsid w:val="00891A01"/>
    <w:rsid w:val="008928FB"/>
    <w:rsid w:val="00892F1F"/>
    <w:rsid w:val="00893412"/>
    <w:rsid w:val="00893576"/>
    <w:rsid w:val="00893756"/>
    <w:rsid w:val="008937F1"/>
    <w:rsid w:val="008941C6"/>
    <w:rsid w:val="00894254"/>
    <w:rsid w:val="00894261"/>
    <w:rsid w:val="0089435F"/>
    <w:rsid w:val="00894948"/>
    <w:rsid w:val="00894EEB"/>
    <w:rsid w:val="0089534B"/>
    <w:rsid w:val="00895701"/>
    <w:rsid w:val="00895DD6"/>
    <w:rsid w:val="0089649B"/>
    <w:rsid w:val="00896BA6"/>
    <w:rsid w:val="00896ED9"/>
    <w:rsid w:val="00897E21"/>
    <w:rsid w:val="008A1624"/>
    <w:rsid w:val="008A2158"/>
    <w:rsid w:val="008A2541"/>
    <w:rsid w:val="008A2C08"/>
    <w:rsid w:val="008A3BD1"/>
    <w:rsid w:val="008A3CAF"/>
    <w:rsid w:val="008A3D16"/>
    <w:rsid w:val="008A4486"/>
    <w:rsid w:val="008A527D"/>
    <w:rsid w:val="008A64DA"/>
    <w:rsid w:val="008A6D25"/>
    <w:rsid w:val="008B0F7F"/>
    <w:rsid w:val="008B182C"/>
    <w:rsid w:val="008B1C61"/>
    <w:rsid w:val="008B36F5"/>
    <w:rsid w:val="008B47A9"/>
    <w:rsid w:val="008B4A7D"/>
    <w:rsid w:val="008B50A6"/>
    <w:rsid w:val="008B53B5"/>
    <w:rsid w:val="008B6081"/>
    <w:rsid w:val="008B62EF"/>
    <w:rsid w:val="008B6894"/>
    <w:rsid w:val="008B7270"/>
    <w:rsid w:val="008B7475"/>
    <w:rsid w:val="008C007C"/>
    <w:rsid w:val="008C0782"/>
    <w:rsid w:val="008C0A7D"/>
    <w:rsid w:val="008C0BAA"/>
    <w:rsid w:val="008C1255"/>
    <w:rsid w:val="008C2438"/>
    <w:rsid w:val="008C2AC6"/>
    <w:rsid w:val="008C2E33"/>
    <w:rsid w:val="008C47F3"/>
    <w:rsid w:val="008C48F8"/>
    <w:rsid w:val="008C4EE5"/>
    <w:rsid w:val="008C4F1B"/>
    <w:rsid w:val="008C532A"/>
    <w:rsid w:val="008C53B4"/>
    <w:rsid w:val="008D00DE"/>
    <w:rsid w:val="008D0222"/>
    <w:rsid w:val="008D0985"/>
    <w:rsid w:val="008D0E42"/>
    <w:rsid w:val="008D13A7"/>
    <w:rsid w:val="008D16F7"/>
    <w:rsid w:val="008D287B"/>
    <w:rsid w:val="008D2F5F"/>
    <w:rsid w:val="008D30EE"/>
    <w:rsid w:val="008D4102"/>
    <w:rsid w:val="008D4E9D"/>
    <w:rsid w:val="008D4EA8"/>
    <w:rsid w:val="008D5C5D"/>
    <w:rsid w:val="008D67FC"/>
    <w:rsid w:val="008D6BE4"/>
    <w:rsid w:val="008D6F83"/>
    <w:rsid w:val="008D7B63"/>
    <w:rsid w:val="008E13CF"/>
    <w:rsid w:val="008E36A8"/>
    <w:rsid w:val="008E4980"/>
    <w:rsid w:val="008E52A2"/>
    <w:rsid w:val="008E54D4"/>
    <w:rsid w:val="008E66F1"/>
    <w:rsid w:val="008E737B"/>
    <w:rsid w:val="008E74B3"/>
    <w:rsid w:val="008E79A6"/>
    <w:rsid w:val="008E7E18"/>
    <w:rsid w:val="008F004D"/>
    <w:rsid w:val="008F05CE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8CC"/>
    <w:rsid w:val="008F6C42"/>
    <w:rsid w:val="008F75BC"/>
    <w:rsid w:val="008F7B80"/>
    <w:rsid w:val="00900036"/>
    <w:rsid w:val="009007B4"/>
    <w:rsid w:val="00900C9A"/>
    <w:rsid w:val="00901245"/>
    <w:rsid w:val="009016FC"/>
    <w:rsid w:val="009020D5"/>
    <w:rsid w:val="0090257B"/>
    <w:rsid w:val="009026E1"/>
    <w:rsid w:val="009029D4"/>
    <w:rsid w:val="0090363A"/>
    <w:rsid w:val="00903FD7"/>
    <w:rsid w:val="0090568D"/>
    <w:rsid w:val="00907739"/>
    <w:rsid w:val="009100EE"/>
    <w:rsid w:val="00910817"/>
    <w:rsid w:val="009123B5"/>
    <w:rsid w:val="00912D60"/>
    <w:rsid w:val="00913AB6"/>
    <w:rsid w:val="0091413C"/>
    <w:rsid w:val="00914F4E"/>
    <w:rsid w:val="00916423"/>
    <w:rsid w:val="00916AC3"/>
    <w:rsid w:val="00916D58"/>
    <w:rsid w:val="00917FFE"/>
    <w:rsid w:val="00920002"/>
    <w:rsid w:val="009205C5"/>
    <w:rsid w:val="009248E4"/>
    <w:rsid w:val="00925D86"/>
    <w:rsid w:val="0093043D"/>
    <w:rsid w:val="009306B8"/>
    <w:rsid w:val="0093169B"/>
    <w:rsid w:val="0093283B"/>
    <w:rsid w:val="0093289E"/>
    <w:rsid w:val="0093297C"/>
    <w:rsid w:val="00932AFA"/>
    <w:rsid w:val="00932FED"/>
    <w:rsid w:val="009334D7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702"/>
    <w:rsid w:val="009408E1"/>
    <w:rsid w:val="00942E3E"/>
    <w:rsid w:val="00943021"/>
    <w:rsid w:val="009440DD"/>
    <w:rsid w:val="009456DF"/>
    <w:rsid w:val="009504AC"/>
    <w:rsid w:val="009516C8"/>
    <w:rsid w:val="00952979"/>
    <w:rsid w:val="00952B4B"/>
    <w:rsid w:val="00953784"/>
    <w:rsid w:val="00954A77"/>
    <w:rsid w:val="00954C4C"/>
    <w:rsid w:val="00954C6A"/>
    <w:rsid w:val="00955F92"/>
    <w:rsid w:val="009573A0"/>
    <w:rsid w:val="009576A9"/>
    <w:rsid w:val="00960F84"/>
    <w:rsid w:val="00961A89"/>
    <w:rsid w:val="009630DD"/>
    <w:rsid w:val="00963789"/>
    <w:rsid w:val="0096391A"/>
    <w:rsid w:val="00965935"/>
    <w:rsid w:val="0096614C"/>
    <w:rsid w:val="00966374"/>
    <w:rsid w:val="009666B6"/>
    <w:rsid w:val="00967090"/>
    <w:rsid w:val="0096739A"/>
    <w:rsid w:val="009678BB"/>
    <w:rsid w:val="009704BF"/>
    <w:rsid w:val="009706E7"/>
    <w:rsid w:val="00971351"/>
    <w:rsid w:val="009714FC"/>
    <w:rsid w:val="00971D2B"/>
    <w:rsid w:val="00972701"/>
    <w:rsid w:val="00972BDA"/>
    <w:rsid w:val="00972DA0"/>
    <w:rsid w:val="00972FC3"/>
    <w:rsid w:val="00973A8E"/>
    <w:rsid w:val="00975087"/>
    <w:rsid w:val="00975146"/>
    <w:rsid w:val="00975365"/>
    <w:rsid w:val="0097566D"/>
    <w:rsid w:val="00976155"/>
    <w:rsid w:val="009762E3"/>
    <w:rsid w:val="00976DDD"/>
    <w:rsid w:val="00977AFC"/>
    <w:rsid w:val="00981A3C"/>
    <w:rsid w:val="00981D69"/>
    <w:rsid w:val="00982081"/>
    <w:rsid w:val="00983725"/>
    <w:rsid w:val="0098375B"/>
    <w:rsid w:val="009841D6"/>
    <w:rsid w:val="00984406"/>
    <w:rsid w:val="009846E0"/>
    <w:rsid w:val="00984A61"/>
    <w:rsid w:val="009851A5"/>
    <w:rsid w:val="009855E6"/>
    <w:rsid w:val="009859FA"/>
    <w:rsid w:val="009859FD"/>
    <w:rsid w:val="00985DB3"/>
    <w:rsid w:val="00986DF3"/>
    <w:rsid w:val="00986EE4"/>
    <w:rsid w:val="00987D94"/>
    <w:rsid w:val="00990AB1"/>
    <w:rsid w:val="00992D11"/>
    <w:rsid w:val="00994030"/>
    <w:rsid w:val="00994A58"/>
    <w:rsid w:val="00994BED"/>
    <w:rsid w:val="009951D9"/>
    <w:rsid w:val="00995263"/>
    <w:rsid w:val="00995D30"/>
    <w:rsid w:val="0099769A"/>
    <w:rsid w:val="009A094D"/>
    <w:rsid w:val="009A1BAA"/>
    <w:rsid w:val="009A23C8"/>
    <w:rsid w:val="009A2C8F"/>
    <w:rsid w:val="009A3D05"/>
    <w:rsid w:val="009A5C42"/>
    <w:rsid w:val="009A61F3"/>
    <w:rsid w:val="009A705B"/>
    <w:rsid w:val="009A7584"/>
    <w:rsid w:val="009B020F"/>
    <w:rsid w:val="009B07AD"/>
    <w:rsid w:val="009B1E86"/>
    <w:rsid w:val="009B2E9B"/>
    <w:rsid w:val="009B3B1E"/>
    <w:rsid w:val="009B4827"/>
    <w:rsid w:val="009B49F0"/>
    <w:rsid w:val="009B4AA3"/>
    <w:rsid w:val="009B6F77"/>
    <w:rsid w:val="009B7AA3"/>
    <w:rsid w:val="009C02AD"/>
    <w:rsid w:val="009C0E23"/>
    <w:rsid w:val="009C113E"/>
    <w:rsid w:val="009C1147"/>
    <w:rsid w:val="009C4056"/>
    <w:rsid w:val="009C452C"/>
    <w:rsid w:val="009C4791"/>
    <w:rsid w:val="009C6AB8"/>
    <w:rsid w:val="009C728D"/>
    <w:rsid w:val="009D0BC8"/>
    <w:rsid w:val="009D16A8"/>
    <w:rsid w:val="009D2018"/>
    <w:rsid w:val="009D216E"/>
    <w:rsid w:val="009D2992"/>
    <w:rsid w:val="009D2B37"/>
    <w:rsid w:val="009D395B"/>
    <w:rsid w:val="009D3D09"/>
    <w:rsid w:val="009D5511"/>
    <w:rsid w:val="009D5E36"/>
    <w:rsid w:val="009D62D3"/>
    <w:rsid w:val="009D69C4"/>
    <w:rsid w:val="009D6E6F"/>
    <w:rsid w:val="009E0A1A"/>
    <w:rsid w:val="009E3327"/>
    <w:rsid w:val="009E421A"/>
    <w:rsid w:val="009E480D"/>
    <w:rsid w:val="009E5096"/>
    <w:rsid w:val="009E5CA0"/>
    <w:rsid w:val="009E5F6B"/>
    <w:rsid w:val="009E73B5"/>
    <w:rsid w:val="009F010C"/>
    <w:rsid w:val="009F0339"/>
    <w:rsid w:val="009F10C3"/>
    <w:rsid w:val="009F12B8"/>
    <w:rsid w:val="009F1E5E"/>
    <w:rsid w:val="009F240B"/>
    <w:rsid w:val="009F51D3"/>
    <w:rsid w:val="009F61A3"/>
    <w:rsid w:val="009F67E9"/>
    <w:rsid w:val="009F79D3"/>
    <w:rsid w:val="009F7AA8"/>
    <w:rsid w:val="00A00127"/>
    <w:rsid w:val="00A0074D"/>
    <w:rsid w:val="00A0081B"/>
    <w:rsid w:val="00A008F4"/>
    <w:rsid w:val="00A010FE"/>
    <w:rsid w:val="00A012BD"/>
    <w:rsid w:val="00A01478"/>
    <w:rsid w:val="00A015AF"/>
    <w:rsid w:val="00A02478"/>
    <w:rsid w:val="00A0267B"/>
    <w:rsid w:val="00A02920"/>
    <w:rsid w:val="00A034A0"/>
    <w:rsid w:val="00A03CA9"/>
    <w:rsid w:val="00A059AE"/>
    <w:rsid w:val="00A066BF"/>
    <w:rsid w:val="00A06DDF"/>
    <w:rsid w:val="00A07298"/>
    <w:rsid w:val="00A077B4"/>
    <w:rsid w:val="00A108BC"/>
    <w:rsid w:val="00A10E7A"/>
    <w:rsid w:val="00A11D0E"/>
    <w:rsid w:val="00A11DE1"/>
    <w:rsid w:val="00A12C96"/>
    <w:rsid w:val="00A1324D"/>
    <w:rsid w:val="00A13417"/>
    <w:rsid w:val="00A13EC9"/>
    <w:rsid w:val="00A14165"/>
    <w:rsid w:val="00A14E0F"/>
    <w:rsid w:val="00A15143"/>
    <w:rsid w:val="00A15178"/>
    <w:rsid w:val="00A157BD"/>
    <w:rsid w:val="00A15CBD"/>
    <w:rsid w:val="00A15EC8"/>
    <w:rsid w:val="00A16088"/>
    <w:rsid w:val="00A160A7"/>
    <w:rsid w:val="00A171BF"/>
    <w:rsid w:val="00A17A7B"/>
    <w:rsid w:val="00A20C83"/>
    <w:rsid w:val="00A210A6"/>
    <w:rsid w:val="00A213AB"/>
    <w:rsid w:val="00A227DF"/>
    <w:rsid w:val="00A22AAC"/>
    <w:rsid w:val="00A232A1"/>
    <w:rsid w:val="00A23BA1"/>
    <w:rsid w:val="00A246F5"/>
    <w:rsid w:val="00A25B28"/>
    <w:rsid w:val="00A2601A"/>
    <w:rsid w:val="00A2601F"/>
    <w:rsid w:val="00A264E0"/>
    <w:rsid w:val="00A26E5D"/>
    <w:rsid w:val="00A3077D"/>
    <w:rsid w:val="00A31149"/>
    <w:rsid w:val="00A31D9E"/>
    <w:rsid w:val="00A32352"/>
    <w:rsid w:val="00A327BA"/>
    <w:rsid w:val="00A328C1"/>
    <w:rsid w:val="00A32A31"/>
    <w:rsid w:val="00A32BA3"/>
    <w:rsid w:val="00A32ECF"/>
    <w:rsid w:val="00A345E6"/>
    <w:rsid w:val="00A34AC6"/>
    <w:rsid w:val="00A352AB"/>
    <w:rsid w:val="00A3672C"/>
    <w:rsid w:val="00A36AF6"/>
    <w:rsid w:val="00A36B54"/>
    <w:rsid w:val="00A36FEC"/>
    <w:rsid w:val="00A37DA1"/>
    <w:rsid w:val="00A4023E"/>
    <w:rsid w:val="00A40A73"/>
    <w:rsid w:val="00A41070"/>
    <w:rsid w:val="00A41136"/>
    <w:rsid w:val="00A41882"/>
    <w:rsid w:val="00A42035"/>
    <w:rsid w:val="00A4206A"/>
    <w:rsid w:val="00A42879"/>
    <w:rsid w:val="00A43C81"/>
    <w:rsid w:val="00A44C87"/>
    <w:rsid w:val="00A44D07"/>
    <w:rsid w:val="00A44DCE"/>
    <w:rsid w:val="00A44F45"/>
    <w:rsid w:val="00A458C8"/>
    <w:rsid w:val="00A47174"/>
    <w:rsid w:val="00A471AA"/>
    <w:rsid w:val="00A50B7F"/>
    <w:rsid w:val="00A5185A"/>
    <w:rsid w:val="00A519BC"/>
    <w:rsid w:val="00A51D4C"/>
    <w:rsid w:val="00A5217C"/>
    <w:rsid w:val="00A52195"/>
    <w:rsid w:val="00A5222E"/>
    <w:rsid w:val="00A538FC"/>
    <w:rsid w:val="00A5413F"/>
    <w:rsid w:val="00A55BB8"/>
    <w:rsid w:val="00A5765B"/>
    <w:rsid w:val="00A579D8"/>
    <w:rsid w:val="00A57A11"/>
    <w:rsid w:val="00A57C8E"/>
    <w:rsid w:val="00A604D9"/>
    <w:rsid w:val="00A60BA0"/>
    <w:rsid w:val="00A60D7B"/>
    <w:rsid w:val="00A6101F"/>
    <w:rsid w:val="00A61040"/>
    <w:rsid w:val="00A62764"/>
    <w:rsid w:val="00A6322C"/>
    <w:rsid w:val="00A6370E"/>
    <w:rsid w:val="00A63993"/>
    <w:rsid w:val="00A639EB"/>
    <w:rsid w:val="00A63F58"/>
    <w:rsid w:val="00A63F6F"/>
    <w:rsid w:val="00A64934"/>
    <w:rsid w:val="00A64F61"/>
    <w:rsid w:val="00A677E6"/>
    <w:rsid w:val="00A67882"/>
    <w:rsid w:val="00A67F4A"/>
    <w:rsid w:val="00A70263"/>
    <w:rsid w:val="00A70897"/>
    <w:rsid w:val="00A71475"/>
    <w:rsid w:val="00A71D87"/>
    <w:rsid w:val="00A72044"/>
    <w:rsid w:val="00A72E19"/>
    <w:rsid w:val="00A72EB2"/>
    <w:rsid w:val="00A730B0"/>
    <w:rsid w:val="00A73498"/>
    <w:rsid w:val="00A735F3"/>
    <w:rsid w:val="00A752BE"/>
    <w:rsid w:val="00A75F3D"/>
    <w:rsid w:val="00A76148"/>
    <w:rsid w:val="00A76518"/>
    <w:rsid w:val="00A76FBD"/>
    <w:rsid w:val="00A77BBA"/>
    <w:rsid w:val="00A80401"/>
    <w:rsid w:val="00A80701"/>
    <w:rsid w:val="00A810FB"/>
    <w:rsid w:val="00A81345"/>
    <w:rsid w:val="00A8154B"/>
    <w:rsid w:val="00A82CC5"/>
    <w:rsid w:val="00A82D62"/>
    <w:rsid w:val="00A831E1"/>
    <w:rsid w:val="00A834E4"/>
    <w:rsid w:val="00A83C31"/>
    <w:rsid w:val="00A83FB0"/>
    <w:rsid w:val="00A8431E"/>
    <w:rsid w:val="00A8491D"/>
    <w:rsid w:val="00A84C75"/>
    <w:rsid w:val="00A850EA"/>
    <w:rsid w:val="00A871F5"/>
    <w:rsid w:val="00A879B2"/>
    <w:rsid w:val="00A87E15"/>
    <w:rsid w:val="00A90A86"/>
    <w:rsid w:val="00A91859"/>
    <w:rsid w:val="00A9206A"/>
    <w:rsid w:val="00A932E6"/>
    <w:rsid w:val="00A934D3"/>
    <w:rsid w:val="00A936B1"/>
    <w:rsid w:val="00A93B0F"/>
    <w:rsid w:val="00A93FFC"/>
    <w:rsid w:val="00A946C2"/>
    <w:rsid w:val="00A94DA0"/>
    <w:rsid w:val="00A94FB9"/>
    <w:rsid w:val="00A959B3"/>
    <w:rsid w:val="00A95E97"/>
    <w:rsid w:val="00A96EA1"/>
    <w:rsid w:val="00A97317"/>
    <w:rsid w:val="00AA1087"/>
    <w:rsid w:val="00AA1634"/>
    <w:rsid w:val="00AA1F00"/>
    <w:rsid w:val="00AA2608"/>
    <w:rsid w:val="00AA263A"/>
    <w:rsid w:val="00AA361B"/>
    <w:rsid w:val="00AA3E92"/>
    <w:rsid w:val="00AA4FC4"/>
    <w:rsid w:val="00AA55CF"/>
    <w:rsid w:val="00AA5C64"/>
    <w:rsid w:val="00AA602E"/>
    <w:rsid w:val="00AA61C2"/>
    <w:rsid w:val="00AA66C7"/>
    <w:rsid w:val="00AA716F"/>
    <w:rsid w:val="00AA7C89"/>
    <w:rsid w:val="00AA7E47"/>
    <w:rsid w:val="00AA7F21"/>
    <w:rsid w:val="00AB02A9"/>
    <w:rsid w:val="00AB1634"/>
    <w:rsid w:val="00AB1AB0"/>
    <w:rsid w:val="00AB357A"/>
    <w:rsid w:val="00AB44A5"/>
    <w:rsid w:val="00AB5A60"/>
    <w:rsid w:val="00AB6125"/>
    <w:rsid w:val="00AB640A"/>
    <w:rsid w:val="00AB69FF"/>
    <w:rsid w:val="00AB6EBE"/>
    <w:rsid w:val="00AB70E1"/>
    <w:rsid w:val="00AB7434"/>
    <w:rsid w:val="00AB7B40"/>
    <w:rsid w:val="00AB7D4C"/>
    <w:rsid w:val="00AC0749"/>
    <w:rsid w:val="00AC1B5D"/>
    <w:rsid w:val="00AC1D9F"/>
    <w:rsid w:val="00AC201B"/>
    <w:rsid w:val="00AC2183"/>
    <w:rsid w:val="00AC227B"/>
    <w:rsid w:val="00AC3096"/>
    <w:rsid w:val="00AC35A9"/>
    <w:rsid w:val="00AC3CC5"/>
    <w:rsid w:val="00AC49C6"/>
    <w:rsid w:val="00AC5F42"/>
    <w:rsid w:val="00AC6A14"/>
    <w:rsid w:val="00AC6B61"/>
    <w:rsid w:val="00AC6C1A"/>
    <w:rsid w:val="00AC7502"/>
    <w:rsid w:val="00AC76A1"/>
    <w:rsid w:val="00AD03C1"/>
    <w:rsid w:val="00AD0FB0"/>
    <w:rsid w:val="00AD1400"/>
    <w:rsid w:val="00AD17AE"/>
    <w:rsid w:val="00AD1968"/>
    <w:rsid w:val="00AD1BF5"/>
    <w:rsid w:val="00AD210A"/>
    <w:rsid w:val="00AD2A70"/>
    <w:rsid w:val="00AD395A"/>
    <w:rsid w:val="00AD3C9B"/>
    <w:rsid w:val="00AD42CD"/>
    <w:rsid w:val="00AD4DB6"/>
    <w:rsid w:val="00AD4F87"/>
    <w:rsid w:val="00AD5107"/>
    <w:rsid w:val="00AD5804"/>
    <w:rsid w:val="00AD6281"/>
    <w:rsid w:val="00AD6306"/>
    <w:rsid w:val="00AD64B8"/>
    <w:rsid w:val="00AD6540"/>
    <w:rsid w:val="00AD71B9"/>
    <w:rsid w:val="00AE15DF"/>
    <w:rsid w:val="00AE273C"/>
    <w:rsid w:val="00AE2906"/>
    <w:rsid w:val="00AE3A07"/>
    <w:rsid w:val="00AE3C93"/>
    <w:rsid w:val="00AE3CB8"/>
    <w:rsid w:val="00AE5607"/>
    <w:rsid w:val="00AE73C6"/>
    <w:rsid w:val="00AE76EC"/>
    <w:rsid w:val="00AE77E9"/>
    <w:rsid w:val="00AE7CF5"/>
    <w:rsid w:val="00AF0385"/>
    <w:rsid w:val="00AF0868"/>
    <w:rsid w:val="00AF0A1D"/>
    <w:rsid w:val="00AF0F10"/>
    <w:rsid w:val="00AF10B0"/>
    <w:rsid w:val="00AF1724"/>
    <w:rsid w:val="00AF376C"/>
    <w:rsid w:val="00AF3C00"/>
    <w:rsid w:val="00AF4438"/>
    <w:rsid w:val="00AF6C51"/>
    <w:rsid w:val="00AF6E80"/>
    <w:rsid w:val="00AF728E"/>
    <w:rsid w:val="00B007A3"/>
    <w:rsid w:val="00B00CA8"/>
    <w:rsid w:val="00B00E9F"/>
    <w:rsid w:val="00B014CB"/>
    <w:rsid w:val="00B0264B"/>
    <w:rsid w:val="00B02CEF"/>
    <w:rsid w:val="00B03834"/>
    <w:rsid w:val="00B03D9E"/>
    <w:rsid w:val="00B03F09"/>
    <w:rsid w:val="00B049B9"/>
    <w:rsid w:val="00B05A67"/>
    <w:rsid w:val="00B06439"/>
    <w:rsid w:val="00B1027F"/>
    <w:rsid w:val="00B104B8"/>
    <w:rsid w:val="00B107A8"/>
    <w:rsid w:val="00B10CEA"/>
    <w:rsid w:val="00B115F3"/>
    <w:rsid w:val="00B1329F"/>
    <w:rsid w:val="00B14274"/>
    <w:rsid w:val="00B15097"/>
    <w:rsid w:val="00B15983"/>
    <w:rsid w:val="00B15A0D"/>
    <w:rsid w:val="00B1757B"/>
    <w:rsid w:val="00B1786E"/>
    <w:rsid w:val="00B178FE"/>
    <w:rsid w:val="00B22942"/>
    <w:rsid w:val="00B22BDF"/>
    <w:rsid w:val="00B23060"/>
    <w:rsid w:val="00B23310"/>
    <w:rsid w:val="00B23643"/>
    <w:rsid w:val="00B24242"/>
    <w:rsid w:val="00B245D3"/>
    <w:rsid w:val="00B24F26"/>
    <w:rsid w:val="00B250DA"/>
    <w:rsid w:val="00B2552B"/>
    <w:rsid w:val="00B25B73"/>
    <w:rsid w:val="00B261E6"/>
    <w:rsid w:val="00B263D6"/>
    <w:rsid w:val="00B266C6"/>
    <w:rsid w:val="00B27122"/>
    <w:rsid w:val="00B273AF"/>
    <w:rsid w:val="00B27E65"/>
    <w:rsid w:val="00B30104"/>
    <w:rsid w:val="00B320F9"/>
    <w:rsid w:val="00B33B31"/>
    <w:rsid w:val="00B33F47"/>
    <w:rsid w:val="00B34455"/>
    <w:rsid w:val="00B34B1A"/>
    <w:rsid w:val="00B35F26"/>
    <w:rsid w:val="00B364F0"/>
    <w:rsid w:val="00B366CB"/>
    <w:rsid w:val="00B3703E"/>
    <w:rsid w:val="00B40EA9"/>
    <w:rsid w:val="00B415F2"/>
    <w:rsid w:val="00B41D57"/>
    <w:rsid w:val="00B41F16"/>
    <w:rsid w:val="00B4290E"/>
    <w:rsid w:val="00B42F42"/>
    <w:rsid w:val="00B4341F"/>
    <w:rsid w:val="00B442B6"/>
    <w:rsid w:val="00B45AFA"/>
    <w:rsid w:val="00B45AFC"/>
    <w:rsid w:val="00B46E08"/>
    <w:rsid w:val="00B478C6"/>
    <w:rsid w:val="00B478C9"/>
    <w:rsid w:val="00B50164"/>
    <w:rsid w:val="00B5065E"/>
    <w:rsid w:val="00B52742"/>
    <w:rsid w:val="00B52AEF"/>
    <w:rsid w:val="00B52B0C"/>
    <w:rsid w:val="00B534BF"/>
    <w:rsid w:val="00B53BFA"/>
    <w:rsid w:val="00B54254"/>
    <w:rsid w:val="00B54263"/>
    <w:rsid w:val="00B5434C"/>
    <w:rsid w:val="00B550ED"/>
    <w:rsid w:val="00B55ADB"/>
    <w:rsid w:val="00B55C1C"/>
    <w:rsid w:val="00B55E41"/>
    <w:rsid w:val="00B561CE"/>
    <w:rsid w:val="00B56267"/>
    <w:rsid w:val="00B56FA5"/>
    <w:rsid w:val="00B616C6"/>
    <w:rsid w:val="00B6212F"/>
    <w:rsid w:val="00B62AA3"/>
    <w:rsid w:val="00B63141"/>
    <w:rsid w:val="00B63A96"/>
    <w:rsid w:val="00B63CA3"/>
    <w:rsid w:val="00B6461A"/>
    <w:rsid w:val="00B64E7A"/>
    <w:rsid w:val="00B65126"/>
    <w:rsid w:val="00B6581B"/>
    <w:rsid w:val="00B65EB0"/>
    <w:rsid w:val="00B66346"/>
    <w:rsid w:val="00B664FD"/>
    <w:rsid w:val="00B66E83"/>
    <w:rsid w:val="00B672B4"/>
    <w:rsid w:val="00B67649"/>
    <w:rsid w:val="00B67A34"/>
    <w:rsid w:val="00B67BD5"/>
    <w:rsid w:val="00B67E02"/>
    <w:rsid w:val="00B704D2"/>
    <w:rsid w:val="00B707A5"/>
    <w:rsid w:val="00B70EEC"/>
    <w:rsid w:val="00B718C7"/>
    <w:rsid w:val="00B718E0"/>
    <w:rsid w:val="00B73829"/>
    <w:rsid w:val="00B7387B"/>
    <w:rsid w:val="00B73E9D"/>
    <w:rsid w:val="00B76055"/>
    <w:rsid w:val="00B7629C"/>
    <w:rsid w:val="00B76E0F"/>
    <w:rsid w:val="00B8062F"/>
    <w:rsid w:val="00B81550"/>
    <w:rsid w:val="00B81A76"/>
    <w:rsid w:val="00B82B5F"/>
    <w:rsid w:val="00B82BA7"/>
    <w:rsid w:val="00B83020"/>
    <w:rsid w:val="00B83146"/>
    <w:rsid w:val="00B83831"/>
    <w:rsid w:val="00B85244"/>
    <w:rsid w:val="00B85AE8"/>
    <w:rsid w:val="00B85B14"/>
    <w:rsid w:val="00B86174"/>
    <w:rsid w:val="00B86CB6"/>
    <w:rsid w:val="00B87721"/>
    <w:rsid w:val="00B90CBD"/>
    <w:rsid w:val="00B91194"/>
    <w:rsid w:val="00B9120C"/>
    <w:rsid w:val="00B930E1"/>
    <w:rsid w:val="00B93177"/>
    <w:rsid w:val="00B931FE"/>
    <w:rsid w:val="00B9390A"/>
    <w:rsid w:val="00B94A8F"/>
    <w:rsid w:val="00B962CB"/>
    <w:rsid w:val="00B967A4"/>
    <w:rsid w:val="00B96BA6"/>
    <w:rsid w:val="00B96BFD"/>
    <w:rsid w:val="00B97806"/>
    <w:rsid w:val="00B97AD0"/>
    <w:rsid w:val="00B97ADD"/>
    <w:rsid w:val="00BA00D2"/>
    <w:rsid w:val="00BA083A"/>
    <w:rsid w:val="00BA09A1"/>
    <w:rsid w:val="00BA0C79"/>
    <w:rsid w:val="00BA0F52"/>
    <w:rsid w:val="00BA2321"/>
    <w:rsid w:val="00BA2C5D"/>
    <w:rsid w:val="00BA3486"/>
    <w:rsid w:val="00BA38F5"/>
    <w:rsid w:val="00BA4304"/>
    <w:rsid w:val="00BA538D"/>
    <w:rsid w:val="00BA5FC6"/>
    <w:rsid w:val="00BA6182"/>
    <w:rsid w:val="00BA6DD0"/>
    <w:rsid w:val="00BA7AAB"/>
    <w:rsid w:val="00BB06A9"/>
    <w:rsid w:val="00BB126C"/>
    <w:rsid w:val="00BB13A6"/>
    <w:rsid w:val="00BB1F9B"/>
    <w:rsid w:val="00BB29A3"/>
    <w:rsid w:val="00BB2F8A"/>
    <w:rsid w:val="00BB38B9"/>
    <w:rsid w:val="00BB3BA0"/>
    <w:rsid w:val="00BB4409"/>
    <w:rsid w:val="00BB49C5"/>
    <w:rsid w:val="00BB572F"/>
    <w:rsid w:val="00BB640F"/>
    <w:rsid w:val="00BB66DB"/>
    <w:rsid w:val="00BB6701"/>
    <w:rsid w:val="00BB7A22"/>
    <w:rsid w:val="00BC02EE"/>
    <w:rsid w:val="00BC0BA5"/>
    <w:rsid w:val="00BC0E77"/>
    <w:rsid w:val="00BC1BA0"/>
    <w:rsid w:val="00BC2474"/>
    <w:rsid w:val="00BC3CD6"/>
    <w:rsid w:val="00BC4D2F"/>
    <w:rsid w:val="00BC5E24"/>
    <w:rsid w:val="00BC611F"/>
    <w:rsid w:val="00BC62BE"/>
    <w:rsid w:val="00BC71DD"/>
    <w:rsid w:val="00BC7385"/>
    <w:rsid w:val="00BC7B79"/>
    <w:rsid w:val="00BD07B4"/>
    <w:rsid w:val="00BD0C69"/>
    <w:rsid w:val="00BD15A1"/>
    <w:rsid w:val="00BD1F86"/>
    <w:rsid w:val="00BD41FC"/>
    <w:rsid w:val="00BD4671"/>
    <w:rsid w:val="00BD478C"/>
    <w:rsid w:val="00BD4A99"/>
    <w:rsid w:val="00BD5AF2"/>
    <w:rsid w:val="00BD643F"/>
    <w:rsid w:val="00BD72BF"/>
    <w:rsid w:val="00BD7BC8"/>
    <w:rsid w:val="00BD7EE5"/>
    <w:rsid w:val="00BE0AA1"/>
    <w:rsid w:val="00BE102E"/>
    <w:rsid w:val="00BE10B6"/>
    <w:rsid w:val="00BE1804"/>
    <w:rsid w:val="00BE1AD7"/>
    <w:rsid w:val="00BE223D"/>
    <w:rsid w:val="00BE2BF7"/>
    <w:rsid w:val="00BE2CA1"/>
    <w:rsid w:val="00BE3864"/>
    <w:rsid w:val="00BE38C8"/>
    <w:rsid w:val="00BE40B2"/>
    <w:rsid w:val="00BE4242"/>
    <w:rsid w:val="00BE4377"/>
    <w:rsid w:val="00BE4857"/>
    <w:rsid w:val="00BE602A"/>
    <w:rsid w:val="00BE74D4"/>
    <w:rsid w:val="00BF06EF"/>
    <w:rsid w:val="00BF13A4"/>
    <w:rsid w:val="00BF2DA4"/>
    <w:rsid w:val="00BF353B"/>
    <w:rsid w:val="00BF4A55"/>
    <w:rsid w:val="00BF55D0"/>
    <w:rsid w:val="00BF7130"/>
    <w:rsid w:val="00BF793B"/>
    <w:rsid w:val="00BF799E"/>
    <w:rsid w:val="00C00D96"/>
    <w:rsid w:val="00C02327"/>
    <w:rsid w:val="00C03D90"/>
    <w:rsid w:val="00C04744"/>
    <w:rsid w:val="00C04DFD"/>
    <w:rsid w:val="00C05593"/>
    <w:rsid w:val="00C05C64"/>
    <w:rsid w:val="00C06137"/>
    <w:rsid w:val="00C06796"/>
    <w:rsid w:val="00C06A2C"/>
    <w:rsid w:val="00C06BC0"/>
    <w:rsid w:val="00C07ADC"/>
    <w:rsid w:val="00C11D2D"/>
    <w:rsid w:val="00C12254"/>
    <w:rsid w:val="00C12AE3"/>
    <w:rsid w:val="00C1315D"/>
    <w:rsid w:val="00C14B14"/>
    <w:rsid w:val="00C15B4A"/>
    <w:rsid w:val="00C161D6"/>
    <w:rsid w:val="00C16523"/>
    <w:rsid w:val="00C1685F"/>
    <w:rsid w:val="00C17984"/>
    <w:rsid w:val="00C20665"/>
    <w:rsid w:val="00C20836"/>
    <w:rsid w:val="00C22176"/>
    <w:rsid w:val="00C22380"/>
    <w:rsid w:val="00C22877"/>
    <w:rsid w:val="00C23376"/>
    <w:rsid w:val="00C23604"/>
    <w:rsid w:val="00C2408C"/>
    <w:rsid w:val="00C254C2"/>
    <w:rsid w:val="00C25F96"/>
    <w:rsid w:val="00C26527"/>
    <w:rsid w:val="00C306B8"/>
    <w:rsid w:val="00C30FCC"/>
    <w:rsid w:val="00C312BC"/>
    <w:rsid w:val="00C32484"/>
    <w:rsid w:val="00C32637"/>
    <w:rsid w:val="00C328C2"/>
    <w:rsid w:val="00C3290A"/>
    <w:rsid w:val="00C32EDF"/>
    <w:rsid w:val="00C330F3"/>
    <w:rsid w:val="00C338F2"/>
    <w:rsid w:val="00C34046"/>
    <w:rsid w:val="00C34450"/>
    <w:rsid w:val="00C34644"/>
    <w:rsid w:val="00C34CA3"/>
    <w:rsid w:val="00C35867"/>
    <w:rsid w:val="00C36410"/>
    <w:rsid w:val="00C371E5"/>
    <w:rsid w:val="00C40860"/>
    <w:rsid w:val="00C40CCC"/>
    <w:rsid w:val="00C41253"/>
    <w:rsid w:val="00C4440D"/>
    <w:rsid w:val="00C44508"/>
    <w:rsid w:val="00C454B4"/>
    <w:rsid w:val="00C4552E"/>
    <w:rsid w:val="00C4599A"/>
    <w:rsid w:val="00C47C13"/>
    <w:rsid w:val="00C50646"/>
    <w:rsid w:val="00C507E5"/>
    <w:rsid w:val="00C51124"/>
    <w:rsid w:val="00C518A2"/>
    <w:rsid w:val="00C51B81"/>
    <w:rsid w:val="00C51DFC"/>
    <w:rsid w:val="00C51E88"/>
    <w:rsid w:val="00C51FBA"/>
    <w:rsid w:val="00C539EC"/>
    <w:rsid w:val="00C53B81"/>
    <w:rsid w:val="00C53C99"/>
    <w:rsid w:val="00C53E70"/>
    <w:rsid w:val="00C5410F"/>
    <w:rsid w:val="00C54217"/>
    <w:rsid w:val="00C553C0"/>
    <w:rsid w:val="00C55510"/>
    <w:rsid w:val="00C573B9"/>
    <w:rsid w:val="00C605D2"/>
    <w:rsid w:val="00C6226C"/>
    <w:rsid w:val="00C62F39"/>
    <w:rsid w:val="00C6371F"/>
    <w:rsid w:val="00C63AB8"/>
    <w:rsid w:val="00C63C81"/>
    <w:rsid w:val="00C64589"/>
    <w:rsid w:val="00C64893"/>
    <w:rsid w:val="00C657F3"/>
    <w:rsid w:val="00C65A65"/>
    <w:rsid w:val="00C66B20"/>
    <w:rsid w:val="00C67290"/>
    <w:rsid w:val="00C67FF6"/>
    <w:rsid w:val="00C705EE"/>
    <w:rsid w:val="00C71514"/>
    <w:rsid w:val="00C71E2E"/>
    <w:rsid w:val="00C74914"/>
    <w:rsid w:val="00C74B3A"/>
    <w:rsid w:val="00C74D93"/>
    <w:rsid w:val="00C7524A"/>
    <w:rsid w:val="00C75D8B"/>
    <w:rsid w:val="00C76E74"/>
    <w:rsid w:val="00C76F25"/>
    <w:rsid w:val="00C774BA"/>
    <w:rsid w:val="00C77BBE"/>
    <w:rsid w:val="00C8008C"/>
    <w:rsid w:val="00C8036B"/>
    <w:rsid w:val="00C81D57"/>
    <w:rsid w:val="00C829E1"/>
    <w:rsid w:val="00C82C85"/>
    <w:rsid w:val="00C83401"/>
    <w:rsid w:val="00C839E2"/>
    <w:rsid w:val="00C83E3D"/>
    <w:rsid w:val="00C8445A"/>
    <w:rsid w:val="00C84653"/>
    <w:rsid w:val="00C8506C"/>
    <w:rsid w:val="00C857D6"/>
    <w:rsid w:val="00C86026"/>
    <w:rsid w:val="00C8689E"/>
    <w:rsid w:val="00C873D3"/>
    <w:rsid w:val="00C87F46"/>
    <w:rsid w:val="00C905B1"/>
    <w:rsid w:val="00C914CF"/>
    <w:rsid w:val="00C91656"/>
    <w:rsid w:val="00C91D97"/>
    <w:rsid w:val="00C91FBB"/>
    <w:rsid w:val="00C9243F"/>
    <w:rsid w:val="00C92F8A"/>
    <w:rsid w:val="00C943D2"/>
    <w:rsid w:val="00C9465F"/>
    <w:rsid w:val="00C94700"/>
    <w:rsid w:val="00C94B8E"/>
    <w:rsid w:val="00C9512F"/>
    <w:rsid w:val="00C9639D"/>
    <w:rsid w:val="00C97C01"/>
    <w:rsid w:val="00C97E0B"/>
    <w:rsid w:val="00CA01E0"/>
    <w:rsid w:val="00CA05AA"/>
    <w:rsid w:val="00CA05E4"/>
    <w:rsid w:val="00CA0A1A"/>
    <w:rsid w:val="00CA0DAA"/>
    <w:rsid w:val="00CA19EF"/>
    <w:rsid w:val="00CA2FF2"/>
    <w:rsid w:val="00CA3A96"/>
    <w:rsid w:val="00CA4246"/>
    <w:rsid w:val="00CA4EE4"/>
    <w:rsid w:val="00CA54E7"/>
    <w:rsid w:val="00CA58DC"/>
    <w:rsid w:val="00CA5ABF"/>
    <w:rsid w:val="00CA5FAD"/>
    <w:rsid w:val="00CA644C"/>
    <w:rsid w:val="00CA68C1"/>
    <w:rsid w:val="00CA6AD8"/>
    <w:rsid w:val="00CA6D78"/>
    <w:rsid w:val="00CB0153"/>
    <w:rsid w:val="00CB06D6"/>
    <w:rsid w:val="00CB07F1"/>
    <w:rsid w:val="00CB097A"/>
    <w:rsid w:val="00CB0CD1"/>
    <w:rsid w:val="00CB15D2"/>
    <w:rsid w:val="00CB22A8"/>
    <w:rsid w:val="00CB26AD"/>
    <w:rsid w:val="00CB2B7D"/>
    <w:rsid w:val="00CB362F"/>
    <w:rsid w:val="00CB37DE"/>
    <w:rsid w:val="00CB3BCD"/>
    <w:rsid w:val="00CB3EA7"/>
    <w:rsid w:val="00CB3FC3"/>
    <w:rsid w:val="00CB41E8"/>
    <w:rsid w:val="00CB4D1F"/>
    <w:rsid w:val="00CB694E"/>
    <w:rsid w:val="00CB71F8"/>
    <w:rsid w:val="00CB742E"/>
    <w:rsid w:val="00CB78E7"/>
    <w:rsid w:val="00CB7E75"/>
    <w:rsid w:val="00CC0382"/>
    <w:rsid w:val="00CC145F"/>
    <w:rsid w:val="00CC14CA"/>
    <w:rsid w:val="00CC1560"/>
    <w:rsid w:val="00CC2118"/>
    <w:rsid w:val="00CC2484"/>
    <w:rsid w:val="00CC3140"/>
    <w:rsid w:val="00CC34F7"/>
    <w:rsid w:val="00CC3B6B"/>
    <w:rsid w:val="00CC3E22"/>
    <w:rsid w:val="00CC4242"/>
    <w:rsid w:val="00CC55E9"/>
    <w:rsid w:val="00CC56C4"/>
    <w:rsid w:val="00CC5A74"/>
    <w:rsid w:val="00CC5F94"/>
    <w:rsid w:val="00CC615A"/>
    <w:rsid w:val="00CC6988"/>
    <w:rsid w:val="00CC6A7F"/>
    <w:rsid w:val="00CC7C64"/>
    <w:rsid w:val="00CD0A72"/>
    <w:rsid w:val="00CD2267"/>
    <w:rsid w:val="00CD239E"/>
    <w:rsid w:val="00CD2C00"/>
    <w:rsid w:val="00CD2E05"/>
    <w:rsid w:val="00CD31C1"/>
    <w:rsid w:val="00CD3B51"/>
    <w:rsid w:val="00CD5E64"/>
    <w:rsid w:val="00CD6446"/>
    <w:rsid w:val="00CD64E0"/>
    <w:rsid w:val="00CD6D44"/>
    <w:rsid w:val="00CD7BF5"/>
    <w:rsid w:val="00CD7DE5"/>
    <w:rsid w:val="00CE0F3A"/>
    <w:rsid w:val="00CE1582"/>
    <w:rsid w:val="00CE2BAE"/>
    <w:rsid w:val="00CE2DA0"/>
    <w:rsid w:val="00CE31B9"/>
    <w:rsid w:val="00CE39B7"/>
    <w:rsid w:val="00CE3A4A"/>
    <w:rsid w:val="00CE3C0E"/>
    <w:rsid w:val="00CE3CCD"/>
    <w:rsid w:val="00CE3DEA"/>
    <w:rsid w:val="00CE529E"/>
    <w:rsid w:val="00CE78A7"/>
    <w:rsid w:val="00CE7C4D"/>
    <w:rsid w:val="00CF0347"/>
    <w:rsid w:val="00CF1174"/>
    <w:rsid w:val="00CF1249"/>
    <w:rsid w:val="00CF1FE9"/>
    <w:rsid w:val="00CF26C4"/>
    <w:rsid w:val="00CF2740"/>
    <w:rsid w:val="00CF4060"/>
    <w:rsid w:val="00CF4493"/>
    <w:rsid w:val="00CF48EF"/>
    <w:rsid w:val="00CF4DF0"/>
    <w:rsid w:val="00CF6157"/>
    <w:rsid w:val="00CF64DC"/>
    <w:rsid w:val="00CF6BF8"/>
    <w:rsid w:val="00CF6C5D"/>
    <w:rsid w:val="00CF6DD2"/>
    <w:rsid w:val="00CF7450"/>
    <w:rsid w:val="00CF7463"/>
    <w:rsid w:val="00D00216"/>
    <w:rsid w:val="00D00676"/>
    <w:rsid w:val="00D0112E"/>
    <w:rsid w:val="00D01717"/>
    <w:rsid w:val="00D01B68"/>
    <w:rsid w:val="00D03BE2"/>
    <w:rsid w:val="00D03FC0"/>
    <w:rsid w:val="00D04A31"/>
    <w:rsid w:val="00D0695C"/>
    <w:rsid w:val="00D113BF"/>
    <w:rsid w:val="00D113C0"/>
    <w:rsid w:val="00D11979"/>
    <w:rsid w:val="00D1232F"/>
    <w:rsid w:val="00D12393"/>
    <w:rsid w:val="00D124CE"/>
    <w:rsid w:val="00D13537"/>
    <w:rsid w:val="00D144E8"/>
    <w:rsid w:val="00D145D9"/>
    <w:rsid w:val="00D14937"/>
    <w:rsid w:val="00D159C5"/>
    <w:rsid w:val="00D15BF3"/>
    <w:rsid w:val="00D15F5E"/>
    <w:rsid w:val="00D16139"/>
    <w:rsid w:val="00D1792E"/>
    <w:rsid w:val="00D17E56"/>
    <w:rsid w:val="00D210C2"/>
    <w:rsid w:val="00D210EA"/>
    <w:rsid w:val="00D21C3E"/>
    <w:rsid w:val="00D2258B"/>
    <w:rsid w:val="00D22714"/>
    <w:rsid w:val="00D22994"/>
    <w:rsid w:val="00D22F73"/>
    <w:rsid w:val="00D2307C"/>
    <w:rsid w:val="00D23CD2"/>
    <w:rsid w:val="00D23F55"/>
    <w:rsid w:val="00D2565B"/>
    <w:rsid w:val="00D26325"/>
    <w:rsid w:val="00D26822"/>
    <w:rsid w:val="00D26D3B"/>
    <w:rsid w:val="00D27A78"/>
    <w:rsid w:val="00D27C51"/>
    <w:rsid w:val="00D313D3"/>
    <w:rsid w:val="00D316A4"/>
    <w:rsid w:val="00D31F0B"/>
    <w:rsid w:val="00D32693"/>
    <w:rsid w:val="00D32D40"/>
    <w:rsid w:val="00D336DD"/>
    <w:rsid w:val="00D33A1A"/>
    <w:rsid w:val="00D33D9D"/>
    <w:rsid w:val="00D33F61"/>
    <w:rsid w:val="00D34002"/>
    <w:rsid w:val="00D345F1"/>
    <w:rsid w:val="00D3655B"/>
    <w:rsid w:val="00D36748"/>
    <w:rsid w:val="00D3698E"/>
    <w:rsid w:val="00D369F3"/>
    <w:rsid w:val="00D4149E"/>
    <w:rsid w:val="00D414ED"/>
    <w:rsid w:val="00D415AD"/>
    <w:rsid w:val="00D42254"/>
    <w:rsid w:val="00D42DDD"/>
    <w:rsid w:val="00D432FD"/>
    <w:rsid w:val="00D4427C"/>
    <w:rsid w:val="00D446B2"/>
    <w:rsid w:val="00D44CE2"/>
    <w:rsid w:val="00D4534B"/>
    <w:rsid w:val="00D45574"/>
    <w:rsid w:val="00D45AF2"/>
    <w:rsid w:val="00D45D06"/>
    <w:rsid w:val="00D466B7"/>
    <w:rsid w:val="00D46745"/>
    <w:rsid w:val="00D47370"/>
    <w:rsid w:val="00D47E86"/>
    <w:rsid w:val="00D47FB3"/>
    <w:rsid w:val="00D50037"/>
    <w:rsid w:val="00D50D7B"/>
    <w:rsid w:val="00D518C0"/>
    <w:rsid w:val="00D51E24"/>
    <w:rsid w:val="00D51F52"/>
    <w:rsid w:val="00D51F98"/>
    <w:rsid w:val="00D5227B"/>
    <w:rsid w:val="00D54106"/>
    <w:rsid w:val="00D54174"/>
    <w:rsid w:val="00D54CE5"/>
    <w:rsid w:val="00D558EB"/>
    <w:rsid w:val="00D566B9"/>
    <w:rsid w:val="00D5699B"/>
    <w:rsid w:val="00D56A3F"/>
    <w:rsid w:val="00D600B5"/>
    <w:rsid w:val="00D617B1"/>
    <w:rsid w:val="00D61FFC"/>
    <w:rsid w:val="00D62E88"/>
    <w:rsid w:val="00D651AA"/>
    <w:rsid w:val="00D652BD"/>
    <w:rsid w:val="00D6563F"/>
    <w:rsid w:val="00D65B35"/>
    <w:rsid w:val="00D65EB8"/>
    <w:rsid w:val="00D66224"/>
    <w:rsid w:val="00D67587"/>
    <w:rsid w:val="00D67BAE"/>
    <w:rsid w:val="00D70A37"/>
    <w:rsid w:val="00D71072"/>
    <w:rsid w:val="00D71A16"/>
    <w:rsid w:val="00D71F1E"/>
    <w:rsid w:val="00D722A3"/>
    <w:rsid w:val="00D728D2"/>
    <w:rsid w:val="00D72BC2"/>
    <w:rsid w:val="00D73FA6"/>
    <w:rsid w:val="00D7457F"/>
    <w:rsid w:val="00D746AE"/>
    <w:rsid w:val="00D74F42"/>
    <w:rsid w:val="00D75813"/>
    <w:rsid w:val="00D76C1C"/>
    <w:rsid w:val="00D801F5"/>
    <w:rsid w:val="00D8051B"/>
    <w:rsid w:val="00D80FAF"/>
    <w:rsid w:val="00D814FF"/>
    <w:rsid w:val="00D81BF6"/>
    <w:rsid w:val="00D81C58"/>
    <w:rsid w:val="00D81C66"/>
    <w:rsid w:val="00D82662"/>
    <w:rsid w:val="00D83F39"/>
    <w:rsid w:val="00D84923"/>
    <w:rsid w:val="00D854FD"/>
    <w:rsid w:val="00D859EA"/>
    <w:rsid w:val="00D86198"/>
    <w:rsid w:val="00D86216"/>
    <w:rsid w:val="00D8681E"/>
    <w:rsid w:val="00D87F53"/>
    <w:rsid w:val="00D909CA"/>
    <w:rsid w:val="00D90C8E"/>
    <w:rsid w:val="00D90ED7"/>
    <w:rsid w:val="00D914A5"/>
    <w:rsid w:val="00D91945"/>
    <w:rsid w:val="00D91A9B"/>
    <w:rsid w:val="00D92657"/>
    <w:rsid w:val="00D926CF"/>
    <w:rsid w:val="00D95882"/>
    <w:rsid w:val="00D95E7F"/>
    <w:rsid w:val="00DA0A56"/>
    <w:rsid w:val="00DA101C"/>
    <w:rsid w:val="00DA1080"/>
    <w:rsid w:val="00DA16AF"/>
    <w:rsid w:val="00DA1BC6"/>
    <w:rsid w:val="00DA2D61"/>
    <w:rsid w:val="00DA2D6D"/>
    <w:rsid w:val="00DA3378"/>
    <w:rsid w:val="00DA4D32"/>
    <w:rsid w:val="00DA53E0"/>
    <w:rsid w:val="00DA5D84"/>
    <w:rsid w:val="00DA69A2"/>
    <w:rsid w:val="00DA7C0E"/>
    <w:rsid w:val="00DA7D6B"/>
    <w:rsid w:val="00DB2C56"/>
    <w:rsid w:val="00DB32FC"/>
    <w:rsid w:val="00DB4889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C00BB"/>
    <w:rsid w:val="00DC0431"/>
    <w:rsid w:val="00DC0686"/>
    <w:rsid w:val="00DC07FA"/>
    <w:rsid w:val="00DC14A8"/>
    <w:rsid w:val="00DC399A"/>
    <w:rsid w:val="00DC40E5"/>
    <w:rsid w:val="00DC5210"/>
    <w:rsid w:val="00DC645B"/>
    <w:rsid w:val="00DC6AA2"/>
    <w:rsid w:val="00DC7698"/>
    <w:rsid w:val="00DC7F04"/>
    <w:rsid w:val="00DD03C1"/>
    <w:rsid w:val="00DD05C4"/>
    <w:rsid w:val="00DD0A68"/>
    <w:rsid w:val="00DD145A"/>
    <w:rsid w:val="00DD1669"/>
    <w:rsid w:val="00DD1755"/>
    <w:rsid w:val="00DD1B16"/>
    <w:rsid w:val="00DD1B5C"/>
    <w:rsid w:val="00DD1F69"/>
    <w:rsid w:val="00DD2185"/>
    <w:rsid w:val="00DD2C59"/>
    <w:rsid w:val="00DD2C77"/>
    <w:rsid w:val="00DD30F9"/>
    <w:rsid w:val="00DD325A"/>
    <w:rsid w:val="00DD35B6"/>
    <w:rsid w:val="00DD450E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73DE"/>
    <w:rsid w:val="00DD7B84"/>
    <w:rsid w:val="00DD7BB1"/>
    <w:rsid w:val="00DE0360"/>
    <w:rsid w:val="00DE0BDB"/>
    <w:rsid w:val="00DE1B0E"/>
    <w:rsid w:val="00DE2977"/>
    <w:rsid w:val="00DE409A"/>
    <w:rsid w:val="00DE47D9"/>
    <w:rsid w:val="00DE5269"/>
    <w:rsid w:val="00DE5AB1"/>
    <w:rsid w:val="00DE5B20"/>
    <w:rsid w:val="00DE6907"/>
    <w:rsid w:val="00DF0172"/>
    <w:rsid w:val="00DF0A29"/>
    <w:rsid w:val="00DF0AE5"/>
    <w:rsid w:val="00DF164C"/>
    <w:rsid w:val="00DF1A17"/>
    <w:rsid w:val="00DF20E2"/>
    <w:rsid w:val="00DF2C44"/>
    <w:rsid w:val="00DF2E7F"/>
    <w:rsid w:val="00DF4F04"/>
    <w:rsid w:val="00DF5E28"/>
    <w:rsid w:val="00DF66C3"/>
    <w:rsid w:val="00DF68B5"/>
    <w:rsid w:val="00E00008"/>
    <w:rsid w:val="00E0015B"/>
    <w:rsid w:val="00E00180"/>
    <w:rsid w:val="00E0283D"/>
    <w:rsid w:val="00E0391C"/>
    <w:rsid w:val="00E040B5"/>
    <w:rsid w:val="00E04BF2"/>
    <w:rsid w:val="00E05736"/>
    <w:rsid w:val="00E06529"/>
    <w:rsid w:val="00E06B19"/>
    <w:rsid w:val="00E06B59"/>
    <w:rsid w:val="00E07A68"/>
    <w:rsid w:val="00E07FD6"/>
    <w:rsid w:val="00E07FF1"/>
    <w:rsid w:val="00E10120"/>
    <w:rsid w:val="00E104F6"/>
    <w:rsid w:val="00E10760"/>
    <w:rsid w:val="00E10AD6"/>
    <w:rsid w:val="00E113A0"/>
    <w:rsid w:val="00E1182C"/>
    <w:rsid w:val="00E11B1F"/>
    <w:rsid w:val="00E12F33"/>
    <w:rsid w:val="00E1448C"/>
    <w:rsid w:val="00E145CF"/>
    <w:rsid w:val="00E14823"/>
    <w:rsid w:val="00E154E6"/>
    <w:rsid w:val="00E16260"/>
    <w:rsid w:val="00E166BE"/>
    <w:rsid w:val="00E205CF"/>
    <w:rsid w:val="00E211EF"/>
    <w:rsid w:val="00E215A2"/>
    <w:rsid w:val="00E21FC2"/>
    <w:rsid w:val="00E22942"/>
    <w:rsid w:val="00E22F9F"/>
    <w:rsid w:val="00E230B7"/>
    <w:rsid w:val="00E23E7E"/>
    <w:rsid w:val="00E24284"/>
    <w:rsid w:val="00E24F5B"/>
    <w:rsid w:val="00E25A60"/>
    <w:rsid w:val="00E25AF0"/>
    <w:rsid w:val="00E2715E"/>
    <w:rsid w:val="00E27881"/>
    <w:rsid w:val="00E317B0"/>
    <w:rsid w:val="00E32C8E"/>
    <w:rsid w:val="00E3314C"/>
    <w:rsid w:val="00E34E5E"/>
    <w:rsid w:val="00E35AAE"/>
    <w:rsid w:val="00E35DCA"/>
    <w:rsid w:val="00E361BB"/>
    <w:rsid w:val="00E36843"/>
    <w:rsid w:val="00E370E8"/>
    <w:rsid w:val="00E371C7"/>
    <w:rsid w:val="00E37EFB"/>
    <w:rsid w:val="00E40F07"/>
    <w:rsid w:val="00E418F1"/>
    <w:rsid w:val="00E4214A"/>
    <w:rsid w:val="00E43453"/>
    <w:rsid w:val="00E43DE3"/>
    <w:rsid w:val="00E44D3E"/>
    <w:rsid w:val="00E455B2"/>
    <w:rsid w:val="00E45853"/>
    <w:rsid w:val="00E47F5D"/>
    <w:rsid w:val="00E5006C"/>
    <w:rsid w:val="00E516D1"/>
    <w:rsid w:val="00E52301"/>
    <w:rsid w:val="00E53895"/>
    <w:rsid w:val="00E5477C"/>
    <w:rsid w:val="00E54833"/>
    <w:rsid w:val="00E548F9"/>
    <w:rsid w:val="00E54A0A"/>
    <w:rsid w:val="00E54AE3"/>
    <w:rsid w:val="00E55AEA"/>
    <w:rsid w:val="00E55DAC"/>
    <w:rsid w:val="00E56B03"/>
    <w:rsid w:val="00E6212E"/>
    <w:rsid w:val="00E62609"/>
    <w:rsid w:val="00E62F14"/>
    <w:rsid w:val="00E632A4"/>
    <w:rsid w:val="00E63D8B"/>
    <w:rsid w:val="00E64366"/>
    <w:rsid w:val="00E648CE"/>
    <w:rsid w:val="00E65698"/>
    <w:rsid w:val="00E65BFB"/>
    <w:rsid w:val="00E65EEB"/>
    <w:rsid w:val="00E65F00"/>
    <w:rsid w:val="00E670EC"/>
    <w:rsid w:val="00E67F9C"/>
    <w:rsid w:val="00E70403"/>
    <w:rsid w:val="00E7047B"/>
    <w:rsid w:val="00E70756"/>
    <w:rsid w:val="00E70B97"/>
    <w:rsid w:val="00E70EDD"/>
    <w:rsid w:val="00E713C3"/>
    <w:rsid w:val="00E7214E"/>
    <w:rsid w:val="00E72DD0"/>
    <w:rsid w:val="00E72EFC"/>
    <w:rsid w:val="00E73298"/>
    <w:rsid w:val="00E73F71"/>
    <w:rsid w:val="00E74895"/>
    <w:rsid w:val="00E75F32"/>
    <w:rsid w:val="00E75FE1"/>
    <w:rsid w:val="00E76A15"/>
    <w:rsid w:val="00E76F83"/>
    <w:rsid w:val="00E77122"/>
    <w:rsid w:val="00E7744E"/>
    <w:rsid w:val="00E77968"/>
    <w:rsid w:val="00E779E5"/>
    <w:rsid w:val="00E81366"/>
    <w:rsid w:val="00E8165F"/>
    <w:rsid w:val="00E848FB"/>
    <w:rsid w:val="00E84BA3"/>
    <w:rsid w:val="00E84CC1"/>
    <w:rsid w:val="00E84F26"/>
    <w:rsid w:val="00E853BA"/>
    <w:rsid w:val="00E85512"/>
    <w:rsid w:val="00E855D8"/>
    <w:rsid w:val="00E85C8A"/>
    <w:rsid w:val="00E85E23"/>
    <w:rsid w:val="00E85F74"/>
    <w:rsid w:val="00E86410"/>
    <w:rsid w:val="00E86D0C"/>
    <w:rsid w:val="00E870B7"/>
    <w:rsid w:val="00E9028C"/>
    <w:rsid w:val="00E90F84"/>
    <w:rsid w:val="00E91C91"/>
    <w:rsid w:val="00E91DAD"/>
    <w:rsid w:val="00E927B2"/>
    <w:rsid w:val="00E92CF9"/>
    <w:rsid w:val="00E92ED6"/>
    <w:rsid w:val="00E931A3"/>
    <w:rsid w:val="00E93573"/>
    <w:rsid w:val="00E9476A"/>
    <w:rsid w:val="00E949FF"/>
    <w:rsid w:val="00E94E9C"/>
    <w:rsid w:val="00E952A4"/>
    <w:rsid w:val="00E95DC6"/>
    <w:rsid w:val="00E9601C"/>
    <w:rsid w:val="00E96754"/>
    <w:rsid w:val="00E96CE6"/>
    <w:rsid w:val="00E96D83"/>
    <w:rsid w:val="00E9736E"/>
    <w:rsid w:val="00E97738"/>
    <w:rsid w:val="00E978BD"/>
    <w:rsid w:val="00EA03D8"/>
    <w:rsid w:val="00EA0F70"/>
    <w:rsid w:val="00EA2341"/>
    <w:rsid w:val="00EA41A7"/>
    <w:rsid w:val="00EA6007"/>
    <w:rsid w:val="00EA60C1"/>
    <w:rsid w:val="00EA6306"/>
    <w:rsid w:val="00EA6BAA"/>
    <w:rsid w:val="00EA6DA4"/>
    <w:rsid w:val="00EA6FC8"/>
    <w:rsid w:val="00EA72C8"/>
    <w:rsid w:val="00EA78A1"/>
    <w:rsid w:val="00EB010D"/>
    <w:rsid w:val="00EB0AB8"/>
    <w:rsid w:val="00EB0E45"/>
    <w:rsid w:val="00EB135C"/>
    <w:rsid w:val="00EB243C"/>
    <w:rsid w:val="00EB258C"/>
    <w:rsid w:val="00EB272B"/>
    <w:rsid w:val="00EB281F"/>
    <w:rsid w:val="00EB35DB"/>
    <w:rsid w:val="00EB3888"/>
    <w:rsid w:val="00EB4A37"/>
    <w:rsid w:val="00EB4BDC"/>
    <w:rsid w:val="00EB4C39"/>
    <w:rsid w:val="00EB6474"/>
    <w:rsid w:val="00EC151C"/>
    <w:rsid w:val="00EC1C8E"/>
    <w:rsid w:val="00EC1FC5"/>
    <w:rsid w:val="00EC5531"/>
    <w:rsid w:val="00EC58F2"/>
    <w:rsid w:val="00EC593D"/>
    <w:rsid w:val="00EC5A9D"/>
    <w:rsid w:val="00EC5BD6"/>
    <w:rsid w:val="00EC6D18"/>
    <w:rsid w:val="00EC7066"/>
    <w:rsid w:val="00EC7C8A"/>
    <w:rsid w:val="00ED04E9"/>
    <w:rsid w:val="00ED0DCC"/>
    <w:rsid w:val="00ED0F67"/>
    <w:rsid w:val="00ED17A8"/>
    <w:rsid w:val="00ED1E6F"/>
    <w:rsid w:val="00ED2945"/>
    <w:rsid w:val="00ED354D"/>
    <w:rsid w:val="00ED4676"/>
    <w:rsid w:val="00ED4CC4"/>
    <w:rsid w:val="00ED6C64"/>
    <w:rsid w:val="00ED7312"/>
    <w:rsid w:val="00ED77E9"/>
    <w:rsid w:val="00EE0408"/>
    <w:rsid w:val="00EE1D74"/>
    <w:rsid w:val="00EE2205"/>
    <w:rsid w:val="00EE3CCD"/>
    <w:rsid w:val="00EE3EF9"/>
    <w:rsid w:val="00EE4643"/>
    <w:rsid w:val="00EE4EF6"/>
    <w:rsid w:val="00EE51E4"/>
    <w:rsid w:val="00EE5D97"/>
    <w:rsid w:val="00EE61D3"/>
    <w:rsid w:val="00EF1276"/>
    <w:rsid w:val="00EF1B82"/>
    <w:rsid w:val="00EF1E0B"/>
    <w:rsid w:val="00EF1F20"/>
    <w:rsid w:val="00EF1FFE"/>
    <w:rsid w:val="00EF2D2F"/>
    <w:rsid w:val="00EF31FF"/>
    <w:rsid w:val="00EF362E"/>
    <w:rsid w:val="00EF391F"/>
    <w:rsid w:val="00EF40B9"/>
    <w:rsid w:val="00EF474F"/>
    <w:rsid w:val="00EF47A5"/>
    <w:rsid w:val="00EF5EED"/>
    <w:rsid w:val="00EF617D"/>
    <w:rsid w:val="00EF6858"/>
    <w:rsid w:val="00EF6CCE"/>
    <w:rsid w:val="00EF6EC4"/>
    <w:rsid w:val="00EF6F65"/>
    <w:rsid w:val="00EF7153"/>
    <w:rsid w:val="00F027E7"/>
    <w:rsid w:val="00F02BCD"/>
    <w:rsid w:val="00F03A7F"/>
    <w:rsid w:val="00F04931"/>
    <w:rsid w:val="00F05A0D"/>
    <w:rsid w:val="00F05C5C"/>
    <w:rsid w:val="00F05E86"/>
    <w:rsid w:val="00F060CC"/>
    <w:rsid w:val="00F061E0"/>
    <w:rsid w:val="00F078FA"/>
    <w:rsid w:val="00F11F9F"/>
    <w:rsid w:val="00F127D1"/>
    <w:rsid w:val="00F128A4"/>
    <w:rsid w:val="00F12D00"/>
    <w:rsid w:val="00F13423"/>
    <w:rsid w:val="00F13C30"/>
    <w:rsid w:val="00F13FC2"/>
    <w:rsid w:val="00F1415B"/>
    <w:rsid w:val="00F1431F"/>
    <w:rsid w:val="00F14B6B"/>
    <w:rsid w:val="00F16538"/>
    <w:rsid w:val="00F17D9F"/>
    <w:rsid w:val="00F17E59"/>
    <w:rsid w:val="00F17EF7"/>
    <w:rsid w:val="00F20744"/>
    <w:rsid w:val="00F207A9"/>
    <w:rsid w:val="00F21297"/>
    <w:rsid w:val="00F216A1"/>
    <w:rsid w:val="00F2191F"/>
    <w:rsid w:val="00F22D47"/>
    <w:rsid w:val="00F23D37"/>
    <w:rsid w:val="00F2452A"/>
    <w:rsid w:val="00F2478E"/>
    <w:rsid w:val="00F24C14"/>
    <w:rsid w:val="00F24D04"/>
    <w:rsid w:val="00F260BD"/>
    <w:rsid w:val="00F26510"/>
    <w:rsid w:val="00F27102"/>
    <w:rsid w:val="00F30137"/>
    <w:rsid w:val="00F305C1"/>
    <w:rsid w:val="00F305EA"/>
    <w:rsid w:val="00F30744"/>
    <w:rsid w:val="00F3115A"/>
    <w:rsid w:val="00F316B0"/>
    <w:rsid w:val="00F32165"/>
    <w:rsid w:val="00F32737"/>
    <w:rsid w:val="00F3360E"/>
    <w:rsid w:val="00F344CF"/>
    <w:rsid w:val="00F35A03"/>
    <w:rsid w:val="00F35A05"/>
    <w:rsid w:val="00F35FC3"/>
    <w:rsid w:val="00F36919"/>
    <w:rsid w:val="00F36A71"/>
    <w:rsid w:val="00F3737F"/>
    <w:rsid w:val="00F376DA"/>
    <w:rsid w:val="00F408C6"/>
    <w:rsid w:val="00F409A2"/>
    <w:rsid w:val="00F413D3"/>
    <w:rsid w:val="00F42046"/>
    <w:rsid w:val="00F42AFA"/>
    <w:rsid w:val="00F42CFA"/>
    <w:rsid w:val="00F449DB"/>
    <w:rsid w:val="00F44A89"/>
    <w:rsid w:val="00F466D6"/>
    <w:rsid w:val="00F466E0"/>
    <w:rsid w:val="00F46E7D"/>
    <w:rsid w:val="00F46FAB"/>
    <w:rsid w:val="00F47518"/>
    <w:rsid w:val="00F4765B"/>
    <w:rsid w:val="00F50952"/>
    <w:rsid w:val="00F50B30"/>
    <w:rsid w:val="00F50C6C"/>
    <w:rsid w:val="00F53052"/>
    <w:rsid w:val="00F537FA"/>
    <w:rsid w:val="00F5398D"/>
    <w:rsid w:val="00F54607"/>
    <w:rsid w:val="00F54A96"/>
    <w:rsid w:val="00F54E1A"/>
    <w:rsid w:val="00F55F34"/>
    <w:rsid w:val="00F560A9"/>
    <w:rsid w:val="00F572B1"/>
    <w:rsid w:val="00F579FC"/>
    <w:rsid w:val="00F57E06"/>
    <w:rsid w:val="00F60901"/>
    <w:rsid w:val="00F612CC"/>
    <w:rsid w:val="00F61797"/>
    <w:rsid w:val="00F63477"/>
    <w:rsid w:val="00F63759"/>
    <w:rsid w:val="00F64645"/>
    <w:rsid w:val="00F64E9E"/>
    <w:rsid w:val="00F65A04"/>
    <w:rsid w:val="00F6735C"/>
    <w:rsid w:val="00F674ED"/>
    <w:rsid w:val="00F7116B"/>
    <w:rsid w:val="00F71856"/>
    <w:rsid w:val="00F72B20"/>
    <w:rsid w:val="00F72BB8"/>
    <w:rsid w:val="00F731F4"/>
    <w:rsid w:val="00F73E8D"/>
    <w:rsid w:val="00F74D22"/>
    <w:rsid w:val="00F76562"/>
    <w:rsid w:val="00F77565"/>
    <w:rsid w:val="00F77BE6"/>
    <w:rsid w:val="00F77F63"/>
    <w:rsid w:val="00F814EB"/>
    <w:rsid w:val="00F831CF"/>
    <w:rsid w:val="00F8320D"/>
    <w:rsid w:val="00F837C3"/>
    <w:rsid w:val="00F83915"/>
    <w:rsid w:val="00F83947"/>
    <w:rsid w:val="00F84283"/>
    <w:rsid w:val="00F84A03"/>
    <w:rsid w:val="00F85739"/>
    <w:rsid w:val="00F8715B"/>
    <w:rsid w:val="00F87911"/>
    <w:rsid w:val="00F900E6"/>
    <w:rsid w:val="00F901F2"/>
    <w:rsid w:val="00F91D00"/>
    <w:rsid w:val="00F92085"/>
    <w:rsid w:val="00F93054"/>
    <w:rsid w:val="00F935E4"/>
    <w:rsid w:val="00F93948"/>
    <w:rsid w:val="00F95107"/>
    <w:rsid w:val="00F9512C"/>
    <w:rsid w:val="00F951D6"/>
    <w:rsid w:val="00F95D00"/>
    <w:rsid w:val="00F96037"/>
    <w:rsid w:val="00F965D7"/>
    <w:rsid w:val="00F971A8"/>
    <w:rsid w:val="00F97C3C"/>
    <w:rsid w:val="00F97C8E"/>
    <w:rsid w:val="00FA0831"/>
    <w:rsid w:val="00FA0D4A"/>
    <w:rsid w:val="00FA0E1F"/>
    <w:rsid w:val="00FA0F50"/>
    <w:rsid w:val="00FA1E5B"/>
    <w:rsid w:val="00FA4E6B"/>
    <w:rsid w:val="00FA619D"/>
    <w:rsid w:val="00FA63D9"/>
    <w:rsid w:val="00FA692D"/>
    <w:rsid w:val="00FA71CB"/>
    <w:rsid w:val="00FA757C"/>
    <w:rsid w:val="00FA7B87"/>
    <w:rsid w:val="00FB0D46"/>
    <w:rsid w:val="00FB1765"/>
    <w:rsid w:val="00FB1E57"/>
    <w:rsid w:val="00FB2122"/>
    <w:rsid w:val="00FB28E8"/>
    <w:rsid w:val="00FB2AF1"/>
    <w:rsid w:val="00FB43B9"/>
    <w:rsid w:val="00FB43BF"/>
    <w:rsid w:val="00FB5FD8"/>
    <w:rsid w:val="00FB602F"/>
    <w:rsid w:val="00FB64B4"/>
    <w:rsid w:val="00FB67E7"/>
    <w:rsid w:val="00FB7C8C"/>
    <w:rsid w:val="00FC0C8B"/>
    <w:rsid w:val="00FC0CD3"/>
    <w:rsid w:val="00FC1607"/>
    <w:rsid w:val="00FC1832"/>
    <w:rsid w:val="00FC1AB1"/>
    <w:rsid w:val="00FC1E94"/>
    <w:rsid w:val="00FC2AAA"/>
    <w:rsid w:val="00FC3234"/>
    <w:rsid w:val="00FC348D"/>
    <w:rsid w:val="00FC464B"/>
    <w:rsid w:val="00FC4BEF"/>
    <w:rsid w:val="00FC5BA7"/>
    <w:rsid w:val="00FC640C"/>
    <w:rsid w:val="00FC6FE2"/>
    <w:rsid w:val="00FC7C4D"/>
    <w:rsid w:val="00FC7F31"/>
    <w:rsid w:val="00FD0060"/>
    <w:rsid w:val="00FD007B"/>
    <w:rsid w:val="00FD104F"/>
    <w:rsid w:val="00FD1FBA"/>
    <w:rsid w:val="00FD233B"/>
    <w:rsid w:val="00FD3E4E"/>
    <w:rsid w:val="00FD41D5"/>
    <w:rsid w:val="00FD4704"/>
    <w:rsid w:val="00FD4978"/>
    <w:rsid w:val="00FD4A28"/>
    <w:rsid w:val="00FD71C5"/>
    <w:rsid w:val="00FD7559"/>
    <w:rsid w:val="00FE02D7"/>
    <w:rsid w:val="00FE0AD0"/>
    <w:rsid w:val="00FE1980"/>
    <w:rsid w:val="00FE1A53"/>
    <w:rsid w:val="00FE1D79"/>
    <w:rsid w:val="00FE3161"/>
    <w:rsid w:val="00FE33EE"/>
    <w:rsid w:val="00FE4277"/>
    <w:rsid w:val="00FE546B"/>
    <w:rsid w:val="00FE5BDA"/>
    <w:rsid w:val="00FE6033"/>
    <w:rsid w:val="00FE69B4"/>
    <w:rsid w:val="00FE6BCB"/>
    <w:rsid w:val="00FE703C"/>
    <w:rsid w:val="00FE7C17"/>
    <w:rsid w:val="00FF100F"/>
    <w:rsid w:val="00FF1488"/>
    <w:rsid w:val="00FF1A03"/>
    <w:rsid w:val="00FF26B5"/>
    <w:rsid w:val="00FF2C07"/>
    <w:rsid w:val="00FF2FB3"/>
    <w:rsid w:val="00FF3AB0"/>
    <w:rsid w:val="00FF3F77"/>
    <w:rsid w:val="00FF4143"/>
    <w:rsid w:val="00FF6116"/>
    <w:rsid w:val="00FF6580"/>
    <w:rsid w:val="00FF6B90"/>
    <w:rsid w:val="00FF6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62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7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"/>
    <w:basedOn w:val="Normal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uiPriority w:val="99"/>
    <w:rsid w:val="007C0BF1"/>
    <w:rPr>
      <w:rFonts w:ascii="Arial" w:hAnsi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BA8FF-D339-4C53-8A52-A2E61A932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828</TotalTime>
  <Pages>19</Pages>
  <Words>3589</Words>
  <Characters>20460</Characters>
  <Application>Microsoft Office Word</Application>
  <DocSecurity>0</DocSecurity>
  <Lines>170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/>
  <LinksUpToDate>false</LinksUpToDate>
  <CharactersWithSpaces>24001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TOSHIBA</cp:lastModifiedBy>
  <cp:revision>112</cp:revision>
  <cp:lastPrinted>2017-05-30T06:23:00Z</cp:lastPrinted>
  <dcterms:created xsi:type="dcterms:W3CDTF">2017-05-26T12:25:00Z</dcterms:created>
  <dcterms:modified xsi:type="dcterms:W3CDTF">2017-05-30T06:23:00Z</dcterms:modified>
</cp:coreProperties>
</file>